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CA12A4" w14:paraId="10F0A996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CA12A4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CA12A4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CA12A4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CA12A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CA12A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CA12A4" w14:paraId="2E4F3B1C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7BA68D58" w14:textId="77777777" w:rsidR="0009267B" w:rsidRPr="00CA12A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CA12A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68603DF" w14:textId="77777777" w:rsidR="0009267B" w:rsidRPr="00CA12A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CA12A4" w14:paraId="64C35D6C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309B6462" w14:textId="77777777" w:rsidR="00956D12" w:rsidRPr="00CA12A4" w:rsidRDefault="00956D12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6DAD1" w14:textId="77777777" w:rsidR="00956D12" w:rsidRPr="00CA12A4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8E56E41" w14:textId="77777777" w:rsidR="00956D12" w:rsidRPr="00CA12A4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A4327" w:rsidRPr="00CA12A4" w14:paraId="41A932E1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CA12A4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CA12A4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77777777" w:rsidR="00AA4327" w:rsidRPr="00CA12A4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46F43" w:rsidRPr="00CA12A4" w14:paraId="799D643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1311A95F" w14:textId="77777777" w:rsidR="00A46F43" w:rsidRPr="00CA12A4" w:rsidRDefault="00A46F43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B6DDE" w14:textId="77777777" w:rsidR="00A46F43" w:rsidRPr="00CA12A4" w:rsidRDefault="00A46F4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D294A6" w14:textId="77777777" w:rsidR="00A46F43" w:rsidRPr="00CA12A4" w:rsidRDefault="00A46F43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158B5" w:rsidRPr="00CA12A4" w14:paraId="6410FF32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2C1D9F42" w14:textId="77777777" w:rsidR="00B158B5" w:rsidRPr="00CA12A4" w:rsidRDefault="00B158B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36E2A" w14:textId="77777777" w:rsidR="00B158B5" w:rsidRPr="00CA12A4" w:rsidRDefault="00B158B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255E3CC" w14:textId="218E2379" w:rsidR="00B158B5" w:rsidRPr="00CA12A4" w:rsidRDefault="00B158B5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ผลกระทบจากการแพร่ระบาดของโรคติดเชื้อโคโรนา</w:t>
            </w: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 (Covid-19)</w:t>
            </w:r>
          </w:p>
        </w:tc>
      </w:tr>
      <w:tr w:rsidR="0060497F" w:rsidRPr="00CA12A4" w14:paraId="2166183C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261A8FDD" w14:textId="77777777" w:rsidR="0060497F" w:rsidRPr="00CA12A4" w:rsidRDefault="0060497F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DCAC1" w14:textId="77777777" w:rsidR="0060497F" w:rsidRPr="00CA12A4" w:rsidRDefault="0060497F" w:rsidP="00604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28342B" w14:textId="27FF8D6D" w:rsidR="0060497F" w:rsidRPr="00CA12A4" w:rsidRDefault="0060497F" w:rsidP="00604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  <w:r w:rsidR="00FD5786" w:rsidRPr="00CA12A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และการซื้อส่วนได้เสียที่ไม่มีอำนาจควบคุม</w:t>
            </w:r>
          </w:p>
        </w:tc>
      </w:tr>
      <w:tr w:rsidR="00E44214" w:rsidRPr="00CA12A4" w14:paraId="69A426A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CA12A4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CA12A4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77777777" w:rsidR="00E44214" w:rsidRPr="00CA12A4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46F43" w:rsidRPr="00CA12A4" w14:paraId="43BE562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96BAF41" w14:textId="77777777" w:rsidR="00A46F43" w:rsidRPr="00CA12A4" w:rsidRDefault="00A46F43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F419C" w14:textId="77777777" w:rsidR="00A46F43" w:rsidRPr="00CA12A4" w:rsidRDefault="00A46F4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6F4ADDB" w14:textId="77777777" w:rsidR="00A46F43" w:rsidRPr="00CA12A4" w:rsidRDefault="00A46F43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A4327" w:rsidRPr="00CA12A4" w14:paraId="6701499C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2D42E4F" w14:textId="77777777" w:rsidR="00AA4327" w:rsidRPr="00CA12A4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176BA" w14:textId="77777777" w:rsidR="00AA4327" w:rsidRPr="00CA12A4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03471DF" w14:textId="77777777" w:rsidR="00AA4327" w:rsidRPr="00CA12A4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E5345" w:rsidRPr="00CA12A4" w14:paraId="3D9CB8A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CA12A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CA12A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CA12A4" w14:paraId="4CB0094A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CA12A4" w14:paraId="683FF312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CA12A4" w14:paraId="03C4C7B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85CD70C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2E70A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65631E4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1E5345" w:rsidRPr="00CA12A4" w14:paraId="05AF643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2E0FFF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867AE" w14:textId="77777777" w:rsidR="001E5345" w:rsidRPr="00CA12A4" w:rsidRDefault="001E5345" w:rsidP="00A57A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A1E40F9" w14:textId="77777777" w:rsidR="001E5345" w:rsidRPr="00CA12A4" w:rsidRDefault="001E5345" w:rsidP="00A57A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1E5345" w:rsidRPr="00CA12A4" w14:paraId="4EEA85D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CA12A4" w14:paraId="76140898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61E01F2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D5D29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52BA2DF" w14:textId="4260A9C3" w:rsidR="001E5345" w:rsidRPr="00CA12A4" w:rsidRDefault="00F1515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1E5345" w:rsidRPr="00CA12A4" w14:paraId="151AA1D9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CA12A4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CA12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75694" w:rsidRPr="00CA12A4" w14:paraId="7AE5C13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1ADA941D" w14:textId="77777777" w:rsidR="00675694" w:rsidRPr="00CA12A4" w:rsidRDefault="0067569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0DA47" w14:textId="77777777" w:rsidR="00675694" w:rsidRPr="00CA12A4" w:rsidRDefault="0067569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A72A30B" w14:textId="2F4CE838" w:rsidR="00675694" w:rsidRPr="00CA12A4" w:rsidRDefault="00675694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1E5345" w:rsidRPr="00CA12A4" w14:paraId="7018CB3D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5450900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73025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B7EF20E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E5345" w:rsidRPr="00CA12A4" w14:paraId="31EA66E2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239E04B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E5DEA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C45841F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1E5345" w:rsidRPr="00CA12A4" w14:paraId="3998281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879B9B2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5855E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A6A42F9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E5345" w:rsidRPr="00CA12A4" w14:paraId="27268A3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4DE4B3BE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5B5C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94DC25F" w14:textId="115D865E" w:rsidR="001E5345" w:rsidRPr="00CA12A4" w:rsidRDefault="00F1515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</w:tr>
      <w:tr w:rsidR="001E5345" w:rsidRPr="00CA12A4" w14:paraId="239F61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C90E8FA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66A81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E70ACBB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1E5345" w:rsidRPr="00CA12A4" w14:paraId="5E9FE19A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47C41FF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CB45F" w14:textId="77777777" w:rsidR="001E5345" w:rsidRPr="00CA12A4" w:rsidRDefault="001E5345" w:rsidP="005F57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2A06719" w14:textId="77777777" w:rsidR="001E5345" w:rsidRPr="00CA12A4" w:rsidRDefault="001E5345" w:rsidP="005F57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1E5345" w:rsidRPr="00CA12A4" w14:paraId="38BB23CE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69EC1A4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78241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ACCAAA4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E5345" w:rsidRPr="00CA12A4" w14:paraId="68BD6B99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596196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1A9D5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8DD3169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1E5345" w:rsidRPr="00CA12A4" w14:paraId="4D8641D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CA12A4" w14:paraId="7801DFA8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3299B68B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CC49E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50FBE3B" w14:textId="77777777" w:rsidR="001E5345" w:rsidRPr="00CA12A4" w:rsidRDefault="001E5345" w:rsidP="00F10F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1E5345" w:rsidRPr="00CA12A4" w14:paraId="4FBF76E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AEE248B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CD3B9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5310FD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1E5345" w:rsidRPr="00CA12A4" w14:paraId="304A496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F415035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F0EB9" w14:textId="77777777" w:rsidR="001E5345" w:rsidRPr="00CA12A4" w:rsidRDefault="001E5345" w:rsidP="00964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61D48049" w14:textId="77777777" w:rsidR="001E5345" w:rsidRPr="00CA12A4" w:rsidRDefault="001E5345" w:rsidP="009648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1E5345" w:rsidRPr="00CA12A4" w14:paraId="343B18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EE1EC7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F7A88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0AC7CC3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1E5345" w:rsidRPr="00CA12A4" w14:paraId="3CC57CFD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A14F664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D4938" w14:textId="77777777" w:rsidR="001E5345" w:rsidRPr="00CA12A4" w:rsidRDefault="001E5345" w:rsidP="009118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572EE2F4" w14:textId="77777777" w:rsidR="001E5345" w:rsidRPr="00CA12A4" w:rsidRDefault="001E5345" w:rsidP="009118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E5345" w:rsidRPr="00CA12A4" w14:paraId="73F1B31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F58C149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C0363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011A95CE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1E5345" w:rsidRPr="00CA12A4" w14:paraId="4A8C79F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CA12A4" w14:paraId="2ECAC15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B9587C3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62134" w14:textId="77777777" w:rsidR="001E5345" w:rsidRPr="00CA12A4" w:rsidRDefault="001E5345" w:rsidP="00D340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EB487CE" w14:textId="77777777" w:rsidR="001E5345" w:rsidRPr="00CA12A4" w:rsidRDefault="001E5345" w:rsidP="00D3406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E5345" w:rsidRPr="00CA12A4" w14:paraId="1F3E9580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3687988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B1618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65B7FB2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E5345" w:rsidRPr="00CA12A4" w14:paraId="778EF87D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CA12A4" w14:paraId="05B3F46D" w14:textId="77777777" w:rsidTr="008258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CA12A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E5345" w:rsidRPr="00CA12A4" w14:paraId="60A6F298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E5345" w:rsidRPr="00CA12A4" w14:paraId="59BE88F0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FB58A4E" w14:textId="77777777" w:rsidR="001E5345" w:rsidRPr="00CA12A4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7D169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F79ABBE" w14:textId="77777777" w:rsidR="001E5345" w:rsidRPr="00CA12A4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310D1D" w:rsidRPr="00CA12A4" w14:paraId="1518A10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B09FA5F" w14:textId="77777777" w:rsidR="00310D1D" w:rsidRPr="00CA12A4" w:rsidRDefault="00310D1D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711B6" w14:textId="77777777" w:rsidR="00310D1D" w:rsidRPr="00CA12A4" w:rsidRDefault="00310D1D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DCF4F0D" w14:textId="23149EFC" w:rsidR="00310D1D" w:rsidRPr="00CA12A4" w:rsidRDefault="00310D1D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A12A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0"/>
    </w:tbl>
    <w:p w14:paraId="580682B7" w14:textId="77777777" w:rsidR="00C8500E" w:rsidRPr="00CA12A4" w:rsidRDefault="0009267B" w:rsidP="005A4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A12A4">
        <w:rPr>
          <w:b/>
          <w:bCs/>
          <w:color w:val="2E74B5"/>
          <w:cs/>
        </w:rPr>
        <w:br w:type="page"/>
      </w:r>
      <w:r w:rsidR="00A46F43" w:rsidRPr="00CA12A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D19B72" w14:textId="77777777" w:rsidR="00F10F29" w:rsidRPr="00CA12A4" w:rsidRDefault="00F10F29" w:rsidP="00E33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0452CA5" w14:textId="607A3682" w:rsidR="00C8500E" w:rsidRPr="00CA12A4" w:rsidRDefault="00A46F43" w:rsidP="002B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C8500E" w:rsidRPr="00CA12A4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CA12A4">
        <w:rPr>
          <w:rFonts w:ascii="Angsana New" w:hAnsi="Angsana New"/>
          <w:sz w:val="30"/>
          <w:szCs w:val="30"/>
          <w:cs/>
        </w:rPr>
        <w:t xml:space="preserve"> </w:t>
      </w:r>
      <w:r w:rsidR="00BD0683" w:rsidRPr="00CA12A4">
        <w:rPr>
          <w:rFonts w:ascii="Angsana New" w:hAnsi="Angsana New"/>
          <w:sz w:val="30"/>
          <w:szCs w:val="30"/>
        </w:rPr>
        <w:t xml:space="preserve">6 </w:t>
      </w:r>
      <w:r w:rsidR="005D58A9" w:rsidRPr="00CA12A4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D0683" w:rsidRPr="00CA12A4">
        <w:rPr>
          <w:rFonts w:ascii="Angsana New" w:hAnsi="Angsana New"/>
          <w:sz w:val="30"/>
          <w:szCs w:val="30"/>
        </w:rPr>
        <w:t>2563</w:t>
      </w:r>
    </w:p>
    <w:p w14:paraId="58CE93AD" w14:textId="77777777" w:rsidR="00C8500E" w:rsidRPr="00CA12A4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2E74B5"/>
          <w:sz w:val="30"/>
          <w:szCs w:val="30"/>
        </w:rPr>
      </w:pPr>
    </w:p>
    <w:p w14:paraId="0804369B" w14:textId="77777777" w:rsidR="00C8500E" w:rsidRPr="00CA12A4" w:rsidRDefault="00C8500E" w:rsidP="002B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b/>
          <w:bCs/>
          <w:sz w:val="30"/>
          <w:szCs w:val="30"/>
        </w:rPr>
        <w:t>1</w:t>
      </w:r>
      <w:r w:rsidRPr="00CA12A4">
        <w:rPr>
          <w:rFonts w:ascii="Angsana New" w:hAnsi="Angsana New"/>
          <w:b/>
          <w:bCs/>
          <w:sz w:val="30"/>
          <w:szCs w:val="30"/>
        </w:rPr>
        <w:tab/>
      </w:r>
      <w:r w:rsidRPr="00CA12A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4AF9B39" w14:textId="77777777" w:rsidR="00C8500E" w:rsidRPr="00CA12A4" w:rsidRDefault="00C8500E" w:rsidP="00C8500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7FE2950C" w14:textId="231D5CB0" w:rsidR="00C8500E" w:rsidRPr="00CA12A4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บริษัท </w:t>
      </w:r>
      <w:r w:rsidR="00D4253F" w:rsidRPr="00CA12A4">
        <w:rPr>
          <w:rFonts w:ascii="Angsana New" w:hAnsi="Angsana New"/>
          <w:sz w:val="30"/>
          <w:szCs w:val="30"/>
          <w:cs/>
        </w:rPr>
        <w:t>เฟรเซอร์ส พร็อพเพอร์ตี้ (ประเทศไทย)</w:t>
      </w:r>
      <w:r w:rsidRPr="00CA12A4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CA12A4">
        <w:rPr>
          <w:rFonts w:ascii="Angsana New" w:hAnsi="Angsana New"/>
          <w:sz w:val="30"/>
          <w:szCs w:val="30"/>
        </w:rPr>
        <w:t xml:space="preserve"> “</w:t>
      </w:r>
      <w:r w:rsidRPr="00CA12A4">
        <w:rPr>
          <w:rFonts w:ascii="Angsana New" w:hAnsi="Angsana New"/>
          <w:sz w:val="30"/>
          <w:szCs w:val="30"/>
          <w:cs/>
        </w:rPr>
        <w:t>บริษัท</w:t>
      </w:r>
      <w:r w:rsidRPr="00CA12A4">
        <w:rPr>
          <w:rFonts w:ascii="Angsana New" w:hAnsi="Angsana New"/>
          <w:sz w:val="30"/>
          <w:szCs w:val="30"/>
        </w:rPr>
        <w:t xml:space="preserve">” </w:t>
      </w:r>
      <w:r w:rsidRPr="00CA12A4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82587E" w:rsidRPr="00CA12A4">
        <w:rPr>
          <w:rFonts w:ascii="Angsana New" w:hAnsi="Angsana New"/>
          <w:sz w:val="30"/>
          <w:szCs w:val="30"/>
          <w:cs/>
        </w:rPr>
        <w:t>จดทะเบียน</w:t>
      </w:r>
      <w:r w:rsidR="004E423A" w:rsidRPr="00CA12A4">
        <w:rPr>
          <w:rFonts w:ascii="Angsana New" w:hAnsi="Angsana New"/>
          <w:sz w:val="30"/>
          <w:szCs w:val="30"/>
          <w:cs/>
        </w:rPr>
        <w:t xml:space="preserve">กับตลาดหลักทรัพย์แห่งประเทศไทยเมื่อวันที่ </w:t>
      </w:r>
      <w:r w:rsidR="004E423A" w:rsidRPr="00CA12A4">
        <w:rPr>
          <w:rFonts w:ascii="Angsana New" w:hAnsi="Angsana New"/>
          <w:sz w:val="30"/>
          <w:szCs w:val="30"/>
        </w:rPr>
        <w:t xml:space="preserve">13 </w:t>
      </w:r>
      <w:r w:rsidR="004E423A" w:rsidRPr="00CA12A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E423A" w:rsidRPr="00CA12A4">
        <w:rPr>
          <w:rFonts w:ascii="Angsana New" w:hAnsi="Angsana New"/>
          <w:sz w:val="30"/>
          <w:szCs w:val="30"/>
        </w:rPr>
        <w:t xml:space="preserve">2545 </w:t>
      </w:r>
      <w:r w:rsidR="004E423A" w:rsidRPr="00CA12A4">
        <w:rPr>
          <w:rFonts w:ascii="Angsana New" w:hAnsi="Angsana New"/>
          <w:sz w:val="30"/>
          <w:szCs w:val="30"/>
          <w:cs/>
        </w:rPr>
        <w:t>โดย</w:t>
      </w:r>
      <w:r w:rsidRPr="00CA12A4">
        <w:rPr>
          <w:rFonts w:ascii="Angsana New" w:hAnsi="Angsana New"/>
          <w:sz w:val="30"/>
          <w:szCs w:val="30"/>
          <w:cs/>
        </w:rPr>
        <w:t>มีที่อยู่จดทะ</w:t>
      </w:r>
      <w:r w:rsidR="004E423A" w:rsidRPr="00CA12A4">
        <w:rPr>
          <w:rFonts w:ascii="Angsana New" w:hAnsi="Angsana New"/>
          <w:sz w:val="30"/>
          <w:szCs w:val="30"/>
          <w:cs/>
        </w:rPr>
        <w:t>เบียนของบริษัท</w:t>
      </w:r>
      <w:r w:rsidR="007E104C" w:rsidRPr="00CA12A4">
        <w:rPr>
          <w:rFonts w:ascii="Angsana New" w:hAnsi="Angsana New"/>
          <w:sz w:val="30"/>
          <w:szCs w:val="30"/>
          <w:cs/>
        </w:rPr>
        <w:t>ตั้ง</w:t>
      </w:r>
      <w:r w:rsidR="009D0223" w:rsidRPr="00CA12A4">
        <w:rPr>
          <w:rFonts w:ascii="Angsana New" w:hAnsi="Angsana New"/>
          <w:sz w:val="30"/>
          <w:szCs w:val="30"/>
          <w:cs/>
        </w:rPr>
        <w:t>อยู่</w:t>
      </w:r>
      <w:r w:rsidRPr="00CA12A4">
        <w:rPr>
          <w:rFonts w:ascii="Angsana New" w:hAnsi="Angsana New"/>
          <w:sz w:val="30"/>
          <w:szCs w:val="30"/>
          <w:cs/>
        </w:rPr>
        <w:t xml:space="preserve">เลขที่ </w:t>
      </w:r>
      <w:r w:rsidR="008F5B15" w:rsidRPr="00CA12A4">
        <w:rPr>
          <w:rFonts w:ascii="Angsana New" w:hAnsi="Angsana New"/>
          <w:sz w:val="30"/>
          <w:szCs w:val="30"/>
        </w:rPr>
        <w:t>175</w:t>
      </w:r>
      <w:r w:rsidRPr="00CA12A4">
        <w:rPr>
          <w:rFonts w:ascii="Angsana New" w:hAnsi="Angsana New"/>
          <w:sz w:val="30"/>
          <w:szCs w:val="30"/>
          <w:cs/>
        </w:rPr>
        <w:t xml:space="preserve"> ชั้น </w:t>
      </w:r>
      <w:r w:rsidR="008F5B15" w:rsidRPr="00CA12A4">
        <w:rPr>
          <w:rFonts w:ascii="Angsana New" w:hAnsi="Angsana New"/>
          <w:sz w:val="30"/>
          <w:szCs w:val="30"/>
        </w:rPr>
        <w:t>13</w:t>
      </w:r>
      <w:r w:rsidR="008F5B15" w:rsidRPr="00CA12A4">
        <w:rPr>
          <w:rFonts w:ascii="Angsana New" w:hAnsi="Angsana New"/>
          <w:sz w:val="30"/>
          <w:szCs w:val="30"/>
          <w:cs/>
        </w:rPr>
        <w:t>/</w:t>
      </w:r>
      <w:r w:rsidR="008F5B15" w:rsidRPr="00CA12A4">
        <w:rPr>
          <w:rFonts w:ascii="Angsana New" w:hAnsi="Angsana New"/>
          <w:sz w:val="30"/>
          <w:szCs w:val="30"/>
        </w:rPr>
        <w:t>1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B171C7" w:rsidRPr="00CA12A4">
        <w:rPr>
          <w:rFonts w:ascii="Angsana New" w:hAnsi="Angsana New"/>
          <w:sz w:val="30"/>
          <w:szCs w:val="30"/>
          <w:cs/>
        </w:rPr>
        <w:t xml:space="preserve">อาคารสาธรซิตี้ทาวเวอร์ </w:t>
      </w:r>
      <w:r w:rsidRPr="00CA12A4">
        <w:rPr>
          <w:rFonts w:ascii="Angsana New" w:hAnsi="Angsana New"/>
          <w:sz w:val="30"/>
          <w:szCs w:val="30"/>
          <w:cs/>
        </w:rPr>
        <w:t>ถนนสาทรใต้ กรุงเทพมหานคร</w:t>
      </w:r>
      <w:r w:rsidR="00437518" w:rsidRPr="00CA12A4">
        <w:rPr>
          <w:rFonts w:ascii="Angsana New" w:hAnsi="Angsana New"/>
          <w:sz w:val="30"/>
          <w:szCs w:val="30"/>
        </w:rPr>
        <w:t xml:space="preserve"> </w:t>
      </w:r>
      <w:r w:rsidR="00437518" w:rsidRPr="00CA12A4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437518" w:rsidRPr="00CA12A4">
        <w:rPr>
          <w:rFonts w:ascii="Angsana New" w:hAnsi="Angsana New"/>
          <w:sz w:val="30"/>
          <w:szCs w:val="30"/>
        </w:rPr>
        <w:t xml:space="preserve">2 </w:t>
      </w:r>
      <w:r w:rsidR="00437518" w:rsidRPr="00CA12A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37518" w:rsidRPr="00CA12A4">
        <w:rPr>
          <w:rFonts w:ascii="Angsana New" w:hAnsi="Angsana New"/>
          <w:sz w:val="30"/>
          <w:szCs w:val="30"/>
        </w:rPr>
        <w:t xml:space="preserve">2563 </w:t>
      </w:r>
      <w:r w:rsidR="00437518" w:rsidRPr="00CA12A4">
        <w:rPr>
          <w:rFonts w:ascii="Angsana New" w:hAnsi="Angsana New" w:hint="cs"/>
          <w:sz w:val="30"/>
          <w:szCs w:val="30"/>
          <w:cs/>
        </w:rPr>
        <w:t xml:space="preserve">บริษัทได้เปลี่ยนที่อยู่จดทะเบียนของบริษัทเป็นเลขที่ </w:t>
      </w:r>
      <w:r w:rsidR="00437518" w:rsidRPr="00CA12A4">
        <w:rPr>
          <w:rFonts w:ascii="Angsana New" w:hAnsi="Angsana New"/>
          <w:sz w:val="30"/>
          <w:szCs w:val="30"/>
        </w:rPr>
        <w:t xml:space="preserve">944 </w:t>
      </w:r>
      <w:r w:rsidR="00437518" w:rsidRPr="00CA12A4">
        <w:rPr>
          <w:rFonts w:ascii="Angsana New" w:hAnsi="Angsana New" w:hint="cs"/>
          <w:sz w:val="30"/>
          <w:szCs w:val="30"/>
          <w:cs/>
        </w:rPr>
        <w:t xml:space="preserve">มิตรทาวน์ ออฟฟิศ ทาวเวอร์ ชั้น </w:t>
      </w:r>
      <w:r w:rsidR="00437518" w:rsidRPr="00CA12A4">
        <w:rPr>
          <w:rFonts w:ascii="Angsana New" w:hAnsi="Angsana New"/>
          <w:sz w:val="30"/>
          <w:szCs w:val="30"/>
        </w:rPr>
        <w:t>22-23</w:t>
      </w:r>
      <w:r w:rsidR="00437518" w:rsidRPr="00CA12A4">
        <w:rPr>
          <w:rFonts w:ascii="Angsana New" w:hAnsi="Angsana New" w:hint="cs"/>
          <w:sz w:val="30"/>
          <w:szCs w:val="30"/>
          <w:cs/>
        </w:rPr>
        <w:t xml:space="preserve"> ถนนพระราม </w:t>
      </w:r>
      <w:r w:rsidR="00437518" w:rsidRPr="00CA12A4">
        <w:rPr>
          <w:rFonts w:ascii="Angsana New" w:hAnsi="Angsana New"/>
          <w:sz w:val="30"/>
          <w:szCs w:val="30"/>
        </w:rPr>
        <w:t>4</w:t>
      </w:r>
      <w:r w:rsidR="00437518" w:rsidRPr="00CA12A4">
        <w:rPr>
          <w:rFonts w:ascii="Angsana New" w:hAnsi="Angsana New" w:hint="cs"/>
          <w:sz w:val="30"/>
          <w:szCs w:val="30"/>
          <w:cs/>
        </w:rPr>
        <w:t xml:space="preserve"> แขวงวังใหม่ เขตปทุมวัน กรุงเทพมหานคร</w:t>
      </w:r>
    </w:p>
    <w:p w14:paraId="327CE82B" w14:textId="77777777" w:rsidR="00B171C7" w:rsidRPr="00CA12A4" w:rsidRDefault="00B171C7" w:rsidP="004E4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E3885E" w14:textId="77777777" w:rsidR="00F640CE" w:rsidRPr="00CA12A4" w:rsidRDefault="00F640CE" w:rsidP="00F6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CA12A4">
        <w:rPr>
          <w:rFonts w:ascii="Angsana New" w:hAnsi="Angsana New"/>
          <w:spacing w:val="-2"/>
          <w:sz w:val="30"/>
          <w:szCs w:val="30"/>
          <w:cs/>
        </w:rPr>
        <w:t>บริษัทใหญ่ในลำดับสูงสุดระหว่าง</w:t>
      </w:r>
      <w:r w:rsidR="009417FE" w:rsidRPr="00CA12A4">
        <w:rPr>
          <w:rFonts w:ascii="Angsana New" w:hAnsi="Angsana New"/>
          <w:spacing w:val="-2"/>
          <w:sz w:val="30"/>
          <w:szCs w:val="30"/>
          <w:cs/>
        </w:rPr>
        <w:t>ปี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ได้แก่ </w:t>
      </w:r>
      <w:r w:rsidRPr="00CA12A4">
        <w:rPr>
          <w:rFonts w:ascii="Angsana New" w:hAnsi="Angsana New"/>
          <w:spacing w:val="-2"/>
          <w:sz w:val="30"/>
          <w:szCs w:val="30"/>
        </w:rPr>
        <w:t xml:space="preserve">TCC Assets Limited </w:t>
      </w:r>
      <w:r w:rsidRPr="00CA12A4">
        <w:rPr>
          <w:rFonts w:ascii="Angsana New" w:hAnsi="Angsana New"/>
          <w:spacing w:val="-2"/>
          <w:sz w:val="30"/>
          <w:szCs w:val="30"/>
          <w:cs/>
        </w:rPr>
        <w:t>ซึ่งเป็นนิติบุคคลที่จัดตั้งขึ้นในหมู่เกาะบริติซเวอร์จิน แห่งสหราช</w:t>
      </w:r>
      <w:r w:rsidR="00450CCE" w:rsidRPr="00CA12A4">
        <w:rPr>
          <w:rFonts w:ascii="Angsana New" w:hAnsi="Angsana New"/>
          <w:spacing w:val="-2"/>
          <w:sz w:val="30"/>
          <w:szCs w:val="30"/>
          <w:cs/>
        </w:rPr>
        <w:t>อา</w:t>
      </w:r>
      <w:r w:rsidRPr="00CA12A4">
        <w:rPr>
          <w:rFonts w:ascii="Angsana New" w:hAnsi="Angsana New"/>
          <w:spacing w:val="-2"/>
          <w:sz w:val="30"/>
          <w:szCs w:val="30"/>
          <w:cs/>
        </w:rPr>
        <w:t>ณาจักร</w:t>
      </w:r>
    </w:p>
    <w:p w14:paraId="14F135ED" w14:textId="77777777" w:rsidR="000C5F7B" w:rsidRPr="00CA12A4" w:rsidRDefault="000C5F7B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31B1F2C" w14:textId="1B506CA3" w:rsidR="000C5F7B" w:rsidRPr="00CA12A4" w:rsidRDefault="000C5F7B" w:rsidP="00D4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บริษัท เฟรเซอร์ส แอสเซ็ทส์ จำกัด (ถือหุ้นร้อยละ </w:t>
      </w:r>
      <w:r w:rsidR="00164EA7" w:rsidRPr="00CA12A4">
        <w:rPr>
          <w:rFonts w:asciiTheme="majorBidi" w:hAnsiTheme="majorBidi" w:cstheme="majorBidi"/>
          <w:sz w:val="30"/>
          <w:szCs w:val="30"/>
        </w:rPr>
        <w:t>43.53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) และ บริษัท เฟรเซอร์ส พร็อพเพอร์ตี้ โฮลดิ้งส์ (ประเทศไทย) จำกัด (ถือหุ้นร้อยละ </w:t>
      </w:r>
      <w:r w:rsidR="00164EA7" w:rsidRPr="00CA12A4">
        <w:rPr>
          <w:rFonts w:asciiTheme="majorBidi" w:hAnsiTheme="majorBidi" w:cstheme="majorBidi"/>
          <w:sz w:val="30"/>
          <w:szCs w:val="30"/>
        </w:rPr>
        <w:t>37</w:t>
      </w:r>
      <w:r w:rsidRPr="00CA12A4">
        <w:rPr>
          <w:rFonts w:asciiTheme="majorBidi" w:hAnsiTheme="majorBidi" w:cstheme="majorBidi"/>
          <w:sz w:val="30"/>
          <w:szCs w:val="30"/>
          <w:cs/>
        </w:rPr>
        <w:t>.</w:t>
      </w:r>
      <w:r w:rsidR="00164EA7" w:rsidRPr="00CA12A4">
        <w:rPr>
          <w:rFonts w:asciiTheme="majorBidi" w:hAnsiTheme="majorBidi" w:cstheme="majorBidi"/>
          <w:sz w:val="30"/>
          <w:szCs w:val="30"/>
        </w:rPr>
        <w:t>60</w:t>
      </w:r>
      <w:r w:rsidRPr="00CA12A4">
        <w:rPr>
          <w:rFonts w:asciiTheme="majorBidi" w:hAnsiTheme="majorBidi" w:cstheme="majorBidi"/>
          <w:sz w:val="30"/>
          <w:szCs w:val="30"/>
          <w:cs/>
        </w:rPr>
        <w:t>) ซึ่งบริษัททั้งสองแห่งเป็นนิติบุคคลที่จัดตั้งขึ้นในประเทศไทย</w:t>
      </w:r>
    </w:p>
    <w:p w14:paraId="7809D33D" w14:textId="77777777" w:rsidR="00C8500E" w:rsidRPr="00CA12A4" w:rsidRDefault="00C8500E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BF9BA6E" w14:textId="1B204967" w:rsidR="00C8500E" w:rsidRPr="00CA12A4" w:rsidRDefault="00477EF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</w:t>
      </w:r>
      <w:r w:rsidR="00C8500E" w:rsidRPr="00CA12A4">
        <w:rPr>
          <w:rFonts w:ascii="Angsana New" w:hAnsi="Angsana New"/>
          <w:sz w:val="30"/>
          <w:szCs w:val="30"/>
          <w:cs/>
        </w:rPr>
        <w:t>และบริษัทย่อย</w:t>
      </w:r>
      <w:r w:rsidR="00616FC4" w:rsidRPr="00CA12A4">
        <w:rPr>
          <w:rFonts w:ascii="Angsana New" w:hAnsi="Angsana New"/>
          <w:sz w:val="30"/>
          <w:szCs w:val="30"/>
          <w:cs/>
        </w:rPr>
        <w:t xml:space="preserve"> “กลุ่มบริษัท”</w:t>
      </w:r>
      <w:r w:rsidR="00DB74B2" w:rsidRPr="00CA12A4">
        <w:rPr>
          <w:rFonts w:ascii="Angsana New" w:hAnsi="Angsana New"/>
          <w:sz w:val="30"/>
          <w:szCs w:val="30"/>
          <w:cs/>
        </w:rPr>
        <w:t xml:space="preserve"> ดำเนิน</w:t>
      </w:r>
      <w:r w:rsidR="00C8500E" w:rsidRPr="00CA12A4">
        <w:rPr>
          <w:rFonts w:ascii="Angsana New" w:hAnsi="Angsana New"/>
          <w:sz w:val="30"/>
          <w:szCs w:val="30"/>
          <w:cs/>
        </w:rPr>
        <w:t>ธุรกิจหลัก</w:t>
      </w:r>
      <w:r w:rsidR="00DB74B2" w:rsidRPr="00CA12A4">
        <w:rPr>
          <w:rFonts w:ascii="Angsana New" w:hAnsi="Angsana New"/>
          <w:sz w:val="30"/>
          <w:szCs w:val="30"/>
          <w:cs/>
        </w:rPr>
        <w:t>เกี่ยวกับ</w:t>
      </w:r>
      <w:r w:rsidR="00C8500E" w:rsidRPr="00CA12A4">
        <w:rPr>
          <w:rFonts w:ascii="Angsana New" w:hAnsi="Angsana New"/>
          <w:sz w:val="30"/>
          <w:szCs w:val="30"/>
          <w:cs/>
        </w:rPr>
        <w:t>การพัฒนาอสังหาริมทรัพย์เพื่อการอุตสาหกรรมโดย</w:t>
      </w:r>
      <w:r w:rsidR="00C8500E" w:rsidRPr="00CA12A4">
        <w:rPr>
          <w:rFonts w:ascii="Angsana New" w:hAnsi="Angsana New"/>
          <w:spacing w:val="-2"/>
          <w:sz w:val="30"/>
          <w:szCs w:val="30"/>
          <w:cs/>
        </w:rPr>
        <w:t xml:space="preserve">การสร้างโรงงานและคลังสินค้าเพื่อให้เช่าและขายเมื่อมีโอกาสเหมาะสม </w:t>
      </w:r>
      <w:r w:rsidR="009C1C24" w:rsidRPr="00CA12A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47410D" w:rsidRPr="00CA12A4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9C1C24" w:rsidRPr="00CA12A4">
        <w:rPr>
          <w:rFonts w:ascii="Angsana New" w:hAnsi="Angsana New" w:hint="cs"/>
          <w:spacing w:val="-2"/>
          <w:sz w:val="30"/>
          <w:szCs w:val="30"/>
          <w:cs/>
        </w:rPr>
        <w:t>อสังหาริมทรัพย์เพื่อ</w:t>
      </w:r>
      <w:r w:rsidR="0047410D" w:rsidRPr="00CA12A4">
        <w:rPr>
          <w:rFonts w:ascii="Angsana New" w:hAnsi="Angsana New" w:hint="cs"/>
          <w:spacing w:val="-2"/>
          <w:sz w:val="30"/>
          <w:szCs w:val="30"/>
          <w:cs/>
        </w:rPr>
        <w:t xml:space="preserve">ขาย </w:t>
      </w:r>
      <w:r w:rsidR="00FD2449" w:rsidRPr="00CA12A4">
        <w:rPr>
          <w:rFonts w:ascii="Angsana New" w:hAnsi="Angsana New" w:hint="cs"/>
          <w:spacing w:val="-2"/>
          <w:sz w:val="30"/>
          <w:szCs w:val="30"/>
          <w:cs/>
        </w:rPr>
        <w:t>รวมทั้ง</w:t>
      </w:r>
      <w:r w:rsidR="00FD2449" w:rsidRPr="00CA12A4">
        <w:rPr>
          <w:rFonts w:ascii="Angsana New" w:hAnsi="Angsana New" w:hint="cs"/>
          <w:sz w:val="30"/>
          <w:szCs w:val="30"/>
          <w:cs/>
        </w:rPr>
        <w:t>ธุรกิจให้เช่า</w:t>
      </w:r>
      <w:r w:rsidR="00593B61" w:rsidRPr="00CA12A4">
        <w:rPr>
          <w:rFonts w:ascii="Angsana New" w:hAnsi="Angsana New"/>
          <w:sz w:val="30"/>
          <w:szCs w:val="30"/>
          <w:cs/>
        </w:rPr>
        <w:t>และบริการอาคาร</w:t>
      </w:r>
      <w:r w:rsidR="008F5B15" w:rsidRPr="00CA12A4">
        <w:rPr>
          <w:rFonts w:ascii="Angsana New" w:hAnsi="Angsana New"/>
          <w:sz w:val="30"/>
          <w:szCs w:val="30"/>
          <w:cs/>
        </w:rPr>
        <w:t>เพื่อการพาณิชย์</w:t>
      </w:r>
      <w:r w:rsidR="0047410D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="00B62255" w:rsidRPr="00CA12A4">
        <w:rPr>
          <w:rFonts w:ascii="Angsana New" w:hAnsi="Angsana New"/>
          <w:sz w:val="30"/>
          <w:szCs w:val="30"/>
          <w:cs/>
        </w:rPr>
        <w:t xml:space="preserve">และธุรกิจโรงแรม </w:t>
      </w:r>
      <w:r w:rsidR="00593B61" w:rsidRPr="00CA12A4">
        <w:rPr>
          <w:rFonts w:ascii="Angsana New" w:hAnsi="Angsana New"/>
          <w:sz w:val="30"/>
          <w:szCs w:val="30"/>
          <w:cs/>
        </w:rPr>
        <w:t>รายละเอียด</w:t>
      </w:r>
      <w:r w:rsidR="00AA379A" w:rsidRPr="00CA12A4">
        <w:rPr>
          <w:rFonts w:ascii="Angsana New" w:hAnsi="Angsana New"/>
          <w:sz w:val="30"/>
          <w:szCs w:val="30"/>
          <w:cs/>
        </w:rPr>
        <w:t xml:space="preserve">ของบริษัทร่วมและการร่วมค้า และบริษัทย่อย ณ วันที่ </w:t>
      </w:r>
      <w:r w:rsidR="00AA379A" w:rsidRPr="00CA12A4">
        <w:rPr>
          <w:rFonts w:ascii="Angsana New" w:hAnsi="Angsana New"/>
          <w:sz w:val="30"/>
          <w:szCs w:val="30"/>
        </w:rPr>
        <w:t xml:space="preserve">30 </w:t>
      </w:r>
      <w:r w:rsidR="00AA379A" w:rsidRPr="00CA12A4">
        <w:rPr>
          <w:rFonts w:ascii="Angsana New" w:hAnsi="Angsana New"/>
          <w:sz w:val="30"/>
          <w:szCs w:val="30"/>
          <w:cs/>
        </w:rPr>
        <w:t xml:space="preserve">กันยายน </w:t>
      </w:r>
      <w:r w:rsidR="002A111D" w:rsidRPr="00CA12A4">
        <w:rPr>
          <w:rFonts w:ascii="Angsana New" w:hAnsi="Angsana New"/>
          <w:sz w:val="30"/>
          <w:szCs w:val="30"/>
        </w:rPr>
        <w:t xml:space="preserve">2563 </w:t>
      </w:r>
      <w:r w:rsidR="00AA379A" w:rsidRPr="00CA12A4">
        <w:rPr>
          <w:rFonts w:ascii="Angsana New" w:hAnsi="Angsana New"/>
          <w:sz w:val="30"/>
          <w:szCs w:val="30"/>
          <w:cs/>
        </w:rPr>
        <w:t xml:space="preserve">และ </w:t>
      </w:r>
      <w:r w:rsidR="002A111D" w:rsidRPr="00CA12A4">
        <w:rPr>
          <w:rFonts w:ascii="Angsana New" w:hAnsi="Angsana New"/>
          <w:sz w:val="30"/>
          <w:szCs w:val="30"/>
        </w:rPr>
        <w:t>2562</w:t>
      </w:r>
      <w:r w:rsidR="00AA379A" w:rsidRPr="00CA12A4">
        <w:rPr>
          <w:rFonts w:ascii="Angsana New" w:hAnsi="Angsana New"/>
          <w:sz w:val="30"/>
          <w:szCs w:val="30"/>
        </w:rPr>
        <w:t xml:space="preserve"> </w:t>
      </w:r>
      <w:r w:rsidR="00AA379A" w:rsidRPr="00CA12A4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C75DC8" w:rsidRPr="00CA12A4">
        <w:rPr>
          <w:rFonts w:ascii="Angsana New" w:hAnsi="Angsana New"/>
          <w:sz w:val="30"/>
          <w:szCs w:val="30"/>
        </w:rPr>
        <w:t>1</w:t>
      </w:r>
      <w:r w:rsidR="00CA0C2E" w:rsidRPr="00CA12A4">
        <w:rPr>
          <w:rFonts w:ascii="Angsana New" w:hAnsi="Angsana New"/>
          <w:sz w:val="30"/>
          <w:szCs w:val="30"/>
        </w:rPr>
        <w:t>0</w:t>
      </w:r>
      <w:r w:rsidR="00AA379A" w:rsidRPr="00CA12A4">
        <w:rPr>
          <w:rFonts w:ascii="Angsana New" w:hAnsi="Angsana New"/>
          <w:sz w:val="30"/>
          <w:szCs w:val="30"/>
        </w:rPr>
        <w:t xml:space="preserve"> </w:t>
      </w:r>
      <w:r w:rsidR="00AA379A" w:rsidRPr="00CA12A4">
        <w:rPr>
          <w:rFonts w:ascii="Angsana New" w:hAnsi="Angsana New"/>
          <w:sz w:val="30"/>
          <w:szCs w:val="30"/>
          <w:cs/>
        </w:rPr>
        <w:t xml:space="preserve">และ </w:t>
      </w:r>
      <w:r w:rsidR="00C75DC8" w:rsidRPr="00CA12A4">
        <w:rPr>
          <w:rFonts w:ascii="Angsana New" w:hAnsi="Angsana New"/>
          <w:sz w:val="30"/>
          <w:szCs w:val="30"/>
        </w:rPr>
        <w:t>1</w:t>
      </w:r>
      <w:r w:rsidR="00CA0C2E" w:rsidRPr="00CA12A4">
        <w:rPr>
          <w:rFonts w:ascii="Angsana New" w:hAnsi="Angsana New"/>
          <w:sz w:val="30"/>
          <w:szCs w:val="30"/>
        </w:rPr>
        <w:t>1</w:t>
      </w:r>
    </w:p>
    <w:p w14:paraId="6F929598" w14:textId="77777777" w:rsidR="00541701" w:rsidRPr="00CA12A4" w:rsidRDefault="00541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5939F6D8" w14:textId="77777777" w:rsidR="00C8500E" w:rsidRPr="00CA12A4" w:rsidRDefault="00C8500E" w:rsidP="001D12F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1FBFA7C5" w14:textId="77777777" w:rsidR="00C8500E" w:rsidRPr="00CA12A4" w:rsidRDefault="00C8500E" w:rsidP="001D12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93E83E" w14:textId="54A522A2" w:rsidR="00C8500E" w:rsidRPr="00CA12A4" w:rsidRDefault="00383EDC" w:rsidP="0093684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341446D" w14:textId="77777777" w:rsidR="00C8500E" w:rsidRPr="00CA12A4" w:rsidRDefault="00C8500E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FBD32D" w14:textId="1A9AB7E7" w:rsidR="00F10F29" w:rsidRPr="00CA12A4" w:rsidRDefault="002508D5" w:rsidP="00250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CA12A4">
        <w:rPr>
          <w:rFonts w:ascii="Angsana New" w:hAnsi="Angsana New"/>
          <w:sz w:val="30"/>
          <w:szCs w:val="30"/>
          <w:cs/>
        </w:rPr>
        <w:br/>
      </w:r>
      <w:r w:rsidRPr="00CA12A4">
        <w:rPr>
          <w:rFonts w:ascii="Angsana New" w:hAnsi="Angsana New" w:hint="cs"/>
          <w:sz w:val="30"/>
          <w:szCs w:val="30"/>
          <w:cs/>
        </w:rPr>
        <w:t>สภาวิชาชีพบัญชีฯ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60ACC68" w14:textId="4750AD6A" w:rsidR="009B5526" w:rsidRPr="00CA12A4" w:rsidRDefault="009B5526" w:rsidP="009B5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7D198A1B" w14:textId="77777777" w:rsidR="009B5526" w:rsidRPr="00CA12A4" w:rsidRDefault="009B5526" w:rsidP="009B5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11E10558" w14:textId="769CB5D0" w:rsidR="00D005FD" w:rsidRPr="00CA12A4" w:rsidRDefault="00D005FD" w:rsidP="00D005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A12A4">
        <w:rPr>
          <w:rFonts w:ascii="Angsana New" w:hAnsi="Angsana New"/>
          <w:sz w:val="30"/>
          <w:szCs w:val="30"/>
          <w:cs/>
          <w:lang w:bidi="th-TH"/>
        </w:rPr>
        <w:lastRenderedPageBreak/>
        <w:t>มาตรฐานการรายงานทางการเงินหลายฉบับ</w:t>
      </w:r>
      <w:r w:rsidR="00EB387D" w:rsidRPr="00CA12A4">
        <w:rPr>
          <w:rFonts w:ascii="Angsana New" w:hAnsi="Angsana New"/>
          <w:sz w:val="30"/>
          <w:szCs w:val="30"/>
          <w:cs/>
          <w:lang w:bidi="th-TH"/>
        </w:rPr>
        <w:t>ได้มีการออกและปรับปรุงใหม่</w:t>
      </w:r>
      <w:r w:rsidRPr="00CA12A4">
        <w:rPr>
          <w:rFonts w:ascii="Angsana New" w:hAnsi="Angsana New"/>
          <w:sz w:val="30"/>
          <w:szCs w:val="30"/>
          <w:cs/>
          <w:lang w:bidi="th-TH"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CA12A4">
        <w:rPr>
          <w:rFonts w:ascii="Angsana New" w:hAnsi="Angsana New" w:cs="Times New Roman"/>
          <w:sz w:val="30"/>
          <w:szCs w:val="30"/>
          <w:rtl/>
        </w:rPr>
        <w:t xml:space="preserve">1 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CA12A4">
        <w:rPr>
          <w:rFonts w:ascii="Angsana New" w:hAnsi="Angsana New"/>
          <w:sz w:val="30"/>
          <w:szCs w:val="30"/>
        </w:rPr>
        <w:t>256</w:t>
      </w:r>
      <w:r w:rsidR="005457FE" w:rsidRPr="00CA12A4">
        <w:rPr>
          <w:rFonts w:ascii="Angsana New" w:hAnsi="Angsana New"/>
          <w:sz w:val="30"/>
          <w:szCs w:val="30"/>
        </w:rPr>
        <w:t>2</w:t>
      </w:r>
      <w:r w:rsidR="00EB387D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A12A4">
        <w:rPr>
          <w:rFonts w:ascii="Angsana New" w:hAnsi="Angsana New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E97E5C" w:rsidRPr="00CA12A4">
        <w:rPr>
          <w:rFonts w:ascii="Angsana New" w:hAnsi="Angsana New"/>
          <w:sz w:val="30"/>
          <w:szCs w:val="30"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ซึ่งไม่มีผลกระทบอย่างมีสาระสำคัญต่องบการเงินของกลุ่มบริษัท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กลุ่มบริษัทได้ปฏิบัติตามมาตรฐานการรายงานทางการเงิน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ฉบับที่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97DAE" w:rsidRPr="00CA12A4">
        <w:rPr>
          <w:rFonts w:ascii="Angsana New" w:hAnsi="Angsana New"/>
          <w:sz w:val="30"/>
          <w:szCs w:val="30"/>
          <w:lang w:bidi="th-TH"/>
        </w:rPr>
        <w:t>15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เรื่อง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="00E97E5C" w:rsidRPr="00CA12A4">
        <w:rPr>
          <w:rFonts w:ascii="Angsana New" w:hAnsi="Angsana New"/>
          <w:sz w:val="30"/>
          <w:szCs w:val="30"/>
          <w:lang w:bidi="th-TH"/>
        </w:rPr>
        <w:t xml:space="preserve">TFRS </w:t>
      </w:r>
      <w:r w:rsidR="00097DAE" w:rsidRPr="00CA12A4">
        <w:rPr>
          <w:rFonts w:ascii="Angsana New" w:hAnsi="Angsana New"/>
          <w:sz w:val="30"/>
          <w:szCs w:val="30"/>
          <w:lang w:bidi="th-TH"/>
        </w:rPr>
        <w:t>15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”)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เป็นครั้งแรกแทนมาตรฐานการบัญชี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ฉบับที่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97DAE" w:rsidRPr="00CA12A4">
        <w:rPr>
          <w:rFonts w:ascii="Angsana New" w:hAnsi="Angsana New"/>
          <w:sz w:val="30"/>
          <w:szCs w:val="30"/>
          <w:lang w:bidi="th-TH"/>
        </w:rPr>
        <w:t>18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เรื่อง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รายได้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="00E97E5C" w:rsidRPr="00CA12A4">
        <w:rPr>
          <w:rFonts w:ascii="Angsana New" w:hAnsi="Angsana New"/>
          <w:sz w:val="30"/>
          <w:szCs w:val="30"/>
          <w:lang w:bidi="th-TH"/>
        </w:rPr>
        <w:t xml:space="preserve">TAS 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18”)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มาตรฐานการบัญชี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ฉบับที่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97DAE" w:rsidRPr="00CA12A4">
        <w:rPr>
          <w:rFonts w:ascii="Angsana New" w:hAnsi="Angsana New"/>
          <w:sz w:val="30"/>
          <w:szCs w:val="30"/>
          <w:lang w:bidi="th-TH"/>
        </w:rPr>
        <w:t>11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เรื่อง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i/>
          <w:iCs/>
          <w:sz w:val="30"/>
          <w:szCs w:val="30"/>
          <w:cs/>
          <w:lang w:bidi="th-TH"/>
        </w:rPr>
        <w:t>สัญญาก่อสร้าง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="00E97E5C" w:rsidRPr="00CA12A4">
        <w:rPr>
          <w:rFonts w:ascii="Angsana New" w:hAnsi="Angsana New"/>
          <w:sz w:val="30"/>
          <w:szCs w:val="30"/>
          <w:lang w:bidi="th-TH"/>
        </w:rPr>
        <w:t xml:space="preserve">TAS </w:t>
      </w:r>
      <w:r w:rsidR="00097DAE" w:rsidRPr="00CA12A4">
        <w:rPr>
          <w:rFonts w:ascii="Angsana New" w:hAnsi="Angsana New"/>
          <w:sz w:val="30"/>
          <w:szCs w:val="30"/>
          <w:lang w:bidi="th-TH"/>
        </w:rPr>
        <w:t>11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”)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97E5C" w:rsidRPr="00CA12A4">
        <w:rPr>
          <w:rFonts w:ascii="Angsana New" w:hAnsi="Angsana New" w:hint="cs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รายละเอียดของนโยบายการบัญชีได้เปิดเผยในหมายเหตุข้อ</w:t>
      </w:r>
      <w:r w:rsidR="00E97E5C"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85194" w:rsidRPr="00CA12A4">
        <w:rPr>
          <w:rFonts w:ascii="Angsana New" w:hAnsi="Angsana New"/>
          <w:sz w:val="30"/>
          <w:szCs w:val="30"/>
          <w:lang w:bidi="th-TH"/>
        </w:rPr>
        <w:t>3</w:t>
      </w:r>
      <w:r w:rsidR="00173D66" w:rsidRPr="00CA12A4">
        <w:rPr>
          <w:rFonts w:ascii="Angsana New" w:hAnsi="Angsana New"/>
          <w:sz w:val="30"/>
          <w:szCs w:val="30"/>
          <w:cs/>
          <w:lang w:bidi="th-TH"/>
        </w:rPr>
        <w:t>(</w:t>
      </w:r>
      <w:r w:rsidR="002559ED" w:rsidRPr="00CA12A4">
        <w:rPr>
          <w:rFonts w:ascii="Angsana New" w:hAnsi="Angsana New" w:hint="cs"/>
          <w:sz w:val="30"/>
          <w:szCs w:val="30"/>
          <w:cs/>
          <w:lang w:val="en-US" w:bidi="th-TH"/>
        </w:rPr>
        <w:t>ฒ</w:t>
      </w:r>
      <w:r w:rsidR="00173D66" w:rsidRPr="00CA12A4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173D66" w:rsidRPr="00CA12A4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="00173D66" w:rsidRPr="00CA12A4">
        <w:rPr>
          <w:rFonts w:ascii="Angsana New" w:hAnsi="Angsana New"/>
          <w:sz w:val="30"/>
          <w:szCs w:val="30"/>
          <w:lang w:val="en-US" w:bidi="th-TH"/>
        </w:rPr>
        <w:t xml:space="preserve"> 3</w:t>
      </w:r>
      <w:r w:rsidR="00685194" w:rsidRPr="00CA12A4">
        <w:rPr>
          <w:rFonts w:ascii="Angsana New" w:hAnsi="Angsana New"/>
          <w:sz w:val="30"/>
          <w:szCs w:val="30"/>
          <w:lang w:bidi="th-TH"/>
        </w:rPr>
        <w:t>(</w:t>
      </w:r>
      <w:r w:rsidR="002559ED" w:rsidRPr="00CA12A4">
        <w:rPr>
          <w:rFonts w:ascii="Angsana New" w:hAnsi="Angsana New" w:hint="cs"/>
          <w:sz w:val="30"/>
          <w:szCs w:val="30"/>
          <w:cs/>
          <w:lang w:val="en-US" w:bidi="th-TH"/>
        </w:rPr>
        <w:t>ถ</w:t>
      </w:r>
      <w:r w:rsidR="00685194" w:rsidRPr="00CA12A4">
        <w:rPr>
          <w:rFonts w:ascii="Angsana New" w:hAnsi="Angsana New"/>
          <w:sz w:val="30"/>
          <w:szCs w:val="30"/>
          <w:lang w:val="en-US" w:bidi="th-TH"/>
        </w:rPr>
        <w:t>)</w:t>
      </w:r>
    </w:p>
    <w:p w14:paraId="66983BEF" w14:textId="77777777" w:rsidR="00E97E5C" w:rsidRPr="00CA12A4" w:rsidRDefault="00E97E5C" w:rsidP="00D005F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3CE5CF9" w14:textId="7E0ECB2B" w:rsidR="00D005FD" w:rsidRPr="00CA12A4" w:rsidRDefault="00EB387D" w:rsidP="00D005FD">
      <w:pPr>
        <w:tabs>
          <w:tab w:val="left" w:pos="720"/>
        </w:tabs>
        <w:ind w:left="540"/>
        <w:jc w:val="thaiDistribute"/>
        <w:rPr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นอกจากนี้</w:t>
      </w:r>
      <w:r w:rsidR="00D11647" w:rsidRPr="00CA12A4">
        <w:rPr>
          <w:rFonts w:ascii="Angsana New" w:hAnsi="Angsana New" w:hint="cs"/>
          <w:sz w:val="30"/>
          <w:szCs w:val="30"/>
          <w:cs/>
        </w:rPr>
        <w:t>กลุ่ม</w:t>
      </w:r>
      <w:r w:rsidR="00D005FD" w:rsidRPr="00CA12A4">
        <w:rPr>
          <w:rFonts w:ascii="Angsana New" w:hAnsi="Angsana New"/>
          <w:sz w:val="30"/>
          <w:szCs w:val="30"/>
          <w:cs/>
        </w:rPr>
        <w:t>บริษัทไม่ได้</w:t>
      </w:r>
      <w:r w:rsidRPr="00CA12A4">
        <w:rPr>
          <w:rFonts w:ascii="Angsana New" w:hAnsi="Angsana New"/>
          <w:sz w:val="30"/>
          <w:szCs w:val="30"/>
          <w:cs/>
        </w:rPr>
        <w:t>นำม</w:t>
      </w:r>
      <w:r w:rsidR="00D005FD" w:rsidRPr="00CA12A4">
        <w:rPr>
          <w:rFonts w:ascii="Angsana New" w:hAnsi="Angsana New"/>
          <w:sz w:val="30"/>
          <w:szCs w:val="30"/>
          <w:cs/>
        </w:rPr>
        <w:t>าตรฐานการรายงานทางการเงิน</w:t>
      </w:r>
      <w:r w:rsidRPr="00CA12A4">
        <w:rPr>
          <w:rFonts w:ascii="Angsana New" w:hAnsi="Angsana New"/>
          <w:sz w:val="30"/>
          <w:szCs w:val="30"/>
          <w:cs/>
        </w:rPr>
        <w:t>ที่ออกและปรับปรุงใหม่ซึ่งยังไม่มีผลบังคับใช้ในงวดปัจจุบันมาถือปฏิบัติ</w:t>
      </w:r>
      <w:r w:rsidR="00D005FD" w:rsidRPr="00CA12A4">
        <w:rPr>
          <w:rFonts w:ascii="Angsana New" w:hAnsi="Angsana New"/>
          <w:sz w:val="30"/>
          <w:szCs w:val="30"/>
          <w:cs/>
        </w:rPr>
        <w:t xml:space="preserve">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0D4D69" w:rsidRPr="00CA12A4">
        <w:rPr>
          <w:rFonts w:ascii="Angsana New" w:hAnsi="Angsana New"/>
          <w:sz w:val="30"/>
          <w:szCs w:val="30"/>
        </w:rPr>
        <w:t>39</w:t>
      </w:r>
    </w:p>
    <w:p w14:paraId="0ED1934E" w14:textId="77777777" w:rsidR="00171A06" w:rsidRPr="00CA12A4" w:rsidRDefault="00171A06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E2984A" w14:textId="074B2391" w:rsidR="00C8500E" w:rsidRPr="00CA12A4" w:rsidRDefault="00383EDC" w:rsidP="0093684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3BF8FD90" w14:textId="77777777" w:rsidR="00C8500E" w:rsidRPr="00CA12A4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1EDA1B" w14:textId="1AC94AC7" w:rsidR="0072426B" w:rsidRPr="00CA12A4" w:rsidRDefault="00653F5D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374680DF" w14:textId="77777777" w:rsidR="00653F5D" w:rsidRPr="00CA12A4" w:rsidRDefault="00653F5D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AA21A6B" w14:textId="1F7EAAFF" w:rsidR="00C8500E" w:rsidRPr="00CA12A4" w:rsidRDefault="00383EDC" w:rsidP="0093684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37DC6831" w14:textId="77777777" w:rsidR="00C8500E" w:rsidRPr="00CA12A4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95FA3E" w14:textId="4E60C2E3" w:rsidR="00A9213E" w:rsidRPr="00CA12A4" w:rsidRDefault="00A9213E" w:rsidP="00B3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151A5F" w:rsidRPr="00CA12A4">
        <w:rPr>
          <w:rFonts w:ascii="Angsana New" w:hAnsi="Angsana New"/>
          <w:spacing w:val="-2"/>
          <w:sz w:val="30"/>
          <w:szCs w:val="30"/>
          <w:cs/>
        </w:rPr>
        <w:t>การ</w:t>
      </w:r>
      <w:r w:rsidRPr="00CA12A4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FB3910" w:rsidRPr="00CA12A4">
        <w:rPr>
          <w:rFonts w:ascii="Angsana New" w:hAnsi="Angsana New" w:hint="cs"/>
          <w:sz w:val="30"/>
          <w:szCs w:val="30"/>
          <w:cs/>
        </w:rPr>
        <w:t>ปฎิบัติตาม</w:t>
      </w:r>
      <w:r w:rsidRPr="00CA12A4">
        <w:rPr>
          <w:rFonts w:ascii="Angsana New" w:hAnsi="Angsana New"/>
          <w:sz w:val="30"/>
          <w:szCs w:val="30"/>
          <w:cs/>
        </w:rPr>
        <w:t>นโยบายการบัญชี</w:t>
      </w:r>
      <w:r w:rsidR="00151A5F" w:rsidRPr="00CA12A4">
        <w:rPr>
          <w:rFonts w:ascii="Angsana New" w:hAnsi="Angsana New"/>
          <w:sz w:val="30"/>
          <w:szCs w:val="30"/>
          <w:cs/>
        </w:rPr>
        <w:t>ของ</w:t>
      </w:r>
      <w:r w:rsidR="008066FE" w:rsidRPr="00CA12A4">
        <w:rPr>
          <w:rFonts w:ascii="Angsana New" w:hAnsi="Angsana New"/>
          <w:sz w:val="30"/>
          <w:szCs w:val="30"/>
          <w:cs/>
        </w:rPr>
        <w:t>กลุ่ม</w:t>
      </w:r>
      <w:r w:rsidR="00151A5F" w:rsidRPr="00CA12A4">
        <w:rPr>
          <w:rFonts w:ascii="Angsana New" w:hAnsi="Angsana New"/>
          <w:sz w:val="30"/>
          <w:szCs w:val="30"/>
          <w:cs/>
        </w:rPr>
        <w:t>บริษัท ทั้งนี้</w:t>
      </w:r>
      <w:r w:rsidR="00DA765E" w:rsidRPr="00CA12A4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A60E76" w:rsidRPr="00CA12A4">
        <w:rPr>
          <w:rFonts w:ascii="Angsana New" w:hAnsi="Angsana New"/>
          <w:sz w:val="30"/>
          <w:szCs w:val="30"/>
          <w:cs/>
        </w:rPr>
        <w:t>การ</w:t>
      </w:r>
      <w:r w:rsidR="00DA765E" w:rsidRPr="00CA12A4">
        <w:rPr>
          <w:rFonts w:ascii="Angsana New" w:hAnsi="Angsana New"/>
          <w:sz w:val="30"/>
          <w:szCs w:val="30"/>
          <w:cs/>
        </w:rPr>
        <w:t>ไว้</w:t>
      </w:r>
      <w:r w:rsidR="00A60E76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D320F8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321124AC" w14:textId="77777777" w:rsidR="00AF778B" w:rsidRPr="00CA12A4" w:rsidRDefault="00AF778B" w:rsidP="00DA7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72F1C4" w14:textId="77777777" w:rsidR="00D005FD" w:rsidRPr="00CA12A4" w:rsidRDefault="00D005FD" w:rsidP="0093684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21B1BD6D" w14:textId="77777777" w:rsidR="00D005FD" w:rsidRPr="00CA12A4" w:rsidRDefault="00D005FD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sz w:val="30"/>
          <w:szCs w:val="30"/>
        </w:rPr>
      </w:pPr>
    </w:p>
    <w:p w14:paraId="2019FE0D" w14:textId="4A113C47" w:rsidR="0080540C" w:rsidRPr="00CA12A4" w:rsidRDefault="00D005FD" w:rsidP="0019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2538F5" w:rsidRPr="00CA12A4">
        <w:rPr>
          <w:rFonts w:ascii="Angsana New" w:hAnsi="Angsana New" w:hint="cs"/>
          <w:sz w:val="30"/>
          <w:szCs w:val="30"/>
          <w:cs/>
        </w:rPr>
        <w:t>ปฎิบัติตาม</w:t>
      </w:r>
      <w:r w:rsidRPr="00CA12A4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2538F5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ประกอบด้วยหมายเหตุประกอบงบการเงิน</w:t>
      </w:r>
      <w:r w:rsidR="0080540C" w:rsidRPr="00CA12A4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2527AA80" w14:textId="77777777" w:rsidR="001A6FCA" w:rsidRPr="00CA12A4" w:rsidRDefault="001A6FCA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7" w:type="dxa"/>
        <w:tblInd w:w="468" w:type="dxa"/>
        <w:tblLook w:val="04A0" w:firstRow="1" w:lastRow="0" w:firstColumn="1" w:lastColumn="0" w:noHBand="0" w:noVBand="1"/>
      </w:tblPr>
      <w:tblGrid>
        <w:gridCol w:w="3275"/>
        <w:gridCol w:w="5862"/>
      </w:tblGrid>
      <w:tr w:rsidR="003E6CB8" w:rsidRPr="00CA12A4" w14:paraId="482B622C" w14:textId="77777777" w:rsidTr="00266B08">
        <w:trPr>
          <w:trHeight w:val="556"/>
        </w:trPr>
        <w:tc>
          <w:tcPr>
            <w:tcW w:w="3275" w:type="dxa"/>
            <w:shd w:val="clear" w:color="auto" w:fill="auto"/>
          </w:tcPr>
          <w:p w14:paraId="0D64736F" w14:textId="04007191" w:rsidR="003E6CB8" w:rsidRPr="00CA12A4" w:rsidRDefault="003E6CB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(ก) และ ข้อ </w:t>
            </w:r>
            <w:r w:rsidR="00FC29D4"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CA0C2E"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862" w:type="dxa"/>
            <w:shd w:val="clear" w:color="auto" w:fill="auto"/>
          </w:tcPr>
          <w:p w14:paraId="61AD15D4" w14:textId="6741DFC6" w:rsidR="003E6CB8" w:rsidRPr="00CA12A4" w:rsidRDefault="003E6CB8" w:rsidP="0019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การจัดทำงบการเงิน</w:t>
            </w:r>
            <w:r w:rsidR="000D7002" w:rsidRPr="00CA12A4">
              <w:rPr>
                <w:rFonts w:ascii="Angsana New" w:hAnsi="Angsana New"/>
                <w:sz w:val="30"/>
                <w:szCs w:val="30"/>
                <w:cs/>
              </w:rPr>
              <w:t>รวมซึ่งกลุ่มบริษัทมีอำนาจควบคุมโดยพฤตินั</w:t>
            </w:r>
            <w:r w:rsidR="00835FC6" w:rsidRPr="00CA12A4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266B08" w:rsidRPr="00CA12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D7002" w:rsidRPr="00CA12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D7002" w:rsidRPr="00CA12A4">
              <w:rPr>
                <w:rFonts w:ascii="Angsana New" w:hAnsi="Angsana New"/>
                <w:sz w:val="30"/>
                <w:szCs w:val="30"/>
              </w:rPr>
              <w:t>De facto control</w:t>
            </w:r>
            <w:r w:rsidR="000D7002" w:rsidRPr="00CA12A4">
              <w:rPr>
                <w:rFonts w:ascii="Angsana New" w:hAnsi="Angsana New"/>
                <w:sz w:val="30"/>
                <w:szCs w:val="30"/>
                <w:cs/>
              </w:rPr>
              <w:t>) ในกิจการที่กลุ่มบริษัทลงทุ</w:t>
            </w:r>
            <w:r w:rsidR="001A7FCE" w:rsidRPr="00CA12A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</w:tr>
      <w:tr w:rsidR="00405F10" w:rsidRPr="00CA12A4" w14:paraId="54F10FBE" w14:textId="77777777" w:rsidTr="00266B08">
        <w:trPr>
          <w:trHeight w:val="274"/>
        </w:trPr>
        <w:tc>
          <w:tcPr>
            <w:tcW w:w="3275" w:type="dxa"/>
            <w:shd w:val="clear" w:color="auto" w:fill="auto"/>
          </w:tcPr>
          <w:p w14:paraId="43620B00" w14:textId="3B0DC9BA" w:rsidR="00405F10" w:rsidRPr="00CA12A4" w:rsidRDefault="00405F10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D521DF" w:rsidRPr="00CA12A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D521DF" w:rsidRPr="00CA12A4">
              <w:rPr>
                <w:rFonts w:ascii="Angsana New" w:hAnsi="Angsana New"/>
                <w:sz w:val="30"/>
                <w:szCs w:val="30"/>
              </w:rPr>
              <w:t>3 (</w:t>
            </w:r>
            <w:r w:rsidR="00D521DF" w:rsidRPr="00CA12A4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D521DF" w:rsidRPr="00CA12A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D521DF" w:rsidRPr="00CA12A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FC29D4"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CA0C2E" w:rsidRPr="00CA12A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5862" w:type="dxa"/>
            <w:shd w:val="clear" w:color="auto" w:fill="auto"/>
          </w:tcPr>
          <w:p w14:paraId="234CD0C0" w14:textId="77777777" w:rsidR="00405F10" w:rsidRPr="00CA12A4" w:rsidRDefault="00405F10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การจัดประเภทของเงินลงทุนในบริษัทร่วมและการร่วมค้า</w:t>
            </w:r>
          </w:p>
        </w:tc>
      </w:tr>
    </w:tbl>
    <w:p w14:paraId="68BC5E3A" w14:textId="20340514" w:rsidR="00D005FD" w:rsidRPr="00CA12A4" w:rsidRDefault="00D005FD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sz w:val="30"/>
          <w:szCs w:val="30"/>
        </w:rPr>
      </w:pPr>
    </w:p>
    <w:p w14:paraId="1D77B46F" w14:textId="546705B5" w:rsidR="00F10F29" w:rsidRPr="00CA12A4" w:rsidRDefault="00433573" w:rsidP="0093684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1451C63E" w14:textId="77777777" w:rsidR="00F10F29" w:rsidRPr="00CA12A4" w:rsidRDefault="00F10F29" w:rsidP="00F10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sz w:val="30"/>
          <w:szCs w:val="30"/>
        </w:rPr>
      </w:pPr>
    </w:p>
    <w:p w14:paraId="202EE9AE" w14:textId="7760735B" w:rsidR="00433573" w:rsidRPr="00CA12A4" w:rsidRDefault="00433573" w:rsidP="0032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952C47" w:rsidRPr="00CA12A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52C47" w:rsidRPr="00CA12A4">
        <w:rPr>
          <w:rFonts w:ascii="Angsana New" w:hAnsi="Angsana New"/>
          <w:sz w:val="30"/>
          <w:szCs w:val="30"/>
        </w:rPr>
        <w:t xml:space="preserve">30 </w:t>
      </w:r>
      <w:r w:rsidR="00952C47" w:rsidRPr="00CA12A4">
        <w:rPr>
          <w:rFonts w:ascii="Angsana New" w:hAnsi="Angsana New"/>
          <w:sz w:val="30"/>
          <w:szCs w:val="30"/>
          <w:cs/>
        </w:rPr>
        <w:t xml:space="preserve">กันยายน </w:t>
      </w:r>
      <w:r w:rsidR="00952C47" w:rsidRPr="00CA12A4">
        <w:rPr>
          <w:rFonts w:ascii="Angsana New" w:hAnsi="Angsana New"/>
          <w:sz w:val="30"/>
          <w:szCs w:val="30"/>
        </w:rPr>
        <w:t>256</w:t>
      </w:r>
      <w:r w:rsidR="00193656" w:rsidRPr="00CA12A4">
        <w:rPr>
          <w:rFonts w:ascii="Angsana New" w:hAnsi="Angsana New"/>
          <w:sz w:val="30"/>
          <w:szCs w:val="30"/>
        </w:rPr>
        <w:t>3</w:t>
      </w:r>
      <w:r w:rsidR="00952C47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193656" w:rsidRPr="00CA12A4">
        <w:rPr>
          <w:rFonts w:ascii="Angsana New" w:hAnsi="Angsana New"/>
          <w:sz w:val="30"/>
          <w:szCs w:val="30"/>
          <w:cs/>
        </w:rPr>
        <w:t>อาจ</w:t>
      </w:r>
      <w:r w:rsidR="00952C47" w:rsidRPr="00CA12A4">
        <w:rPr>
          <w:rFonts w:ascii="Angsana New" w:hAnsi="Angsana New"/>
          <w:sz w:val="30"/>
          <w:szCs w:val="30"/>
          <w:cs/>
        </w:rPr>
        <w:t>ส่งผล</w:t>
      </w:r>
      <w:r w:rsidRPr="00CA12A4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952C47" w:rsidRPr="00CA12A4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</w:t>
      </w:r>
      <w:r w:rsidR="00193656" w:rsidRPr="00CA12A4">
        <w:rPr>
          <w:rFonts w:ascii="Angsana New" w:hAnsi="Angsana New"/>
          <w:sz w:val="30"/>
          <w:szCs w:val="30"/>
          <w:cs/>
        </w:rPr>
        <w:t>อย่างมีสาระสำคัญ</w:t>
      </w:r>
      <w:r w:rsidR="00952C47" w:rsidRPr="00CA12A4">
        <w:rPr>
          <w:rFonts w:ascii="Angsana New" w:hAnsi="Angsana New"/>
          <w:sz w:val="30"/>
          <w:szCs w:val="30"/>
          <w:cs/>
        </w:rPr>
        <w:t>ในปีบัญชีถัดไป ได้เปิดเผยในหมายเหตุประกอบงบการเงินต่อไปนี้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</w:p>
    <w:p w14:paraId="7BFE0C96" w14:textId="77777777" w:rsidR="002415F8" w:rsidRPr="00CA12A4" w:rsidRDefault="002415F8" w:rsidP="0032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68" w:type="dxa"/>
        <w:tblLook w:val="04A0" w:firstRow="1" w:lastRow="0" w:firstColumn="1" w:lastColumn="0" w:noHBand="0" w:noVBand="1"/>
      </w:tblPr>
      <w:tblGrid>
        <w:gridCol w:w="2862"/>
        <w:gridCol w:w="6390"/>
      </w:tblGrid>
      <w:tr w:rsidR="003D4CCD" w:rsidRPr="00CA12A4" w14:paraId="7A1CE655" w14:textId="77777777" w:rsidTr="00D66AD5">
        <w:tc>
          <w:tcPr>
            <w:tcW w:w="2862" w:type="dxa"/>
          </w:tcPr>
          <w:p w14:paraId="78610643" w14:textId="43E1E276" w:rsidR="003D4CCD" w:rsidRPr="00CA12A4" w:rsidRDefault="00A60E7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Pr="00CA12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7DAE" w:rsidRPr="00CA12A4">
              <w:rPr>
                <w:rFonts w:ascii="Angsana New" w:hAnsi="Angsana New"/>
                <w:sz w:val="30"/>
                <w:szCs w:val="30"/>
              </w:rPr>
              <w:t>6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097DAE" w:rsidRPr="00CA12A4">
              <w:rPr>
                <w:rFonts w:ascii="Angsana New" w:hAnsi="Angsana New"/>
                <w:sz w:val="30"/>
                <w:szCs w:val="30"/>
              </w:rPr>
              <w:t>10</w:t>
            </w:r>
            <w:r w:rsidR="00E569CA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097DAE" w:rsidRPr="00CA12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390" w:type="dxa"/>
          </w:tcPr>
          <w:p w14:paraId="3D3A2151" w14:textId="683FFA98" w:rsidR="009E7BF9" w:rsidRPr="00CA12A4" w:rsidRDefault="00A60E76" w:rsidP="009E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การทดสอบการด้อยค่าของเงินลงทุนในบริษัทย่อย บริษัทร่วมและการร</w:t>
            </w:r>
            <w:r w:rsidR="00193656" w:rsidRPr="00CA12A4">
              <w:rPr>
                <w:rFonts w:ascii="Angsana New" w:hAnsi="Angsana New" w:hint="cs"/>
                <w:sz w:val="30"/>
                <w:szCs w:val="30"/>
                <w:cs/>
              </w:rPr>
              <w:t>่วม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ค้า และเงินให้กู้ยืมแก่กิจการที่เกี่ยวข้องกัน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B31A1C" w:rsidRPr="00CA12A4" w14:paraId="711211EC" w14:textId="77777777" w:rsidTr="00D66AD5">
        <w:tc>
          <w:tcPr>
            <w:tcW w:w="2862" w:type="dxa"/>
          </w:tcPr>
          <w:p w14:paraId="1646DF99" w14:textId="2CA95FA9" w:rsidR="00B31A1C" w:rsidRPr="00CA12A4" w:rsidRDefault="00B31A1C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97DAE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A0C2E" w:rsidRPr="00CA1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90" w:type="dxa"/>
          </w:tcPr>
          <w:p w14:paraId="37FC9CA4" w14:textId="568CD003" w:rsidR="00B31A1C" w:rsidRPr="00CA12A4" w:rsidRDefault="00B31A1C" w:rsidP="00CA2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การวัดมูลค่าค่าเผื่อหนี้สงสัยจะสูญของลูกหนี้การค้าและการด้อยค่าของสินทรัพย์ตามสัญญา</w:t>
            </w:r>
          </w:p>
        </w:tc>
      </w:tr>
      <w:tr w:rsidR="00A60E76" w:rsidRPr="00CA12A4" w14:paraId="39250F44" w14:textId="77777777" w:rsidTr="00D66AD5">
        <w:tc>
          <w:tcPr>
            <w:tcW w:w="2862" w:type="dxa"/>
          </w:tcPr>
          <w:p w14:paraId="43307103" w14:textId="2BE3CB4F" w:rsidR="00A60E76" w:rsidRPr="00CA12A4" w:rsidRDefault="00097DAE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9</w:t>
            </w:r>
          </w:p>
        </w:tc>
        <w:tc>
          <w:tcPr>
            <w:tcW w:w="6390" w:type="dxa"/>
          </w:tcPr>
          <w:p w14:paraId="346C4879" w14:textId="6BF31C3E" w:rsidR="009E7BF9" w:rsidRPr="00CA12A4" w:rsidRDefault="00A60E76" w:rsidP="009E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การพิจารณามูลค่า</w:t>
            </w:r>
            <w:r w:rsidR="00D521DF" w:rsidRPr="00CA12A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ที่จะได้รับของอสังหาริมทรัพย์พัฒนา</w:t>
            </w:r>
            <w:r w:rsidR="006574D8" w:rsidRPr="00CA12A4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 w:rsidR="00C34409" w:rsidRPr="00CA12A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9E7BF9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E7BF9" w:rsidRPr="00CA12A4" w14:paraId="6D9C1099" w14:textId="77777777" w:rsidTr="00D66AD5">
        <w:tc>
          <w:tcPr>
            <w:tcW w:w="2862" w:type="dxa"/>
          </w:tcPr>
          <w:p w14:paraId="503DFAC0" w14:textId="33E1FE41" w:rsidR="009E7BF9" w:rsidRPr="00CA12A4" w:rsidRDefault="00D66AD5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Pr="00CA12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90" w:type="dxa"/>
          </w:tcPr>
          <w:p w14:paraId="74C967B2" w14:textId="3B0C904B" w:rsidR="009E7BF9" w:rsidRPr="00CA12A4" w:rsidRDefault="009E7BF9" w:rsidP="009E7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การประมาณการต้นทุนทั้งหมดที่จะใช้ในการพัฒนาอสังหาริมทรัพย์เพื่อขาย</w:t>
            </w:r>
          </w:p>
        </w:tc>
      </w:tr>
      <w:tr w:rsidR="00A60E76" w:rsidRPr="00CA12A4" w14:paraId="75C30FCC" w14:textId="77777777" w:rsidTr="00D66AD5">
        <w:tc>
          <w:tcPr>
            <w:tcW w:w="2862" w:type="dxa"/>
          </w:tcPr>
          <w:p w14:paraId="620E340F" w14:textId="5262FB0F" w:rsidR="00A60E76" w:rsidRPr="00CA12A4" w:rsidRDefault="00A60E7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="00E569CA"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EF0D34" w:rsidRPr="00CA1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90" w:type="dxa"/>
          </w:tcPr>
          <w:p w14:paraId="55F010D8" w14:textId="77777777" w:rsidR="00A60E76" w:rsidRPr="00CA12A4" w:rsidRDefault="00A60E76" w:rsidP="00A60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9E7BF9" w:rsidRPr="00CA12A4" w14:paraId="4D537186" w14:textId="77777777" w:rsidTr="00D66AD5">
        <w:tc>
          <w:tcPr>
            <w:tcW w:w="2862" w:type="dxa"/>
          </w:tcPr>
          <w:p w14:paraId="480FA9D3" w14:textId="1265B6C0" w:rsidR="009E7BF9" w:rsidRPr="00CA12A4" w:rsidRDefault="00BB58AC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 </w:t>
            </w:r>
            <w:r w:rsidRPr="00CA12A4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6390" w:type="dxa"/>
          </w:tcPr>
          <w:p w14:paraId="134C4F9D" w14:textId="77777777" w:rsidR="00CB74E2" w:rsidRPr="00CA12A4" w:rsidRDefault="00CB74E2" w:rsidP="00CB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การประมาณยอดโอนอสังหาริมทรัพย์พัฒนาเพื่อขายเพื่อจัดประเภท</w:t>
            </w:r>
          </w:p>
          <w:p w14:paraId="1BF2D148" w14:textId="7196F66D" w:rsidR="009E7BF9" w:rsidRPr="00CA12A4" w:rsidRDefault="00CB74E2" w:rsidP="00CB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รายการเงินกู้ระยะยาวที่ถึงกำหนดชำระภายในหนึ่งปี</w:t>
            </w:r>
          </w:p>
        </w:tc>
      </w:tr>
      <w:tr w:rsidR="00A60E76" w:rsidRPr="00CA12A4" w14:paraId="0906C626" w14:textId="77777777" w:rsidTr="00D66AD5">
        <w:tc>
          <w:tcPr>
            <w:tcW w:w="2862" w:type="dxa"/>
          </w:tcPr>
          <w:p w14:paraId="49A6D4E0" w14:textId="0237E78A" w:rsidR="00A60E76" w:rsidRPr="00CA12A4" w:rsidRDefault="00A60E7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="00C52FC2" w:rsidRPr="00CA12A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6390" w:type="dxa"/>
          </w:tcPr>
          <w:p w14:paraId="20416D31" w14:textId="77777777" w:rsidR="00A60E76" w:rsidRPr="00CA12A4" w:rsidRDefault="00A60E76" w:rsidP="00A60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D66AD5" w:rsidRPr="00CA12A4" w14:paraId="615C81AF" w14:textId="77777777" w:rsidTr="00D66AD5">
        <w:tc>
          <w:tcPr>
            <w:tcW w:w="2862" w:type="dxa"/>
          </w:tcPr>
          <w:p w14:paraId="44922B09" w14:textId="77777777" w:rsidR="00D66AD5" w:rsidRPr="00CA12A4" w:rsidRDefault="00D66AD5" w:rsidP="00D6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 </w:t>
            </w:r>
            <w:r w:rsidRPr="00CA12A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6390" w:type="dxa"/>
          </w:tcPr>
          <w:p w14:paraId="3689D927" w14:textId="77777777" w:rsidR="00D66AD5" w:rsidRPr="00CA12A4" w:rsidRDefault="00D66AD5" w:rsidP="00D6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3FB4BE54" w14:textId="5A4723D7" w:rsidR="006C3B6D" w:rsidRPr="00CA12A4" w:rsidRDefault="006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1BC7329" w14:textId="20DC6A6E" w:rsidR="005B4060" w:rsidRPr="00CA12A4" w:rsidRDefault="005B4060" w:rsidP="009B5526">
      <w:pPr>
        <w:pStyle w:val="Heading6"/>
        <w:numPr>
          <w:ilvl w:val="0"/>
          <w:numId w:val="16"/>
        </w:numPr>
        <w:tabs>
          <w:tab w:val="left" w:pos="540"/>
          <w:tab w:val="left" w:pos="63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14:paraId="359AAAE9" w14:textId="77777777" w:rsidR="005B4060" w:rsidRPr="00CA12A4" w:rsidRDefault="005B4060" w:rsidP="005B4060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</w:rPr>
        <w:tab/>
      </w:r>
    </w:p>
    <w:p w14:paraId="099B88C5" w14:textId="77777777" w:rsidR="005B4060" w:rsidRPr="00CA12A4" w:rsidRDefault="005B4060" w:rsidP="005B4060">
      <w:pPr>
        <w:pStyle w:val="Heading6"/>
        <w:tabs>
          <w:tab w:val="left" w:pos="540"/>
        </w:tabs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CA12A4">
        <w:rPr>
          <w:rFonts w:ascii="Angsana New" w:hAnsi="Angsana New"/>
          <w:sz w:val="30"/>
          <w:szCs w:val="30"/>
        </w:rPr>
        <w:tab/>
      </w:r>
      <w:r w:rsidRPr="00CA12A4">
        <w:rPr>
          <w:rFonts w:ascii="Angsana New" w:hAnsi="Angsana New"/>
          <w:b w:val="0"/>
          <w:bCs w:val="0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EDAA9CF" w14:textId="77777777" w:rsidR="005B4060" w:rsidRPr="00CA12A4" w:rsidRDefault="005B4060" w:rsidP="006550FB">
      <w:pPr>
        <w:pStyle w:val="Heading8"/>
        <w:spacing w:line="240" w:lineRule="atLeast"/>
        <w:ind w:left="518" w:right="63"/>
        <w:jc w:val="both"/>
        <w:rPr>
          <w:rFonts w:asciiTheme="majorBidi" w:hAnsiTheme="majorBidi" w:cstheme="majorBidi"/>
          <w:sz w:val="30"/>
          <w:szCs w:val="30"/>
        </w:rPr>
      </w:pPr>
    </w:p>
    <w:p w14:paraId="15B1458A" w14:textId="77777777" w:rsidR="005B4060" w:rsidRPr="00CA12A4" w:rsidRDefault="005B4060" w:rsidP="009B5526">
      <w:pPr>
        <w:pStyle w:val="Heading8"/>
        <w:numPr>
          <w:ilvl w:val="1"/>
          <w:numId w:val="20"/>
        </w:numPr>
        <w:spacing w:line="240" w:lineRule="atLeast"/>
        <w:ind w:right="63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CC582B8" w14:textId="77777777" w:rsidR="005B4060" w:rsidRPr="00CA12A4" w:rsidRDefault="005B4060" w:rsidP="005B4060">
      <w:pPr>
        <w:pStyle w:val="Heading8"/>
        <w:spacing w:line="240" w:lineRule="atLeast"/>
        <w:ind w:left="518" w:right="63"/>
        <w:jc w:val="both"/>
        <w:rPr>
          <w:rFonts w:ascii="Angsana New" w:hAnsi="Angsana New"/>
          <w:sz w:val="30"/>
          <w:szCs w:val="30"/>
          <w:cs/>
        </w:rPr>
      </w:pPr>
    </w:p>
    <w:p w14:paraId="5034A08A" w14:textId="6062794D" w:rsidR="005B4060" w:rsidRPr="00CA12A4" w:rsidRDefault="005B4060" w:rsidP="005B4060">
      <w:pPr>
        <w:pStyle w:val="Heading8"/>
        <w:spacing w:line="240" w:lineRule="atLeast"/>
        <w:ind w:left="518" w:right="63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งบการเงินรวมประกอบด้วยงบการเ</w:t>
      </w:r>
      <w:r w:rsidR="006A22E9" w:rsidRPr="00CA12A4">
        <w:rPr>
          <w:rFonts w:ascii="Angsana New" w:hAnsi="Angsana New"/>
          <w:sz w:val="30"/>
          <w:szCs w:val="30"/>
          <w:cs/>
        </w:rPr>
        <w:t>งินของบริษัท</w:t>
      </w:r>
      <w:r w:rsidRPr="00CA12A4">
        <w:rPr>
          <w:rFonts w:ascii="Angsana New" w:hAnsi="Angsana New"/>
          <w:sz w:val="30"/>
          <w:szCs w:val="30"/>
          <w:cs/>
        </w:rPr>
        <w:t>และบริษัทย่อย</w:t>
      </w:r>
      <w:r w:rsidRPr="00CA12A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(รวมกันเรียกว่า</w:t>
      </w:r>
      <w:r w:rsidR="00A60E76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“กลุ่มบริษัท”) และส่วนได้เสียของกลุ่มบริษัทในบริษัทร่วมและการร่วมค้า</w:t>
      </w:r>
    </w:p>
    <w:p w14:paraId="5F0796E3" w14:textId="7A186254" w:rsidR="00541701" w:rsidRPr="00CA12A4" w:rsidRDefault="00541701" w:rsidP="00541701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4812E06" w14:textId="77777777" w:rsidR="003F027A" w:rsidRPr="00CA12A4" w:rsidRDefault="003F027A" w:rsidP="00541701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233DB43E" w14:textId="77777777" w:rsidR="00C22066" w:rsidRPr="00CA12A4" w:rsidRDefault="00C22066" w:rsidP="00C22066">
      <w:pPr>
        <w:pStyle w:val="BodyText2"/>
        <w:ind w:left="540" w:right="47"/>
        <w:jc w:val="thaiDistribute"/>
        <w:rPr>
          <w:i/>
          <w:iCs/>
          <w:lang w:val="en-US"/>
        </w:rPr>
      </w:pPr>
      <w:r w:rsidRPr="00CA12A4">
        <w:rPr>
          <w:i/>
          <w:iCs/>
          <w:cs/>
          <w:lang w:val="en-US"/>
        </w:rPr>
        <w:lastRenderedPageBreak/>
        <w:t xml:space="preserve">การรวมธุรกิจ </w:t>
      </w:r>
    </w:p>
    <w:p w14:paraId="11388465" w14:textId="77777777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403BD050" w14:textId="57D41C67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>กลุ่มบริษัทบันทึกบัญชีสำหรับการรวมธุรกิจตามวิธีซื้อ เมื่อการควบคุม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7F527926" w14:textId="77777777" w:rsidR="009B5526" w:rsidRPr="00CA12A4" w:rsidRDefault="009B5526" w:rsidP="00C22066">
      <w:pPr>
        <w:pStyle w:val="BodyText2"/>
        <w:ind w:left="540" w:right="47"/>
        <w:jc w:val="thaiDistribute"/>
        <w:rPr>
          <w:lang w:val="en-US"/>
        </w:rPr>
      </w:pPr>
    </w:p>
    <w:p w14:paraId="68AAF2AB" w14:textId="77777777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12C7712" w14:textId="77777777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21E0A510" w14:textId="77777777" w:rsidR="00544A8D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42292125" w14:textId="77777777" w:rsidR="00C22066" w:rsidRPr="00CA12A4" w:rsidRDefault="00544A8D" w:rsidP="00842FF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 xml:space="preserve"> </w:t>
      </w:r>
    </w:p>
    <w:p w14:paraId="3EE94E9D" w14:textId="7FB6F2A9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 xml:space="preserve">สิ่งตอบแทนที่โอนให้ต้องวัดด้วยมูลค่ายุติธรรมของสินทรัพย์ที่โอนไป  </w:t>
      </w:r>
      <w:r w:rsidR="00E633D7" w:rsidRPr="00CA12A4">
        <w:rPr>
          <w:cs/>
          <w:lang w:val="en-US"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2888356E" w14:textId="188FFCFF" w:rsidR="00CA68AA" w:rsidRPr="00CA12A4" w:rsidRDefault="00CA68AA" w:rsidP="00C22066">
      <w:pPr>
        <w:pStyle w:val="BodyText2"/>
        <w:ind w:left="540" w:right="47"/>
        <w:jc w:val="thaiDistribute"/>
        <w:rPr>
          <w:lang w:val="en-US"/>
        </w:rPr>
      </w:pPr>
    </w:p>
    <w:p w14:paraId="66E98F36" w14:textId="756B3601" w:rsidR="008B5ADD" w:rsidRPr="00CA12A4" w:rsidRDefault="008B5ADD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rFonts w:hint="cs"/>
          <w:cs/>
          <w:lang w:val="en-US"/>
        </w:rPr>
        <w:t>สิ่งตอบแทนที่คาดว่าจะต้องจ่ายวัดมูลค่าด้วยมูลค่ายุติธรรม</w:t>
      </w:r>
      <w:r w:rsidRPr="00CA12A4">
        <w:rPr>
          <w:cs/>
          <w:lang w:val="en-US"/>
        </w:rPr>
        <w:t xml:space="preserve"> </w:t>
      </w:r>
      <w:r w:rsidRPr="00CA12A4">
        <w:rPr>
          <w:rFonts w:hint="cs"/>
          <w:cs/>
          <w:lang w:val="en-US"/>
        </w:rPr>
        <w:t>ณ</w:t>
      </w:r>
      <w:r w:rsidRPr="00CA12A4">
        <w:rPr>
          <w:cs/>
          <w:lang w:val="en-US"/>
        </w:rPr>
        <w:t xml:space="preserve"> </w:t>
      </w:r>
      <w:r w:rsidRPr="00CA12A4">
        <w:rPr>
          <w:rFonts w:hint="cs"/>
          <w:cs/>
          <w:lang w:val="en-US"/>
        </w:rPr>
        <w:t>วันซื้อธุรกิจ</w:t>
      </w:r>
      <w:r w:rsidRPr="00CA12A4">
        <w:rPr>
          <w:cs/>
          <w:lang w:val="en-US"/>
        </w:rPr>
        <w:t xml:space="preserve"> </w:t>
      </w:r>
      <w:r w:rsidRPr="00CA12A4">
        <w:rPr>
          <w:rFonts w:hint="cs"/>
          <w:cs/>
          <w:lang w:val="en-US"/>
        </w:rPr>
        <w:t>และวัดมูลค่าภายหลังด้วยมูลค่ายุติธรรม ณ</w:t>
      </w:r>
      <w:r w:rsidRPr="00CA12A4">
        <w:rPr>
          <w:cs/>
          <w:lang w:val="en-US"/>
        </w:rPr>
        <w:t xml:space="preserve"> </w:t>
      </w:r>
      <w:r w:rsidRPr="00CA12A4">
        <w:rPr>
          <w:rFonts w:hint="cs"/>
          <w:cs/>
          <w:lang w:val="en-US"/>
        </w:rPr>
        <w:t>ทุกวันที่รายงาน</w:t>
      </w:r>
      <w:r w:rsidRPr="00CA12A4">
        <w:rPr>
          <w:cs/>
          <w:lang w:val="en-US"/>
        </w:rPr>
        <w:t xml:space="preserve"> </w:t>
      </w:r>
      <w:r w:rsidRPr="00CA12A4">
        <w:rPr>
          <w:rFonts w:hint="cs"/>
          <w:cs/>
          <w:lang w:val="en-US"/>
        </w:rPr>
        <w:t>การเปลี่ยนแปลงในมูลค่ายุติธรรมรับรู้ในกำไรหรือขาดทุน</w:t>
      </w:r>
    </w:p>
    <w:p w14:paraId="7E1D4403" w14:textId="77777777" w:rsidR="008B5ADD" w:rsidRPr="00CA12A4" w:rsidRDefault="008B5ADD" w:rsidP="00C22066">
      <w:pPr>
        <w:pStyle w:val="BodyText2"/>
        <w:ind w:left="540" w:right="47"/>
        <w:jc w:val="thaiDistribute"/>
        <w:rPr>
          <w:lang w:val="en-US"/>
        </w:rPr>
      </w:pPr>
    </w:p>
    <w:p w14:paraId="3127BB0B" w14:textId="77777777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C3F5EB9" w14:textId="77777777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5AFDA267" w14:textId="19FEAFED" w:rsidR="00C22066" w:rsidRPr="00CA12A4" w:rsidRDefault="00C22066" w:rsidP="00CA08DE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AAFDA28" w14:textId="77777777" w:rsidR="009B5526" w:rsidRPr="00CA12A4" w:rsidRDefault="009B5526" w:rsidP="00CA08DE">
      <w:pPr>
        <w:pStyle w:val="BodyText2"/>
        <w:ind w:left="540" w:right="47"/>
        <w:jc w:val="thaiDistribute"/>
        <w:rPr>
          <w:lang w:val="en-US"/>
        </w:rPr>
      </w:pPr>
    </w:p>
    <w:p w14:paraId="4F4C3A2F" w14:textId="2751202D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D0216B" w:rsidRPr="00CA12A4">
        <w:rPr>
          <w:cs/>
          <w:lang w:val="en-US"/>
        </w:rPr>
        <w:t>ที่</w:t>
      </w:r>
      <w:r w:rsidR="00D0216B" w:rsidRPr="00CA12A4">
        <w:rPr>
          <w:lang w:val="en-US"/>
        </w:rPr>
        <w:br/>
      </w:r>
      <w:r w:rsidRPr="00CA12A4">
        <w:rPr>
          <w:cs/>
          <w:lang w:val="en-US"/>
        </w:rPr>
        <w:t xml:space="preserve"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9B5526" w:rsidRPr="00CA12A4">
        <w:rPr>
          <w:lang w:val="en-US"/>
        </w:rPr>
        <w:br/>
      </w:r>
      <w:r w:rsidRPr="00CA12A4">
        <w:rPr>
          <w:cs/>
          <w:lang w:val="en-US"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A610513" w14:textId="3ACF593F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3F9FA126" w14:textId="77777777" w:rsidR="003F027A" w:rsidRPr="00CA12A4" w:rsidRDefault="003F027A" w:rsidP="00C22066">
      <w:pPr>
        <w:pStyle w:val="BodyText2"/>
        <w:ind w:left="540" w:right="47"/>
        <w:jc w:val="thaiDistribute"/>
        <w:rPr>
          <w:lang w:val="en-US"/>
        </w:rPr>
      </w:pPr>
    </w:p>
    <w:p w14:paraId="370C883D" w14:textId="77777777" w:rsidR="00C22066" w:rsidRPr="00CA12A4" w:rsidRDefault="00C22066" w:rsidP="00C22066">
      <w:pPr>
        <w:pStyle w:val="BodyText2"/>
        <w:ind w:left="540" w:right="47"/>
        <w:jc w:val="thaiDistribute"/>
        <w:rPr>
          <w:i/>
          <w:iCs/>
          <w:lang w:val="en-US"/>
        </w:rPr>
      </w:pPr>
      <w:r w:rsidRPr="00CA12A4">
        <w:rPr>
          <w:i/>
          <w:iCs/>
          <w:cs/>
          <w:lang w:val="en-US"/>
        </w:rPr>
        <w:lastRenderedPageBreak/>
        <w:t>การซื้อแบบทยอยซื้อ</w:t>
      </w:r>
    </w:p>
    <w:p w14:paraId="76D359EF" w14:textId="77777777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252E147F" w14:textId="6E4C2A8C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B0932A5" w14:textId="77777777" w:rsidR="009B5526" w:rsidRPr="00CA12A4" w:rsidRDefault="009B5526" w:rsidP="00C22066">
      <w:pPr>
        <w:pStyle w:val="BodyText2"/>
        <w:ind w:left="540" w:right="47"/>
        <w:jc w:val="thaiDistribute"/>
        <w:rPr>
          <w:lang w:val="en-US"/>
        </w:rPr>
      </w:pPr>
    </w:p>
    <w:p w14:paraId="4F02A8D3" w14:textId="77777777" w:rsidR="00C22066" w:rsidRPr="00CA12A4" w:rsidRDefault="00C22066" w:rsidP="00C22066">
      <w:pPr>
        <w:pStyle w:val="BodyText2"/>
        <w:ind w:left="540" w:right="47"/>
        <w:jc w:val="thaiDistribute"/>
        <w:rPr>
          <w:i/>
          <w:iCs/>
          <w:lang w:val="en-US"/>
        </w:rPr>
      </w:pPr>
      <w:r w:rsidRPr="00CA12A4">
        <w:rPr>
          <w:i/>
          <w:iCs/>
          <w:cs/>
          <w:lang w:val="en-US"/>
        </w:rPr>
        <w:t xml:space="preserve">การรวมธุรกิจภายใต้การควบคุมเดียวกัน </w:t>
      </w:r>
    </w:p>
    <w:p w14:paraId="34138C2E" w14:textId="77777777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</w:p>
    <w:p w14:paraId="6CF59F45" w14:textId="66C3E9F1" w:rsidR="00C22066" w:rsidRPr="00CA12A4" w:rsidRDefault="00C22066" w:rsidP="00C22066">
      <w:pPr>
        <w:pStyle w:val="BodyText2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4F2BC50" w14:textId="77777777" w:rsidR="00A60E76" w:rsidRPr="00CA12A4" w:rsidRDefault="00A60E76" w:rsidP="00C22066">
      <w:pPr>
        <w:pStyle w:val="BodyText2"/>
        <w:ind w:left="540" w:right="47"/>
        <w:jc w:val="thaiDistribute"/>
        <w:rPr>
          <w:lang w:val="en-US"/>
        </w:rPr>
      </w:pPr>
    </w:p>
    <w:p w14:paraId="25EBFCC0" w14:textId="665AD03C" w:rsidR="00C22066" w:rsidRPr="00CA12A4" w:rsidRDefault="00C22066" w:rsidP="00AB50A5">
      <w:pPr>
        <w:pStyle w:val="BodyText2"/>
        <w:spacing w:line="240" w:lineRule="atLeast"/>
        <w:ind w:left="540" w:right="47"/>
        <w:jc w:val="thaiDistribute"/>
        <w:rPr>
          <w:lang w:val="en-US"/>
        </w:rPr>
      </w:pPr>
      <w:r w:rsidRPr="00CA12A4">
        <w:rPr>
          <w:cs/>
          <w:lang w:val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AD611A" w:rsidRPr="00CA12A4">
        <w:rPr>
          <w:rFonts w:hint="cs"/>
          <w:cs/>
          <w:lang w:val="en-US"/>
        </w:rPr>
        <w:t>ปี</w:t>
      </w:r>
      <w:r w:rsidRPr="00CA12A4">
        <w:rPr>
          <w:cs/>
          <w:lang w:val="en-US"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</w:t>
      </w:r>
      <w:r w:rsidR="00C84114" w:rsidRPr="00CA12A4">
        <w:rPr>
          <w:rFonts w:hint="cs"/>
          <w:cs/>
          <w:lang w:val="en-US"/>
        </w:rPr>
        <w:t>่</w:t>
      </w:r>
      <w:r w:rsidR="002F5F4E" w:rsidRPr="00CA12A4">
        <w:rPr>
          <w:cs/>
          <w:lang w:val="en-US"/>
        </w:rPr>
        <w:br/>
      </w:r>
      <w:r w:rsidRPr="00CA12A4">
        <w:rPr>
          <w:cs/>
          <w:lang w:val="en-US"/>
        </w:rPr>
        <w:t>การควบคุมสิ้นสุด</w:t>
      </w:r>
    </w:p>
    <w:p w14:paraId="694C0DC4" w14:textId="2AE8D276" w:rsidR="002F5F4E" w:rsidRPr="00CA12A4" w:rsidRDefault="002F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25B90500" w14:textId="77777777" w:rsidR="00AF3E9C" w:rsidRPr="00CA12A4" w:rsidRDefault="00AF3E9C" w:rsidP="00AF3E9C">
      <w:pPr>
        <w:pStyle w:val="BodyText2"/>
        <w:spacing w:line="240" w:lineRule="atLeast"/>
        <w:ind w:left="540" w:right="47"/>
        <w:rPr>
          <w:i/>
          <w:iCs/>
          <w:cs/>
        </w:rPr>
      </w:pPr>
      <w:r w:rsidRPr="00CA12A4">
        <w:rPr>
          <w:i/>
          <w:iCs/>
          <w:cs/>
        </w:rPr>
        <w:t>บริษัทย่อย</w:t>
      </w:r>
    </w:p>
    <w:p w14:paraId="4601A0F3" w14:textId="77777777" w:rsidR="00AF3E9C" w:rsidRPr="00CA12A4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rPr>
          <w:cs/>
          <w:lang w:val="en-US"/>
        </w:rPr>
      </w:pPr>
    </w:p>
    <w:p w14:paraId="36094F14" w14:textId="47597019" w:rsidR="000F1774" w:rsidRPr="00CA12A4" w:rsidRDefault="00AF3E9C" w:rsidP="00DE4EB3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CA12A4">
        <w:rPr>
          <w:rFonts w:hint="cs"/>
          <w:cs/>
        </w:rPr>
        <w:t>บริษัทย่อยเป็นกิจการที่อยู่ภายใต้การควบคุมของกลุ่มบริษัท</w:t>
      </w:r>
      <w:r w:rsidRPr="00CA12A4">
        <w:rPr>
          <w:cs/>
        </w:rPr>
        <w:t xml:space="preserve">  </w:t>
      </w:r>
      <w:r w:rsidRPr="00CA12A4">
        <w:rPr>
          <w:rFonts w:hint="cs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A12A4">
        <w:rPr>
          <w:cs/>
        </w:rPr>
        <w:t xml:space="preserve"> </w:t>
      </w:r>
      <w:r w:rsidRPr="00CA12A4">
        <w:rPr>
          <w:rFonts w:hint="cs"/>
          <w:cs/>
        </w:rPr>
        <w:t>งบการเงินของบริษัทย่อยได้รวมอยู่ในงบการเงินรวม</w:t>
      </w:r>
      <w:r w:rsidR="002F5F4E" w:rsidRPr="00CA12A4">
        <w:rPr>
          <w:cs/>
        </w:rPr>
        <w:br/>
      </w:r>
      <w:r w:rsidRPr="00CA12A4">
        <w:rPr>
          <w:rFonts w:hint="cs"/>
          <w:cs/>
        </w:rPr>
        <w:t>นับแต่วันที่มีการควบคุมจนถึงวันที่การควบคุมสิ้นสุดลง</w:t>
      </w:r>
    </w:p>
    <w:p w14:paraId="5E74524C" w14:textId="77777777" w:rsidR="002F5F4E" w:rsidRPr="00CA12A4" w:rsidRDefault="002F5F4E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</w:pPr>
    </w:p>
    <w:p w14:paraId="31892F09" w14:textId="76D181FA" w:rsidR="00AF3E9C" w:rsidRPr="00CA12A4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b/>
          <w:bCs/>
          <w:color w:val="0000FF"/>
          <w:cs/>
        </w:rPr>
      </w:pPr>
      <w:r w:rsidRPr="00CA12A4">
        <w:rPr>
          <w:i/>
          <w:iCs/>
          <w:cs/>
        </w:rPr>
        <w:t>ส่วนได้เสียที่ไม่มีอำนาจควบคุม</w:t>
      </w:r>
    </w:p>
    <w:p w14:paraId="76DE3C84" w14:textId="77777777" w:rsidR="00AF3E9C" w:rsidRPr="00CA12A4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cs/>
        </w:rPr>
      </w:pPr>
    </w:p>
    <w:p w14:paraId="46C48266" w14:textId="77777777" w:rsidR="00AF3E9C" w:rsidRPr="00CA12A4" w:rsidRDefault="00AF3E9C" w:rsidP="006D7590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BCB5300" w14:textId="77777777" w:rsidR="006D7590" w:rsidRPr="00CA12A4" w:rsidRDefault="006D7590" w:rsidP="006D7590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3C1FEF" w14:textId="77777777" w:rsidR="00AF3E9C" w:rsidRPr="00CA12A4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cs/>
        </w:rPr>
      </w:pPr>
      <w:r w:rsidRPr="00CA12A4">
        <w:rPr>
          <w:cs/>
        </w:rPr>
        <w:lastRenderedPageBreak/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7A1F442" w14:textId="77777777" w:rsidR="00AF3E9C" w:rsidRPr="00CA12A4" w:rsidRDefault="00AF3E9C" w:rsidP="00AF3E9C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B24590D" w14:textId="77777777" w:rsidR="00AF3E9C" w:rsidRPr="00CA12A4" w:rsidRDefault="00AF3E9C" w:rsidP="00AF3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7C790FBA" w14:textId="77777777" w:rsidR="00AF3E9C" w:rsidRPr="00CA12A4" w:rsidRDefault="00AF3E9C" w:rsidP="00AF3E9C">
      <w:pPr>
        <w:pStyle w:val="BodyText2"/>
        <w:spacing w:line="240" w:lineRule="atLeast"/>
        <w:ind w:left="540" w:right="47"/>
        <w:jc w:val="thaiDistribute"/>
        <w:rPr>
          <w:cs/>
        </w:rPr>
      </w:pPr>
    </w:p>
    <w:p w14:paraId="4B5D41C3" w14:textId="28BAA873" w:rsidR="00AF3E9C" w:rsidRPr="00CA12A4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cs/>
        </w:rPr>
      </w:pPr>
      <w:r w:rsidRPr="00CA12A4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4D5D62" w:rsidRPr="00CA12A4">
        <w:rPr>
          <w:cs/>
        </w:rPr>
        <w:br/>
      </w:r>
      <w:r w:rsidRPr="00CA12A4">
        <w:rPr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3B0C4F5" w14:textId="77777777" w:rsidR="009666A6" w:rsidRPr="00CA12A4" w:rsidRDefault="009666A6" w:rsidP="002C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3F80D328" w14:textId="77777777" w:rsidR="002C252F" w:rsidRPr="00CA12A4" w:rsidRDefault="002C252F" w:rsidP="002C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C316B70" w14:textId="77777777" w:rsidR="002C252F" w:rsidRPr="00CA12A4" w:rsidRDefault="002C252F" w:rsidP="002C252F">
      <w:pPr>
        <w:pStyle w:val="BodyText2"/>
        <w:tabs>
          <w:tab w:val="left" w:pos="540"/>
        </w:tabs>
        <w:spacing w:line="240" w:lineRule="atLeast"/>
        <w:ind w:left="540" w:right="47"/>
        <w:rPr>
          <w:cs/>
        </w:rPr>
      </w:pPr>
    </w:p>
    <w:p w14:paraId="1EF39396" w14:textId="77777777" w:rsidR="002C252F" w:rsidRPr="00CA12A4" w:rsidRDefault="002C252F" w:rsidP="002C252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0171AA8D" w14:textId="77777777" w:rsidR="002C252F" w:rsidRPr="00CA12A4" w:rsidRDefault="002C252F" w:rsidP="002C252F">
      <w:pPr>
        <w:pStyle w:val="BodyText2"/>
        <w:tabs>
          <w:tab w:val="left" w:pos="540"/>
        </w:tabs>
        <w:spacing w:line="240" w:lineRule="atLeast"/>
        <w:ind w:left="540" w:right="47"/>
        <w:rPr>
          <w:cs/>
        </w:rPr>
      </w:pPr>
    </w:p>
    <w:p w14:paraId="00A89A86" w14:textId="77777777" w:rsidR="002C252F" w:rsidRPr="00CA12A4" w:rsidRDefault="002C252F" w:rsidP="002C252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F3CBC1A" w14:textId="77777777" w:rsidR="002C252F" w:rsidRPr="00CA12A4" w:rsidRDefault="002C252F" w:rsidP="002C252F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1234BB9D" w14:textId="195F1859" w:rsidR="003B0EB7" w:rsidRPr="00CA12A4" w:rsidRDefault="002C252F" w:rsidP="009B5526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CA12A4">
        <w:rPr>
          <w:sz w:val="30"/>
          <w:szCs w:val="30"/>
          <w:cs/>
        </w:rPr>
        <w:t xml:space="preserve"> </w:t>
      </w:r>
    </w:p>
    <w:p w14:paraId="7035BC09" w14:textId="77777777" w:rsidR="009B5526" w:rsidRPr="00CA12A4" w:rsidRDefault="009B5526" w:rsidP="009B5526">
      <w:pPr>
        <w:pStyle w:val="BodyText"/>
        <w:spacing w:after="0"/>
        <w:ind w:left="540"/>
        <w:jc w:val="thaiDistribute"/>
        <w:rPr>
          <w:sz w:val="30"/>
          <w:szCs w:val="30"/>
          <w:cs/>
        </w:rPr>
      </w:pPr>
    </w:p>
    <w:p w14:paraId="644BB982" w14:textId="4576C0B6" w:rsidR="00AF3E9C" w:rsidRPr="00CA12A4" w:rsidRDefault="00AF3E9C" w:rsidP="00AF3E9C">
      <w:pPr>
        <w:pStyle w:val="BodyText2"/>
        <w:tabs>
          <w:tab w:val="left" w:pos="540"/>
        </w:tabs>
        <w:spacing w:line="240" w:lineRule="atLeast"/>
        <w:ind w:left="540"/>
        <w:rPr>
          <w:i/>
          <w:iCs/>
          <w:cs/>
        </w:rPr>
      </w:pPr>
      <w:r w:rsidRPr="00CA12A4">
        <w:rPr>
          <w:rFonts w:eastAsia="EucrosiaUPCBold"/>
          <w:i/>
          <w:iCs/>
          <w:cs/>
        </w:rPr>
        <w:t>การตัดรายการในงบการเงินรวม</w:t>
      </w:r>
    </w:p>
    <w:p w14:paraId="48189096" w14:textId="77777777" w:rsidR="00AF3E9C" w:rsidRPr="00CA12A4" w:rsidRDefault="00AF3E9C" w:rsidP="00AF3E9C">
      <w:pPr>
        <w:pStyle w:val="BodyText2"/>
        <w:tabs>
          <w:tab w:val="left" w:pos="540"/>
        </w:tabs>
        <w:spacing w:line="240" w:lineRule="atLeast"/>
        <w:ind w:left="540" w:right="47"/>
        <w:rPr>
          <w:cs/>
        </w:rPr>
      </w:pPr>
    </w:p>
    <w:p w14:paraId="569DC811" w14:textId="78A43942" w:rsidR="00EC4C04" w:rsidRPr="00CA12A4" w:rsidRDefault="00AF3E9C" w:rsidP="00EC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A12A4">
        <w:rPr>
          <w:rFonts w:ascii="Angsana New" w:hAnsi="Angsana New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0758E2" w14:textId="7E11241D" w:rsidR="00CA68AA" w:rsidRPr="00CA12A4" w:rsidRDefault="006D7590" w:rsidP="00936843">
      <w:pPr>
        <w:pStyle w:val="Heading8"/>
        <w:numPr>
          <w:ilvl w:val="1"/>
          <w:numId w:val="20"/>
        </w:numPr>
        <w:spacing w:line="240" w:lineRule="atLeast"/>
        <w:ind w:right="6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1D23CD22" w14:textId="77777777" w:rsidR="00CA68AA" w:rsidRPr="00CA12A4" w:rsidRDefault="00CA68AA" w:rsidP="00CA68AA">
      <w:pPr>
        <w:pStyle w:val="BodyText2"/>
        <w:tabs>
          <w:tab w:val="left" w:pos="540"/>
        </w:tabs>
        <w:spacing w:line="240" w:lineRule="atLeast"/>
        <w:ind w:left="540" w:right="47"/>
        <w:rPr>
          <w:cs/>
        </w:rPr>
      </w:pPr>
    </w:p>
    <w:p w14:paraId="7F330EAD" w14:textId="121DD291" w:rsidR="006D7590" w:rsidRPr="00CA12A4" w:rsidRDefault="006D7590" w:rsidP="00DE4EB3">
      <w:pPr>
        <w:pStyle w:val="BodyText2"/>
        <w:tabs>
          <w:tab w:val="left" w:pos="540"/>
        </w:tabs>
        <w:spacing w:line="240" w:lineRule="atLeast"/>
        <w:ind w:left="540"/>
        <w:rPr>
          <w:rFonts w:eastAsia="EucrosiaUPCBold"/>
          <w:i/>
          <w:iCs/>
          <w:cs/>
        </w:rPr>
      </w:pPr>
      <w:r w:rsidRPr="00CA12A4">
        <w:rPr>
          <w:rFonts w:eastAsia="EucrosiaUPCBold"/>
          <w:i/>
          <w:iCs/>
          <w:cs/>
        </w:rPr>
        <w:t>รายการบัญชีที่เป็นเงินตราต่างประเทศ</w:t>
      </w:r>
    </w:p>
    <w:p w14:paraId="64C6FF9A" w14:textId="77777777" w:rsidR="006D7590" w:rsidRPr="00CA12A4" w:rsidRDefault="006D7590" w:rsidP="006D7590">
      <w:pPr>
        <w:pStyle w:val="BodyText2"/>
        <w:tabs>
          <w:tab w:val="left" w:pos="540"/>
        </w:tabs>
        <w:spacing w:line="240" w:lineRule="atLeast"/>
        <w:ind w:left="540"/>
        <w:rPr>
          <w:cs/>
        </w:rPr>
      </w:pPr>
    </w:p>
    <w:p w14:paraId="4148A16B" w14:textId="587B9DD4" w:rsidR="006D7590" w:rsidRPr="00CA12A4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jc w:val="thaiDistribute"/>
      </w:pPr>
      <w:r w:rsidRPr="00CA12A4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1962B1E6" w14:textId="77777777" w:rsidR="009B5526" w:rsidRPr="00CA12A4" w:rsidRDefault="009B5526" w:rsidP="006D7590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</w:p>
    <w:p w14:paraId="3EB9736B" w14:textId="28247DB2" w:rsidR="006D7590" w:rsidRPr="00CA12A4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CA12A4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6B8DA48A" w14:textId="77777777" w:rsidR="006D7590" w:rsidRPr="00CA12A4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rPr>
          <w:cs/>
        </w:rPr>
      </w:pPr>
    </w:p>
    <w:p w14:paraId="33EE25B7" w14:textId="77777777" w:rsidR="006D7590" w:rsidRPr="00CA12A4" w:rsidRDefault="006D7590" w:rsidP="00E15F3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CA12A4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</w:t>
      </w:r>
      <w:r w:rsidR="00E15F38" w:rsidRPr="00CA12A4">
        <w:rPr>
          <w:cs/>
        </w:rPr>
        <w:t>ราแลกเปลี่ยน ณ วันที่เกิดรายการ</w:t>
      </w:r>
    </w:p>
    <w:p w14:paraId="5229A064" w14:textId="77777777" w:rsidR="00E15F38" w:rsidRPr="00CA12A4" w:rsidRDefault="00E15F38" w:rsidP="00E15F38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</w:p>
    <w:p w14:paraId="21FAFE09" w14:textId="77777777" w:rsidR="006D7590" w:rsidRPr="00CA12A4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i/>
          <w:iCs/>
          <w:color w:val="0000FF"/>
          <w:cs/>
        </w:rPr>
      </w:pPr>
      <w:r w:rsidRPr="00CA12A4">
        <w:rPr>
          <w:color w:val="00000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4F073B7" w14:textId="7A4F7CE6" w:rsidR="00C90A0B" w:rsidRPr="00CA12A4" w:rsidRDefault="00C9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 w:eastAsia="x-none"/>
        </w:rPr>
      </w:pPr>
    </w:p>
    <w:p w14:paraId="07940229" w14:textId="77777777" w:rsidR="006D7590" w:rsidRPr="00CA12A4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rPr>
          <w:i/>
          <w:iCs/>
          <w:cs/>
        </w:rPr>
      </w:pPr>
      <w:r w:rsidRPr="00CA12A4">
        <w:rPr>
          <w:i/>
          <w:iCs/>
          <w:cs/>
        </w:rPr>
        <w:t>หน่วยงานในต่างประเทศ</w:t>
      </w:r>
    </w:p>
    <w:p w14:paraId="542387BB" w14:textId="77777777" w:rsidR="006D7590" w:rsidRPr="00CA12A4" w:rsidRDefault="006D7590" w:rsidP="006D7590">
      <w:pPr>
        <w:pStyle w:val="BodyText2"/>
        <w:tabs>
          <w:tab w:val="left" w:pos="540"/>
        </w:tabs>
        <w:spacing w:line="240" w:lineRule="atLeast"/>
        <w:ind w:left="540" w:right="43"/>
        <w:rPr>
          <w:cs/>
        </w:rPr>
      </w:pPr>
    </w:p>
    <w:p w14:paraId="721AEA8C" w14:textId="77777777" w:rsidR="006D7590" w:rsidRPr="00CA12A4" w:rsidRDefault="00A433DC" w:rsidP="00A433D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CA12A4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0DA4DFFE" w14:textId="77777777" w:rsidR="00A433DC" w:rsidRPr="00CA12A4" w:rsidRDefault="00A433DC" w:rsidP="006D7590">
      <w:pPr>
        <w:pStyle w:val="BodyText2"/>
        <w:tabs>
          <w:tab w:val="left" w:pos="540"/>
        </w:tabs>
        <w:spacing w:line="240" w:lineRule="atLeast"/>
        <w:ind w:left="540" w:right="43"/>
        <w:rPr>
          <w:cs/>
        </w:rPr>
      </w:pPr>
    </w:p>
    <w:p w14:paraId="576E70BB" w14:textId="615B7AFC" w:rsidR="006D7590" w:rsidRPr="00CA12A4" w:rsidRDefault="006D7590" w:rsidP="005943D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spacing w:val="-2"/>
        </w:rPr>
      </w:pPr>
      <w:r w:rsidRPr="00CA12A4">
        <w:rPr>
          <w:spacing w:val="-2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</w:t>
      </w:r>
      <w:r w:rsidR="00056C79" w:rsidRPr="00CA12A4">
        <w:rPr>
          <w:spacing w:val="-2"/>
          <w:cs/>
        </w:rPr>
        <w:t>ที่ใกล้เคียงกับอัตรา</w:t>
      </w:r>
      <w:r w:rsidR="005943D5" w:rsidRPr="00CA12A4">
        <w:rPr>
          <w:spacing w:val="-2"/>
          <w:cs/>
        </w:rPr>
        <w:br/>
      </w:r>
      <w:r w:rsidR="00056C79" w:rsidRPr="00CA12A4">
        <w:rPr>
          <w:spacing w:val="-2"/>
          <w:cs/>
        </w:rPr>
        <w:t>ณ วันที่เกิดรายการ</w:t>
      </w:r>
    </w:p>
    <w:p w14:paraId="418232BA" w14:textId="77777777" w:rsidR="005943D5" w:rsidRPr="00CA12A4" w:rsidRDefault="005943D5" w:rsidP="005943D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spacing w:val="-2"/>
          <w:cs/>
        </w:rPr>
      </w:pPr>
    </w:p>
    <w:p w14:paraId="08102F25" w14:textId="480B6AAC" w:rsidR="00173358" w:rsidRPr="00CA12A4" w:rsidRDefault="006D7590" w:rsidP="003B0EB7">
      <w:pPr>
        <w:pStyle w:val="BodyText2"/>
        <w:spacing w:line="240" w:lineRule="atLeast"/>
        <w:ind w:left="540" w:right="43"/>
        <w:jc w:val="thaiDistribute"/>
      </w:pPr>
      <w:r w:rsidRPr="00CA12A4">
        <w:rPr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</w:t>
      </w:r>
      <w:r w:rsidR="00173358" w:rsidRPr="00CA12A4">
        <w:rPr>
          <w:cs/>
        </w:rPr>
        <w:br/>
      </w:r>
      <w:r w:rsidRPr="00CA12A4">
        <w:rPr>
          <w:cs/>
        </w:rPr>
        <w:t>แปลงค่าที่ถูกปันส่วนให้ส่วนได้เสียที่ไม่มีอำนาจควบคุม</w:t>
      </w:r>
    </w:p>
    <w:p w14:paraId="79081FEC" w14:textId="767F55F9" w:rsidR="009B5526" w:rsidRPr="00CA12A4" w:rsidRDefault="009B5526" w:rsidP="003B0EB7">
      <w:pPr>
        <w:pStyle w:val="BodyText2"/>
        <w:spacing w:line="240" w:lineRule="atLeast"/>
        <w:ind w:left="540" w:right="43"/>
        <w:jc w:val="thaiDistribute"/>
      </w:pPr>
    </w:p>
    <w:p w14:paraId="0E1217AA" w14:textId="67227EF1" w:rsidR="00266B08" w:rsidRPr="00CA12A4" w:rsidRDefault="00266B08" w:rsidP="003B0EB7">
      <w:pPr>
        <w:pStyle w:val="BodyText2"/>
        <w:spacing w:line="240" w:lineRule="atLeast"/>
        <w:ind w:left="540" w:right="43"/>
        <w:jc w:val="thaiDistribute"/>
      </w:pPr>
    </w:p>
    <w:p w14:paraId="316CC782" w14:textId="352E858B" w:rsidR="00266B08" w:rsidRPr="00CA12A4" w:rsidRDefault="00266B08" w:rsidP="003B0EB7">
      <w:pPr>
        <w:pStyle w:val="BodyText2"/>
        <w:spacing w:line="240" w:lineRule="atLeast"/>
        <w:ind w:left="540" w:right="43"/>
        <w:jc w:val="thaiDistribute"/>
      </w:pPr>
    </w:p>
    <w:p w14:paraId="54C5EBA1" w14:textId="47ED59ED" w:rsidR="00266B08" w:rsidRPr="00CA12A4" w:rsidRDefault="00266B08" w:rsidP="003B0EB7">
      <w:pPr>
        <w:pStyle w:val="BodyText2"/>
        <w:spacing w:line="240" w:lineRule="atLeast"/>
        <w:ind w:left="540" w:right="43"/>
        <w:jc w:val="thaiDistribute"/>
      </w:pPr>
    </w:p>
    <w:p w14:paraId="779FBC26" w14:textId="460202F4" w:rsidR="00266B08" w:rsidRPr="00CA12A4" w:rsidRDefault="00266B08" w:rsidP="003B0EB7">
      <w:pPr>
        <w:pStyle w:val="BodyText2"/>
        <w:spacing w:line="240" w:lineRule="atLeast"/>
        <w:ind w:left="540" w:right="43"/>
        <w:jc w:val="thaiDistribute"/>
      </w:pPr>
    </w:p>
    <w:p w14:paraId="56381BF0" w14:textId="4194A319" w:rsidR="00266B08" w:rsidRPr="00CA12A4" w:rsidRDefault="00266B08" w:rsidP="003B0EB7">
      <w:pPr>
        <w:pStyle w:val="BodyText2"/>
        <w:spacing w:line="240" w:lineRule="atLeast"/>
        <w:ind w:left="540" w:right="43"/>
        <w:jc w:val="thaiDistribute"/>
      </w:pPr>
    </w:p>
    <w:p w14:paraId="7E41D8E9" w14:textId="77777777" w:rsidR="00266B08" w:rsidRPr="00CA12A4" w:rsidRDefault="00266B08" w:rsidP="003B0EB7">
      <w:pPr>
        <w:pStyle w:val="BodyText2"/>
        <w:spacing w:line="240" w:lineRule="atLeast"/>
        <w:ind w:left="540" w:right="43"/>
        <w:jc w:val="thaiDistribute"/>
        <w:rPr>
          <w:cs/>
        </w:rPr>
      </w:pPr>
    </w:p>
    <w:p w14:paraId="05756C7E" w14:textId="77777777" w:rsidR="006D7590" w:rsidRPr="00CA12A4" w:rsidRDefault="006D7590" w:rsidP="006D7590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4CFC5CA" w14:textId="77777777" w:rsidR="00F83005" w:rsidRPr="00CA12A4" w:rsidRDefault="00F83005" w:rsidP="006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E389B6" w14:textId="5451676E" w:rsidR="005B4060" w:rsidRPr="00CA12A4" w:rsidRDefault="006D7590" w:rsidP="006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1F9C72B" w14:textId="77777777" w:rsidR="003B0EB7" w:rsidRPr="00CA12A4" w:rsidRDefault="003B0EB7" w:rsidP="0062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DA62D4" w14:textId="4CDFACEB" w:rsidR="00326EE5" w:rsidRPr="00CA12A4" w:rsidRDefault="00326EE5" w:rsidP="00936843">
      <w:pPr>
        <w:pStyle w:val="Heading8"/>
        <w:numPr>
          <w:ilvl w:val="1"/>
          <w:numId w:val="20"/>
        </w:numPr>
        <w:spacing w:line="240" w:lineRule="atLeast"/>
        <w:ind w:right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D0E2C7D" w14:textId="77777777" w:rsidR="00326EE5" w:rsidRPr="00CA12A4" w:rsidRDefault="00326EE5" w:rsidP="00326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3CDBC09" w14:textId="77777777" w:rsidR="0077685B" w:rsidRPr="00CA12A4" w:rsidRDefault="00326EE5" w:rsidP="008E542A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77685B" w:rsidRPr="00CA12A4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6B36C3A" w14:textId="77777777" w:rsidR="00326EE5" w:rsidRPr="00CA12A4" w:rsidRDefault="00326EE5" w:rsidP="00326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C4BC76F" w14:textId="1BA8CABC" w:rsidR="00B10D4B" w:rsidRPr="00CA12A4" w:rsidRDefault="00B10D4B" w:rsidP="00936843">
      <w:pPr>
        <w:pStyle w:val="Heading8"/>
        <w:numPr>
          <w:ilvl w:val="1"/>
          <w:numId w:val="20"/>
        </w:numPr>
        <w:spacing w:line="240" w:lineRule="atLeast"/>
        <w:ind w:right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122EC96A" w14:textId="051E81DC" w:rsidR="00B10D4B" w:rsidRPr="00CA12A4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E689176" w14:textId="36F52ACF" w:rsidR="009E5023" w:rsidRPr="00CA12A4" w:rsidRDefault="009E5023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</w:p>
    <w:p w14:paraId="23FCFFCF" w14:textId="3BEE5E00" w:rsidR="009E5023" w:rsidRPr="00CA12A4" w:rsidRDefault="009E5023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9CE7B4" w14:textId="77777777" w:rsidR="00696542" w:rsidRPr="00CA12A4" w:rsidRDefault="00696542" w:rsidP="009E1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2771B3F7" w14:textId="77777777" w:rsidR="00696542" w:rsidRPr="00CA12A4" w:rsidRDefault="00696542" w:rsidP="009E1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86F8A" w14:textId="47BD9FF6" w:rsidR="003B0EB7" w:rsidRPr="00CA12A4" w:rsidRDefault="00696542" w:rsidP="009B5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CA12A4">
        <w:rPr>
          <w:rFonts w:ascii="Angsana New" w:hAnsi="Angsana New"/>
          <w:sz w:val="30"/>
          <w:szCs w:val="30"/>
          <w:cs/>
        </w:rPr>
        <w:t xml:space="preserve">  </w:t>
      </w:r>
      <w:r w:rsidRPr="00CA12A4">
        <w:rPr>
          <w:rFonts w:ascii="Angsana New" w:hAnsi="Angsana New" w:hint="cs"/>
          <w:sz w:val="30"/>
          <w:szCs w:val="30"/>
          <w:cs/>
        </w:rPr>
        <w:t>ลูกหนี้จะถูกตัดจำหน่ายจากบัญชีเมื่อทราบว่าเป็นหนี้สูญ</w:t>
      </w:r>
    </w:p>
    <w:p w14:paraId="755A732A" w14:textId="3F2B52E3" w:rsidR="00266B08" w:rsidRPr="00CA12A4" w:rsidRDefault="0026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br w:type="page"/>
      </w:r>
    </w:p>
    <w:p w14:paraId="117AC5D3" w14:textId="77777777" w:rsidR="002C252F" w:rsidRPr="00CA12A4" w:rsidRDefault="00F62325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ลูกหนี้ตามสัญ</w:t>
      </w:r>
      <w:r w:rsidR="00BE6FE3"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ญ</w:t>
      </w: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าเช่</w:t>
      </w:r>
      <w:r w:rsidR="002C252F"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าการเงิน</w:t>
      </w:r>
    </w:p>
    <w:p w14:paraId="2E03F3EA" w14:textId="77777777" w:rsidR="002C252F" w:rsidRPr="00CA12A4" w:rsidRDefault="002C252F" w:rsidP="002C2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68B11DB0" w14:textId="2A01099F" w:rsidR="00270C81" w:rsidRPr="00CA12A4" w:rsidRDefault="00BB62A3" w:rsidP="002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ลูกหนี้ตามสั</w:t>
      </w:r>
      <w:r w:rsidR="00270C81" w:rsidRPr="00CA12A4">
        <w:rPr>
          <w:rFonts w:ascii="Angsana New" w:hAnsi="Angsana New"/>
          <w:sz w:val="30"/>
          <w:szCs w:val="30"/>
          <w:cs/>
        </w:rPr>
        <w:t>ญญาเช่า</w:t>
      </w:r>
      <w:r w:rsidR="00F62325" w:rsidRPr="00CA12A4">
        <w:rPr>
          <w:rFonts w:ascii="Angsana New" w:hAnsi="Angsana New"/>
          <w:sz w:val="30"/>
          <w:szCs w:val="30"/>
          <w:cs/>
        </w:rPr>
        <w:t>การเงิน</w:t>
      </w:r>
      <w:r w:rsidR="00270C81" w:rsidRPr="00CA12A4">
        <w:rPr>
          <w:rFonts w:ascii="Angsana New" w:hAnsi="Angsana New"/>
          <w:sz w:val="30"/>
          <w:szCs w:val="30"/>
          <w:cs/>
        </w:rPr>
        <w:t>แสดงด้วยมูลค่าแรกเริ่มตามสัญญาเช่า หักด้วยเงินรับจากค่า</w:t>
      </w:r>
      <w:r w:rsidR="00F62325" w:rsidRPr="00CA12A4">
        <w:rPr>
          <w:rFonts w:ascii="Angsana New" w:hAnsi="Angsana New"/>
          <w:sz w:val="30"/>
          <w:szCs w:val="30"/>
          <w:cs/>
        </w:rPr>
        <w:t>งวดผ่อนชำระ ดอกเบี้ยรับ</w:t>
      </w:r>
      <w:r w:rsidR="00270C81" w:rsidRPr="00CA12A4">
        <w:rPr>
          <w:rFonts w:ascii="Angsana New" w:hAnsi="Angsana New"/>
          <w:sz w:val="30"/>
          <w:szCs w:val="30"/>
          <w:cs/>
        </w:rPr>
        <w:t>รอการรับรู้ และค่าเผื่อหนี้สงสัยจะสูญ</w:t>
      </w:r>
    </w:p>
    <w:p w14:paraId="57330FC4" w14:textId="77777777" w:rsidR="002673FD" w:rsidRPr="00CA12A4" w:rsidRDefault="002673FD" w:rsidP="002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ABA0AA" w14:textId="490175A4" w:rsidR="00E62C9D" w:rsidRPr="00CA12A4" w:rsidRDefault="00E62C9D" w:rsidP="00936843">
      <w:pPr>
        <w:pStyle w:val="BodyText2"/>
        <w:numPr>
          <w:ilvl w:val="1"/>
          <w:numId w:val="20"/>
        </w:numPr>
        <w:jc w:val="thaiDistribute"/>
        <w:rPr>
          <w:b/>
          <w:bCs/>
          <w:i/>
          <w:iCs/>
        </w:rPr>
      </w:pPr>
      <w:r w:rsidRPr="00CA12A4">
        <w:rPr>
          <w:b/>
          <w:bCs/>
          <w:i/>
          <w:iCs/>
          <w:cs/>
        </w:rPr>
        <w:t>อสังหาริมทรัพย์พัฒนา</w:t>
      </w:r>
      <w:r w:rsidR="006574D8" w:rsidRPr="00CA12A4">
        <w:rPr>
          <w:rFonts w:hint="cs"/>
          <w:b/>
          <w:bCs/>
          <w:i/>
          <w:iCs/>
          <w:cs/>
        </w:rPr>
        <w:t>เพื่อ</w:t>
      </w:r>
      <w:r w:rsidR="00C34409" w:rsidRPr="00CA12A4">
        <w:rPr>
          <w:rFonts w:hint="cs"/>
          <w:b/>
          <w:bCs/>
          <w:i/>
          <w:iCs/>
          <w:cs/>
        </w:rPr>
        <w:t>ขาย</w:t>
      </w:r>
    </w:p>
    <w:p w14:paraId="580AFE13" w14:textId="77777777" w:rsidR="00774ED5" w:rsidRPr="00CA12A4" w:rsidRDefault="00774ED5" w:rsidP="00774ED5">
      <w:pPr>
        <w:pStyle w:val="BodyText2"/>
        <w:ind w:left="518"/>
        <w:jc w:val="thaiDistribute"/>
        <w:rPr>
          <w:b/>
          <w:bCs/>
          <w:i/>
          <w:iCs/>
          <w:cs/>
        </w:rPr>
      </w:pPr>
    </w:p>
    <w:p w14:paraId="0BBD4314" w14:textId="77777777" w:rsidR="00774ED5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อสังหาริมทรัพย์พัฒนาเพื่อขายคือ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อสังหาริมทรัพย์ที่ถือไว้ด้วยความตั้งใจในการพัฒนาเพื่อขายในการดำเนินธุรกิจปกติ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ซึ่งวัดมูลค่าด้วยราคาทุนหรือมูลค่าสุทธิที่จะได้รับแล้วแต่ราคาใดจะตํ่ากว่า</w:t>
      </w:r>
    </w:p>
    <w:p w14:paraId="76C2FCED" w14:textId="77777777" w:rsidR="00774ED5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6E05D0" w14:textId="1DCBB684" w:rsidR="00774ED5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ต้นทุนของอสังหาริมทรัพย์พัฒนาเพื่อขายประกอบด้วย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ต้นทุนที่ดินรวมต้นทุนในการได้มา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ค่าถมดิน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ค่าใช้จ่ายในการพัฒนา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และค่าใช้จ่ายอื่นๆ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="00B23D9D" w:rsidRPr="00CA12A4">
        <w:rPr>
          <w:rFonts w:ascii="Angsana New" w:hAnsi="Angsana New" w:hint="cs"/>
          <w:sz w:val="30"/>
          <w:szCs w:val="30"/>
          <w:cs/>
        </w:rPr>
        <w:t>ที่เกี่ยวข้องกับการพัฒนา</w:t>
      </w:r>
      <w:r w:rsidRPr="00CA12A4">
        <w:rPr>
          <w:rFonts w:ascii="Angsana New" w:hAnsi="Angsana New" w:hint="cs"/>
          <w:sz w:val="30"/>
          <w:szCs w:val="30"/>
          <w:cs/>
        </w:rPr>
        <w:t>อสังหาริมทรัพย์พัฒนาเพื่อขายรวมเป็นราคาทุนของสินทรัพย์จนกระทั่งการพัฒนาสำเร็จ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ของโครงการที่เกี่ยวข้อง</w:t>
      </w:r>
    </w:p>
    <w:p w14:paraId="64E1BDD3" w14:textId="77777777" w:rsidR="00774ED5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3C2982" w14:textId="77777777" w:rsidR="00774ED5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อสังหาริมทรัพย์พัฒนาเพื่อขายรวมถึงที่ดินที่กลุ่มบริษัท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ถือครองไว้เพื่อรอการพัฒนาเป็นอสังหาริมทรัพย์เพื่อขายในอนาคต</w:t>
      </w:r>
    </w:p>
    <w:p w14:paraId="7611429B" w14:textId="77777777" w:rsidR="00774ED5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35211C" w14:textId="77777777" w:rsidR="00774ED5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0443D8C3" w14:textId="77777777" w:rsidR="00774ED5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3F764C" w14:textId="39DF5D0C" w:rsidR="00E62C9D" w:rsidRPr="00CA12A4" w:rsidRDefault="00774ED5" w:rsidP="00774E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เมื่อมีการขายอสังหาริมทรัพย์พัฒนาเพื่อขาย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มูลค่าตามบัญชี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1F5A579" w14:textId="77777777" w:rsidR="002673FD" w:rsidRPr="00CA12A4" w:rsidRDefault="0026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B24F81B" w14:textId="77777777" w:rsidR="00B10D4B" w:rsidRPr="00CA12A4" w:rsidRDefault="00B10D4B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744EEBA9" w14:textId="77777777" w:rsidR="00B10D4B" w:rsidRPr="00CA12A4" w:rsidRDefault="00B10D4B" w:rsidP="00B10D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12B3BA05" w14:textId="77777777" w:rsidR="00B10D4B" w:rsidRPr="00CA12A4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A12A4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</w:t>
      </w:r>
      <w:r w:rsidRPr="00CA12A4">
        <w:rPr>
          <w:rFonts w:ascii="Angsana New" w:hAnsi="Angsana New"/>
          <w:i/>
          <w:iCs/>
          <w:sz w:val="30"/>
          <w:szCs w:val="30"/>
          <w:cs/>
        </w:rPr>
        <w:t>บริษัทร่วม บริษัทย่อยและการร่วมค้า</w:t>
      </w:r>
    </w:p>
    <w:p w14:paraId="13F3FC9A" w14:textId="77777777" w:rsidR="00B10D4B" w:rsidRPr="00CA12A4" w:rsidRDefault="00B10D4B" w:rsidP="00B10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32112B" w14:textId="33360349" w:rsidR="009B5526" w:rsidRPr="00CA12A4" w:rsidRDefault="00B10D4B" w:rsidP="00D6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เงินลงทุนในบริษัทร่วม บริษัทย่อยและการร่วมค้า ในงบการเงินเฉพาะกิจการของบริษัท บันทึกบัญชีโดยใช้วิธี</w:t>
      </w:r>
      <w:r w:rsidR="00BB0990" w:rsidRPr="00CA12A4">
        <w:rPr>
          <w:rFonts w:ascii="Angsana New" w:hAnsi="Angsana New"/>
          <w:sz w:val="30"/>
          <w:szCs w:val="30"/>
          <w:cs/>
        </w:rPr>
        <w:t>ราคาทุน</w:t>
      </w:r>
      <w:r w:rsidR="00332063" w:rsidRPr="00CA12A4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ส่วนการบันทึกบัญชีเงินลงทุนในบริษัทร่วมและการร่วมค้า</w:t>
      </w:r>
      <w:r w:rsidR="00A433DC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</w:t>
      </w:r>
      <w:r w:rsidR="009B5526" w:rsidRPr="00CA12A4">
        <w:rPr>
          <w:rFonts w:ascii="Angsana New" w:hAnsi="Angsana New" w:hint="cs"/>
          <w:sz w:val="30"/>
          <w:szCs w:val="30"/>
          <w:cs/>
        </w:rPr>
        <w:t>ย</w:t>
      </w:r>
    </w:p>
    <w:p w14:paraId="3A28CA95" w14:textId="77777777" w:rsidR="00266B08" w:rsidRPr="00CA12A4" w:rsidRDefault="00266B08" w:rsidP="00D6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B363B2B" w14:textId="77777777" w:rsidR="005E6484" w:rsidRDefault="005E6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1846ACE" w14:textId="41364D09" w:rsidR="009615D3" w:rsidRPr="00CA12A4" w:rsidRDefault="009615D3" w:rsidP="009615D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2A54AB59" w14:textId="77777777" w:rsidR="00266B08" w:rsidRPr="00CA12A4" w:rsidRDefault="00266B08" w:rsidP="009615D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E26BA0" w14:textId="417CF43A" w:rsidR="009615D3" w:rsidRPr="00CA12A4" w:rsidRDefault="009615D3" w:rsidP="00482942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6D6F3265" w14:textId="77777777" w:rsidR="00482942" w:rsidRPr="00CA12A4" w:rsidRDefault="00482942" w:rsidP="00DE4EB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629AE" w14:textId="0D3E44C2" w:rsidR="003B0EB7" w:rsidRPr="00CA12A4" w:rsidRDefault="009615D3" w:rsidP="003B0EB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8E08EA2" w14:textId="77777777" w:rsidR="00266B08" w:rsidRPr="00CA12A4" w:rsidRDefault="00266B08" w:rsidP="003B0EB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5849E9" w14:textId="3669AC70" w:rsidR="00244117" w:rsidRPr="00CA12A4" w:rsidRDefault="00244117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9184059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2693B80" w14:textId="38940C52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="00006C91" w:rsidRPr="00CA12A4">
        <w:rPr>
          <w:rFonts w:ascii="Angsana New" w:hAnsi="Angsana New"/>
          <w:sz w:val="30"/>
          <w:szCs w:val="30"/>
          <w:cs/>
        </w:rPr>
        <w:br/>
      </w:r>
      <w:r w:rsidRPr="00CA12A4">
        <w:rPr>
          <w:rFonts w:ascii="Angsana New" w:hAnsi="Angsana New"/>
          <w:sz w:val="30"/>
          <w:szCs w:val="30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1A1C5493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BE55249" w14:textId="4194B97B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24556714"/>
      <w:r w:rsidRPr="00CA12A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bookmarkEnd w:id="1"/>
      <w:r w:rsidR="00B31C6C" w:rsidRPr="00CA12A4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CA12A4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10137C2B" w14:textId="77777777" w:rsidR="00006C91" w:rsidRPr="00CA12A4" w:rsidRDefault="00006C91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FCDA284" w14:textId="24C95984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B7BEDF3" w14:textId="77777777" w:rsidR="009B5526" w:rsidRPr="00CA12A4" w:rsidRDefault="009B5526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63F4226" w14:textId="4092C919" w:rsidR="005120B3" w:rsidRPr="00CA12A4" w:rsidRDefault="005120B3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กำไรหรือขาดทุนจากการจำหน่ายอสังหาริมทรัพย์เพื่อการลงทุน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735D6229" w14:textId="77777777" w:rsidR="009B5526" w:rsidRPr="00CA12A4" w:rsidRDefault="009B5526" w:rsidP="00D6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B0A5E5C" w14:textId="4D66F19C" w:rsidR="00244117" w:rsidRPr="00CA12A4" w:rsidRDefault="00244117" w:rsidP="00D6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014FBE26" w14:textId="77777777" w:rsidR="00D66AD5" w:rsidRPr="00CA12A4" w:rsidRDefault="00D66AD5" w:rsidP="00D6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08" w:type="dxa"/>
        <w:tblInd w:w="432" w:type="dxa"/>
        <w:tblLook w:val="0000" w:firstRow="0" w:lastRow="0" w:firstColumn="0" w:lastColumn="0" w:noHBand="0" w:noVBand="0"/>
      </w:tblPr>
      <w:tblGrid>
        <w:gridCol w:w="4140"/>
        <w:gridCol w:w="2448"/>
        <w:gridCol w:w="2520"/>
      </w:tblGrid>
      <w:tr w:rsidR="0084289A" w:rsidRPr="00CA12A4" w14:paraId="4E96139A" w14:textId="77777777" w:rsidTr="00DB58C4">
        <w:tc>
          <w:tcPr>
            <w:tcW w:w="4140" w:type="dxa"/>
            <w:shd w:val="clear" w:color="auto" w:fill="auto"/>
            <w:vAlign w:val="bottom"/>
          </w:tcPr>
          <w:p w14:paraId="27D2A080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48" w:type="dxa"/>
          </w:tcPr>
          <w:p w14:paraId="5664275D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520" w:type="dxa"/>
          </w:tcPr>
          <w:p w14:paraId="5B4704F5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</w:p>
        </w:tc>
      </w:tr>
      <w:tr w:rsidR="0084289A" w:rsidRPr="00CA12A4" w14:paraId="058CA68E" w14:textId="77777777" w:rsidTr="00DB58C4">
        <w:tc>
          <w:tcPr>
            <w:tcW w:w="4140" w:type="dxa"/>
            <w:shd w:val="clear" w:color="auto" w:fill="auto"/>
            <w:vAlign w:val="bottom"/>
          </w:tcPr>
          <w:p w14:paraId="6E7AEAA9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โรงงานและคลังสินค้า</w:t>
            </w:r>
          </w:p>
        </w:tc>
        <w:tc>
          <w:tcPr>
            <w:tcW w:w="2448" w:type="dxa"/>
          </w:tcPr>
          <w:p w14:paraId="7C894EED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2520" w:type="dxa"/>
          </w:tcPr>
          <w:p w14:paraId="3AA5CBEA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 หรือตามอายุสัญญาเช่าที่ดิน</w:t>
            </w:r>
          </w:p>
        </w:tc>
      </w:tr>
      <w:tr w:rsidR="0084289A" w:rsidRPr="00CA12A4" w14:paraId="1C7F237F" w14:textId="77777777" w:rsidTr="00DB58C4">
        <w:tc>
          <w:tcPr>
            <w:tcW w:w="4140" w:type="dxa"/>
            <w:shd w:val="clear" w:color="auto" w:fill="auto"/>
            <w:vAlign w:val="bottom"/>
          </w:tcPr>
          <w:p w14:paraId="7FDE4131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สินทรัพย์ส่วนกลาง</w:t>
            </w:r>
          </w:p>
        </w:tc>
        <w:tc>
          <w:tcPr>
            <w:tcW w:w="2448" w:type="dxa"/>
          </w:tcPr>
          <w:p w14:paraId="0C77EA11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2520" w:type="dxa"/>
          </w:tcPr>
          <w:p w14:paraId="6F5B4BFD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84289A" w:rsidRPr="00CA12A4" w14:paraId="06B071B4" w14:textId="77777777" w:rsidTr="00DB58C4">
        <w:tc>
          <w:tcPr>
            <w:tcW w:w="4140" w:type="dxa"/>
            <w:shd w:val="clear" w:color="auto" w:fill="auto"/>
            <w:vAlign w:val="bottom"/>
          </w:tcPr>
          <w:p w14:paraId="548178E8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2448" w:type="dxa"/>
          </w:tcPr>
          <w:p w14:paraId="060837D9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18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2520" w:type="dxa"/>
          </w:tcPr>
          <w:p w14:paraId="045331F7" w14:textId="5B5DD52C" w:rsidR="0084289A" w:rsidRPr="00CA12A4" w:rsidRDefault="00774ED5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หรือตามอายุสัญญาเช่าที่ดิน</w:t>
            </w:r>
          </w:p>
        </w:tc>
      </w:tr>
      <w:tr w:rsidR="0084289A" w:rsidRPr="00CA12A4" w14:paraId="4F91C4D3" w14:textId="77777777" w:rsidTr="00DB58C4">
        <w:tc>
          <w:tcPr>
            <w:tcW w:w="4140" w:type="dxa"/>
            <w:shd w:val="clear" w:color="auto" w:fill="auto"/>
            <w:vAlign w:val="bottom"/>
          </w:tcPr>
          <w:p w14:paraId="3A06B6DF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2448" w:type="dxa"/>
          </w:tcPr>
          <w:p w14:paraId="2EA2507F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2520" w:type="dxa"/>
          </w:tcPr>
          <w:p w14:paraId="23F6D68E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84289A" w:rsidRPr="00CA12A4" w14:paraId="7265E9B1" w14:textId="77777777" w:rsidTr="00DB58C4">
        <w:tc>
          <w:tcPr>
            <w:tcW w:w="4140" w:type="dxa"/>
            <w:shd w:val="clear" w:color="auto" w:fill="auto"/>
            <w:vAlign w:val="bottom"/>
          </w:tcPr>
          <w:p w14:paraId="2638B82F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448" w:type="dxa"/>
          </w:tcPr>
          <w:p w14:paraId="68FE9B45" w14:textId="5CA18819" w:rsidR="0084289A" w:rsidRPr="00CA12A4" w:rsidRDefault="00360829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310D1D" w:rsidRPr="00CA12A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20" w:type="dxa"/>
          </w:tcPr>
          <w:p w14:paraId="0A9788C0" w14:textId="77777777" w:rsidR="0084289A" w:rsidRPr="00CA12A4" w:rsidRDefault="0084289A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ED68240" w14:textId="77777777" w:rsidR="00FF53BC" w:rsidRPr="00CA12A4" w:rsidRDefault="00FF53BC" w:rsidP="007E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609C6B" w14:textId="264FA087" w:rsidR="00482942" w:rsidRPr="00CA12A4" w:rsidRDefault="007E1D2B" w:rsidP="00FF5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</w:t>
      </w:r>
      <w:r w:rsidR="000212EB" w:rsidRPr="00CA12A4">
        <w:rPr>
          <w:rFonts w:ascii="Angsana New" w:hAnsi="Angsana New"/>
          <w:sz w:val="30"/>
          <w:szCs w:val="30"/>
          <w:cs/>
        </w:rPr>
        <w:t>ที่ดินและ</w:t>
      </w:r>
      <w:r w:rsidR="007937CD" w:rsidRPr="00CA12A4">
        <w:rPr>
          <w:rFonts w:ascii="Angsana New" w:hAnsi="Angsana New" w:hint="cs"/>
          <w:sz w:val="30"/>
          <w:szCs w:val="30"/>
          <w:cs/>
        </w:rPr>
        <w:t>สิน</w:t>
      </w:r>
      <w:r w:rsidR="000212EB" w:rsidRPr="00CA12A4">
        <w:rPr>
          <w:rFonts w:ascii="Angsana New" w:hAnsi="Angsana New"/>
          <w:sz w:val="30"/>
          <w:szCs w:val="30"/>
          <w:cs/>
        </w:rPr>
        <w:t>ทรัพย์</w:t>
      </w:r>
      <w:r w:rsidRPr="00CA12A4">
        <w:rPr>
          <w:rFonts w:ascii="Angsana New" w:hAnsi="Angsana New"/>
          <w:sz w:val="30"/>
          <w:szCs w:val="30"/>
          <w:cs/>
        </w:rPr>
        <w:t>ที่อยู่ระหว่างการก่อสร้าง</w:t>
      </w:r>
    </w:p>
    <w:p w14:paraId="34B3AF9B" w14:textId="5173071D" w:rsidR="0084289A" w:rsidRPr="00CA12A4" w:rsidRDefault="00516CA0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สิทธิการเช่า</w:t>
      </w:r>
    </w:p>
    <w:p w14:paraId="6C648E45" w14:textId="77777777" w:rsidR="0084289A" w:rsidRPr="00CA12A4" w:rsidRDefault="0084289A" w:rsidP="00DD0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68B2D969" w14:textId="1B120F42" w:rsidR="0084289A" w:rsidRPr="00CA12A4" w:rsidRDefault="0084289A" w:rsidP="0084289A">
      <w:pPr>
        <w:pStyle w:val="Heading8"/>
        <w:tabs>
          <w:tab w:val="left" w:pos="540"/>
        </w:tabs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F3498" w:rsidRPr="00CA12A4">
        <w:rPr>
          <w:rFonts w:ascii="Angsana New" w:hAnsi="Angsana New"/>
          <w:sz w:val="30"/>
          <w:szCs w:val="30"/>
          <w:cs/>
        </w:rPr>
        <w:t>สิทธิการเช่า</w:t>
      </w:r>
      <w:r w:rsidRPr="00CA12A4">
        <w:rPr>
          <w:rFonts w:ascii="Angsana New" w:hAnsi="Angsana New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14:paraId="304B8429" w14:textId="77777777" w:rsidR="0084289A" w:rsidRPr="00CA12A4" w:rsidRDefault="0084289A" w:rsidP="00DD0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5C19EBC4" w14:textId="6A933AE7" w:rsidR="0084289A" w:rsidRPr="00CA12A4" w:rsidRDefault="0084289A" w:rsidP="0084289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ต้นทุนของ</w:t>
      </w:r>
      <w:r w:rsidR="00F60DDD" w:rsidRPr="00CA12A4">
        <w:rPr>
          <w:rFonts w:ascii="Angsana New" w:hAnsi="Angsana New"/>
          <w:sz w:val="30"/>
          <w:szCs w:val="30"/>
          <w:cs/>
        </w:rPr>
        <w:t>สิทธิการเช่า</w:t>
      </w:r>
      <w:r w:rsidRPr="00CA12A4">
        <w:rPr>
          <w:rFonts w:ascii="Angsana New" w:hAnsi="Angsana New"/>
          <w:sz w:val="30"/>
          <w:szCs w:val="30"/>
          <w:cs/>
        </w:rPr>
        <w:t>ประกอบด้วย ต้นทุนของแต่ละโครงการ รวมต้นทุนในการได้มา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</w:t>
      </w:r>
      <w:r w:rsidR="00F60DDD" w:rsidRPr="00CA12A4">
        <w:rPr>
          <w:rFonts w:ascii="Angsana New" w:hAnsi="Angsana New"/>
          <w:sz w:val="30"/>
          <w:szCs w:val="30"/>
          <w:cs/>
        </w:rPr>
        <w:t>สิทธิการเช่า</w:t>
      </w:r>
      <w:r w:rsidRPr="00CA12A4">
        <w:rPr>
          <w:rFonts w:ascii="Angsana New" w:hAnsi="Angsana New"/>
          <w:sz w:val="30"/>
          <w:szCs w:val="30"/>
          <w:cs/>
        </w:rPr>
        <w:t>รวมเป็นราคาทุนของสินทรัพย์จนกระทั่งการพัฒนาสำเร็จ</w:t>
      </w:r>
    </w:p>
    <w:p w14:paraId="551F3566" w14:textId="77777777" w:rsidR="00D66AD5" w:rsidRPr="00CA12A4" w:rsidRDefault="00D66AD5" w:rsidP="0084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D5B4C93" w14:textId="150B4F69" w:rsidR="00006C91" w:rsidRPr="00CA12A4" w:rsidRDefault="0084289A" w:rsidP="0026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ค่าตัดจำหน่ายจะบันทึกในกำไรหรือขาดทุน ซึ่งคำนวณโดยวิธีเส้นตรงตามอายุของสัญญาเช่าซึ่ง</w:t>
      </w:r>
      <w:r w:rsidR="00D66AD5" w:rsidRPr="00CA12A4">
        <w:rPr>
          <w:rFonts w:ascii="Angsana New" w:hAnsi="Angsana New" w:hint="cs"/>
          <w:sz w:val="30"/>
          <w:szCs w:val="30"/>
          <w:cs/>
        </w:rPr>
        <w:t xml:space="preserve">ประกอบด้วยสิทธิการเช่าอายุตั้งแต่ </w:t>
      </w:r>
      <w:r w:rsidR="00D66AD5" w:rsidRPr="00CA12A4">
        <w:rPr>
          <w:rFonts w:ascii="Angsana New" w:hAnsi="Angsana New"/>
          <w:sz w:val="30"/>
          <w:szCs w:val="30"/>
        </w:rPr>
        <w:t xml:space="preserve">24 </w:t>
      </w:r>
      <w:r w:rsidR="00266B08" w:rsidRPr="00CA12A4">
        <w:rPr>
          <w:rFonts w:ascii="Angsana New" w:hAnsi="Angsana New"/>
          <w:sz w:val="30"/>
          <w:szCs w:val="30"/>
        </w:rPr>
        <w:t>-</w:t>
      </w:r>
      <w:r w:rsidR="00D66AD5" w:rsidRPr="00CA12A4">
        <w:rPr>
          <w:rFonts w:ascii="Angsana New" w:hAnsi="Angsana New"/>
          <w:sz w:val="30"/>
          <w:szCs w:val="30"/>
        </w:rPr>
        <w:t xml:space="preserve"> 34 </w:t>
      </w:r>
      <w:r w:rsidR="00D66AD5" w:rsidRPr="00CA12A4">
        <w:rPr>
          <w:rFonts w:ascii="Angsana New" w:hAnsi="Angsana New" w:hint="cs"/>
          <w:sz w:val="30"/>
          <w:szCs w:val="30"/>
          <w:cs/>
        </w:rPr>
        <w:t>ปี</w:t>
      </w:r>
      <w:r w:rsidR="00BC2F6D" w:rsidRPr="00CA12A4">
        <w:rPr>
          <w:rFonts w:ascii="Angsana New" w:hAnsi="Angsana New"/>
          <w:sz w:val="30"/>
          <w:szCs w:val="30"/>
        </w:rPr>
        <w:t xml:space="preserve"> </w:t>
      </w:r>
      <w:r w:rsidR="00BC2F6D" w:rsidRPr="00CA12A4">
        <w:rPr>
          <w:rFonts w:ascii="Angsana New" w:hAnsi="Angsana New" w:hint="cs"/>
          <w:sz w:val="30"/>
          <w:szCs w:val="30"/>
          <w:cs/>
        </w:rPr>
        <w:t>หรือตามอายุสัญญาเช่าที่ดิน</w:t>
      </w:r>
    </w:p>
    <w:p w14:paraId="0438B555" w14:textId="77777777" w:rsidR="00266B08" w:rsidRPr="00CA12A4" w:rsidRDefault="00266B08" w:rsidP="0026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99A239" w14:textId="77777777" w:rsidR="00244117" w:rsidRPr="00CA12A4" w:rsidRDefault="00244117" w:rsidP="008970D9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AF11E2E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7F1F8A65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780D5407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  <w:cs/>
        </w:rPr>
      </w:pPr>
    </w:p>
    <w:p w14:paraId="325D7CD1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78A2389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9820ECC" w14:textId="77777777" w:rsidR="0084289A" w:rsidRPr="00CA12A4" w:rsidRDefault="0084289A" w:rsidP="0084289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ที่ดิน อาคารและอุปกรณ์แสดงด้วยราคาทุนหักค่าเสื่อมราคาสะสมและขาดทุนจากการด้อยค่า </w:t>
      </w:r>
    </w:p>
    <w:p w14:paraId="2D7E5B49" w14:textId="77777777" w:rsidR="00244117" w:rsidRPr="00CA12A4" w:rsidRDefault="00244117" w:rsidP="0024411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80DBAE" w14:textId="0F9E7AE9" w:rsidR="0084289A" w:rsidRPr="00CA12A4" w:rsidRDefault="0084289A" w:rsidP="0084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</w:t>
      </w:r>
      <w:r w:rsidR="00006C91" w:rsidRPr="00CA12A4">
        <w:rPr>
          <w:rFonts w:ascii="Angsana New" w:hAnsi="Angsana New"/>
          <w:sz w:val="30"/>
          <w:szCs w:val="30"/>
          <w:cs/>
        </w:rPr>
        <w:br/>
      </w:r>
      <w:r w:rsidRPr="00CA12A4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1788C15" w14:textId="77777777" w:rsidR="00244117" w:rsidRPr="00CA12A4" w:rsidRDefault="00244117" w:rsidP="0024411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A2F4B7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CA12A4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</w:t>
      </w:r>
      <w:r w:rsidR="006E6E63" w:rsidRPr="00CA12A4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CA12A4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แต่ละส่วนประกอบที่มีนัยสำคัญแยกต่างหากจากกัน </w:t>
      </w:r>
    </w:p>
    <w:p w14:paraId="4E9310AF" w14:textId="77777777" w:rsidR="0084289A" w:rsidRPr="00CA12A4" w:rsidRDefault="0084289A" w:rsidP="0024411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9913209" w14:textId="1711637E" w:rsidR="009B5526" w:rsidRPr="00CA12A4" w:rsidRDefault="00244117" w:rsidP="00D66AD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eastAsia="en-GB"/>
        </w:rPr>
      </w:pPr>
      <w:bookmarkStart w:id="2" w:name="_Hlk24556694"/>
      <w:r w:rsidRPr="00CA12A4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กำไรหรือ</w:t>
      </w:r>
      <w:r w:rsidR="000212EB" w:rsidRPr="00CA12A4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ขาดทุนจากการจำหน่ายที่ดิน อาคาร</w:t>
      </w:r>
      <w:r w:rsidRPr="00CA12A4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และอุปกรณ์ คือผลต่างระหว่างสิ่งตอบแทนสุทธิที่ได้รับจากการจำหน่ายก</w:t>
      </w:r>
      <w:r w:rsidR="000212EB" w:rsidRPr="00CA12A4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ับมูลค่าตามบัญชีของที่ดิน อาคาร</w:t>
      </w:r>
      <w:r w:rsidRPr="00CA12A4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และอุ</w:t>
      </w:r>
      <w:r w:rsidR="00CA0DCB" w:rsidRPr="00CA12A4">
        <w:rPr>
          <w:rFonts w:ascii="Angsana New" w:hAnsi="Angsana New" w:cs="Angsana New"/>
          <w:color w:val="auto"/>
          <w:sz w:val="30"/>
          <w:szCs w:val="30"/>
          <w:cs/>
          <w:lang w:eastAsia="en-GB"/>
        </w:rPr>
        <w:t>ปกรณ์ โดยรับรู้ในกำไรหรือขาดทุน</w:t>
      </w:r>
      <w:bookmarkEnd w:id="2"/>
    </w:p>
    <w:p w14:paraId="112297B7" w14:textId="0E913CBF" w:rsidR="005264FD" w:rsidRPr="00CA12A4" w:rsidRDefault="005264FD" w:rsidP="00D66AD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eastAsia="en-GB"/>
        </w:rPr>
      </w:pPr>
    </w:p>
    <w:p w14:paraId="74D42E12" w14:textId="77777777" w:rsidR="00266B08" w:rsidRPr="00CA12A4" w:rsidRDefault="00266B08" w:rsidP="00D66AD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eastAsia="en-GB"/>
        </w:rPr>
      </w:pPr>
    </w:p>
    <w:p w14:paraId="38524718" w14:textId="2DD6542A" w:rsidR="00244117" w:rsidRPr="00CA12A4" w:rsidRDefault="00244117" w:rsidP="009B5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  <w:r w:rsidRPr="00CA12A4">
        <w:rPr>
          <w:rFonts w:ascii="Angsana New" w:hAnsi="Angsana New"/>
          <w:i/>
          <w:iCs/>
          <w:color w:val="000000"/>
          <w:sz w:val="30"/>
          <w:szCs w:val="30"/>
          <w:cs/>
          <w:lang w:eastAsia="en-GB"/>
        </w:rPr>
        <w:lastRenderedPageBreak/>
        <w:t>สินทรัพย์ที่เช่า</w:t>
      </w:r>
    </w:p>
    <w:p w14:paraId="12679E9C" w14:textId="77777777" w:rsidR="009B5526" w:rsidRPr="00CA12A4" w:rsidRDefault="009B5526" w:rsidP="009B5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</w:p>
    <w:p w14:paraId="477E3684" w14:textId="00B1CE73" w:rsidR="00244117" w:rsidRPr="00CA12A4" w:rsidRDefault="00244117" w:rsidP="009B5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color w:val="000000"/>
          <w:sz w:val="30"/>
          <w:szCs w:val="30"/>
          <w:cs/>
          <w:lang w:eastAsia="en-GB"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CA0DCB" w:rsidRPr="00CA12A4">
        <w:rPr>
          <w:rFonts w:ascii="Angsana New" w:hAnsi="Angsana New"/>
          <w:sz w:val="30"/>
          <w:szCs w:val="30"/>
          <w:cs/>
        </w:rPr>
        <w:br/>
      </w:r>
      <w:r w:rsidRPr="00CA12A4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CA0DCB" w:rsidRPr="00CA12A4">
        <w:rPr>
          <w:rFonts w:ascii="Angsana New" w:hAnsi="Angsana New"/>
          <w:sz w:val="30"/>
          <w:szCs w:val="30"/>
          <w:cs/>
        </w:rPr>
        <w:br/>
      </w:r>
      <w:r w:rsidRPr="00CA12A4">
        <w:rPr>
          <w:rFonts w:ascii="Angsana New" w:hAnsi="Angsana New"/>
          <w:sz w:val="30"/>
          <w:szCs w:val="30"/>
          <w:cs/>
        </w:rPr>
        <w:t>จะต่ำกว่าหักด้วยค่าเสื่อมราคาสะสมและขาดทุนจากการด้อยค่า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25631A72" w14:textId="0D7C8335" w:rsidR="00CA08DE" w:rsidRPr="00CA12A4" w:rsidRDefault="00CA08DE" w:rsidP="00CA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63B936D" w14:textId="6ED96776" w:rsidR="00244117" w:rsidRPr="00CA12A4" w:rsidRDefault="00244117" w:rsidP="00CA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693B456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918D9A7" w14:textId="55126CA5" w:rsidR="009B5526" w:rsidRPr="00CA12A4" w:rsidRDefault="00244117" w:rsidP="00D66A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</w:rPr>
      </w:pPr>
      <w:r w:rsidRPr="00CA12A4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</w:t>
      </w:r>
      <w:r w:rsidRPr="00CA12A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CA12A4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EDED361" w14:textId="77777777" w:rsidR="00D66AD5" w:rsidRPr="00CA12A4" w:rsidRDefault="00D66AD5" w:rsidP="00D66A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</w:pPr>
    </w:p>
    <w:p w14:paraId="76D7ACB0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B08DC5D" w14:textId="77777777" w:rsidR="00244117" w:rsidRPr="00CA12A4" w:rsidRDefault="00244117" w:rsidP="0024411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FAC283" w14:textId="196C1093" w:rsidR="00244117" w:rsidRPr="00CA12A4" w:rsidRDefault="00244117" w:rsidP="00244117">
      <w:pPr>
        <w:pStyle w:val="Default"/>
        <w:ind w:left="540"/>
        <w:jc w:val="thaiDistribute"/>
        <w:rPr>
          <w:sz w:val="30"/>
          <w:szCs w:val="30"/>
        </w:rPr>
      </w:pPr>
      <w:r w:rsidRPr="00CA12A4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</w:t>
      </w:r>
      <w:r w:rsidR="006E6E63" w:rsidRPr="00CA12A4">
        <w:rPr>
          <w:rFonts w:ascii="Angsana New" w:hAnsi="Angsana New" w:cs="Angsana New"/>
          <w:sz w:val="30"/>
          <w:szCs w:val="30"/>
          <w:cs/>
        </w:rPr>
        <w:t>ร</w:t>
      </w:r>
      <w:r w:rsidRPr="00CA12A4">
        <w:rPr>
          <w:rFonts w:ascii="Angsana New" w:hAnsi="Angsana New" w:cs="Angsana New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0804F68E" w14:textId="77777777" w:rsidR="00244117" w:rsidRPr="00CA12A4" w:rsidRDefault="00244117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1736CB1" w14:textId="77777777" w:rsidR="00244117" w:rsidRPr="00CA12A4" w:rsidRDefault="00244117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041DAA9B" w14:textId="54C877D4" w:rsidR="00CA0DCB" w:rsidRPr="00CA12A4" w:rsidRDefault="00CA0DCB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140"/>
        <w:gridCol w:w="2430"/>
        <w:gridCol w:w="2520"/>
      </w:tblGrid>
      <w:tr w:rsidR="00A636B4" w:rsidRPr="00CA12A4" w14:paraId="5C15ADC4" w14:textId="77777777" w:rsidTr="00A95279">
        <w:tc>
          <w:tcPr>
            <w:tcW w:w="4140" w:type="dxa"/>
            <w:vAlign w:val="bottom"/>
          </w:tcPr>
          <w:p w14:paraId="0126A9CB" w14:textId="77777777" w:rsidR="00A636B4" w:rsidRPr="00CA12A4" w:rsidRDefault="00A636B4" w:rsidP="00DB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2430" w:type="dxa"/>
            <w:shd w:val="clear" w:color="auto" w:fill="auto"/>
          </w:tcPr>
          <w:p w14:paraId="434C8E0A" w14:textId="77777777" w:rsidR="00A636B4" w:rsidRPr="00CA12A4" w:rsidRDefault="00A636B4" w:rsidP="00A9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A12A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0" w:type="dxa"/>
          </w:tcPr>
          <w:p w14:paraId="6AF1DF70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CA12A4" w14:paraId="7C629DB4" w14:textId="77777777" w:rsidTr="00A95279">
        <w:tc>
          <w:tcPr>
            <w:tcW w:w="4140" w:type="dxa"/>
            <w:vAlign w:val="bottom"/>
          </w:tcPr>
          <w:p w14:paraId="46B82F90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2430" w:type="dxa"/>
            <w:shd w:val="clear" w:color="auto" w:fill="auto"/>
          </w:tcPr>
          <w:p w14:paraId="23058EB7" w14:textId="77777777" w:rsidR="00A636B4" w:rsidRPr="00CA12A4" w:rsidRDefault="00A636B4" w:rsidP="00A9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A12A4">
              <w:rPr>
                <w:rFonts w:ascii="Angsana New" w:hAnsi="Angsana New"/>
                <w:sz w:val="30"/>
                <w:szCs w:val="30"/>
              </w:rPr>
              <w:t>30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520" w:type="dxa"/>
          </w:tcPr>
          <w:p w14:paraId="2740CF6F" w14:textId="4A7BC921" w:rsidR="00A636B4" w:rsidRPr="00CA12A4" w:rsidRDefault="00774ED5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หรือตามอายุสัญญาเช่าที่ดิน</w:t>
            </w:r>
          </w:p>
        </w:tc>
      </w:tr>
      <w:tr w:rsidR="00A636B4" w:rsidRPr="00CA12A4" w14:paraId="31847AD9" w14:textId="77777777" w:rsidTr="00A95279">
        <w:tc>
          <w:tcPr>
            <w:tcW w:w="4140" w:type="dxa"/>
            <w:vAlign w:val="bottom"/>
          </w:tcPr>
          <w:p w14:paraId="6E48EE0F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430" w:type="dxa"/>
            <w:shd w:val="clear" w:color="auto" w:fill="auto"/>
          </w:tcPr>
          <w:p w14:paraId="7EE1B666" w14:textId="77777777" w:rsidR="00A636B4" w:rsidRPr="00CA12A4" w:rsidRDefault="00A636B4" w:rsidP="00A9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20" w:type="dxa"/>
          </w:tcPr>
          <w:p w14:paraId="341F581F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CA12A4" w14:paraId="050F1187" w14:textId="77777777" w:rsidTr="00A95279">
        <w:tc>
          <w:tcPr>
            <w:tcW w:w="4140" w:type="dxa"/>
            <w:vAlign w:val="bottom"/>
          </w:tcPr>
          <w:p w14:paraId="4269ABA7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2430" w:type="dxa"/>
            <w:shd w:val="clear" w:color="auto" w:fill="auto"/>
          </w:tcPr>
          <w:p w14:paraId="6AEAF0D2" w14:textId="77777777" w:rsidR="00A636B4" w:rsidRPr="00CA12A4" w:rsidRDefault="00A636B4" w:rsidP="00A9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0" w:type="dxa"/>
          </w:tcPr>
          <w:p w14:paraId="5225893F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CA12A4" w14:paraId="34482C68" w14:textId="77777777" w:rsidTr="00A95279">
        <w:tc>
          <w:tcPr>
            <w:tcW w:w="4140" w:type="dxa"/>
            <w:vAlign w:val="bottom"/>
          </w:tcPr>
          <w:p w14:paraId="2E202124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2430" w:type="dxa"/>
            <w:shd w:val="clear" w:color="auto" w:fill="auto"/>
          </w:tcPr>
          <w:p w14:paraId="21A4254A" w14:textId="77777777" w:rsidR="00A636B4" w:rsidRPr="00CA12A4" w:rsidRDefault="00A636B4" w:rsidP="00A9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60829" w:rsidRPr="00CA12A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360829" w:rsidRPr="00CA12A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360829" w:rsidRPr="00CA12A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0" w:type="dxa"/>
          </w:tcPr>
          <w:p w14:paraId="31375F1A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636B4" w:rsidRPr="00CA12A4" w14:paraId="1828238D" w14:textId="77777777" w:rsidTr="00A95279">
        <w:tc>
          <w:tcPr>
            <w:tcW w:w="4140" w:type="dxa"/>
            <w:shd w:val="clear" w:color="auto" w:fill="auto"/>
            <w:vAlign w:val="bottom"/>
          </w:tcPr>
          <w:p w14:paraId="4FDC61F4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  <w:shd w:val="clear" w:color="auto" w:fill="auto"/>
          </w:tcPr>
          <w:p w14:paraId="54A6B51E" w14:textId="77777777" w:rsidR="00A636B4" w:rsidRPr="00CA12A4" w:rsidRDefault="00A636B4" w:rsidP="00A9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7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14:paraId="1A7F13D2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65A4D65" w14:textId="77777777" w:rsidR="00482942" w:rsidRPr="00CA12A4" w:rsidRDefault="00482942" w:rsidP="0024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7F0E6DA" w14:textId="4AA51EC6" w:rsidR="00244117" w:rsidRPr="00CA12A4" w:rsidRDefault="00244117" w:rsidP="002A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FD4EF5E" w14:textId="53CE931F" w:rsidR="005B4060" w:rsidRPr="00CA12A4" w:rsidRDefault="00244117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70202F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06EFCF81" w14:textId="77777777" w:rsidR="00A636B4" w:rsidRPr="00CA12A4" w:rsidRDefault="00A636B4" w:rsidP="00A4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19BE5A0" w14:textId="77777777" w:rsidR="002A49C6" w:rsidRPr="00CA12A4" w:rsidRDefault="00A636B4" w:rsidP="002A49C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เครื่องใช้ในการดำเนินกิจการโรงแรม ได้แก่ ลินิน เครื่องเคลือบ เครื่องแก้ว 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ซึ่งบันทึกเป็นมูลค่าของทรัพย์สินด้วยราคาทุนหักค่าเสื่อมราคาสะสมและขาดทุนจากการด้อยค่า การซื้อเพิ่มเติมในภายหลังจะบันทึกเป็นค่าใช้จ่ายเมื่อมีรายการซื้อเกิดขึ้น</w:t>
      </w:r>
    </w:p>
    <w:p w14:paraId="43D83ADD" w14:textId="77777777" w:rsidR="002A49C6" w:rsidRPr="00CA12A4" w:rsidRDefault="002A49C6" w:rsidP="002A49C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810468" w14:textId="74C4FAD9" w:rsidR="00A636B4" w:rsidRPr="00CA12A4" w:rsidRDefault="00A636B4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ค่าความนิยม</w:t>
      </w:r>
    </w:p>
    <w:p w14:paraId="2A92C8DF" w14:textId="77777777" w:rsidR="00A636B4" w:rsidRPr="00CA12A4" w:rsidRDefault="00A636B4" w:rsidP="00A636B4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5BA513C0" w14:textId="7AF5FF79" w:rsidR="00A433DC" w:rsidRPr="00CA12A4" w:rsidRDefault="00A636B4" w:rsidP="00DB58C4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ค่าความนิยมที่เกิดจากการซื้อกิจการของบริษัทย่อยรับรู้มูลค่าเริ่มแรกตามที่อธิบายในหมายเหตุข้อ</w:t>
      </w:r>
      <w:r w:rsidRPr="00CA12A4">
        <w:rPr>
          <w:rFonts w:asciiTheme="majorBidi" w:hAnsiTheme="majorBidi" w:cstheme="majorBidi"/>
          <w:sz w:val="30"/>
          <w:szCs w:val="30"/>
        </w:rPr>
        <w:t> </w:t>
      </w:r>
      <w:r w:rsidR="00A263A4" w:rsidRPr="00CA12A4">
        <w:rPr>
          <w:rFonts w:asciiTheme="majorBidi" w:hAnsiTheme="majorBidi" w:cstheme="majorBidi"/>
          <w:sz w:val="30"/>
          <w:szCs w:val="30"/>
        </w:rPr>
        <w:t>5</w:t>
      </w:r>
      <w:r w:rsidRPr="00CA12A4">
        <w:rPr>
          <w:rFonts w:asciiTheme="majorBidi" w:hAnsiTheme="majorBidi" w:cstheme="majorBidi"/>
          <w:sz w:val="30"/>
          <w:szCs w:val="30"/>
        </w:rPr>
        <w:t> </w:t>
      </w:r>
      <w:r w:rsidRPr="00CA12A4">
        <w:rPr>
          <w:rFonts w:asciiTheme="majorBidi" w:hAnsiTheme="majorBidi"/>
          <w:sz w:val="30"/>
          <w:szCs w:val="30"/>
          <w:cs/>
        </w:rPr>
        <w:t>(</w:t>
      </w:r>
      <w:r w:rsidRPr="00CA12A4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ค่าความนิยมจะถูกวัดมูลค่าด้วยวิธีราคาทุนหักขาดทุนจากการด้อยค่าสะสม สำหรับ</w:t>
      </w:r>
      <w:r w:rsidR="00A60E76" w:rsidRPr="00CA12A4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</w:t>
      </w:r>
      <w:r w:rsidR="00D93276"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="000E73C3" w:rsidRPr="00CA12A4">
        <w:rPr>
          <w:rFonts w:asciiTheme="majorBidi" w:hAnsiTheme="majorBidi" w:cstheme="majorBidi"/>
          <w:sz w:val="30"/>
          <w:szCs w:val="30"/>
          <w:cs/>
        </w:rPr>
        <w:t>มู</w:t>
      </w:r>
      <w:r w:rsidRPr="00CA12A4">
        <w:rPr>
          <w:rFonts w:asciiTheme="majorBidi" w:hAnsiTheme="majorBidi" w:cstheme="majorBidi"/>
          <w:sz w:val="30"/>
          <w:szCs w:val="30"/>
          <w:cs/>
        </w:rPr>
        <w:t>ลค่</w:t>
      </w:r>
      <w:r w:rsidR="00D93276" w:rsidRPr="00CA12A4">
        <w:rPr>
          <w:rFonts w:asciiTheme="majorBidi" w:hAnsiTheme="majorBidi" w:cstheme="majorBidi" w:hint="cs"/>
          <w:sz w:val="30"/>
          <w:szCs w:val="30"/>
          <w:cs/>
        </w:rPr>
        <w:t>าต</w:t>
      </w:r>
      <w:r w:rsidR="005B6953" w:rsidRPr="00CA12A4">
        <w:rPr>
          <w:rFonts w:asciiTheme="majorBidi" w:hAnsiTheme="majorBidi" w:cstheme="majorBidi" w:hint="cs"/>
          <w:sz w:val="30"/>
          <w:szCs w:val="30"/>
          <w:cs/>
        </w:rPr>
        <w:t>า</w:t>
      </w:r>
      <w:r w:rsidR="00D93276" w:rsidRPr="00CA12A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CA12A4">
        <w:rPr>
          <w:rFonts w:asciiTheme="majorBidi" w:hAnsiTheme="majorBidi" w:cstheme="majorBidi"/>
          <w:sz w:val="30"/>
          <w:szCs w:val="30"/>
          <w:cs/>
        </w:rPr>
        <w:t>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4D9833A8" w14:textId="77777777" w:rsidR="00D66AD5" w:rsidRPr="00CA12A4" w:rsidRDefault="00D66AD5" w:rsidP="00DB58C4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3859D" w14:textId="77777777" w:rsidR="003221CD" w:rsidRPr="00CA12A4" w:rsidRDefault="003221CD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สินทรัพย์ไม่มีตัวตน </w:t>
      </w:r>
    </w:p>
    <w:p w14:paraId="2759C236" w14:textId="0AF85BB5" w:rsidR="003221CD" w:rsidRPr="00CA12A4" w:rsidRDefault="003221CD" w:rsidP="00EE06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5"/>
        </w:tabs>
        <w:spacing w:after="0"/>
        <w:jc w:val="both"/>
        <w:rPr>
          <w:rFonts w:ascii="Angsana New" w:hAnsi="Angsana New"/>
          <w:sz w:val="30"/>
          <w:szCs w:val="30"/>
        </w:rPr>
      </w:pPr>
    </w:p>
    <w:p w14:paraId="4BC299E8" w14:textId="13D7BDFE" w:rsidR="00EE0693" w:rsidRPr="00CA12A4" w:rsidRDefault="00EE0693" w:rsidP="00EE0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สินทรัพย์ไม่มีตัวตนอื่น ๆ</w:t>
      </w:r>
    </w:p>
    <w:p w14:paraId="14563F2F" w14:textId="77777777" w:rsidR="00EE0693" w:rsidRPr="00CA12A4" w:rsidRDefault="00EE0693" w:rsidP="00EE06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5"/>
        </w:tabs>
        <w:spacing w:after="0"/>
        <w:jc w:val="both"/>
        <w:rPr>
          <w:rFonts w:ascii="Angsana New" w:hAnsi="Angsana New"/>
          <w:sz w:val="30"/>
          <w:szCs w:val="30"/>
        </w:rPr>
      </w:pPr>
    </w:p>
    <w:p w14:paraId="397C53DB" w14:textId="77777777" w:rsidR="003221CD" w:rsidRPr="00CA12A4" w:rsidRDefault="00CA0DCB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3221CD" w:rsidRPr="00CA12A4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 วัดมูลค่าด้วยราคาทุนหักค่าตัดจำหน่ายสะสมและ</w:t>
      </w:r>
      <w:r w:rsidR="00136624" w:rsidRPr="00CA12A4">
        <w:rPr>
          <w:rFonts w:ascii="Angsana New" w:hAnsi="Angsana New"/>
          <w:sz w:val="30"/>
          <w:szCs w:val="30"/>
          <w:cs/>
        </w:rPr>
        <w:t>ผล</w:t>
      </w:r>
      <w:r w:rsidR="003221CD" w:rsidRPr="00CA12A4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FC6BC0" w:rsidRPr="00CA12A4">
        <w:rPr>
          <w:rFonts w:ascii="Angsana New" w:hAnsi="Angsana New"/>
          <w:sz w:val="30"/>
          <w:szCs w:val="30"/>
          <w:cs/>
        </w:rPr>
        <w:t>สะสม</w:t>
      </w:r>
      <w:r w:rsidR="003221CD" w:rsidRPr="00CA12A4">
        <w:rPr>
          <w:rFonts w:ascii="Angsana New" w:hAnsi="Angsana New"/>
          <w:sz w:val="30"/>
          <w:szCs w:val="30"/>
          <w:cs/>
        </w:rPr>
        <w:t xml:space="preserve"> </w:t>
      </w:r>
    </w:p>
    <w:p w14:paraId="71A9C1E9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881012E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8170D2A" w14:textId="77777777" w:rsidR="003221CD" w:rsidRPr="00CA12A4" w:rsidRDefault="003221CD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32EC45" w14:textId="401BF6F3" w:rsidR="002A49C6" w:rsidRPr="00CA12A4" w:rsidRDefault="00A636B4" w:rsidP="00266B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</w:t>
      </w:r>
      <w:r w:rsidRPr="00CA12A4">
        <w:rPr>
          <w:rFonts w:ascii="Angsana New" w:hAnsi="Angsana New"/>
          <w:sz w:val="30"/>
          <w:szCs w:val="30"/>
          <w:cs/>
        </w:rPr>
        <w:t>เป็นสินทรัพย์ที่สามารถระบุได้ที่เกี่ยวข้องนั้น ค่าใช้จ่ายอื่น</w:t>
      </w:r>
      <w:r w:rsidR="006D326A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รวมถึงค่าความนิยมและตราผลิตภัณฑ์ที่เกิดขึ้นภายใน รับรู้ในกำไรหรือขาดทุนเมื่อเกิดขึ้น</w:t>
      </w:r>
    </w:p>
    <w:p w14:paraId="0BDD9DED" w14:textId="500031D0" w:rsidR="00266B08" w:rsidRPr="00CA12A4" w:rsidRDefault="0026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</w:rPr>
        <w:br w:type="page"/>
      </w:r>
    </w:p>
    <w:p w14:paraId="0421C66D" w14:textId="77777777" w:rsidR="003221CD" w:rsidRPr="00CA12A4" w:rsidRDefault="003221CD" w:rsidP="00557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ค่าตัดจำหน่าย </w:t>
      </w:r>
    </w:p>
    <w:p w14:paraId="1EC600F7" w14:textId="77777777" w:rsidR="003221CD" w:rsidRPr="00CA12A4" w:rsidRDefault="003221CD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1FD481" w14:textId="182A572A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CA12A4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B5E9B29" w14:textId="77777777" w:rsidR="00D0216B" w:rsidRPr="00CA12A4" w:rsidRDefault="00D0216B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51441BC" w14:textId="77777777" w:rsidR="00A636B4" w:rsidRPr="00CA12A4" w:rsidRDefault="00A636B4" w:rsidP="00A63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ซึ่งไม่รวมค่าความนิยม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52AB6EC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B8253E" w14:textId="5C2AFD79" w:rsidR="00A636B4" w:rsidRPr="00CA12A4" w:rsidRDefault="00A636B4" w:rsidP="00A63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</w:t>
      </w:r>
      <w:r w:rsidR="007942AB" w:rsidRPr="00CA12A4">
        <w:rPr>
          <w:rFonts w:ascii="Angsana New" w:hAnsi="Angsana New"/>
          <w:sz w:val="30"/>
          <w:szCs w:val="30"/>
          <w:cs/>
        </w:rPr>
        <w:t>จ</w:t>
      </w:r>
      <w:r w:rsidRPr="00CA12A4">
        <w:rPr>
          <w:rFonts w:ascii="Angsana New" w:hAnsi="Angsana New"/>
          <w:sz w:val="30"/>
          <w:szCs w:val="30"/>
          <w:cs/>
        </w:rPr>
        <w:t>จุบันและ</w:t>
      </w:r>
      <w:r w:rsidR="00AF0439" w:rsidRPr="00CA12A4">
        <w:rPr>
          <w:rFonts w:ascii="Angsana New" w:hAnsi="Angsana New" w:hint="cs"/>
          <w:sz w:val="30"/>
          <w:szCs w:val="30"/>
          <w:cs/>
        </w:rPr>
        <w:t>ปี</w:t>
      </w:r>
      <w:r w:rsidR="00555252" w:rsidRPr="00CA12A4">
        <w:rPr>
          <w:rFonts w:ascii="Angsana New" w:hAnsi="Angsana New" w:hint="cs"/>
          <w:sz w:val="30"/>
          <w:szCs w:val="30"/>
          <w:cs/>
        </w:rPr>
        <w:t>เ</w:t>
      </w:r>
      <w:r w:rsidRPr="00CA12A4">
        <w:rPr>
          <w:rFonts w:ascii="Angsana New" w:hAnsi="Angsana New"/>
          <w:sz w:val="30"/>
          <w:szCs w:val="30"/>
          <w:cs/>
        </w:rPr>
        <w:t>ปรียบเทียบแสดงได้ดังนี้</w:t>
      </w:r>
    </w:p>
    <w:p w14:paraId="7D79AD7C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9674" w:type="dxa"/>
        <w:tblInd w:w="558" w:type="dxa"/>
        <w:tblLook w:val="01E0" w:firstRow="1" w:lastRow="1" w:firstColumn="1" w:lastColumn="1" w:noHBand="0" w:noVBand="0"/>
      </w:tblPr>
      <w:tblGrid>
        <w:gridCol w:w="4483"/>
        <w:gridCol w:w="1979"/>
        <w:gridCol w:w="3212"/>
      </w:tblGrid>
      <w:tr w:rsidR="00A636B4" w:rsidRPr="00CA12A4" w14:paraId="641E8F70" w14:textId="77777777" w:rsidTr="00DB58C4">
        <w:tc>
          <w:tcPr>
            <w:tcW w:w="4483" w:type="dxa"/>
          </w:tcPr>
          <w:p w14:paraId="400178D0" w14:textId="0CDA8248" w:rsidR="00A636B4" w:rsidRPr="00CA12A4" w:rsidRDefault="00A807BE" w:rsidP="00A80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23" w:firstLine="1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</w:t>
            </w:r>
            <w:r w:rsidR="00716A76" w:rsidRPr="00CA12A4">
              <w:rPr>
                <w:rFonts w:ascii="Angsana New" w:hAnsi="Angsana New" w:hint="cs"/>
                <w:sz w:val="30"/>
                <w:szCs w:val="30"/>
                <w:cs/>
              </w:rPr>
              <w:t>ท์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979" w:type="dxa"/>
          </w:tcPr>
          <w:p w14:paraId="1384ACB1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3 - 10</w:t>
            </w:r>
          </w:p>
        </w:tc>
        <w:tc>
          <w:tcPr>
            <w:tcW w:w="3212" w:type="dxa"/>
          </w:tcPr>
          <w:p w14:paraId="63E1AFB5" w14:textId="77777777" w:rsidR="00A636B4" w:rsidRPr="00CA12A4" w:rsidRDefault="00A636B4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59EFDC3" w14:textId="77777777" w:rsidR="00266B08" w:rsidRPr="00CA12A4" w:rsidRDefault="00266B08" w:rsidP="003221C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B78E010" w14:textId="50C90328" w:rsidR="00CA0DCB" w:rsidRPr="00CA12A4" w:rsidRDefault="00CA0DCB" w:rsidP="003221C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กลุ่มบริษัทไม่คิดค่าตัดจำหน่ายสำหรับ</w:t>
      </w:r>
      <w:r w:rsidR="00A807BE" w:rsidRPr="00CA12A4">
        <w:rPr>
          <w:rFonts w:ascii="Angsana New" w:hAnsi="Angsana New" w:hint="cs"/>
          <w:sz w:val="30"/>
          <w:szCs w:val="30"/>
          <w:cs/>
        </w:rPr>
        <w:t>ค่าลิขสิทธิ์ซอฟ</w:t>
      </w:r>
      <w:r w:rsidR="00D421E4" w:rsidRPr="00CA12A4">
        <w:rPr>
          <w:rFonts w:ascii="Angsana New" w:hAnsi="Angsana New" w:hint="cs"/>
          <w:sz w:val="30"/>
          <w:szCs w:val="30"/>
          <w:cs/>
        </w:rPr>
        <w:t>ท์</w:t>
      </w:r>
      <w:r w:rsidR="00A807BE" w:rsidRPr="00CA12A4">
        <w:rPr>
          <w:rFonts w:ascii="Angsana New" w:hAnsi="Angsana New" w:hint="cs"/>
          <w:sz w:val="30"/>
          <w:szCs w:val="30"/>
          <w:cs/>
        </w:rPr>
        <w:t>แวร์</w:t>
      </w:r>
      <w:r w:rsidRPr="00CA12A4">
        <w:rPr>
          <w:rFonts w:ascii="Angsana New" w:hAnsi="Angsana New"/>
          <w:sz w:val="30"/>
          <w:szCs w:val="30"/>
          <w:cs/>
        </w:rPr>
        <w:t>ที่อยู่ระหว่างการพัฒนา</w:t>
      </w:r>
    </w:p>
    <w:p w14:paraId="4264C64C" w14:textId="77777777" w:rsidR="00266B08" w:rsidRPr="00CA12A4" w:rsidRDefault="00266B08" w:rsidP="003221C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2B636D0" w14:textId="69A350A9" w:rsidR="003221CD" w:rsidRPr="00CA12A4" w:rsidRDefault="003221CD" w:rsidP="003221CD">
      <w:pPr>
        <w:ind w:left="540"/>
        <w:jc w:val="thaiDistribute"/>
        <w:rPr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CA12A4" w:rsidDel="00E44C55">
        <w:rPr>
          <w:sz w:val="30"/>
          <w:szCs w:val="30"/>
          <w:cs/>
        </w:rPr>
        <w:t xml:space="preserve"> </w:t>
      </w:r>
    </w:p>
    <w:p w14:paraId="29E61B55" w14:textId="77777777" w:rsidR="00DB58C4" w:rsidRPr="00CA12A4" w:rsidRDefault="00DB58C4" w:rsidP="003221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16C8F6" w14:textId="77777777" w:rsidR="003221CD" w:rsidRPr="00CA12A4" w:rsidRDefault="003221CD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462848F4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838C57" w14:textId="27B39735" w:rsidR="00781BA1" w:rsidRPr="00CA12A4" w:rsidRDefault="00781BA1" w:rsidP="00781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AC2117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</w:t>
      </w:r>
    </w:p>
    <w:p w14:paraId="5BAB94F5" w14:textId="77777777" w:rsidR="00CA0DCB" w:rsidRPr="00CA12A4" w:rsidRDefault="00CA0DCB" w:rsidP="003221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7E7369" w14:textId="77777777" w:rsidR="00781BA1" w:rsidRPr="00CA12A4" w:rsidRDefault="00781BA1" w:rsidP="00781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DDA45DA" w14:textId="49B6A997" w:rsidR="00781BA1" w:rsidRPr="00CA12A4" w:rsidRDefault="00266B08" w:rsidP="0026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  <w:r w:rsidRPr="00CA12A4">
        <w:rPr>
          <w:rFonts w:ascii="Angsana New" w:hAnsi="Angsana New"/>
          <w:iCs/>
          <w:sz w:val="30"/>
          <w:szCs w:val="30"/>
        </w:rPr>
        <w:br w:type="page"/>
      </w:r>
    </w:p>
    <w:p w14:paraId="230965DC" w14:textId="77777777" w:rsidR="003221CD" w:rsidRPr="00CA12A4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A12A4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3A9576A0" w14:textId="77777777" w:rsidR="003221CD" w:rsidRPr="00CA12A4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C14301" w14:textId="5E2DF6D9" w:rsidR="00482942" w:rsidRPr="00CA12A4" w:rsidRDefault="003221CD" w:rsidP="002A49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463BE19" w14:textId="77777777" w:rsidR="00266B08" w:rsidRPr="00CA12A4" w:rsidRDefault="00266B08" w:rsidP="002A49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AF6090" w14:textId="77777777" w:rsidR="003221CD" w:rsidRPr="00CA12A4" w:rsidRDefault="003221CD" w:rsidP="00BB01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A12A4">
        <w:rPr>
          <w:rFonts w:ascii="Angsana New" w:hAnsi="Angsana New" w:hint="cs"/>
          <w:iCs/>
          <w:sz w:val="30"/>
          <w:szCs w:val="30"/>
          <w:cs/>
        </w:rPr>
        <w:t>การกลับรายการด้อยค่า</w:t>
      </w:r>
    </w:p>
    <w:p w14:paraId="6C183B1E" w14:textId="77777777" w:rsidR="003221CD" w:rsidRPr="00CA12A4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0E0AF" w14:textId="5B5F0D7A" w:rsidR="003221CD" w:rsidRPr="00CA12A4" w:rsidRDefault="003221CD" w:rsidP="00A4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AC2117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76A64622" w14:textId="77777777" w:rsidR="00E50C65" w:rsidRPr="00CA12A4" w:rsidRDefault="00E50C65" w:rsidP="00781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822A6EF" w14:textId="75DD33AB" w:rsidR="00781BA1" w:rsidRPr="00CA12A4" w:rsidRDefault="00781BA1" w:rsidP="00781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A12A4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141019" w14:textId="77777777" w:rsidR="00D10AED" w:rsidRPr="00CA12A4" w:rsidRDefault="00D10AED" w:rsidP="00781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792FAC3" w14:textId="77777777" w:rsidR="003221CD" w:rsidRPr="00CA12A4" w:rsidRDefault="003221CD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0CAB0307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79FE482" w14:textId="762162C8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E74E54" w:rsidRPr="00CA12A4">
        <w:rPr>
          <w:rFonts w:ascii="Angsana New" w:hAnsi="Angsana New" w:hint="cs"/>
          <w:sz w:val="30"/>
          <w:szCs w:val="30"/>
          <w:cs/>
        </w:rPr>
        <w:t>ด้วย</w:t>
      </w:r>
      <w:r w:rsidRPr="00CA12A4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</w:t>
      </w:r>
      <w:r w:rsidR="00AC2117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ภายหลังจาก</w:t>
      </w:r>
      <w:r w:rsidR="00AC2117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6C0E1535" w14:textId="77777777" w:rsidR="000B3F90" w:rsidRPr="00CA12A4" w:rsidRDefault="000B3F90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50851E" w14:textId="77777777" w:rsidR="003221CD" w:rsidRPr="00CA12A4" w:rsidRDefault="003221CD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730FBB45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D902B25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ED405A1" w14:textId="218081B4" w:rsidR="00266B08" w:rsidRPr="00CA12A4" w:rsidRDefault="0026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</w:rPr>
        <w:br w:type="page"/>
      </w:r>
    </w:p>
    <w:p w14:paraId="38B8FD47" w14:textId="2CA8DB56" w:rsidR="002C3246" w:rsidRPr="00CA12A4" w:rsidRDefault="00A9224C" w:rsidP="00D66AD5">
      <w:pPr>
        <w:pStyle w:val="Heading8"/>
        <w:spacing w:line="240" w:lineRule="atLeast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หนี้สินที่เกิดจากสัญญา</w:t>
      </w:r>
    </w:p>
    <w:p w14:paraId="2611C94F" w14:textId="77777777" w:rsidR="00A9224C" w:rsidRPr="00CA12A4" w:rsidRDefault="00A9224C" w:rsidP="007813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3833BEDE" w14:textId="16BA54FE" w:rsidR="00DB58C4" w:rsidRPr="00CA12A4" w:rsidRDefault="00A9224C" w:rsidP="005264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CA12A4">
        <w:rPr>
          <w:rFonts w:ascii="Angsana New" w:hAnsi="Angsana New" w:hint="cs"/>
          <w:sz w:val="30"/>
          <w:szCs w:val="30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055B59D0" w14:textId="77777777" w:rsidR="00D10AED" w:rsidRPr="00CA12A4" w:rsidRDefault="00D10AED" w:rsidP="005264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6E8CD81" w14:textId="6C028BC5" w:rsidR="003221CD" w:rsidRPr="00CA12A4" w:rsidRDefault="003221CD" w:rsidP="00936843">
      <w:pPr>
        <w:pStyle w:val="Heading8"/>
        <w:numPr>
          <w:ilvl w:val="1"/>
          <w:numId w:val="20"/>
        </w:numPr>
        <w:tabs>
          <w:tab w:val="clear" w:pos="518"/>
        </w:tabs>
        <w:spacing w:line="240" w:lineRule="atLeast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C208370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65F34A7" w14:textId="77777777" w:rsidR="003221CD" w:rsidRPr="00CA12A4" w:rsidRDefault="003221CD" w:rsidP="00AF6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3D73EA1F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2E9800E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A12A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8BF1CF3" w14:textId="63FA6FF5" w:rsidR="005264FD" w:rsidRPr="00CA12A4" w:rsidRDefault="005264FD" w:rsidP="002A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700751D1" w14:textId="359AEC73" w:rsidR="003221CD" w:rsidRPr="00CA12A4" w:rsidRDefault="003221CD" w:rsidP="002A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3DAAE58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75F43B4" w14:textId="57347732" w:rsidR="003221CD" w:rsidRPr="00CA12A4" w:rsidRDefault="003221CD" w:rsidP="003221CD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CA12A4">
        <w:rPr>
          <w:rFonts w:ascii="Angsana New" w:hAnsi="Angsana New"/>
          <w:sz w:val="30"/>
          <w:szCs w:val="30"/>
          <w:cs/>
        </w:rPr>
        <w:t>กลุ่มบริษัท</w:t>
      </w:r>
      <w:r w:rsidRPr="00CA12A4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480FE7" w:rsidRPr="00CA12A4">
        <w:rPr>
          <w:rFonts w:ascii="Angsana New" w:hAnsi="Angsana New"/>
          <w:i/>
          <w:sz w:val="30"/>
          <w:szCs w:val="30"/>
          <w:cs/>
        </w:rPr>
        <w:t>ปี</w:t>
      </w:r>
      <w:r w:rsidRPr="00CA12A4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6C6D7D" w:rsidRPr="00CA12A4">
        <w:rPr>
          <w:rFonts w:ascii="Angsana New" w:hAnsi="Angsana New"/>
          <w:i/>
          <w:sz w:val="30"/>
          <w:szCs w:val="30"/>
          <w:cs/>
        </w:rPr>
        <w:t>ปี</w:t>
      </w:r>
      <w:r w:rsidRPr="00CA12A4">
        <w:rPr>
          <w:rFonts w:ascii="Angsana New" w:hAnsi="Angsana New"/>
          <w:i/>
          <w:sz w:val="30"/>
          <w:szCs w:val="30"/>
          <w:cs/>
        </w:rPr>
        <w:t>ก่อนๆ  ผลประโยชน์ดังกล่าวได้มีการคิดลดกระแสเงินสดเพื่อให้เป็นมูลค่าปัจจุบัน</w:t>
      </w:r>
    </w:p>
    <w:p w14:paraId="7D0E0059" w14:textId="77777777" w:rsidR="00FA6CA9" w:rsidRPr="00CA12A4" w:rsidRDefault="00FA6CA9" w:rsidP="003221CD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E77FBB7" w14:textId="68DCE36F" w:rsidR="003221CD" w:rsidRPr="00CA12A4" w:rsidRDefault="003221CD" w:rsidP="003221CD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0A6CD03C" w14:textId="08FE1721" w:rsidR="008F7DAD" w:rsidRPr="00CA12A4" w:rsidRDefault="008F7DAD" w:rsidP="00897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9D24EC0" w14:textId="3FC4E200" w:rsidR="003221CD" w:rsidRPr="00CA12A4" w:rsidRDefault="003221CD" w:rsidP="003221CD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CA12A4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กลุ่มบริษัท</w:t>
      </w:r>
      <w:r w:rsidRPr="00CA12A4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CA12A4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CA12A4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CA12A4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7F1EE812" w14:textId="77777777" w:rsidR="002A49C6" w:rsidRPr="00CA12A4" w:rsidRDefault="002A49C6" w:rsidP="003221CD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685492B9" w14:textId="33F38FF6" w:rsidR="002A49C6" w:rsidRPr="00CA12A4" w:rsidRDefault="002437A0" w:rsidP="00DB58C4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A047E01" w14:textId="77777777" w:rsidR="002437A0" w:rsidRPr="00CA12A4" w:rsidRDefault="002437A0" w:rsidP="002437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A12A4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5962ADA0" w14:textId="77777777" w:rsidR="002437A0" w:rsidRPr="00CA12A4" w:rsidRDefault="002437A0" w:rsidP="002437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ED7EAB0" w14:textId="42376C41" w:rsidR="00482942" w:rsidRPr="00CA12A4" w:rsidRDefault="002437A0" w:rsidP="002437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DB58C4" w:rsidRPr="00CA12A4">
        <w:rPr>
          <w:rFonts w:ascii="Angsana New" w:hAnsi="Angsana New"/>
          <w:i/>
          <w:sz w:val="30"/>
          <w:szCs w:val="30"/>
        </w:rPr>
        <w:br/>
      </w:r>
      <w:r w:rsidRPr="00CA12A4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A12A4">
        <w:rPr>
          <w:rFonts w:ascii="Angsana New" w:hAnsi="Angsana New"/>
          <w:iCs/>
          <w:sz w:val="30"/>
          <w:szCs w:val="30"/>
        </w:rPr>
        <w:t>12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5308F81C" w14:textId="77777777" w:rsidR="009755CC" w:rsidRPr="00CA12A4" w:rsidRDefault="009755CC" w:rsidP="00A9527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A231A1F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CA12A4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FADE9D5" w14:textId="77777777" w:rsidR="003221CD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F5C6A52" w14:textId="5B00E806" w:rsidR="00482942" w:rsidRPr="00CA12A4" w:rsidRDefault="003221CD" w:rsidP="0032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CA12A4">
        <w:rPr>
          <w:rFonts w:ascii="Angsana New" w:hAnsi="Angsana New"/>
          <w:sz w:val="30"/>
          <w:szCs w:val="30"/>
          <w:cs/>
        </w:rPr>
        <w:t>กลุ่มบริษัท</w:t>
      </w:r>
      <w:r w:rsidRPr="00CA12A4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F911E89" w14:textId="77777777" w:rsidR="00782560" w:rsidRPr="00CA12A4" w:rsidRDefault="00782560" w:rsidP="00DE4EB3">
      <w:pPr>
        <w:rPr>
          <w:rFonts w:asciiTheme="majorBidi" w:hAnsiTheme="majorBidi" w:cstheme="majorBidi"/>
          <w:sz w:val="30"/>
          <w:szCs w:val="30"/>
        </w:rPr>
      </w:pPr>
    </w:p>
    <w:p w14:paraId="4D4D25F7" w14:textId="77777777" w:rsidR="00595915" w:rsidRPr="00CA12A4" w:rsidRDefault="00595915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3B6576A" w14:textId="77777777" w:rsidR="00595915" w:rsidRPr="00CA12A4" w:rsidRDefault="00595915" w:rsidP="00DE4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1309DD" w14:textId="72AD3FFB" w:rsidR="0021210B" w:rsidRPr="00CA12A4" w:rsidRDefault="00E50C65" w:rsidP="002121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sz w:val="30"/>
          <w:szCs w:val="30"/>
        </w:rPr>
      </w:pPr>
      <w:r w:rsidRPr="00CA12A4">
        <w:rPr>
          <w:rFonts w:hint="cs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CA12A4">
        <w:rPr>
          <w:sz w:val="30"/>
          <w:szCs w:val="30"/>
          <w:cs/>
        </w:rPr>
        <w:t xml:space="preserve"> </w:t>
      </w:r>
      <w:r w:rsidRPr="00CA12A4">
        <w:rPr>
          <w:rFonts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CA12A4">
        <w:rPr>
          <w:sz w:val="30"/>
          <w:szCs w:val="30"/>
          <w:cs/>
        </w:rPr>
        <w:t xml:space="preserve"> </w:t>
      </w:r>
    </w:p>
    <w:p w14:paraId="7B7C77D7" w14:textId="16CA0F61" w:rsidR="008970D9" w:rsidRPr="00CA12A4" w:rsidRDefault="00897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41E323" w14:textId="6845B74E" w:rsidR="0021210B" w:rsidRPr="00CA12A4" w:rsidRDefault="00A64C0F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</w:t>
      </w:r>
      <w:r w:rsidR="0021210B" w:rsidRPr="00CA12A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</w:t>
      </w:r>
    </w:p>
    <w:p w14:paraId="55961C1A" w14:textId="77777777" w:rsidR="0021210B" w:rsidRPr="00CA12A4" w:rsidRDefault="0021210B" w:rsidP="0021210B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E8FF129" w14:textId="188537B8" w:rsidR="00880B0B" w:rsidRPr="00CA12A4" w:rsidRDefault="00880B0B" w:rsidP="009C4B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 w:hint="cs"/>
          <w:i/>
          <w:sz w:val="30"/>
          <w:szCs w:val="30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</w:t>
      </w:r>
      <w:r w:rsidRPr="00CA12A4">
        <w:rPr>
          <w:rFonts w:hint="cs"/>
          <w:sz w:val="30"/>
          <w:szCs w:val="30"/>
          <w:cs/>
        </w:rPr>
        <w:t>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กลุ่มบริษัทเข้าถึง ณ วันดังกล่าว ทั้งนี้มูลค่ายุติธรรมของหนี้สินได้สะท้อนผลกระทบของความ</w:t>
      </w:r>
      <w:r w:rsidRPr="00CA12A4">
        <w:rPr>
          <w:rFonts w:ascii="Angsana New" w:hAnsi="Angsana New" w:hint="cs"/>
          <w:i/>
          <w:sz w:val="30"/>
          <w:szCs w:val="30"/>
          <w:cs/>
        </w:rPr>
        <w:t>เสี่ยงที่ไม่สามารถปฏิบัติตามข้อกำหนดของภาระผูกพัน</w:t>
      </w:r>
    </w:p>
    <w:p w14:paraId="41B28370" w14:textId="77777777" w:rsidR="00880B0B" w:rsidRPr="00CA12A4" w:rsidRDefault="00880B0B" w:rsidP="002121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  <w:cs/>
        </w:rPr>
      </w:pPr>
    </w:p>
    <w:p w14:paraId="428FC681" w14:textId="5A8F5361" w:rsidR="00A64C0F" w:rsidRPr="00CA12A4" w:rsidRDefault="00A64C0F" w:rsidP="002121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 w:hint="cs"/>
          <w:i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z w:val="30"/>
          <w:szCs w:val="30"/>
          <w:cs/>
        </w:rPr>
        <w:t>กรอบแนวคิดนี้รวมถึงกลุ่มผู้ประเมิน</w:t>
      </w:r>
      <w:r w:rsidRPr="00CA12A4">
        <w:rPr>
          <w:rFonts w:ascii="Angsana New" w:hAnsi="Angsana New" w:hint="cs"/>
          <w:sz w:val="30"/>
          <w:szCs w:val="30"/>
          <w:cs/>
          <w:lang w:val="th-TH" w:eastAsia="x-none"/>
        </w:rPr>
        <w:t>มูลค่าซึ่งมีความรับผิดชอบโดยรวมต่อการวัดมูลค่ายุติธรรมที่มีนัยสำคัญ</w:t>
      </w:r>
      <w:r w:rsidR="008E58AD" w:rsidRPr="00CA12A4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th-TH" w:eastAsia="x-none"/>
        </w:rPr>
        <w:t>รวมถึงการวัดมูลค่ายุติธรรมระดับ</w:t>
      </w:r>
      <w:r w:rsidRPr="00CA12A4">
        <w:rPr>
          <w:rFonts w:ascii="Angsana New" w:hAnsi="Angsana New"/>
          <w:sz w:val="30"/>
          <w:szCs w:val="30"/>
          <w:cs/>
          <w:lang w:val="th-TH" w:eastAsia="x-none"/>
        </w:rPr>
        <w:t xml:space="preserve"> 3 </w:t>
      </w:r>
      <w:r w:rsidRPr="00CA12A4">
        <w:rPr>
          <w:rFonts w:ascii="Angsana New" w:hAnsi="Angsana New" w:hint="cs"/>
          <w:sz w:val="30"/>
          <w:szCs w:val="30"/>
          <w:cs/>
          <w:lang w:val="th-TH" w:eastAsia="x-none"/>
        </w:rPr>
        <w:t>และ</w:t>
      </w:r>
      <w:r w:rsidRPr="00CA12A4">
        <w:rPr>
          <w:rFonts w:ascii="Angsana New" w:hAnsi="Angsana New" w:hint="cs"/>
          <w:i/>
          <w:sz w:val="30"/>
          <w:szCs w:val="30"/>
          <w:cs/>
        </w:rPr>
        <w:t>รายงานโดยตรงต่อผู้บริหารสูงสุดทางด้านการเงิน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20BF08A0" w14:textId="7EC907E1" w:rsidR="00A64C0F" w:rsidRPr="00CA12A4" w:rsidRDefault="00A64C0F" w:rsidP="002121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014045F1" w14:textId="77777777" w:rsidR="00A95279" w:rsidRPr="00CA12A4" w:rsidRDefault="00A95279" w:rsidP="002121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5A4EEED0" w14:textId="591DBAF9" w:rsidR="0021210B" w:rsidRPr="00CA12A4" w:rsidRDefault="00A64C0F" w:rsidP="0013727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lang w:val="th-TH" w:eastAsia="x-none"/>
        </w:rPr>
      </w:pPr>
      <w:r w:rsidRPr="00CA12A4">
        <w:rPr>
          <w:rFonts w:ascii="Angsana New" w:hAnsi="Angsana New" w:hint="cs"/>
          <w:i/>
          <w:spacing w:val="-6"/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</w:t>
      </w:r>
      <w:r w:rsidR="0021210B" w:rsidRPr="00CA12A4">
        <w:rPr>
          <w:rFonts w:ascii="Angsana New" w:hAnsi="Angsana New" w:hint="cs"/>
          <w:i/>
          <w:spacing w:val="-6"/>
          <w:sz w:val="30"/>
          <w:szCs w:val="30"/>
          <w:cs/>
        </w:rPr>
        <w:t>ง</w:t>
      </w:r>
      <w:r w:rsidRPr="00CA12A4">
        <w:rPr>
          <w:rFonts w:ascii="Angsana New" w:hAnsi="Angsana New" w:hint="cs"/>
          <w:i/>
          <w:spacing w:val="-6"/>
          <w:sz w:val="30"/>
          <w:szCs w:val="30"/>
          <w:cs/>
        </w:rPr>
        <w:t>สม่ำเสมอ</w:t>
      </w:r>
      <w:r w:rsidR="00DB58C4" w:rsidRPr="00CA12A4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CA12A4">
        <w:rPr>
          <w:rFonts w:ascii="Angsana New" w:hAnsi="Angsana New" w:hint="cs"/>
          <w:i/>
          <w:spacing w:val="-6"/>
          <w:sz w:val="30"/>
          <w:szCs w:val="30"/>
          <w:cs/>
        </w:rPr>
        <w:t>หากมีการใช้ข้อมูลจากบุคคลที่สามเพื่อวัดมูลค่ายุติธรรม</w:t>
      </w:r>
      <w:r w:rsidRPr="00CA12A4">
        <w:rPr>
          <w:rFonts w:ascii="Angsana New" w:hAnsi="Angsana New"/>
          <w:i/>
          <w:spacing w:val="-6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pacing w:val="-6"/>
          <w:sz w:val="30"/>
          <w:szCs w:val="30"/>
          <w:cs/>
        </w:rPr>
        <w:t>เช่น</w:t>
      </w:r>
      <w:r w:rsidRPr="00CA12A4">
        <w:rPr>
          <w:rFonts w:ascii="Angsana New" w:hAnsi="Angsana New"/>
          <w:i/>
          <w:spacing w:val="-6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pacing w:val="-6"/>
          <w:sz w:val="30"/>
          <w:szCs w:val="30"/>
          <w:cs/>
        </w:rPr>
        <w:t>ราคาจากนายหน้า</w:t>
      </w:r>
      <w:r w:rsidRPr="00CA12A4">
        <w:rPr>
          <w:rFonts w:ascii="Angsana New" w:hAnsi="Angsana New"/>
          <w:i/>
          <w:spacing w:val="-6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pacing w:val="-6"/>
          <w:sz w:val="30"/>
          <w:szCs w:val="30"/>
          <w:cs/>
        </w:rPr>
        <w:t>หรือการตั้งราคา</w:t>
      </w:r>
      <w:r w:rsidRPr="00CA12A4">
        <w:rPr>
          <w:rFonts w:ascii="Angsana New" w:hAnsi="Angsana New"/>
          <w:i/>
          <w:spacing w:val="-6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pacing w:val="-6"/>
          <w:sz w:val="30"/>
          <w:szCs w:val="30"/>
          <w:cs/>
        </w:rPr>
        <w:t>กลุ่มผู้</w:t>
      </w:r>
      <w:r w:rsidRPr="00CA12A4">
        <w:rPr>
          <w:rFonts w:ascii="Angsana New" w:hAnsi="Angsana New" w:hint="cs"/>
          <w:spacing w:val="-6"/>
          <w:sz w:val="30"/>
          <w:szCs w:val="30"/>
          <w:cs/>
          <w:lang w:val="th-TH" w:eastAsia="x-none"/>
        </w:rPr>
        <w:t>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49AC3F0" w14:textId="77777777" w:rsidR="00FA1D90" w:rsidRPr="00CA12A4" w:rsidRDefault="00FA1D90" w:rsidP="0013727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6"/>
          <w:sz w:val="24"/>
          <w:szCs w:val="24"/>
          <w:cs/>
          <w:lang w:val="th-TH" w:eastAsia="x-none"/>
        </w:rPr>
      </w:pPr>
    </w:p>
    <w:p w14:paraId="6CCD74C6" w14:textId="11A3F732" w:rsidR="00A64C0F" w:rsidRPr="00CA12A4" w:rsidRDefault="00A64C0F" w:rsidP="002121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 w:hint="cs"/>
          <w:i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2105B2C3" w14:textId="77777777" w:rsidR="00A64C0F" w:rsidRPr="00CA12A4" w:rsidRDefault="00A64C0F" w:rsidP="002121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72A7ACCB" w14:textId="77777777" w:rsidR="00A64C0F" w:rsidRPr="00CA12A4" w:rsidRDefault="00A64C0F" w:rsidP="0013727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 w:hint="cs"/>
          <w:i/>
          <w:sz w:val="30"/>
          <w:szCs w:val="30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z w:val="30"/>
          <w:szCs w:val="30"/>
          <w:cs/>
        </w:rPr>
        <w:t>ดังนี้</w:t>
      </w:r>
    </w:p>
    <w:p w14:paraId="259CCC4D" w14:textId="77777777" w:rsidR="00A64C0F" w:rsidRPr="00CA12A4" w:rsidRDefault="00A64C0F" w:rsidP="002121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4"/>
          <w:szCs w:val="24"/>
        </w:rPr>
      </w:pPr>
    </w:p>
    <w:p w14:paraId="0B5676D3" w14:textId="2BD6C52D" w:rsidR="00A64C0F" w:rsidRPr="00CA12A4" w:rsidRDefault="00A64C0F" w:rsidP="00223DB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 w:hint="cs"/>
          <w:i/>
          <w:sz w:val="30"/>
          <w:szCs w:val="30"/>
          <w:cs/>
        </w:rPr>
        <w:t>ข้อมูลระดับ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1 </w:t>
      </w:r>
      <w:r w:rsidRPr="00CA12A4">
        <w:rPr>
          <w:rFonts w:ascii="Angsana New" w:hAnsi="Angsana New" w:hint="cs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F192FC2" w14:textId="13E83F6B" w:rsidR="00A64C0F" w:rsidRPr="00CA12A4" w:rsidRDefault="00A64C0F" w:rsidP="00223DB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</w:tabs>
        <w:jc w:val="both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 w:hint="cs"/>
          <w:i/>
          <w:sz w:val="30"/>
          <w:szCs w:val="30"/>
          <w:cs/>
        </w:rPr>
        <w:t>ข้อมูล</w:t>
      </w:r>
      <w:r w:rsidR="00920C65" w:rsidRPr="00CA12A4">
        <w:rPr>
          <w:rFonts w:ascii="Angsana New" w:hAnsi="Angsana New" w:hint="cs"/>
          <w:i/>
          <w:sz w:val="30"/>
          <w:szCs w:val="30"/>
          <w:cs/>
        </w:rPr>
        <w:t>ระดับ</w:t>
      </w:r>
      <w:r w:rsidR="00920C65" w:rsidRPr="00CA12A4">
        <w:rPr>
          <w:rFonts w:ascii="Angsana New" w:hAnsi="Angsana New"/>
          <w:i/>
          <w:sz w:val="30"/>
          <w:szCs w:val="30"/>
        </w:rPr>
        <w:t xml:space="preserve"> </w:t>
      </w:r>
      <w:r w:rsidR="00920C65" w:rsidRPr="00CA12A4">
        <w:rPr>
          <w:rFonts w:ascii="Angsana New" w:hAnsi="Angsana New"/>
          <w:iCs/>
          <w:sz w:val="30"/>
          <w:szCs w:val="30"/>
        </w:rPr>
        <w:t>2</w:t>
      </w:r>
      <w:r w:rsidR="00920C65" w:rsidRPr="00CA12A4">
        <w:rPr>
          <w:rFonts w:ascii="Angsana New" w:hAnsi="Angsana New"/>
          <w:i/>
          <w:sz w:val="30"/>
          <w:szCs w:val="30"/>
        </w:rPr>
        <w:t xml:space="preserve"> </w:t>
      </w:r>
      <w:r w:rsidR="00920C65" w:rsidRPr="00CA12A4">
        <w:rPr>
          <w:rFonts w:ascii="Angsana New" w:hAnsi="Angsana New" w:hint="cs"/>
          <w:i/>
          <w:sz w:val="30"/>
          <w:szCs w:val="30"/>
          <w:cs/>
        </w:rPr>
        <w:t>เป็น</w:t>
      </w:r>
      <w:r w:rsidRPr="00CA12A4">
        <w:rPr>
          <w:rFonts w:ascii="Angsana New" w:hAnsi="Angsana New" w:hint="cs"/>
          <w:i/>
          <w:sz w:val="30"/>
          <w:szCs w:val="30"/>
          <w:cs/>
        </w:rPr>
        <w:t>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1</w:t>
      </w:r>
    </w:p>
    <w:p w14:paraId="5449D44E" w14:textId="6DC91334" w:rsidR="00A64C0F" w:rsidRPr="00CA12A4" w:rsidRDefault="00A64C0F" w:rsidP="00223DB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 w:hint="cs"/>
          <w:i/>
          <w:sz w:val="30"/>
          <w:szCs w:val="30"/>
          <w:cs/>
        </w:rPr>
        <w:t>ข้อมูลระดับ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3 </w:t>
      </w:r>
      <w:r w:rsidRPr="00CA12A4">
        <w:rPr>
          <w:rFonts w:ascii="Angsana New" w:hAnsi="Angsana New" w:hint="cs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F62A255" w14:textId="77777777" w:rsidR="00A64C0F" w:rsidRPr="00CA12A4" w:rsidRDefault="00A64C0F" w:rsidP="002121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4"/>
          <w:szCs w:val="24"/>
        </w:rPr>
      </w:pPr>
    </w:p>
    <w:p w14:paraId="75FA633A" w14:textId="5034C332" w:rsidR="00A64C0F" w:rsidRPr="00CA12A4" w:rsidRDefault="00A64C0F" w:rsidP="0089275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A12A4">
        <w:rPr>
          <w:rFonts w:ascii="Angsana New" w:hAnsi="Angsana New" w:hint="cs"/>
          <w:i/>
          <w:spacing w:val="-14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="0021210B" w:rsidRPr="00CA12A4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1BDABCC" w14:textId="77777777" w:rsidR="00A64C0F" w:rsidRPr="00CA12A4" w:rsidRDefault="00A64C0F" w:rsidP="00920C6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4"/>
          <w:szCs w:val="24"/>
        </w:rPr>
      </w:pPr>
    </w:p>
    <w:p w14:paraId="6795ECD0" w14:textId="44678D90" w:rsidR="00920C65" w:rsidRPr="00CA12A4" w:rsidRDefault="00A64C0F" w:rsidP="008970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  <w:cs/>
        </w:rPr>
      </w:pPr>
      <w:r w:rsidRPr="00CA12A4">
        <w:rPr>
          <w:rFonts w:ascii="Angsana New" w:hAnsi="Angsana New" w:hint="cs"/>
          <w:i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z w:val="30"/>
          <w:szCs w:val="30"/>
          <w:cs/>
        </w:rPr>
        <w:t>ณ</w:t>
      </w:r>
      <w:r w:rsidRPr="00CA12A4">
        <w:rPr>
          <w:rFonts w:ascii="Angsana New" w:hAnsi="Angsana New"/>
          <w:i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i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6DB712B2" w14:textId="60BCAD2A" w:rsidR="00477616" w:rsidRPr="00CA12A4" w:rsidRDefault="00477616" w:rsidP="00897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th-TH" w:eastAsia="x-none"/>
        </w:rPr>
      </w:pPr>
    </w:p>
    <w:p w14:paraId="15A1CC62" w14:textId="400DCC16" w:rsidR="00572AD2" w:rsidRPr="00CA12A4" w:rsidRDefault="00572AD2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42163427" w14:textId="68DB84C5" w:rsidR="005F4904" w:rsidRPr="00CA12A4" w:rsidRDefault="005F4904" w:rsidP="009275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A37AB98" w14:textId="77777777" w:rsidR="005F4904" w:rsidRPr="00CA12A4" w:rsidRDefault="005F4904" w:rsidP="005F490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รายได้จากการขายอสังหาริมทรัพย์</w:t>
      </w:r>
    </w:p>
    <w:p w14:paraId="34BEAB01" w14:textId="77777777" w:rsidR="005F4904" w:rsidRPr="00CA12A4" w:rsidRDefault="005F4904" w:rsidP="005F490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B31577" w14:textId="6EC1F2ED" w:rsidR="005F4904" w:rsidRPr="00CA12A4" w:rsidRDefault="005F4904" w:rsidP="005F49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รายได้</w:t>
      </w:r>
      <w:r w:rsidR="00FC1127" w:rsidRPr="00CA12A4">
        <w:rPr>
          <w:rFonts w:ascii="Angsana New" w:hAnsi="Angsana New" w:hint="cs"/>
          <w:sz w:val="30"/>
          <w:szCs w:val="30"/>
          <w:cs/>
        </w:rPr>
        <w:t>จากการขายอสังหาริมทรัพย์</w:t>
      </w:r>
      <w:r w:rsidRPr="00CA12A4">
        <w:rPr>
          <w:rFonts w:ascii="Angsana New" w:hAnsi="Angsana New" w:hint="cs"/>
          <w:sz w:val="30"/>
          <w:szCs w:val="30"/>
          <w:cs/>
        </w:rPr>
        <w:t>จะรับรู้</w:t>
      </w:r>
      <w:r w:rsidRPr="00CA12A4">
        <w:rPr>
          <w:rFonts w:ascii="Angsana New" w:hAnsi="Angsana New"/>
          <w:sz w:val="30"/>
          <w:szCs w:val="30"/>
          <w:cs/>
        </w:rPr>
        <w:t>เมื่ออำนาจในการควบคุม ความเสี่ยง และผลตอบแทนที่มีนัยสำคัญของ</w:t>
      </w:r>
      <w:r w:rsidRPr="00CA12A4">
        <w:rPr>
          <w:rFonts w:ascii="Angsana New" w:hAnsi="Angsana New" w:hint="cs"/>
          <w:sz w:val="30"/>
          <w:szCs w:val="30"/>
          <w:cs/>
        </w:rPr>
        <w:t>ความเป็นเจ้า</w:t>
      </w:r>
      <w:r w:rsidRPr="00CA12A4">
        <w:rPr>
          <w:rFonts w:ascii="Angsana New" w:hAnsi="Angsana New"/>
          <w:sz w:val="30"/>
          <w:szCs w:val="30"/>
          <w:cs/>
        </w:rPr>
        <w:t>ของ</w:t>
      </w:r>
      <w:r w:rsidRPr="00CA12A4">
        <w:rPr>
          <w:rFonts w:ascii="Angsana New" w:hAnsi="Angsana New" w:hint="cs"/>
          <w:sz w:val="30"/>
          <w:szCs w:val="30"/>
          <w:cs/>
        </w:rPr>
        <w:t>อสังหาริมทรัพย์พัฒนาเพื่อขาย</w:t>
      </w:r>
      <w:r w:rsidRPr="00CA12A4">
        <w:rPr>
          <w:rFonts w:ascii="Angsana New" w:hAnsi="Angsana New"/>
          <w:sz w:val="30"/>
          <w:szCs w:val="30"/>
          <w:cs/>
        </w:rPr>
        <w:t>ถูกโอนให้กับผู้ซื้อในคราวเดียว</w:t>
      </w:r>
      <w:r w:rsidR="008242B9" w:rsidRPr="00CA12A4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ด้วยจำนวนเงินที่สะท้อนถึงสิ่งตอบแทนที่กลุ่มบริษัทคาดว่าจะมีสิทธิได้รับสุทธิจากส่วนลด</w:t>
      </w:r>
    </w:p>
    <w:p w14:paraId="1E4B3061" w14:textId="77777777" w:rsidR="005F4904" w:rsidRPr="00CA12A4" w:rsidRDefault="005F4904" w:rsidP="005F490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58BAAEA" w14:textId="77777777" w:rsidR="005F4904" w:rsidRPr="00CA12A4" w:rsidRDefault="005F4904" w:rsidP="005F4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 xml:space="preserve">เงินมัดจำและเงินงวดของอสังหาริมทรัพย์ที่ขายซึ่งได้รับจากลูกค้าก่อนวันที่รับรู้รายได้แสดงเป็นหนี้สินตามสัญญาในรายการเจ้าหนี้อื่นในงบแสดงฐานะทาง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 หากระยะเวลาของการจัดหาเงินน้อยกว่าหรือเท่ากับ </w:t>
      </w:r>
      <w:r w:rsidRPr="00CA12A4">
        <w:rPr>
          <w:rFonts w:ascii="Angsana New" w:hAnsi="Angsana New" w:hint="cs"/>
          <w:sz w:val="30"/>
          <w:szCs w:val="30"/>
        </w:rPr>
        <w:t xml:space="preserve">12 </w:t>
      </w:r>
      <w:r w:rsidRPr="00CA12A4">
        <w:rPr>
          <w:rFonts w:ascii="Angsana New" w:hAnsi="Angsana New" w:hint="cs"/>
          <w:sz w:val="30"/>
          <w:szCs w:val="30"/>
          <w:cs/>
        </w:rPr>
        <w:t>เดือน</w:t>
      </w:r>
    </w:p>
    <w:p w14:paraId="0167818F" w14:textId="11204897" w:rsidR="002A49C6" w:rsidRPr="00CA12A4" w:rsidRDefault="006020E2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รายได้ค่าเช่าและค่าบริกา</w:t>
      </w:r>
      <w:r w:rsidR="002A49C6" w:rsidRPr="00CA12A4">
        <w:rPr>
          <w:rFonts w:ascii="Angsana New" w:hAnsi="Angsana New" w:hint="cs"/>
          <w:i/>
          <w:iCs/>
          <w:sz w:val="30"/>
          <w:szCs w:val="30"/>
          <w:cs/>
        </w:rPr>
        <w:t>ร</w:t>
      </w:r>
    </w:p>
    <w:p w14:paraId="370BFEE6" w14:textId="77777777" w:rsidR="006020E2" w:rsidRPr="00CA12A4" w:rsidRDefault="006020E2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2715903" w14:textId="390F7ACC" w:rsidR="00364A74" w:rsidRPr="00CA12A4" w:rsidRDefault="006020E2" w:rsidP="00E97B5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รายได้ค่าเช่าและค่าบริการประกอบด้วย รายได้ค่าเช่าและค่าบริการที่เกี่ยวข้องในอสังหาริมทรัพย์เพื่อการลงทุนและรายได้จากธุรกิจการให้บริการอาคารพักอาศัย</w:t>
      </w:r>
    </w:p>
    <w:p w14:paraId="21E6AEF7" w14:textId="77777777" w:rsidR="00690CA5" w:rsidRPr="00CA12A4" w:rsidRDefault="00690CA5" w:rsidP="00E97B5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9DC89D" w14:textId="29DC6875" w:rsidR="00477616" w:rsidRPr="00CA12A4" w:rsidRDefault="006020E2" w:rsidP="004776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รายได้ค่าเช่าที่เกี่ยวข้องในอสังหาริมทรัพย์เพื่อการลงทุนรับรู้ในกำไรหรือขาดทุนโดยวิธีเส้นตรงตลอดอายุสัญญา</w:t>
      </w:r>
      <w:r w:rsidRPr="00CA12A4">
        <w:rPr>
          <w:rFonts w:ascii="Angsana New" w:hAnsi="Angsana New"/>
          <w:spacing w:val="4"/>
          <w:sz w:val="30"/>
          <w:szCs w:val="30"/>
          <w:cs/>
        </w:rPr>
        <w:t>เช่า ค่าใช้จ่ายเริ่มแรกที่เกิดขึ้นเป็นการเฉพาะ</w:t>
      </w:r>
      <w:r w:rsidRPr="00CA12A4">
        <w:rPr>
          <w:rFonts w:ascii="Angsana New" w:hAnsi="Angsana New"/>
          <w:spacing w:val="6"/>
          <w:sz w:val="30"/>
          <w:szCs w:val="30"/>
          <w:cs/>
        </w:rPr>
        <w:t>เพื่อให้เกิดสัญญาเช่ารับรู้เป็นส่วนหนึ่งของค่าเช่าทั้งสิ้นตามสัญญ</w:t>
      </w:r>
      <w:r w:rsidR="00477616" w:rsidRPr="00CA12A4">
        <w:rPr>
          <w:rFonts w:ascii="Angsana New" w:hAnsi="Angsana New" w:hint="cs"/>
          <w:spacing w:val="6"/>
          <w:sz w:val="30"/>
          <w:szCs w:val="30"/>
          <w:cs/>
        </w:rPr>
        <w:t>า</w:t>
      </w:r>
    </w:p>
    <w:p w14:paraId="136992C7" w14:textId="1B39FB61" w:rsidR="006020E2" w:rsidRPr="00CA12A4" w:rsidRDefault="006020E2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 รายได้ที่รับรู้แล้วแต่ยังไม่ถึงกำหนดชำระตามสัญญาเช่าดำเนินงาน</w:t>
      </w:r>
      <w:r w:rsidR="00145A89" w:rsidRPr="00CA12A4">
        <w:rPr>
          <w:rFonts w:ascii="Angsana New" w:hAnsi="Angsana New" w:hint="cs"/>
          <w:sz w:val="30"/>
          <w:szCs w:val="30"/>
          <w:cs/>
        </w:rPr>
        <w:t>บันทึกเป็น</w:t>
      </w:r>
      <w:r w:rsidRPr="00CA12A4">
        <w:rPr>
          <w:rFonts w:ascii="Angsana New" w:hAnsi="Angsana New"/>
          <w:sz w:val="30"/>
          <w:szCs w:val="30"/>
          <w:cs/>
        </w:rPr>
        <w:t xml:space="preserve"> “ลูกหนี้ตามสัญญาเช่าดำเนินงานที่ยังไม่เรียกชำระ</w:t>
      </w:r>
      <w:r w:rsidRPr="00CA12A4">
        <w:rPr>
          <w:rFonts w:ascii="Angsana New" w:hAnsi="Angsana New" w:hint="eastAsia"/>
          <w:sz w:val="30"/>
          <w:szCs w:val="30"/>
          <w:cs/>
        </w:rPr>
        <w:t>”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145A89" w:rsidRPr="00CA12A4">
        <w:rPr>
          <w:rFonts w:ascii="Angsana New" w:hAnsi="Angsana New" w:hint="cs"/>
          <w:sz w:val="30"/>
          <w:szCs w:val="30"/>
          <w:cs/>
        </w:rPr>
        <w:t>ซึ่งแสดงรวมอยู่ในลูกหนี้การค้า</w:t>
      </w:r>
    </w:p>
    <w:p w14:paraId="54308FC5" w14:textId="191324FE" w:rsidR="006020E2" w:rsidRPr="00CA12A4" w:rsidRDefault="006020E2" w:rsidP="005C3C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FFD0C1C" w14:textId="77777777" w:rsidR="00E21BCD" w:rsidRPr="00CA12A4" w:rsidRDefault="00E21BCD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รายได้สิทธิการเช่ารอการตัดบัญชีเป็นรายได้โดยวิธีเส้นตรงตลอดอายุสัญญาเช่า</w:t>
      </w:r>
    </w:p>
    <w:p w14:paraId="360A3F2C" w14:textId="77777777" w:rsidR="00137276" w:rsidRPr="00CA12A4" w:rsidRDefault="00137276" w:rsidP="0047761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32EE3502" w14:textId="77746CCF" w:rsidR="00D83A05" w:rsidRPr="00CA12A4" w:rsidRDefault="00D83A05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รายได้จากธุรกิจโรงแรม</w:t>
      </w:r>
    </w:p>
    <w:p w14:paraId="0E7ED641" w14:textId="77777777" w:rsidR="00D83A05" w:rsidRPr="00CA12A4" w:rsidRDefault="00D83A05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B478AB0" w14:textId="651E0287" w:rsidR="00C03318" w:rsidRPr="00CA12A4" w:rsidRDefault="006020E2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รายได้จากธุรกิจ</w:t>
      </w:r>
      <w:r w:rsidR="00192578" w:rsidRPr="00CA12A4">
        <w:rPr>
          <w:rFonts w:ascii="Angsana New" w:hAnsi="Angsana New" w:hint="cs"/>
          <w:sz w:val="30"/>
          <w:szCs w:val="30"/>
          <w:cs/>
        </w:rPr>
        <w:t>โรงแรม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192578" w:rsidRPr="00CA12A4">
        <w:rPr>
          <w:rFonts w:ascii="Angsana New" w:hAnsi="Angsana New" w:hint="cs"/>
          <w:sz w:val="30"/>
          <w:szCs w:val="30"/>
          <w:cs/>
        </w:rPr>
        <w:t>ประกอบด้วย</w:t>
      </w:r>
      <w:r w:rsidRPr="00CA12A4">
        <w:rPr>
          <w:rFonts w:ascii="Angsana New" w:hAnsi="Angsana New"/>
          <w:sz w:val="30"/>
          <w:szCs w:val="30"/>
          <w:cs/>
        </w:rPr>
        <w:t>ค่าห้อง</w:t>
      </w:r>
      <w:r w:rsidR="00192578" w:rsidRPr="00CA12A4">
        <w:rPr>
          <w:rFonts w:ascii="Angsana New" w:hAnsi="Angsana New" w:hint="cs"/>
          <w:sz w:val="30"/>
          <w:szCs w:val="30"/>
          <w:cs/>
        </w:rPr>
        <w:t>พัก</w:t>
      </w:r>
      <w:r w:rsidRPr="00CA12A4">
        <w:rPr>
          <w:rFonts w:ascii="Angsana New" w:hAnsi="Angsana New"/>
          <w:sz w:val="30"/>
          <w:szCs w:val="30"/>
          <w:cs/>
        </w:rPr>
        <w:t xml:space="preserve">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0872410C" w14:textId="77777777" w:rsidR="00192578" w:rsidRPr="00CA12A4" w:rsidRDefault="00192578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E1B91AF" w14:textId="7CDC975A" w:rsidR="008263B9" w:rsidRPr="00CA12A4" w:rsidRDefault="00C03318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รายได้ค่าบริหารจัดการ</w:t>
      </w:r>
    </w:p>
    <w:p w14:paraId="35A74850" w14:textId="77777777" w:rsidR="002A49C6" w:rsidRPr="00CA12A4" w:rsidRDefault="002A49C6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5121CDC" w14:textId="32A07075" w:rsidR="00C03318" w:rsidRPr="00CA12A4" w:rsidRDefault="00C03318" w:rsidP="002A49C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4DE8D433" w14:textId="77777777" w:rsidR="00597461" w:rsidRPr="00CA12A4" w:rsidRDefault="00597461" w:rsidP="00C61F9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FBE77DA" w14:textId="0D2E8D21" w:rsidR="003B38B6" w:rsidRPr="00CA12A4" w:rsidRDefault="003B38B6" w:rsidP="00C61F9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รายได้จากการลงทุน</w:t>
      </w:r>
    </w:p>
    <w:p w14:paraId="7908E113" w14:textId="77777777" w:rsidR="003B38B6" w:rsidRPr="00CA12A4" w:rsidRDefault="003B38B6" w:rsidP="00C61F9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4AF91E8" w14:textId="77777777" w:rsidR="003B38B6" w:rsidRPr="00CA12A4" w:rsidRDefault="003B38B6" w:rsidP="003B38B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มีสิทธิได้รับเงินปันผล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และดอกเบี้ยรับ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บันทึกในกำไรขาดทุนตามเกณฑ์คงค้าง</w:t>
      </w:r>
    </w:p>
    <w:p w14:paraId="578520F5" w14:textId="2B0D4233" w:rsidR="00E97B59" w:rsidRPr="00CA12A4" w:rsidRDefault="00E97B59" w:rsidP="009E1F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iCs/>
          <w:sz w:val="24"/>
          <w:szCs w:val="24"/>
        </w:rPr>
      </w:pPr>
    </w:p>
    <w:p w14:paraId="62D8C1A1" w14:textId="77777777" w:rsidR="00657BDF" w:rsidRPr="00CA12A4" w:rsidRDefault="00657BDF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ต้นทุนการขายอสังหาริมทรัพย์</w:t>
      </w:r>
    </w:p>
    <w:p w14:paraId="308919F3" w14:textId="77777777" w:rsidR="00863173" w:rsidRPr="00CA12A4" w:rsidRDefault="00863173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6B55EAA" w14:textId="48F152F8" w:rsidR="00657BDF" w:rsidRPr="00CA12A4" w:rsidRDefault="00657BDF" w:rsidP="00657BDF">
      <w:pPr>
        <w:pStyle w:val="BodyText2"/>
        <w:ind w:left="518"/>
        <w:jc w:val="thaiDistribute"/>
      </w:pPr>
      <w:r w:rsidRPr="00CA12A4">
        <w:rPr>
          <w:cs/>
        </w:rPr>
        <w:t>ต้นทุนการขายบ้านพร้อมที่ดินประกอบด้วยต้นทุนที่ดิน ค่าถมที่ดิน ค่าออกแบบ ค่าสาธารณูปโภค ค่าก่อสร้าง ต้นทุนการกู้ยืมและค่าใช้จ่ายอื่นที่เกี่ยวข้อง</w:t>
      </w:r>
    </w:p>
    <w:p w14:paraId="6D08DFEA" w14:textId="77777777" w:rsidR="007B7B13" w:rsidRPr="00CA12A4" w:rsidRDefault="007B7B13" w:rsidP="00657BDF">
      <w:pPr>
        <w:pStyle w:val="BodyText2"/>
        <w:ind w:left="518"/>
        <w:jc w:val="thaiDistribute"/>
        <w:rPr>
          <w:sz w:val="24"/>
          <w:szCs w:val="24"/>
          <w:cs/>
        </w:rPr>
      </w:pPr>
    </w:p>
    <w:p w14:paraId="00BF4757" w14:textId="1AD68C29" w:rsidR="00657BDF" w:rsidRPr="00CA12A4" w:rsidRDefault="00657BDF" w:rsidP="00657BDF">
      <w:pPr>
        <w:pStyle w:val="BodyText2"/>
        <w:ind w:left="518"/>
        <w:jc w:val="thaiDistribute"/>
        <w:rPr>
          <w:cs/>
        </w:rPr>
      </w:pPr>
      <w:r w:rsidRPr="00CA12A4">
        <w:rPr>
          <w:cs/>
        </w:rPr>
        <w:lastRenderedPageBreak/>
        <w:t xml:space="preserve">ในการคำนวณหาต้นทุนการขายบ้านพร้อมที่ดิน บริษัทย่อยได้ทำการแบ่งสรรต้นทุนการพัฒนาทั้งที่คาดว่าจะเกิดขึ้น </w:t>
      </w:r>
      <w:r w:rsidR="00042162" w:rsidRPr="00CA12A4">
        <w:rPr>
          <w:rFonts w:hint="cs"/>
          <w:cs/>
        </w:rPr>
        <w:t>(</w:t>
      </w:r>
      <w:r w:rsidRPr="00CA12A4">
        <w:rPr>
          <w:cs/>
        </w:rPr>
        <w:t>โดยคำนึงถึงต้นทุนที่จะเกิดขึ้นจริงด้วย) ตามเกณฑ์พื้นที่ขาย</w:t>
      </w:r>
    </w:p>
    <w:p w14:paraId="45209831" w14:textId="77777777" w:rsidR="00657BDF" w:rsidRPr="00CA12A4" w:rsidRDefault="00657BDF" w:rsidP="00657BDF">
      <w:pPr>
        <w:pStyle w:val="BodyText2"/>
        <w:ind w:left="518"/>
        <w:jc w:val="thaiDistribute"/>
        <w:rPr>
          <w:sz w:val="24"/>
          <w:szCs w:val="24"/>
          <w:cs/>
        </w:rPr>
      </w:pPr>
    </w:p>
    <w:p w14:paraId="0E7B6380" w14:textId="4111B589" w:rsidR="00657BDF" w:rsidRPr="00CA12A4" w:rsidRDefault="00657BDF" w:rsidP="00657BDF">
      <w:pPr>
        <w:pStyle w:val="BodyText2"/>
        <w:ind w:left="518"/>
        <w:jc w:val="thaiDistribute"/>
      </w:pPr>
      <w:r w:rsidRPr="00CA12A4">
        <w:rPr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5F6E1EB6" w14:textId="77777777" w:rsidR="00C61F93" w:rsidRPr="00CA12A4" w:rsidRDefault="00C61F93" w:rsidP="00657BDF">
      <w:pPr>
        <w:pStyle w:val="BodyText2"/>
        <w:ind w:left="518"/>
        <w:jc w:val="thaiDistribute"/>
        <w:rPr>
          <w:sz w:val="24"/>
          <w:szCs w:val="24"/>
          <w:cs/>
        </w:rPr>
      </w:pPr>
    </w:p>
    <w:p w14:paraId="24EE0473" w14:textId="2D077949" w:rsidR="00D54E7A" w:rsidRPr="00CA12A4" w:rsidRDefault="00CA55F6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476141C7" w14:textId="77777777" w:rsidR="00C61F93" w:rsidRPr="00CA12A4" w:rsidRDefault="00C61F93" w:rsidP="00C61F93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sz w:val="24"/>
          <w:szCs w:val="24"/>
        </w:rPr>
      </w:pPr>
    </w:p>
    <w:p w14:paraId="5A2D7C5A" w14:textId="6DE10C77" w:rsidR="00CA55F6" w:rsidRPr="00CA12A4" w:rsidRDefault="00CA55F6" w:rsidP="00C61F93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</w:t>
      </w:r>
      <w:r w:rsidR="00E13728" w:rsidRPr="00CA12A4">
        <w:rPr>
          <w:rFonts w:ascii="Angsana New" w:hAnsi="Angsana New"/>
          <w:sz w:val="30"/>
          <w:szCs w:val="30"/>
          <w:cs/>
        </w:rPr>
        <w:t>้เวลายาวนานในการจัดหา</w:t>
      </w:r>
      <w:r w:rsidR="007C6E20" w:rsidRPr="00CA12A4">
        <w:rPr>
          <w:rFonts w:ascii="Angsana New" w:hAnsi="Angsana New"/>
          <w:sz w:val="30"/>
          <w:szCs w:val="30"/>
          <w:cs/>
        </w:rPr>
        <w:t>หรือ</w:t>
      </w:r>
      <w:r w:rsidR="00E13728" w:rsidRPr="00CA12A4">
        <w:rPr>
          <w:rFonts w:ascii="Angsana New" w:hAnsi="Angsana New"/>
          <w:sz w:val="30"/>
          <w:szCs w:val="30"/>
          <w:cs/>
        </w:rPr>
        <w:t xml:space="preserve"> ก่อสร้าง</w:t>
      </w:r>
      <w:r w:rsidRPr="00CA12A4">
        <w:rPr>
          <w:rFonts w:ascii="Angsana New" w:hAnsi="Angsana New"/>
          <w:sz w:val="30"/>
          <w:szCs w:val="30"/>
          <w:cs/>
        </w:rPr>
        <w:t xml:space="preserve">สินทรัพย์ดังกล่าวก่อนที่จะนำมาใช้เองหรือเพื่อขาย </w:t>
      </w:r>
    </w:p>
    <w:p w14:paraId="02930A93" w14:textId="2C93ADEB" w:rsidR="007B7B13" w:rsidRPr="00CA12A4" w:rsidRDefault="007B7B13" w:rsidP="00FA1D90">
      <w:pPr>
        <w:pStyle w:val="Heading8"/>
        <w:spacing w:line="240" w:lineRule="atLeast"/>
        <w:ind w:left="518" w:right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620948" w14:textId="77777777" w:rsidR="00572AD2" w:rsidRPr="00CA12A4" w:rsidRDefault="00572AD2" w:rsidP="008970D9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14:paraId="3A0AE7CC" w14:textId="77777777" w:rsidR="00572AD2" w:rsidRPr="00CA12A4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6B5261" w14:textId="77777777" w:rsidR="00572AD2" w:rsidRPr="00CA12A4" w:rsidRDefault="00572AD2" w:rsidP="00572AD2">
      <w:pPr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634421D6" w14:textId="77777777" w:rsidR="00572AD2" w:rsidRPr="00CA12A4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7F1E7C" w14:textId="0882FC76" w:rsidR="00482942" w:rsidRPr="00CA12A4" w:rsidRDefault="00572AD2" w:rsidP="003B718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241BF670" w14:textId="77777777" w:rsidR="007B7B13" w:rsidRPr="00CA12A4" w:rsidRDefault="007B7B13" w:rsidP="003B7184">
      <w:pPr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327EBE94" w14:textId="77777777" w:rsidR="00657BDF" w:rsidRPr="00CA12A4" w:rsidRDefault="00657BDF" w:rsidP="00657BDF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4361F6AD" w14:textId="77777777" w:rsidR="00657BDF" w:rsidRPr="00CA12A4" w:rsidRDefault="00657BDF" w:rsidP="00657BDF">
      <w:pPr>
        <w:ind w:left="540"/>
        <w:rPr>
          <w:rFonts w:ascii="Angsana New" w:hAnsi="Angsana New"/>
          <w:sz w:val="24"/>
          <w:szCs w:val="24"/>
        </w:rPr>
      </w:pPr>
    </w:p>
    <w:p w14:paraId="20412C8E" w14:textId="77777777" w:rsidR="00657BDF" w:rsidRPr="00CA12A4" w:rsidRDefault="00657BDF" w:rsidP="0065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422CE1D3" w14:textId="0B796220" w:rsidR="00FD1C66" w:rsidRPr="00CA12A4" w:rsidRDefault="00FD1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B41B995" w14:textId="7F7EE53A" w:rsidR="00657BDF" w:rsidRPr="00CA12A4" w:rsidRDefault="00657BDF" w:rsidP="00D54E7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3BD00457" w14:textId="58488AA0" w:rsidR="00477616" w:rsidRPr="00CA12A4" w:rsidRDefault="00477616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71FAF9C8" w14:textId="77777777" w:rsidR="00FA1D90" w:rsidRPr="00CA12A4" w:rsidRDefault="00FA1D90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cs/>
        </w:rPr>
      </w:pPr>
    </w:p>
    <w:p w14:paraId="514427DF" w14:textId="77777777" w:rsidR="00572AD2" w:rsidRPr="00CA12A4" w:rsidRDefault="00572AD2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3EBA70E6" w14:textId="77777777" w:rsidR="00572AD2" w:rsidRPr="00CA12A4" w:rsidRDefault="00572AD2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118A0E0F" w14:textId="77777777" w:rsidR="00657BDF" w:rsidRPr="00CA12A4" w:rsidRDefault="00657BDF" w:rsidP="0065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870CE2" w:rsidRPr="00CA12A4">
        <w:rPr>
          <w:rFonts w:hint="cs"/>
          <w:sz w:val="30"/>
          <w:szCs w:val="30"/>
          <w:cs/>
        </w:rPr>
        <w:t>ปี</w:t>
      </w:r>
      <w:r w:rsidRPr="00CA12A4">
        <w:rPr>
          <w:rFonts w:hint="cs"/>
          <w:sz w:val="30"/>
          <w:szCs w:val="30"/>
          <w:cs/>
        </w:rPr>
        <w:t>ปัจจุบันและภาษีเงินได้รอการตัดบัญชี</w:t>
      </w:r>
      <w:r w:rsidRPr="00CA12A4">
        <w:rPr>
          <w:sz w:val="30"/>
          <w:szCs w:val="30"/>
          <w:cs/>
        </w:rPr>
        <w:t xml:space="preserve">  </w:t>
      </w:r>
      <w:r w:rsidRPr="00CA12A4">
        <w:rPr>
          <w:rFonts w:hint="cs"/>
          <w:sz w:val="30"/>
          <w:szCs w:val="30"/>
          <w:cs/>
        </w:rPr>
        <w:t>ภาษีเงินได้ของ</w:t>
      </w:r>
      <w:r w:rsidR="00870CE2" w:rsidRPr="00CA12A4">
        <w:rPr>
          <w:rFonts w:hint="cs"/>
          <w:sz w:val="30"/>
          <w:szCs w:val="30"/>
          <w:cs/>
        </w:rPr>
        <w:t>ปี</w:t>
      </w:r>
      <w:r w:rsidRPr="00CA12A4">
        <w:rPr>
          <w:rFonts w:hint="cs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CA12A4">
        <w:rPr>
          <w:sz w:val="30"/>
          <w:szCs w:val="30"/>
          <w:cs/>
        </w:rPr>
        <w:t xml:space="preserve"> </w:t>
      </w:r>
      <w:r w:rsidRPr="00CA12A4">
        <w:rPr>
          <w:rFonts w:hint="cs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</w:t>
      </w:r>
      <w:r w:rsidRPr="00CA12A4">
        <w:rPr>
          <w:sz w:val="30"/>
          <w:szCs w:val="30"/>
          <w:cs/>
        </w:rPr>
        <w:t xml:space="preserve"> </w:t>
      </w:r>
      <w:r w:rsidRPr="00CA12A4">
        <w:rPr>
          <w:rFonts w:hint="cs"/>
          <w:sz w:val="30"/>
          <w:szCs w:val="30"/>
          <w:cs/>
        </w:rPr>
        <w:t>หรือรายการที่รับรู้โดยตรงในส่วนของผู้ถือหุ้น</w:t>
      </w:r>
      <w:r w:rsidRPr="00CA12A4">
        <w:rPr>
          <w:sz w:val="30"/>
          <w:szCs w:val="30"/>
          <w:cs/>
        </w:rPr>
        <w:t xml:space="preserve"> </w:t>
      </w:r>
      <w:r w:rsidRPr="00CA12A4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84A1B81" w14:textId="77777777" w:rsidR="00572AD2" w:rsidRPr="00CA12A4" w:rsidRDefault="00572AD2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4E0E1DB2" w14:textId="77777777" w:rsidR="00572AD2" w:rsidRPr="00CA12A4" w:rsidRDefault="00572AD2" w:rsidP="00572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  <w:r w:rsidRPr="00CA12A4">
        <w:rPr>
          <w:rFonts w:ascii="Angsana New" w:hAnsi="Angsana New"/>
          <w:sz w:val="30"/>
          <w:szCs w:val="30"/>
          <w:cs/>
        </w:rPr>
        <w:t>ภาษีเงินได้ของ</w:t>
      </w:r>
      <w:r w:rsidR="00870CE2" w:rsidRPr="00CA12A4">
        <w:rPr>
          <w:rFonts w:hint="cs"/>
          <w:sz w:val="30"/>
          <w:szCs w:val="30"/>
          <w:cs/>
        </w:rPr>
        <w:t>ปี</w:t>
      </w:r>
      <w:r w:rsidRPr="00CA12A4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CA12A4">
        <w:rPr>
          <w:rFonts w:ascii="Times New Roman" w:hAnsi="Times New Roman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5A04658" w14:textId="53A77937" w:rsidR="00CA0DCB" w:rsidRPr="00CA12A4" w:rsidRDefault="00CA0DCB" w:rsidP="00897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FE30242" w14:textId="4C341623" w:rsidR="00657BDF" w:rsidRPr="00CA12A4" w:rsidRDefault="00657BDF" w:rsidP="00657BDF">
      <w:pPr>
        <w:pStyle w:val="BodyText"/>
        <w:spacing w:after="0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CA12A4">
        <w:rPr>
          <w:rFonts w:ascii="Angsana New" w:hAnsi="Angsana New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870CE2" w:rsidRPr="00CA12A4">
        <w:rPr>
          <w:rFonts w:ascii="Angsana New" w:hAnsi="Angsana New"/>
          <w:spacing w:val="-2"/>
          <w:sz w:val="30"/>
          <w:szCs w:val="30"/>
          <w:cs/>
        </w:rPr>
        <w:t xml:space="preserve"> บริษัทร่วม 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และการร่วมค้าหากเป็นไปได้ว่าจะไม่มีการกลับรายการในอนาคตอันใกล้ </w:t>
      </w:r>
    </w:p>
    <w:p w14:paraId="05422A7D" w14:textId="77777777" w:rsidR="00042162" w:rsidRPr="00CA12A4" w:rsidRDefault="00042162" w:rsidP="00657BDF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5ACB4C6F" w14:textId="5D64D651" w:rsidR="00572AD2" w:rsidRPr="00CA12A4" w:rsidRDefault="00572AD2" w:rsidP="00C61F9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007EDBF0" w14:textId="77777777" w:rsidR="007B7B13" w:rsidRPr="00CA12A4" w:rsidRDefault="007B7B13" w:rsidP="00C61F93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4401697" w14:textId="77777777" w:rsidR="00572AD2" w:rsidRPr="00CA12A4" w:rsidRDefault="00572AD2" w:rsidP="00572AD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92A04F4" w14:textId="4749C7FB" w:rsidR="00612891" w:rsidRPr="00CA12A4" w:rsidRDefault="00612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DB5BF52" w14:textId="11D15241" w:rsidR="00572AD2" w:rsidRPr="00CA12A4" w:rsidRDefault="00572AD2" w:rsidP="00AF6F4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="00870CE2" w:rsidRPr="00CA12A4">
        <w:rPr>
          <w:rFonts w:hint="cs"/>
          <w:sz w:val="30"/>
          <w:szCs w:val="30"/>
          <w:cs/>
        </w:rPr>
        <w:t>ปี</w:t>
      </w:r>
      <w:r w:rsidRPr="00CA12A4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="00A433DC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กลุ่มบริษัท</w:t>
      </w:r>
      <w:r w:rsidR="006873FE" w:rsidRPr="00CA12A4">
        <w:rPr>
          <w:rFonts w:ascii="Angsana New" w:hAnsi="Angsana New"/>
          <w:sz w:val="30"/>
          <w:szCs w:val="30"/>
          <w:cs/>
        </w:rPr>
        <w:t>ต้อง</w:t>
      </w:r>
      <w:r w:rsidRPr="00CA12A4">
        <w:rPr>
          <w:rFonts w:ascii="Angsana New" w:hAnsi="Angsana New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A433DC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482942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>ผลกระทบจากหลายปัจจัย รวมถึง การตีความทางกฏห</w:t>
      </w:r>
      <w:r w:rsidR="00AF6F4E" w:rsidRPr="00CA12A4">
        <w:rPr>
          <w:rFonts w:ascii="Angsana New" w:hAnsi="Angsana New"/>
          <w:sz w:val="30"/>
          <w:szCs w:val="30"/>
          <w:cs/>
        </w:rPr>
        <w:t>มายภาษี และจากประสบการณ์ในอดีต</w:t>
      </w:r>
      <w:r w:rsidRPr="00CA12A4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482942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870CE2" w:rsidRPr="00CA12A4">
        <w:rPr>
          <w:rFonts w:hint="cs"/>
          <w:sz w:val="30"/>
          <w:szCs w:val="30"/>
          <w:cs/>
        </w:rPr>
        <w:t>ปี</w:t>
      </w:r>
      <w:r w:rsidRPr="00CA12A4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6DF1F418" w14:textId="44A159E8" w:rsidR="00253BB7" w:rsidRPr="00CA12A4" w:rsidRDefault="00253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CA12A4">
        <w:rPr>
          <w:rFonts w:ascii="Angsana New" w:hAnsi="Angsana New"/>
          <w:sz w:val="24"/>
          <w:szCs w:val="24"/>
        </w:rPr>
        <w:br w:type="page"/>
      </w:r>
    </w:p>
    <w:p w14:paraId="3D3B35B3" w14:textId="46EF85EF" w:rsidR="00442ACB" w:rsidRPr="00CA12A4" w:rsidRDefault="00572AD2" w:rsidP="0047761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870CE2" w:rsidRPr="00CA12A4">
        <w:rPr>
          <w:rFonts w:hint="cs"/>
          <w:sz w:val="30"/>
          <w:szCs w:val="30"/>
          <w:cs/>
        </w:rPr>
        <w:t>ปี</w:t>
      </w:r>
      <w:r w:rsidRPr="00CA12A4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="00870CE2" w:rsidRPr="00CA12A4">
        <w:rPr>
          <w:rFonts w:hint="cs"/>
          <w:sz w:val="30"/>
          <w:szCs w:val="30"/>
          <w:cs/>
        </w:rPr>
        <w:t>ปี</w:t>
      </w:r>
      <w:r w:rsidRPr="00CA12A4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870CE2" w:rsidRPr="00CA12A4">
        <w:rPr>
          <w:rFonts w:hint="cs"/>
          <w:sz w:val="30"/>
          <w:szCs w:val="30"/>
          <w:cs/>
        </w:rPr>
        <w:t>ปีปั</w:t>
      </w:r>
      <w:r w:rsidRPr="00CA12A4">
        <w:rPr>
          <w:rFonts w:ascii="Angsana New" w:hAnsi="Angsana New"/>
          <w:sz w:val="30"/>
          <w:szCs w:val="30"/>
          <w:cs/>
        </w:rPr>
        <w:t>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FC56009" w14:textId="77777777" w:rsidR="00137276" w:rsidRPr="00CA12A4" w:rsidRDefault="00137276" w:rsidP="00442ACB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24"/>
          <w:szCs w:val="24"/>
          <w:cs/>
        </w:rPr>
      </w:pPr>
    </w:p>
    <w:p w14:paraId="2387EF24" w14:textId="14EFB573" w:rsidR="00572AD2" w:rsidRPr="00CA12A4" w:rsidRDefault="00CA0DCB" w:rsidP="00442AC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39B1AE2" w14:textId="77777777" w:rsidR="008E4131" w:rsidRPr="00CA12A4" w:rsidRDefault="008E4131" w:rsidP="00442AC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377A3E52" w14:textId="77777777" w:rsidR="00572AD2" w:rsidRPr="00CA12A4" w:rsidRDefault="00572AD2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7B5A462" w14:textId="77777777" w:rsidR="00572AD2" w:rsidRPr="00CA12A4" w:rsidRDefault="00572AD2" w:rsidP="00572A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4"/>
          <w:szCs w:val="24"/>
        </w:rPr>
      </w:pPr>
    </w:p>
    <w:p w14:paraId="344A4F35" w14:textId="101C55F0" w:rsidR="00C61F93" w:rsidRPr="00CA12A4" w:rsidRDefault="00572AD2" w:rsidP="00920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กลุ่มบริษัท</w:t>
      </w:r>
      <w:r w:rsidRPr="00CA12A4">
        <w:rPr>
          <w:rFonts w:hint="cs"/>
          <w:b/>
          <w:sz w:val="30"/>
          <w:szCs w:val="30"/>
          <w:cs/>
        </w:rPr>
        <w:t>แสดงกำไรต่อหุ้นขั้นพื้นฐานสำหรับหุ้นสามัญ</w:t>
      </w:r>
      <w:r w:rsidRPr="00CA12A4">
        <w:rPr>
          <w:b/>
          <w:sz w:val="30"/>
          <w:szCs w:val="30"/>
          <w:cs/>
        </w:rPr>
        <w:t xml:space="preserve"> </w:t>
      </w:r>
      <w:r w:rsidRPr="00CA12A4">
        <w:rPr>
          <w:rFonts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CA12A4">
        <w:rPr>
          <w:b/>
          <w:sz w:val="30"/>
          <w:szCs w:val="30"/>
          <w:cs/>
        </w:rPr>
        <w:t xml:space="preserve"> </w:t>
      </w:r>
      <w:r w:rsidRPr="00CA12A4">
        <w:rPr>
          <w:rFonts w:hint="cs"/>
          <w:b/>
          <w:sz w:val="30"/>
          <w:szCs w:val="30"/>
          <w:cs/>
        </w:rPr>
        <w:t>ด้วยจำนวนหุ้นสามัญถัวเฉลี่ยถ</w:t>
      </w:r>
      <w:r w:rsidR="003E4F2A" w:rsidRPr="00CA12A4">
        <w:rPr>
          <w:rFonts w:hint="cs"/>
          <w:b/>
          <w:sz w:val="30"/>
          <w:szCs w:val="30"/>
          <w:cs/>
        </w:rPr>
        <w:t>่วงน้ำหนักที่ออกจำหน่ายระหว่าง</w:t>
      </w:r>
      <w:r w:rsidR="005F2857" w:rsidRPr="00CA12A4">
        <w:rPr>
          <w:rFonts w:ascii="Angsana New" w:hAnsi="Angsana New"/>
          <w:b/>
          <w:sz w:val="30"/>
          <w:szCs w:val="30"/>
          <w:cs/>
        </w:rPr>
        <w:t>ปี</w:t>
      </w:r>
    </w:p>
    <w:p w14:paraId="404D8243" w14:textId="77777777" w:rsidR="00612BDE" w:rsidRPr="00CA12A4" w:rsidRDefault="00612BDE" w:rsidP="00920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117A7BDD" w14:textId="77777777" w:rsidR="007942AB" w:rsidRPr="00CA12A4" w:rsidRDefault="007942AB" w:rsidP="00936843">
      <w:pPr>
        <w:pStyle w:val="Heading8"/>
        <w:numPr>
          <w:ilvl w:val="1"/>
          <w:numId w:val="20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2EE89D4" w14:textId="77777777" w:rsidR="007942AB" w:rsidRPr="00CA12A4" w:rsidRDefault="007942AB" w:rsidP="00DE4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4"/>
          <w:szCs w:val="24"/>
        </w:rPr>
      </w:pPr>
    </w:p>
    <w:p w14:paraId="342A5ADD" w14:textId="1A6152B2" w:rsidR="007942AB" w:rsidRPr="00CA12A4" w:rsidRDefault="007942AB" w:rsidP="00DE4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EF3D9E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41A69EE" w14:textId="60631782" w:rsidR="00920C65" w:rsidRPr="00CA12A4" w:rsidRDefault="00920C65" w:rsidP="00DE4E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24"/>
          <w:szCs w:val="24"/>
        </w:rPr>
      </w:pPr>
    </w:p>
    <w:p w14:paraId="3E14658D" w14:textId="65342F31" w:rsidR="00442ACB" w:rsidRPr="00CA12A4" w:rsidRDefault="00442ACB" w:rsidP="00936843">
      <w:pPr>
        <w:pStyle w:val="Heading8"/>
        <w:numPr>
          <w:ilvl w:val="1"/>
          <w:numId w:val="20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F88AE76" w14:textId="77777777" w:rsidR="00442ACB" w:rsidRPr="00CA12A4" w:rsidRDefault="00442ACB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355CEC2" w14:textId="5B980270" w:rsidR="00137276" w:rsidRPr="00CA12A4" w:rsidRDefault="00442ACB" w:rsidP="0047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</w:t>
      </w:r>
      <w:r w:rsidR="00C94E0C" w:rsidRPr="00CA12A4">
        <w:rPr>
          <w:rFonts w:ascii="Angsana New" w:hAnsi="Angsana New"/>
          <w:sz w:val="30"/>
          <w:szCs w:val="30"/>
          <w:cs/>
        </w:rPr>
        <w:t>ของกลุ่มบริษัท</w:t>
      </w:r>
      <w:r w:rsidRPr="00CA12A4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รายการที่ไม่สามารถปันส่วนได้ส่วนใหญ่เป็นรายการรายได้อื่น </w:t>
      </w:r>
      <w:r w:rsidR="00AF6384" w:rsidRPr="00CA12A4">
        <w:rPr>
          <w:rFonts w:ascii="Angsana New" w:hAnsi="Angsana New"/>
          <w:color w:val="000000" w:themeColor="text1"/>
          <w:sz w:val="30"/>
          <w:szCs w:val="30"/>
          <w:cs/>
        </w:rPr>
        <w:t>ต้นทุน</w:t>
      </w:r>
      <w:r w:rsidR="00B65CCF" w:rsidRPr="00CA12A4">
        <w:rPr>
          <w:rFonts w:ascii="Angsana New" w:hAnsi="Angsana New"/>
          <w:color w:val="000000" w:themeColor="text1"/>
          <w:sz w:val="30"/>
          <w:szCs w:val="30"/>
          <w:cs/>
        </w:rPr>
        <w:t>ในการจัดจำหน่าย</w:t>
      </w:r>
      <w:r w:rsidR="00F87A71" w:rsidRPr="00CA12A4">
        <w:rPr>
          <w:rFonts w:ascii="Angsana New" w:hAnsi="Angsana New"/>
          <w:color w:val="000000" w:themeColor="text1"/>
          <w:sz w:val="30"/>
          <w:szCs w:val="30"/>
          <w:cs/>
        </w:rPr>
        <w:t>และการบริหาร</w:t>
      </w:r>
      <w:r w:rsidR="00F87A71" w:rsidRPr="00CA12A4">
        <w:rPr>
          <w:rFonts w:ascii="Angsana New" w:hAnsi="Angsana New"/>
          <w:sz w:val="30"/>
          <w:szCs w:val="30"/>
          <w:cs/>
        </w:rPr>
        <w:t xml:space="preserve"> </w:t>
      </w:r>
      <w:r w:rsidR="00A6777F" w:rsidRPr="00CA12A4">
        <w:rPr>
          <w:rFonts w:ascii="Angsana New" w:hAnsi="Angsana New"/>
          <w:sz w:val="30"/>
          <w:szCs w:val="30"/>
          <w:cs/>
        </w:rPr>
        <w:t>ส่วนแบ่งกำไร</w:t>
      </w:r>
      <w:r w:rsidR="008E4131" w:rsidRPr="00CA12A4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CA12A4">
        <w:rPr>
          <w:rFonts w:ascii="Angsana New" w:hAnsi="Angsana New"/>
          <w:sz w:val="30"/>
          <w:szCs w:val="30"/>
          <w:cs/>
        </w:rPr>
        <w:t>จากบริษัทร่วมและการร่วมค้า ต้นทุนทางการเงิน สินทรัพย์และหนี้สินอื่น</w:t>
      </w:r>
    </w:p>
    <w:p w14:paraId="63ADE077" w14:textId="54781DE5" w:rsidR="008970D9" w:rsidRPr="00CA12A4" w:rsidRDefault="008970D9" w:rsidP="0047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24"/>
          <w:szCs w:val="24"/>
        </w:rPr>
      </w:pPr>
    </w:p>
    <w:p w14:paraId="1F1FC3FE" w14:textId="20AEAD09" w:rsidR="00FA1D90" w:rsidRPr="00CA12A4" w:rsidRDefault="00FA1D90" w:rsidP="0047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24"/>
          <w:szCs w:val="24"/>
        </w:rPr>
      </w:pPr>
    </w:p>
    <w:p w14:paraId="1A1C3348" w14:textId="2BFCC490" w:rsidR="001D34D6" w:rsidRPr="00CA12A4" w:rsidRDefault="001D34D6" w:rsidP="001D34D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 xml:space="preserve">ผลกระทบจากการแพร่ระบาดของโรคติดเชื้อโคโรนา </w:t>
      </w:r>
      <w:r w:rsidRPr="00CA12A4">
        <w:rPr>
          <w:rFonts w:ascii="Angsana New" w:hAnsi="Angsana New"/>
          <w:sz w:val="30"/>
          <w:szCs w:val="30"/>
        </w:rPr>
        <w:t>2019 (Covid-19)</w:t>
      </w:r>
    </w:p>
    <w:p w14:paraId="1B0DA42D" w14:textId="77777777" w:rsidR="00085E28" w:rsidRPr="00CA12A4" w:rsidRDefault="00085E28" w:rsidP="00085E2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2FDFF6A" w14:textId="57E163EE" w:rsidR="00612BDE" w:rsidRDefault="0015692E" w:rsidP="00156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692E">
        <w:rPr>
          <w:rFonts w:ascii="Angsana New" w:hAnsi="Angsana New" w:hint="cs"/>
          <w:sz w:val="30"/>
          <w:szCs w:val="30"/>
          <w:cs/>
        </w:rPr>
        <w:t>ในช่วงต้นปี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="008C384E">
        <w:rPr>
          <w:rFonts w:ascii="Angsana New" w:hAnsi="Angsana New"/>
          <w:sz w:val="30"/>
          <w:szCs w:val="30"/>
        </w:rPr>
        <w:t>2563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เกิดการแพร่ระบาดโรคโควิด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="008C384E">
        <w:rPr>
          <w:rFonts w:ascii="Angsana New" w:hAnsi="Angsana New"/>
          <w:sz w:val="30"/>
          <w:szCs w:val="30"/>
        </w:rPr>
        <w:t>19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เช่น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การให้มีระยะห่างทางสังคม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เป็นต้น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ซึ่งส่งผลกระทบอย่างมากต่อระบบเศรษฐกิจโลก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การผลิตการกระจายสินค้าตลอดจนผลการดำเนินงานของหลายกิจการในวงกว้าง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ทั้งนี้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ผู้บริหารมีการติดตามสถานการณ์ดังกล่าวอย่างใกล้ชิด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ในการควบคุมให้มีผลกระทบต่อธุรกิจให้น้อยที่สุดเท่าที่จะเป็นไปได้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ทั้งนี้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ณ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วันที่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="008C384E">
        <w:rPr>
          <w:rFonts w:ascii="Angsana New" w:hAnsi="Angsana New"/>
          <w:sz w:val="30"/>
          <w:szCs w:val="30"/>
        </w:rPr>
        <w:t>30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กันยายน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="008C384E">
        <w:rPr>
          <w:rFonts w:ascii="Angsana New" w:hAnsi="Angsana New"/>
          <w:sz w:val="30"/>
          <w:szCs w:val="30"/>
        </w:rPr>
        <w:t>2563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ทำให้เกิดความไม่แน่นอนในการประมาณการผลกระทบที่คาดว่าจะเกิดขึ้น</w:t>
      </w:r>
      <w:r w:rsidRPr="0015692E">
        <w:rPr>
          <w:rFonts w:ascii="Angsana New" w:hAnsi="Angsana New"/>
          <w:sz w:val="30"/>
          <w:szCs w:val="30"/>
          <w:cs/>
        </w:rPr>
        <w:t xml:space="preserve"> </w:t>
      </w:r>
      <w:r w:rsidRPr="0015692E">
        <w:rPr>
          <w:rFonts w:ascii="Angsana New" w:hAnsi="Angsana New" w:hint="cs"/>
          <w:sz w:val="30"/>
          <w:szCs w:val="30"/>
          <w:cs/>
        </w:rPr>
        <w:t>และอาจมีผลกระทบต่องบการเงินในรอบปีบัญชีถัดไป</w:t>
      </w:r>
    </w:p>
    <w:p w14:paraId="14D4C422" w14:textId="77777777" w:rsidR="0015692E" w:rsidRPr="00CA12A4" w:rsidRDefault="00156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4FF1E68" w14:textId="04FCC12F" w:rsidR="00EC7201" w:rsidRPr="00CA12A4" w:rsidRDefault="0060497F" w:rsidP="001640A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</w:t>
      </w:r>
      <w:r w:rsidR="00FD5786" w:rsidRPr="00CA12A4">
        <w:rPr>
          <w:rFonts w:hint="cs"/>
          <w:sz w:val="30"/>
          <w:szCs w:val="30"/>
          <w:cs/>
        </w:rPr>
        <w:t>และ</w:t>
      </w:r>
      <w:r w:rsidR="00FD5786" w:rsidRPr="00CA12A4">
        <w:rPr>
          <w:rFonts w:ascii="Angsana New" w:hAnsi="Angsana New"/>
          <w:sz w:val="30"/>
          <w:szCs w:val="30"/>
          <w:cs/>
        </w:rPr>
        <w:t>การซื้อส่วนได้เสียที่ไม่มีอำนาจควบคุม</w:t>
      </w:r>
    </w:p>
    <w:p w14:paraId="23258BA9" w14:textId="726B84E5" w:rsidR="0006508B" w:rsidRPr="00CA12A4" w:rsidRDefault="0006508B" w:rsidP="00DE4EB3">
      <w:pPr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4A3E2391" w14:textId="7A6DABFE" w:rsidR="00EC7201" w:rsidRPr="00CA12A4" w:rsidRDefault="00BE461B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300AB" w:rsidRPr="00CA12A4">
        <w:rPr>
          <w:rFonts w:ascii="Angsana New" w:hAnsi="Angsana New"/>
          <w:sz w:val="30"/>
          <w:szCs w:val="30"/>
        </w:rPr>
        <w:t xml:space="preserve">14 </w:t>
      </w:r>
      <w:r w:rsidRPr="00CA12A4">
        <w:rPr>
          <w:rFonts w:ascii="Angsana New" w:hAnsi="Angsana New"/>
          <w:sz w:val="30"/>
          <w:szCs w:val="30"/>
          <w:cs/>
        </w:rPr>
        <w:t xml:space="preserve">สิงหาคม </w:t>
      </w:r>
      <w:r w:rsidR="007300AB" w:rsidRPr="00CA12A4">
        <w:rPr>
          <w:rFonts w:ascii="Angsana New" w:hAnsi="Angsana New"/>
          <w:sz w:val="30"/>
          <w:szCs w:val="30"/>
        </w:rPr>
        <w:t>2562</w:t>
      </w:r>
      <w:r w:rsidRPr="00CA12A4">
        <w:rPr>
          <w:rFonts w:ascii="Angsana New" w:hAnsi="Angsana New"/>
          <w:sz w:val="30"/>
          <w:szCs w:val="30"/>
          <w:cs/>
        </w:rPr>
        <w:t xml:space="preserve"> บริษัทได้ชำระค่าหุ้นสามัญที่ได้จากการทำคำเสนอซื้อหลักทรัพย์ของ บริษัท แผ่นดินทอง พร็อพเพอร์ตี้ ดีเวลลอปเม้นท์ จำกัด (มหาชน) “</w:t>
      </w:r>
      <w:r w:rsidRPr="00CA12A4">
        <w:rPr>
          <w:rFonts w:ascii="Angsana New" w:hAnsi="Angsana New"/>
          <w:sz w:val="30"/>
          <w:szCs w:val="30"/>
        </w:rPr>
        <w:t xml:space="preserve">GOLD” </w:t>
      </w:r>
      <w:r w:rsidRPr="00CA12A4">
        <w:rPr>
          <w:rFonts w:ascii="Angsana New" w:hAnsi="Angsana New"/>
          <w:sz w:val="30"/>
          <w:szCs w:val="30"/>
          <w:cs/>
        </w:rPr>
        <w:t xml:space="preserve">เป็นจำนวนหุ้นสามัญ </w:t>
      </w:r>
      <w:r w:rsidR="00EE0693" w:rsidRPr="00CA12A4">
        <w:rPr>
          <w:rFonts w:ascii="Angsana New" w:hAnsi="Angsana New"/>
          <w:sz w:val="30"/>
          <w:szCs w:val="30"/>
        </w:rPr>
        <w:t>2,195.90</w:t>
      </w:r>
      <w:r w:rsidRPr="00CA12A4">
        <w:rPr>
          <w:rFonts w:ascii="Angsana New" w:hAnsi="Angsana New"/>
          <w:sz w:val="30"/>
          <w:szCs w:val="30"/>
          <w:cs/>
        </w:rPr>
        <w:t xml:space="preserve"> ล้านหุ้น โดยราคาเสนอ</w:t>
      </w:r>
      <w:r w:rsidR="00821F75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ซื้อหุ้นละ </w:t>
      </w:r>
      <w:r w:rsidR="00EE0693" w:rsidRPr="00CA12A4">
        <w:rPr>
          <w:rFonts w:ascii="Angsana New" w:hAnsi="Angsana New"/>
          <w:sz w:val="30"/>
          <w:szCs w:val="30"/>
        </w:rPr>
        <w:t>8.50</w:t>
      </w:r>
      <w:r w:rsidRPr="00CA12A4">
        <w:rPr>
          <w:rFonts w:ascii="Angsana New" w:hAnsi="Angsana New"/>
          <w:sz w:val="30"/>
          <w:szCs w:val="30"/>
          <w:cs/>
        </w:rPr>
        <w:t xml:space="preserve"> บาทต่อหุ้น รวมเป็นเงินทั้งสิน </w:t>
      </w:r>
      <w:r w:rsidR="00EE0693" w:rsidRPr="00CA12A4">
        <w:rPr>
          <w:rFonts w:ascii="Angsana New" w:hAnsi="Angsana New"/>
          <w:sz w:val="30"/>
          <w:szCs w:val="30"/>
        </w:rPr>
        <w:t>18,655.14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ซึ่งคิดเป็นร้อยละ </w:t>
      </w:r>
      <w:r w:rsidR="00EE0693" w:rsidRPr="00CA12A4">
        <w:rPr>
          <w:rFonts w:ascii="Angsana New" w:hAnsi="Angsana New"/>
          <w:sz w:val="30"/>
          <w:szCs w:val="30"/>
        </w:rPr>
        <w:t>94.50</w:t>
      </w:r>
      <w:r w:rsidRPr="00CA12A4">
        <w:rPr>
          <w:rFonts w:ascii="Angsana New" w:hAnsi="Angsana New"/>
          <w:sz w:val="30"/>
          <w:szCs w:val="30"/>
          <w:cs/>
        </w:rPr>
        <w:t xml:space="preserve"> จากหุ้นสามัญที่ทำคำ</w:t>
      </w:r>
      <w:r w:rsidR="00821F75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เสนอซื้อทั้งหมดจำนวน </w:t>
      </w:r>
      <w:r w:rsidR="00EE0693" w:rsidRPr="00CA12A4">
        <w:rPr>
          <w:rFonts w:ascii="Angsana New" w:hAnsi="Angsana New"/>
          <w:sz w:val="30"/>
          <w:szCs w:val="30"/>
        </w:rPr>
        <w:t>2,323.72</w:t>
      </w:r>
      <w:r w:rsidRPr="00CA12A4">
        <w:rPr>
          <w:rFonts w:ascii="Angsana New" w:hAnsi="Angsana New"/>
          <w:sz w:val="30"/>
          <w:szCs w:val="30"/>
          <w:cs/>
        </w:rPr>
        <w:t xml:space="preserve"> ล้านหุ้น โดยมาจาก ผู้ถือหุ้น</w:t>
      </w:r>
      <w:r w:rsidR="009C1C24" w:rsidRPr="00CA12A4">
        <w:rPr>
          <w:rFonts w:ascii="Angsana New" w:hAnsi="Angsana New"/>
          <w:sz w:val="30"/>
          <w:szCs w:val="30"/>
          <w:cs/>
        </w:rPr>
        <w:t>รายใหญ่</w:t>
      </w:r>
      <w:r w:rsidRPr="00CA12A4">
        <w:rPr>
          <w:rFonts w:ascii="Angsana New" w:hAnsi="Angsana New"/>
          <w:sz w:val="30"/>
          <w:szCs w:val="30"/>
          <w:cs/>
        </w:rPr>
        <w:t xml:space="preserve">เดิมของ </w:t>
      </w:r>
      <w:r w:rsidRPr="00CA12A4">
        <w:rPr>
          <w:rFonts w:ascii="Angsana New" w:hAnsi="Angsana New"/>
          <w:sz w:val="30"/>
          <w:szCs w:val="30"/>
        </w:rPr>
        <w:t xml:space="preserve">GOLD </w:t>
      </w:r>
      <w:r w:rsidRPr="00CA12A4">
        <w:rPr>
          <w:rFonts w:ascii="Angsana New" w:hAnsi="Angsana New"/>
          <w:sz w:val="30"/>
          <w:szCs w:val="30"/>
          <w:cs/>
        </w:rPr>
        <w:t xml:space="preserve">สองรายคิดเป็นร้อยละ </w:t>
      </w:r>
      <w:r w:rsidR="00EE0693" w:rsidRPr="00CA12A4">
        <w:rPr>
          <w:rFonts w:ascii="Angsana New" w:hAnsi="Angsana New"/>
          <w:sz w:val="30"/>
          <w:szCs w:val="30"/>
        </w:rPr>
        <w:t>79.20</w:t>
      </w:r>
      <w:r w:rsidR="00821F75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ของหุ้นสามัญที่ทำคำเสนอซื้อทั้งหมด รวมทั้งสิ้น </w:t>
      </w:r>
      <w:r w:rsidR="00EE0693" w:rsidRPr="00CA12A4">
        <w:rPr>
          <w:rFonts w:ascii="Angsana New" w:hAnsi="Angsana New"/>
          <w:sz w:val="30"/>
          <w:szCs w:val="30"/>
        </w:rPr>
        <w:t>15,644.02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ซึ่งประกอบด้วยบริษัท ยูนิเวนเจอร์ จำกัด</w:t>
      </w:r>
      <w:r w:rsidR="00821F75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>(มหาชน) “</w:t>
      </w:r>
      <w:r w:rsidRPr="00CA12A4">
        <w:rPr>
          <w:rFonts w:ascii="Angsana New" w:hAnsi="Angsana New"/>
          <w:sz w:val="30"/>
          <w:szCs w:val="30"/>
        </w:rPr>
        <w:t xml:space="preserve">UV” </w:t>
      </w:r>
      <w:r w:rsidRPr="00CA12A4">
        <w:rPr>
          <w:rFonts w:ascii="Angsana New" w:hAnsi="Angsana New"/>
          <w:sz w:val="30"/>
          <w:szCs w:val="30"/>
          <w:cs/>
        </w:rPr>
        <w:t xml:space="preserve">ซึ่งถือหุ้นอยู่ใน </w:t>
      </w:r>
      <w:r w:rsidRPr="00CA12A4">
        <w:rPr>
          <w:rFonts w:ascii="Angsana New" w:hAnsi="Angsana New"/>
          <w:sz w:val="30"/>
          <w:szCs w:val="30"/>
        </w:rPr>
        <w:t xml:space="preserve">GOLD </w:t>
      </w:r>
      <w:r w:rsidRPr="00CA12A4">
        <w:rPr>
          <w:rFonts w:ascii="Angsana New" w:hAnsi="Angsana New"/>
          <w:sz w:val="30"/>
          <w:szCs w:val="30"/>
          <w:cs/>
        </w:rPr>
        <w:t xml:space="preserve">จำนวน </w:t>
      </w:r>
      <w:r w:rsidR="00EE0693" w:rsidRPr="00CA12A4">
        <w:rPr>
          <w:rFonts w:ascii="Angsana New" w:hAnsi="Angsana New"/>
          <w:sz w:val="30"/>
          <w:szCs w:val="30"/>
        </w:rPr>
        <w:t>912.83</w:t>
      </w:r>
      <w:r w:rsidRPr="00CA12A4">
        <w:rPr>
          <w:rFonts w:ascii="Angsana New" w:hAnsi="Angsana New"/>
          <w:sz w:val="30"/>
          <w:szCs w:val="30"/>
          <w:cs/>
        </w:rPr>
        <w:t xml:space="preserve"> ล้านหุ้น คิดเป็นร้อยละ </w:t>
      </w:r>
      <w:r w:rsidR="00EE0693" w:rsidRPr="00CA12A4">
        <w:rPr>
          <w:rFonts w:ascii="Angsana New" w:hAnsi="Angsana New"/>
          <w:sz w:val="30"/>
          <w:szCs w:val="30"/>
        </w:rPr>
        <w:t>39.28</w:t>
      </w:r>
      <w:r w:rsidRPr="00CA12A4">
        <w:rPr>
          <w:rFonts w:ascii="Angsana New" w:hAnsi="Angsana New"/>
          <w:sz w:val="30"/>
          <w:szCs w:val="30"/>
          <w:cs/>
        </w:rPr>
        <w:t xml:space="preserve"> ของหุ้นสามัญที่ทำคำเสนอซื้อ</w:t>
      </w:r>
      <w:r w:rsidR="00821F75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ทั้งหมดรวมเป็นเงิน </w:t>
      </w:r>
      <w:r w:rsidR="00EE0693" w:rsidRPr="00CA12A4">
        <w:rPr>
          <w:rFonts w:ascii="Angsana New" w:hAnsi="Angsana New"/>
          <w:sz w:val="30"/>
          <w:szCs w:val="30"/>
        </w:rPr>
        <w:t>7,759.05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ล้านบาทและบริษัท เฟรเซอร์ส พร็อพเพอร์ตี้ โฮลดิ้งส์ (ประเทศไทย) จำกัด (“</w:t>
      </w:r>
      <w:r w:rsidRPr="00CA12A4">
        <w:rPr>
          <w:rFonts w:ascii="Angsana New" w:hAnsi="Angsana New"/>
          <w:sz w:val="30"/>
          <w:szCs w:val="30"/>
        </w:rPr>
        <w:t>FPHT”)</w:t>
      </w:r>
      <w:r w:rsidR="00821F75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ซึ่งถือหุ้นอยู่ใน </w:t>
      </w:r>
      <w:r w:rsidRPr="00CA12A4">
        <w:rPr>
          <w:rFonts w:ascii="Angsana New" w:hAnsi="Angsana New"/>
          <w:sz w:val="30"/>
          <w:szCs w:val="30"/>
        </w:rPr>
        <w:t xml:space="preserve">GOLD </w:t>
      </w:r>
      <w:r w:rsidRPr="00CA12A4">
        <w:rPr>
          <w:rFonts w:ascii="Angsana New" w:hAnsi="Angsana New"/>
          <w:sz w:val="30"/>
          <w:szCs w:val="30"/>
          <w:cs/>
        </w:rPr>
        <w:t xml:space="preserve">จำนวน </w:t>
      </w:r>
      <w:r w:rsidR="00EE0693" w:rsidRPr="00CA12A4">
        <w:rPr>
          <w:rFonts w:ascii="Angsana New" w:hAnsi="Angsana New"/>
          <w:sz w:val="30"/>
          <w:szCs w:val="30"/>
        </w:rPr>
        <w:t>927.64</w:t>
      </w:r>
      <w:r w:rsidRPr="00CA12A4">
        <w:rPr>
          <w:rFonts w:ascii="Angsana New" w:hAnsi="Angsana New"/>
          <w:sz w:val="30"/>
          <w:szCs w:val="30"/>
          <w:cs/>
        </w:rPr>
        <w:t xml:space="preserve"> ล้านหุ้น คิดเป็นร้อยละ 39.92 ของหุ้นสามัญที่ทำคำเสนอซื้อทั้งหมด รวมเป็นเงิน </w:t>
      </w:r>
      <w:r w:rsidR="00EE0693" w:rsidRPr="00CA12A4">
        <w:rPr>
          <w:rFonts w:ascii="Angsana New" w:hAnsi="Angsana New"/>
          <w:sz w:val="30"/>
          <w:szCs w:val="30"/>
        </w:rPr>
        <w:t>7,884.97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ทั้งนี้ ผู้ถือหุ้นรายใหญ่ทั้งสองรายข้างต้นและบริษัท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ดังนั้นกลุ่มบริษัทได้มาซึ่งอำนาจควบคุมในเงินลงทุนใน </w:t>
      </w:r>
      <w:r w:rsidRPr="00CA12A4">
        <w:rPr>
          <w:rFonts w:ascii="Angsana New" w:hAnsi="Angsana New"/>
          <w:sz w:val="30"/>
          <w:szCs w:val="30"/>
        </w:rPr>
        <w:t xml:space="preserve">GOLD </w:t>
      </w:r>
      <w:r w:rsidRPr="00CA12A4">
        <w:rPr>
          <w:rFonts w:ascii="Angsana New" w:hAnsi="Angsana New"/>
          <w:sz w:val="30"/>
          <w:szCs w:val="30"/>
          <w:cs/>
        </w:rPr>
        <w:t xml:space="preserve">ณ วันที่ซื้อธุรกิจ และงบการเงินรวมได้ถูกจัดทำขึ้นภายใต้เกณฑ์การรวมธุรกิจของกิจการภายใต้การควบคุมเดียวกัน (หมายเหตุข้อ </w:t>
      </w:r>
      <w:r w:rsidR="00EE0693" w:rsidRPr="00CA12A4">
        <w:rPr>
          <w:rFonts w:ascii="Angsana New" w:hAnsi="Angsana New"/>
          <w:sz w:val="30"/>
          <w:szCs w:val="30"/>
        </w:rPr>
        <w:t>5</w:t>
      </w:r>
      <w:r w:rsidR="00F17176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(ก)) ส่วนที่เหลือเป็นการซื้อหุ้นจากบุคคลภายนอกจำนวน </w:t>
      </w:r>
      <w:r w:rsidR="00EE0693" w:rsidRPr="00CA12A4">
        <w:rPr>
          <w:rFonts w:ascii="Angsana New" w:hAnsi="Angsana New"/>
          <w:sz w:val="30"/>
          <w:szCs w:val="30"/>
        </w:rPr>
        <w:t>355.43</w:t>
      </w:r>
      <w:r w:rsidRPr="00CA12A4">
        <w:rPr>
          <w:rFonts w:ascii="Angsana New" w:hAnsi="Angsana New"/>
          <w:sz w:val="30"/>
          <w:szCs w:val="30"/>
          <w:cs/>
        </w:rPr>
        <w:t xml:space="preserve"> ล้านหุ้น หรือคิดเป็นร้อยละ </w:t>
      </w:r>
      <w:r w:rsidR="00EE0693" w:rsidRPr="00CA12A4">
        <w:rPr>
          <w:rFonts w:ascii="Angsana New" w:hAnsi="Angsana New"/>
          <w:sz w:val="30"/>
          <w:szCs w:val="30"/>
        </w:rPr>
        <w:t>15.30</w:t>
      </w:r>
      <w:r w:rsidRPr="00CA12A4">
        <w:rPr>
          <w:rFonts w:ascii="Angsana New" w:hAnsi="Angsana New"/>
          <w:sz w:val="30"/>
          <w:szCs w:val="30"/>
          <w:cs/>
        </w:rPr>
        <w:t xml:space="preserve"> ของจำนวนหุ้นสามัญที่ทำคำเสนอซื้อหมด</w:t>
      </w:r>
      <w:r w:rsidR="00821F75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="00EE0693" w:rsidRPr="00CA12A4">
        <w:rPr>
          <w:rFonts w:ascii="Angsana New" w:hAnsi="Angsana New"/>
          <w:sz w:val="30"/>
          <w:szCs w:val="30"/>
        </w:rPr>
        <w:t>3,021.12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(หมายเหตุข้อ </w:t>
      </w:r>
      <w:r w:rsidR="00EE0693" w:rsidRPr="00CA12A4">
        <w:rPr>
          <w:rFonts w:ascii="Angsana New" w:hAnsi="Angsana New"/>
          <w:sz w:val="30"/>
          <w:szCs w:val="30"/>
        </w:rPr>
        <w:t xml:space="preserve">5 </w:t>
      </w:r>
      <w:r w:rsidRPr="00CA12A4">
        <w:rPr>
          <w:rFonts w:ascii="Angsana New" w:hAnsi="Angsana New"/>
          <w:sz w:val="30"/>
          <w:szCs w:val="30"/>
          <w:cs/>
        </w:rPr>
        <w:t>(ข))</w:t>
      </w:r>
    </w:p>
    <w:p w14:paraId="2D206606" w14:textId="70234AAE" w:rsidR="00137276" w:rsidRPr="00CA12A4" w:rsidRDefault="00137276" w:rsidP="00E9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14F4F065" w14:textId="13B71DD9" w:rsidR="00FA1D90" w:rsidRPr="00CA12A4" w:rsidRDefault="00FA1D90" w:rsidP="00E9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7300C86C" w14:textId="4174F94F" w:rsidR="00FA1D90" w:rsidRDefault="00FA1D90" w:rsidP="00E9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F8D24F0" w14:textId="24CEF1D7" w:rsidR="0015692E" w:rsidRDefault="0015692E" w:rsidP="00E9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220991A" w14:textId="77777777" w:rsidR="0015692E" w:rsidRPr="00CA12A4" w:rsidRDefault="0015692E" w:rsidP="00E9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135F296" w14:textId="6DA85D47" w:rsidR="00FA1D90" w:rsidRPr="00CA12A4" w:rsidRDefault="00FA1D90" w:rsidP="00E9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F0F4CC6" w14:textId="39013BFF" w:rsidR="00FA1D90" w:rsidRPr="00CA12A4" w:rsidRDefault="00FA1D90" w:rsidP="00E9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7F67670C" w14:textId="77777777" w:rsidR="00FA1D90" w:rsidRPr="00CA12A4" w:rsidRDefault="00FA1D90" w:rsidP="00E9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6D351994" w14:textId="379DC77C" w:rsidR="0024577A" w:rsidRPr="00CA12A4" w:rsidRDefault="0024577A" w:rsidP="00936843">
      <w:pPr>
        <w:pStyle w:val="ListParagraph"/>
        <w:numPr>
          <w:ilvl w:val="0"/>
          <w:numId w:val="3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720"/>
        </w:tabs>
        <w:ind w:left="0" w:right="-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การซื้อส่วนได้เสียที่เป็นการรวมธุรกิจภายใต้การควบคุมเดียวกัน</w:t>
      </w:r>
    </w:p>
    <w:p w14:paraId="7FED89C8" w14:textId="77777777" w:rsidR="00C2144E" w:rsidRPr="00CA12A4" w:rsidRDefault="00C2144E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DDCEC0F" w14:textId="64F4BB05" w:rsidR="00C2144E" w:rsidRPr="00CA12A4" w:rsidRDefault="00C2144E" w:rsidP="00A60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หุ้นที่ได้รับจากการทำคำเสนอซื้อจำนวนร้อยละ </w:t>
      </w:r>
      <w:r w:rsidR="00011546" w:rsidRPr="00CA12A4">
        <w:rPr>
          <w:rFonts w:ascii="Angsana New" w:hAnsi="Angsana New"/>
          <w:sz w:val="30"/>
          <w:szCs w:val="30"/>
        </w:rPr>
        <w:t>79.20</w:t>
      </w:r>
      <w:r w:rsidRPr="00CA12A4">
        <w:rPr>
          <w:rFonts w:ascii="Angsana New" w:hAnsi="Angsana New"/>
          <w:sz w:val="30"/>
          <w:szCs w:val="30"/>
          <w:cs/>
        </w:rPr>
        <w:t xml:space="preserve"> จาก </w:t>
      </w:r>
      <w:r w:rsidRPr="00CA12A4">
        <w:rPr>
          <w:rFonts w:ascii="Angsana New" w:hAnsi="Angsana New"/>
          <w:sz w:val="30"/>
          <w:szCs w:val="30"/>
        </w:rPr>
        <w:t xml:space="preserve">UV </w:t>
      </w:r>
      <w:r w:rsidRPr="00CA12A4">
        <w:rPr>
          <w:rFonts w:ascii="Angsana New" w:hAnsi="Angsana New"/>
          <w:sz w:val="30"/>
          <w:szCs w:val="30"/>
          <w:cs/>
        </w:rPr>
        <w:t xml:space="preserve">และ </w:t>
      </w:r>
      <w:r w:rsidRPr="00CA12A4">
        <w:rPr>
          <w:rFonts w:ascii="Angsana New" w:hAnsi="Angsana New"/>
          <w:sz w:val="30"/>
          <w:szCs w:val="30"/>
        </w:rPr>
        <w:t xml:space="preserve">FPHT </w:t>
      </w:r>
      <w:r w:rsidRPr="00CA12A4">
        <w:rPr>
          <w:rFonts w:ascii="Angsana New" w:hAnsi="Angsana New"/>
          <w:sz w:val="30"/>
          <w:szCs w:val="30"/>
          <w:cs/>
        </w:rPr>
        <w:t>ถูกบันทึกด้วยมูลค่าตามบัญชี ตามวิธีเสมือนว่าเป็นการรวมส่วนได้เสีย (</w:t>
      </w:r>
      <w:r w:rsidRPr="00CA12A4">
        <w:rPr>
          <w:rFonts w:ascii="Angsana New" w:hAnsi="Angsana New"/>
          <w:sz w:val="30"/>
          <w:szCs w:val="30"/>
        </w:rPr>
        <w:t xml:space="preserve">similar to pooling of interests) </w:t>
      </w:r>
      <w:r w:rsidRPr="00CA12A4">
        <w:rPr>
          <w:rFonts w:ascii="Angsana New" w:hAnsi="Angsana New"/>
          <w:sz w:val="30"/>
          <w:szCs w:val="30"/>
          <w:cs/>
        </w:rPr>
        <w:t xml:space="preserve">ซึ่งสะท้อนเนื้อหาทางเศรษฐกิจของบริษัทและ </w:t>
      </w:r>
      <w:r w:rsidRPr="00CA12A4">
        <w:rPr>
          <w:rFonts w:ascii="Angsana New" w:hAnsi="Angsana New"/>
          <w:sz w:val="30"/>
          <w:szCs w:val="30"/>
        </w:rPr>
        <w:t xml:space="preserve">GOLD </w:t>
      </w:r>
      <w:r w:rsidRPr="00CA12A4">
        <w:rPr>
          <w:rFonts w:ascii="Angsana New" w:hAnsi="Angsana New"/>
          <w:sz w:val="30"/>
          <w:szCs w:val="30"/>
          <w:cs/>
        </w:rPr>
        <w:t xml:space="preserve">เสมือนว่าได้ดำเนินธุรกิจเป็นหน่วยเศรษฐกิจเดียวกัน ตั้งแต่วันที่ </w:t>
      </w:r>
      <w:r w:rsidR="00011546" w:rsidRPr="00CA12A4">
        <w:rPr>
          <w:rFonts w:ascii="Angsana New" w:hAnsi="Angsana New"/>
          <w:sz w:val="30"/>
          <w:szCs w:val="30"/>
        </w:rPr>
        <w:t>1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011546" w:rsidRPr="00CA12A4">
        <w:rPr>
          <w:rFonts w:ascii="Angsana New" w:hAnsi="Angsana New" w:hint="cs"/>
          <w:sz w:val="30"/>
          <w:szCs w:val="30"/>
          <w:cs/>
        </w:rPr>
        <w:t>ตุลาคม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011546" w:rsidRPr="00CA12A4">
        <w:rPr>
          <w:rFonts w:ascii="Angsana New" w:hAnsi="Angsana New"/>
          <w:sz w:val="30"/>
          <w:szCs w:val="30"/>
        </w:rPr>
        <w:t>2561</w:t>
      </w:r>
      <w:r w:rsidRPr="00CA12A4">
        <w:rPr>
          <w:rFonts w:ascii="Angsana New" w:hAnsi="Angsana New"/>
          <w:sz w:val="30"/>
          <w:szCs w:val="30"/>
          <w:cs/>
        </w:rPr>
        <w:t xml:space="preserve"> เพื่อประโยชน์ในการเปรียบเทียบ ถึงแม้ว่าความสัมพันธ์ทางกฎหมายของบริษัทกับ </w:t>
      </w:r>
      <w:r w:rsidRPr="00CA12A4">
        <w:rPr>
          <w:rFonts w:ascii="Angsana New" w:hAnsi="Angsana New"/>
          <w:sz w:val="30"/>
          <w:szCs w:val="30"/>
        </w:rPr>
        <w:t xml:space="preserve">GOLD </w:t>
      </w:r>
      <w:r w:rsidRPr="00CA12A4">
        <w:rPr>
          <w:rFonts w:ascii="Angsana New" w:hAnsi="Angsana New"/>
          <w:sz w:val="30"/>
          <w:szCs w:val="30"/>
          <w:cs/>
        </w:rPr>
        <w:t xml:space="preserve">จะเกิดขึ้นภายหลังวันที่ </w:t>
      </w:r>
      <w:r w:rsidR="00011546" w:rsidRPr="00CA12A4">
        <w:rPr>
          <w:rFonts w:ascii="Angsana New" w:hAnsi="Angsana New"/>
          <w:sz w:val="30"/>
          <w:szCs w:val="30"/>
        </w:rPr>
        <w:t>1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011546" w:rsidRPr="00CA12A4">
        <w:rPr>
          <w:rFonts w:ascii="Angsana New" w:hAnsi="Angsana New" w:hint="cs"/>
          <w:sz w:val="30"/>
          <w:szCs w:val="30"/>
          <w:cs/>
        </w:rPr>
        <w:t>ตุลาคม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011546" w:rsidRPr="00CA12A4">
        <w:rPr>
          <w:rFonts w:ascii="Angsana New" w:hAnsi="Angsana New"/>
          <w:sz w:val="30"/>
          <w:szCs w:val="30"/>
        </w:rPr>
        <w:t>2561</w:t>
      </w:r>
      <w:r w:rsidRPr="00CA12A4">
        <w:rPr>
          <w:rFonts w:ascii="Angsana New" w:hAnsi="Angsana New"/>
          <w:sz w:val="30"/>
          <w:szCs w:val="30"/>
          <w:cs/>
        </w:rPr>
        <w:t xml:space="preserve"> บริษัทได้นำเสนองบแสดงฐานะการเงินรวม ณ วันที</w:t>
      </w:r>
      <w:r w:rsidR="005B2CDE" w:rsidRPr="00CA12A4">
        <w:rPr>
          <w:rFonts w:ascii="Angsana New" w:hAnsi="Angsana New" w:hint="cs"/>
          <w:sz w:val="30"/>
          <w:szCs w:val="30"/>
          <w:cs/>
        </w:rPr>
        <w:t>่</w:t>
      </w:r>
      <w:r w:rsidR="00B8691C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="00020D4A" w:rsidRPr="00CA12A4">
        <w:rPr>
          <w:rFonts w:ascii="Angsana New" w:hAnsi="Angsana New"/>
          <w:sz w:val="30"/>
          <w:szCs w:val="30"/>
        </w:rPr>
        <w:t>30</w:t>
      </w:r>
      <w:r w:rsidRPr="00CA12A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20D4A" w:rsidRPr="00CA12A4">
        <w:rPr>
          <w:rFonts w:ascii="Angsana New" w:hAnsi="Angsana New"/>
          <w:sz w:val="30"/>
          <w:szCs w:val="30"/>
        </w:rPr>
        <w:t>2562</w:t>
      </w:r>
      <w:r w:rsidRPr="00CA12A4">
        <w:rPr>
          <w:rFonts w:ascii="Angsana New" w:hAnsi="Angsana New"/>
          <w:sz w:val="30"/>
          <w:szCs w:val="30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 และงบกระแสเงินสดรวม</w:t>
      </w:r>
      <w:r w:rsidR="00EC7852" w:rsidRPr="00CA12A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020D4A" w:rsidRPr="00CA12A4">
        <w:rPr>
          <w:rFonts w:ascii="Angsana New" w:hAnsi="Angsana New"/>
          <w:sz w:val="30"/>
          <w:szCs w:val="30"/>
        </w:rPr>
        <w:t>30</w:t>
      </w:r>
      <w:r w:rsidR="00EC7852" w:rsidRPr="00CA12A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20D4A" w:rsidRPr="00CA12A4">
        <w:rPr>
          <w:rFonts w:ascii="Angsana New" w:hAnsi="Angsana New"/>
          <w:sz w:val="30"/>
          <w:szCs w:val="30"/>
        </w:rPr>
        <w:t>256</w:t>
      </w:r>
      <w:r w:rsidR="005B2CDE" w:rsidRPr="00CA12A4">
        <w:rPr>
          <w:rFonts w:ascii="Angsana New" w:hAnsi="Angsana New"/>
          <w:sz w:val="30"/>
          <w:szCs w:val="30"/>
        </w:rPr>
        <w:t>2</w:t>
      </w:r>
      <w:r w:rsidRPr="00CA12A4">
        <w:rPr>
          <w:rFonts w:ascii="Angsana New" w:hAnsi="Angsana New"/>
          <w:sz w:val="30"/>
          <w:szCs w:val="30"/>
          <w:cs/>
        </w:rPr>
        <w:t xml:space="preserve"> รวมถึงหมายเหตุประกอบงบการเงินรวมก่อนการปรับโครงสร้าง เพื่อข้อมูลของผู้ใช้ในการเปรียบเทียบ</w:t>
      </w:r>
    </w:p>
    <w:p w14:paraId="20FFBA68" w14:textId="0D9EE826" w:rsidR="00547796" w:rsidRPr="00CA12A4" w:rsidRDefault="00547796" w:rsidP="00C21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43CAE68" w14:textId="3FFBA057" w:rsidR="00547796" w:rsidRPr="00CA12A4" w:rsidRDefault="00547796" w:rsidP="00A60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ข้อมูลของมูลค่าตามบัญชีของสินทรัพย์ที่ได้มาและหนี้สินที่รับมาแต่ละประเภทที่สำคัญจาก</w:t>
      </w:r>
      <w:r w:rsidR="004A5BE9" w:rsidRPr="00CA12A4">
        <w:rPr>
          <w:rFonts w:ascii="Angsana New" w:hAnsi="Angsana New" w:hint="cs"/>
          <w:sz w:val="30"/>
          <w:szCs w:val="30"/>
          <w:cs/>
        </w:rPr>
        <w:t>กลุ่ม</w:t>
      </w:r>
      <w:r w:rsidR="00D521DF" w:rsidRPr="00CA12A4">
        <w:rPr>
          <w:rFonts w:ascii="Angsana New" w:hAnsi="Angsana New"/>
          <w:sz w:val="30"/>
          <w:szCs w:val="30"/>
        </w:rPr>
        <w:t xml:space="preserve"> GOLD</w:t>
      </w:r>
      <w:r w:rsidRPr="00CA12A4">
        <w:rPr>
          <w:rFonts w:ascii="Angsana New" w:hAnsi="Angsana New"/>
          <w:sz w:val="30"/>
          <w:szCs w:val="30"/>
          <w:cs/>
        </w:rPr>
        <w:t xml:space="preserve"> ณ </w:t>
      </w:r>
      <w:r w:rsidR="00042162" w:rsidRPr="00CA12A4">
        <w:rPr>
          <w:rFonts w:ascii="Angsana New" w:hAnsi="Angsana New" w:hint="cs"/>
          <w:sz w:val="30"/>
          <w:szCs w:val="30"/>
          <w:cs/>
        </w:rPr>
        <w:t>วัน</w:t>
      </w:r>
      <w:r w:rsidR="00D521DF" w:rsidRPr="00CA12A4">
        <w:rPr>
          <w:rFonts w:ascii="Angsana New" w:hAnsi="Angsana New" w:hint="cs"/>
          <w:sz w:val="30"/>
          <w:szCs w:val="30"/>
          <w:cs/>
        </w:rPr>
        <w:t>ที่</w:t>
      </w:r>
      <w:r w:rsidR="00D521DF" w:rsidRPr="00CA12A4">
        <w:rPr>
          <w:rFonts w:ascii="Angsana New" w:hAnsi="Angsana New"/>
          <w:sz w:val="30"/>
          <w:szCs w:val="30"/>
          <w:cs/>
        </w:rPr>
        <w:br/>
      </w:r>
      <w:r w:rsidRPr="00CA12A4">
        <w:rPr>
          <w:rFonts w:ascii="Angsana New" w:hAnsi="Angsana New"/>
          <w:sz w:val="30"/>
          <w:szCs w:val="30"/>
          <w:cs/>
        </w:rPr>
        <w:t>รวมธุรกิจภายใต้การควบคุมเดียวกัน</w:t>
      </w:r>
      <w:r w:rsidR="00D521DF" w:rsidRPr="00CA12A4">
        <w:rPr>
          <w:rFonts w:ascii="Angsana New" w:hAnsi="Angsana New" w:hint="cs"/>
          <w:sz w:val="30"/>
          <w:szCs w:val="30"/>
          <w:cs/>
        </w:rPr>
        <w:t xml:space="preserve"> มี</w:t>
      </w:r>
      <w:r w:rsidRPr="00CA12A4">
        <w:rPr>
          <w:rFonts w:ascii="Angsana New" w:hAnsi="Angsana New"/>
          <w:sz w:val="30"/>
          <w:szCs w:val="30"/>
          <w:cs/>
        </w:rPr>
        <w:t>ดังนี้</w:t>
      </w:r>
    </w:p>
    <w:p w14:paraId="4A6B558A" w14:textId="77777777" w:rsidR="00C2144E" w:rsidRPr="00CA12A4" w:rsidRDefault="00C2144E" w:rsidP="00C21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1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990"/>
        <w:gridCol w:w="270"/>
        <w:gridCol w:w="2340"/>
      </w:tblGrid>
      <w:tr w:rsidR="00547796" w:rsidRPr="00CA12A4" w14:paraId="1A30C458" w14:textId="77777777" w:rsidTr="003061E9">
        <w:trPr>
          <w:tblHeader/>
        </w:trPr>
        <w:tc>
          <w:tcPr>
            <w:tcW w:w="5675" w:type="dxa"/>
          </w:tcPr>
          <w:p w14:paraId="5A9D495D" w14:textId="77777777" w:rsidR="00547796" w:rsidRPr="00CA12A4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C9EA3" w14:textId="77777777" w:rsidR="00547796" w:rsidRPr="00CA12A4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D1F714" w14:textId="77777777" w:rsidR="00547796" w:rsidRPr="00CA12A4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hideMark/>
          </w:tcPr>
          <w:p w14:paraId="66096443" w14:textId="77777777" w:rsidR="00547796" w:rsidRPr="00CA12A4" w:rsidRDefault="004A5BE9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กลุ่มบริษัท แผ่นดินทอง พร็อพเพอร์ตี้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ดีเวลลอปเม้นท์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มหาชน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  <w:p w14:paraId="2D0454AA" w14:textId="27679EDC" w:rsidR="00BB53D5" w:rsidRPr="00CA12A4" w:rsidRDefault="00BB53D5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“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กลุ่ม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 xml:space="preserve"> GOLD”)</w:t>
            </w:r>
          </w:p>
        </w:tc>
      </w:tr>
      <w:tr w:rsidR="00547796" w:rsidRPr="00CA12A4" w14:paraId="110F757B" w14:textId="77777777" w:rsidTr="003061E9">
        <w:trPr>
          <w:tblHeader/>
        </w:trPr>
        <w:tc>
          <w:tcPr>
            <w:tcW w:w="5675" w:type="dxa"/>
          </w:tcPr>
          <w:p w14:paraId="5BE91B7D" w14:textId="77777777" w:rsidR="00547796" w:rsidRPr="00CA12A4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9D9E82" w14:textId="77777777" w:rsidR="00547796" w:rsidRPr="00CA12A4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60C59" w14:textId="77777777" w:rsidR="00547796" w:rsidRPr="00CA12A4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18D07B1B" w14:textId="0700A066" w:rsidR="00547796" w:rsidRPr="00CA12A4" w:rsidRDefault="00547796" w:rsidP="00DC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7796" w:rsidRPr="00CA12A4" w14:paraId="486C7E7E" w14:textId="77777777" w:rsidTr="00DE4EB3">
        <w:tc>
          <w:tcPr>
            <w:tcW w:w="5675" w:type="dxa"/>
            <w:hideMark/>
          </w:tcPr>
          <w:p w14:paraId="191AABC7" w14:textId="77777777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1DDC758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00345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F3CBEB2" w14:textId="6EE47B03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470</w:t>
            </w:r>
          </w:p>
        </w:tc>
      </w:tr>
      <w:tr w:rsidR="00547796" w:rsidRPr="00CA12A4" w14:paraId="7FA52C33" w14:textId="77777777" w:rsidTr="00DE4EB3">
        <w:tc>
          <w:tcPr>
            <w:tcW w:w="5675" w:type="dxa"/>
            <w:hideMark/>
          </w:tcPr>
          <w:p w14:paraId="053D7AB9" w14:textId="77777777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F2E21E9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979E6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99C19B" w14:textId="6E9A5E88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132</w:t>
            </w:r>
          </w:p>
        </w:tc>
      </w:tr>
      <w:tr w:rsidR="00547796" w:rsidRPr="00CA12A4" w14:paraId="53723409" w14:textId="77777777" w:rsidTr="00DE4EB3">
        <w:tc>
          <w:tcPr>
            <w:tcW w:w="5675" w:type="dxa"/>
          </w:tcPr>
          <w:p w14:paraId="7E9D9902" w14:textId="7C6799B7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อสังหาริมทรัพย์พัฒนา</w:t>
            </w:r>
            <w:r w:rsidR="007201A1"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เพื่อ</w:t>
            </w:r>
            <w:r w:rsidR="00C34409"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990" w:type="dxa"/>
          </w:tcPr>
          <w:p w14:paraId="7C9F12C6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C805F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F03E4EC" w14:textId="59363502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30,530</w:t>
            </w:r>
          </w:p>
        </w:tc>
      </w:tr>
      <w:tr w:rsidR="00547796" w:rsidRPr="00CA12A4" w14:paraId="61DAE4DB" w14:textId="77777777" w:rsidTr="00DE4EB3">
        <w:tc>
          <w:tcPr>
            <w:tcW w:w="5675" w:type="dxa"/>
            <w:hideMark/>
          </w:tcPr>
          <w:p w14:paraId="5F431250" w14:textId="77777777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05CDED97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1D488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B22671F" w14:textId="01F56C8B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6,326</w:t>
            </w:r>
          </w:p>
        </w:tc>
      </w:tr>
      <w:tr w:rsidR="00547796" w:rsidRPr="00CA12A4" w14:paraId="0AE82FEB" w14:textId="77777777" w:rsidTr="00DE4EB3">
        <w:tc>
          <w:tcPr>
            <w:tcW w:w="5675" w:type="dxa"/>
          </w:tcPr>
          <w:p w14:paraId="258A822C" w14:textId="1F73DAC1" w:rsidR="00547796" w:rsidRPr="00CA12A4" w:rsidRDefault="00D662A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90" w:type="dxa"/>
          </w:tcPr>
          <w:p w14:paraId="1CD0416B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6C138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DB098F1" w14:textId="41533C8D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1,049</w:t>
            </w:r>
          </w:p>
        </w:tc>
      </w:tr>
      <w:tr w:rsidR="00547796" w:rsidRPr="00CA12A4" w14:paraId="483E79F9" w14:textId="77777777" w:rsidTr="00DE4EB3">
        <w:tc>
          <w:tcPr>
            <w:tcW w:w="5675" w:type="dxa"/>
            <w:hideMark/>
          </w:tcPr>
          <w:p w14:paraId="08830019" w14:textId="77777777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9AA1DB6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964F8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4A77BA0" w14:textId="026F4C93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2,421</w:t>
            </w:r>
          </w:p>
        </w:tc>
      </w:tr>
      <w:tr w:rsidR="00547796" w:rsidRPr="00CA12A4" w14:paraId="0F862A18" w14:textId="77777777" w:rsidTr="00DE4EB3">
        <w:tc>
          <w:tcPr>
            <w:tcW w:w="5675" w:type="dxa"/>
          </w:tcPr>
          <w:p w14:paraId="1FDA1EEC" w14:textId="77777777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488D5368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32BAFA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DE118EE" w14:textId="69032F19" w:rsidR="00547796" w:rsidRPr="00CA12A4" w:rsidRDefault="00547796" w:rsidP="00C8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70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4,921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CA12A4" w14:paraId="30EF6FD5" w14:textId="77777777" w:rsidTr="00DE4EB3">
        <w:tc>
          <w:tcPr>
            <w:tcW w:w="5675" w:type="dxa"/>
          </w:tcPr>
          <w:p w14:paraId="2909A713" w14:textId="77777777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99747C1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02F899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725B3AE6" w14:textId="473BE668" w:rsidR="00547796" w:rsidRPr="00CA12A4" w:rsidRDefault="00547796" w:rsidP="00C8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70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2,395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CA12A4" w14:paraId="0A828020" w14:textId="77777777" w:rsidTr="00DE4EB3">
        <w:tc>
          <w:tcPr>
            <w:tcW w:w="5675" w:type="dxa"/>
          </w:tcPr>
          <w:p w14:paraId="6CA215F8" w14:textId="641FC3B4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</w:tcPr>
          <w:p w14:paraId="428D7019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9F5B0A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131B1E6" w14:textId="736995B1" w:rsidR="00547796" w:rsidRPr="00CA12A4" w:rsidRDefault="00547796" w:rsidP="00C8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70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EC7852" w:rsidRPr="00CA12A4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EC7852" w:rsidRPr="00CA12A4">
              <w:rPr>
                <w:rFonts w:ascii="Angsana New" w:eastAsia="Times New Roman" w:hAnsi="Angsana New"/>
                <w:sz w:val="30"/>
                <w:szCs w:val="30"/>
              </w:rPr>
              <w:t>994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CA12A4" w14:paraId="2B49A9A8" w14:textId="77777777" w:rsidTr="00DE4EB3">
        <w:tc>
          <w:tcPr>
            <w:tcW w:w="5675" w:type="dxa"/>
          </w:tcPr>
          <w:p w14:paraId="4B7A0E9C" w14:textId="77777777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378D7ED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DB886" w14:textId="77777777" w:rsidR="00547796" w:rsidRPr="00CA12A4" w:rsidRDefault="00547796" w:rsidP="00723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48F5F59" w14:textId="2D746A46" w:rsidR="00547796" w:rsidRPr="00CA12A4" w:rsidRDefault="00547796" w:rsidP="00C8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70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1,694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CA12A4" w14:paraId="5E29F400" w14:textId="77777777" w:rsidTr="00DE4EB3">
        <w:tc>
          <w:tcPr>
            <w:tcW w:w="5675" w:type="dxa"/>
            <w:shd w:val="clear" w:color="auto" w:fill="auto"/>
          </w:tcPr>
          <w:p w14:paraId="704B71C1" w14:textId="34A0990B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990" w:type="dxa"/>
          </w:tcPr>
          <w:p w14:paraId="71A5BBDC" w14:textId="77777777" w:rsidR="00547796" w:rsidRPr="00CA12A4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ADCEC7" w14:textId="77777777" w:rsidR="00547796" w:rsidRPr="00CA12A4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1957F3A0" w14:textId="551A7957" w:rsidR="00547796" w:rsidRPr="00CA12A4" w:rsidRDefault="00547796" w:rsidP="00C8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70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6,327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547796" w:rsidRPr="00CA12A4" w14:paraId="2CA2D0FD" w14:textId="77777777" w:rsidTr="00DE4EB3">
        <w:tc>
          <w:tcPr>
            <w:tcW w:w="5675" w:type="dxa"/>
          </w:tcPr>
          <w:p w14:paraId="0A828AA8" w14:textId="23F1013A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สินทรัพย์อื่น </w:t>
            </w:r>
            <w:r w:rsidR="00042162"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68B24925" w14:textId="77777777" w:rsidR="00547796" w:rsidRPr="00CA12A4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24C90" w14:textId="77777777" w:rsidR="00547796" w:rsidRPr="00CA12A4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D0DFCAA" w14:textId="6DE28FC4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1,307</w:t>
            </w:r>
          </w:p>
        </w:tc>
      </w:tr>
      <w:tr w:rsidR="00547796" w:rsidRPr="00CA12A4" w14:paraId="68050A32" w14:textId="77777777" w:rsidTr="00DE4EB3">
        <w:tc>
          <w:tcPr>
            <w:tcW w:w="5675" w:type="dxa"/>
          </w:tcPr>
          <w:p w14:paraId="7D383B78" w14:textId="6FC8DBD8" w:rsidR="00547796" w:rsidRPr="00CA12A4" w:rsidRDefault="0054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990" w:type="dxa"/>
          </w:tcPr>
          <w:p w14:paraId="7B5627C4" w14:textId="77777777" w:rsidR="00547796" w:rsidRPr="00CA12A4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4A4EF" w14:textId="77777777" w:rsidR="00547796" w:rsidRPr="00CA12A4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14E6852" w14:textId="7E2FFB9D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16,904</w:t>
            </w:r>
          </w:p>
        </w:tc>
      </w:tr>
      <w:tr w:rsidR="005B2CDE" w:rsidRPr="00CA12A4" w14:paraId="6B373799" w14:textId="77777777" w:rsidTr="005B2CDE">
        <w:tc>
          <w:tcPr>
            <w:tcW w:w="5675" w:type="dxa"/>
          </w:tcPr>
          <w:p w14:paraId="6406E512" w14:textId="15AC78E2" w:rsidR="009C4B75" w:rsidRPr="00CA12A4" w:rsidRDefault="009C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8EC3BE" w14:textId="77777777" w:rsidR="005B2CDE" w:rsidRPr="00CA12A4" w:rsidRDefault="005B2CD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858EB" w14:textId="77777777" w:rsidR="005B2CDE" w:rsidRPr="00CA12A4" w:rsidRDefault="005B2CD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647803D0" w14:textId="77777777" w:rsidR="005B2CDE" w:rsidRPr="00CA12A4" w:rsidRDefault="005B2CDE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547796" w:rsidRPr="00CA12A4" w14:paraId="7BDE5CF7" w14:textId="77777777" w:rsidTr="005B2CDE">
        <w:tc>
          <w:tcPr>
            <w:tcW w:w="5675" w:type="dxa"/>
            <w:hideMark/>
          </w:tcPr>
          <w:p w14:paraId="776A02E4" w14:textId="07A6DC24" w:rsidR="00547796" w:rsidRPr="00CA12A4" w:rsidRDefault="0030369E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lastRenderedPageBreak/>
              <w:t>สัดส่วนการถือหุ้นภายใต้การควบคุมเดียวกัน</w:t>
            </w:r>
          </w:p>
        </w:tc>
        <w:tc>
          <w:tcPr>
            <w:tcW w:w="990" w:type="dxa"/>
          </w:tcPr>
          <w:p w14:paraId="35AD6272" w14:textId="2C47D2BE" w:rsidR="00547796" w:rsidRPr="00CA12A4" w:rsidRDefault="0030369E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(%)</w:t>
            </w:r>
          </w:p>
        </w:tc>
        <w:tc>
          <w:tcPr>
            <w:tcW w:w="270" w:type="dxa"/>
          </w:tcPr>
          <w:p w14:paraId="674D4B42" w14:textId="77777777" w:rsidR="00547796" w:rsidRPr="00CA12A4" w:rsidRDefault="00547796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38FDCE41" w14:textId="27580F7F" w:rsidR="00547796" w:rsidRPr="00CA12A4" w:rsidRDefault="0054779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0369E" w:rsidRPr="00CA12A4" w14:paraId="55308D03" w14:textId="77777777" w:rsidTr="00DE4EB3">
        <w:tc>
          <w:tcPr>
            <w:tcW w:w="5675" w:type="dxa"/>
          </w:tcPr>
          <w:p w14:paraId="1CCD7DEB" w14:textId="22D55224" w:rsidR="0030369E" w:rsidRPr="00CA12A4" w:rsidRDefault="0030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 xml:space="preserve">   - 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ซื้อจาก 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UV</w:t>
            </w:r>
          </w:p>
        </w:tc>
        <w:tc>
          <w:tcPr>
            <w:tcW w:w="990" w:type="dxa"/>
          </w:tcPr>
          <w:p w14:paraId="126473B2" w14:textId="7DEA7CCA" w:rsidR="0030369E" w:rsidRPr="00CA12A4" w:rsidRDefault="0030369E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39.28</w:t>
            </w:r>
          </w:p>
        </w:tc>
        <w:tc>
          <w:tcPr>
            <w:tcW w:w="270" w:type="dxa"/>
          </w:tcPr>
          <w:p w14:paraId="32B7268B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374E62C9" w14:textId="77777777" w:rsidR="0030369E" w:rsidRPr="00CA12A4" w:rsidRDefault="0030369E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0369E" w:rsidRPr="00CA12A4" w14:paraId="24916C81" w14:textId="77777777" w:rsidTr="00DE4EB3">
        <w:tc>
          <w:tcPr>
            <w:tcW w:w="5675" w:type="dxa"/>
          </w:tcPr>
          <w:p w14:paraId="116E858D" w14:textId="24A55717" w:rsidR="0030369E" w:rsidRPr="00CA12A4" w:rsidRDefault="0030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 xml:space="preserve">   - 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ซื้อจาก 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FPHT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06361B" w14:textId="1994159C" w:rsidR="0030369E" w:rsidRPr="00CA12A4" w:rsidRDefault="0002760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30369E" w:rsidRPr="00CA12A4">
              <w:rPr>
                <w:rFonts w:ascii="Angsana New" w:eastAsia="Times New Roman" w:hAnsi="Angsana New"/>
                <w:sz w:val="30"/>
                <w:szCs w:val="30"/>
              </w:rPr>
              <w:t>9.92</w:t>
            </w:r>
          </w:p>
        </w:tc>
        <w:tc>
          <w:tcPr>
            <w:tcW w:w="270" w:type="dxa"/>
          </w:tcPr>
          <w:p w14:paraId="01569962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</w:tcPr>
          <w:p w14:paraId="7246E378" w14:textId="2FB8969C" w:rsidR="0030369E" w:rsidRPr="00CA12A4" w:rsidRDefault="0030369E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79.20</w:t>
            </w:r>
          </w:p>
        </w:tc>
      </w:tr>
      <w:tr w:rsidR="0030369E" w:rsidRPr="00CA12A4" w14:paraId="6A390D0E" w14:textId="77777777" w:rsidTr="003F027A">
        <w:tc>
          <w:tcPr>
            <w:tcW w:w="5675" w:type="dxa"/>
          </w:tcPr>
          <w:p w14:paraId="66A63BB5" w14:textId="77777777" w:rsidR="0030369E" w:rsidRPr="00CA12A4" w:rsidRDefault="0030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4D6AFE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E5CC1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250920B9" w14:textId="77777777" w:rsidR="0030369E" w:rsidRPr="00CA12A4" w:rsidRDefault="0030369E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30369E" w:rsidRPr="00CA12A4" w14:paraId="4F34C967" w14:textId="77777777" w:rsidTr="00DE4EB3">
        <w:tc>
          <w:tcPr>
            <w:tcW w:w="5675" w:type="dxa"/>
          </w:tcPr>
          <w:p w14:paraId="496228C4" w14:textId="1D7E484C" w:rsidR="0030369E" w:rsidRPr="00CA12A4" w:rsidRDefault="00303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สินทรัพย์สุทธิที่ระบุได้ </w:t>
            </w:r>
            <w:r w:rsidR="00526AB1" w:rsidRPr="00CA12A4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ตามสัดส่วน</w:t>
            </w:r>
            <w:r w:rsidR="00526AB1"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990" w:type="dxa"/>
          </w:tcPr>
          <w:p w14:paraId="55C2BB59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1E80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590CDD1" w14:textId="0D504393" w:rsidR="0030369E" w:rsidRPr="00CA12A4" w:rsidRDefault="00526AB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13,388</w:t>
            </w:r>
          </w:p>
        </w:tc>
      </w:tr>
      <w:tr w:rsidR="0030369E" w:rsidRPr="00CA12A4" w14:paraId="597FB7C5" w14:textId="77777777" w:rsidTr="005264FD">
        <w:trPr>
          <w:trHeight w:val="85"/>
        </w:trPr>
        <w:tc>
          <w:tcPr>
            <w:tcW w:w="5675" w:type="dxa"/>
          </w:tcPr>
          <w:p w14:paraId="3EC20F0D" w14:textId="236BA988" w:rsidR="0030369E" w:rsidRPr="00CA12A4" w:rsidRDefault="0052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990" w:type="dxa"/>
          </w:tcPr>
          <w:p w14:paraId="35C8390B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1343C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97DC873" w14:textId="4B9B9A80" w:rsidR="0030369E" w:rsidRPr="00CA12A4" w:rsidRDefault="00526AB1" w:rsidP="009F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70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(15,644)</w:t>
            </w:r>
          </w:p>
        </w:tc>
      </w:tr>
      <w:tr w:rsidR="0030369E" w:rsidRPr="00CA12A4" w14:paraId="2BDA24FF" w14:textId="77777777" w:rsidTr="00DE4EB3">
        <w:tc>
          <w:tcPr>
            <w:tcW w:w="5675" w:type="dxa"/>
          </w:tcPr>
          <w:p w14:paraId="36BF8521" w14:textId="78573A60" w:rsidR="0030369E" w:rsidRPr="00CA12A4" w:rsidRDefault="00D2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ส่วนต่าง</w:t>
            </w:r>
            <w:r w:rsidR="00526AB1"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990" w:type="dxa"/>
          </w:tcPr>
          <w:p w14:paraId="6C631A6D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9C6D4" w14:textId="77777777" w:rsidR="0030369E" w:rsidRPr="00CA12A4" w:rsidRDefault="0030369E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794D76F9" w14:textId="771D8F39" w:rsidR="0030369E" w:rsidRPr="00CA12A4" w:rsidRDefault="00526AB1" w:rsidP="009F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70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(2,25</w:t>
            </w:r>
            <w:r w:rsidR="00586933"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2304459" w14:textId="77777777" w:rsidR="00C61F93" w:rsidRPr="00CA12A4" w:rsidRDefault="00C61F93" w:rsidP="001A1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bookmarkStart w:id="3" w:name="_Hlk24545826"/>
    </w:p>
    <w:p w14:paraId="0B422C01" w14:textId="715482F1" w:rsidR="001A1D41" w:rsidRPr="00CA12A4" w:rsidRDefault="001A1D41" w:rsidP="001A1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A12A4">
        <w:rPr>
          <w:rFonts w:ascii="Angsana New" w:hAnsi="Angsana New"/>
          <w:b/>
          <w:i/>
          <w:iCs/>
          <w:sz w:val="30"/>
          <w:szCs w:val="30"/>
          <w:cs/>
        </w:rPr>
        <w:t>ต้นทุนที่เกี่ยวข้องกับการซื้อกิจการ</w:t>
      </w:r>
    </w:p>
    <w:p w14:paraId="049EDFE2" w14:textId="77777777" w:rsidR="001A1D41" w:rsidRPr="00CA12A4" w:rsidRDefault="001A1D41" w:rsidP="001A1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5DFF9972" w14:textId="497FF7A1" w:rsidR="001A1D41" w:rsidRPr="00CA12A4" w:rsidRDefault="001A1D41" w:rsidP="001A1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กลุ่มบริษัทมีต้นทุนที่เกี่ยวข้องกับการซื้อเป็นจำนวนเงิน </w:t>
      </w:r>
      <w:r w:rsidRPr="00CA12A4">
        <w:rPr>
          <w:rFonts w:ascii="Angsana New" w:hAnsi="Angsana New"/>
          <w:sz w:val="30"/>
          <w:szCs w:val="30"/>
        </w:rPr>
        <w:t xml:space="preserve">25.28 </w:t>
      </w:r>
      <w:r w:rsidRPr="00CA12A4">
        <w:rPr>
          <w:rFonts w:ascii="Angsana New" w:hAnsi="Angsana New"/>
          <w:sz w:val="30"/>
          <w:szCs w:val="30"/>
          <w:cs/>
        </w:rPr>
        <w:t>ล้านบาท ซึ่งเกี่ยวกับ ค่าที่ปรึกษาด้านทนายความภายนอก และต้นทุนการสอบทานธุรกิจ ซึ่งรวมอยู่ในค่าใช้จ่ายในการบริหารในงบกำไรขาดทุน</w:t>
      </w:r>
      <w:r w:rsidR="00D96182" w:rsidRPr="00CA12A4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D96182" w:rsidRPr="00CA12A4">
        <w:rPr>
          <w:rFonts w:ascii="Angsana New" w:hAnsi="Angsana New"/>
          <w:sz w:val="30"/>
          <w:szCs w:val="30"/>
        </w:rPr>
        <w:t>30</w:t>
      </w:r>
      <w:r w:rsidR="00D96182" w:rsidRPr="00CA12A4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D96182" w:rsidRPr="00CA12A4">
        <w:rPr>
          <w:rFonts w:ascii="Angsana New" w:hAnsi="Angsana New"/>
          <w:sz w:val="30"/>
          <w:szCs w:val="30"/>
        </w:rPr>
        <w:t xml:space="preserve">2562 </w:t>
      </w:r>
      <w:r w:rsidRPr="00CA12A4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4D4BA48B" w14:textId="77777777" w:rsidR="00E0348B" w:rsidRPr="00CA12A4" w:rsidRDefault="00E0348B" w:rsidP="001A1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F68F7D" w14:textId="5FBA60AF" w:rsidR="00727B85" w:rsidRPr="00CA12A4" w:rsidRDefault="0095093D" w:rsidP="00936843">
      <w:pPr>
        <w:pStyle w:val="ListParagraph"/>
        <w:numPr>
          <w:ilvl w:val="0"/>
          <w:numId w:val="3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720"/>
        </w:tabs>
        <w:ind w:left="0" w:right="-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การซื้อส่วนได้เสียจากบุคคลภายนอก ซึ่งเป็นการซื้อส่วนได้เสียที่ไม่มีอำนาจควบคุม</w:t>
      </w:r>
      <w:bookmarkEnd w:id="3"/>
    </w:p>
    <w:p w14:paraId="5966B59F" w14:textId="545269E1" w:rsidR="0095093D" w:rsidRPr="00CA12A4" w:rsidRDefault="0095093D" w:rsidP="0023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19EF997" w14:textId="2B00CFCA" w:rsidR="00D20E3A" w:rsidRDefault="00950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ณ วันซื้อ</w:t>
      </w:r>
      <w:r w:rsidR="008E712E" w:rsidRPr="00CA12A4">
        <w:rPr>
          <w:rFonts w:ascii="Angsana New" w:hAnsi="Angsana New"/>
          <w:sz w:val="30"/>
          <w:szCs w:val="30"/>
          <w:cs/>
        </w:rPr>
        <w:t>ธุรกิจ</w:t>
      </w:r>
      <w:r w:rsidRPr="00CA12A4">
        <w:rPr>
          <w:rFonts w:ascii="Angsana New" w:hAnsi="Angsana New"/>
          <w:sz w:val="30"/>
          <w:szCs w:val="30"/>
          <w:cs/>
        </w:rPr>
        <w:t xml:space="preserve"> บริษัทซื้อหุ้น</w:t>
      </w:r>
      <w:r w:rsidR="008E712E" w:rsidRPr="00CA12A4">
        <w:rPr>
          <w:rFonts w:ascii="Angsana New" w:hAnsi="Angsana New"/>
          <w:sz w:val="30"/>
          <w:szCs w:val="30"/>
          <w:cs/>
        </w:rPr>
        <w:t xml:space="preserve"> </w:t>
      </w:r>
      <w:r w:rsidR="008E712E" w:rsidRPr="00CA12A4">
        <w:rPr>
          <w:rFonts w:ascii="Angsana New" w:hAnsi="Angsana New"/>
          <w:sz w:val="30"/>
          <w:szCs w:val="30"/>
        </w:rPr>
        <w:t xml:space="preserve">GOLD </w:t>
      </w:r>
      <w:r w:rsidRPr="00CA12A4">
        <w:rPr>
          <w:rFonts w:ascii="Angsana New" w:hAnsi="Angsana New"/>
          <w:sz w:val="30"/>
          <w:szCs w:val="30"/>
          <w:cs/>
        </w:rPr>
        <w:t xml:space="preserve">จากบุคคลภายนอกจำนวน </w:t>
      </w:r>
      <w:r w:rsidRPr="00CA12A4">
        <w:rPr>
          <w:rFonts w:ascii="Angsana New" w:hAnsi="Angsana New"/>
          <w:sz w:val="30"/>
          <w:szCs w:val="30"/>
        </w:rPr>
        <w:t>355.43</w:t>
      </w:r>
      <w:r w:rsidRPr="00CA12A4">
        <w:rPr>
          <w:rFonts w:ascii="Angsana New" w:hAnsi="Angsana New"/>
          <w:sz w:val="30"/>
          <w:szCs w:val="30"/>
          <w:cs/>
        </w:rPr>
        <w:t xml:space="preserve"> ล้านหุ้น หรือร้อยละ </w:t>
      </w:r>
      <w:r w:rsidRPr="00CA12A4">
        <w:rPr>
          <w:rFonts w:ascii="Angsana New" w:hAnsi="Angsana New"/>
          <w:sz w:val="30"/>
          <w:szCs w:val="30"/>
        </w:rPr>
        <w:t>15.30</w:t>
      </w:r>
      <w:r w:rsidRPr="00CA12A4">
        <w:rPr>
          <w:rFonts w:ascii="Angsana New" w:hAnsi="Angsana New"/>
          <w:sz w:val="30"/>
          <w:szCs w:val="30"/>
          <w:cs/>
        </w:rPr>
        <w:t xml:space="preserve"> ของหุ้นสามัญที่เสนอซื้อทั้งหมด</w:t>
      </w:r>
      <w:r w:rsidR="008E712E" w:rsidRPr="00CA12A4">
        <w:rPr>
          <w:rFonts w:ascii="Angsana New" w:hAnsi="Angsana New"/>
          <w:sz w:val="30"/>
          <w:szCs w:val="30"/>
          <w:cs/>
        </w:rPr>
        <w:t>รวม</w:t>
      </w:r>
      <w:r w:rsidRPr="00CA12A4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CA12A4">
        <w:rPr>
          <w:rFonts w:ascii="Angsana New" w:hAnsi="Angsana New"/>
          <w:sz w:val="30"/>
          <w:szCs w:val="30"/>
        </w:rPr>
        <w:t>3,021.12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ล้านบาทจาก</w:t>
      </w:r>
      <w:r w:rsidR="008E712E" w:rsidRPr="00CA12A4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</w:t>
      </w:r>
      <w:r w:rsidRPr="00CA12A4">
        <w:rPr>
          <w:rFonts w:ascii="Angsana New" w:hAnsi="Angsana New"/>
          <w:sz w:val="30"/>
          <w:szCs w:val="30"/>
          <w:cs/>
        </w:rPr>
        <w:t xml:space="preserve"> บริษัทวัดมูลค่าของส่วนได้เสียที่ไม่มีอำนาจควบคุมดังกล่าวในสัดส่วนได้เสียในสินทรัพย์สุทธิ</w:t>
      </w:r>
      <w:r w:rsidR="00430C60" w:rsidRPr="00CA12A4">
        <w:rPr>
          <w:rFonts w:ascii="Angsana New" w:hAnsi="Angsana New"/>
          <w:sz w:val="30"/>
          <w:szCs w:val="30"/>
          <w:cs/>
        </w:rPr>
        <w:t>ที่ระบุได้</w:t>
      </w:r>
      <w:r w:rsidRPr="00CA12A4">
        <w:rPr>
          <w:rFonts w:ascii="Angsana New" w:hAnsi="Angsana New"/>
          <w:sz w:val="30"/>
          <w:szCs w:val="30"/>
          <w:cs/>
        </w:rPr>
        <w:t>ของผู้ถูกซื้อ</w:t>
      </w:r>
    </w:p>
    <w:p w14:paraId="593035BF" w14:textId="298AD786" w:rsidR="00727455" w:rsidRDefault="0072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E7B022D" w14:textId="148E5EA6" w:rsidR="00727455" w:rsidRPr="00CA12A4" w:rsidRDefault="0072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ต่อมาในเดือนสิงหาคมและกันยายน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บริษัทซื้อส่วนได้เสียใน</w:t>
      </w:r>
      <w:r w:rsidR="00F85457">
        <w:rPr>
          <w:rFonts w:ascii="Angsana New" w:hAnsi="Angsana New" w:hint="cs"/>
          <w:sz w:val="30"/>
          <w:szCs w:val="30"/>
          <w:cs/>
        </w:rPr>
        <w:t xml:space="preserve"> </w:t>
      </w:r>
      <w:r w:rsidR="00F85457">
        <w:rPr>
          <w:rFonts w:ascii="Angsana New" w:hAnsi="Angsana New"/>
          <w:sz w:val="30"/>
          <w:szCs w:val="30"/>
        </w:rPr>
        <w:t xml:space="preserve">GOLD </w:t>
      </w:r>
      <w:r w:rsidR="00F85457">
        <w:rPr>
          <w:rFonts w:ascii="Angsana New" w:hAnsi="Angsana New" w:hint="cs"/>
          <w:sz w:val="30"/>
          <w:szCs w:val="30"/>
          <w:cs/>
        </w:rPr>
        <w:t xml:space="preserve">เพิ่มขึ้นอีกจำนวน </w:t>
      </w:r>
      <w:r w:rsidR="00F85457">
        <w:rPr>
          <w:rFonts w:ascii="Angsana New" w:hAnsi="Angsana New"/>
          <w:sz w:val="30"/>
          <w:szCs w:val="30"/>
        </w:rPr>
        <w:t>8.20</w:t>
      </w:r>
      <w:r w:rsidR="00F85457">
        <w:rPr>
          <w:rFonts w:ascii="Angsana New" w:hAnsi="Angsana New" w:hint="cs"/>
          <w:sz w:val="30"/>
          <w:szCs w:val="30"/>
          <w:cs/>
        </w:rPr>
        <w:t xml:space="preserve"> ล้านหุ้น หรือร้อยละ </w:t>
      </w:r>
      <w:r w:rsidR="00F85457">
        <w:rPr>
          <w:rFonts w:ascii="Angsana New" w:hAnsi="Angsana New"/>
          <w:sz w:val="30"/>
          <w:szCs w:val="30"/>
        </w:rPr>
        <w:t xml:space="preserve">0.35 </w:t>
      </w:r>
      <w:r w:rsidR="00F85457">
        <w:rPr>
          <w:rFonts w:ascii="Angsana New" w:hAnsi="Angsana New" w:hint="cs"/>
          <w:sz w:val="30"/>
          <w:szCs w:val="30"/>
          <w:cs/>
        </w:rPr>
        <w:t xml:space="preserve">ของหุ้นสามัญทั้งหมด เป็นจำนวนเงิน </w:t>
      </w:r>
      <w:r w:rsidR="00F85457">
        <w:rPr>
          <w:rFonts w:ascii="Angsana New" w:hAnsi="Angsana New"/>
          <w:sz w:val="30"/>
          <w:szCs w:val="30"/>
        </w:rPr>
        <w:t xml:space="preserve">68.92 </w:t>
      </w:r>
      <w:r w:rsidR="00F85457">
        <w:rPr>
          <w:rFonts w:ascii="Angsana New" w:hAnsi="Angsana New" w:hint="cs"/>
          <w:sz w:val="30"/>
          <w:szCs w:val="30"/>
          <w:cs/>
        </w:rPr>
        <w:t>ล้านบาทจากส่วนได้สียที่ไม่มีอำนาจควบคุม</w:t>
      </w:r>
    </w:p>
    <w:p w14:paraId="3032F1DF" w14:textId="77777777" w:rsidR="00D20E3A" w:rsidRPr="00CA12A4" w:rsidRDefault="00D20E3A" w:rsidP="002A0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C0DEAFC" w14:textId="3CE92727" w:rsidR="0095093D" w:rsidRPr="00CA12A4" w:rsidRDefault="0095093D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ต่อมาใน</w:t>
      </w:r>
      <w:r w:rsidR="009C6BA5" w:rsidRPr="00CA12A4">
        <w:rPr>
          <w:rFonts w:ascii="Angsana New" w:hAnsi="Angsana New" w:hint="cs"/>
          <w:sz w:val="30"/>
          <w:szCs w:val="30"/>
          <w:cs/>
        </w:rPr>
        <w:t xml:space="preserve">ระหว่างปีสิ้นสุดวันที่ </w:t>
      </w:r>
      <w:r w:rsidR="009C6BA5" w:rsidRPr="00CA12A4">
        <w:rPr>
          <w:rFonts w:ascii="Angsana New" w:hAnsi="Angsana New"/>
          <w:sz w:val="30"/>
          <w:szCs w:val="30"/>
        </w:rPr>
        <w:t xml:space="preserve">30 </w:t>
      </w:r>
      <w:r w:rsidR="009C6BA5" w:rsidRPr="00CA12A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C6BA5" w:rsidRPr="00CA12A4">
        <w:rPr>
          <w:rFonts w:ascii="Angsana New" w:hAnsi="Angsana New"/>
          <w:sz w:val="30"/>
          <w:szCs w:val="30"/>
        </w:rPr>
        <w:t>2563</w:t>
      </w:r>
      <w:r w:rsidR="009C6BA5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บริษัทซื้อส่วนได้เสีย</w:t>
      </w:r>
      <w:r w:rsidR="00430C60" w:rsidRPr="00CA12A4">
        <w:rPr>
          <w:rFonts w:ascii="Angsana New" w:hAnsi="Angsana New"/>
          <w:sz w:val="30"/>
          <w:szCs w:val="30"/>
          <w:cs/>
        </w:rPr>
        <w:t>ใน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 xml:space="preserve">GOLD </w:t>
      </w:r>
      <w:r w:rsidRPr="00CA12A4">
        <w:rPr>
          <w:rFonts w:ascii="Angsana New" w:hAnsi="Angsana New"/>
          <w:sz w:val="30"/>
          <w:szCs w:val="30"/>
          <w:cs/>
        </w:rPr>
        <w:t>เพิ่ม</w:t>
      </w:r>
      <w:r w:rsidR="00430C60" w:rsidRPr="00CA12A4">
        <w:rPr>
          <w:rFonts w:ascii="Angsana New" w:hAnsi="Angsana New"/>
          <w:sz w:val="30"/>
          <w:szCs w:val="30"/>
          <w:cs/>
        </w:rPr>
        <w:t>ขึ้น</w:t>
      </w:r>
      <w:r w:rsidRPr="00CA12A4">
        <w:rPr>
          <w:rFonts w:ascii="Angsana New" w:hAnsi="Angsana New"/>
          <w:sz w:val="30"/>
          <w:szCs w:val="30"/>
          <w:cs/>
        </w:rPr>
        <w:t xml:space="preserve">อีกจำนวน </w:t>
      </w:r>
      <w:r w:rsidR="007C2E89" w:rsidRPr="00CA12A4">
        <w:rPr>
          <w:rFonts w:ascii="Angsana New" w:hAnsi="Angsana New"/>
          <w:sz w:val="30"/>
          <w:szCs w:val="30"/>
        </w:rPr>
        <w:t>106</w:t>
      </w:r>
      <w:r w:rsidRPr="00CA12A4">
        <w:rPr>
          <w:rFonts w:ascii="Angsana New" w:hAnsi="Angsana New"/>
          <w:sz w:val="30"/>
          <w:szCs w:val="30"/>
        </w:rPr>
        <w:t>.</w:t>
      </w:r>
      <w:r w:rsidR="007C2E89" w:rsidRPr="00CA12A4">
        <w:rPr>
          <w:rFonts w:ascii="Angsana New" w:hAnsi="Angsana New"/>
          <w:sz w:val="30"/>
          <w:szCs w:val="30"/>
        </w:rPr>
        <w:t>53</w:t>
      </w:r>
      <w:r w:rsidRPr="00CA12A4">
        <w:rPr>
          <w:rFonts w:ascii="Angsana New" w:hAnsi="Angsana New"/>
          <w:sz w:val="30"/>
          <w:szCs w:val="30"/>
          <w:cs/>
        </w:rPr>
        <w:t xml:space="preserve"> ล้านหุ้น หรือร้อยละ </w:t>
      </w:r>
      <w:r w:rsidR="007C2E89" w:rsidRPr="00CA12A4">
        <w:rPr>
          <w:rFonts w:ascii="Angsana New" w:hAnsi="Angsana New"/>
          <w:sz w:val="30"/>
          <w:szCs w:val="30"/>
        </w:rPr>
        <w:t>4</w:t>
      </w:r>
      <w:r w:rsidR="00F17176" w:rsidRPr="00CA12A4">
        <w:rPr>
          <w:rFonts w:ascii="Angsana New" w:hAnsi="Angsana New"/>
          <w:sz w:val="30"/>
          <w:szCs w:val="30"/>
        </w:rPr>
        <w:t>.</w:t>
      </w:r>
      <w:r w:rsidR="007C2E89" w:rsidRPr="00CA12A4">
        <w:rPr>
          <w:rFonts w:ascii="Angsana New" w:hAnsi="Angsana New"/>
          <w:sz w:val="30"/>
          <w:szCs w:val="30"/>
        </w:rPr>
        <w:t>59</w:t>
      </w:r>
      <w:r w:rsidRPr="00CA12A4">
        <w:rPr>
          <w:rFonts w:ascii="Angsana New" w:hAnsi="Angsana New"/>
          <w:sz w:val="30"/>
          <w:szCs w:val="30"/>
          <w:cs/>
        </w:rPr>
        <w:t xml:space="preserve"> ของหุ้นสามัญทั้งหมด เป็นเงินจำนวน </w:t>
      </w:r>
      <w:r w:rsidR="007C2E89" w:rsidRPr="00CA12A4">
        <w:rPr>
          <w:rFonts w:ascii="Angsana New" w:hAnsi="Angsana New"/>
          <w:sz w:val="30"/>
          <w:szCs w:val="30"/>
        </w:rPr>
        <w:t>908</w:t>
      </w:r>
      <w:r w:rsidRPr="00CA12A4">
        <w:rPr>
          <w:rFonts w:ascii="Angsana New" w:hAnsi="Angsana New"/>
          <w:sz w:val="30"/>
          <w:szCs w:val="30"/>
        </w:rPr>
        <w:t>.</w:t>
      </w:r>
      <w:r w:rsidR="007C2E89" w:rsidRPr="00CA12A4">
        <w:rPr>
          <w:rFonts w:ascii="Angsana New" w:hAnsi="Angsana New"/>
          <w:sz w:val="30"/>
          <w:szCs w:val="30"/>
        </w:rPr>
        <w:t>07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ล้านบาทจากส่วนได้เสียที่ไม่มีอำนาจควบคุม</w:t>
      </w:r>
    </w:p>
    <w:p w14:paraId="578FDD4E" w14:textId="4529E6E2" w:rsidR="00FA1D90" w:rsidRPr="00CA12A4" w:rsidRDefault="00FA1D90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76E8CE" w14:textId="5E3A149F" w:rsidR="00C10B6D" w:rsidRPr="00CA12A4" w:rsidRDefault="00C10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9"/>
        <w:gridCol w:w="1113"/>
        <w:gridCol w:w="408"/>
        <w:gridCol w:w="1048"/>
      </w:tblGrid>
      <w:tr w:rsidR="00C10B6D" w:rsidRPr="00CA12A4" w14:paraId="7842928B" w14:textId="77777777" w:rsidTr="00C10B6D">
        <w:trPr>
          <w:trHeight w:val="215"/>
          <w:tblHeader/>
        </w:trPr>
        <w:tc>
          <w:tcPr>
            <w:tcW w:w="3608" w:type="pct"/>
          </w:tcPr>
          <w:p w14:paraId="1EE5EF66" w14:textId="1FB51486" w:rsidR="00C10B6D" w:rsidRPr="00CA12A4" w:rsidRDefault="00C10B6D" w:rsidP="005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6C4D9B0F" w14:textId="6F779E51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C10B6D" w:rsidRPr="00CA12A4" w14:paraId="759CC579" w14:textId="77777777" w:rsidTr="00C10B6D">
        <w:trPr>
          <w:trHeight w:val="172"/>
          <w:tblHeader/>
        </w:trPr>
        <w:tc>
          <w:tcPr>
            <w:tcW w:w="3608" w:type="pct"/>
          </w:tcPr>
          <w:p w14:paraId="2CFCE7B1" w14:textId="77777777" w:rsidR="00C10B6D" w:rsidRPr="00CA12A4" w:rsidRDefault="00C10B6D" w:rsidP="005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C89CA4" w14:textId="77777777" w:rsidR="00C10B6D" w:rsidRPr="00CA12A4" w:rsidRDefault="00C10B6D" w:rsidP="005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21" w:type="pct"/>
          </w:tcPr>
          <w:p w14:paraId="5D2E2D92" w14:textId="77777777" w:rsidR="00C10B6D" w:rsidRPr="00CA12A4" w:rsidRDefault="00C10B6D" w:rsidP="005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4F972CC1" w14:textId="77777777" w:rsidR="00C10B6D" w:rsidRPr="00CA12A4" w:rsidRDefault="00C10B6D" w:rsidP="005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</w:tr>
      <w:tr w:rsidR="00C10B6D" w:rsidRPr="00CA12A4" w14:paraId="1B040916" w14:textId="77777777" w:rsidTr="00C10B6D">
        <w:trPr>
          <w:trHeight w:val="172"/>
          <w:tblHeader/>
        </w:trPr>
        <w:tc>
          <w:tcPr>
            <w:tcW w:w="3608" w:type="pct"/>
          </w:tcPr>
          <w:p w14:paraId="4667BD0D" w14:textId="77777777" w:rsidR="00C10B6D" w:rsidRPr="00CA12A4" w:rsidRDefault="00C10B6D" w:rsidP="005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0CEA7E82" w14:textId="2EBCB244" w:rsidR="00C10B6D" w:rsidRPr="00CA12A4" w:rsidRDefault="00C10B6D" w:rsidP="0054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C10B6D" w:rsidRPr="00CA12A4" w14:paraId="133E0980" w14:textId="77777777" w:rsidTr="00C10B6D">
        <w:trPr>
          <w:trHeight w:val="35"/>
        </w:trPr>
        <w:tc>
          <w:tcPr>
            <w:tcW w:w="3608" w:type="pct"/>
          </w:tcPr>
          <w:p w14:paraId="75A5C722" w14:textId="565F77E6" w:rsidR="00C10B6D" w:rsidRPr="00CA12A4" w:rsidRDefault="00C10B6D" w:rsidP="0054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มูลค่าตามบัญชีของส่วนได้เสียที่ไม่มีอำนาจควบคุมที่ถูกซื้อ</w:t>
            </w:r>
          </w:p>
        </w:tc>
        <w:tc>
          <w:tcPr>
            <w:tcW w:w="603" w:type="pct"/>
          </w:tcPr>
          <w:p w14:paraId="19E6C95A" w14:textId="2C10E197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21" w:type="pct"/>
          </w:tcPr>
          <w:p w14:paraId="45C74FD8" w14:textId="77777777" w:rsidR="00C10B6D" w:rsidRPr="00CA12A4" w:rsidRDefault="00C10B6D" w:rsidP="0054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4EFC9F" w14:textId="2FF1CE3C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</w:tr>
      <w:tr w:rsidR="00C10B6D" w:rsidRPr="00CA12A4" w14:paraId="4FA305CE" w14:textId="77777777" w:rsidTr="00C10B6D">
        <w:trPr>
          <w:trHeight w:val="201"/>
        </w:trPr>
        <w:tc>
          <w:tcPr>
            <w:tcW w:w="3608" w:type="pct"/>
          </w:tcPr>
          <w:p w14:paraId="705E0CE5" w14:textId="26D07D9C" w:rsidR="00C10B6D" w:rsidRPr="00CA12A4" w:rsidRDefault="00C10B6D" w:rsidP="0054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ในการซื้อ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029D430" w14:textId="2958C67C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(908)</w:t>
            </w:r>
          </w:p>
        </w:tc>
        <w:tc>
          <w:tcPr>
            <w:tcW w:w="221" w:type="pct"/>
          </w:tcPr>
          <w:p w14:paraId="6FBE13FF" w14:textId="77777777" w:rsidR="00C10B6D" w:rsidRPr="00CA12A4" w:rsidRDefault="00C10B6D" w:rsidP="0054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A120051" w14:textId="089E34F1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(3,090)</w:t>
            </w:r>
          </w:p>
        </w:tc>
      </w:tr>
      <w:tr w:rsidR="00C10B6D" w:rsidRPr="00CA12A4" w14:paraId="14341DE2" w14:textId="77777777" w:rsidTr="00C10B6D">
        <w:trPr>
          <w:trHeight w:val="416"/>
        </w:trPr>
        <w:tc>
          <w:tcPr>
            <w:tcW w:w="3608" w:type="pct"/>
          </w:tcPr>
          <w:p w14:paraId="476E9C83" w14:textId="6BEB73FB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ขาดทุนจากการเปลี่ยนแปลง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ส่วนได้เสียใน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ความเป็นเจ้าของในบริษัทย่อย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D7317C5" w14:textId="030F3B76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(106)</w:t>
            </w:r>
          </w:p>
        </w:tc>
        <w:tc>
          <w:tcPr>
            <w:tcW w:w="221" w:type="pct"/>
          </w:tcPr>
          <w:p w14:paraId="2363C473" w14:textId="77777777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5742820" w14:textId="243D26BA" w:rsidR="00C10B6D" w:rsidRPr="00CA12A4" w:rsidRDefault="00C10B6D" w:rsidP="00C10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(444)</w:t>
            </w:r>
          </w:p>
        </w:tc>
      </w:tr>
    </w:tbl>
    <w:p w14:paraId="36817157" w14:textId="77777777" w:rsidR="00C10B6D" w:rsidRPr="00CA12A4" w:rsidRDefault="00C10B6D" w:rsidP="00DE4EB3">
      <w:pPr>
        <w:rPr>
          <w:rFonts w:asciiTheme="majorBidi" w:hAnsiTheme="majorBidi" w:cstheme="majorBidi"/>
          <w:sz w:val="24"/>
          <w:szCs w:val="24"/>
        </w:rPr>
      </w:pPr>
    </w:p>
    <w:p w14:paraId="68E496C3" w14:textId="77777777" w:rsidR="005B4060" w:rsidRPr="00CA12A4" w:rsidRDefault="005B4060" w:rsidP="005B406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478B53F" w14:textId="77777777" w:rsidR="00C8500E" w:rsidRPr="00CA12A4" w:rsidRDefault="00C8500E" w:rsidP="00C8500E">
      <w:pPr>
        <w:spacing w:line="240" w:lineRule="auto"/>
        <w:ind w:right="-133"/>
        <w:rPr>
          <w:rFonts w:ascii="Angsana New" w:hAnsi="Angsana New"/>
          <w:sz w:val="20"/>
          <w:szCs w:val="20"/>
          <w:cs/>
          <w:lang w:val="th-TH"/>
        </w:rPr>
      </w:pPr>
    </w:p>
    <w:p w14:paraId="6E72E1F2" w14:textId="3E912423" w:rsidR="00B3170F" w:rsidRPr="00CA12A4" w:rsidRDefault="002E443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800BF5" w:rsidRPr="00CA12A4">
        <w:rPr>
          <w:rFonts w:ascii="Angsana New" w:hAnsi="Angsana New"/>
          <w:sz w:val="30"/>
          <w:szCs w:val="30"/>
          <w:cs/>
        </w:rPr>
        <w:t>บ</w:t>
      </w:r>
      <w:r w:rsidR="00B3170F" w:rsidRPr="00CA12A4">
        <w:rPr>
          <w:rFonts w:ascii="Angsana New" w:hAnsi="Angsana New"/>
          <w:sz w:val="30"/>
          <w:szCs w:val="30"/>
          <w:cs/>
        </w:rPr>
        <w:t>ริษ</w:t>
      </w:r>
      <w:r w:rsidR="00936EF4" w:rsidRPr="00CA12A4">
        <w:rPr>
          <w:rFonts w:ascii="Angsana New" w:hAnsi="Angsana New"/>
          <w:sz w:val="30"/>
          <w:szCs w:val="30"/>
          <w:cs/>
        </w:rPr>
        <w:t>ั</w:t>
      </w:r>
      <w:r w:rsidR="00B3170F" w:rsidRPr="00CA12A4">
        <w:rPr>
          <w:rFonts w:ascii="Angsana New" w:hAnsi="Angsana New"/>
          <w:sz w:val="30"/>
          <w:szCs w:val="30"/>
          <w:cs/>
        </w:rPr>
        <w:t>ทร่</w:t>
      </w:r>
      <w:r w:rsidR="00477EF0" w:rsidRPr="00CA12A4">
        <w:rPr>
          <w:rFonts w:ascii="Angsana New" w:hAnsi="Angsana New"/>
          <w:sz w:val="30"/>
          <w:szCs w:val="30"/>
          <w:cs/>
        </w:rPr>
        <w:t>วม</w:t>
      </w:r>
      <w:r w:rsidR="00156428" w:rsidRPr="00CA12A4">
        <w:rPr>
          <w:rFonts w:ascii="Angsana New" w:hAnsi="Angsana New"/>
          <w:sz w:val="30"/>
          <w:szCs w:val="30"/>
          <w:cs/>
        </w:rPr>
        <w:t xml:space="preserve"> </w:t>
      </w:r>
      <w:r w:rsidR="00477EF0" w:rsidRPr="00CA12A4">
        <w:rPr>
          <w:rFonts w:ascii="Angsana New" w:hAnsi="Angsana New"/>
          <w:sz w:val="30"/>
          <w:szCs w:val="30"/>
          <w:cs/>
        </w:rPr>
        <w:t>การร่วมค</w:t>
      </w:r>
      <w:r w:rsidR="00B3170F" w:rsidRPr="00CA12A4">
        <w:rPr>
          <w:rFonts w:ascii="Angsana New" w:hAnsi="Angsana New"/>
          <w:sz w:val="30"/>
          <w:szCs w:val="30"/>
          <w:cs/>
        </w:rPr>
        <w:t>้</w:t>
      </w:r>
      <w:r w:rsidR="00477EF0" w:rsidRPr="00CA12A4">
        <w:rPr>
          <w:rFonts w:ascii="Angsana New" w:hAnsi="Angsana New"/>
          <w:sz w:val="30"/>
          <w:szCs w:val="30"/>
          <w:cs/>
        </w:rPr>
        <w:t>า</w:t>
      </w:r>
      <w:r w:rsidR="00800BF5" w:rsidRPr="00CA12A4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 w:rsidR="00C8500E" w:rsidRPr="00CA12A4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17176" w:rsidRPr="00CA12A4">
        <w:rPr>
          <w:rFonts w:ascii="Angsana New" w:hAnsi="Angsana New"/>
          <w:sz w:val="30"/>
          <w:szCs w:val="30"/>
        </w:rPr>
        <w:t>1</w:t>
      </w:r>
      <w:r w:rsidR="00D2325D" w:rsidRPr="00CA12A4">
        <w:rPr>
          <w:rFonts w:ascii="Angsana New" w:hAnsi="Angsana New"/>
          <w:sz w:val="30"/>
          <w:szCs w:val="30"/>
        </w:rPr>
        <w:t>0</w:t>
      </w:r>
      <w:r w:rsidR="00F17176" w:rsidRPr="00CA12A4">
        <w:rPr>
          <w:rFonts w:ascii="Angsana New" w:hAnsi="Angsana New"/>
          <w:sz w:val="30"/>
          <w:szCs w:val="30"/>
        </w:rPr>
        <w:t xml:space="preserve"> </w:t>
      </w:r>
      <w:r w:rsidR="00B3170F" w:rsidRPr="00CA12A4">
        <w:rPr>
          <w:rFonts w:ascii="Angsana New" w:hAnsi="Angsana New"/>
          <w:sz w:val="30"/>
          <w:szCs w:val="30"/>
          <w:cs/>
        </w:rPr>
        <w:t>และ</w:t>
      </w:r>
      <w:r w:rsidR="009516E5" w:rsidRPr="00CA12A4">
        <w:rPr>
          <w:rFonts w:ascii="Angsana New" w:hAnsi="Angsana New"/>
          <w:sz w:val="30"/>
          <w:szCs w:val="30"/>
          <w:cs/>
        </w:rPr>
        <w:t xml:space="preserve"> </w:t>
      </w:r>
      <w:r w:rsidR="00F17176" w:rsidRPr="00CA12A4">
        <w:rPr>
          <w:rFonts w:ascii="Angsana New" w:hAnsi="Angsana New"/>
          <w:sz w:val="30"/>
          <w:szCs w:val="30"/>
        </w:rPr>
        <w:t>1</w:t>
      </w:r>
      <w:r w:rsidR="00D2325D" w:rsidRPr="00CA12A4">
        <w:rPr>
          <w:rFonts w:ascii="Angsana New" w:hAnsi="Angsana New"/>
          <w:sz w:val="30"/>
          <w:szCs w:val="30"/>
        </w:rPr>
        <w:t>1</w:t>
      </w:r>
      <w:r w:rsidR="00F17176" w:rsidRPr="00CA12A4">
        <w:rPr>
          <w:rFonts w:ascii="Angsana New" w:hAnsi="Angsana New"/>
          <w:sz w:val="30"/>
          <w:szCs w:val="30"/>
          <w:cs/>
        </w:rPr>
        <w:t xml:space="preserve"> </w:t>
      </w:r>
      <w:r w:rsidR="007E7C69" w:rsidRPr="00CA12A4">
        <w:rPr>
          <w:rFonts w:ascii="Angsana New" w:hAnsi="Angsana New"/>
          <w:sz w:val="30"/>
          <w:szCs w:val="30"/>
          <w:cs/>
        </w:rPr>
        <w:t>บุคคลหรือกิจการ</w:t>
      </w:r>
      <w:r w:rsidR="00D334EF" w:rsidRPr="00CA12A4">
        <w:rPr>
          <w:rFonts w:ascii="Angsana New" w:hAnsi="Angsana New" w:hint="cs"/>
          <w:sz w:val="30"/>
          <w:szCs w:val="30"/>
          <w:cs/>
        </w:rPr>
        <w:t>อื่น</w:t>
      </w:r>
      <w:r w:rsidR="007E7C69" w:rsidRPr="00CA12A4">
        <w:rPr>
          <w:rFonts w:ascii="Angsana New" w:hAnsi="Angsana New"/>
          <w:sz w:val="30"/>
          <w:szCs w:val="30"/>
          <w:cs/>
        </w:rPr>
        <w:t>ที่เกี่ยวข้องกันที่มีรายการระหว่างกันที่มีนัยสำคัญกับกลุ่มบริษัท</w:t>
      </w:r>
      <w:r w:rsidR="00FD0CE2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="007E7C69" w:rsidRPr="00CA12A4">
        <w:rPr>
          <w:rFonts w:ascii="Angsana New" w:hAnsi="Angsana New"/>
          <w:sz w:val="30"/>
          <w:szCs w:val="30"/>
          <w:cs/>
        </w:rPr>
        <w:t>ในระหว่างปี</w:t>
      </w:r>
      <w:r w:rsidR="00B3170F" w:rsidRPr="00CA12A4">
        <w:rPr>
          <w:rFonts w:ascii="Angsana New" w:hAnsi="Angsana New"/>
          <w:sz w:val="30"/>
          <w:szCs w:val="30"/>
          <w:cs/>
        </w:rPr>
        <w:t>มีดั</w:t>
      </w:r>
      <w:r w:rsidR="007E7C69" w:rsidRPr="00CA12A4">
        <w:rPr>
          <w:rFonts w:ascii="Angsana New" w:hAnsi="Angsana New"/>
          <w:sz w:val="30"/>
          <w:szCs w:val="30"/>
          <w:cs/>
        </w:rPr>
        <w:t>งต่อไป</w:t>
      </w:r>
      <w:r w:rsidR="00B3170F" w:rsidRPr="00CA12A4">
        <w:rPr>
          <w:rFonts w:ascii="Angsana New" w:hAnsi="Angsana New"/>
          <w:sz w:val="30"/>
          <w:szCs w:val="30"/>
          <w:cs/>
        </w:rPr>
        <w:t>นี้</w:t>
      </w:r>
    </w:p>
    <w:p w14:paraId="4852FAD2" w14:textId="77777777" w:rsidR="000B3F90" w:rsidRPr="00CA12A4" w:rsidRDefault="000B3F9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422"/>
        <w:gridCol w:w="3690"/>
      </w:tblGrid>
      <w:tr w:rsidR="002E4434" w:rsidRPr="00CA12A4" w14:paraId="6C7CE901" w14:textId="77777777" w:rsidTr="00DE4EB3">
        <w:trPr>
          <w:trHeight w:val="20"/>
          <w:tblHeader/>
        </w:trPr>
        <w:tc>
          <w:tcPr>
            <w:tcW w:w="4158" w:type="dxa"/>
          </w:tcPr>
          <w:p w14:paraId="326D3882" w14:textId="77777777" w:rsidR="002E4434" w:rsidRPr="00CA12A4" w:rsidRDefault="0043202B" w:rsidP="002E443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cs/>
              </w:rPr>
              <w:br w:type="page"/>
            </w:r>
            <w:r w:rsidR="002E4434"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231DB47C" w14:textId="77777777" w:rsidR="002E4434" w:rsidRPr="00CA12A4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5A1CA0B" w14:textId="77777777" w:rsidR="002E4434" w:rsidRPr="00CA12A4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690" w:type="dxa"/>
          </w:tcPr>
          <w:p w14:paraId="6AD0EF65" w14:textId="77777777" w:rsidR="002E4434" w:rsidRPr="00CA12A4" w:rsidRDefault="002E4434" w:rsidP="0072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86E8C" w:rsidRPr="00CA12A4" w14:paraId="1DEA3849" w14:textId="77777777" w:rsidTr="00DE4EB3">
        <w:trPr>
          <w:trHeight w:val="20"/>
        </w:trPr>
        <w:tc>
          <w:tcPr>
            <w:tcW w:w="4158" w:type="dxa"/>
          </w:tcPr>
          <w:p w14:paraId="0F03BA2F" w14:textId="77777777" w:rsidR="00986E8C" w:rsidRPr="00CA12A4" w:rsidRDefault="00986E8C" w:rsidP="00322C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แอสเซ็ทส์ จำกัด</w:t>
            </w:r>
          </w:p>
        </w:tc>
        <w:tc>
          <w:tcPr>
            <w:tcW w:w="1422" w:type="dxa"/>
          </w:tcPr>
          <w:p w14:paraId="1D0A696E" w14:textId="77777777" w:rsidR="00986E8C" w:rsidRPr="00CA12A4" w:rsidRDefault="00986E8C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37B57F6" w14:textId="77777777" w:rsidR="00986E8C" w:rsidRPr="00CA12A4" w:rsidRDefault="00986E8C" w:rsidP="002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เป็นผู้ถือหุ้นรายใหญ่ถือหุ้นใน</w:t>
            </w:r>
            <w:r w:rsidR="005E233E" w:rsidRPr="00CA12A4">
              <w:rPr>
                <w:rFonts w:ascii="Angsana New" w:hAnsi="Angsana New"/>
                <w:sz w:val="30"/>
                <w:szCs w:val="30"/>
                <w:cs/>
              </w:rPr>
              <w:t>บริษัทร้อยละ</w:t>
            </w:r>
          </w:p>
        </w:tc>
      </w:tr>
      <w:tr w:rsidR="005E233E" w:rsidRPr="00CA12A4" w14:paraId="3771A94C" w14:textId="77777777" w:rsidTr="00DE4EB3">
        <w:trPr>
          <w:trHeight w:val="20"/>
        </w:trPr>
        <w:tc>
          <w:tcPr>
            <w:tcW w:w="4158" w:type="dxa"/>
          </w:tcPr>
          <w:p w14:paraId="3D7DF9AC" w14:textId="77777777" w:rsidR="005E233E" w:rsidRPr="00CA12A4" w:rsidRDefault="005E233E" w:rsidP="00322C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24E01B52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4484D87A" w14:textId="733FFB35" w:rsidR="005E233E" w:rsidRPr="00CA12A4" w:rsidRDefault="00693066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B7C1A" w:rsidRPr="00CA12A4">
              <w:rPr>
                <w:rFonts w:ascii="Angsana New" w:hAnsi="Angsana New"/>
                <w:sz w:val="30"/>
                <w:szCs w:val="30"/>
              </w:rPr>
              <w:t>43</w:t>
            </w:r>
            <w:r w:rsidR="008B7C1A"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B7C1A" w:rsidRPr="00CA12A4">
              <w:rPr>
                <w:rFonts w:ascii="Angsana New" w:hAnsi="Angsana New"/>
                <w:sz w:val="30"/>
                <w:szCs w:val="30"/>
              </w:rPr>
              <w:t>53</w:t>
            </w:r>
            <w:r w:rsidR="005E233E" w:rsidRPr="00CA12A4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</w:t>
            </w:r>
            <w:r w:rsidR="00F81176" w:rsidRPr="00CA12A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5E233E" w:rsidRPr="00CA12A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2E4434" w:rsidRPr="00CA12A4" w14:paraId="05A399B6" w14:textId="77777777" w:rsidTr="00DE4EB3">
        <w:trPr>
          <w:trHeight w:val="20"/>
        </w:trPr>
        <w:tc>
          <w:tcPr>
            <w:tcW w:w="4158" w:type="dxa"/>
          </w:tcPr>
          <w:p w14:paraId="1E788E72" w14:textId="77777777" w:rsidR="002E4434" w:rsidRPr="00CA12A4" w:rsidRDefault="002E4434" w:rsidP="00322C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เฟรเซอร์ส พร็อพเพอร์ตี้ โฮลดิ้งส์ </w:t>
            </w:r>
          </w:p>
        </w:tc>
        <w:tc>
          <w:tcPr>
            <w:tcW w:w="1422" w:type="dxa"/>
          </w:tcPr>
          <w:p w14:paraId="11FD69FB" w14:textId="77777777" w:rsidR="002E4434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D78F5C" w14:textId="77777777" w:rsidR="002E4434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เป็นผู้ถือหุ้นรายใหญ่ถือหุ้นในบริษัทร้อยละ</w:t>
            </w:r>
          </w:p>
        </w:tc>
      </w:tr>
      <w:tr w:rsidR="00322C22" w:rsidRPr="00CA12A4" w14:paraId="6F20833D" w14:textId="77777777" w:rsidTr="00DE4EB3">
        <w:trPr>
          <w:trHeight w:val="20"/>
        </w:trPr>
        <w:tc>
          <w:tcPr>
            <w:tcW w:w="4158" w:type="dxa"/>
          </w:tcPr>
          <w:p w14:paraId="704C940F" w14:textId="6A2D419B" w:rsidR="00322C22" w:rsidRPr="00CA12A4" w:rsidRDefault="007545F1" w:rsidP="002E443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233E" w:rsidRPr="00CA12A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22C22" w:rsidRPr="00CA12A4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22" w:type="dxa"/>
          </w:tcPr>
          <w:p w14:paraId="44D90573" w14:textId="77777777" w:rsidR="00322C22" w:rsidRPr="00CA12A4" w:rsidRDefault="00322C22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54B2EC4F" w14:textId="0B2B5DC7" w:rsidR="00516F71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B7C1A" w:rsidRPr="00CA12A4">
              <w:rPr>
                <w:rFonts w:ascii="Angsana New" w:hAnsi="Angsana New"/>
                <w:sz w:val="30"/>
                <w:szCs w:val="30"/>
              </w:rPr>
              <w:t>37</w:t>
            </w:r>
            <w:r w:rsidR="008B7C1A"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5377A" w:rsidRPr="00CA12A4">
              <w:rPr>
                <w:rFonts w:ascii="Angsana New" w:hAnsi="Angsana New"/>
                <w:sz w:val="30"/>
                <w:szCs w:val="30"/>
              </w:rPr>
              <w:t>60</w:t>
            </w:r>
            <w:r w:rsidR="00A84DFC" w:rsidRPr="00CA12A4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</w:t>
            </w:r>
            <w:r w:rsidR="00F81176" w:rsidRPr="00CA12A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A84DFC" w:rsidRPr="00CA12A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2D5AB5" w:rsidRPr="00CA12A4" w14:paraId="725DC40E" w14:textId="77777777" w:rsidTr="00DE4EB3">
        <w:trPr>
          <w:trHeight w:val="20"/>
        </w:trPr>
        <w:tc>
          <w:tcPr>
            <w:tcW w:w="4158" w:type="dxa"/>
          </w:tcPr>
          <w:p w14:paraId="4D57B49E" w14:textId="77777777" w:rsidR="002D5AB5" w:rsidRPr="00CA12A4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 xml:space="preserve">PT SLP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Internusa</w:t>
            </w:r>
            <w:proofErr w:type="spellEnd"/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Karawang</w:t>
            </w:r>
            <w:proofErr w:type="spellEnd"/>
          </w:p>
        </w:tc>
        <w:tc>
          <w:tcPr>
            <w:tcW w:w="1422" w:type="dxa"/>
          </w:tcPr>
          <w:p w14:paraId="38B8FC2C" w14:textId="77777777" w:rsidR="002D5AB5" w:rsidRPr="00CA12A4" w:rsidRDefault="00355DE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</w:tcPr>
          <w:p w14:paraId="2BAEF79B" w14:textId="77777777" w:rsidR="002D5AB5" w:rsidRPr="00CA12A4" w:rsidRDefault="002D5AB5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ถือหุ้นโดยบริษัทร่วม</w:t>
            </w:r>
          </w:p>
        </w:tc>
      </w:tr>
      <w:tr w:rsidR="002D5AB5" w:rsidRPr="00CA12A4" w14:paraId="4C93080A" w14:textId="77777777" w:rsidTr="00DE4EB3">
        <w:trPr>
          <w:trHeight w:val="20"/>
        </w:trPr>
        <w:tc>
          <w:tcPr>
            <w:tcW w:w="4158" w:type="dxa"/>
          </w:tcPr>
          <w:p w14:paraId="1237499F" w14:textId="77777777" w:rsidR="002D5AB5" w:rsidRPr="00CA12A4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PT Surya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</w:rPr>
              <w:t>Semesta</w:t>
            </w:r>
            <w:proofErr w:type="spellEnd"/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</w:rPr>
              <w:t>Internusa</w:t>
            </w:r>
            <w:proofErr w:type="spellEnd"/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422" w:type="dxa"/>
          </w:tcPr>
          <w:p w14:paraId="6E10080A" w14:textId="77777777" w:rsidR="002D5AB5" w:rsidRPr="00CA12A4" w:rsidRDefault="00355DE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</w:tcPr>
          <w:p w14:paraId="78115912" w14:textId="77777777" w:rsidR="002D5AB5" w:rsidRPr="00CA12A4" w:rsidRDefault="002D5AB5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เป็นผู้ถือหุ้นในบริษัทร่วม</w:t>
            </w:r>
          </w:p>
        </w:tc>
      </w:tr>
      <w:tr w:rsidR="002D5AB5" w:rsidRPr="00CA12A4" w14:paraId="110AC07F" w14:textId="77777777" w:rsidTr="00DE4EB3">
        <w:trPr>
          <w:trHeight w:val="20"/>
        </w:trPr>
        <w:tc>
          <w:tcPr>
            <w:tcW w:w="4158" w:type="dxa"/>
          </w:tcPr>
          <w:p w14:paraId="3FA85541" w14:textId="77777777" w:rsidR="002D5AB5" w:rsidRPr="00CA12A4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PT Surya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</w:rPr>
              <w:t>Internusa</w:t>
            </w:r>
            <w:proofErr w:type="spellEnd"/>
            <w:r w:rsidRPr="00CA12A4">
              <w:rPr>
                <w:rFonts w:ascii="Angsana New" w:hAnsi="Angsana New"/>
                <w:sz w:val="30"/>
                <w:szCs w:val="30"/>
              </w:rPr>
              <w:t xml:space="preserve"> Timur</w:t>
            </w:r>
          </w:p>
        </w:tc>
        <w:tc>
          <w:tcPr>
            <w:tcW w:w="1422" w:type="dxa"/>
          </w:tcPr>
          <w:p w14:paraId="37DB6E7D" w14:textId="77777777" w:rsidR="002D5AB5" w:rsidRPr="00CA12A4" w:rsidRDefault="00355DE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</w:tcPr>
          <w:p w14:paraId="782A7D02" w14:textId="77777777" w:rsidR="002D5AB5" w:rsidRPr="00CA12A4" w:rsidRDefault="002D5AB5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เป็นบริษัทย่อยของผู้ถือหุ้นในบริษัทร่วม</w:t>
            </w:r>
          </w:p>
        </w:tc>
      </w:tr>
      <w:tr w:rsidR="005E233E" w:rsidRPr="00CA12A4" w14:paraId="049C3709" w14:textId="77777777" w:rsidTr="00DE4EB3">
        <w:trPr>
          <w:trHeight w:val="20"/>
        </w:trPr>
        <w:tc>
          <w:tcPr>
            <w:tcW w:w="4158" w:type="dxa"/>
          </w:tcPr>
          <w:p w14:paraId="64878AE5" w14:textId="77777777" w:rsidR="005E233E" w:rsidRPr="00CA12A4" w:rsidRDefault="005E233E" w:rsidP="005E233E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สวนอุตสาหกรรมโรจนะ จำกัด (มหาชน)</w:t>
            </w:r>
          </w:p>
        </w:tc>
        <w:tc>
          <w:tcPr>
            <w:tcW w:w="1422" w:type="dxa"/>
          </w:tcPr>
          <w:p w14:paraId="3EE86D53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5B6E5D6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2C365058" w14:textId="77777777" w:rsidTr="00DE4EB3">
        <w:trPr>
          <w:trHeight w:val="20"/>
        </w:trPr>
        <w:tc>
          <w:tcPr>
            <w:tcW w:w="4158" w:type="dxa"/>
          </w:tcPr>
          <w:p w14:paraId="77F80425" w14:textId="77777777" w:rsidR="005E233E" w:rsidRPr="00CA12A4" w:rsidRDefault="005E233E" w:rsidP="005E233E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สวนอุตสาหกรรมโรจนะ ปราจีนบุรี จำกัด</w:t>
            </w:r>
          </w:p>
        </w:tc>
        <w:tc>
          <w:tcPr>
            <w:tcW w:w="1422" w:type="dxa"/>
          </w:tcPr>
          <w:p w14:paraId="00C40245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A97CA3C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2BF119CE" w14:textId="77777777" w:rsidTr="00DE4EB3">
        <w:trPr>
          <w:trHeight w:val="20"/>
        </w:trPr>
        <w:tc>
          <w:tcPr>
            <w:tcW w:w="4158" w:type="dxa"/>
          </w:tcPr>
          <w:p w14:paraId="3AB4F83E" w14:textId="77777777" w:rsidR="005E233E" w:rsidRPr="00CA12A4" w:rsidRDefault="005E233E" w:rsidP="005E233E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1422" w:type="dxa"/>
          </w:tcPr>
          <w:p w14:paraId="4BA425CF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34B5462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40D38ED6" w14:textId="77777777" w:rsidTr="00DE4EB3">
        <w:trPr>
          <w:trHeight w:val="20"/>
        </w:trPr>
        <w:tc>
          <w:tcPr>
            <w:tcW w:w="4158" w:type="dxa"/>
          </w:tcPr>
          <w:p w14:paraId="5B77C462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422" w:type="dxa"/>
          </w:tcPr>
          <w:p w14:paraId="1CB5C78F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4B57844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0324AD23" w14:textId="77777777" w:rsidTr="00DE4EB3">
        <w:trPr>
          <w:trHeight w:val="20"/>
        </w:trPr>
        <w:tc>
          <w:tcPr>
            <w:tcW w:w="4158" w:type="dxa"/>
          </w:tcPr>
          <w:p w14:paraId="0F1B822F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422" w:type="dxa"/>
          </w:tcPr>
          <w:p w14:paraId="2D5E01C5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A769AFE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179EA950" w14:textId="77777777" w:rsidTr="00DE4EB3">
        <w:trPr>
          <w:trHeight w:val="20"/>
        </w:trPr>
        <w:tc>
          <w:tcPr>
            <w:tcW w:w="4158" w:type="dxa"/>
          </w:tcPr>
          <w:p w14:paraId="3112C74C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ทีซีซี โฮเทล แอสเซท แมนเนจเม้นท์ จำกัด</w:t>
            </w:r>
          </w:p>
        </w:tc>
        <w:tc>
          <w:tcPr>
            <w:tcW w:w="1422" w:type="dxa"/>
          </w:tcPr>
          <w:p w14:paraId="38746F33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65DAD808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322213B4" w14:textId="77777777" w:rsidTr="00DE4EB3">
        <w:trPr>
          <w:trHeight w:val="20"/>
        </w:trPr>
        <w:tc>
          <w:tcPr>
            <w:tcW w:w="4158" w:type="dxa"/>
          </w:tcPr>
          <w:p w14:paraId="3CD225F3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1422" w:type="dxa"/>
          </w:tcPr>
          <w:p w14:paraId="6506A47B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AE0EE48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413A75E3" w14:textId="77777777" w:rsidTr="00DE4EB3">
        <w:trPr>
          <w:trHeight w:val="20"/>
        </w:trPr>
        <w:tc>
          <w:tcPr>
            <w:tcW w:w="4158" w:type="dxa"/>
          </w:tcPr>
          <w:p w14:paraId="605AA82C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เอ็ม เอส แอนด์ เค ซี ดีเวลลอปเม้นท์ จำกัด</w:t>
            </w:r>
          </w:p>
        </w:tc>
        <w:tc>
          <w:tcPr>
            <w:tcW w:w="1422" w:type="dxa"/>
          </w:tcPr>
          <w:p w14:paraId="10F27A47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49A48C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279ABEA6" w14:textId="77777777" w:rsidTr="00DE4EB3">
        <w:trPr>
          <w:trHeight w:val="20"/>
        </w:trPr>
        <w:tc>
          <w:tcPr>
            <w:tcW w:w="4158" w:type="dxa"/>
          </w:tcPr>
          <w:p w14:paraId="7AC955EF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422" w:type="dxa"/>
          </w:tcPr>
          <w:p w14:paraId="18F2B52D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21D42DC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57A2A410" w14:textId="77777777" w:rsidTr="00DE4EB3">
        <w:trPr>
          <w:trHeight w:val="20"/>
        </w:trPr>
        <w:tc>
          <w:tcPr>
            <w:tcW w:w="4158" w:type="dxa"/>
          </w:tcPr>
          <w:p w14:paraId="7690C024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บริษัทโฮเรก้า แมเนจเม้นท์ จำกัด</w:t>
            </w:r>
          </w:p>
        </w:tc>
        <w:tc>
          <w:tcPr>
            <w:tcW w:w="1422" w:type="dxa"/>
          </w:tcPr>
          <w:p w14:paraId="2A281D1D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5FF1BB13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4F67E154" w14:textId="77777777" w:rsidTr="00DE4EB3">
        <w:trPr>
          <w:trHeight w:val="20"/>
        </w:trPr>
        <w:tc>
          <w:tcPr>
            <w:tcW w:w="4158" w:type="dxa"/>
          </w:tcPr>
          <w:p w14:paraId="157CE3B0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บริษัทโฮเทลส์ เวิลด์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14:paraId="7337A3A9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88E8A99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7AB97804" w14:textId="77777777" w:rsidTr="00DE4EB3">
        <w:trPr>
          <w:trHeight w:val="20"/>
        </w:trPr>
        <w:tc>
          <w:tcPr>
            <w:tcW w:w="4158" w:type="dxa"/>
          </w:tcPr>
          <w:p w14:paraId="5F3C33DF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อาคเนย์ แคปปิตอล จำกัด</w:t>
            </w:r>
          </w:p>
        </w:tc>
        <w:tc>
          <w:tcPr>
            <w:tcW w:w="1422" w:type="dxa"/>
          </w:tcPr>
          <w:p w14:paraId="239EE27B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16354D0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660DC" w:rsidRPr="00CA12A4" w14:paraId="5B3F92F6" w14:textId="77777777" w:rsidTr="00DE4EB3">
        <w:trPr>
          <w:trHeight w:val="20"/>
        </w:trPr>
        <w:tc>
          <w:tcPr>
            <w:tcW w:w="4158" w:type="dxa"/>
          </w:tcPr>
          <w:p w14:paraId="383E2418" w14:textId="77777777" w:rsidR="004660DC" w:rsidRPr="00CA12A4" w:rsidRDefault="004660DC" w:rsidP="004660DC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ศูนย์วิชาการอาคเนย์ จำกัด</w:t>
            </w:r>
          </w:p>
        </w:tc>
        <w:tc>
          <w:tcPr>
            <w:tcW w:w="1422" w:type="dxa"/>
          </w:tcPr>
          <w:p w14:paraId="42FB8343" w14:textId="77777777" w:rsidR="004660DC" w:rsidRPr="00CA12A4" w:rsidRDefault="004660DC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5E77350" w14:textId="77777777" w:rsidR="004660DC" w:rsidRPr="00CA12A4" w:rsidRDefault="004660DC" w:rsidP="0046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E233E" w:rsidRPr="00CA12A4" w14:paraId="4871556A" w14:textId="77777777" w:rsidTr="00DE4EB3">
        <w:trPr>
          <w:trHeight w:val="20"/>
        </w:trPr>
        <w:tc>
          <w:tcPr>
            <w:tcW w:w="4158" w:type="dxa"/>
          </w:tcPr>
          <w:p w14:paraId="30F5CB79" w14:textId="77777777" w:rsidR="005E233E" w:rsidRPr="00CA12A4" w:rsidRDefault="005E233E" w:rsidP="005E233E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นอร์ท สาธร โฮเต็ล จำกัด</w:t>
            </w:r>
          </w:p>
        </w:tc>
        <w:tc>
          <w:tcPr>
            <w:tcW w:w="1422" w:type="dxa"/>
          </w:tcPr>
          <w:p w14:paraId="608BAE35" w14:textId="77777777" w:rsidR="005E233E" w:rsidRPr="00CA12A4" w:rsidRDefault="005E233E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69A70B81" w14:textId="77777777" w:rsidR="005E233E" w:rsidRPr="00CA12A4" w:rsidRDefault="005E233E" w:rsidP="005E2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779BEC37" w14:textId="77777777" w:rsidTr="00DE4EB3">
        <w:trPr>
          <w:trHeight w:val="20"/>
        </w:trPr>
        <w:tc>
          <w:tcPr>
            <w:tcW w:w="4158" w:type="dxa"/>
          </w:tcPr>
          <w:p w14:paraId="3EE69F85" w14:textId="77777777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ที.ซี.ซี.คอมเมอร์เชียล พร็อพเพอร์ตี้ </w:t>
            </w:r>
          </w:p>
        </w:tc>
        <w:tc>
          <w:tcPr>
            <w:tcW w:w="1422" w:type="dxa"/>
          </w:tcPr>
          <w:p w14:paraId="30828D41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B71CB96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1BB0237B" w14:textId="77777777" w:rsidTr="00DE4EB3">
        <w:trPr>
          <w:trHeight w:val="20"/>
        </w:trPr>
        <w:tc>
          <w:tcPr>
            <w:tcW w:w="4158" w:type="dxa"/>
          </w:tcPr>
          <w:p w14:paraId="33C1F90F" w14:textId="653AC6A6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5F1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แมนเนจเม้นท์  จำกัด</w:t>
            </w:r>
          </w:p>
        </w:tc>
        <w:tc>
          <w:tcPr>
            <w:tcW w:w="1422" w:type="dxa"/>
          </w:tcPr>
          <w:p w14:paraId="337C90B0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4CC77A6A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3C6" w:rsidRPr="00CA12A4" w14:paraId="2DA31291" w14:textId="77777777" w:rsidTr="00DE4EB3">
        <w:trPr>
          <w:trHeight w:val="20"/>
        </w:trPr>
        <w:tc>
          <w:tcPr>
            <w:tcW w:w="4158" w:type="dxa"/>
          </w:tcPr>
          <w:p w14:paraId="4F4DD989" w14:textId="77777777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422" w:type="dxa"/>
          </w:tcPr>
          <w:p w14:paraId="789F2AEB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D3E6486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0B66B420" w14:textId="77777777" w:rsidTr="00DE4EB3">
        <w:trPr>
          <w:trHeight w:val="20"/>
        </w:trPr>
        <w:tc>
          <w:tcPr>
            <w:tcW w:w="4158" w:type="dxa"/>
          </w:tcPr>
          <w:p w14:paraId="640C0CC1" w14:textId="77777777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เอ็น.ซี.ซี.แมนเนจเม้นท์ แอนด์ </w:t>
            </w:r>
          </w:p>
        </w:tc>
        <w:tc>
          <w:tcPr>
            <w:tcW w:w="1422" w:type="dxa"/>
          </w:tcPr>
          <w:p w14:paraId="3D523E47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72BEE6E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34D93355" w14:textId="77777777" w:rsidTr="00DE4EB3">
        <w:trPr>
          <w:trHeight w:val="20"/>
        </w:trPr>
        <w:tc>
          <w:tcPr>
            <w:tcW w:w="4158" w:type="dxa"/>
          </w:tcPr>
          <w:p w14:paraId="7E18F202" w14:textId="1AE3CB5D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7545F1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ดิเวลลอปเม้นท์  จำกัด</w:t>
            </w:r>
          </w:p>
        </w:tc>
        <w:tc>
          <w:tcPr>
            <w:tcW w:w="1422" w:type="dxa"/>
          </w:tcPr>
          <w:p w14:paraId="1E093462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622B5E9A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3C6" w:rsidRPr="00CA12A4" w14:paraId="38A58325" w14:textId="77777777" w:rsidTr="00DE4EB3">
        <w:trPr>
          <w:trHeight w:val="20"/>
        </w:trPr>
        <w:tc>
          <w:tcPr>
            <w:tcW w:w="4158" w:type="dxa"/>
          </w:tcPr>
          <w:p w14:paraId="0B930140" w14:textId="77777777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422" w:type="dxa"/>
          </w:tcPr>
          <w:p w14:paraId="21A39EA9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D0A8BE5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1BE8B6B9" w14:textId="77777777" w:rsidTr="00DE4EB3">
        <w:trPr>
          <w:trHeight w:val="20"/>
        </w:trPr>
        <w:tc>
          <w:tcPr>
            <w:tcW w:w="4158" w:type="dxa"/>
          </w:tcPr>
          <w:p w14:paraId="40A4E9B3" w14:textId="77777777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422" w:type="dxa"/>
          </w:tcPr>
          <w:p w14:paraId="11A647E7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213486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06239276" w14:textId="77777777" w:rsidTr="00DE4EB3">
        <w:trPr>
          <w:trHeight w:val="20"/>
        </w:trPr>
        <w:tc>
          <w:tcPr>
            <w:tcW w:w="4158" w:type="dxa"/>
          </w:tcPr>
          <w:p w14:paraId="49B699F8" w14:textId="77777777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422" w:type="dxa"/>
          </w:tcPr>
          <w:p w14:paraId="7D3D92DC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E3804F9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70543297" w14:textId="77777777" w:rsidTr="00DE4EB3">
        <w:trPr>
          <w:trHeight w:val="20"/>
        </w:trPr>
        <w:tc>
          <w:tcPr>
            <w:tcW w:w="4158" w:type="dxa"/>
          </w:tcPr>
          <w:p w14:paraId="1DB66FB8" w14:textId="77777777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12A4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นอร์ธ ปาร์ค กอล์ฟแอนด์สปอร์ตคลับ จำกัด</w:t>
            </w:r>
          </w:p>
        </w:tc>
        <w:tc>
          <w:tcPr>
            <w:tcW w:w="1422" w:type="dxa"/>
          </w:tcPr>
          <w:p w14:paraId="7AE897D1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815330C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74E620AE" w14:textId="77777777" w:rsidTr="00DE4EB3">
        <w:trPr>
          <w:trHeight w:val="20"/>
        </w:trPr>
        <w:tc>
          <w:tcPr>
            <w:tcW w:w="4158" w:type="dxa"/>
          </w:tcPr>
          <w:p w14:paraId="6925C5E3" w14:textId="77777777" w:rsidR="00FE33C6" w:rsidRPr="00CA12A4" w:rsidRDefault="00FE33C6" w:rsidP="00FE33C6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422" w:type="dxa"/>
          </w:tcPr>
          <w:p w14:paraId="69257931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5DA743EF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4D235B40" w14:textId="77777777" w:rsidTr="00DE4EB3">
        <w:trPr>
          <w:trHeight w:val="20"/>
        </w:trPr>
        <w:tc>
          <w:tcPr>
            <w:tcW w:w="4158" w:type="dxa"/>
          </w:tcPr>
          <w:p w14:paraId="3B80B2E4" w14:textId="77777777" w:rsidR="00FE33C6" w:rsidRPr="00CA12A4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 เอเซีย พลัส จำกัด (มหาชน)</w:t>
            </w:r>
          </w:p>
        </w:tc>
        <w:tc>
          <w:tcPr>
            <w:tcW w:w="1422" w:type="dxa"/>
          </w:tcPr>
          <w:p w14:paraId="535B9C16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C7FC7DD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17BB30D8" w14:textId="77777777" w:rsidTr="00DE4EB3">
        <w:trPr>
          <w:trHeight w:val="20"/>
        </w:trPr>
        <w:tc>
          <w:tcPr>
            <w:tcW w:w="4158" w:type="dxa"/>
          </w:tcPr>
          <w:p w14:paraId="60708ABA" w14:textId="77777777" w:rsidR="00FE33C6" w:rsidRPr="00CA12A4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นิคมอุตสาหกรรมเอเซีย จำกัด</w:t>
            </w:r>
          </w:p>
        </w:tc>
        <w:tc>
          <w:tcPr>
            <w:tcW w:w="1422" w:type="dxa"/>
          </w:tcPr>
          <w:p w14:paraId="5886F1A9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BF1D668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57E3CA60" w14:textId="77777777" w:rsidTr="00DE4EB3">
        <w:trPr>
          <w:trHeight w:val="20"/>
        </w:trPr>
        <w:tc>
          <w:tcPr>
            <w:tcW w:w="4158" w:type="dxa"/>
          </w:tcPr>
          <w:p w14:paraId="034D98E0" w14:textId="77777777" w:rsidR="00FE33C6" w:rsidRPr="00CA12A4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เอสวีไอ จำกัด (มหาชน)</w:t>
            </w:r>
          </w:p>
        </w:tc>
        <w:tc>
          <w:tcPr>
            <w:tcW w:w="1422" w:type="dxa"/>
          </w:tcPr>
          <w:p w14:paraId="52EE8B03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457D06E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71047D02" w14:textId="77777777" w:rsidTr="00DE4EB3">
        <w:trPr>
          <w:trHeight w:val="20"/>
        </w:trPr>
        <w:tc>
          <w:tcPr>
            <w:tcW w:w="4158" w:type="dxa"/>
          </w:tcPr>
          <w:p w14:paraId="58D7AA7A" w14:textId="77777777" w:rsidR="00FE33C6" w:rsidRPr="00CA12A4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กองทุนรวมสาธรซิตี้ทาวเวอร์</w:t>
            </w:r>
          </w:p>
        </w:tc>
        <w:tc>
          <w:tcPr>
            <w:tcW w:w="1422" w:type="dxa"/>
          </w:tcPr>
          <w:p w14:paraId="64B3EFD9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66053664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60B7B858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43C9808" w14:textId="77777777" w:rsidR="00FE33C6" w:rsidRPr="00CA12A4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422" w:type="dxa"/>
            <w:shd w:val="clear" w:color="auto" w:fill="auto"/>
          </w:tcPr>
          <w:p w14:paraId="33A150BC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EA3105E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16A11E9E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327EBC7" w14:textId="77777777" w:rsidR="00FE33C6" w:rsidRPr="00CA12A4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ทีซีซี ลักซ์ชูรี โฮเทลส์และรีสอร์ท จำกัด</w:t>
            </w:r>
          </w:p>
        </w:tc>
        <w:tc>
          <w:tcPr>
            <w:tcW w:w="1422" w:type="dxa"/>
            <w:shd w:val="clear" w:color="auto" w:fill="auto"/>
          </w:tcPr>
          <w:p w14:paraId="2D8CE2AC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0E0AEDD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33C6" w:rsidRPr="00CA12A4" w14:paraId="6B6BB183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E204E11" w14:textId="77777777" w:rsidR="00FE33C6" w:rsidRPr="00CA12A4" w:rsidRDefault="00FE33C6" w:rsidP="00FE33C6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ฟู้ด ออฟ เอเชีย จำกัด</w:t>
            </w:r>
          </w:p>
        </w:tc>
        <w:tc>
          <w:tcPr>
            <w:tcW w:w="1422" w:type="dxa"/>
            <w:shd w:val="clear" w:color="auto" w:fill="auto"/>
          </w:tcPr>
          <w:p w14:paraId="785FC4A1" w14:textId="77777777" w:rsidR="00FE33C6" w:rsidRPr="00CA12A4" w:rsidRDefault="00FE33C6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D074842" w14:textId="77777777" w:rsidR="00FE33C6" w:rsidRPr="00CA12A4" w:rsidRDefault="00FE33C6" w:rsidP="00FE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64F6CDC4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D85EEDF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422" w:type="dxa"/>
            <w:shd w:val="clear" w:color="auto" w:fill="auto"/>
          </w:tcPr>
          <w:p w14:paraId="3629934A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045326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5179662F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B40C6DF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Frasers Property Corporate Services Pte. Ltd.</w:t>
            </w:r>
          </w:p>
        </w:tc>
        <w:tc>
          <w:tcPr>
            <w:tcW w:w="1422" w:type="dxa"/>
            <w:shd w:val="clear" w:color="auto" w:fill="auto"/>
          </w:tcPr>
          <w:p w14:paraId="2F1A3DB7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1CBE741E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68B5F5EE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951F743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River Valley Apartments Pte. Ltd.</w:t>
            </w:r>
          </w:p>
        </w:tc>
        <w:tc>
          <w:tcPr>
            <w:tcW w:w="1422" w:type="dxa"/>
            <w:shd w:val="clear" w:color="auto" w:fill="auto"/>
          </w:tcPr>
          <w:p w14:paraId="1887852E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220D0643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482C7E24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7A89124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ไดน่าพลาส จำกัด</w:t>
            </w:r>
          </w:p>
        </w:tc>
        <w:tc>
          <w:tcPr>
            <w:tcW w:w="1422" w:type="dxa"/>
            <w:shd w:val="clear" w:color="auto" w:fill="auto"/>
          </w:tcPr>
          <w:p w14:paraId="08D4D837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8776A0E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6B129992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DF009DC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แกรนด์ เมย์แฟร์ จำกัด</w:t>
            </w:r>
          </w:p>
        </w:tc>
        <w:tc>
          <w:tcPr>
            <w:tcW w:w="1422" w:type="dxa"/>
            <w:shd w:val="clear" w:color="auto" w:fill="auto"/>
          </w:tcPr>
          <w:p w14:paraId="2CB73482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B66352C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50F6187F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39A65E8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แปซิฟิค เลเช่อร์ </w:t>
            </w: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shd w:val="clear" w:color="auto" w:fill="auto"/>
          </w:tcPr>
          <w:p w14:paraId="15445677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9B5DD42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3020D19D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C16B328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บางกอก คลับ จำกัด</w:t>
            </w:r>
          </w:p>
        </w:tc>
        <w:tc>
          <w:tcPr>
            <w:tcW w:w="1422" w:type="dxa"/>
            <w:shd w:val="clear" w:color="auto" w:fill="auto"/>
          </w:tcPr>
          <w:p w14:paraId="5DE3B20A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331FF6E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1B55C762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61645C8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ประชารัฐรักสามัคคี วิสาหกิจเพื่อสังคม </w:t>
            </w:r>
          </w:p>
        </w:tc>
        <w:tc>
          <w:tcPr>
            <w:tcW w:w="1422" w:type="dxa"/>
            <w:shd w:val="clear" w:color="auto" w:fill="auto"/>
          </w:tcPr>
          <w:p w14:paraId="4F800104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CB3DDED" w14:textId="7B6201D5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73786F68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4CEBEDC" w14:textId="2FFD6855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5F1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shd w:val="clear" w:color="auto" w:fill="auto"/>
          </w:tcPr>
          <w:p w14:paraId="4A7CE9F8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3528A616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ADF" w:rsidRPr="00CA12A4" w14:paraId="209D3996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E56EBAE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ริเวอร์ไซด์ การ์เด้น มารีน่า จำกัด</w:t>
            </w:r>
          </w:p>
        </w:tc>
        <w:tc>
          <w:tcPr>
            <w:tcW w:w="1422" w:type="dxa"/>
            <w:shd w:val="clear" w:color="auto" w:fill="auto"/>
          </w:tcPr>
          <w:p w14:paraId="179C58A4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4014ABE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383508C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E18A8B5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สาธรทรัพย์สิน จำกัด</w:t>
            </w:r>
          </w:p>
        </w:tc>
        <w:tc>
          <w:tcPr>
            <w:tcW w:w="1422" w:type="dxa"/>
            <w:shd w:val="clear" w:color="auto" w:fill="auto"/>
          </w:tcPr>
          <w:p w14:paraId="730D0B8E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68144B0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65C45C0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59D8E68" w14:textId="6897D95F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อมรินทร์พริ้นติ้ง แอนด์ พับลิชชิ่ง</w:t>
            </w:r>
            <w:r w:rsidR="00164740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686D11C2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B4F217C" w14:textId="50A5956B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75C65DCB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90A508E" w14:textId="27984B8A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5F1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จำกัด </w:t>
            </w: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BC12848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1C33440D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5ADF" w:rsidRPr="00CA12A4" w14:paraId="5823ACD4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60921FE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ดาต้า แอสเซ็ทส์ จำกัด</w:t>
            </w:r>
          </w:p>
        </w:tc>
        <w:tc>
          <w:tcPr>
            <w:tcW w:w="1422" w:type="dxa"/>
            <w:shd w:val="clear" w:color="auto" w:fill="auto"/>
          </w:tcPr>
          <w:p w14:paraId="3769E0D2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3E2A011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บริษัทย่อยของบริษัทใหญ่ในลำดับสูงสุด</w:t>
            </w:r>
          </w:p>
        </w:tc>
      </w:tr>
      <w:tr w:rsidR="00D55ADF" w:rsidRPr="00CA12A4" w14:paraId="6F806D61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BAA1635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pacing w:val="-4"/>
                <w:sz w:val="30"/>
                <w:szCs w:val="30"/>
              </w:rPr>
              <w:t>Frasers Suites River Valley</w:t>
            </w:r>
          </w:p>
        </w:tc>
        <w:tc>
          <w:tcPr>
            <w:tcW w:w="1422" w:type="dxa"/>
            <w:shd w:val="clear" w:color="auto" w:fill="auto"/>
          </w:tcPr>
          <w:p w14:paraId="7722DD3F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0F8EAC9B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630FC049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CF10F7C" w14:textId="77777777" w:rsidR="00D55ADF" w:rsidRPr="00CA12A4" w:rsidRDefault="00D55ADF" w:rsidP="00D55ADF">
            <w:pPr>
              <w:spacing w:line="360" w:lineRule="exact"/>
              <w:ind w:right="-486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Frasers Property AHL Limited</w:t>
            </w:r>
          </w:p>
        </w:tc>
        <w:tc>
          <w:tcPr>
            <w:tcW w:w="1422" w:type="dxa"/>
            <w:shd w:val="clear" w:color="auto" w:fill="auto"/>
          </w:tcPr>
          <w:p w14:paraId="36EBDB98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690" w:type="dxa"/>
            <w:shd w:val="clear" w:color="auto" w:fill="auto"/>
          </w:tcPr>
          <w:p w14:paraId="11541E01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0C875A5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E50AC00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</w:rPr>
              <w:t>Rasuna</w:t>
            </w:r>
            <w:proofErr w:type="spellEnd"/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</w:rPr>
              <w:t>Setiabudi</w:t>
            </w:r>
            <w:proofErr w:type="spellEnd"/>
            <w:r w:rsidRPr="00CA12A4">
              <w:rPr>
                <w:rFonts w:ascii="Angsana New" w:hAnsi="Angsana New"/>
                <w:sz w:val="30"/>
                <w:szCs w:val="30"/>
              </w:rPr>
              <w:t xml:space="preserve"> Raya </w:t>
            </w:r>
          </w:p>
        </w:tc>
        <w:tc>
          <w:tcPr>
            <w:tcW w:w="1422" w:type="dxa"/>
            <w:shd w:val="clear" w:color="auto" w:fill="auto"/>
          </w:tcPr>
          <w:p w14:paraId="27E36307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  <w:shd w:val="clear" w:color="auto" w:fill="auto"/>
          </w:tcPr>
          <w:p w14:paraId="595AD417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1A227856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FA06E61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บิสโตร เอเซีย จำกัด</w:t>
            </w:r>
          </w:p>
        </w:tc>
        <w:tc>
          <w:tcPr>
            <w:tcW w:w="1422" w:type="dxa"/>
            <w:shd w:val="clear" w:color="auto" w:fill="auto"/>
          </w:tcPr>
          <w:p w14:paraId="08B74560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9ED27F2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539EB002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02391B9" w14:textId="76C496E8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โรงงานอุตสาหกรรมกระดาษ</w:t>
            </w:r>
            <w:r w:rsidR="001C2431" w:rsidRPr="00CA12A4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บางปะอิน จำกัด</w:t>
            </w:r>
          </w:p>
        </w:tc>
        <w:tc>
          <w:tcPr>
            <w:tcW w:w="1422" w:type="dxa"/>
            <w:shd w:val="clear" w:color="auto" w:fill="auto"/>
          </w:tcPr>
          <w:p w14:paraId="2F9A33E9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9C632FB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26BD3F36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476FDD7" w14:textId="792A6CB0" w:rsidR="003954AD" w:rsidRPr="00CA12A4" w:rsidRDefault="003954AD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 ปากชอง แคปปิตอล จำกัด</w:t>
            </w:r>
          </w:p>
        </w:tc>
        <w:tc>
          <w:tcPr>
            <w:tcW w:w="1422" w:type="dxa"/>
            <w:shd w:val="clear" w:color="auto" w:fill="auto"/>
          </w:tcPr>
          <w:p w14:paraId="13F52103" w14:textId="183F1BAE" w:rsidR="003954AD" w:rsidRPr="00CA12A4" w:rsidRDefault="003954A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E0025F7" w14:textId="4C26B500" w:rsidR="003954AD" w:rsidRPr="00CA12A4" w:rsidRDefault="003954AD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3954AD" w:rsidRPr="00CA12A4" w14:paraId="10D865A1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EC2BDCC" w14:textId="0940B0FA" w:rsidR="003954AD" w:rsidRPr="00CA12A4" w:rsidRDefault="003954AD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 เอ็น</w:t>
            </w:r>
            <w:r w:rsidRPr="00CA12A4">
              <w:rPr>
                <w:rFonts w:ascii="Angsana New" w:hAnsi="Angsana New"/>
                <w:sz w:val="30"/>
                <w:szCs w:val="30"/>
              </w:rPr>
              <w:t>.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CA12A4">
              <w:rPr>
                <w:rFonts w:ascii="Angsana New" w:hAnsi="Angsana New"/>
                <w:sz w:val="30"/>
                <w:szCs w:val="30"/>
              </w:rPr>
              <w:t>.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อินเตอร์เนชั่ลแนล อีเว้นท์ จำกัด</w:t>
            </w:r>
          </w:p>
        </w:tc>
        <w:tc>
          <w:tcPr>
            <w:tcW w:w="1422" w:type="dxa"/>
            <w:shd w:val="clear" w:color="auto" w:fill="auto"/>
          </w:tcPr>
          <w:p w14:paraId="7FF806A2" w14:textId="54648761" w:rsidR="003954AD" w:rsidRPr="00CA12A4" w:rsidRDefault="003954A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92378A6" w14:textId="74D51BBE" w:rsidR="003954AD" w:rsidRPr="00CA12A4" w:rsidRDefault="003954AD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11A401F4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A37A9C0" w14:textId="198E163D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9"/>
              </w:tabs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 ยูนิเวนเจอร์ รีท แมเนจเม้นท์ จำกัด</w:t>
            </w:r>
          </w:p>
        </w:tc>
        <w:tc>
          <w:tcPr>
            <w:tcW w:w="1422" w:type="dxa"/>
            <w:shd w:val="clear" w:color="auto" w:fill="auto"/>
          </w:tcPr>
          <w:p w14:paraId="3477E6C5" w14:textId="2B4BB94D" w:rsidR="003954AD" w:rsidRPr="00CA12A4" w:rsidRDefault="003954A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6DCD9FF" w14:textId="390228D5" w:rsidR="003954AD" w:rsidRPr="00CA12A4" w:rsidRDefault="003954AD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70012AD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8DF43CE" w14:textId="041124AD" w:rsidR="003954AD" w:rsidRPr="00CA12A4" w:rsidRDefault="003954AD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อาหารสยาม จำกัด </w:t>
            </w: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8390F99" w14:textId="05C24D66" w:rsidR="003954AD" w:rsidRPr="00CA12A4" w:rsidRDefault="003954A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01851A5" w14:textId="1E1A0D29" w:rsidR="003954AD" w:rsidRPr="00CA12A4" w:rsidRDefault="003954AD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55ADF" w:rsidRPr="00CA12A4" w14:paraId="19077067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9D31AFD" w14:textId="77777777" w:rsidR="00D55ADF" w:rsidRPr="00CA12A4" w:rsidRDefault="00D55ADF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02BF22B9" w14:textId="77777777" w:rsidR="00D55ADF" w:rsidRPr="00CA12A4" w:rsidRDefault="00D55ADF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9A3B944" w14:textId="77777777" w:rsidR="00D55ADF" w:rsidRPr="00CA12A4" w:rsidRDefault="00D55ADF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7B7EBE8B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6259EF4" w14:textId="3F6A2FF0" w:rsidR="003954AD" w:rsidRPr="00CA12A4" w:rsidRDefault="003954AD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 ภักดี ฮอสพิททาลิตี้ จำกัด</w:t>
            </w:r>
          </w:p>
        </w:tc>
        <w:tc>
          <w:tcPr>
            <w:tcW w:w="1422" w:type="dxa"/>
            <w:shd w:val="clear" w:color="auto" w:fill="auto"/>
          </w:tcPr>
          <w:p w14:paraId="5C4FBD39" w14:textId="09747BFA" w:rsidR="003954AD" w:rsidRPr="00CA12A4" w:rsidRDefault="003954A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A1B1197" w14:textId="0991EAC5" w:rsidR="003954AD" w:rsidRPr="00CA12A4" w:rsidRDefault="003954AD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71E98516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6A82D55" w14:textId="501E87BC" w:rsidR="003954AD" w:rsidRPr="00CA12A4" w:rsidRDefault="003954AD" w:rsidP="00D55ADF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Fraser Hospitality </w:t>
            </w:r>
            <w:proofErr w:type="spellStart"/>
            <w:r w:rsidRPr="00CA12A4">
              <w:rPr>
                <w:rFonts w:ascii="Angsana New" w:hAnsi="Angsana New"/>
                <w:sz w:val="30"/>
                <w:szCs w:val="30"/>
              </w:rPr>
              <w:t>Loyalyty</w:t>
            </w:r>
            <w:proofErr w:type="spellEnd"/>
            <w:r w:rsidRPr="00CA12A4">
              <w:rPr>
                <w:rFonts w:ascii="Angsana New" w:hAnsi="Angsana New"/>
                <w:sz w:val="30"/>
                <w:szCs w:val="30"/>
              </w:rPr>
              <w:t xml:space="preserve"> Service Pte. Ltd.</w:t>
            </w:r>
          </w:p>
        </w:tc>
        <w:tc>
          <w:tcPr>
            <w:tcW w:w="1422" w:type="dxa"/>
            <w:shd w:val="clear" w:color="auto" w:fill="auto"/>
          </w:tcPr>
          <w:p w14:paraId="3CDFE9B9" w14:textId="70D8743B" w:rsidR="003954AD" w:rsidRPr="00CA12A4" w:rsidRDefault="003954AD" w:rsidP="0049536C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751641DC" w14:textId="3DE846A8" w:rsidR="003954AD" w:rsidRPr="00CA12A4" w:rsidRDefault="003954AD" w:rsidP="00D5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43E52057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283239B" w14:textId="55945C7A" w:rsidR="003954AD" w:rsidRPr="00CA12A4" w:rsidRDefault="003954AD" w:rsidP="003954AD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Fraser Hospitality China Square Trustee Pte. Ltd.</w:t>
            </w:r>
          </w:p>
        </w:tc>
        <w:tc>
          <w:tcPr>
            <w:tcW w:w="1422" w:type="dxa"/>
            <w:shd w:val="clear" w:color="auto" w:fill="auto"/>
          </w:tcPr>
          <w:p w14:paraId="0BF9D2F2" w14:textId="32E75C9B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0A1E3508" w14:textId="12EB72A0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0ED8CF04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D6FCBDA" w14:textId="77777777" w:rsidR="003954AD" w:rsidRPr="00CA12A4" w:rsidRDefault="003954AD" w:rsidP="003954AD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Siam Holding Limited</w:t>
            </w:r>
          </w:p>
        </w:tc>
        <w:tc>
          <w:tcPr>
            <w:tcW w:w="1422" w:type="dxa"/>
            <w:shd w:val="clear" w:color="auto" w:fill="auto"/>
          </w:tcPr>
          <w:p w14:paraId="54EC3905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055451F5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45EFA66B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E8A89F8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เครืออาคเนย์ จำกัด</w:t>
            </w:r>
          </w:p>
        </w:tc>
        <w:tc>
          <w:tcPr>
            <w:tcW w:w="1422" w:type="dxa"/>
            <w:shd w:val="clear" w:color="auto" w:fill="auto"/>
          </w:tcPr>
          <w:p w14:paraId="13DBCDCE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2732216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4E94421B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5D03D9A" w14:textId="3441E9CE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อาคเนย์ แมเนจเม้นท์ จำกัด</w:t>
            </w:r>
          </w:p>
        </w:tc>
        <w:tc>
          <w:tcPr>
            <w:tcW w:w="1422" w:type="dxa"/>
            <w:shd w:val="clear" w:color="auto" w:fill="auto"/>
          </w:tcPr>
          <w:p w14:paraId="70D7F18B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75A4EF8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9355C7A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8B8E0A0" w14:textId="14F53AA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นอร์ธปาร์คเซอร์วิส อพาร์ทเม้นท์ จำกัด </w:t>
            </w:r>
          </w:p>
        </w:tc>
        <w:tc>
          <w:tcPr>
            <w:tcW w:w="1422" w:type="dxa"/>
            <w:shd w:val="clear" w:color="auto" w:fill="auto"/>
          </w:tcPr>
          <w:p w14:paraId="578E134B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08714CB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EFFD14B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F299F04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ชินาทรัพย์ จำกัด</w:t>
            </w:r>
          </w:p>
        </w:tc>
        <w:tc>
          <w:tcPr>
            <w:tcW w:w="1422" w:type="dxa"/>
            <w:shd w:val="clear" w:color="auto" w:fill="auto"/>
          </w:tcPr>
          <w:p w14:paraId="2AC65AEF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69B4DAE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78E5512C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70D1638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6C1A325D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40B19B0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2B436FE7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067F5D4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7F4E8EC4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3C803B9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3954AD" w:rsidRPr="00CA12A4" w14:paraId="7BF02027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528C463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เอเชีย โฮเรก้า จำกัด</w:t>
            </w:r>
          </w:p>
        </w:tc>
        <w:tc>
          <w:tcPr>
            <w:tcW w:w="1422" w:type="dxa"/>
            <w:shd w:val="clear" w:color="auto" w:fill="auto"/>
          </w:tcPr>
          <w:p w14:paraId="1802F125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E9D07D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03316A3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60E62B7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อินเตอร์ โฮเรก้า จำกัด</w:t>
            </w:r>
          </w:p>
        </w:tc>
        <w:tc>
          <w:tcPr>
            <w:tcW w:w="1422" w:type="dxa"/>
            <w:shd w:val="clear" w:color="auto" w:fill="auto"/>
          </w:tcPr>
          <w:p w14:paraId="30EDEBB6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27867CE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03CA7BB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2F84C05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422" w:type="dxa"/>
            <w:shd w:val="clear" w:color="auto" w:fill="auto"/>
          </w:tcPr>
          <w:p w14:paraId="1A894FBC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0C492B3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3954AD" w:rsidRPr="00CA12A4" w14:paraId="4F4EFB67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1FB8E72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4A947944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CFCF4FA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A65C2E2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40F7D6E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422" w:type="dxa"/>
            <w:shd w:val="clear" w:color="auto" w:fill="auto"/>
          </w:tcPr>
          <w:p w14:paraId="014BA4BB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DFB3D26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3954AD" w:rsidRPr="00CA12A4" w14:paraId="7C26F389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CF22281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เบฟเทค จำกัด</w:t>
            </w:r>
          </w:p>
        </w:tc>
        <w:tc>
          <w:tcPr>
            <w:tcW w:w="1422" w:type="dxa"/>
            <w:shd w:val="clear" w:color="auto" w:fill="auto"/>
          </w:tcPr>
          <w:p w14:paraId="202296DE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A027A9E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3954AD" w:rsidRPr="00CA12A4" w14:paraId="2063C8DB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D59BD6F" w14:textId="35993D3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เกษมทรัพย์สิริ จำกัด</w:t>
            </w:r>
          </w:p>
        </w:tc>
        <w:tc>
          <w:tcPr>
            <w:tcW w:w="1422" w:type="dxa"/>
            <w:shd w:val="clear" w:color="auto" w:fill="auto"/>
          </w:tcPr>
          <w:p w14:paraId="76C55677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B92F8E9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6F59AA5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E77D6E2" w14:textId="5831F8CF" w:rsidR="003954AD" w:rsidRPr="00CA12A4" w:rsidRDefault="003954AD" w:rsidP="001C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วัน แบงค็อก จำกัด</w:t>
            </w:r>
          </w:p>
        </w:tc>
        <w:tc>
          <w:tcPr>
            <w:tcW w:w="1422" w:type="dxa"/>
            <w:shd w:val="clear" w:color="auto" w:fill="auto"/>
          </w:tcPr>
          <w:p w14:paraId="267B54E6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474C941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7771C28E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DE7A7E3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สีมาธุรกิจ จำกัด</w:t>
            </w:r>
          </w:p>
        </w:tc>
        <w:tc>
          <w:tcPr>
            <w:tcW w:w="1422" w:type="dxa"/>
            <w:shd w:val="clear" w:color="auto" w:fill="auto"/>
          </w:tcPr>
          <w:p w14:paraId="1B208DCD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AECBF3F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3954AD" w:rsidRPr="00CA12A4" w14:paraId="17F2DA22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241A64A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วีระวงค์</w:t>
            </w:r>
            <w:r w:rsidRPr="00CA12A4">
              <w:rPr>
                <w:rFonts w:ascii="Angsana New" w:hAnsi="Angsana New"/>
                <w:sz w:val="30"/>
                <w:szCs w:val="30"/>
              </w:rPr>
              <w:t>,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ชินวัฒน์ และพาร์ทเนอร์ส จำกัด</w:t>
            </w:r>
          </w:p>
        </w:tc>
        <w:tc>
          <w:tcPr>
            <w:tcW w:w="1422" w:type="dxa"/>
            <w:shd w:val="clear" w:color="auto" w:fill="auto"/>
          </w:tcPr>
          <w:p w14:paraId="0B954385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84C0899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AF5D266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AA70A44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ลีพ โซลูชั่น เอเชีย จำกัด</w:t>
            </w:r>
          </w:p>
        </w:tc>
        <w:tc>
          <w:tcPr>
            <w:tcW w:w="1422" w:type="dxa"/>
            <w:shd w:val="clear" w:color="auto" w:fill="auto"/>
          </w:tcPr>
          <w:p w14:paraId="5541AA38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32C062D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C218D08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3957C08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422" w:type="dxa"/>
            <w:shd w:val="clear" w:color="auto" w:fill="auto"/>
          </w:tcPr>
          <w:p w14:paraId="38C404BD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2F6AB96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950418D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3D4143E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ป้อมทิพย์ (2012) จำกัด</w:t>
            </w:r>
          </w:p>
        </w:tc>
        <w:tc>
          <w:tcPr>
            <w:tcW w:w="1422" w:type="dxa"/>
            <w:shd w:val="clear" w:color="auto" w:fill="auto"/>
          </w:tcPr>
          <w:p w14:paraId="2A1988CF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0A23176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6F83CC34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6EF9536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422" w:type="dxa"/>
            <w:shd w:val="clear" w:color="auto" w:fill="auto"/>
          </w:tcPr>
          <w:p w14:paraId="603C3466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0B30998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3954AD" w:rsidRPr="00CA12A4" w14:paraId="120159AD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88998FD" w14:textId="2B230CEC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อินน์ไซด์ โฮเทล สุขุมวิท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shd w:val="clear" w:color="auto" w:fill="auto"/>
          </w:tcPr>
          <w:p w14:paraId="71BEE7E4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D308B1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CEB8C6F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8DA007D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เอส พี เอ็ม อาหารและเครื่องดื่ม จำกัด</w:t>
            </w:r>
          </w:p>
        </w:tc>
        <w:tc>
          <w:tcPr>
            <w:tcW w:w="1422" w:type="dxa"/>
            <w:shd w:val="clear" w:color="auto" w:fill="auto"/>
          </w:tcPr>
          <w:p w14:paraId="3E518F8E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9FD13C0" w14:textId="092371BD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B08D58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3775670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แอสคอทท์ อินเตอร์เนชั่นแนล </w:t>
            </w:r>
          </w:p>
          <w:p w14:paraId="243BF7E8" w14:textId="123918D9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แมนเนจเมนท์ (ประเทศไทย) จำกัด</w:t>
            </w:r>
          </w:p>
        </w:tc>
        <w:tc>
          <w:tcPr>
            <w:tcW w:w="1422" w:type="dxa"/>
            <w:shd w:val="clear" w:color="auto" w:fill="auto"/>
          </w:tcPr>
          <w:p w14:paraId="2BA2445E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B258FC3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2ABE017E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CF3690A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422" w:type="dxa"/>
            <w:shd w:val="clear" w:color="auto" w:fill="auto"/>
          </w:tcPr>
          <w:p w14:paraId="011180CC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786D59F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FEB9E0A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64BFDC0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โกลเด้นเวลธ์ จำกัด</w:t>
            </w:r>
          </w:p>
        </w:tc>
        <w:tc>
          <w:tcPr>
            <w:tcW w:w="1422" w:type="dxa"/>
            <w:shd w:val="clear" w:color="auto" w:fill="auto"/>
          </w:tcPr>
          <w:p w14:paraId="3C528F12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6477F4E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B9FDAE6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D1AC325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สโตนเฮ้นจ์ อินเตอร์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16BD304B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2F27C84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6D04A2C4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E9D88A4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ฟอร์เวิร์ด ซิสเต็ม จำกัด</w:t>
            </w:r>
            <w:r w:rsidRPr="00CA12A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422" w:type="dxa"/>
            <w:shd w:val="clear" w:color="auto" w:fill="auto"/>
          </w:tcPr>
          <w:p w14:paraId="1C8FC250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21E3C85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4C77D233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5E51AFC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เลิศรัฐการ จำกัด</w:t>
            </w:r>
          </w:p>
        </w:tc>
        <w:tc>
          <w:tcPr>
            <w:tcW w:w="1422" w:type="dxa"/>
            <w:shd w:val="clear" w:color="auto" w:fill="auto"/>
          </w:tcPr>
          <w:p w14:paraId="21491109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B1F57CC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EAD7C5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BC7C4FF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แกรนด์ ยูนิตี้ ดิเวลล็อปเมนท์ จำกัด</w:t>
            </w:r>
          </w:p>
        </w:tc>
        <w:tc>
          <w:tcPr>
            <w:tcW w:w="1422" w:type="dxa"/>
            <w:shd w:val="clear" w:color="auto" w:fill="auto"/>
          </w:tcPr>
          <w:p w14:paraId="29DD35A4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65FA79A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23673994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086D9D6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คอนซัลติ้ง จำกัด</w:t>
            </w:r>
          </w:p>
        </w:tc>
        <w:tc>
          <w:tcPr>
            <w:tcW w:w="1422" w:type="dxa"/>
            <w:shd w:val="clear" w:color="auto" w:fill="auto"/>
          </w:tcPr>
          <w:p w14:paraId="705FB93C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52327A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1D1D57A9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A18B2A4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1422" w:type="dxa"/>
            <w:shd w:val="clear" w:color="auto" w:fill="auto"/>
          </w:tcPr>
          <w:p w14:paraId="308A092F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A8F0E1E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186A459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9B8C22B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อะเฮดออล จำกัด</w:t>
            </w:r>
          </w:p>
        </w:tc>
        <w:tc>
          <w:tcPr>
            <w:tcW w:w="1422" w:type="dxa"/>
            <w:shd w:val="clear" w:color="auto" w:fill="auto"/>
          </w:tcPr>
          <w:p w14:paraId="0FFDA1F3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03A8ED8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1FAA9C89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CE63920" w14:textId="36D20B75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เฟรเซอร์ส ฮอสพิทอลลิตี้ (ประเทศไท</w:t>
            </w:r>
            <w:r w:rsidR="00164740" w:rsidRPr="00CA12A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ย</w:t>
            </w:r>
            <w:r w:rsidR="00164740" w:rsidRPr="00CA12A4">
              <w:rPr>
                <w:rFonts w:ascii="Angsana New" w:hAnsi="Angsana New"/>
                <w:spacing w:val="-8"/>
                <w:sz w:val="30"/>
                <w:szCs w:val="30"/>
              </w:rPr>
              <w:t xml:space="preserve">) </w:t>
            </w:r>
            <w:r w:rsidRPr="00CA12A4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shd w:val="clear" w:color="auto" w:fill="auto"/>
          </w:tcPr>
          <w:p w14:paraId="272A8999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5ED678F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A5832CC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FDF35F3" w14:textId="221CBAFB" w:rsidR="003954AD" w:rsidRPr="00CA12A4" w:rsidRDefault="003954AD" w:rsidP="00164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45" w:hanging="3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Frasers Management Service Pte</w:t>
            </w:r>
            <w:r w:rsidRPr="00CA12A4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Ltd</w:t>
            </w:r>
            <w:r w:rsidRPr="00CA12A4">
              <w:rPr>
                <w:rFonts w:asciiTheme="majorBidi" w:eastAsia="Times New Roman" w:hAnsiTheme="majorBidi"/>
                <w:sz w:val="30"/>
                <w:szCs w:val="30"/>
                <w:cs/>
              </w:rPr>
              <w:t>.</w:t>
            </w:r>
          </w:p>
        </w:tc>
        <w:tc>
          <w:tcPr>
            <w:tcW w:w="1422" w:type="dxa"/>
            <w:shd w:val="clear" w:color="auto" w:fill="auto"/>
          </w:tcPr>
          <w:p w14:paraId="51257D53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2645AF06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24CD581D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4A1B01A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Frasers Property Limited</w:t>
            </w:r>
          </w:p>
        </w:tc>
        <w:tc>
          <w:tcPr>
            <w:tcW w:w="1422" w:type="dxa"/>
            <w:shd w:val="clear" w:color="auto" w:fill="auto"/>
          </w:tcPr>
          <w:p w14:paraId="49ED8FD0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39B30B82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เป็นบริษัทย่อยของบริษัทใหญ่ในลำดับสูงสุด</w:t>
            </w:r>
          </w:p>
        </w:tc>
      </w:tr>
      <w:tr w:rsidR="003954AD" w:rsidRPr="00CA12A4" w14:paraId="5159155F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4BA1ADC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ไทยโชว์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2013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shd w:val="clear" w:color="auto" w:fill="auto"/>
          </w:tcPr>
          <w:p w14:paraId="22A57152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FF912F5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0702B71C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195CB94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ลีเฌอร์ จำกัด</w:t>
            </w:r>
          </w:p>
        </w:tc>
        <w:tc>
          <w:tcPr>
            <w:tcW w:w="1422" w:type="dxa"/>
            <w:shd w:val="clear" w:color="auto" w:fill="auto"/>
          </w:tcPr>
          <w:p w14:paraId="4AAFE673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928A304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0555F1A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E375ACE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เว็ก จำกัด</w:t>
            </w:r>
          </w:p>
        </w:tc>
        <w:tc>
          <w:tcPr>
            <w:tcW w:w="1422" w:type="dxa"/>
            <w:shd w:val="clear" w:color="auto" w:fill="auto"/>
          </w:tcPr>
          <w:p w14:paraId="7CA35C10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20FB9BD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2C2B5C43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62E414F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บางนากลาส จำกัด</w:t>
            </w:r>
          </w:p>
        </w:tc>
        <w:tc>
          <w:tcPr>
            <w:tcW w:w="1422" w:type="dxa"/>
            <w:shd w:val="clear" w:color="auto" w:fill="auto"/>
          </w:tcPr>
          <w:p w14:paraId="678C5DDF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EFA1CB1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204A9F4D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67F4564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Frasers Hospitality Pte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Ltd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422" w:type="dxa"/>
            <w:shd w:val="clear" w:color="auto" w:fill="auto"/>
          </w:tcPr>
          <w:p w14:paraId="2B95D902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2EB2E6BD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84EAE41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9CE211D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lastRenderedPageBreak/>
              <w:t xml:space="preserve">Frasers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hAnsi="Angsana New"/>
                <w:sz w:val="30"/>
                <w:szCs w:val="30"/>
              </w:rPr>
              <w:t>Thailand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="Angsana New" w:hAnsi="Angsana New"/>
                <w:sz w:val="30"/>
                <w:szCs w:val="30"/>
              </w:rPr>
              <w:t>Pte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Ltd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22" w:type="dxa"/>
            <w:shd w:val="clear" w:color="auto" w:fill="auto"/>
          </w:tcPr>
          <w:p w14:paraId="23D95511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  <w:shd w:val="clear" w:color="auto" w:fill="auto"/>
          </w:tcPr>
          <w:p w14:paraId="63A1267E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152C3651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D7FBE78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สิริทรัพย์พัฒนา จำกัด</w:t>
            </w:r>
          </w:p>
        </w:tc>
        <w:tc>
          <w:tcPr>
            <w:tcW w:w="1422" w:type="dxa"/>
            <w:shd w:val="clear" w:color="auto" w:fill="auto"/>
          </w:tcPr>
          <w:p w14:paraId="68BAC6AD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064C6D1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618552CF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C2C749A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ซี เอ ซี จำกัด</w:t>
            </w:r>
          </w:p>
        </w:tc>
        <w:tc>
          <w:tcPr>
            <w:tcW w:w="1422" w:type="dxa"/>
            <w:shd w:val="clear" w:color="auto" w:fill="auto"/>
          </w:tcPr>
          <w:p w14:paraId="3082141C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94A39B0" w14:textId="77777777" w:rsidR="003954AD" w:rsidRPr="00CA12A4" w:rsidRDefault="003954AD" w:rsidP="003954AD">
            <w:pPr>
              <w:tabs>
                <w:tab w:val="clear" w:pos="227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</w:t>
            </w:r>
          </w:p>
          <w:p w14:paraId="7F93BB4C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และ/หรือผู้ถือหุ้นใหญ่ของบริษัทย่อย</w:t>
            </w:r>
          </w:p>
        </w:tc>
      </w:tr>
      <w:tr w:rsidR="003954AD" w:rsidRPr="00CA12A4" w14:paraId="2E9B36F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2C6C74F" w14:textId="77777777" w:rsidR="003954AD" w:rsidRPr="00CA12A4" w:rsidRDefault="003954AD" w:rsidP="003954AD">
            <w:pPr>
              <w:tabs>
                <w:tab w:val="clear" w:pos="22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ซี เอ ไอ จำกัด</w:t>
            </w:r>
          </w:p>
        </w:tc>
        <w:tc>
          <w:tcPr>
            <w:tcW w:w="1422" w:type="dxa"/>
            <w:shd w:val="clear" w:color="auto" w:fill="auto"/>
          </w:tcPr>
          <w:p w14:paraId="2ED9020F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7CAEAB7" w14:textId="361557C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</w:t>
            </w:r>
            <w:r w:rsidRPr="00CA12A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เป็นญาติสนิทของกรรมการและ/หรือ</w:t>
            </w:r>
            <w:r w:rsidRPr="00CA12A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ผู้ถือหุ้นใหญ่ของบริษัทย่อย</w:t>
            </w:r>
          </w:p>
        </w:tc>
      </w:tr>
      <w:tr w:rsidR="003954AD" w:rsidRPr="00CA12A4" w14:paraId="08B02A0A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13976178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ป้อมบูรพา จำกัด </w:t>
            </w:r>
          </w:p>
        </w:tc>
        <w:tc>
          <w:tcPr>
            <w:tcW w:w="1422" w:type="dxa"/>
            <w:shd w:val="clear" w:color="auto" w:fill="auto"/>
          </w:tcPr>
          <w:p w14:paraId="3182E8A0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623062A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410A2EE6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9497E9F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422" w:type="dxa"/>
            <w:shd w:val="clear" w:color="auto" w:fill="auto"/>
          </w:tcPr>
          <w:p w14:paraId="438B946B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CC9B3F9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6EE135EF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EB6066C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ป้อมกิจ จำกัด</w:t>
            </w:r>
          </w:p>
        </w:tc>
        <w:tc>
          <w:tcPr>
            <w:tcW w:w="1422" w:type="dxa"/>
            <w:shd w:val="clear" w:color="auto" w:fill="auto"/>
          </w:tcPr>
          <w:p w14:paraId="6821210B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9FD8B98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1767FF7A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0DF0B5B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คิว เอส อาร์ ออฟ เอเชีย จำกัด</w:t>
            </w:r>
          </w:p>
        </w:tc>
        <w:tc>
          <w:tcPr>
            <w:tcW w:w="1422" w:type="dxa"/>
            <w:shd w:val="clear" w:color="auto" w:fill="auto"/>
          </w:tcPr>
          <w:p w14:paraId="17C393E1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50CCED8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26D5EE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CD33868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อธิมาตร จำกัด</w:t>
            </w:r>
          </w:p>
        </w:tc>
        <w:tc>
          <w:tcPr>
            <w:tcW w:w="1422" w:type="dxa"/>
            <w:shd w:val="clear" w:color="auto" w:fill="auto"/>
          </w:tcPr>
          <w:p w14:paraId="0E27D32A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8DC9C85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53FD4E8F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28DD98EF" w14:textId="77777777" w:rsidR="003954AD" w:rsidRPr="00CA12A4" w:rsidRDefault="00B53B20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hyperlink r:id="rId8" w:history="1">
              <w:r w:rsidR="003954AD" w:rsidRPr="00CA12A4">
                <w:rPr>
                  <w:rFonts w:ascii="Angsana New" w:hAnsi="Angsana New"/>
                  <w:sz w:val="30"/>
                  <w:szCs w:val="30"/>
                  <w:cs/>
                </w:rPr>
                <w:t>บริษัท อเดลฟอส</w:t>
              </w:r>
              <w:r w:rsidR="003954AD" w:rsidRPr="00CA12A4">
                <w:rPr>
                  <w:rFonts w:ascii="Angsana New" w:hAnsi="Angsana New"/>
                  <w:sz w:val="30"/>
                  <w:szCs w:val="30"/>
                </w:rPr>
                <w:t xml:space="preserve"> </w:t>
              </w:r>
              <w:r w:rsidR="003954AD" w:rsidRPr="00CA12A4">
                <w:rPr>
                  <w:rFonts w:ascii="Angsana New" w:hAnsi="Angsana New"/>
                  <w:sz w:val="30"/>
                  <w:szCs w:val="30"/>
                  <w:cs/>
                </w:rPr>
                <w:t>จำกัด</w:t>
              </w:r>
            </w:hyperlink>
          </w:p>
        </w:tc>
        <w:tc>
          <w:tcPr>
            <w:tcW w:w="1422" w:type="dxa"/>
            <w:shd w:val="clear" w:color="auto" w:fill="auto"/>
          </w:tcPr>
          <w:p w14:paraId="5840CF55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95EC6CC" w14:textId="77777777" w:rsidR="003954AD" w:rsidRPr="00CA12A4" w:rsidRDefault="003954AD" w:rsidP="001F5FD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และ/หรือผู้ถือหุ้นใหญ่ของบริษัทย่อย</w:t>
            </w:r>
          </w:p>
        </w:tc>
      </w:tr>
      <w:tr w:rsidR="003954AD" w:rsidRPr="00CA12A4" w14:paraId="31BBA300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7BBA49C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ควอนตัม แอสเซ็ทส์ แมนเนจเม้นท์ จำกัด</w:t>
            </w:r>
          </w:p>
        </w:tc>
        <w:tc>
          <w:tcPr>
            <w:tcW w:w="1422" w:type="dxa"/>
            <w:shd w:val="clear" w:color="auto" w:fill="auto"/>
          </w:tcPr>
          <w:p w14:paraId="34A6B449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A5F3686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42E43D2E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668F545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ทีสเปซ ดิจิตอล จำกัด</w:t>
            </w:r>
          </w:p>
        </w:tc>
        <w:tc>
          <w:tcPr>
            <w:tcW w:w="1422" w:type="dxa"/>
            <w:shd w:val="clear" w:color="auto" w:fill="auto"/>
          </w:tcPr>
          <w:p w14:paraId="03960960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DF248EB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40B8546A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90BF76F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1422" w:type="dxa"/>
            <w:shd w:val="clear" w:color="auto" w:fill="auto"/>
          </w:tcPr>
          <w:p w14:paraId="6B20427A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FA32467" w14:textId="172449D9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เป็นญาติสนิทของกรรมการและ/หรือ</w:t>
            </w:r>
            <w:r w:rsidRPr="00CA12A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ผู้ถือหุ้นใหญ่ของบริษัทย่อย</w:t>
            </w:r>
          </w:p>
        </w:tc>
      </w:tr>
      <w:tr w:rsidR="003954AD" w:rsidRPr="00CA12A4" w14:paraId="0F7D99EA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7A8B4DE8" w14:textId="77777777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ควอลิตี้ กอล์ฟ (ประเทศไทย) จำกัด</w:t>
            </w:r>
          </w:p>
        </w:tc>
        <w:tc>
          <w:tcPr>
            <w:tcW w:w="1422" w:type="dxa"/>
            <w:shd w:val="clear" w:color="auto" w:fill="auto"/>
          </w:tcPr>
          <w:p w14:paraId="4D38B098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2DBA60A" w14:textId="194BF5DE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954AD" w:rsidRPr="00CA12A4" w14:paraId="283371B2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60865609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พิณสิริ พร็อพเพอร์ตี้ จำกัด</w:t>
            </w:r>
          </w:p>
        </w:tc>
        <w:tc>
          <w:tcPr>
            <w:tcW w:w="1422" w:type="dxa"/>
            <w:shd w:val="clear" w:color="auto" w:fill="auto"/>
          </w:tcPr>
          <w:p w14:paraId="1C9F81AC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E3E5444" w14:textId="746B2572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</w:t>
            </w:r>
            <w:r w:rsidRPr="00CA12A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954AD" w:rsidRPr="00CA12A4" w14:paraId="3D7460DC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589D8DF5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แมริออท อินเตอร์เนชั่นแนล </w:t>
            </w:r>
          </w:p>
          <w:p w14:paraId="2F5BD71B" w14:textId="7287AB7E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ประเทศไทย จำกัด</w:t>
            </w:r>
          </w:p>
        </w:tc>
        <w:tc>
          <w:tcPr>
            <w:tcW w:w="1422" w:type="dxa"/>
            <w:shd w:val="clear" w:color="auto" w:fill="auto"/>
          </w:tcPr>
          <w:p w14:paraId="7157FE3F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7C1B61D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บริษัทย่อย</w:t>
            </w:r>
          </w:p>
        </w:tc>
      </w:tr>
      <w:tr w:rsidR="003954AD" w:rsidRPr="00CA12A4" w14:paraId="66325D5F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4B4A819" w14:textId="01202F0F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ลักช์ชูรี โฮเต็ลส์ แอนด์ รีสอร์ท</w:t>
            </w:r>
          </w:p>
          <w:p w14:paraId="11A18833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422" w:type="dxa"/>
            <w:shd w:val="clear" w:color="auto" w:fill="auto"/>
          </w:tcPr>
          <w:p w14:paraId="7CF2BA15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6D9A241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เป็นผู้ให้บริการด้านผู้บริหารสำคัญกับกลุ่มบริษัทย่อย</w:t>
            </w:r>
          </w:p>
        </w:tc>
      </w:tr>
      <w:tr w:rsidR="001A5213" w:rsidRPr="00CA12A4" w14:paraId="7F4DF485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050287CE" w14:textId="58DD078F" w:rsidR="001A5213" w:rsidRPr="00CA12A4" w:rsidRDefault="001A5213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 ทรู วิชั่น กรุ๊ป จำกัด</w:t>
            </w:r>
          </w:p>
        </w:tc>
        <w:tc>
          <w:tcPr>
            <w:tcW w:w="1422" w:type="dxa"/>
            <w:shd w:val="clear" w:color="auto" w:fill="auto"/>
          </w:tcPr>
          <w:p w14:paraId="4D208CFA" w14:textId="41BB92DC" w:rsidR="001A5213" w:rsidRPr="00CA12A4" w:rsidRDefault="001A5213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CD33ED" w14:textId="2BEB39E4" w:rsidR="001A5213" w:rsidRPr="00CA12A4" w:rsidRDefault="001A5213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954AD" w:rsidRPr="00CA12A4" w14:paraId="33472383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3534E379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ธนาคารกรุงเทพ จำกัด (มหาชน)</w:t>
            </w:r>
          </w:p>
        </w:tc>
        <w:tc>
          <w:tcPr>
            <w:tcW w:w="1422" w:type="dxa"/>
            <w:shd w:val="clear" w:color="auto" w:fill="auto"/>
          </w:tcPr>
          <w:p w14:paraId="49076A41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C841C86" w14:textId="77777777" w:rsidR="003954AD" w:rsidRPr="00CA12A4" w:rsidRDefault="003954AD" w:rsidP="003954AD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มีกรรมการเป็นสมาชิกในครอบครัวเดียวกัน</w:t>
            </w:r>
          </w:p>
        </w:tc>
      </w:tr>
      <w:tr w:rsidR="003954AD" w:rsidRPr="00CA12A4" w14:paraId="48FE8AE8" w14:textId="77777777" w:rsidTr="00DE4EB3">
        <w:trPr>
          <w:trHeight w:val="20"/>
        </w:trPr>
        <w:tc>
          <w:tcPr>
            <w:tcW w:w="4158" w:type="dxa"/>
            <w:shd w:val="clear" w:color="auto" w:fill="auto"/>
          </w:tcPr>
          <w:p w14:paraId="4B2A2278" w14:textId="77777777" w:rsidR="003954AD" w:rsidRPr="00CA12A4" w:rsidRDefault="003954AD" w:rsidP="003954AD">
            <w:pPr>
              <w:tabs>
                <w:tab w:val="clear" w:pos="227"/>
                <w:tab w:val="left" w:pos="234"/>
              </w:tabs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ผู้บริหารสำคัญ </w:t>
            </w:r>
          </w:p>
          <w:p w14:paraId="2A79332E" w14:textId="77777777" w:rsidR="003954AD" w:rsidRPr="00CA12A4" w:rsidRDefault="003954AD" w:rsidP="0039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6AD4089" w14:textId="77777777" w:rsidR="003954AD" w:rsidRPr="00CA12A4" w:rsidRDefault="003954AD" w:rsidP="003954A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3F916C8F" w14:textId="5BB13082" w:rsidR="003954AD" w:rsidRPr="00CA12A4" w:rsidRDefault="003954AD" w:rsidP="0039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20" w:hanging="144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CA12A4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pacing w:val="-10"/>
                <w:sz w:val="30"/>
                <w:szCs w:val="30"/>
                <w:cs/>
              </w:rPr>
              <w:t>ของกิจกา</w:t>
            </w:r>
            <w:r w:rsidRPr="00CA12A4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</w:t>
            </w:r>
            <w:r w:rsidRPr="00CA12A4">
              <w:rPr>
                <w:rFonts w:ascii="Angsana New" w:hAnsi="Angsana New"/>
                <w:spacing w:val="-10"/>
                <w:sz w:val="30"/>
                <w:szCs w:val="30"/>
                <w:cs/>
              </w:rPr>
              <w:t>ไม่ว่าทางตรงหรือทางอ้อม ทั้งนี้ รวมถึง</w:t>
            </w:r>
            <w:r w:rsidRPr="00CA12A4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</w:t>
            </w:r>
            <w:r w:rsidRPr="00CA12A4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รรมการของกลุ่มบริษัท (ไม่ว่าจะทำหน้าที่ในระดับบริหารหรือไม่</w:t>
            </w:r>
            <w:r w:rsidRPr="00CA12A4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)</w:t>
            </w:r>
          </w:p>
        </w:tc>
      </w:tr>
    </w:tbl>
    <w:p w14:paraId="5101977F" w14:textId="19B9512B" w:rsidR="003F027A" w:rsidRPr="00CA12A4" w:rsidRDefault="003F0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ECD7417" w14:textId="68098A0A" w:rsidR="00C8500E" w:rsidRPr="00CA12A4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</w:t>
      </w:r>
      <w:r w:rsidR="00FF089C" w:rsidRPr="00CA12A4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6AEB61CE" w14:textId="77777777" w:rsidR="001D12FC" w:rsidRPr="00CA12A4" w:rsidRDefault="001D12FC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4860"/>
      </w:tblGrid>
      <w:tr w:rsidR="00C8500E" w:rsidRPr="00CA12A4" w14:paraId="346D1563" w14:textId="77777777" w:rsidTr="00DE4EB3">
        <w:trPr>
          <w:cantSplit/>
          <w:trHeight w:val="20"/>
          <w:tblHeader/>
        </w:trPr>
        <w:tc>
          <w:tcPr>
            <w:tcW w:w="4338" w:type="dxa"/>
          </w:tcPr>
          <w:p w14:paraId="631418AA" w14:textId="77777777" w:rsidR="00C8500E" w:rsidRPr="00CA12A4" w:rsidRDefault="00C8500E" w:rsidP="00C8500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60" w:type="dxa"/>
          </w:tcPr>
          <w:p w14:paraId="15032347" w14:textId="77777777" w:rsidR="00C8500E" w:rsidRPr="00CA12A4" w:rsidRDefault="00C8500E" w:rsidP="00C8500E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13728" w:rsidRPr="00CA12A4" w14:paraId="47A52E36" w14:textId="77777777" w:rsidTr="00DE4EB3">
        <w:trPr>
          <w:cantSplit/>
          <w:trHeight w:val="20"/>
        </w:trPr>
        <w:tc>
          <w:tcPr>
            <w:tcW w:w="4338" w:type="dxa"/>
          </w:tcPr>
          <w:p w14:paraId="57DA5273" w14:textId="0F3D2297" w:rsidR="00E13728" w:rsidRPr="00CA12A4" w:rsidRDefault="00E1372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  <w:r w:rsidR="008D119A" w:rsidRPr="00CA12A4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4860" w:type="dxa"/>
            <w:shd w:val="clear" w:color="auto" w:fill="auto"/>
          </w:tcPr>
          <w:p w14:paraId="6D99FDA9" w14:textId="77777777" w:rsidR="00E13728" w:rsidRPr="00CA12A4" w:rsidRDefault="000B3F90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AA29A1" w:rsidRPr="00CA12A4" w14:paraId="66E4358C" w14:textId="77777777" w:rsidTr="00DE4EB3">
        <w:trPr>
          <w:cantSplit/>
          <w:trHeight w:val="20"/>
        </w:trPr>
        <w:tc>
          <w:tcPr>
            <w:tcW w:w="4338" w:type="dxa"/>
          </w:tcPr>
          <w:p w14:paraId="26EAA429" w14:textId="641CEAC4" w:rsidR="00AA29A1" w:rsidRPr="00CA12A4" w:rsidRDefault="00AA29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D521DF" w:rsidRPr="00CA12A4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เช่าและบริก</w:t>
            </w:r>
            <w:r w:rsidR="009C55C0" w:rsidRPr="00CA12A4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4860" w:type="dxa"/>
          </w:tcPr>
          <w:p w14:paraId="12A88ADF" w14:textId="77777777" w:rsidR="00AA29A1" w:rsidRPr="00CA12A4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0C2723" w:rsidRPr="00CA12A4" w14:paraId="4C856870" w14:textId="77777777" w:rsidTr="00DE4EB3">
        <w:trPr>
          <w:cantSplit/>
          <w:trHeight w:val="20"/>
        </w:trPr>
        <w:tc>
          <w:tcPr>
            <w:tcW w:w="4338" w:type="dxa"/>
          </w:tcPr>
          <w:p w14:paraId="5BE71FF6" w14:textId="77777777" w:rsidR="000C2723" w:rsidRPr="00CA12A4" w:rsidRDefault="000C272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4860" w:type="dxa"/>
          </w:tcPr>
          <w:p w14:paraId="4CC213FB" w14:textId="77777777" w:rsidR="000C2723" w:rsidRPr="00CA12A4" w:rsidRDefault="000C2723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AA29A1" w:rsidRPr="00CA12A4" w14:paraId="179E4DE8" w14:textId="77777777" w:rsidTr="00DE4EB3">
        <w:trPr>
          <w:cantSplit/>
          <w:trHeight w:val="20"/>
        </w:trPr>
        <w:tc>
          <w:tcPr>
            <w:tcW w:w="4338" w:type="dxa"/>
          </w:tcPr>
          <w:p w14:paraId="35046BE0" w14:textId="77777777" w:rsidR="00AA29A1" w:rsidRPr="00CA12A4" w:rsidRDefault="00AA29A1" w:rsidP="00AA29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4860" w:type="dxa"/>
          </w:tcPr>
          <w:p w14:paraId="05AB4C64" w14:textId="77777777" w:rsidR="00AA29A1" w:rsidRPr="00CA12A4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AA29A1" w:rsidRPr="00CA12A4" w14:paraId="76A06C4C" w14:textId="77777777" w:rsidTr="00DE4EB3">
        <w:trPr>
          <w:cantSplit/>
          <w:trHeight w:val="20"/>
        </w:trPr>
        <w:tc>
          <w:tcPr>
            <w:tcW w:w="4338" w:type="dxa"/>
          </w:tcPr>
          <w:p w14:paraId="2F1F6BE3" w14:textId="77777777" w:rsidR="00AA29A1" w:rsidRPr="00CA12A4" w:rsidRDefault="00AA29A1" w:rsidP="008F1A2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637ABC8E" w14:textId="77777777" w:rsidR="00AA29A1" w:rsidRPr="00CA12A4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ตามอัตราที่ตกลงร่วมกันตามสัญญา</w:t>
            </w:r>
          </w:p>
        </w:tc>
      </w:tr>
      <w:tr w:rsidR="000C2723" w:rsidRPr="00CA12A4" w14:paraId="182DB390" w14:textId="77777777" w:rsidTr="00DE4EB3">
        <w:trPr>
          <w:cantSplit/>
          <w:trHeight w:val="20"/>
        </w:trPr>
        <w:tc>
          <w:tcPr>
            <w:tcW w:w="4338" w:type="dxa"/>
          </w:tcPr>
          <w:p w14:paraId="0367A237" w14:textId="77777777" w:rsidR="000C2723" w:rsidRPr="00CA12A4" w:rsidRDefault="000C2723" w:rsidP="008F1A2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4860" w:type="dxa"/>
          </w:tcPr>
          <w:p w14:paraId="39C6BC2C" w14:textId="77777777" w:rsidR="000C2723" w:rsidRPr="00CA12A4" w:rsidRDefault="000C2723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ต้นทุนบวกด้วยกำไรส่วนเพิ่ม</w:t>
            </w:r>
          </w:p>
        </w:tc>
      </w:tr>
      <w:tr w:rsidR="007A43FE" w:rsidRPr="00CA12A4" w14:paraId="2070DCF2" w14:textId="77777777" w:rsidTr="00DE4EB3">
        <w:trPr>
          <w:cantSplit/>
          <w:trHeight w:val="20"/>
        </w:trPr>
        <w:tc>
          <w:tcPr>
            <w:tcW w:w="4338" w:type="dxa"/>
          </w:tcPr>
          <w:p w14:paraId="2C4E4B0B" w14:textId="77777777" w:rsidR="007A43FE" w:rsidRPr="00CA12A4" w:rsidRDefault="007A43F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860" w:type="dxa"/>
          </w:tcPr>
          <w:p w14:paraId="52A1B385" w14:textId="77777777" w:rsidR="007A43FE" w:rsidRPr="00CA12A4" w:rsidRDefault="007A43FE" w:rsidP="007A43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64A5E" w:rsidRPr="00CA12A4" w14:paraId="170A2CB1" w14:textId="77777777" w:rsidTr="00DE4EB3">
        <w:trPr>
          <w:cantSplit/>
          <w:trHeight w:val="20"/>
        </w:trPr>
        <w:tc>
          <w:tcPr>
            <w:tcW w:w="4338" w:type="dxa"/>
          </w:tcPr>
          <w:p w14:paraId="24D8EB69" w14:textId="77777777" w:rsidR="00164A5E" w:rsidRPr="00CA12A4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60" w:type="dxa"/>
          </w:tcPr>
          <w:p w14:paraId="30CBD72A" w14:textId="77777777" w:rsidR="00164A5E" w:rsidRPr="00CA12A4" w:rsidRDefault="00164A5E" w:rsidP="00164A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0C2723" w:rsidRPr="00CA12A4" w14:paraId="75D9DFB8" w14:textId="77777777" w:rsidTr="00DE4EB3">
        <w:trPr>
          <w:cantSplit/>
          <w:trHeight w:val="20"/>
        </w:trPr>
        <w:tc>
          <w:tcPr>
            <w:tcW w:w="4338" w:type="dxa"/>
          </w:tcPr>
          <w:p w14:paraId="7C61523F" w14:textId="77777777" w:rsidR="000C2723" w:rsidRPr="00CA12A4" w:rsidRDefault="000C2723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4860" w:type="dxa"/>
          </w:tcPr>
          <w:p w14:paraId="3C9D33D2" w14:textId="44673BB7" w:rsidR="000C2723" w:rsidRPr="00CA12A4" w:rsidRDefault="003B379A" w:rsidP="00164A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64A5E" w:rsidRPr="00CA12A4" w14:paraId="798492D4" w14:textId="77777777" w:rsidTr="00DE4EB3">
        <w:trPr>
          <w:cantSplit/>
          <w:trHeight w:val="20"/>
        </w:trPr>
        <w:tc>
          <w:tcPr>
            <w:tcW w:w="4338" w:type="dxa"/>
          </w:tcPr>
          <w:p w14:paraId="42688D48" w14:textId="77777777" w:rsidR="00164A5E" w:rsidRPr="00CA12A4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4000CB50" w14:textId="77777777" w:rsidR="00164A5E" w:rsidRPr="00CA12A4" w:rsidRDefault="00164A5E" w:rsidP="00164A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164A5E" w:rsidRPr="00CA12A4" w14:paraId="250FA8BF" w14:textId="77777777" w:rsidTr="00DE4EB3">
        <w:trPr>
          <w:cantSplit/>
          <w:trHeight w:val="20"/>
        </w:trPr>
        <w:tc>
          <w:tcPr>
            <w:tcW w:w="4338" w:type="dxa"/>
          </w:tcPr>
          <w:p w14:paraId="6E01B5E4" w14:textId="77777777" w:rsidR="00164A5E" w:rsidRPr="00CA12A4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60" w:type="dxa"/>
          </w:tcPr>
          <w:p w14:paraId="52ABD4CD" w14:textId="739A5428" w:rsidR="00164A5E" w:rsidRPr="00CA12A4" w:rsidRDefault="00164A5E" w:rsidP="00DE4E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อัตราที่ตกลงร่วมกันโดยอ้างอิงจากอัตราดอกเบี้ย</w:t>
            </w:r>
            <w:r w:rsidR="002073BE" w:rsidRPr="00CA12A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2073BE" w:rsidRPr="00CA12A4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สถาบันการเงิน / อัตราต้นทุนของการกู้ยืมบวกอัตราคงที่</w:t>
            </w:r>
          </w:p>
        </w:tc>
      </w:tr>
      <w:tr w:rsidR="001B6695" w:rsidRPr="00CA12A4" w14:paraId="11FA5C0F" w14:textId="77777777" w:rsidTr="00DE4EB3">
        <w:trPr>
          <w:cantSplit/>
          <w:trHeight w:val="20"/>
        </w:trPr>
        <w:tc>
          <w:tcPr>
            <w:tcW w:w="4338" w:type="dxa"/>
          </w:tcPr>
          <w:p w14:paraId="78172AC8" w14:textId="77777777" w:rsidR="001B6695" w:rsidRPr="00CA12A4" w:rsidRDefault="001B6695" w:rsidP="00AE778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4860" w:type="dxa"/>
          </w:tcPr>
          <w:p w14:paraId="2BD1280E" w14:textId="77777777" w:rsidR="001B6695" w:rsidRPr="00CA12A4" w:rsidRDefault="001B6695" w:rsidP="00AE77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B6695" w:rsidRPr="00CA12A4" w14:paraId="14E839B4" w14:textId="77777777" w:rsidTr="00DE4EB3">
        <w:trPr>
          <w:cantSplit/>
          <w:trHeight w:val="20"/>
        </w:trPr>
        <w:tc>
          <w:tcPr>
            <w:tcW w:w="4338" w:type="dxa"/>
          </w:tcPr>
          <w:p w14:paraId="768D6928" w14:textId="77777777" w:rsidR="001B6695" w:rsidRPr="00CA12A4" w:rsidRDefault="001B6695" w:rsidP="00AE778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4860" w:type="dxa"/>
          </w:tcPr>
          <w:p w14:paraId="2A08210A" w14:textId="77777777" w:rsidR="001B6695" w:rsidRPr="00CA12A4" w:rsidRDefault="001B6695" w:rsidP="00AE77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6E6022" w:rsidRPr="00CA12A4" w14:paraId="36828EC0" w14:textId="77777777" w:rsidTr="00DE4EB3">
        <w:trPr>
          <w:cantSplit/>
          <w:trHeight w:val="20"/>
        </w:trPr>
        <w:tc>
          <w:tcPr>
            <w:tcW w:w="4338" w:type="dxa"/>
          </w:tcPr>
          <w:p w14:paraId="1F2A88CA" w14:textId="77777777" w:rsidR="006E6022" w:rsidRPr="00CA12A4" w:rsidRDefault="006E6022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860" w:type="dxa"/>
          </w:tcPr>
          <w:p w14:paraId="3DCE82F4" w14:textId="77777777" w:rsidR="006E6022" w:rsidRPr="00CA12A4" w:rsidRDefault="006E6022" w:rsidP="006212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0C2723" w:rsidRPr="00CA12A4" w14:paraId="2E9E5B77" w14:textId="77777777" w:rsidTr="00DE4EB3">
        <w:trPr>
          <w:cantSplit/>
          <w:trHeight w:val="20"/>
        </w:trPr>
        <w:tc>
          <w:tcPr>
            <w:tcW w:w="4338" w:type="dxa"/>
          </w:tcPr>
          <w:p w14:paraId="03D61B1C" w14:textId="77777777" w:rsidR="000C2723" w:rsidRPr="00CA12A4" w:rsidRDefault="000C2723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4860" w:type="dxa"/>
          </w:tcPr>
          <w:p w14:paraId="47DAC402" w14:textId="77777777" w:rsidR="000C2723" w:rsidRPr="00CA12A4" w:rsidRDefault="000C2723" w:rsidP="006212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0C2723" w:rsidRPr="00CA12A4" w14:paraId="0F1D0ADE" w14:textId="77777777" w:rsidTr="00DE4EB3">
        <w:trPr>
          <w:cantSplit/>
          <w:trHeight w:val="20"/>
        </w:trPr>
        <w:tc>
          <w:tcPr>
            <w:tcW w:w="4338" w:type="dxa"/>
          </w:tcPr>
          <w:p w14:paraId="0C27BCCD" w14:textId="77777777" w:rsidR="000C2723" w:rsidRPr="00CA12A4" w:rsidRDefault="000C2723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4860" w:type="dxa"/>
          </w:tcPr>
          <w:p w14:paraId="6B82AC68" w14:textId="77777777" w:rsidR="000C2723" w:rsidRPr="00CA12A4" w:rsidRDefault="000C2723" w:rsidP="006212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64A5E" w:rsidRPr="00CA12A4" w14:paraId="6240DB8F" w14:textId="77777777" w:rsidTr="00DE4EB3">
        <w:trPr>
          <w:cantSplit/>
          <w:trHeight w:val="20"/>
        </w:trPr>
        <w:tc>
          <w:tcPr>
            <w:tcW w:w="4338" w:type="dxa"/>
          </w:tcPr>
          <w:p w14:paraId="0F0E3F63" w14:textId="77777777" w:rsidR="00164A5E" w:rsidRPr="00CA12A4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60" w:type="dxa"/>
          </w:tcPr>
          <w:p w14:paraId="30A26D1E" w14:textId="476AC581" w:rsidR="00164A5E" w:rsidRPr="00CA12A4" w:rsidRDefault="002073BE" w:rsidP="0062128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อัตราที่ตกลงร่วมกันโดยอ้างอิงจากอัตราดอกเบี้ยจาก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สถาบันการเงิน / อัตราต้นทุนของการกู้ยืมบวกอัตราคงที่</w:t>
            </w:r>
          </w:p>
        </w:tc>
      </w:tr>
      <w:tr w:rsidR="004E0009" w:rsidRPr="00CA12A4" w14:paraId="5D59C013" w14:textId="77777777" w:rsidTr="00DE4EB3">
        <w:trPr>
          <w:cantSplit/>
          <w:trHeight w:val="20"/>
        </w:trPr>
        <w:tc>
          <w:tcPr>
            <w:tcW w:w="4338" w:type="dxa"/>
          </w:tcPr>
          <w:p w14:paraId="1CC68FB9" w14:textId="77777777" w:rsidR="004E0009" w:rsidRPr="00CA12A4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860" w:type="dxa"/>
          </w:tcPr>
          <w:p w14:paraId="08847A70" w14:textId="77777777" w:rsidR="004E0009" w:rsidRPr="00CA12A4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E33B26" w:rsidRPr="00CA12A4" w14:paraId="75D167CD" w14:textId="77777777" w:rsidTr="00DE4EB3">
        <w:trPr>
          <w:cantSplit/>
          <w:trHeight w:val="20"/>
        </w:trPr>
        <w:tc>
          <w:tcPr>
            <w:tcW w:w="4338" w:type="dxa"/>
          </w:tcPr>
          <w:p w14:paraId="04F3D1AA" w14:textId="77777777" w:rsidR="00E33B26" w:rsidRPr="00CA12A4" w:rsidRDefault="00E33B26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18BF1691" w14:textId="77777777" w:rsidR="00E33B26" w:rsidRPr="00CA12A4" w:rsidRDefault="00E33B26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3B26" w:rsidRPr="00CA12A4" w14:paraId="5E0480F0" w14:textId="77777777" w:rsidTr="00DE4EB3">
        <w:trPr>
          <w:cantSplit/>
          <w:trHeight w:val="20"/>
        </w:trPr>
        <w:tc>
          <w:tcPr>
            <w:tcW w:w="4338" w:type="dxa"/>
          </w:tcPr>
          <w:p w14:paraId="1972A489" w14:textId="77777777" w:rsidR="00E33B26" w:rsidRPr="00CA12A4" w:rsidRDefault="00E33B26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5E1EC8A6" w14:textId="77777777" w:rsidR="00E33B26" w:rsidRPr="00CA12A4" w:rsidRDefault="00E33B26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009" w:rsidRPr="00CA12A4" w14:paraId="4A922C4D" w14:textId="77777777" w:rsidTr="00DE4EB3">
        <w:trPr>
          <w:cantSplit/>
          <w:trHeight w:val="20"/>
        </w:trPr>
        <w:tc>
          <w:tcPr>
            <w:tcW w:w="4338" w:type="dxa"/>
          </w:tcPr>
          <w:p w14:paraId="572A8B3E" w14:textId="77777777" w:rsidR="004E0009" w:rsidRPr="00CA12A4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ค่าบริการส่วนกลาง</w:t>
            </w:r>
          </w:p>
        </w:tc>
        <w:tc>
          <w:tcPr>
            <w:tcW w:w="4860" w:type="dxa"/>
          </w:tcPr>
          <w:p w14:paraId="162CAA69" w14:textId="77777777" w:rsidR="004E0009" w:rsidRPr="00CA12A4" w:rsidRDefault="004E0009" w:rsidP="004E00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6E6022" w:rsidRPr="00CA12A4" w14:paraId="686A0F4E" w14:textId="77777777" w:rsidTr="00DE4EB3">
        <w:trPr>
          <w:cantSplit/>
          <w:trHeight w:val="20"/>
        </w:trPr>
        <w:tc>
          <w:tcPr>
            <w:tcW w:w="4338" w:type="dxa"/>
          </w:tcPr>
          <w:p w14:paraId="64BA5B9D" w14:textId="10C4B6B3" w:rsidR="006E6022" w:rsidRPr="00CA12A4" w:rsidRDefault="006E6022" w:rsidP="006E60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ประมาณหนี้สินที่เกี่ยวข้องกับการขาย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อสังหาริมทรัพย์</w:t>
            </w:r>
            <w:r w:rsidR="008D119A" w:rsidRPr="00CA12A4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4860" w:type="dxa"/>
          </w:tcPr>
          <w:p w14:paraId="71AF2D4E" w14:textId="04434BC3" w:rsidR="006E6022" w:rsidRPr="00CA12A4" w:rsidRDefault="00D66AD5" w:rsidP="004E00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ประมาณการจากอัตรา</w:t>
            </w:r>
            <w:r w:rsidR="006E6022" w:rsidRPr="00CA12A4">
              <w:rPr>
                <w:rFonts w:ascii="Angsana New" w:hAnsi="Angsana New"/>
                <w:sz w:val="30"/>
                <w:szCs w:val="30"/>
                <w:cs/>
              </w:rPr>
              <w:t>ที่ตกลงร่วมกันตามสัญญา</w:t>
            </w:r>
          </w:p>
        </w:tc>
      </w:tr>
    </w:tbl>
    <w:p w14:paraId="54451C19" w14:textId="77777777" w:rsidR="005264FD" w:rsidRPr="00CA12A4" w:rsidRDefault="005264FD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16"/>
          <w:szCs w:val="16"/>
        </w:rPr>
      </w:pPr>
    </w:p>
    <w:p w14:paraId="121122B8" w14:textId="368CAC36" w:rsidR="006D1453" w:rsidRPr="00CA12A4" w:rsidRDefault="00FF089C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CA12A4">
        <w:rPr>
          <w:rFonts w:ascii="Angsana New" w:hAnsi="Angsana New" w:hint="cs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รายการที่สำคัญกับบุคคลหรือกิจการที่เกี่ยวข้องกันสำหรับแต่ละปีสิ้นสุดวันที่</w:t>
      </w:r>
      <w:r w:rsidRPr="00CA12A4">
        <w:rPr>
          <w:rFonts w:ascii="Angsana New" w:hAnsi="Angsana New"/>
          <w:b/>
          <w:sz w:val="30"/>
          <w:szCs w:val="30"/>
          <w:cs/>
        </w:rPr>
        <w:t xml:space="preserve"> </w:t>
      </w:r>
      <w:r w:rsidR="0015377A" w:rsidRPr="00CA12A4">
        <w:rPr>
          <w:rFonts w:ascii="Angsana New" w:hAnsi="Angsana New"/>
          <w:bCs/>
          <w:sz w:val="30"/>
          <w:szCs w:val="30"/>
        </w:rPr>
        <w:t>30</w:t>
      </w:r>
      <w:r w:rsidRPr="00CA12A4">
        <w:rPr>
          <w:rFonts w:ascii="Angsana New" w:hAnsi="Angsana New"/>
          <w:b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CA12A4">
        <w:rPr>
          <w:rFonts w:ascii="Angsana New" w:hAnsi="Angsana New"/>
          <w:b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b/>
          <w:sz w:val="30"/>
          <w:szCs w:val="30"/>
          <w:cs/>
        </w:rPr>
        <w:t>สรุปได้ดังนี้</w:t>
      </w:r>
    </w:p>
    <w:p w14:paraId="56619E8B" w14:textId="77777777" w:rsidR="007D378E" w:rsidRPr="00CA12A4" w:rsidRDefault="007D378E" w:rsidP="007D3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0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17"/>
        <w:gridCol w:w="1440"/>
        <w:gridCol w:w="1269"/>
        <w:gridCol w:w="1264"/>
      </w:tblGrid>
      <w:tr w:rsidR="007D378E" w:rsidRPr="00CA12A4" w14:paraId="02E6B178" w14:textId="77777777" w:rsidTr="00B414E1">
        <w:trPr>
          <w:tblHeader/>
        </w:trPr>
        <w:tc>
          <w:tcPr>
            <w:tcW w:w="4023" w:type="dxa"/>
            <w:shd w:val="clear" w:color="auto" w:fill="auto"/>
          </w:tcPr>
          <w:p w14:paraId="7A0C205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3E40E439" w14:textId="77777777" w:rsidR="007D378E" w:rsidRPr="00CA12A4" w:rsidRDefault="007D378E" w:rsidP="00DA3B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33" w:type="dxa"/>
            <w:gridSpan w:val="2"/>
            <w:shd w:val="clear" w:color="auto" w:fill="auto"/>
            <w:vAlign w:val="bottom"/>
          </w:tcPr>
          <w:p w14:paraId="5A80310D" w14:textId="77777777" w:rsidR="007D378E" w:rsidRPr="00CA12A4" w:rsidRDefault="007D378E" w:rsidP="00DA3B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D378E" w:rsidRPr="00CA12A4" w14:paraId="2C4F86B4" w14:textId="77777777" w:rsidTr="00B414E1">
        <w:trPr>
          <w:tblHeader/>
        </w:trPr>
        <w:tc>
          <w:tcPr>
            <w:tcW w:w="4023" w:type="dxa"/>
            <w:shd w:val="clear" w:color="auto" w:fill="auto"/>
          </w:tcPr>
          <w:p w14:paraId="6732F1BA" w14:textId="7D88E379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5377A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8706210" w14:textId="77777777" w:rsidR="007D378E" w:rsidRPr="00CA12A4" w:rsidRDefault="007D378E" w:rsidP="00DA3B66">
            <w:pPr>
              <w:pStyle w:val="acctmergecolhdg"/>
              <w:spacing w:line="240" w:lineRule="auto"/>
              <w:ind w:left="-108" w:right="-103" w:firstLine="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6EC318" w14:textId="77777777" w:rsidR="007D378E" w:rsidRPr="00CA12A4" w:rsidRDefault="007D378E" w:rsidP="00DA3B66">
            <w:pPr>
              <w:pStyle w:val="acctmergecolhdg"/>
              <w:spacing w:line="240" w:lineRule="auto"/>
              <w:ind w:left="-108" w:right="-103" w:firstLine="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63F7445" w14:textId="77777777" w:rsidR="007D378E" w:rsidRPr="00CA12A4" w:rsidRDefault="007D378E" w:rsidP="00DA3B66">
            <w:pPr>
              <w:pStyle w:val="acctmergecolhdg"/>
              <w:spacing w:line="240" w:lineRule="auto"/>
              <w:ind w:left="-108" w:right="-103" w:firstLine="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B5C3AFB" w14:textId="77777777" w:rsidR="007D378E" w:rsidRPr="00CA12A4" w:rsidRDefault="007D378E" w:rsidP="00DA3B66">
            <w:pPr>
              <w:pStyle w:val="acctmergecolhdg"/>
              <w:spacing w:line="240" w:lineRule="auto"/>
              <w:ind w:left="-108" w:right="-103" w:firstLine="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</w:tr>
      <w:tr w:rsidR="007D378E" w:rsidRPr="00CA12A4" w14:paraId="287BE270" w14:textId="77777777" w:rsidTr="00B414E1">
        <w:trPr>
          <w:tblHeader/>
        </w:trPr>
        <w:tc>
          <w:tcPr>
            <w:tcW w:w="4023" w:type="dxa"/>
            <w:shd w:val="clear" w:color="auto" w:fill="auto"/>
          </w:tcPr>
          <w:p w14:paraId="01EF60D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90" w:type="dxa"/>
            <w:gridSpan w:val="4"/>
            <w:shd w:val="clear" w:color="auto" w:fill="auto"/>
            <w:vAlign w:val="bottom"/>
          </w:tcPr>
          <w:p w14:paraId="5763BDF9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D378E" w:rsidRPr="00CA12A4" w14:paraId="03164626" w14:textId="77777777" w:rsidTr="00B414E1">
        <w:tc>
          <w:tcPr>
            <w:tcW w:w="4023" w:type="dxa"/>
            <w:shd w:val="clear" w:color="auto" w:fill="auto"/>
          </w:tcPr>
          <w:p w14:paraId="33AA992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2C295C2" w14:textId="77777777" w:rsidR="007D378E" w:rsidRPr="00CA12A4" w:rsidRDefault="007D378E" w:rsidP="00D02F1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80179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E5D8288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46573BF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378E" w:rsidRPr="00CA12A4" w14:paraId="197AD680" w14:textId="77777777" w:rsidTr="00B414E1">
        <w:tc>
          <w:tcPr>
            <w:tcW w:w="4023" w:type="dxa"/>
            <w:shd w:val="clear" w:color="auto" w:fill="auto"/>
          </w:tcPr>
          <w:p w14:paraId="088DD88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4B879C7" w14:textId="77777777" w:rsidR="007D378E" w:rsidRPr="00CA12A4" w:rsidRDefault="007D378E" w:rsidP="00D02F1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4A3BE" w14:textId="58247E52" w:rsidR="007D378E" w:rsidRPr="00CA12A4" w:rsidRDefault="00A14776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CAAA67C" w14:textId="1081E5D9" w:rsidR="007D378E" w:rsidRPr="00CA12A4" w:rsidRDefault="00673784" w:rsidP="0067378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9C1C3A0" w14:textId="5830BF9F" w:rsidR="007D378E" w:rsidRPr="00CA12A4" w:rsidRDefault="00A14776" w:rsidP="00C46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D378E" w:rsidRPr="00CA12A4" w14:paraId="5021841B" w14:textId="77777777" w:rsidTr="00B414E1">
        <w:tc>
          <w:tcPr>
            <w:tcW w:w="4023" w:type="dxa"/>
            <w:shd w:val="clear" w:color="auto" w:fill="auto"/>
          </w:tcPr>
          <w:p w14:paraId="1883AC4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E747649" w14:textId="77777777" w:rsidR="007D378E" w:rsidRPr="00CA12A4" w:rsidRDefault="007D378E" w:rsidP="00D02F1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EA903C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5AC0CBC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4717851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7D378E" w:rsidRPr="00CA12A4" w14:paraId="6B25F883" w14:textId="77777777" w:rsidTr="00B414E1">
        <w:tc>
          <w:tcPr>
            <w:tcW w:w="4023" w:type="dxa"/>
            <w:shd w:val="clear" w:color="auto" w:fill="auto"/>
          </w:tcPr>
          <w:p w14:paraId="30D5E0F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8253A4E" w14:textId="77777777" w:rsidR="007D378E" w:rsidRPr="00CA12A4" w:rsidRDefault="007D378E" w:rsidP="00D02F1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A877E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6CDFB7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ACF3B62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378E" w:rsidRPr="00CA12A4" w14:paraId="795B8695" w14:textId="77777777" w:rsidTr="00B414E1">
        <w:tc>
          <w:tcPr>
            <w:tcW w:w="4023" w:type="dxa"/>
            <w:shd w:val="clear" w:color="auto" w:fill="auto"/>
          </w:tcPr>
          <w:p w14:paraId="2ABBB89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017" w:type="dxa"/>
            <w:shd w:val="clear" w:color="auto" w:fill="auto"/>
          </w:tcPr>
          <w:p w14:paraId="7EA5748F" w14:textId="5AE64164" w:rsidR="007D378E" w:rsidRPr="00CA12A4" w:rsidRDefault="007D378E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758DE2" w14:textId="0EA5EBB5" w:rsidR="007D378E" w:rsidRPr="00CA12A4" w:rsidRDefault="004C65BA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34D0DB5D" w14:textId="77777777" w:rsidR="007D378E" w:rsidRPr="00CA12A4" w:rsidRDefault="007D378E" w:rsidP="00C461A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4" w:type="dxa"/>
            <w:shd w:val="clear" w:color="auto" w:fill="auto"/>
          </w:tcPr>
          <w:p w14:paraId="4B7C4478" w14:textId="0E502BF0" w:rsidR="007D378E" w:rsidRPr="00CA12A4" w:rsidRDefault="007D378E" w:rsidP="00C46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378E" w:rsidRPr="00CA12A4" w14:paraId="451059A8" w14:textId="77777777" w:rsidTr="00B414E1">
        <w:tc>
          <w:tcPr>
            <w:tcW w:w="4023" w:type="dxa"/>
            <w:shd w:val="clear" w:color="auto" w:fill="auto"/>
          </w:tcPr>
          <w:p w14:paraId="6808096E" w14:textId="68B0987C" w:rsidR="007D378E" w:rsidRPr="00CA12A4" w:rsidRDefault="005264FD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75EBF11" w14:textId="77777777" w:rsidR="007D378E" w:rsidRPr="00CA12A4" w:rsidRDefault="007D378E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4BD8D" w14:textId="77777777" w:rsidR="007D378E" w:rsidRPr="00CA12A4" w:rsidRDefault="007D378E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478A3EA" w14:textId="25B1B6F3" w:rsidR="007D378E" w:rsidRPr="00CA12A4" w:rsidRDefault="00A14776" w:rsidP="00DA3B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865679"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3350BBF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109</w:t>
            </w:r>
          </w:p>
        </w:tc>
      </w:tr>
      <w:tr w:rsidR="007D378E" w:rsidRPr="00CA12A4" w14:paraId="512DA6E4" w14:textId="77777777" w:rsidTr="00B414E1">
        <w:tc>
          <w:tcPr>
            <w:tcW w:w="4023" w:type="dxa"/>
            <w:shd w:val="clear" w:color="auto" w:fill="auto"/>
          </w:tcPr>
          <w:p w14:paraId="1F4C4F8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D930106" w14:textId="77777777" w:rsidR="007D378E" w:rsidRPr="00CA12A4" w:rsidRDefault="007D378E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B1202" w14:textId="77777777" w:rsidR="007D378E" w:rsidRPr="00CA12A4" w:rsidRDefault="007D378E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70E8D80" w14:textId="5E2C3627" w:rsidR="007D378E" w:rsidRPr="00CA12A4" w:rsidRDefault="007D378E" w:rsidP="00DA3B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65679"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45738DF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</w:p>
        </w:tc>
      </w:tr>
      <w:tr w:rsidR="007D378E" w:rsidRPr="00CA12A4" w14:paraId="133D5124" w14:textId="77777777" w:rsidTr="00B414E1">
        <w:tc>
          <w:tcPr>
            <w:tcW w:w="4023" w:type="dxa"/>
            <w:shd w:val="clear" w:color="auto" w:fill="auto"/>
          </w:tcPr>
          <w:p w14:paraId="5F68579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0F5F342" w14:textId="77777777" w:rsidR="007D378E" w:rsidRPr="00CA12A4" w:rsidRDefault="007D378E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8200EC" w14:textId="77777777" w:rsidR="007D378E" w:rsidRPr="00CA12A4" w:rsidRDefault="007D378E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46A1E53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1,123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61A1FA8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</w:p>
        </w:tc>
      </w:tr>
      <w:tr w:rsidR="007D378E" w:rsidRPr="00CA12A4" w14:paraId="7ED2A7E4" w14:textId="77777777" w:rsidTr="00B414E1">
        <w:tc>
          <w:tcPr>
            <w:tcW w:w="4023" w:type="dxa"/>
            <w:shd w:val="clear" w:color="auto" w:fill="auto"/>
          </w:tcPr>
          <w:p w14:paraId="325E952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18C4F5B" w14:textId="77777777" w:rsidR="007D378E" w:rsidRPr="00CA12A4" w:rsidRDefault="007D378E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CD48A0" w14:textId="77777777" w:rsidR="007D378E" w:rsidRPr="00CA12A4" w:rsidRDefault="007D378E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467F1A0" w14:textId="08FF6F88" w:rsidR="007D378E" w:rsidRPr="00CA12A4" w:rsidRDefault="00A14776" w:rsidP="00DA3B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2AD563F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465</w:t>
            </w:r>
          </w:p>
        </w:tc>
      </w:tr>
      <w:tr w:rsidR="00C461AD" w:rsidRPr="00CA12A4" w14:paraId="322CECF6" w14:textId="77777777" w:rsidTr="00B414E1">
        <w:tc>
          <w:tcPr>
            <w:tcW w:w="4023" w:type="dxa"/>
            <w:shd w:val="clear" w:color="auto" w:fill="auto"/>
          </w:tcPr>
          <w:p w14:paraId="727FE384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ต้นทุนค่าเช่าและบริการที่เกี่ยวข้อง</w:t>
            </w:r>
          </w:p>
        </w:tc>
        <w:tc>
          <w:tcPr>
            <w:tcW w:w="1017" w:type="dxa"/>
            <w:shd w:val="clear" w:color="auto" w:fill="auto"/>
          </w:tcPr>
          <w:p w14:paraId="2F482B60" w14:textId="77777777" w:rsidR="00C461AD" w:rsidRPr="00CA12A4" w:rsidRDefault="00C461AD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B4D56B" w14:textId="77777777" w:rsidR="00C461AD" w:rsidRPr="00CA12A4" w:rsidRDefault="00C461AD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7A6C5803" w14:textId="090C5ED1" w:rsidR="00C461AD" w:rsidRPr="00CA12A4" w:rsidRDefault="00C461AD" w:rsidP="00C461A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9796BE5" w14:textId="0ADC8836" w:rsidR="00C461AD" w:rsidRPr="00CA12A4" w:rsidRDefault="00C461AD" w:rsidP="00C46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461AD" w:rsidRPr="00CA12A4" w14:paraId="0B6FFA43" w14:textId="77777777" w:rsidTr="00B414E1">
        <w:tc>
          <w:tcPr>
            <w:tcW w:w="4023" w:type="dxa"/>
            <w:shd w:val="clear" w:color="auto" w:fill="auto"/>
          </w:tcPr>
          <w:p w14:paraId="008B58C3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17" w:type="dxa"/>
            <w:shd w:val="clear" w:color="auto" w:fill="auto"/>
          </w:tcPr>
          <w:p w14:paraId="7CD8D793" w14:textId="77777777" w:rsidR="00C461AD" w:rsidRPr="00CA12A4" w:rsidRDefault="00C461AD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D31F16" w14:textId="623ED05E" w:rsidR="00C461AD" w:rsidRPr="00CA12A4" w:rsidRDefault="00C461AD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2F5C5799" w14:textId="77777777" w:rsidR="00C461AD" w:rsidRPr="00CA12A4" w:rsidRDefault="00C461AD" w:rsidP="00C461A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49962CD" w14:textId="7C28A9CB" w:rsidR="00C461AD" w:rsidRPr="00CA12A4" w:rsidRDefault="00C461AD" w:rsidP="00C46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59D6" w:rsidRPr="00CA12A4" w14:paraId="6DFC994D" w14:textId="77777777" w:rsidTr="00B414E1">
        <w:tc>
          <w:tcPr>
            <w:tcW w:w="4023" w:type="dxa"/>
            <w:shd w:val="clear" w:color="auto" w:fill="auto"/>
          </w:tcPr>
          <w:p w14:paraId="43CAEC1C" w14:textId="77777777" w:rsidR="00A359D6" w:rsidRPr="00CA12A4" w:rsidRDefault="00A359D6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AD0C7A3" w14:textId="77777777" w:rsidR="00A359D6" w:rsidRPr="00CA12A4" w:rsidRDefault="00A359D6" w:rsidP="00C461AD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878D69" w14:textId="77777777" w:rsidR="00A359D6" w:rsidRPr="00CA12A4" w:rsidRDefault="00A359D6" w:rsidP="00C461AD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948BCC6" w14:textId="77777777" w:rsidR="00A359D6" w:rsidRPr="00CA12A4" w:rsidRDefault="00A359D6" w:rsidP="00C461A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67EEAA6" w14:textId="77777777" w:rsidR="00A359D6" w:rsidRPr="00CA12A4" w:rsidRDefault="00A359D6" w:rsidP="00C461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461AD" w:rsidRPr="00CA12A4" w14:paraId="156BD7D5" w14:textId="77777777" w:rsidTr="00B414E1">
        <w:tc>
          <w:tcPr>
            <w:tcW w:w="4023" w:type="dxa"/>
            <w:shd w:val="clear" w:color="auto" w:fill="auto"/>
          </w:tcPr>
          <w:p w14:paraId="097143AB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17" w:type="dxa"/>
            <w:shd w:val="clear" w:color="auto" w:fill="auto"/>
          </w:tcPr>
          <w:p w14:paraId="593DB2C3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EFFD329" w14:textId="77777777" w:rsidR="00C461AD" w:rsidRPr="00CA12A4" w:rsidRDefault="00C461AD" w:rsidP="00C461AD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7548A16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1423EB0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1152"/>
              </w:tabs>
              <w:spacing w:line="240" w:lineRule="auto"/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461AD" w:rsidRPr="00CA12A4" w14:paraId="48DBAE05" w14:textId="77777777" w:rsidTr="00B414E1">
        <w:trPr>
          <w:trHeight w:val="119"/>
        </w:trPr>
        <w:tc>
          <w:tcPr>
            <w:tcW w:w="4023" w:type="dxa"/>
            <w:shd w:val="clear" w:color="auto" w:fill="auto"/>
          </w:tcPr>
          <w:p w14:paraId="6543BD73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017" w:type="dxa"/>
            <w:shd w:val="clear" w:color="auto" w:fill="auto"/>
          </w:tcPr>
          <w:p w14:paraId="72C7D205" w14:textId="2164240E" w:rsidR="00C461AD" w:rsidRPr="00CA12A4" w:rsidRDefault="00C461AD" w:rsidP="009762A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76D10392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B82FEAF" w14:textId="7262EAF9" w:rsidR="00C461AD" w:rsidRPr="00CA12A4" w:rsidRDefault="00C461AD" w:rsidP="00C46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B716925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C461AD" w:rsidRPr="00CA12A4" w14:paraId="36B01307" w14:textId="77777777" w:rsidTr="00B414E1">
        <w:tc>
          <w:tcPr>
            <w:tcW w:w="4023" w:type="dxa"/>
            <w:shd w:val="clear" w:color="auto" w:fill="auto"/>
          </w:tcPr>
          <w:p w14:paraId="2EAFE024" w14:textId="21E36683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CA12A4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กำไรจากการขายอสังหาริมทรัพย์เพื่อกา</w:t>
            </w:r>
            <w:r w:rsidRPr="00CA12A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</w:t>
            </w:r>
            <w:r w:rsidRPr="00CA12A4">
              <w:rPr>
                <w:rFonts w:ascii="Angsana New" w:hAnsi="Angsana New"/>
                <w:spacing w:val="-12"/>
                <w:sz w:val="30"/>
                <w:szCs w:val="30"/>
                <w:cs/>
              </w:rPr>
              <w:t>ลงทุน</w:t>
            </w:r>
            <w:r w:rsidR="00B414E1" w:rsidRPr="00CA12A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="003E4B9C" w:rsidRPr="00CA12A4">
              <w:rPr>
                <w:rFonts w:ascii="Angsana New" w:hAnsi="Angsana New"/>
                <w:spacing w:val="-12"/>
                <w:sz w:val="30"/>
                <w:szCs w:val="30"/>
              </w:rPr>
              <w:t>*</w:t>
            </w:r>
          </w:p>
        </w:tc>
        <w:tc>
          <w:tcPr>
            <w:tcW w:w="1017" w:type="dxa"/>
            <w:shd w:val="clear" w:color="auto" w:fill="auto"/>
          </w:tcPr>
          <w:p w14:paraId="2C369541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1,311</w:t>
            </w:r>
          </w:p>
        </w:tc>
        <w:tc>
          <w:tcPr>
            <w:tcW w:w="1440" w:type="dxa"/>
            <w:shd w:val="clear" w:color="auto" w:fill="auto"/>
          </w:tcPr>
          <w:p w14:paraId="45089FBA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1,154</w:t>
            </w:r>
          </w:p>
        </w:tc>
        <w:tc>
          <w:tcPr>
            <w:tcW w:w="1269" w:type="dxa"/>
            <w:shd w:val="clear" w:color="auto" w:fill="auto"/>
          </w:tcPr>
          <w:p w14:paraId="76E4767D" w14:textId="77777777" w:rsidR="00C461AD" w:rsidRPr="00CA12A4" w:rsidRDefault="00C461AD" w:rsidP="00C46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1264" w:type="dxa"/>
            <w:shd w:val="clear" w:color="auto" w:fill="auto"/>
          </w:tcPr>
          <w:p w14:paraId="35A28409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653</w:t>
            </w:r>
          </w:p>
        </w:tc>
      </w:tr>
      <w:tr w:rsidR="00C461AD" w:rsidRPr="00CA12A4" w14:paraId="6AA07095" w14:textId="77777777" w:rsidTr="00B414E1">
        <w:tc>
          <w:tcPr>
            <w:tcW w:w="4023" w:type="dxa"/>
            <w:shd w:val="clear" w:color="auto" w:fill="auto"/>
          </w:tcPr>
          <w:p w14:paraId="1BD6D181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017" w:type="dxa"/>
            <w:shd w:val="clear" w:color="auto" w:fill="auto"/>
          </w:tcPr>
          <w:p w14:paraId="1B30132A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1E5BE8CF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269" w:type="dxa"/>
            <w:shd w:val="clear" w:color="auto" w:fill="auto"/>
          </w:tcPr>
          <w:p w14:paraId="46FF09AB" w14:textId="77777777" w:rsidR="00C461AD" w:rsidRPr="00CA12A4" w:rsidRDefault="00C461AD" w:rsidP="00C46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64" w:type="dxa"/>
            <w:shd w:val="clear" w:color="auto" w:fill="auto"/>
          </w:tcPr>
          <w:p w14:paraId="4122AF00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C461AD" w:rsidRPr="00CA12A4" w14:paraId="24D7DA9B" w14:textId="77777777" w:rsidTr="00B414E1">
        <w:tc>
          <w:tcPr>
            <w:tcW w:w="4023" w:type="dxa"/>
            <w:shd w:val="clear" w:color="auto" w:fill="auto"/>
          </w:tcPr>
          <w:p w14:paraId="280BFF50" w14:textId="43F56B2B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1017" w:type="dxa"/>
            <w:shd w:val="clear" w:color="auto" w:fill="auto"/>
          </w:tcPr>
          <w:p w14:paraId="2E73FDF0" w14:textId="4EDE2AA8" w:rsidR="00C461AD" w:rsidRPr="00CA12A4" w:rsidRDefault="00C461AD" w:rsidP="009762A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1BBD3" w14:textId="6E3B77B0" w:rsidR="00C461AD" w:rsidRPr="00CA12A4" w:rsidRDefault="00C461AD" w:rsidP="009762A2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="00C9526F"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8EF6D1D" w14:textId="1B1B593F" w:rsidR="00C461AD" w:rsidRPr="00CA12A4" w:rsidRDefault="00C461AD" w:rsidP="009762A2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439B4BF" w14:textId="77777777" w:rsidR="00C461AD" w:rsidRPr="00CA12A4" w:rsidRDefault="00C461AD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461AD" w:rsidRPr="00CA12A4" w14:paraId="1E4B8330" w14:textId="77777777" w:rsidTr="00B414E1">
        <w:tc>
          <w:tcPr>
            <w:tcW w:w="4023" w:type="dxa"/>
            <w:shd w:val="clear" w:color="auto" w:fill="auto"/>
          </w:tcPr>
          <w:p w14:paraId="2E36D5DD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017" w:type="dxa"/>
            <w:shd w:val="clear" w:color="auto" w:fill="auto"/>
          </w:tcPr>
          <w:p w14:paraId="08B74040" w14:textId="58085A16" w:rsidR="00C461AD" w:rsidRPr="00CA12A4" w:rsidRDefault="00C461AD" w:rsidP="009762A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89D3B" w14:textId="628FEBA3" w:rsidR="00C461AD" w:rsidRPr="00CA12A4" w:rsidRDefault="00C461AD" w:rsidP="009762A2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624D34D" w14:textId="1EC232E5" w:rsidR="00C461AD" w:rsidRPr="00CA12A4" w:rsidRDefault="00C461AD" w:rsidP="009762A2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DCAF5FB" w14:textId="777A1D37" w:rsidR="00C461AD" w:rsidRPr="00CA12A4" w:rsidRDefault="00C461AD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461AD" w:rsidRPr="00CA12A4" w14:paraId="38E877D9" w14:textId="77777777" w:rsidTr="00B414E1">
        <w:tc>
          <w:tcPr>
            <w:tcW w:w="4023" w:type="dxa"/>
            <w:shd w:val="clear" w:color="auto" w:fill="auto"/>
          </w:tcPr>
          <w:p w14:paraId="51F49C95" w14:textId="77777777" w:rsidR="00C461AD" w:rsidRPr="00CA12A4" w:rsidRDefault="00C461AD" w:rsidP="00C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017" w:type="dxa"/>
            <w:shd w:val="clear" w:color="auto" w:fill="auto"/>
          </w:tcPr>
          <w:p w14:paraId="3027D94B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7F1EF" w14:textId="430BC6B2" w:rsidR="00C461AD" w:rsidRPr="00CA12A4" w:rsidRDefault="00C461AD" w:rsidP="009762A2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8990F94" w14:textId="77777777" w:rsidR="00C461AD" w:rsidRPr="00CA12A4" w:rsidRDefault="00C461AD" w:rsidP="009762A2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2F76B9F" w14:textId="36A59F9C" w:rsidR="00C461AD" w:rsidRPr="00CA12A4" w:rsidRDefault="00C461AD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359D6" w:rsidRPr="00CA12A4" w14:paraId="1973CA96" w14:textId="77777777" w:rsidTr="00B414E1">
        <w:tc>
          <w:tcPr>
            <w:tcW w:w="4023" w:type="dxa"/>
            <w:shd w:val="clear" w:color="auto" w:fill="auto"/>
          </w:tcPr>
          <w:p w14:paraId="2AF4A98C" w14:textId="295B5B00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71918F5" w14:textId="30BEE41F" w:rsidR="00A359D6" w:rsidRPr="00CA12A4" w:rsidRDefault="00A359D6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DF3236" w14:textId="264239ED" w:rsidR="00A359D6" w:rsidRPr="00CA12A4" w:rsidRDefault="00A359D6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5963F32" w14:textId="55B50992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0034B7E" w14:textId="1D3D0307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14</w:t>
            </w:r>
          </w:p>
        </w:tc>
      </w:tr>
      <w:tr w:rsidR="00A359D6" w:rsidRPr="00CA12A4" w14:paraId="1276C999" w14:textId="77777777" w:rsidTr="00B414E1">
        <w:tc>
          <w:tcPr>
            <w:tcW w:w="4023" w:type="dxa"/>
            <w:shd w:val="clear" w:color="auto" w:fill="auto"/>
          </w:tcPr>
          <w:p w14:paraId="50800D6F" w14:textId="200D075A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B90468C" w14:textId="2EDFD327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8EF3FED" w14:textId="5BB44646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D74437D" w14:textId="2DF8D3BB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04DC477" w14:textId="3DDF80C7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14</w:t>
            </w:r>
          </w:p>
        </w:tc>
      </w:tr>
      <w:tr w:rsidR="00A359D6" w:rsidRPr="00CA12A4" w14:paraId="04AFD97D" w14:textId="77777777" w:rsidTr="00B414E1">
        <w:tc>
          <w:tcPr>
            <w:tcW w:w="4023" w:type="dxa"/>
            <w:shd w:val="clear" w:color="auto" w:fill="auto"/>
          </w:tcPr>
          <w:p w14:paraId="748F6B60" w14:textId="77777777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174932" w14:textId="77777777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FDECD" w14:textId="77777777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5F33DEF" w14:textId="77777777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9BBD09" w14:textId="77777777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359D6" w:rsidRPr="00CA12A4" w14:paraId="1871E6A4" w14:textId="77777777" w:rsidTr="00B414E1">
        <w:tc>
          <w:tcPr>
            <w:tcW w:w="4023" w:type="dxa"/>
            <w:shd w:val="clear" w:color="auto" w:fill="auto"/>
            <w:vAlign w:val="bottom"/>
          </w:tcPr>
          <w:p w14:paraId="7CFE50E8" w14:textId="1A133B99" w:rsidR="00A359D6" w:rsidRPr="00CA12A4" w:rsidRDefault="00A359D6" w:rsidP="002E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*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 xml:space="preserve"> ดูสัญญาที่ทำกับ </w:t>
            </w:r>
            <w:r w:rsidRPr="00CA12A4">
              <w:rPr>
                <w:rFonts w:ascii="Angsana New" w:hAnsi="Angsana New"/>
                <w:sz w:val="24"/>
                <w:szCs w:val="24"/>
              </w:rPr>
              <w:t>FTREIT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372D250" w14:textId="77777777" w:rsidR="00A359D6" w:rsidRPr="00CA12A4" w:rsidRDefault="00A359D6" w:rsidP="002E572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FB0E9F" w14:textId="77777777" w:rsidR="00A359D6" w:rsidRPr="00CA12A4" w:rsidRDefault="00A359D6" w:rsidP="002E572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86CAF26" w14:textId="77777777" w:rsidR="00A359D6" w:rsidRPr="00CA12A4" w:rsidRDefault="00A359D6" w:rsidP="002E572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C87FFEC" w14:textId="77777777" w:rsidR="00A359D6" w:rsidRPr="00CA12A4" w:rsidRDefault="00A359D6" w:rsidP="002E572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359D6" w:rsidRPr="00CA12A4" w14:paraId="4353F880" w14:textId="77777777" w:rsidTr="00B414E1">
        <w:tc>
          <w:tcPr>
            <w:tcW w:w="4023" w:type="dxa"/>
            <w:shd w:val="clear" w:color="auto" w:fill="auto"/>
          </w:tcPr>
          <w:p w14:paraId="494A8571" w14:textId="1EB8F80C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017" w:type="dxa"/>
            <w:shd w:val="clear" w:color="auto" w:fill="auto"/>
          </w:tcPr>
          <w:p w14:paraId="4AEE1013" w14:textId="3910A240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9EB8271" w14:textId="4E2D4C70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AF80536" w14:textId="3ADA40B3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7ECD27E" w14:textId="61F0EEF6" w:rsidR="00A359D6" w:rsidRPr="00CA12A4" w:rsidRDefault="00A359D6" w:rsidP="00A359D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A359D6" w:rsidRPr="00CA12A4" w14:paraId="66F8C98C" w14:textId="77777777" w:rsidTr="00B414E1">
        <w:tc>
          <w:tcPr>
            <w:tcW w:w="4023" w:type="dxa"/>
            <w:shd w:val="clear" w:color="auto" w:fill="auto"/>
          </w:tcPr>
          <w:p w14:paraId="07712058" w14:textId="730C4EB2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7" w:type="dxa"/>
            <w:shd w:val="clear" w:color="auto" w:fill="auto"/>
          </w:tcPr>
          <w:p w14:paraId="19F27B48" w14:textId="3A34021E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06702C30" w14:textId="784211AF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85BD54D" w14:textId="19AD7025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612B6BA" w14:textId="2DB401CD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359D6" w:rsidRPr="00CA12A4" w14:paraId="7AF9EEF6" w14:textId="77777777" w:rsidTr="00B414E1">
        <w:tc>
          <w:tcPr>
            <w:tcW w:w="4023" w:type="dxa"/>
            <w:shd w:val="clear" w:color="auto" w:fill="auto"/>
          </w:tcPr>
          <w:p w14:paraId="7158E0BD" w14:textId="7523DED4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17" w:type="dxa"/>
            <w:shd w:val="clear" w:color="auto" w:fill="auto"/>
          </w:tcPr>
          <w:p w14:paraId="79B2AD8A" w14:textId="3691CA7D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6B88323" w14:textId="529E0E15" w:rsidR="00A359D6" w:rsidRPr="00CA12A4" w:rsidRDefault="00A359D6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F8BC73A" w14:textId="5042EDBF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0670364" w14:textId="64D7A7C1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59D6" w:rsidRPr="00CA12A4" w14:paraId="5178D3E4" w14:textId="77777777" w:rsidTr="00B414E1">
        <w:tc>
          <w:tcPr>
            <w:tcW w:w="4023" w:type="dxa"/>
            <w:shd w:val="clear" w:color="auto" w:fill="auto"/>
          </w:tcPr>
          <w:p w14:paraId="61515930" w14:textId="2AC000BA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17" w:type="dxa"/>
            <w:shd w:val="clear" w:color="auto" w:fill="auto"/>
          </w:tcPr>
          <w:p w14:paraId="08D7702A" w14:textId="518BABF1" w:rsidR="00A359D6" w:rsidRPr="00CA12A4" w:rsidRDefault="00A359D6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F6BA0C" w14:textId="7A52422B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34C4071" w14:textId="56555AC7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F50FFFA" w14:textId="452506C5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59D6" w:rsidRPr="00CA12A4" w14:paraId="52C0E25B" w14:textId="77777777" w:rsidTr="00B414E1">
        <w:tc>
          <w:tcPr>
            <w:tcW w:w="4023" w:type="dxa"/>
            <w:shd w:val="clear" w:color="auto" w:fill="auto"/>
          </w:tcPr>
          <w:p w14:paraId="15D8FD7F" w14:textId="388182B1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081ACA1" w14:textId="5B7F92F2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C87EDE" w14:textId="4835352A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BB7F772" w14:textId="3C4571A3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B9CA05D" w14:textId="4F254AD6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</w:p>
        </w:tc>
      </w:tr>
      <w:tr w:rsidR="00A359D6" w:rsidRPr="00CA12A4" w14:paraId="50D0C73E" w14:textId="77777777" w:rsidTr="00B414E1">
        <w:tc>
          <w:tcPr>
            <w:tcW w:w="4023" w:type="dxa"/>
            <w:shd w:val="clear" w:color="auto" w:fill="auto"/>
          </w:tcPr>
          <w:p w14:paraId="40F139AE" w14:textId="09CF0151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17" w:type="dxa"/>
            <w:shd w:val="clear" w:color="auto" w:fill="auto"/>
          </w:tcPr>
          <w:p w14:paraId="013EA367" w14:textId="657246EE" w:rsidR="00A359D6" w:rsidRPr="00CA12A4" w:rsidRDefault="00A359D6" w:rsidP="00A359D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F5C11" w14:textId="6C1815BD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74BD41C" w14:textId="7306E878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3153CF8" w14:textId="6B114AB0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359D6" w:rsidRPr="00CA12A4" w14:paraId="481B6B9E" w14:textId="77777777" w:rsidTr="00B414E1">
        <w:tc>
          <w:tcPr>
            <w:tcW w:w="4023" w:type="dxa"/>
            <w:shd w:val="clear" w:color="auto" w:fill="auto"/>
          </w:tcPr>
          <w:p w14:paraId="4BF03BE9" w14:textId="116B2EF6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กำไรจากการขายอสังหาริมทรัพย์เพื่อกา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</w:p>
        </w:tc>
        <w:tc>
          <w:tcPr>
            <w:tcW w:w="1017" w:type="dxa"/>
            <w:shd w:val="clear" w:color="auto" w:fill="auto"/>
          </w:tcPr>
          <w:p w14:paraId="5A37308F" w14:textId="57F551EE" w:rsidR="00A359D6" w:rsidRPr="00CA12A4" w:rsidRDefault="00A359D6" w:rsidP="00A359D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4ED2C4" w14:textId="79550AFF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4F8637F" w14:textId="4E93DC49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80DE51C" w14:textId="1976BBE8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A359D6" w:rsidRPr="00CA12A4" w14:paraId="2BEF207B" w14:textId="77777777" w:rsidTr="00B414E1">
        <w:tc>
          <w:tcPr>
            <w:tcW w:w="4023" w:type="dxa"/>
            <w:shd w:val="clear" w:color="auto" w:fill="auto"/>
          </w:tcPr>
          <w:p w14:paraId="3B06F1C1" w14:textId="33AA4305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17" w:type="dxa"/>
            <w:shd w:val="clear" w:color="auto" w:fill="auto"/>
          </w:tcPr>
          <w:p w14:paraId="14755CD9" w14:textId="25D9DA7B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75779B3D" w14:textId="319F54FC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88B6C06" w14:textId="488C1925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7BBD534" w14:textId="41AD72DD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59D6" w:rsidRPr="00CA12A4" w14:paraId="4EA28CCE" w14:textId="77777777" w:rsidTr="00B414E1">
        <w:tc>
          <w:tcPr>
            <w:tcW w:w="4023" w:type="dxa"/>
            <w:shd w:val="clear" w:color="auto" w:fill="auto"/>
          </w:tcPr>
          <w:p w14:paraId="0FBDDA70" w14:textId="78CDC43A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7" w:type="dxa"/>
            <w:shd w:val="clear" w:color="auto" w:fill="auto"/>
          </w:tcPr>
          <w:p w14:paraId="0171C6AB" w14:textId="27F4D206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04DF48A5" w14:textId="45C693E0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4F2901A" w14:textId="711044F5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88EF038" w14:textId="60282EEE" w:rsidR="00A359D6" w:rsidRPr="00CA12A4" w:rsidRDefault="00A359D6" w:rsidP="00A359D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A359D6" w:rsidRPr="00CA12A4" w14:paraId="37D7E24B" w14:textId="77777777" w:rsidTr="00B414E1">
        <w:tc>
          <w:tcPr>
            <w:tcW w:w="4023" w:type="dxa"/>
            <w:shd w:val="clear" w:color="auto" w:fill="auto"/>
          </w:tcPr>
          <w:p w14:paraId="4D0097E5" w14:textId="3010D140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017" w:type="dxa"/>
            <w:shd w:val="clear" w:color="auto" w:fill="auto"/>
          </w:tcPr>
          <w:p w14:paraId="2AD01CF6" w14:textId="5C78E14C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97</w:t>
            </w:r>
          </w:p>
        </w:tc>
        <w:tc>
          <w:tcPr>
            <w:tcW w:w="1440" w:type="dxa"/>
            <w:shd w:val="clear" w:color="auto" w:fill="auto"/>
          </w:tcPr>
          <w:p w14:paraId="0CF3CB02" w14:textId="44D605C7" w:rsidR="00A359D6" w:rsidRPr="00CA12A4" w:rsidRDefault="00A359D6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FBFC3B2" w14:textId="173A1A03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264" w:type="dxa"/>
            <w:shd w:val="clear" w:color="auto" w:fill="auto"/>
          </w:tcPr>
          <w:p w14:paraId="7AC377CD" w14:textId="69275250" w:rsidR="00A359D6" w:rsidRPr="00CA12A4" w:rsidRDefault="00A359D6" w:rsidP="002E572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59D6" w:rsidRPr="00CA12A4" w14:paraId="4EF8239E" w14:textId="77777777" w:rsidTr="00B414E1">
        <w:tc>
          <w:tcPr>
            <w:tcW w:w="4023" w:type="dxa"/>
            <w:shd w:val="clear" w:color="auto" w:fill="auto"/>
          </w:tcPr>
          <w:p w14:paraId="70112398" w14:textId="6BC6A888" w:rsidR="00A359D6" w:rsidRPr="00CA12A4" w:rsidRDefault="00A359D6" w:rsidP="00A359D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1017" w:type="dxa"/>
            <w:shd w:val="clear" w:color="auto" w:fill="auto"/>
          </w:tcPr>
          <w:p w14:paraId="5C8F81F1" w14:textId="0911756D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878E0FB" w14:textId="118EE680" w:rsidR="00A359D6" w:rsidRPr="00CA12A4" w:rsidRDefault="00A359D6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05BBC47" w14:textId="13D75F60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4" w:type="dxa"/>
            <w:shd w:val="clear" w:color="auto" w:fill="auto"/>
          </w:tcPr>
          <w:p w14:paraId="7A52A105" w14:textId="70A85566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59D6" w:rsidRPr="00CA12A4" w14:paraId="46C3995F" w14:textId="77777777" w:rsidTr="00B414E1">
        <w:tc>
          <w:tcPr>
            <w:tcW w:w="4023" w:type="dxa"/>
            <w:shd w:val="clear" w:color="auto" w:fill="auto"/>
          </w:tcPr>
          <w:p w14:paraId="207B4655" w14:textId="04E112BC" w:rsidR="00A359D6" w:rsidRPr="00CA12A4" w:rsidRDefault="00A359D6" w:rsidP="00A359D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445EDDE" w14:textId="49986055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9C31FF5" w14:textId="75B472E5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DADF0B1" w14:textId="26A8A91D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4F7855A" w14:textId="2F6C82FF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</w:p>
        </w:tc>
      </w:tr>
      <w:tr w:rsidR="00A359D6" w:rsidRPr="00CA12A4" w14:paraId="64E8D76E" w14:textId="77777777" w:rsidTr="00B414E1">
        <w:tc>
          <w:tcPr>
            <w:tcW w:w="4023" w:type="dxa"/>
            <w:shd w:val="clear" w:color="auto" w:fill="auto"/>
          </w:tcPr>
          <w:p w14:paraId="58DFBCE2" w14:textId="63A8C4FD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shd w:val="clear" w:color="auto" w:fill="auto"/>
          </w:tcPr>
          <w:p w14:paraId="1A5E0F1C" w14:textId="5C99F965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57652F4" w14:textId="1A018F94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75933CE" w14:textId="48EDEC38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4254585" w14:textId="6A8BF6CF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A359D6" w:rsidRPr="00CA12A4" w14:paraId="59EB7999" w14:textId="77777777" w:rsidTr="00B414E1">
        <w:tc>
          <w:tcPr>
            <w:tcW w:w="4023" w:type="dxa"/>
            <w:shd w:val="clear" w:color="auto" w:fill="auto"/>
          </w:tcPr>
          <w:p w14:paraId="539D882D" w14:textId="16885492" w:rsidR="00A359D6" w:rsidRPr="00CA12A4" w:rsidRDefault="00A359D6" w:rsidP="00C866D4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017" w:type="dxa"/>
            <w:shd w:val="clear" w:color="auto" w:fill="auto"/>
          </w:tcPr>
          <w:p w14:paraId="5D7E11CB" w14:textId="072111B3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14:paraId="487D84B8" w14:textId="1AB0BD65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25956DF" w14:textId="095E9C78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665C31" w14:textId="0DA553BB" w:rsidR="00A359D6" w:rsidRPr="00CA12A4" w:rsidRDefault="00A359D6" w:rsidP="00A359D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A359D6" w:rsidRPr="00CA12A4" w14:paraId="3B941B44" w14:textId="77777777" w:rsidTr="00B414E1">
        <w:tc>
          <w:tcPr>
            <w:tcW w:w="4023" w:type="dxa"/>
            <w:shd w:val="clear" w:color="auto" w:fill="auto"/>
          </w:tcPr>
          <w:p w14:paraId="39A4CC75" w14:textId="365ECEB9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017" w:type="dxa"/>
            <w:shd w:val="clear" w:color="auto" w:fill="auto"/>
          </w:tcPr>
          <w:p w14:paraId="0244713C" w14:textId="6E2D5F14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16B8BE47" w14:textId="5DA5743B" w:rsidR="00A359D6" w:rsidRPr="00CA12A4" w:rsidRDefault="00A359D6" w:rsidP="00A359D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868551B" w14:textId="2F68DFEA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95B6D6" w14:textId="6562DDBC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59D6" w:rsidRPr="00CA12A4" w14:paraId="729B2C3F" w14:textId="77777777" w:rsidTr="00B414E1">
        <w:tc>
          <w:tcPr>
            <w:tcW w:w="4023" w:type="dxa"/>
            <w:shd w:val="clear" w:color="auto" w:fill="auto"/>
          </w:tcPr>
          <w:p w14:paraId="3BE6CC48" w14:textId="0EDE92C3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17" w:type="dxa"/>
            <w:shd w:val="clear" w:color="auto" w:fill="auto"/>
          </w:tcPr>
          <w:p w14:paraId="2037B210" w14:textId="2255EB87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13B6C35E" w14:textId="130C313B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5719F6C" w14:textId="2B5D735E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2FDEDDD" w14:textId="45B41385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59D6" w:rsidRPr="00CA12A4" w14:paraId="4BDC4C28" w14:textId="77777777" w:rsidTr="00B414E1">
        <w:tc>
          <w:tcPr>
            <w:tcW w:w="4023" w:type="dxa"/>
            <w:shd w:val="clear" w:color="auto" w:fill="auto"/>
          </w:tcPr>
          <w:p w14:paraId="45FD5B7B" w14:textId="2DBC1BB4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17" w:type="dxa"/>
            <w:shd w:val="clear" w:color="auto" w:fill="auto"/>
          </w:tcPr>
          <w:p w14:paraId="23AB5B6C" w14:textId="4E1B1324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FDEFA9F" w14:textId="2C0F1DD6" w:rsidR="00A359D6" w:rsidRPr="00CA12A4" w:rsidRDefault="008F684C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841B567" w14:textId="103A113B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BD8EBD5" w14:textId="7066AE85" w:rsidR="00A359D6" w:rsidRPr="00CA12A4" w:rsidRDefault="00A359D6" w:rsidP="00A359D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</w:tr>
      <w:tr w:rsidR="00A359D6" w:rsidRPr="00CA12A4" w14:paraId="250C240B" w14:textId="77777777" w:rsidTr="00B414E1">
        <w:tc>
          <w:tcPr>
            <w:tcW w:w="4023" w:type="dxa"/>
            <w:shd w:val="clear" w:color="auto" w:fill="auto"/>
          </w:tcPr>
          <w:p w14:paraId="5D626515" w14:textId="38AE2904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7" w:type="dxa"/>
            <w:shd w:val="clear" w:color="auto" w:fill="auto"/>
          </w:tcPr>
          <w:p w14:paraId="22CCCC91" w14:textId="179A833E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25D0ACC5" w14:textId="10B9F0AA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180D017" w14:textId="194B89EE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5BBE9FB" w14:textId="03D5A267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59D6" w:rsidRPr="00CA12A4" w14:paraId="57D75F3F" w14:textId="77777777" w:rsidTr="00B414E1">
        <w:tc>
          <w:tcPr>
            <w:tcW w:w="4023" w:type="dxa"/>
            <w:shd w:val="clear" w:color="auto" w:fill="auto"/>
          </w:tcPr>
          <w:p w14:paraId="5DCF7603" w14:textId="3AEF242D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017" w:type="dxa"/>
            <w:shd w:val="clear" w:color="auto" w:fill="auto"/>
          </w:tcPr>
          <w:p w14:paraId="7AEF3DE2" w14:textId="08DA41F5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4725FD6A" w14:textId="682E4B11" w:rsidR="00A359D6" w:rsidRPr="00CA12A4" w:rsidRDefault="00A359D6" w:rsidP="00A359D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7779E28" w14:textId="2D5AF8BF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2FB256B" w14:textId="6EC0CE51" w:rsidR="00A359D6" w:rsidRPr="00CA12A4" w:rsidRDefault="00A359D6" w:rsidP="00A359D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</w:tr>
      <w:tr w:rsidR="00A359D6" w:rsidRPr="00CA12A4" w14:paraId="4733FD02" w14:textId="77777777" w:rsidTr="00B414E1">
        <w:tc>
          <w:tcPr>
            <w:tcW w:w="4023" w:type="dxa"/>
            <w:shd w:val="clear" w:color="auto" w:fill="auto"/>
          </w:tcPr>
          <w:p w14:paraId="7C6DEADF" w14:textId="2CD3D3F7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1017" w:type="dxa"/>
            <w:shd w:val="clear" w:color="auto" w:fill="auto"/>
          </w:tcPr>
          <w:p w14:paraId="1FD857F0" w14:textId="62FDBF8A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9B24D75" w14:textId="042EBB86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8524EFB" w14:textId="22E6BA22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8ACC5FA" w14:textId="1DE56A26" w:rsidR="00A359D6" w:rsidRPr="00CA12A4" w:rsidRDefault="00A359D6" w:rsidP="00A359D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A359D6" w:rsidRPr="00CA12A4" w14:paraId="1AE6C405" w14:textId="77777777" w:rsidTr="00B414E1">
        <w:tc>
          <w:tcPr>
            <w:tcW w:w="4023" w:type="dxa"/>
            <w:shd w:val="clear" w:color="auto" w:fill="auto"/>
          </w:tcPr>
          <w:p w14:paraId="307E12DD" w14:textId="1D1D64B0" w:rsidR="00A359D6" w:rsidRPr="00CA12A4" w:rsidRDefault="00A359D6" w:rsidP="00C8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1017" w:type="dxa"/>
            <w:shd w:val="clear" w:color="auto" w:fill="auto"/>
          </w:tcPr>
          <w:p w14:paraId="6FA679A8" w14:textId="73A5B589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09605E9" w14:textId="1BB0F20A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66D9A6D" w14:textId="7ADC1BE6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CA3F2E" w14:textId="225997A8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59D6" w:rsidRPr="00CA12A4" w14:paraId="2325A638" w14:textId="77777777" w:rsidTr="00B414E1">
        <w:trPr>
          <w:trHeight w:val="281"/>
        </w:trPr>
        <w:tc>
          <w:tcPr>
            <w:tcW w:w="4023" w:type="dxa"/>
            <w:shd w:val="clear" w:color="auto" w:fill="auto"/>
          </w:tcPr>
          <w:p w14:paraId="21FAB468" w14:textId="60E06EC3" w:rsidR="00A359D6" w:rsidRPr="00CA12A4" w:rsidRDefault="00A359D6" w:rsidP="00A359D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017" w:type="dxa"/>
            <w:shd w:val="clear" w:color="auto" w:fill="auto"/>
          </w:tcPr>
          <w:p w14:paraId="29E7C34A" w14:textId="0E64CBE8" w:rsidR="00A359D6" w:rsidRPr="00CA12A4" w:rsidRDefault="00A359D6" w:rsidP="00A359D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BA8A1" w14:textId="36813AB4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AC0EB8C" w14:textId="5C726B3B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6194980" w14:textId="11B9D513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A359D6" w:rsidRPr="00CA12A4" w14:paraId="01BD093A" w14:textId="77777777" w:rsidTr="00B414E1">
        <w:tc>
          <w:tcPr>
            <w:tcW w:w="4023" w:type="dxa"/>
            <w:shd w:val="clear" w:color="auto" w:fill="auto"/>
          </w:tcPr>
          <w:p w14:paraId="76666957" w14:textId="47228EDE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17" w:type="dxa"/>
            <w:shd w:val="clear" w:color="auto" w:fill="auto"/>
          </w:tcPr>
          <w:p w14:paraId="51E414E2" w14:textId="2123DE68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1F9B2" w14:textId="49902528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4D4E21B" w14:textId="0605CD3D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5F2E160" w14:textId="262A4BC9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 xml:space="preserve"> -</w:t>
            </w:r>
          </w:p>
        </w:tc>
      </w:tr>
      <w:tr w:rsidR="00A359D6" w:rsidRPr="00CA12A4" w14:paraId="0F0C36B8" w14:textId="77777777" w:rsidTr="00B414E1">
        <w:tc>
          <w:tcPr>
            <w:tcW w:w="4023" w:type="dxa"/>
            <w:shd w:val="clear" w:color="auto" w:fill="auto"/>
          </w:tcPr>
          <w:p w14:paraId="02FF25FC" w14:textId="7CC9ABA6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ค่าส่วนกลาง</w:t>
            </w:r>
          </w:p>
        </w:tc>
        <w:tc>
          <w:tcPr>
            <w:tcW w:w="1017" w:type="dxa"/>
            <w:shd w:val="clear" w:color="auto" w:fill="auto"/>
          </w:tcPr>
          <w:p w14:paraId="1160EF12" w14:textId="067195BE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033B2" w14:textId="2822B7D3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E8C204F" w14:textId="3E467F0C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0C05F14" w14:textId="4AA3C3AE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359D6" w:rsidRPr="00CA12A4" w14:paraId="237269CF" w14:textId="77777777" w:rsidTr="00B414E1">
        <w:tc>
          <w:tcPr>
            <w:tcW w:w="4023" w:type="dxa"/>
            <w:shd w:val="clear" w:color="auto" w:fill="auto"/>
          </w:tcPr>
          <w:p w14:paraId="629BEA03" w14:textId="3BAFF222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7" w:type="dxa"/>
            <w:shd w:val="clear" w:color="auto" w:fill="auto"/>
          </w:tcPr>
          <w:p w14:paraId="126D65A3" w14:textId="67ADDF80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E0CAF3" w14:textId="6240FEA8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FD6909D" w14:textId="421ED9C6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576A3B0" w14:textId="6299B449" w:rsidR="00A359D6" w:rsidRPr="00CA12A4" w:rsidRDefault="00A359D6" w:rsidP="00A359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A359D6" w:rsidRPr="00CA12A4" w14:paraId="127AED51" w14:textId="77777777" w:rsidTr="00B414E1">
        <w:tc>
          <w:tcPr>
            <w:tcW w:w="4023" w:type="dxa"/>
            <w:shd w:val="clear" w:color="auto" w:fill="auto"/>
          </w:tcPr>
          <w:p w14:paraId="7751FFFD" w14:textId="2EABAA4C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17" w:type="dxa"/>
            <w:shd w:val="clear" w:color="auto" w:fill="auto"/>
          </w:tcPr>
          <w:p w14:paraId="1FD68C4A" w14:textId="41E6003A" w:rsidR="00A359D6" w:rsidRPr="00CA12A4" w:rsidRDefault="00A359D6" w:rsidP="00A359D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04D0C4A2" w14:textId="309ED81C" w:rsidR="00A359D6" w:rsidRPr="00CA12A4" w:rsidRDefault="00A359D6" w:rsidP="00A359D6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81434D8" w14:textId="113F03E3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A3C32F0" w14:textId="38513639" w:rsidR="00A359D6" w:rsidRPr="00CA12A4" w:rsidRDefault="00A359D6" w:rsidP="00A359D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39</w:t>
            </w:r>
          </w:p>
        </w:tc>
      </w:tr>
      <w:tr w:rsidR="00A359D6" w:rsidRPr="00CA12A4" w14:paraId="6898DFAA" w14:textId="77777777" w:rsidTr="00B414E1">
        <w:tc>
          <w:tcPr>
            <w:tcW w:w="4023" w:type="dxa"/>
            <w:shd w:val="clear" w:color="auto" w:fill="auto"/>
          </w:tcPr>
          <w:p w14:paraId="10EF04E2" w14:textId="1E99F06A" w:rsidR="00A359D6" w:rsidRPr="00CA12A4" w:rsidRDefault="00A359D6" w:rsidP="00A359D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C9B1E61" w14:textId="12A8E5D5" w:rsidR="00A359D6" w:rsidRPr="00CA12A4" w:rsidRDefault="00A359D6" w:rsidP="00A359D6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5E945A2" w14:textId="7485CF41" w:rsidR="00A359D6" w:rsidRPr="00CA12A4" w:rsidRDefault="00A359D6" w:rsidP="00A359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1211BE4" w14:textId="4C6CD744" w:rsidR="00A359D6" w:rsidRPr="00CA12A4" w:rsidRDefault="00A359D6" w:rsidP="00A3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E37AA9B" w14:textId="068B1FDA" w:rsidR="00A359D6" w:rsidRPr="00CA12A4" w:rsidRDefault="00A359D6" w:rsidP="00A359D6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3857DDF9" w14:textId="77777777" w:rsidR="00B414E1" w:rsidRPr="00CA12A4" w:rsidRDefault="00B414E1"/>
    <w:p w14:paraId="1297D318" w14:textId="259A4EDD" w:rsidR="003F027A" w:rsidRPr="00CA12A4" w:rsidRDefault="003F027A" w:rsidP="007D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52"/>
        <w:gridCol w:w="1098"/>
        <w:gridCol w:w="270"/>
        <w:gridCol w:w="1080"/>
        <w:gridCol w:w="262"/>
        <w:gridCol w:w="1070"/>
      </w:tblGrid>
      <w:tr w:rsidR="00B414E1" w:rsidRPr="00CA12A4" w14:paraId="4E99CCE0" w14:textId="77777777" w:rsidTr="00BB2692">
        <w:trPr>
          <w:trHeight w:val="60"/>
          <w:tblHeader/>
        </w:trPr>
        <w:tc>
          <w:tcPr>
            <w:tcW w:w="3978" w:type="dxa"/>
            <w:shd w:val="clear" w:color="auto" w:fill="auto"/>
          </w:tcPr>
          <w:p w14:paraId="6BA6549B" w14:textId="3586D10B" w:rsidR="00B414E1" w:rsidRPr="00CA12A4" w:rsidRDefault="00B414E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708A136" w14:textId="77777777" w:rsidR="00B414E1" w:rsidRPr="00CA12A4" w:rsidRDefault="00B414E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1D8BD4" w14:textId="77777777" w:rsidR="00B414E1" w:rsidRPr="00CA12A4" w:rsidRDefault="00B414E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758A1D7A" w14:textId="77777777" w:rsidR="00B414E1" w:rsidRPr="00CA12A4" w:rsidRDefault="00B414E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4E1" w:rsidRPr="00CA12A4" w14:paraId="4807734C" w14:textId="77777777" w:rsidTr="00BB2692">
        <w:trPr>
          <w:tblHeader/>
        </w:trPr>
        <w:tc>
          <w:tcPr>
            <w:tcW w:w="3978" w:type="dxa"/>
            <w:shd w:val="clear" w:color="auto" w:fill="auto"/>
          </w:tcPr>
          <w:p w14:paraId="7D559B71" w14:textId="7F2AC22B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583937BC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shd w:val="clear" w:color="auto" w:fill="auto"/>
          </w:tcPr>
          <w:p w14:paraId="261C008A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B4D6E6D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491F93C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1317A9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4A7F9652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BB69F3C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414E1" w:rsidRPr="00CA12A4" w14:paraId="03FB1E56" w14:textId="77777777" w:rsidTr="00BB2692">
        <w:trPr>
          <w:tblHeader/>
        </w:trPr>
        <w:tc>
          <w:tcPr>
            <w:tcW w:w="3978" w:type="dxa"/>
            <w:shd w:val="clear" w:color="auto" w:fill="auto"/>
          </w:tcPr>
          <w:p w14:paraId="60DF14C8" w14:textId="4F50B1A3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92D2541" w14:textId="39615E76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14E1" w:rsidRPr="00CA12A4" w14:paraId="276DE111" w14:textId="77777777" w:rsidTr="00BB2692">
        <w:trPr>
          <w:tblHeader/>
        </w:trPr>
        <w:tc>
          <w:tcPr>
            <w:tcW w:w="3978" w:type="dxa"/>
            <w:shd w:val="clear" w:color="auto" w:fill="auto"/>
          </w:tcPr>
          <w:p w14:paraId="6556B91E" w14:textId="65BB9626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112" w:type="dxa"/>
            <w:gridSpan w:val="7"/>
            <w:shd w:val="clear" w:color="auto" w:fill="auto"/>
          </w:tcPr>
          <w:p w14:paraId="4B08B0A7" w14:textId="6A64D58C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14E1" w:rsidRPr="00CA12A4" w14:paraId="1B679024" w14:textId="77777777" w:rsidTr="00B414E1">
        <w:trPr>
          <w:tblHeader/>
        </w:trPr>
        <w:tc>
          <w:tcPr>
            <w:tcW w:w="3978" w:type="dxa"/>
            <w:shd w:val="clear" w:color="auto" w:fill="auto"/>
          </w:tcPr>
          <w:p w14:paraId="53C7760C" w14:textId="7EEBE5B2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6089C07" w14:textId="285B2362" w:rsidR="00B414E1" w:rsidRPr="00CA12A4" w:rsidRDefault="00B414E1" w:rsidP="00B414E1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3568113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18A28927" w14:textId="51B1AD88" w:rsidR="00B414E1" w:rsidRPr="00CA12A4" w:rsidRDefault="00B414E1" w:rsidP="00B414E1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744914" w14:textId="77777777" w:rsidR="00B414E1" w:rsidRPr="00CA12A4" w:rsidRDefault="00B414E1" w:rsidP="00B414E1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2448AD" w14:textId="400317B7" w:rsidR="00B414E1" w:rsidRPr="00CA12A4" w:rsidRDefault="00B414E1" w:rsidP="00B414E1">
            <w:pPr>
              <w:pStyle w:val="acctfourfigures"/>
              <w:tabs>
                <w:tab w:val="clear" w:pos="765"/>
                <w:tab w:val="decimal" w:pos="824"/>
              </w:tabs>
              <w:spacing w:line="380" w:lineRule="exac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104E879" w14:textId="77777777" w:rsidR="00B414E1" w:rsidRPr="00CA12A4" w:rsidRDefault="00B414E1" w:rsidP="00B414E1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04571259" w14:textId="5183954A" w:rsidR="00B414E1" w:rsidRPr="00CA12A4" w:rsidRDefault="00B414E1" w:rsidP="00B414E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414E1" w:rsidRPr="00CA12A4" w14:paraId="56E12F5E" w14:textId="77777777" w:rsidTr="00B414E1">
        <w:trPr>
          <w:tblHeader/>
        </w:trPr>
        <w:tc>
          <w:tcPr>
            <w:tcW w:w="3978" w:type="dxa"/>
            <w:shd w:val="clear" w:color="auto" w:fill="auto"/>
          </w:tcPr>
          <w:p w14:paraId="5DA45C95" w14:textId="3AD7CC7C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A12A4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0580A12A" w14:textId="0EA7AA06" w:rsidR="00B414E1" w:rsidRPr="00CA12A4" w:rsidRDefault="00B414E1" w:rsidP="00B414E1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52" w:type="dxa"/>
            <w:shd w:val="clear" w:color="auto" w:fill="auto"/>
          </w:tcPr>
          <w:p w14:paraId="32B3845A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2BE93E19" w14:textId="309E1BE9" w:rsidR="00B414E1" w:rsidRPr="00CA12A4" w:rsidRDefault="00B414E1" w:rsidP="00B414E1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2E0010E9" w14:textId="77777777" w:rsidR="00B414E1" w:rsidRPr="00CA12A4" w:rsidRDefault="00B414E1" w:rsidP="00B414E1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58D97" w14:textId="4DE8BCAF" w:rsidR="00B414E1" w:rsidRPr="00CA12A4" w:rsidRDefault="00B414E1" w:rsidP="00B414E1">
            <w:pPr>
              <w:pStyle w:val="acctfourfigures"/>
              <w:tabs>
                <w:tab w:val="clear" w:pos="765"/>
                <w:tab w:val="decimal" w:pos="824"/>
              </w:tabs>
              <w:spacing w:line="380" w:lineRule="exact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62" w:type="dxa"/>
            <w:shd w:val="clear" w:color="auto" w:fill="auto"/>
          </w:tcPr>
          <w:p w14:paraId="2B65B69E" w14:textId="77777777" w:rsidR="00B414E1" w:rsidRPr="00CA12A4" w:rsidRDefault="00B414E1" w:rsidP="00B414E1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81BA04A" w14:textId="3DDCDE11" w:rsidR="00B414E1" w:rsidRPr="00CA12A4" w:rsidRDefault="00B414E1" w:rsidP="00B414E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114</w:t>
            </w:r>
          </w:p>
        </w:tc>
      </w:tr>
      <w:tr w:rsidR="00B414E1" w:rsidRPr="00CA12A4" w14:paraId="51AE78EE" w14:textId="77777777" w:rsidTr="00B414E1">
        <w:trPr>
          <w:tblHeader/>
        </w:trPr>
        <w:tc>
          <w:tcPr>
            <w:tcW w:w="3978" w:type="dxa"/>
            <w:shd w:val="clear" w:color="auto" w:fill="auto"/>
          </w:tcPr>
          <w:p w14:paraId="11B960F3" w14:textId="03CC7D6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C8FD15" w14:textId="513272A8" w:rsidR="00B414E1" w:rsidRPr="00CA12A4" w:rsidRDefault="00B414E1" w:rsidP="00B414E1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2CA1C7F3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5808D64" w14:textId="3CA19429" w:rsidR="00B414E1" w:rsidRPr="00CA12A4" w:rsidRDefault="00B414E1" w:rsidP="00B414E1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FBD268C" w14:textId="77777777" w:rsidR="00B414E1" w:rsidRPr="00CA12A4" w:rsidRDefault="00B414E1" w:rsidP="00B414E1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C8DF1" w14:textId="749B5692" w:rsidR="00B414E1" w:rsidRPr="00CA12A4" w:rsidRDefault="00B414E1" w:rsidP="00B414E1">
            <w:pPr>
              <w:pStyle w:val="acctfourfigures"/>
              <w:tabs>
                <w:tab w:val="clear" w:pos="765"/>
                <w:tab w:val="decimal" w:pos="824"/>
              </w:tabs>
              <w:spacing w:line="380" w:lineRule="exact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035E4287" w14:textId="77777777" w:rsidR="00B414E1" w:rsidRPr="00CA12A4" w:rsidRDefault="00B414E1" w:rsidP="00B414E1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DEB4" w14:textId="5D40002D" w:rsidR="00B414E1" w:rsidRPr="00CA12A4" w:rsidRDefault="00B414E1" w:rsidP="00B414E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B414E1" w:rsidRPr="00CA12A4" w14:paraId="7B704C48" w14:textId="77777777" w:rsidTr="00B414E1">
        <w:trPr>
          <w:tblHeader/>
        </w:trPr>
        <w:tc>
          <w:tcPr>
            <w:tcW w:w="3978" w:type="dxa"/>
            <w:shd w:val="clear" w:color="auto" w:fill="auto"/>
          </w:tcPr>
          <w:p w14:paraId="0936A8F3" w14:textId="56F38F6A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C29E1" w14:textId="17658601" w:rsidR="00B414E1" w:rsidRPr="00CA12A4" w:rsidRDefault="00B414E1" w:rsidP="00B414E1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52" w:type="dxa"/>
            <w:shd w:val="clear" w:color="auto" w:fill="auto"/>
          </w:tcPr>
          <w:p w14:paraId="34DF47AC" w14:textId="77777777" w:rsidR="00B414E1" w:rsidRPr="00CA12A4" w:rsidRDefault="00B414E1" w:rsidP="00B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D6E64" w14:textId="1DBDAC8F" w:rsidR="00B414E1" w:rsidRPr="00CA12A4" w:rsidRDefault="00B414E1" w:rsidP="00B414E1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14:paraId="0810FB87" w14:textId="77777777" w:rsidR="00B414E1" w:rsidRPr="00CA12A4" w:rsidRDefault="00B414E1" w:rsidP="00B414E1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E0DA3" w14:textId="06550672" w:rsidR="00B414E1" w:rsidRPr="00CA12A4" w:rsidRDefault="00B414E1" w:rsidP="00B414E1">
            <w:pPr>
              <w:pStyle w:val="acctfourfigures"/>
              <w:tabs>
                <w:tab w:val="clear" w:pos="765"/>
                <w:tab w:val="decimal" w:pos="824"/>
              </w:tabs>
              <w:spacing w:line="380" w:lineRule="exact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62" w:type="dxa"/>
            <w:shd w:val="clear" w:color="auto" w:fill="auto"/>
          </w:tcPr>
          <w:p w14:paraId="7AADE467" w14:textId="77777777" w:rsidR="00B414E1" w:rsidRPr="00CA12A4" w:rsidRDefault="00B414E1" w:rsidP="00B414E1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03A7A" w14:textId="7B539B8E" w:rsidR="00B414E1" w:rsidRPr="00CA12A4" w:rsidRDefault="00B414E1" w:rsidP="00B414E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121</w:t>
            </w:r>
          </w:p>
        </w:tc>
      </w:tr>
    </w:tbl>
    <w:p w14:paraId="2BD02849" w14:textId="77777777" w:rsidR="00B414E1" w:rsidRPr="00CA12A4" w:rsidRDefault="00B414E1" w:rsidP="007D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C286D5F" w14:textId="5EFC5D65" w:rsidR="007D378E" w:rsidRPr="00CA12A4" w:rsidRDefault="007D378E" w:rsidP="007D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ณ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วันที่</w:t>
      </w:r>
      <w:r w:rsidRPr="00CA12A4">
        <w:rPr>
          <w:rFonts w:ascii="Angsana New" w:hAnsi="Angsana New"/>
          <w:sz w:val="30"/>
          <w:szCs w:val="30"/>
          <w:cs/>
        </w:rPr>
        <w:t xml:space="preserve"> 30 </w:t>
      </w:r>
      <w:r w:rsidRPr="00CA12A4">
        <w:rPr>
          <w:rFonts w:ascii="Angsana New" w:hAnsi="Angsana New" w:hint="cs"/>
          <w:sz w:val="30"/>
          <w:szCs w:val="30"/>
          <w:cs/>
        </w:rPr>
        <w:t>กันยายน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5F89654" w14:textId="77777777" w:rsidR="007D378E" w:rsidRPr="00CA12A4" w:rsidRDefault="007D378E" w:rsidP="007D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52"/>
        <w:gridCol w:w="1098"/>
        <w:gridCol w:w="270"/>
        <w:gridCol w:w="1080"/>
        <w:gridCol w:w="262"/>
        <w:gridCol w:w="1070"/>
      </w:tblGrid>
      <w:tr w:rsidR="007D378E" w:rsidRPr="00CA12A4" w14:paraId="3922D851" w14:textId="77777777" w:rsidTr="0029073C">
        <w:trPr>
          <w:trHeight w:val="60"/>
          <w:tblHeader/>
        </w:trPr>
        <w:tc>
          <w:tcPr>
            <w:tcW w:w="3978" w:type="dxa"/>
            <w:shd w:val="clear" w:color="auto" w:fill="auto"/>
          </w:tcPr>
          <w:p w14:paraId="4CABCC9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75D3850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EA454A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114FB01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2636B35F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08D1683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9859E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shd w:val="clear" w:color="auto" w:fill="auto"/>
          </w:tcPr>
          <w:p w14:paraId="43BCDA4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F0F22A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2B1050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19FB3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BC8210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7A73F5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D378E" w:rsidRPr="00CA12A4" w14:paraId="3CCFCCFA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1B8BFC2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45570A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303F87AE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0AF7548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D72CAB5" w14:textId="557FAACA" w:rsidR="007D378E" w:rsidRPr="00CA12A4" w:rsidRDefault="00CC0372" w:rsidP="00B414E1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285</w:t>
            </w:r>
          </w:p>
        </w:tc>
        <w:tc>
          <w:tcPr>
            <w:tcW w:w="252" w:type="dxa"/>
            <w:shd w:val="clear" w:color="auto" w:fill="auto"/>
          </w:tcPr>
          <w:p w14:paraId="47D771C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2F34819D" w14:textId="77777777" w:rsidR="007D378E" w:rsidRPr="00CA12A4" w:rsidRDefault="007D378E" w:rsidP="00B414E1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0C5D1EDB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B758196" w14:textId="77777777" w:rsidR="007D378E" w:rsidRPr="00CA12A4" w:rsidRDefault="007D378E" w:rsidP="00B414E1">
            <w:pPr>
              <w:pStyle w:val="acctfourfigures"/>
              <w:tabs>
                <w:tab w:val="clear" w:pos="765"/>
                <w:tab w:val="decimal" w:pos="824"/>
              </w:tabs>
              <w:spacing w:line="380" w:lineRule="exac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62" w:type="dxa"/>
            <w:shd w:val="clear" w:color="auto" w:fill="auto"/>
          </w:tcPr>
          <w:p w14:paraId="15F94304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168CBD1C" w14:textId="77777777" w:rsidR="007D378E" w:rsidRPr="00CA12A4" w:rsidRDefault="007D378E" w:rsidP="00B414E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</w:p>
        </w:tc>
      </w:tr>
    </w:tbl>
    <w:p w14:paraId="1044F402" w14:textId="77777777" w:rsidR="007D378E" w:rsidRPr="00CA12A4" w:rsidRDefault="007D378E" w:rsidP="007D378E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52"/>
        <w:gridCol w:w="1098"/>
        <w:gridCol w:w="270"/>
        <w:gridCol w:w="1080"/>
        <w:gridCol w:w="262"/>
        <w:gridCol w:w="1070"/>
      </w:tblGrid>
      <w:tr w:rsidR="007D378E" w:rsidRPr="00CA12A4" w14:paraId="33A30818" w14:textId="77777777" w:rsidTr="0029073C">
        <w:trPr>
          <w:trHeight w:val="60"/>
          <w:tblHeader/>
        </w:trPr>
        <w:tc>
          <w:tcPr>
            <w:tcW w:w="3978" w:type="dxa"/>
            <w:shd w:val="clear" w:color="auto" w:fill="auto"/>
          </w:tcPr>
          <w:p w14:paraId="4051A36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F591F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EE50E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02A29E6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43B97EBB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107A492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5626A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shd w:val="clear" w:color="auto" w:fill="auto"/>
          </w:tcPr>
          <w:p w14:paraId="0A14BBD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87605C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2C8C71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8A736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797928A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819756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D378E" w:rsidRPr="00CA12A4" w14:paraId="1EBBF281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3E3F9A0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290422E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716BDC06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2B52F8A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9193A6A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5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7E2CCF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2DF4054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3D3B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E27B0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824"/>
              </w:tabs>
              <w:spacing w:line="380" w:lineRule="exact"/>
              <w:ind w:right="-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62" w:type="dxa"/>
            <w:shd w:val="clear" w:color="auto" w:fill="auto"/>
          </w:tcPr>
          <w:p w14:paraId="69D56FB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C2BA529" w14:textId="1601237C" w:rsidR="007D378E" w:rsidRPr="00CA12A4" w:rsidRDefault="007D378E" w:rsidP="00444D02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right="-1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bidi="th-TH"/>
              </w:rPr>
              <w:t>8</w:t>
            </w:r>
          </w:p>
        </w:tc>
      </w:tr>
      <w:tr w:rsidR="007D378E" w:rsidRPr="00CA12A4" w14:paraId="7EC50940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51E4D2F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27ECA50" w14:textId="7A833F08" w:rsidR="007D378E" w:rsidRPr="00CA12A4" w:rsidRDefault="00CC0372" w:rsidP="009762A2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81</w:t>
            </w:r>
          </w:p>
        </w:tc>
        <w:tc>
          <w:tcPr>
            <w:tcW w:w="252" w:type="dxa"/>
            <w:shd w:val="clear" w:color="auto" w:fill="auto"/>
          </w:tcPr>
          <w:p w14:paraId="652444D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B70D307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25C89D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1A05A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824"/>
              </w:tabs>
              <w:spacing w:line="380" w:lineRule="exact"/>
              <w:ind w:right="-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C11780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536B4DA" w14:textId="77777777" w:rsidR="007D378E" w:rsidRPr="00CA12A4" w:rsidRDefault="007D378E" w:rsidP="00B013A1">
            <w:pPr>
              <w:pStyle w:val="acctfourfigures"/>
              <w:tabs>
                <w:tab w:val="clear" w:pos="765"/>
                <w:tab w:val="decimal" w:pos="618"/>
              </w:tabs>
              <w:spacing w:line="380" w:lineRule="exact"/>
              <w:ind w:right="-1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D378E" w:rsidRPr="00CA12A4" w14:paraId="04F5EA80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6800D85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37806EE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52" w:type="dxa"/>
            <w:shd w:val="clear" w:color="auto" w:fill="auto"/>
          </w:tcPr>
          <w:p w14:paraId="2EAE87F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8A2EEB6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55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CB01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CDC8C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518"/>
              </w:tabs>
              <w:spacing w:line="380" w:lineRule="exact"/>
              <w:ind w:right="-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DD5871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3ABE826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618"/>
              </w:tabs>
              <w:spacing w:line="380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378E" w:rsidRPr="00CA12A4" w14:paraId="3615F4E5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6931EB2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3B17B314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52" w:type="dxa"/>
            <w:shd w:val="clear" w:color="auto" w:fill="auto"/>
          </w:tcPr>
          <w:p w14:paraId="173DD3A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9EE12F3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D59C73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CB277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518"/>
              </w:tabs>
              <w:spacing w:line="380" w:lineRule="exact"/>
              <w:ind w:right="-9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977AA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D489F5A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618"/>
              </w:tabs>
              <w:spacing w:line="380" w:lineRule="exact"/>
              <w:ind w:right="-1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D378E" w:rsidRPr="00CA12A4" w14:paraId="77DB903E" w14:textId="77777777" w:rsidTr="0029073C">
        <w:trPr>
          <w:trHeight w:val="50"/>
          <w:tblHeader/>
        </w:trPr>
        <w:tc>
          <w:tcPr>
            <w:tcW w:w="3978" w:type="dxa"/>
            <w:shd w:val="clear" w:color="auto" w:fill="auto"/>
          </w:tcPr>
          <w:p w14:paraId="0360CDB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F79E8" w14:textId="4CDDE7CD" w:rsidR="007D378E" w:rsidRPr="00CA12A4" w:rsidRDefault="00CC0372" w:rsidP="009762A2">
            <w:pPr>
              <w:pStyle w:val="acctfourfigures"/>
              <w:tabs>
                <w:tab w:val="clear" w:pos="765"/>
                <w:tab w:val="decimal" w:pos="833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143</w:t>
            </w:r>
          </w:p>
        </w:tc>
        <w:tc>
          <w:tcPr>
            <w:tcW w:w="252" w:type="dxa"/>
            <w:shd w:val="clear" w:color="auto" w:fill="auto"/>
          </w:tcPr>
          <w:p w14:paraId="53B4901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9E31B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035A679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4CB18" w14:textId="77777777" w:rsidR="007D378E" w:rsidRPr="00CA12A4" w:rsidRDefault="007D378E" w:rsidP="009762A2">
            <w:pPr>
              <w:pStyle w:val="acctfourfigures"/>
              <w:tabs>
                <w:tab w:val="clear" w:pos="765"/>
                <w:tab w:val="decimal" w:pos="824"/>
              </w:tabs>
              <w:spacing w:line="380" w:lineRule="exact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14:paraId="70303D3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A7873" w14:textId="77777777" w:rsidR="007D378E" w:rsidRPr="00CA12A4" w:rsidRDefault="007D378E" w:rsidP="00444D02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</w:tbl>
    <w:p w14:paraId="3D398AC4" w14:textId="77777777" w:rsidR="007D378E" w:rsidRPr="00CA12A4" w:rsidRDefault="007D378E" w:rsidP="007D378E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62"/>
        <w:gridCol w:w="1088"/>
        <w:gridCol w:w="270"/>
        <w:gridCol w:w="1080"/>
        <w:gridCol w:w="262"/>
        <w:gridCol w:w="1070"/>
      </w:tblGrid>
      <w:tr w:rsidR="007D378E" w:rsidRPr="00CA12A4" w14:paraId="0DE8CEDF" w14:textId="77777777" w:rsidTr="0029073C">
        <w:trPr>
          <w:trHeight w:val="60"/>
          <w:tblHeader/>
        </w:trPr>
        <w:tc>
          <w:tcPr>
            <w:tcW w:w="3978" w:type="dxa"/>
            <w:shd w:val="clear" w:color="auto" w:fill="auto"/>
          </w:tcPr>
          <w:p w14:paraId="638D5EF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4" w:name="_Toc221518862"/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</w:t>
            </w:r>
            <w:bookmarkEnd w:id="4"/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17FFFF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68AA9D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70A1E55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758224F5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3754E96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8AC43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996943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0C04C0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C31B12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656A9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2B6619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9CAD60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D378E" w:rsidRPr="00CA12A4" w14:paraId="08BAE73A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1CD0B76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0E19A42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679C2E20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0545500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F1ABEC1" w14:textId="77777777" w:rsidR="007D378E" w:rsidRPr="00CA12A4" w:rsidRDefault="007D378E" w:rsidP="00B013A1">
            <w:pPr>
              <w:pStyle w:val="acctfourfigures"/>
              <w:tabs>
                <w:tab w:val="clear" w:pos="765"/>
                <w:tab w:val="decimal" w:pos="416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14D92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ADB0A8D" w14:textId="77777777" w:rsidR="007D378E" w:rsidRPr="00CA12A4" w:rsidRDefault="007D378E" w:rsidP="00B013A1">
            <w:pPr>
              <w:pStyle w:val="acctfourfigures"/>
              <w:tabs>
                <w:tab w:val="clear" w:pos="765"/>
                <w:tab w:val="decimal" w:pos="426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30A03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EFB0D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6720DD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089F582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7D378E" w:rsidRPr="00CA12A4" w14:paraId="7868B994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6DA280C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E333580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2" w:type="dxa"/>
            <w:shd w:val="clear" w:color="auto" w:fill="auto"/>
          </w:tcPr>
          <w:p w14:paraId="5D9835D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35701E7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83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BF0D19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62D94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122F73C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179CAE0" w14:textId="77777777" w:rsidR="007D378E" w:rsidRPr="00CA12A4" w:rsidRDefault="007D378E" w:rsidP="00B013A1">
            <w:pPr>
              <w:pStyle w:val="acctfourfigures"/>
              <w:tabs>
                <w:tab w:val="clear" w:pos="765"/>
                <w:tab w:val="decimal" w:pos="507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D378E" w:rsidRPr="00CA12A4" w14:paraId="79CCEBF8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64A46A8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297E8B5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8C7208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A388EED" w14:textId="77777777" w:rsidR="007D378E" w:rsidRPr="00CA12A4" w:rsidRDefault="007D378E" w:rsidP="00DA3B66">
            <w:pPr>
              <w:pStyle w:val="acctfourfigures"/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6CFDB7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221A27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A52021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7260CFC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7D378E" w:rsidRPr="00CA12A4" w14:paraId="602795EA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458593C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30836840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3C433E1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AB2905C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83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F59119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054EA3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1A6893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CEA3608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7D378E" w:rsidRPr="00CA12A4" w14:paraId="79E0922B" w14:textId="77777777" w:rsidTr="0029073C">
        <w:trPr>
          <w:tblHeader/>
        </w:trPr>
        <w:tc>
          <w:tcPr>
            <w:tcW w:w="3978" w:type="dxa"/>
            <w:shd w:val="clear" w:color="auto" w:fill="auto"/>
          </w:tcPr>
          <w:p w14:paraId="69AF170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A23B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2" w:type="dxa"/>
            <w:shd w:val="clear" w:color="auto" w:fill="auto"/>
          </w:tcPr>
          <w:p w14:paraId="4EE6B0F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FAD34" w14:textId="77777777" w:rsidR="007D378E" w:rsidRPr="00CA12A4" w:rsidRDefault="007D378E" w:rsidP="00DA3B66">
            <w:pPr>
              <w:pStyle w:val="acctfourfigures"/>
              <w:spacing w:line="38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144639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D0DBE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4F50ED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7E9C8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48A7B098" w14:textId="4D690365" w:rsidR="00161C51" w:rsidRPr="00CA12A4" w:rsidRDefault="00161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7D378E" w:rsidRPr="00CA12A4" w14:paraId="425D4F58" w14:textId="77777777" w:rsidTr="0029073C">
        <w:tc>
          <w:tcPr>
            <w:tcW w:w="3780" w:type="dxa"/>
          </w:tcPr>
          <w:p w14:paraId="6C7B792E" w14:textId="4D766AFE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eastAsia="Times New Roman"/>
                <w:sz w:val="30"/>
                <w:szCs w:val="30"/>
                <w:cs/>
              </w:rPr>
              <w:lastRenderedPageBreak/>
              <w:br w:type="page"/>
            </w:r>
            <w:r w:rsidRPr="00CA12A4">
              <w:rPr>
                <w:rFonts w:eastAsia="Times New Roman"/>
                <w:sz w:val="30"/>
                <w:szCs w:val="30"/>
                <w:cs/>
              </w:rPr>
              <w:br w:type="page"/>
            </w:r>
            <w:r w:rsidRPr="00CA12A4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57E4DD4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20A11D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5C04A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02C664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D378E" w:rsidRPr="00CA12A4" w14:paraId="43D4655B" w14:textId="77777777" w:rsidTr="0029073C">
        <w:tc>
          <w:tcPr>
            <w:tcW w:w="3780" w:type="dxa"/>
          </w:tcPr>
          <w:p w14:paraId="10B9C5B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7" w:right="-36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E341D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662BE8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3556C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A4F008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1CB61C6B" w14:textId="77777777" w:rsidTr="0029073C">
        <w:tc>
          <w:tcPr>
            <w:tcW w:w="3780" w:type="dxa"/>
          </w:tcPr>
          <w:p w14:paraId="464128F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CEAC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5717A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43423B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ACB4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364DAD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2CAD4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00F6C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222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D378E" w:rsidRPr="00CA12A4" w14:paraId="2CA12824" w14:textId="77777777" w:rsidTr="0029073C">
        <w:tc>
          <w:tcPr>
            <w:tcW w:w="3780" w:type="dxa"/>
          </w:tcPr>
          <w:p w14:paraId="116CFE1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5C0A8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F0BA40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6E99EDB4" w14:textId="77777777" w:rsidTr="0029073C">
        <w:tc>
          <w:tcPr>
            <w:tcW w:w="3780" w:type="dxa"/>
            <w:shd w:val="clear" w:color="auto" w:fill="auto"/>
          </w:tcPr>
          <w:p w14:paraId="3D8DC78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032BF60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98983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6D37D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31381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10401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862F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0C78793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E04C7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378E" w:rsidRPr="00CA12A4" w14:paraId="72ED8750" w14:textId="77777777" w:rsidTr="0029073C">
        <w:tc>
          <w:tcPr>
            <w:tcW w:w="3780" w:type="dxa"/>
            <w:shd w:val="clear" w:color="auto" w:fill="auto"/>
          </w:tcPr>
          <w:p w14:paraId="2241011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32D2813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473AC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6730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718A7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</w:tcPr>
          <w:p w14:paraId="71B97AF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FF7DA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C44C0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55653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D378E" w:rsidRPr="00CA12A4" w14:paraId="0084F0C3" w14:textId="77777777" w:rsidTr="0029073C">
        <w:tc>
          <w:tcPr>
            <w:tcW w:w="3780" w:type="dxa"/>
            <w:shd w:val="clear" w:color="auto" w:fill="auto"/>
          </w:tcPr>
          <w:p w14:paraId="1D6D0E1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BC3205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D619C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565EA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5933" w14:textId="77777777" w:rsidR="007D378E" w:rsidRPr="00CA12A4" w:rsidRDefault="007D378E" w:rsidP="00DA3B66">
            <w:pPr>
              <w:pStyle w:val="acctfourfigures"/>
              <w:tabs>
                <w:tab w:val="clear" w:pos="765"/>
                <w:tab w:val="decimal" w:pos="712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</w:tcPr>
          <w:p w14:paraId="255FC60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CE5D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494A472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540" w:right="-43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80858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1525AF" w14:textId="77777777" w:rsidR="007D378E" w:rsidRPr="00CA12A4" w:rsidRDefault="007D378E" w:rsidP="007D378E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260"/>
        <w:gridCol w:w="236"/>
        <w:gridCol w:w="1112"/>
        <w:gridCol w:w="236"/>
        <w:gridCol w:w="994"/>
        <w:gridCol w:w="242"/>
        <w:gridCol w:w="960"/>
        <w:gridCol w:w="270"/>
        <w:gridCol w:w="990"/>
      </w:tblGrid>
      <w:tr w:rsidR="007D378E" w:rsidRPr="00CA12A4" w14:paraId="0D553B3C" w14:textId="77777777" w:rsidTr="0029073C">
        <w:trPr>
          <w:tblHeader/>
        </w:trPr>
        <w:tc>
          <w:tcPr>
            <w:tcW w:w="2790" w:type="dxa"/>
            <w:shd w:val="clear" w:color="auto" w:fill="auto"/>
          </w:tcPr>
          <w:p w14:paraId="515370E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2"/>
            <w:shd w:val="clear" w:color="auto" w:fill="auto"/>
            <w:vAlign w:val="bottom"/>
          </w:tcPr>
          <w:p w14:paraId="0920554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04" w:type="dxa"/>
            <w:gridSpan w:val="7"/>
            <w:shd w:val="clear" w:color="auto" w:fill="auto"/>
          </w:tcPr>
          <w:p w14:paraId="387576A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78E" w:rsidRPr="00CA12A4" w14:paraId="24245E4A" w14:textId="77777777" w:rsidTr="008C7F51">
        <w:trPr>
          <w:tblHeader/>
        </w:trPr>
        <w:tc>
          <w:tcPr>
            <w:tcW w:w="2790" w:type="dxa"/>
            <w:shd w:val="clear" w:color="auto" w:fill="auto"/>
          </w:tcPr>
          <w:p w14:paraId="33CD51BE" w14:textId="77777777" w:rsidR="00A807BE" w:rsidRPr="00CA12A4" w:rsidRDefault="00A807B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19CE357B" w14:textId="0F5E6820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รายการเคลื่อนไหวของเงินให้กู้ยืม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ระยะยาวและดอกเบี้ยค้างรับ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E66A81" w14:textId="761E9C48" w:rsidR="007D378E" w:rsidRPr="00CA12A4" w:rsidRDefault="00A807B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2563</w:t>
            </w:r>
          </w:p>
        </w:tc>
        <w:tc>
          <w:tcPr>
            <w:tcW w:w="236" w:type="dxa"/>
            <w:shd w:val="clear" w:color="auto" w:fill="auto"/>
          </w:tcPr>
          <w:p w14:paraId="2090A0E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7793659" w14:textId="37007921" w:rsidR="007D378E" w:rsidRPr="00CA12A4" w:rsidRDefault="00A807B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2562</w:t>
            </w:r>
          </w:p>
        </w:tc>
        <w:tc>
          <w:tcPr>
            <w:tcW w:w="236" w:type="dxa"/>
            <w:shd w:val="clear" w:color="auto" w:fill="auto"/>
          </w:tcPr>
          <w:p w14:paraId="3026E74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F83345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7B7AC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22966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34F0293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AB165" w14:textId="38C8457D" w:rsidR="007D378E" w:rsidRPr="00CA12A4" w:rsidRDefault="00A807B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D378E" w:rsidRPr="00CA12A4" w14:paraId="520A4CFF" w14:textId="77777777" w:rsidTr="0029073C">
        <w:trPr>
          <w:tblHeader/>
        </w:trPr>
        <w:tc>
          <w:tcPr>
            <w:tcW w:w="2790" w:type="dxa"/>
            <w:shd w:val="clear" w:color="auto" w:fill="auto"/>
          </w:tcPr>
          <w:p w14:paraId="2241F44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44445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0FFB36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</w:tcPr>
          <w:p w14:paraId="1C9317F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472246E3" w14:textId="77777777" w:rsidTr="008C7F51">
        <w:tc>
          <w:tcPr>
            <w:tcW w:w="2790" w:type="dxa"/>
            <w:shd w:val="clear" w:color="auto" w:fill="auto"/>
          </w:tcPr>
          <w:p w14:paraId="080C3E8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58C8A99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1F2E8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848794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61BE9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3DA3F6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16BE953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86EB67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5A02F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317A0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78E" w:rsidRPr="00CA12A4" w14:paraId="47DE99F5" w14:textId="77777777" w:rsidTr="008C7F51">
        <w:tc>
          <w:tcPr>
            <w:tcW w:w="2790" w:type="dxa"/>
            <w:shd w:val="clear" w:color="auto" w:fill="auto"/>
          </w:tcPr>
          <w:p w14:paraId="09065A1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53BB0636" w14:textId="1F4D7E61" w:rsidR="007D378E" w:rsidRPr="00CA12A4" w:rsidRDefault="005D403B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4.000</w:t>
            </w:r>
            <w:r w:rsidR="00D95E1C"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="00D95E1C"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5.025</w:t>
            </w:r>
          </w:p>
        </w:tc>
        <w:tc>
          <w:tcPr>
            <w:tcW w:w="236" w:type="dxa"/>
            <w:shd w:val="clear" w:color="auto" w:fill="auto"/>
          </w:tcPr>
          <w:p w14:paraId="48EA27F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5A0D4E6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36" w:type="dxa"/>
            <w:shd w:val="clear" w:color="auto" w:fill="auto"/>
          </w:tcPr>
          <w:p w14:paraId="4B86C84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CBDF801" w14:textId="0CF612A3" w:rsidR="007D378E" w:rsidRPr="00CA12A4" w:rsidRDefault="00C30764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  <w:tc>
          <w:tcPr>
            <w:tcW w:w="242" w:type="dxa"/>
            <w:shd w:val="clear" w:color="auto" w:fill="auto"/>
          </w:tcPr>
          <w:p w14:paraId="6EDFF84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144CBA8" w14:textId="282A117F" w:rsidR="007D378E" w:rsidRPr="00CA12A4" w:rsidRDefault="00D92AA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5BC4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54DE3C" w14:textId="0785A4D1" w:rsidR="007D378E" w:rsidRPr="00CA12A4" w:rsidRDefault="00D92AA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259</w:t>
            </w:r>
          </w:p>
        </w:tc>
      </w:tr>
      <w:tr w:rsidR="007D378E" w:rsidRPr="00CA12A4" w14:paraId="7AB82FF6" w14:textId="77777777" w:rsidTr="008C7F51">
        <w:tc>
          <w:tcPr>
            <w:tcW w:w="2790" w:type="dxa"/>
            <w:shd w:val="clear" w:color="auto" w:fill="auto"/>
          </w:tcPr>
          <w:p w14:paraId="41C5371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45DEC365" w14:textId="176E0AEC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FADE5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6C2FC77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00039AE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55ABA88" w14:textId="205DD1AC" w:rsidR="007D378E" w:rsidRPr="00CA12A4" w:rsidRDefault="00D92AA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242" w:type="dxa"/>
            <w:shd w:val="clear" w:color="auto" w:fill="auto"/>
          </w:tcPr>
          <w:p w14:paraId="24B2BDB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7825C426" w14:textId="4A416D41" w:rsidR="007D378E" w:rsidRPr="00CA12A4" w:rsidRDefault="00D92AA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E2EF1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BECCD" w14:textId="3AD6C0D7" w:rsidR="007D378E" w:rsidRPr="00CA12A4" w:rsidRDefault="00D92AA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42</w:t>
            </w:r>
          </w:p>
        </w:tc>
      </w:tr>
      <w:tr w:rsidR="007D378E" w:rsidRPr="00CA12A4" w14:paraId="7203BBA3" w14:textId="77777777" w:rsidTr="008C7F51">
        <w:tc>
          <w:tcPr>
            <w:tcW w:w="2790" w:type="dxa"/>
            <w:shd w:val="clear" w:color="auto" w:fill="auto"/>
          </w:tcPr>
          <w:p w14:paraId="0714F91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AA5940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2D40E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5C201F7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36" w:type="dxa"/>
            <w:shd w:val="clear" w:color="auto" w:fill="auto"/>
          </w:tcPr>
          <w:p w14:paraId="5763AC2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5D086E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BD2FB0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77F4B8C4" w14:textId="77777777" w:rsidR="007D378E" w:rsidRPr="00CA12A4" w:rsidRDefault="007D378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61422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32701B" w14:textId="5646E2E3" w:rsidR="007D378E" w:rsidRPr="00CA12A4" w:rsidRDefault="00D92AA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301</w:t>
            </w:r>
          </w:p>
        </w:tc>
      </w:tr>
      <w:tr w:rsidR="007D378E" w:rsidRPr="00CA12A4" w14:paraId="11D558FA" w14:textId="77777777" w:rsidTr="008C7F51">
        <w:tc>
          <w:tcPr>
            <w:tcW w:w="2790" w:type="dxa"/>
            <w:shd w:val="clear" w:color="auto" w:fill="auto"/>
          </w:tcPr>
          <w:p w14:paraId="1442486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4DE0C91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38EAB1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345FB8D" w14:textId="77777777" w:rsidR="007D378E" w:rsidRPr="00CA12A4" w:rsidRDefault="007D378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236" w:type="dxa"/>
            <w:shd w:val="clear" w:color="auto" w:fill="auto"/>
          </w:tcPr>
          <w:p w14:paraId="3ED02F8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3BC500B" w14:textId="1B971656" w:rsidR="007D378E" w:rsidRPr="00CA12A4" w:rsidRDefault="00DB4457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8C7F51" w:rsidRPr="00CA12A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7A57957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0D0D6CB8" w14:textId="29D6BA73" w:rsidR="007D378E" w:rsidRPr="00CA12A4" w:rsidRDefault="008C7F51" w:rsidP="008C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7107FC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0299DC" w14:textId="10DDA679" w:rsidR="007D378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</w:tr>
      <w:tr w:rsidR="007D378E" w:rsidRPr="00CA12A4" w14:paraId="79DC8427" w14:textId="77777777" w:rsidTr="002E5726">
        <w:tc>
          <w:tcPr>
            <w:tcW w:w="2790" w:type="dxa"/>
            <w:shd w:val="clear" w:color="auto" w:fill="auto"/>
          </w:tcPr>
          <w:p w14:paraId="40C3304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ทธิ</w:t>
            </w:r>
          </w:p>
        </w:tc>
        <w:tc>
          <w:tcPr>
            <w:tcW w:w="1260" w:type="dxa"/>
            <w:shd w:val="clear" w:color="auto" w:fill="auto"/>
          </w:tcPr>
          <w:p w14:paraId="1B21171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F7FF01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ADD0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696D34B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D8D64D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54637E8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07FAC24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FB526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90AF" w14:textId="54C432A2" w:rsidR="007D378E" w:rsidRPr="00CA12A4" w:rsidRDefault="00D92AA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</w:p>
        </w:tc>
      </w:tr>
    </w:tbl>
    <w:p w14:paraId="67619E15" w14:textId="0E58565F" w:rsidR="00A807BE" w:rsidRPr="00CA12A4" w:rsidRDefault="00A807BE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260"/>
        <w:gridCol w:w="236"/>
        <w:gridCol w:w="1112"/>
        <w:gridCol w:w="236"/>
        <w:gridCol w:w="994"/>
        <w:gridCol w:w="242"/>
        <w:gridCol w:w="960"/>
        <w:gridCol w:w="270"/>
        <w:gridCol w:w="990"/>
      </w:tblGrid>
      <w:tr w:rsidR="00A807BE" w:rsidRPr="00CA12A4" w14:paraId="60E26D4F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19A80511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2"/>
            <w:shd w:val="clear" w:color="auto" w:fill="auto"/>
            <w:vAlign w:val="bottom"/>
          </w:tcPr>
          <w:p w14:paraId="5DD7148C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04" w:type="dxa"/>
            <w:gridSpan w:val="7"/>
            <w:shd w:val="clear" w:color="auto" w:fill="auto"/>
          </w:tcPr>
          <w:p w14:paraId="1F3C219E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07BE" w:rsidRPr="00CA12A4" w14:paraId="0DDEAC9D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69885167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2DA7D73A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รายการเคลื่อนไหวของเงินให้กู้ยืม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ระยะยาวและดอกเบี้ยค้างรับ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89ABF" w14:textId="5FFD112A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2562</w:t>
            </w:r>
          </w:p>
        </w:tc>
        <w:tc>
          <w:tcPr>
            <w:tcW w:w="236" w:type="dxa"/>
            <w:shd w:val="clear" w:color="auto" w:fill="auto"/>
          </w:tcPr>
          <w:p w14:paraId="4E556096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C67341B" w14:textId="2B3B1553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2561</w:t>
            </w:r>
          </w:p>
        </w:tc>
        <w:tc>
          <w:tcPr>
            <w:tcW w:w="236" w:type="dxa"/>
            <w:shd w:val="clear" w:color="auto" w:fill="auto"/>
          </w:tcPr>
          <w:p w14:paraId="5E46D2F0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1726F0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3DB8A7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E1B4FD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60E90AFA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6F415" w14:textId="6C1A869A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807BE" w:rsidRPr="00CA12A4" w14:paraId="48D70D80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3290B47D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68F4C0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98265AE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</w:tcPr>
          <w:p w14:paraId="1A83AED6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7C99A0AB" w14:textId="77777777" w:rsidTr="008C7F51">
        <w:tc>
          <w:tcPr>
            <w:tcW w:w="2790" w:type="dxa"/>
            <w:shd w:val="clear" w:color="auto" w:fill="auto"/>
          </w:tcPr>
          <w:p w14:paraId="5D11018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707515B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6D041F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E7E704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A6105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4CD841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B513FD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070A307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F2CCA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A2FB8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2AAE" w:rsidRPr="00CA12A4" w14:paraId="1C942B64" w14:textId="77777777" w:rsidTr="008C7F51">
        <w:tc>
          <w:tcPr>
            <w:tcW w:w="2790" w:type="dxa"/>
            <w:shd w:val="clear" w:color="auto" w:fill="auto"/>
          </w:tcPr>
          <w:p w14:paraId="2CB5CCEA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5582EC2C" w14:textId="2FFD811C" w:rsidR="00D92AAE" w:rsidRPr="00CA12A4" w:rsidRDefault="005D403B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36" w:type="dxa"/>
            <w:shd w:val="clear" w:color="auto" w:fill="auto"/>
          </w:tcPr>
          <w:p w14:paraId="1AAB328C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4BEE12D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36" w:type="dxa"/>
            <w:shd w:val="clear" w:color="auto" w:fill="auto"/>
          </w:tcPr>
          <w:p w14:paraId="19D15DA8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002B580" w14:textId="6DCDFB40" w:rsidR="00D92AAE" w:rsidRPr="00CA12A4" w:rsidRDefault="002D07D5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2F99D35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4D10CC73" w14:textId="67E3E01D" w:rsidR="00D92AAE" w:rsidRPr="00CA12A4" w:rsidRDefault="00D92AA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03B96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7A9AE0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D92AAE" w:rsidRPr="00CA12A4" w14:paraId="16098C22" w14:textId="77777777" w:rsidTr="008C7F51">
        <w:tc>
          <w:tcPr>
            <w:tcW w:w="2790" w:type="dxa"/>
            <w:shd w:val="clear" w:color="auto" w:fill="auto"/>
          </w:tcPr>
          <w:p w14:paraId="7B514EA7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794346C3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FEAED6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986154B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07EBB804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8FF15CA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2" w:type="dxa"/>
            <w:shd w:val="clear" w:color="auto" w:fill="auto"/>
          </w:tcPr>
          <w:p w14:paraId="6CF3EA41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646EB3D3" w14:textId="7CE640D0" w:rsidR="00D92AAE" w:rsidRPr="00CA12A4" w:rsidRDefault="00D92AA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59B5E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562656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D92AAE" w:rsidRPr="00CA12A4" w14:paraId="72351ED3" w14:textId="77777777" w:rsidTr="008C7F51">
        <w:tc>
          <w:tcPr>
            <w:tcW w:w="2790" w:type="dxa"/>
            <w:shd w:val="clear" w:color="auto" w:fill="auto"/>
          </w:tcPr>
          <w:p w14:paraId="0751B47E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4860BD4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80BDDA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37001502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36" w:type="dxa"/>
            <w:shd w:val="clear" w:color="auto" w:fill="auto"/>
          </w:tcPr>
          <w:p w14:paraId="1932CC24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4CCE2F75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1CFF860E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11C685CE" w14:textId="77777777" w:rsidR="00D92AAE" w:rsidRPr="00CA12A4" w:rsidRDefault="00D92AA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07E497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D92389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</w:tr>
      <w:tr w:rsidR="00D92AAE" w:rsidRPr="00CA12A4" w14:paraId="6DA090AF" w14:textId="77777777" w:rsidTr="008C7F51">
        <w:tc>
          <w:tcPr>
            <w:tcW w:w="2790" w:type="dxa"/>
            <w:shd w:val="clear" w:color="auto" w:fill="auto"/>
          </w:tcPr>
          <w:p w14:paraId="7AEC7F9B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5DE8605B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6C5776C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0834772" w14:textId="5B76DF1A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236" w:type="dxa"/>
            <w:shd w:val="clear" w:color="auto" w:fill="auto"/>
          </w:tcPr>
          <w:p w14:paraId="5758B8C1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1B4A3E0" w14:textId="6E553682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42" w:type="dxa"/>
            <w:shd w:val="clear" w:color="auto" w:fill="auto"/>
          </w:tcPr>
          <w:p w14:paraId="09FF8119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A0862D1" w14:textId="7B7FCE2B" w:rsidR="00D92AAE" w:rsidRPr="00CA12A4" w:rsidRDefault="00D92AAE" w:rsidP="00D95E1C">
            <w:pPr>
              <w:pStyle w:val="acctfourfigures"/>
              <w:tabs>
                <w:tab w:val="clear" w:pos="765"/>
                <w:tab w:val="decimal" w:pos="430"/>
              </w:tabs>
              <w:spacing w:line="380" w:lineRule="exac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3C861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EB015F" w14:textId="49CD5D5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</w:tr>
      <w:tr w:rsidR="00D92AAE" w:rsidRPr="00CA12A4" w14:paraId="220AF593" w14:textId="77777777" w:rsidTr="008C7F51">
        <w:tc>
          <w:tcPr>
            <w:tcW w:w="2790" w:type="dxa"/>
            <w:shd w:val="clear" w:color="auto" w:fill="auto"/>
          </w:tcPr>
          <w:p w14:paraId="43DB72C6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ทธิ</w:t>
            </w:r>
          </w:p>
        </w:tc>
        <w:tc>
          <w:tcPr>
            <w:tcW w:w="1260" w:type="dxa"/>
            <w:shd w:val="clear" w:color="auto" w:fill="auto"/>
          </w:tcPr>
          <w:p w14:paraId="54CEF0AB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1F3A8B0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B363D" w14:textId="2B1D715D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2C7C94E2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426869F5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3AB5BD43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692A8456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23BEA5" w14:textId="77777777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58CE5" w14:textId="23BB845D" w:rsidR="00D92AAE" w:rsidRPr="00CA12A4" w:rsidRDefault="00D92AAE" w:rsidP="00D9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</w:tr>
    </w:tbl>
    <w:p w14:paraId="197BCDB7" w14:textId="57B9ECD8" w:rsidR="003F027A" w:rsidRPr="00CA12A4" w:rsidRDefault="003F027A" w:rsidP="007D378E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260"/>
        <w:gridCol w:w="236"/>
        <w:gridCol w:w="1112"/>
        <w:gridCol w:w="236"/>
        <w:gridCol w:w="994"/>
        <w:gridCol w:w="242"/>
        <w:gridCol w:w="960"/>
        <w:gridCol w:w="270"/>
        <w:gridCol w:w="990"/>
      </w:tblGrid>
      <w:tr w:rsidR="007D378E" w:rsidRPr="00CA12A4" w14:paraId="65187235" w14:textId="77777777" w:rsidTr="0029073C">
        <w:trPr>
          <w:tblHeader/>
        </w:trPr>
        <w:tc>
          <w:tcPr>
            <w:tcW w:w="2790" w:type="dxa"/>
            <w:shd w:val="clear" w:color="auto" w:fill="auto"/>
          </w:tcPr>
          <w:p w14:paraId="3D8F99A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2"/>
            <w:shd w:val="clear" w:color="auto" w:fill="auto"/>
            <w:vAlign w:val="bottom"/>
          </w:tcPr>
          <w:p w14:paraId="49059F8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04" w:type="dxa"/>
            <w:gridSpan w:val="7"/>
            <w:shd w:val="clear" w:color="auto" w:fill="auto"/>
          </w:tcPr>
          <w:p w14:paraId="77C53F4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D378E" w:rsidRPr="00CA12A4" w14:paraId="021ACA3A" w14:textId="77777777" w:rsidTr="007F4503">
        <w:trPr>
          <w:tblHeader/>
        </w:trPr>
        <w:tc>
          <w:tcPr>
            <w:tcW w:w="2790" w:type="dxa"/>
            <w:shd w:val="clear" w:color="auto" w:fill="auto"/>
          </w:tcPr>
          <w:p w14:paraId="2E903E85" w14:textId="77777777" w:rsidR="00A807BE" w:rsidRPr="00CA12A4" w:rsidRDefault="00A807B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75E2541C" w14:textId="20B082A2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รายการเคลื่อนไหวของเงินให้กู้ยืม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ระยะยาวและดอกเบี้ยค้างรับ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1B5DA" w14:textId="3A3EC30C" w:rsidR="007D378E" w:rsidRPr="00CA12A4" w:rsidRDefault="00A807B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2563</w:t>
            </w:r>
          </w:p>
        </w:tc>
        <w:tc>
          <w:tcPr>
            <w:tcW w:w="236" w:type="dxa"/>
            <w:shd w:val="clear" w:color="auto" w:fill="auto"/>
          </w:tcPr>
          <w:p w14:paraId="506A337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544B904" w14:textId="3449E01C" w:rsidR="007D378E" w:rsidRPr="00CA12A4" w:rsidRDefault="00A807B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2562</w:t>
            </w:r>
          </w:p>
        </w:tc>
        <w:tc>
          <w:tcPr>
            <w:tcW w:w="236" w:type="dxa"/>
            <w:shd w:val="clear" w:color="auto" w:fill="auto"/>
          </w:tcPr>
          <w:p w14:paraId="087A9A0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274EF7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B14778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3A968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31AE08D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52E36" w14:textId="3803395B" w:rsidR="007D378E" w:rsidRPr="00CA12A4" w:rsidRDefault="00A807B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pacing w:val="-18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D378E" w:rsidRPr="00CA12A4" w14:paraId="67F400B6" w14:textId="77777777" w:rsidTr="0029073C">
        <w:trPr>
          <w:tblHeader/>
        </w:trPr>
        <w:tc>
          <w:tcPr>
            <w:tcW w:w="2790" w:type="dxa"/>
            <w:shd w:val="clear" w:color="auto" w:fill="auto"/>
          </w:tcPr>
          <w:p w14:paraId="58CCC93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5135E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D8CC7D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</w:tcPr>
          <w:p w14:paraId="3CDC3BE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383621D2" w14:textId="77777777" w:rsidTr="007F4503">
        <w:tc>
          <w:tcPr>
            <w:tcW w:w="2790" w:type="dxa"/>
            <w:shd w:val="clear" w:color="auto" w:fill="auto"/>
          </w:tcPr>
          <w:p w14:paraId="62FEBBB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60" w:type="dxa"/>
            <w:shd w:val="clear" w:color="auto" w:fill="auto"/>
          </w:tcPr>
          <w:p w14:paraId="6173735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1C4B4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9810D5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E9393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C45BE5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AA2E54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66434D2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F4BCD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FE84B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78E" w:rsidRPr="00CA12A4" w14:paraId="4EE1DEBD" w14:textId="77777777" w:rsidTr="007F4503">
        <w:tc>
          <w:tcPr>
            <w:tcW w:w="2790" w:type="dxa"/>
            <w:shd w:val="clear" w:color="auto" w:fill="auto"/>
          </w:tcPr>
          <w:p w14:paraId="0FBC37C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42B39F03" w14:textId="1A8269E1" w:rsidR="007D378E" w:rsidRPr="00CA12A4" w:rsidRDefault="005D403B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3.25</w:t>
            </w:r>
            <w:r w:rsidR="00E541AA"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D95E1C"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="00D95E1C"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4.03</w:t>
            </w:r>
            <w:r w:rsidR="00E541AA" w:rsidRPr="00CA12A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FE7FCE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1DDCFF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10,110</w:t>
            </w:r>
          </w:p>
        </w:tc>
        <w:tc>
          <w:tcPr>
            <w:tcW w:w="236" w:type="dxa"/>
            <w:shd w:val="clear" w:color="auto" w:fill="auto"/>
          </w:tcPr>
          <w:p w14:paraId="3580B48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599E7C0" w14:textId="4CB72870" w:rsidR="007D378E" w:rsidRPr="00CA12A4" w:rsidRDefault="00977DFB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5,560</w:t>
            </w:r>
          </w:p>
        </w:tc>
        <w:tc>
          <w:tcPr>
            <w:tcW w:w="242" w:type="dxa"/>
            <w:shd w:val="clear" w:color="auto" w:fill="auto"/>
          </w:tcPr>
          <w:p w14:paraId="1C5C794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2A59267" w14:textId="2112AC81" w:rsidR="007D378E" w:rsidRPr="00CA12A4" w:rsidRDefault="007D42AA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DFB" w:rsidRPr="00CA12A4">
              <w:rPr>
                <w:rFonts w:asciiTheme="majorBidi" w:hAnsiTheme="majorBidi" w:cstheme="majorBidi"/>
                <w:sz w:val="30"/>
                <w:szCs w:val="30"/>
              </w:rPr>
              <w:t>1,822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EE4BB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DA89B7" w14:textId="17618E7B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13,84</w:t>
            </w:r>
            <w:r w:rsidR="007D42AA"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378E" w:rsidRPr="00CA12A4" w14:paraId="4053B7E4" w14:textId="77777777" w:rsidTr="007F4503">
        <w:tc>
          <w:tcPr>
            <w:tcW w:w="2790" w:type="dxa"/>
            <w:shd w:val="clear" w:color="auto" w:fill="auto"/>
          </w:tcPr>
          <w:p w14:paraId="4A2AC76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6630DD4F" w14:textId="3A467BE6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BA71B8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4D8FA17" w14:textId="5F8AE79D" w:rsidR="002D07D5" w:rsidRPr="00CA12A4" w:rsidRDefault="002D07D5" w:rsidP="002D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shd w:val="clear" w:color="auto" w:fill="auto"/>
          </w:tcPr>
          <w:p w14:paraId="22FF269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178275A" w14:textId="65E28F31" w:rsidR="007D378E" w:rsidRPr="00CA12A4" w:rsidRDefault="007D42AA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42" w:type="dxa"/>
            <w:shd w:val="clear" w:color="auto" w:fill="auto"/>
          </w:tcPr>
          <w:p w14:paraId="698A7FE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0158F94A" w14:textId="74DA75F2" w:rsidR="007D378E" w:rsidRPr="00CA12A4" w:rsidRDefault="007D42AA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(569)</w:t>
            </w:r>
          </w:p>
        </w:tc>
        <w:tc>
          <w:tcPr>
            <w:tcW w:w="270" w:type="dxa"/>
            <w:shd w:val="clear" w:color="auto" w:fill="auto"/>
          </w:tcPr>
          <w:p w14:paraId="4D604CD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70E6D2" w14:textId="4FF6F2B7" w:rsidR="007D378E" w:rsidRPr="00CA12A4" w:rsidRDefault="00B371FC" w:rsidP="002D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D07D5"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378E" w:rsidRPr="00CA12A4" w14:paraId="7311BDDA" w14:textId="77777777" w:rsidTr="007F4503">
        <w:tc>
          <w:tcPr>
            <w:tcW w:w="2790" w:type="dxa"/>
            <w:shd w:val="clear" w:color="auto" w:fill="auto"/>
          </w:tcPr>
          <w:p w14:paraId="66C2891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012DB8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E7B9FA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8C7E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10,110</w:t>
            </w:r>
          </w:p>
        </w:tc>
        <w:tc>
          <w:tcPr>
            <w:tcW w:w="236" w:type="dxa"/>
            <w:shd w:val="clear" w:color="auto" w:fill="auto"/>
          </w:tcPr>
          <w:p w14:paraId="510A851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BA1CEA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982A99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14B0475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AEA84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9ADEA" w14:textId="66DFD9F2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13,84</w:t>
            </w:r>
            <w:r w:rsidR="007D42AA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10BB87A1" w14:textId="054ED2AE" w:rsidR="00A807BE" w:rsidRPr="00CA12A4" w:rsidRDefault="00A807BE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260"/>
        <w:gridCol w:w="236"/>
        <w:gridCol w:w="1112"/>
        <w:gridCol w:w="236"/>
        <w:gridCol w:w="994"/>
        <w:gridCol w:w="242"/>
        <w:gridCol w:w="960"/>
        <w:gridCol w:w="270"/>
        <w:gridCol w:w="990"/>
      </w:tblGrid>
      <w:tr w:rsidR="00A807BE" w:rsidRPr="00CA12A4" w14:paraId="147CE705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438B21BD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2"/>
            <w:shd w:val="clear" w:color="auto" w:fill="auto"/>
            <w:vAlign w:val="bottom"/>
          </w:tcPr>
          <w:p w14:paraId="4B9A2D2C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04" w:type="dxa"/>
            <w:gridSpan w:val="7"/>
            <w:shd w:val="clear" w:color="auto" w:fill="auto"/>
          </w:tcPr>
          <w:p w14:paraId="74C3BED5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07BE" w:rsidRPr="00CA12A4" w14:paraId="34BC6812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2D048008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16B76530" w14:textId="5E48E19F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รายการเคลื่อนไหวของเงินให้กู้ยืม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ระยะยาวและดอกเบี้ยค้างรับ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B1A906" w14:textId="240589AC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2562</w:t>
            </w:r>
          </w:p>
        </w:tc>
        <w:tc>
          <w:tcPr>
            <w:tcW w:w="236" w:type="dxa"/>
            <w:shd w:val="clear" w:color="auto" w:fill="auto"/>
          </w:tcPr>
          <w:p w14:paraId="7EAE02B3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4AA7DB7" w14:textId="476DA933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2561</w:t>
            </w:r>
          </w:p>
        </w:tc>
        <w:tc>
          <w:tcPr>
            <w:tcW w:w="236" w:type="dxa"/>
            <w:shd w:val="clear" w:color="auto" w:fill="auto"/>
          </w:tcPr>
          <w:p w14:paraId="4BA5DCE0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5175FE8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CC71BA6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7C9D5F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10AE3F33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BB3A68" w14:textId="1BA9DB25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pacing w:val="-18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807BE" w:rsidRPr="00CA12A4" w14:paraId="27EB9A1C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3AF14E89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5EA8FF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8862691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</w:tcPr>
          <w:p w14:paraId="1D8239AE" w14:textId="77777777" w:rsidR="00A807BE" w:rsidRPr="00CA12A4" w:rsidRDefault="00A807BE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7CBC3A7F" w14:textId="77777777" w:rsidTr="007F4503">
        <w:tc>
          <w:tcPr>
            <w:tcW w:w="2790" w:type="dxa"/>
            <w:shd w:val="clear" w:color="auto" w:fill="auto"/>
          </w:tcPr>
          <w:p w14:paraId="26A1D969" w14:textId="544A47C3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A17D32"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60" w:type="dxa"/>
            <w:shd w:val="clear" w:color="auto" w:fill="auto"/>
          </w:tcPr>
          <w:p w14:paraId="2A1E660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3D5FC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C8F4BF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61853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84063F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9473A5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C9700D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08FA8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7FB12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378E" w:rsidRPr="00CA12A4" w14:paraId="63DACAB2" w14:textId="77777777" w:rsidTr="007F4503">
        <w:tc>
          <w:tcPr>
            <w:tcW w:w="2790" w:type="dxa"/>
            <w:shd w:val="clear" w:color="auto" w:fill="auto"/>
          </w:tcPr>
          <w:p w14:paraId="5C1D1AB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6396ACA1" w14:textId="4F4CEDAD" w:rsidR="007D378E" w:rsidRPr="00CA12A4" w:rsidRDefault="00A17D32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4.16</w:t>
            </w:r>
            <w:r w:rsidR="00E541AA" w:rsidRPr="00CA12A4">
              <w:rPr>
                <w:rFonts w:asciiTheme="majorBidi" w:hAnsiTheme="majorBidi"/>
                <w:spacing w:val="-4"/>
                <w:sz w:val="30"/>
                <w:szCs w:val="30"/>
              </w:rPr>
              <w:t>1</w:t>
            </w:r>
            <w:r w:rsidR="00D95E1C" w:rsidRPr="00CA12A4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CA12A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  <w:r w:rsidR="00D95E1C" w:rsidRPr="00CA12A4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CA12A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4.50</w:t>
            </w:r>
            <w:r w:rsidR="00E541AA" w:rsidRPr="00CA12A4">
              <w:rPr>
                <w:rFonts w:asciiTheme="majorBidi" w:hAnsi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66987A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985485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10,704</w:t>
            </w:r>
          </w:p>
        </w:tc>
        <w:tc>
          <w:tcPr>
            <w:tcW w:w="236" w:type="dxa"/>
            <w:shd w:val="clear" w:color="auto" w:fill="auto"/>
          </w:tcPr>
          <w:p w14:paraId="4934059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BC68A1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2,133</w:t>
            </w:r>
          </w:p>
        </w:tc>
        <w:tc>
          <w:tcPr>
            <w:tcW w:w="242" w:type="dxa"/>
            <w:shd w:val="clear" w:color="auto" w:fill="auto"/>
          </w:tcPr>
          <w:p w14:paraId="3AAC0B8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7542904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(2,727)</w:t>
            </w:r>
          </w:p>
        </w:tc>
        <w:tc>
          <w:tcPr>
            <w:tcW w:w="270" w:type="dxa"/>
            <w:shd w:val="clear" w:color="auto" w:fill="auto"/>
          </w:tcPr>
          <w:p w14:paraId="15A6F9D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CCAB7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10,110</w:t>
            </w:r>
          </w:p>
        </w:tc>
      </w:tr>
      <w:tr w:rsidR="007D378E" w:rsidRPr="00CA12A4" w14:paraId="7BF27968" w14:textId="77777777" w:rsidTr="007F4503">
        <w:tc>
          <w:tcPr>
            <w:tcW w:w="2790" w:type="dxa"/>
            <w:shd w:val="clear" w:color="auto" w:fill="auto"/>
          </w:tcPr>
          <w:p w14:paraId="5B9F000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7DD105EC" w14:textId="4B63F93D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6DD38D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7FD9EDDC" w14:textId="1842153F" w:rsidR="007D378E" w:rsidRPr="00CA12A4" w:rsidRDefault="002D07D5" w:rsidP="002D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8710B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69A6B1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42" w:type="dxa"/>
            <w:shd w:val="clear" w:color="auto" w:fill="auto"/>
          </w:tcPr>
          <w:p w14:paraId="4D0B4D4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45A0D3F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(465)</w:t>
            </w:r>
          </w:p>
        </w:tc>
        <w:tc>
          <w:tcPr>
            <w:tcW w:w="270" w:type="dxa"/>
            <w:shd w:val="clear" w:color="auto" w:fill="auto"/>
          </w:tcPr>
          <w:p w14:paraId="45F1956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FCAFD5" w14:textId="10682C2C" w:rsidR="007D378E" w:rsidRPr="00CA12A4" w:rsidRDefault="00A17D32" w:rsidP="002D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2D07D5"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378E" w:rsidRPr="00CA12A4" w14:paraId="3EC63F36" w14:textId="77777777" w:rsidTr="007F4503">
        <w:tc>
          <w:tcPr>
            <w:tcW w:w="2790" w:type="dxa"/>
            <w:shd w:val="clear" w:color="auto" w:fill="auto"/>
          </w:tcPr>
          <w:p w14:paraId="202894B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FDE667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0E5E6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7F6C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10,704</w:t>
            </w:r>
          </w:p>
        </w:tc>
        <w:tc>
          <w:tcPr>
            <w:tcW w:w="236" w:type="dxa"/>
            <w:shd w:val="clear" w:color="auto" w:fill="auto"/>
          </w:tcPr>
          <w:p w14:paraId="0FD2D89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6CC818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E9131D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7331E83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A72B8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E8D7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10,110</w:t>
            </w:r>
          </w:p>
        </w:tc>
      </w:tr>
    </w:tbl>
    <w:p w14:paraId="28C033D8" w14:textId="2765243B" w:rsidR="00612AFE" w:rsidRPr="00CA12A4" w:rsidRDefault="00612AF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98"/>
        <w:gridCol w:w="270"/>
        <w:gridCol w:w="990"/>
        <w:gridCol w:w="270"/>
        <w:gridCol w:w="972"/>
      </w:tblGrid>
      <w:tr w:rsidR="007D378E" w:rsidRPr="00CA12A4" w14:paraId="2A5445A3" w14:textId="77777777" w:rsidTr="0029073C">
        <w:tc>
          <w:tcPr>
            <w:tcW w:w="4140" w:type="dxa"/>
          </w:tcPr>
          <w:p w14:paraId="34DE1BD9" w14:textId="17B8D496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47DF2FC5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386D89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07CEF9DD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97"/>
              <w:rPr>
                <w:rFonts w:ascii="Angsana New" w:hAnsi="Angsana New"/>
                <w:sz w:val="28"/>
                <w:szCs w:val="28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78E" w:rsidRPr="00CA12A4" w14:paraId="0F9871FA" w14:textId="77777777" w:rsidTr="0029073C">
        <w:tc>
          <w:tcPr>
            <w:tcW w:w="4140" w:type="dxa"/>
          </w:tcPr>
          <w:p w14:paraId="7E005A7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E9ADE9E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465B4284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613AA2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</w:tcPr>
          <w:p w14:paraId="2B747397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D832945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1BD30580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 w14:paraId="0986B347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0" w:right="-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</w:tr>
      <w:tr w:rsidR="007D378E" w:rsidRPr="00CA12A4" w14:paraId="00126048" w14:textId="77777777" w:rsidTr="0029073C">
        <w:tc>
          <w:tcPr>
            <w:tcW w:w="4140" w:type="dxa"/>
          </w:tcPr>
          <w:p w14:paraId="66594CB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0AE14B4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36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A12A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D378E" w:rsidRPr="00CA12A4" w14:paraId="003018E3" w14:textId="77777777" w:rsidTr="0029073C">
        <w:trPr>
          <w:trHeight w:val="847"/>
        </w:trPr>
        <w:tc>
          <w:tcPr>
            <w:tcW w:w="4140" w:type="dxa"/>
          </w:tcPr>
          <w:p w14:paraId="5C044A1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หนี้สูญและหนี้สงสัยจะสูญของเงินให้กู้ยืม</w:t>
            </w:r>
            <w:r w:rsidRPr="00CA12A4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br/>
              <w:t xml:space="preserve">   </w:t>
            </w:r>
            <w:r w:rsidRPr="00CA12A4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และดอกเบี้ยค้างรับแก่กิจการที่เกี่ยวข้องกันสำหรับปี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A4CBCD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9AA348" w14:textId="2C241512" w:rsidR="00A03389" w:rsidRPr="00CA12A4" w:rsidRDefault="009B518D" w:rsidP="00D9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76C33E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52D034D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AE4A2BF" w14:textId="77777777" w:rsidR="007D378E" w:rsidRPr="00CA12A4" w:rsidRDefault="007D378E" w:rsidP="00D9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</w:p>
        </w:tc>
        <w:tc>
          <w:tcPr>
            <w:tcW w:w="270" w:type="dxa"/>
          </w:tcPr>
          <w:p w14:paraId="10446A4F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3BAB25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AF01E9" w14:textId="3C59B975" w:rsidR="00A03389" w:rsidRPr="00CA12A4" w:rsidRDefault="00A03389" w:rsidP="00B3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326" w:right="-43" w:hanging="3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E91DBC" w14:textId="77777777" w:rsidR="007D378E" w:rsidRPr="00CA12A4" w:rsidRDefault="007D378E" w:rsidP="00DA3B6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  <w:tab w:val="left" w:pos="720"/>
              </w:tabs>
              <w:ind w:left="540" w:right="-43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126AA2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5BB4B3" w14:textId="77777777" w:rsidR="007D378E" w:rsidRPr="00CA12A4" w:rsidRDefault="007D378E" w:rsidP="00B3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497" w:right="-43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037787B" w14:textId="77777777" w:rsidR="007D378E" w:rsidRPr="00CA12A4" w:rsidRDefault="007D378E" w:rsidP="007D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990"/>
      </w:tblGrid>
      <w:tr w:rsidR="007D378E" w:rsidRPr="00CA12A4" w14:paraId="42BDEF46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7B15F37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สินทรัพย์ไม่หมุนเวียนอื่น - กิจการที่</w:t>
            </w:r>
            <w:r w:rsidRPr="00CA12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42A940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07D51A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2B2DC6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4E0D419C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0B912F7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D5C1D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279388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7994F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653A07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40CB6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DC903A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9D8BE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7D378E" w:rsidRPr="00CA12A4" w14:paraId="55E897F4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6D9AE0F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9B4BDF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6E26DFA0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571A42B5" w14:textId="77777777" w:rsidR="007D378E" w:rsidRPr="00CA12A4" w:rsidRDefault="007D378E" w:rsidP="00D6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57DF624" w14:textId="77777777" w:rsidR="007D378E" w:rsidRPr="00CA12A4" w:rsidRDefault="007D378E" w:rsidP="000A2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589B7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521781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E5C648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89D035" w14:textId="77777777" w:rsidR="007D378E" w:rsidRPr="00CA12A4" w:rsidRDefault="007D378E" w:rsidP="00D9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05656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11278B" w14:textId="77777777" w:rsidR="007D378E" w:rsidRPr="00CA12A4" w:rsidRDefault="007D378E" w:rsidP="00D9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378E" w:rsidRPr="00CA12A4" w14:paraId="5F91F573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645DFF0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50E6E5E" w14:textId="54BD9609" w:rsidR="007D378E" w:rsidRPr="00CA12A4" w:rsidRDefault="00DD5027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5ACBB0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90D6B0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588E62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F2DD5B" w14:textId="7553119E" w:rsidR="007D378E" w:rsidRPr="00CA12A4" w:rsidRDefault="00DD5027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322CED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64EAD6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D378E" w:rsidRPr="00CA12A4" w14:paraId="7A8650A3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7D82283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4DFEAF" w14:textId="78E5FE36" w:rsidR="007D378E" w:rsidRPr="00CA12A4" w:rsidRDefault="00DD5027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C30295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AD9C34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54E754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F6A893" w14:textId="03F8B4DB" w:rsidR="007D378E" w:rsidRPr="00CA12A4" w:rsidRDefault="00DD5027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AADB93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A7341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D378E" w:rsidRPr="00CA12A4" w14:paraId="79BC13DD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0DD067D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C68DE" w14:textId="0476A950" w:rsidR="007D378E" w:rsidRPr="00CA12A4" w:rsidRDefault="00DD5027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5BFC43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87630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433AC5F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A3761" w14:textId="470FA75A" w:rsidR="007D378E" w:rsidRPr="00CA12A4" w:rsidRDefault="00DD5027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28BB4E1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0B27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</w:tbl>
    <w:p w14:paraId="3F52F6CD" w14:textId="77777777" w:rsidR="007D378E" w:rsidRPr="00CA12A4" w:rsidRDefault="007D378E" w:rsidP="007D378E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990"/>
      </w:tblGrid>
      <w:tr w:rsidR="007D378E" w:rsidRPr="00CA12A4" w14:paraId="621B2716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6CD2F78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</w:t>
            </w:r>
            <w:r w:rsidRPr="00CA12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746DF25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F6015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09E407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1311F4EF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46B7506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938DD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4B4C9C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AD568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2DDFEE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87E10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D04A3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BC122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7D378E" w:rsidRPr="00CA12A4" w14:paraId="05C02C12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32EE2B3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75FCFE9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36575DA7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3867650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19AFFF3" w14:textId="77777777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5A01A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FDCDDD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0CF769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0580DB" w14:textId="0060701D" w:rsidR="007D378E" w:rsidRPr="00CA12A4" w:rsidRDefault="00D979F8" w:rsidP="00D9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D311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C12FE6" w14:textId="77777777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D378E" w:rsidRPr="00CA12A4" w14:paraId="1ED84694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50B0940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2AB704" w14:textId="0E39ADA6" w:rsidR="007D378E" w:rsidRPr="00CA12A4" w:rsidRDefault="00D37591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EBBE75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A630F3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B08D0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1E3814" w14:textId="25224216" w:rsidR="007D378E" w:rsidRPr="00CA12A4" w:rsidRDefault="00D979F8" w:rsidP="00D9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5A338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76A657" w14:textId="77777777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D378E" w:rsidRPr="00CA12A4" w14:paraId="44287422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6A184FB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0E6B" w14:textId="5F967B77" w:rsidR="007D378E" w:rsidRPr="00CA12A4" w:rsidRDefault="00D37591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5405E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3190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493FE8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793A" w14:textId="6AA5BD05" w:rsidR="007D378E" w:rsidRPr="00CA12A4" w:rsidRDefault="00D37591" w:rsidP="00D3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6F8D6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480A" w14:textId="77777777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EFC27A6" w14:textId="77777777" w:rsidR="007D378E" w:rsidRPr="00CA12A4" w:rsidRDefault="007D378E" w:rsidP="007D378E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990"/>
      </w:tblGrid>
      <w:tr w:rsidR="007D378E" w:rsidRPr="00CA12A4" w14:paraId="58696191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0A89E95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sz w:val="30"/>
                <w:szCs w:val="30"/>
                <w:cs/>
              </w:rPr>
              <w:br w:type="page"/>
            </w:r>
            <w:r w:rsidRPr="00CA12A4">
              <w:rPr>
                <w:sz w:val="30"/>
                <w:szCs w:val="30"/>
                <w:cs/>
              </w:rPr>
              <w:br w:type="page"/>
            </w:r>
            <w:r w:rsidRPr="00CA12A4">
              <w:rPr>
                <w:sz w:val="30"/>
                <w:szCs w:val="30"/>
                <w:cs/>
              </w:rPr>
              <w:br w:type="page"/>
            </w:r>
            <w:r w:rsidRPr="00CA12A4">
              <w:rPr>
                <w:sz w:val="30"/>
                <w:szCs w:val="30"/>
                <w:cs/>
              </w:rPr>
              <w:br w:type="page"/>
            </w:r>
            <w:r w:rsidRPr="00CA12A4">
              <w:rPr>
                <w:sz w:val="30"/>
                <w:szCs w:val="30"/>
                <w:cs/>
              </w:rPr>
              <w:br w:type="page"/>
            </w:r>
            <w:r w:rsidRPr="00CA12A4">
              <w:rPr>
                <w:sz w:val="30"/>
                <w:szCs w:val="30"/>
                <w:cs/>
              </w:rPr>
              <w:br w:type="page"/>
            </w:r>
            <w:r w:rsidRPr="00CA12A4">
              <w:rPr>
                <w:sz w:val="30"/>
                <w:szCs w:val="30"/>
                <w:cs/>
              </w:rPr>
              <w:br w:type="page"/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</w:t>
            </w:r>
            <w:r w:rsidRPr="00CA12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7C986D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947F1C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81428A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3075F24F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5DD0E70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3B818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FE4382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4A5D5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CECEA5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7E7DE5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54A2A8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4ED60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7D378E" w:rsidRPr="00CA12A4" w14:paraId="2BB1D465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37DD8EC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49BB261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2ADAD962" w14:textId="77777777" w:rsidTr="0029073C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723D702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A039FDF" w14:textId="77777777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18FE8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EA97E8" w14:textId="77777777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25E9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83D9B8" w14:textId="77777777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441BE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EFE96D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7D378E" w:rsidRPr="00CA12A4" w14:paraId="2C955235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28D255D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8335599" w14:textId="7745A0B6" w:rsidR="007D378E" w:rsidRPr="00CA12A4" w:rsidRDefault="00503A32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4678F2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EC547E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GB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3C72208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565162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7CBF8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CC1D85" w14:textId="77777777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D378E" w:rsidRPr="00CA12A4" w14:paraId="202EB68D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777F7B6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0AD97BF" w14:textId="1DD82985" w:rsidR="007D378E" w:rsidRPr="00CA12A4" w:rsidRDefault="00503A32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EA3744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B14F77" w14:textId="09C229EC" w:rsidR="007D378E" w:rsidRPr="00CA12A4" w:rsidRDefault="007D378E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2697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5B190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70989E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FD1C2E" w14:textId="7874C765" w:rsidR="007D378E" w:rsidRPr="00CA12A4" w:rsidRDefault="00A17D32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378E" w:rsidRPr="00CA12A4" w14:paraId="6D430154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3B1E0EA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24BE77" w14:textId="79614F4C" w:rsidR="007D378E" w:rsidRPr="00CA12A4" w:rsidRDefault="00D37591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</w:t>
            </w:r>
            <w:r w:rsidR="00D979F8"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BAB8BA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18ACBB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10A7447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FA94D2" w14:textId="1DE87B22" w:rsidR="007D378E" w:rsidRPr="00CA12A4" w:rsidRDefault="00503A32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  <w:r w:rsidR="00D37591" w:rsidRPr="00CA12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72C255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A1478E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7D378E" w:rsidRPr="00CA12A4" w14:paraId="517D6D5A" w14:textId="77777777" w:rsidTr="0029073C">
        <w:trPr>
          <w:tblHeader/>
        </w:trPr>
        <w:tc>
          <w:tcPr>
            <w:tcW w:w="4140" w:type="dxa"/>
            <w:shd w:val="clear" w:color="auto" w:fill="auto"/>
          </w:tcPr>
          <w:p w14:paraId="3E96DF3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D0F07" w14:textId="259F7051" w:rsidR="007D378E" w:rsidRPr="00CA12A4" w:rsidRDefault="00503A32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979F8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3364A2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85086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73C61D0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3F15B" w14:textId="1B9F59AC" w:rsidR="007D378E" w:rsidRPr="00CA12A4" w:rsidRDefault="00D37591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395EEDE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7E9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</w:tbl>
    <w:p w14:paraId="1061E0F5" w14:textId="15FFDBCA" w:rsidR="00F836FD" w:rsidRPr="00CA12A4" w:rsidRDefault="00F836FD" w:rsidP="007D378E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990"/>
        <w:gridCol w:w="270"/>
        <w:gridCol w:w="990"/>
      </w:tblGrid>
      <w:tr w:rsidR="007D378E" w:rsidRPr="00CA12A4" w14:paraId="4E75C26B" w14:textId="77777777" w:rsidTr="00D37591">
        <w:trPr>
          <w:tblHeader/>
        </w:trPr>
        <w:tc>
          <w:tcPr>
            <w:tcW w:w="4140" w:type="dxa"/>
            <w:shd w:val="clear" w:color="auto" w:fill="auto"/>
          </w:tcPr>
          <w:p w14:paraId="4BAC002E" w14:textId="3AA39AF1" w:rsidR="007D378E" w:rsidRPr="00CA12A4" w:rsidRDefault="00D37591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08FBAE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5011F3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717FDF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2D659EB6" w14:textId="77777777" w:rsidTr="00D37591">
        <w:tc>
          <w:tcPr>
            <w:tcW w:w="4140" w:type="dxa"/>
            <w:shd w:val="clear" w:color="auto" w:fill="auto"/>
          </w:tcPr>
          <w:p w14:paraId="16B061B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A21B2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0F76C7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0838B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975971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31D41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5A2AA4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6A846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7D378E" w:rsidRPr="00CA12A4" w14:paraId="6BA710D5" w14:textId="77777777" w:rsidTr="00D37591">
        <w:tc>
          <w:tcPr>
            <w:tcW w:w="4140" w:type="dxa"/>
            <w:shd w:val="clear" w:color="auto" w:fill="auto"/>
          </w:tcPr>
          <w:p w14:paraId="2E86704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768F1F0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1ECF2E2E" w14:textId="77777777" w:rsidTr="00D37591">
        <w:trPr>
          <w:trHeight w:val="343"/>
        </w:trPr>
        <w:tc>
          <w:tcPr>
            <w:tcW w:w="4140" w:type="dxa"/>
            <w:shd w:val="clear" w:color="auto" w:fill="auto"/>
          </w:tcPr>
          <w:p w14:paraId="033DB6C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9A1D26" w14:textId="7823D736" w:rsidR="007D378E" w:rsidRPr="00CA12A4" w:rsidRDefault="007F4503" w:rsidP="00D3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405D3CB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3EFC180" w14:textId="77777777" w:rsidR="007D378E" w:rsidRPr="00CA12A4" w:rsidRDefault="007D378E" w:rsidP="00D3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FDF371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1518DA1" w14:textId="29646A05" w:rsidR="007D378E" w:rsidRPr="00CA12A4" w:rsidRDefault="007F4503" w:rsidP="007F4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50B3214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102E5C" w14:textId="77777777" w:rsidR="007D378E" w:rsidRPr="00CA12A4" w:rsidRDefault="007D378E" w:rsidP="00D3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0D2B5B61" w14:textId="77777777" w:rsidR="007D378E" w:rsidRPr="00CA12A4" w:rsidRDefault="007D378E" w:rsidP="007D378E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260"/>
        <w:gridCol w:w="236"/>
        <w:gridCol w:w="1112"/>
        <w:gridCol w:w="236"/>
        <w:gridCol w:w="994"/>
        <w:gridCol w:w="242"/>
        <w:gridCol w:w="960"/>
        <w:gridCol w:w="270"/>
        <w:gridCol w:w="990"/>
      </w:tblGrid>
      <w:tr w:rsidR="007D378E" w:rsidRPr="00CA12A4" w14:paraId="2E3CB314" w14:textId="77777777" w:rsidTr="0029073C">
        <w:trPr>
          <w:tblHeader/>
        </w:trPr>
        <w:tc>
          <w:tcPr>
            <w:tcW w:w="2790" w:type="dxa"/>
            <w:shd w:val="clear" w:color="auto" w:fill="auto"/>
          </w:tcPr>
          <w:p w14:paraId="535D595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2"/>
            <w:shd w:val="clear" w:color="auto" w:fill="auto"/>
            <w:vAlign w:val="bottom"/>
          </w:tcPr>
          <w:p w14:paraId="3F39A59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04" w:type="dxa"/>
            <w:gridSpan w:val="7"/>
            <w:shd w:val="clear" w:color="auto" w:fill="auto"/>
          </w:tcPr>
          <w:p w14:paraId="219362A9" w14:textId="039FB285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A17D32"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D378E" w:rsidRPr="00CA12A4" w14:paraId="00BDE417" w14:textId="77777777" w:rsidTr="0029073C">
        <w:trPr>
          <w:tblHeader/>
        </w:trPr>
        <w:tc>
          <w:tcPr>
            <w:tcW w:w="2790" w:type="dxa"/>
            <w:shd w:val="clear" w:color="auto" w:fill="auto"/>
          </w:tcPr>
          <w:p w14:paraId="36DA6E97" w14:textId="77777777" w:rsidR="00A64311" w:rsidRPr="00CA12A4" w:rsidRDefault="00A64311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69AEDD41" w14:textId="0EED0B62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รายการเคลื่อนไหวของเงินกู้ยืม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ระยะยาวและดอกเบี้ยค้างจ่าย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B0264" w14:textId="30DF1935" w:rsidR="007D378E" w:rsidRPr="00CA12A4" w:rsidRDefault="00A64311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2563</w:t>
            </w:r>
          </w:p>
        </w:tc>
        <w:tc>
          <w:tcPr>
            <w:tcW w:w="236" w:type="dxa"/>
            <w:shd w:val="clear" w:color="auto" w:fill="auto"/>
          </w:tcPr>
          <w:p w14:paraId="4847B93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299CC80" w14:textId="21D54CB9" w:rsidR="007D378E" w:rsidRPr="00CA12A4" w:rsidRDefault="00A64311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2562</w:t>
            </w:r>
          </w:p>
        </w:tc>
        <w:tc>
          <w:tcPr>
            <w:tcW w:w="236" w:type="dxa"/>
            <w:shd w:val="clear" w:color="auto" w:fill="auto"/>
          </w:tcPr>
          <w:p w14:paraId="6147099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47BD7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43BBC3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2B0894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098F804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39C816" w14:textId="440F2280" w:rsidR="007D378E" w:rsidRPr="00CA12A4" w:rsidRDefault="00A64311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pacing w:val="-18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2563</w:t>
            </w:r>
          </w:p>
        </w:tc>
      </w:tr>
      <w:tr w:rsidR="007D378E" w:rsidRPr="00CA12A4" w14:paraId="09DF7C91" w14:textId="77777777" w:rsidTr="0029073C">
        <w:trPr>
          <w:tblHeader/>
        </w:trPr>
        <w:tc>
          <w:tcPr>
            <w:tcW w:w="2790" w:type="dxa"/>
            <w:shd w:val="clear" w:color="auto" w:fill="auto"/>
          </w:tcPr>
          <w:p w14:paraId="0FE3EFA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6D43A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8C8C07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</w:tcPr>
          <w:p w14:paraId="688D255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5F9676A7" w14:textId="77777777" w:rsidTr="0029073C">
        <w:tc>
          <w:tcPr>
            <w:tcW w:w="2790" w:type="dxa"/>
            <w:shd w:val="clear" w:color="auto" w:fill="auto"/>
          </w:tcPr>
          <w:p w14:paraId="5906E38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852C93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FE3EC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6BA9B6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E7983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2C7C78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553F6E4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7D77400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E07EB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6A56F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378E" w:rsidRPr="00CA12A4" w14:paraId="78136EAA" w14:textId="77777777" w:rsidTr="0029073C">
        <w:tc>
          <w:tcPr>
            <w:tcW w:w="2790" w:type="dxa"/>
            <w:shd w:val="clear" w:color="auto" w:fill="auto"/>
          </w:tcPr>
          <w:p w14:paraId="2A52BE5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435D9328" w14:textId="6FE91CE3" w:rsidR="007D378E" w:rsidRPr="00CA12A4" w:rsidRDefault="00A17D32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/>
                <w:sz w:val="30"/>
                <w:szCs w:val="30"/>
                <w:cs/>
              </w:rPr>
              <w:t>6.50</w:t>
            </w:r>
            <w:r w:rsidR="00E541AA" w:rsidRPr="00CA12A4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7E3472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652DE3B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2C86763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D730549" w14:textId="207FA4E3" w:rsidR="007D378E" w:rsidRPr="00CA12A4" w:rsidRDefault="00820049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09E966B" w14:textId="77777777" w:rsidR="007D378E" w:rsidRPr="00CA12A4" w:rsidRDefault="007D378E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5EFD32A1" w14:textId="5BE5663D" w:rsidR="007D378E" w:rsidRPr="00CA12A4" w:rsidRDefault="00820049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8C275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CD827A" w14:textId="0D3C8FF9" w:rsidR="007D378E" w:rsidRPr="00CA12A4" w:rsidRDefault="00820049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7D378E" w:rsidRPr="00CA12A4" w14:paraId="3C80A21E" w14:textId="77777777" w:rsidTr="00BA4DF8">
        <w:tc>
          <w:tcPr>
            <w:tcW w:w="2790" w:type="dxa"/>
            <w:shd w:val="clear" w:color="auto" w:fill="auto"/>
          </w:tcPr>
          <w:p w14:paraId="1C8962A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5D995922" w14:textId="4311D820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EFD525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374D413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36" w:type="dxa"/>
            <w:shd w:val="clear" w:color="auto" w:fill="auto"/>
          </w:tcPr>
          <w:p w14:paraId="29CB410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58B95C4" w14:textId="63F58E00" w:rsidR="007D378E" w:rsidRPr="00CA12A4" w:rsidRDefault="00D6548F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2" w:type="dxa"/>
            <w:shd w:val="clear" w:color="auto" w:fill="auto"/>
          </w:tcPr>
          <w:p w14:paraId="06FD7EB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45F1CA6D" w14:textId="0A9020D5" w:rsidR="007D378E" w:rsidRPr="00CA12A4" w:rsidRDefault="00820049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FA30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4EC8F7" w14:textId="77059E06" w:rsidR="007D378E" w:rsidRPr="00CA12A4" w:rsidRDefault="00D6548F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7D378E" w:rsidRPr="00CA12A4" w14:paraId="04306D8A" w14:textId="77777777" w:rsidTr="00BA4DF8">
        <w:tc>
          <w:tcPr>
            <w:tcW w:w="2790" w:type="dxa"/>
            <w:shd w:val="clear" w:color="auto" w:fill="auto"/>
          </w:tcPr>
          <w:p w14:paraId="2DD8327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A13CED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F344B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FA07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236" w:type="dxa"/>
            <w:shd w:val="clear" w:color="auto" w:fill="auto"/>
          </w:tcPr>
          <w:p w14:paraId="5DDC688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BA2AE5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5B078C1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4B95F64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166DF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58AF4" w14:textId="0918674F" w:rsidR="007D378E" w:rsidRPr="00CA12A4" w:rsidRDefault="00D6548F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</w:tr>
    </w:tbl>
    <w:p w14:paraId="74D17556" w14:textId="4DBB0501" w:rsidR="00A64311" w:rsidRPr="00CA12A4" w:rsidRDefault="00A64311">
      <w:pPr>
        <w:rPr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260"/>
        <w:gridCol w:w="236"/>
        <w:gridCol w:w="1112"/>
        <w:gridCol w:w="236"/>
        <w:gridCol w:w="994"/>
        <w:gridCol w:w="242"/>
        <w:gridCol w:w="960"/>
        <w:gridCol w:w="270"/>
        <w:gridCol w:w="990"/>
      </w:tblGrid>
      <w:tr w:rsidR="00A64311" w:rsidRPr="00CA12A4" w14:paraId="56FA5AE8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30AEFC93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2"/>
            <w:shd w:val="clear" w:color="auto" w:fill="auto"/>
            <w:vAlign w:val="bottom"/>
          </w:tcPr>
          <w:p w14:paraId="441C64C6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04" w:type="dxa"/>
            <w:gridSpan w:val="7"/>
            <w:shd w:val="clear" w:color="auto" w:fill="auto"/>
          </w:tcPr>
          <w:p w14:paraId="1052E3D0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64311" w:rsidRPr="00CA12A4" w14:paraId="5E447CDA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5D7E66E6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553E5F9E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8" w:hanging="77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รายการเคลื่อนไหวของเงินกู้ยืม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ระยะยาวและดอกเบี้ยค้างจ่าย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E716F9" w14:textId="1ECF14F8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2562</w:t>
            </w:r>
          </w:p>
        </w:tc>
        <w:tc>
          <w:tcPr>
            <w:tcW w:w="236" w:type="dxa"/>
            <w:shd w:val="clear" w:color="auto" w:fill="auto"/>
          </w:tcPr>
          <w:p w14:paraId="406941D9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10FF12F" w14:textId="6664F64A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2561</w:t>
            </w:r>
          </w:p>
        </w:tc>
        <w:tc>
          <w:tcPr>
            <w:tcW w:w="236" w:type="dxa"/>
            <w:shd w:val="clear" w:color="auto" w:fill="auto"/>
          </w:tcPr>
          <w:p w14:paraId="7BA45942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B013A3A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7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923A9A6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8301268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473EF619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740083" w14:textId="7B0D0D7A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90"/>
              <w:jc w:val="center"/>
              <w:rPr>
                <w:rFonts w:asciiTheme="majorBidi" w:hAnsiTheme="majorBidi" w:cstheme="majorBidi"/>
                <w:spacing w:val="-18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br/>
              <w:t>2562</w:t>
            </w:r>
          </w:p>
        </w:tc>
      </w:tr>
      <w:tr w:rsidR="00A64311" w:rsidRPr="00CA12A4" w14:paraId="1FC1F911" w14:textId="77777777" w:rsidTr="00BB2692">
        <w:trPr>
          <w:tblHeader/>
        </w:trPr>
        <w:tc>
          <w:tcPr>
            <w:tcW w:w="2790" w:type="dxa"/>
            <w:shd w:val="clear" w:color="auto" w:fill="auto"/>
          </w:tcPr>
          <w:p w14:paraId="04769A2E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5882A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045889A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</w:tcPr>
          <w:p w14:paraId="16965184" w14:textId="77777777" w:rsidR="00A64311" w:rsidRPr="00CA12A4" w:rsidRDefault="00A64311" w:rsidP="00BB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3B6A9A5C" w14:textId="77777777" w:rsidTr="0029073C">
        <w:tc>
          <w:tcPr>
            <w:tcW w:w="2790" w:type="dxa"/>
            <w:shd w:val="clear" w:color="auto" w:fill="auto"/>
          </w:tcPr>
          <w:p w14:paraId="63546F7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9459F9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076E5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B21ED2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94E02A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D689F0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1A9751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5CFD808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392D2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85787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378E" w:rsidRPr="00CA12A4" w14:paraId="475BE2A6" w14:textId="77777777" w:rsidTr="0029073C">
        <w:tc>
          <w:tcPr>
            <w:tcW w:w="2790" w:type="dxa"/>
            <w:shd w:val="clear" w:color="auto" w:fill="auto"/>
          </w:tcPr>
          <w:p w14:paraId="03B0995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28F63608" w14:textId="5D062FEB" w:rsidR="007D378E" w:rsidRPr="00CA12A4" w:rsidRDefault="00A17D32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/>
                <w:sz w:val="30"/>
                <w:szCs w:val="30"/>
                <w:cs/>
              </w:rPr>
              <w:t>6.50</w:t>
            </w:r>
            <w:r w:rsidR="00E541AA" w:rsidRPr="00CA12A4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8838B9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98E68D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27598D5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18F74FB" w14:textId="77777777" w:rsidR="007D378E" w:rsidRPr="00CA12A4" w:rsidRDefault="007D378E" w:rsidP="00D9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7879421" w14:textId="77777777" w:rsidR="007D378E" w:rsidRPr="00CA12A4" w:rsidRDefault="007D378E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574A92C0" w14:textId="77777777" w:rsidR="007D378E" w:rsidRPr="00CA12A4" w:rsidRDefault="007D378E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ECA4A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5201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7D378E" w:rsidRPr="00CA12A4" w14:paraId="721DD02D" w14:textId="77777777" w:rsidTr="0029073C">
        <w:tc>
          <w:tcPr>
            <w:tcW w:w="2790" w:type="dxa"/>
            <w:shd w:val="clear" w:color="auto" w:fill="auto"/>
          </w:tcPr>
          <w:p w14:paraId="2B12D62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0CAEFDA0" w14:textId="1F6F2C8E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4499F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2D3BDC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20251AD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4A8495BB" w14:textId="77777777" w:rsidR="007D378E" w:rsidRPr="00CA12A4" w:rsidRDefault="007D378E" w:rsidP="00444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42" w:type="dxa"/>
            <w:shd w:val="clear" w:color="auto" w:fill="auto"/>
          </w:tcPr>
          <w:p w14:paraId="5B711407" w14:textId="77777777" w:rsidR="007D378E" w:rsidRPr="00CA12A4" w:rsidRDefault="007D378E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1C1A3C5E" w14:textId="77777777" w:rsidR="007D378E" w:rsidRPr="00CA12A4" w:rsidRDefault="007D378E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AA43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CB739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7D378E" w:rsidRPr="00CA12A4" w14:paraId="65809DBE" w14:textId="77777777" w:rsidTr="0029073C">
        <w:tc>
          <w:tcPr>
            <w:tcW w:w="2790" w:type="dxa"/>
            <w:shd w:val="clear" w:color="auto" w:fill="auto"/>
          </w:tcPr>
          <w:p w14:paraId="7CC83F4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92FE35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31D0D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54CC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10FE45A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5C2104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00F71EA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shd w:val="clear" w:color="auto" w:fill="auto"/>
          </w:tcPr>
          <w:p w14:paraId="235FC29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B9C1A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5EC2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</w:tr>
    </w:tbl>
    <w:p w14:paraId="2F4CD648" w14:textId="77777777" w:rsidR="0029073C" w:rsidRPr="00CA12A4" w:rsidRDefault="0029073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990"/>
        <w:gridCol w:w="270"/>
        <w:gridCol w:w="990"/>
        <w:gridCol w:w="258"/>
        <w:gridCol w:w="1002"/>
      </w:tblGrid>
      <w:tr w:rsidR="007D378E" w:rsidRPr="00CA12A4" w14:paraId="296684D0" w14:textId="77777777" w:rsidTr="00D37591">
        <w:trPr>
          <w:trHeight w:val="422"/>
          <w:tblHeader/>
        </w:trPr>
        <w:tc>
          <w:tcPr>
            <w:tcW w:w="4140" w:type="dxa"/>
            <w:shd w:val="clear" w:color="auto" w:fill="auto"/>
          </w:tcPr>
          <w:p w14:paraId="66A6B362" w14:textId="77777777" w:rsidR="007D378E" w:rsidRPr="00CA12A4" w:rsidRDefault="007D378E" w:rsidP="0010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รายได้สิทธิการเช่ารอตัดบัญชี 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43C95F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352C72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9AEFE8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78E" w:rsidRPr="00CA12A4" w14:paraId="76C4EAC7" w14:textId="77777777" w:rsidTr="00D37591">
        <w:trPr>
          <w:trHeight w:val="422"/>
          <w:tblHeader/>
        </w:trPr>
        <w:tc>
          <w:tcPr>
            <w:tcW w:w="4140" w:type="dxa"/>
            <w:shd w:val="clear" w:color="auto" w:fill="auto"/>
          </w:tcPr>
          <w:p w14:paraId="5D01F34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DE00B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5CD7EB7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82E1F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324608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980F0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58" w:type="dxa"/>
            <w:shd w:val="clear" w:color="auto" w:fill="auto"/>
          </w:tcPr>
          <w:p w14:paraId="158586A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3E8B082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</w:tr>
      <w:tr w:rsidR="007D378E" w:rsidRPr="00CA12A4" w14:paraId="2B55884C" w14:textId="77777777" w:rsidTr="00D37591">
        <w:trPr>
          <w:trHeight w:val="422"/>
          <w:tblHeader/>
        </w:trPr>
        <w:tc>
          <w:tcPr>
            <w:tcW w:w="4140" w:type="dxa"/>
            <w:shd w:val="clear" w:color="auto" w:fill="auto"/>
          </w:tcPr>
          <w:p w14:paraId="7B6FC4FB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9E4D89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0D235296" w14:textId="77777777" w:rsidTr="00D37591">
        <w:trPr>
          <w:trHeight w:val="409"/>
          <w:tblHeader/>
        </w:trPr>
        <w:tc>
          <w:tcPr>
            <w:tcW w:w="4140" w:type="dxa"/>
            <w:shd w:val="clear" w:color="auto" w:fill="auto"/>
          </w:tcPr>
          <w:p w14:paraId="0B5A9FFB" w14:textId="77777777" w:rsidR="007D378E" w:rsidRPr="00CA12A4" w:rsidDel="002101E6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EB827E4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DF292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3A700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E93CA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C8804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DEED53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E75ED73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378E" w:rsidRPr="00CA12A4" w14:paraId="524D059A" w14:textId="77777777" w:rsidTr="00D37591">
        <w:trPr>
          <w:trHeight w:val="409"/>
          <w:tblHeader/>
        </w:trPr>
        <w:tc>
          <w:tcPr>
            <w:tcW w:w="4140" w:type="dxa"/>
            <w:shd w:val="clear" w:color="auto" w:fill="auto"/>
          </w:tcPr>
          <w:p w14:paraId="1F23F712" w14:textId="77777777" w:rsidR="007D378E" w:rsidRPr="00CA12A4" w:rsidDel="002101E6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170" w:type="dxa"/>
            <w:shd w:val="clear" w:color="auto" w:fill="auto"/>
          </w:tcPr>
          <w:p w14:paraId="41CA3851" w14:textId="7B07BF84" w:rsidR="007D378E" w:rsidRPr="00CA12A4" w:rsidRDefault="00976D78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05DF5FE9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6F1102" w14:textId="77777777" w:rsidR="007D378E" w:rsidRPr="00CA12A4" w:rsidRDefault="007D378E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70EC6FB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8782B9" w14:textId="2A6B8958" w:rsidR="007D378E" w:rsidRPr="00CA12A4" w:rsidRDefault="005E4A8E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58" w:type="dxa"/>
            <w:shd w:val="clear" w:color="auto" w:fill="auto"/>
          </w:tcPr>
          <w:p w14:paraId="1EAEBDC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30B2B16A" w14:textId="77777777" w:rsidR="007D378E" w:rsidRPr="00CA12A4" w:rsidRDefault="007D378E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D378E" w:rsidRPr="00CA12A4" w14:paraId="462344F9" w14:textId="77777777" w:rsidTr="00D37591">
        <w:trPr>
          <w:trHeight w:val="397"/>
          <w:tblHeader/>
        </w:trPr>
        <w:tc>
          <w:tcPr>
            <w:tcW w:w="4140" w:type="dxa"/>
            <w:shd w:val="clear" w:color="auto" w:fill="auto"/>
          </w:tcPr>
          <w:p w14:paraId="6FDCB378" w14:textId="77777777" w:rsidR="007D378E" w:rsidRPr="00CA12A4" w:rsidDel="002101E6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DDEA39" w14:textId="1E9C7534" w:rsidR="007D378E" w:rsidRPr="00CA12A4" w:rsidRDefault="00976D78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</w:t>
            </w:r>
            <w:r w:rsidR="007D378E" w:rsidRPr="00CA12A4">
              <w:rPr>
                <w:rFonts w:ascii="Angsana New" w:hAnsi="Angsana New"/>
                <w:sz w:val="30"/>
                <w:szCs w:val="30"/>
              </w:rPr>
              <w:t>,</w:t>
            </w:r>
            <w:r w:rsidRPr="00CA12A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C6F484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348EC8" w14:textId="77777777" w:rsidR="007D378E" w:rsidRPr="00CA12A4" w:rsidRDefault="007D378E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7,456</w:t>
            </w:r>
          </w:p>
        </w:tc>
        <w:tc>
          <w:tcPr>
            <w:tcW w:w="270" w:type="dxa"/>
            <w:shd w:val="clear" w:color="auto" w:fill="auto"/>
          </w:tcPr>
          <w:p w14:paraId="5F565C6E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24D6A2" w14:textId="66FCBA53" w:rsidR="007D378E" w:rsidRPr="00CA12A4" w:rsidRDefault="005E4A8E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184</w:t>
            </w:r>
          </w:p>
        </w:tc>
        <w:tc>
          <w:tcPr>
            <w:tcW w:w="258" w:type="dxa"/>
            <w:shd w:val="clear" w:color="auto" w:fill="auto"/>
          </w:tcPr>
          <w:p w14:paraId="134AC33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362F0D70" w14:textId="77777777" w:rsidR="007D378E" w:rsidRPr="00CA12A4" w:rsidRDefault="007D378E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7D378E" w:rsidRPr="00CA12A4" w14:paraId="6557C27E" w14:textId="77777777" w:rsidTr="00D37591">
        <w:trPr>
          <w:trHeight w:val="422"/>
          <w:tblHeader/>
        </w:trPr>
        <w:tc>
          <w:tcPr>
            <w:tcW w:w="4140" w:type="dxa"/>
            <w:shd w:val="clear" w:color="auto" w:fill="auto"/>
          </w:tcPr>
          <w:p w14:paraId="5219E2A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893C8" w14:textId="5053FE88" w:rsidR="007D378E" w:rsidRPr="00CA12A4" w:rsidRDefault="00976D78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D378E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37EA3034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81ED9" w14:textId="2FE97343" w:rsidR="007D378E" w:rsidRPr="00CA12A4" w:rsidRDefault="005F0BCA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7,814</w:t>
            </w:r>
          </w:p>
        </w:tc>
        <w:tc>
          <w:tcPr>
            <w:tcW w:w="270" w:type="dxa"/>
            <w:shd w:val="clear" w:color="auto" w:fill="auto"/>
          </w:tcPr>
          <w:p w14:paraId="1FD42A2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1B9F0" w14:textId="097ED745" w:rsidR="007D378E" w:rsidRPr="00CA12A4" w:rsidRDefault="005E4A8E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192</w:t>
            </w:r>
          </w:p>
        </w:tc>
        <w:tc>
          <w:tcPr>
            <w:tcW w:w="258" w:type="dxa"/>
            <w:shd w:val="clear" w:color="auto" w:fill="auto"/>
          </w:tcPr>
          <w:p w14:paraId="252706A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60B2E" w14:textId="54BCED34" w:rsidR="007D378E" w:rsidRPr="00CA12A4" w:rsidRDefault="0066421D" w:rsidP="00082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</w:tr>
    </w:tbl>
    <w:p w14:paraId="72CD535B" w14:textId="7485EA66" w:rsidR="007D378E" w:rsidRPr="00CA12A4" w:rsidRDefault="007D378E" w:rsidP="007D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69"/>
        <w:gridCol w:w="245"/>
        <w:gridCol w:w="1014"/>
        <w:gridCol w:w="284"/>
        <w:gridCol w:w="976"/>
        <w:gridCol w:w="338"/>
        <w:gridCol w:w="922"/>
      </w:tblGrid>
      <w:tr w:rsidR="003B79E0" w:rsidRPr="00CA12A4" w14:paraId="74EE52FC" w14:textId="77777777" w:rsidTr="00D37591">
        <w:trPr>
          <w:tblHeader/>
        </w:trPr>
        <w:tc>
          <w:tcPr>
            <w:tcW w:w="2278" w:type="pct"/>
          </w:tcPr>
          <w:p w14:paraId="0D26B301" w14:textId="2FD26CB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ประมาณการหนี้สินระยะยาว-ค่าซ่อมแซม</w:t>
            </w:r>
          </w:p>
        </w:tc>
        <w:tc>
          <w:tcPr>
            <w:tcW w:w="1336" w:type="pct"/>
            <w:gridSpan w:val="3"/>
          </w:tcPr>
          <w:p w14:paraId="20ADF0CD" w14:textId="77777777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4BFBAE3B" w14:textId="77777777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pct"/>
            <w:gridSpan w:val="3"/>
          </w:tcPr>
          <w:p w14:paraId="1157EB66" w14:textId="77777777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37591" w:rsidRPr="00CA12A4" w14:paraId="7BE45B59" w14:textId="77777777" w:rsidTr="00D37591">
        <w:trPr>
          <w:trHeight w:val="344"/>
          <w:tblHeader/>
        </w:trPr>
        <w:tc>
          <w:tcPr>
            <w:tcW w:w="2278" w:type="pct"/>
          </w:tcPr>
          <w:p w14:paraId="75F290D1" w14:textId="7777777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5AAAB1E" w14:textId="7777777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5" w:type="pct"/>
          </w:tcPr>
          <w:p w14:paraId="2F738E38" w14:textId="7777777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7F23B89B" w14:textId="7777777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56" w:type="pct"/>
          </w:tcPr>
          <w:p w14:paraId="186E1057" w14:textId="7777777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" w:type="pct"/>
          </w:tcPr>
          <w:p w14:paraId="5175A129" w14:textId="7777777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186" w:type="pct"/>
          </w:tcPr>
          <w:p w14:paraId="28B48DA5" w14:textId="7777777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7" w:type="pct"/>
          </w:tcPr>
          <w:p w14:paraId="31AAAE10" w14:textId="77777777" w:rsidR="003B79E0" w:rsidRPr="00CA12A4" w:rsidRDefault="003B79E0" w:rsidP="00BB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</w:tr>
      <w:tr w:rsidR="003B79E0" w:rsidRPr="00CA12A4" w14:paraId="0493E891" w14:textId="77777777" w:rsidTr="00D37591">
        <w:trPr>
          <w:tblHeader/>
        </w:trPr>
        <w:tc>
          <w:tcPr>
            <w:tcW w:w="2278" w:type="pct"/>
          </w:tcPr>
          <w:p w14:paraId="029166BD" w14:textId="77777777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1F1F0873" w14:textId="77777777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7591" w:rsidRPr="00CA12A4" w14:paraId="7F31A2FA" w14:textId="77777777" w:rsidTr="00D37591">
        <w:tc>
          <w:tcPr>
            <w:tcW w:w="2278" w:type="pct"/>
          </w:tcPr>
          <w:p w14:paraId="394DC36A" w14:textId="322CFBD9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74E90F2" w14:textId="5F7A16B6" w:rsidR="003B79E0" w:rsidRPr="00CA12A4" w:rsidRDefault="003B79E0" w:rsidP="00D3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9D367A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1C1B9325" w14:textId="77777777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68E8B666" w14:textId="79E87CB6" w:rsidR="003B79E0" w:rsidRPr="00CA12A4" w:rsidRDefault="00675BD0" w:rsidP="00D3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47</w:t>
            </w:r>
          </w:p>
        </w:tc>
        <w:tc>
          <w:tcPr>
            <w:tcW w:w="156" w:type="pct"/>
            <w:shd w:val="clear" w:color="auto" w:fill="auto"/>
          </w:tcPr>
          <w:p w14:paraId="42AA5D97" w14:textId="77777777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1CD55155" w14:textId="7537FAF8" w:rsidR="003B79E0" w:rsidRPr="00CA12A4" w:rsidRDefault="009D367A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6" w:type="pct"/>
            <w:shd w:val="clear" w:color="auto" w:fill="auto"/>
          </w:tcPr>
          <w:p w14:paraId="3E9DFDCD" w14:textId="77777777" w:rsidR="003B79E0" w:rsidRPr="00CA12A4" w:rsidRDefault="003B79E0" w:rsidP="00BB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shd w:val="clear" w:color="auto" w:fill="auto"/>
          </w:tcPr>
          <w:p w14:paraId="4E1E65BB" w14:textId="7E015B3A" w:rsidR="003B79E0" w:rsidRPr="00CA12A4" w:rsidRDefault="00675BD0" w:rsidP="00D3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0F710BFC" w14:textId="77777777" w:rsidR="003B79E0" w:rsidRPr="00CA12A4" w:rsidRDefault="003B79E0" w:rsidP="007D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71"/>
        <w:gridCol w:w="269"/>
        <w:gridCol w:w="993"/>
        <w:gridCol w:w="296"/>
        <w:gridCol w:w="964"/>
        <w:gridCol w:w="353"/>
        <w:gridCol w:w="905"/>
      </w:tblGrid>
      <w:tr w:rsidR="007D378E" w:rsidRPr="00CA12A4" w14:paraId="704DF569" w14:textId="77777777" w:rsidTr="00117B8B">
        <w:trPr>
          <w:tblHeader/>
        </w:trPr>
        <w:tc>
          <w:tcPr>
            <w:tcW w:w="2277" w:type="pct"/>
          </w:tcPr>
          <w:p w14:paraId="4A03C65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หนี้สินไม่หมุนเวียนอื่น 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8" w:type="pct"/>
            <w:gridSpan w:val="3"/>
          </w:tcPr>
          <w:p w14:paraId="0DDDC4D1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0FD4300A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14:paraId="5A43A641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3655" w:rsidRPr="00CA12A4" w14:paraId="2765CCA9" w14:textId="77777777" w:rsidTr="00117B8B">
        <w:trPr>
          <w:trHeight w:val="344"/>
          <w:tblHeader/>
        </w:trPr>
        <w:tc>
          <w:tcPr>
            <w:tcW w:w="2277" w:type="pct"/>
          </w:tcPr>
          <w:p w14:paraId="79CCA943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B8673BD" w14:textId="77777777" w:rsidR="007D378E" w:rsidRPr="00CA12A4" w:rsidRDefault="007D378E" w:rsidP="00D3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 w:hanging="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8" w:type="pct"/>
          </w:tcPr>
          <w:p w14:paraId="3012F20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61DAC9C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63" w:type="pct"/>
          </w:tcPr>
          <w:p w14:paraId="217AF690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0551B90C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194" w:type="pct"/>
          </w:tcPr>
          <w:p w14:paraId="2B34C6D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8" w:type="pct"/>
          </w:tcPr>
          <w:p w14:paraId="22BC286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</w:tr>
      <w:tr w:rsidR="007D378E" w:rsidRPr="00CA12A4" w14:paraId="314740AB" w14:textId="77777777" w:rsidTr="00093655">
        <w:trPr>
          <w:tblHeader/>
        </w:trPr>
        <w:tc>
          <w:tcPr>
            <w:tcW w:w="2277" w:type="pct"/>
          </w:tcPr>
          <w:p w14:paraId="07692473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3" w:type="pct"/>
            <w:gridSpan w:val="7"/>
          </w:tcPr>
          <w:p w14:paraId="67A7F3F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93655" w:rsidRPr="00CA12A4" w14:paraId="04534632" w14:textId="77777777" w:rsidTr="00117B8B">
        <w:tc>
          <w:tcPr>
            <w:tcW w:w="2277" w:type="pct"/>
          </w:tcPr>
          <w:p w14:paraId="1588B63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8C32A82" w14:textId="49B0B446" w:rsidR="007D378E" w:rsidRPr="00CA12A4" w:rsidRDefault="003B79E0" w:rsidP="00117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2427E7E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3BFB6344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3" w:type="pct"/>
          </w:tcPr>
          <w:p w14:paraId="361C0A16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6CBBB46C" w14:textId="1B00B07B" w:rsidR="007D378E" w:rsidRPr="00CA12A4" w:rsidRDefault="003B79E0" w:rsidP="00D9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7805898B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</w:tcPr>
          <w:p w14:paraId="077A9282" w14:textId="047F2A5D" w:rsidR="007D378E" w:rsidRPr="00CA12A4" w:rsidRDefault="003B79E0" w:rsidP="00D97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9B88BCA" w14:textId="77777777" w:rsidR="007D378E" w:rsidRPr="00CA12A4" w:rsidRDefault="007D378E" w:rsidP="007D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ook w:val="0000" w:firstRow="0" w:lastRow="0" w:firstColumn="0" w:lastColumn="0" w:noHBand="0" w:noVBand="0"/>
      </w:tblPr>
      <w:tblGrid>
        <w:gridCol w:w="4139"/>
        <w:gridCol w:w="1170"/>
        <w:gridCol w:w="261"/>
        <w:gridCol w:w="11"/>
        <w:gridCol w:w="962"/>
        <w:gridCol w:w="239"/>
        <w:gridCol w:w="1101"/>
        <w:gridCol w:w="357"/>
        <w:gridCol w:w="871"/>
      </w:tblGrid>
      <w:tr w:rsidR="007D378E" w:rsidRPr="00CA12A4" w14:paraId="2623CD80" w14:textId="77777777" w:rsidTr="00117B8B">
        <w:trPr>
          <w:tblHeader/>
        </w:trPr>
        <w:tc>
          <w:tcPr>
            <w:tcW w:w="2272" w:type="pct"/>
          </w:tcPr>
          <w:p w14:paraId="07D76A86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319" w:type="pct"/>
            <w:gridSpan w:val="4"/>
          </w:tcPr>
          <w:p w14:paraId="6E1E5B9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1DAD7413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24AAEE2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378E" w:rsidRPr="00CA12A4" w14:paraId="6088703C" w14:textId="77777777" w:rsidTr="00117B8B">
        <w:trPr>
          <w:trHeight w:val="344"/>
          <w:tblHeader/>
        </w:trPr>
        <w:tc>
          <w:tcPr>
            <w:tcW w:w="2272" w:type="pct"/>
          </w:tcPr>
          <w:p w14:paraId="468F603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56B3171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9" w:type="pct"/>
            <w:gridSpan w:val="2"/>
          </w:tcPr>
          <w:p w14:paraId="7C54818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0F940AD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31" w:type="pct"/>
          </w:tcPr>
          <w:p w14:paraId="05330EC8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4" w:type="pct"/>
          </w:tcPr>
          <w:p w14:paraId="12CAD1A5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196" w:type="pct"/>
          </w:tcPr>
          <w:p w14:paraId="09D96942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74A7B2EF" w14:textId="77777777" w:rsidR="007D378E" w:rsidRPr="00CA12A4" w:rsidRDefault="007D378E" w:rsidP="00DA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</w:tr>
      <w:tr w:rsidR="007D378E" w:rsidRPr="00CA12A4" w14:paraId="27136795" w14:textId="77777777" w:rsidTr="00117B8B">
        <w:trPr>
          <w:tblHeader/>
        </w:trPr>
        <w:tc>
          <w:tcPr>
            <w:tcW w:w="2272" w:type="pct"/>
          </w:tcPr>
          <w:p w14:paraId="6D469FE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8" w:type="pct"/>
            <w:gridSpan w:val="8"/>
          </w:tcPr>
          <w:p w14:paraId="49719FF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78E" w:rsidRPr="00CA12A4" w14:paraId="2FBCDAA8" w14:textId="77777777" w:rsidTr="00117B8B">
        <w:tc>
          <w:tcPr>
            <w:tcW w:w="2272" w:type="pct"/>
          </w:tcPr>
          <w:p w14:paraId="2E797B3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2" w:type="pct"/>
          </w:tcPr>
          <w:p w14:paraId="0579071D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F128901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551E97F2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1B7FBAE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A3EF0BD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3BA67B25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7CCF1746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78E" w:rsidRPr="00CA12A4" w14:paraId="677F0863" w14:textId="77777777" w:rsidTr="00117B8B">
        <w:tc>
          <w:tcPr>
            <w:tcW w:w="2272" w:type="pct"/>
          </w:tcPr>
          <w:p w14:paraId="7B1D2D2E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2" w:type="pct"/>
          </w:tcPr>
          <w:p w14:paraId="295B28D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93B502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637F7010" w14:textId="13377654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AFB0BFA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C073A74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3C5A5CAB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71A1CE94" w14:textId="6EA035A9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78E" w:rsidRPr="00CA12A4" w14:paraId="31F96CDA" w14:textId="77777777" w:rsidTr="00117B8B">
        <w:tc>
          <w:tcPr>
            <w:tcW w:w="2272" w:type="pct"/>
          </w:tcPr>
          <w:p w14:paraId="0F71AB4A" w14:textId="6BA4E879" w:rsidR="007D378E" w:rsidRPr="00CA12A4" w:rsidRDefault="00B36163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D378E" w:rsidRPr="00CA12A4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642" w:type="pct"/>
          </w:tcPr>
          <w:p w14:paraId="16C4E9E3" w14:textId="547F7994" w:rsidR="007D378E" w:rsidRPr="00CA12A4" w:rsidRDefault="000C1015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A17D32" w:rsidRPr="00CA1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B4D5F31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02499759" w14:textId="1FFF8248" w:rsidR="007D378E" w:rsidRPr="00CA12A4" w:rsidRDefault="008911C4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5C3FDBD1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E0BA65" w14:textId="64F653BB" w:rsidR="007D378E" w:rsidRPr="00CA12A4" w:rsidRDefault="000C1015" w:rsidP="0044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96" w:type="pct"/>
          </w:tcPr>
          <w:p w14:paraId="005B7A8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50784B9B" w14:textId="33F743CE" w:rsidR="007D378E" w:rsidRPr="00CA12A4" w:rsidRDefault="008911C4" w:rsidP="00B3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D378E" w:rsidRPr="00CA12A4" w14:paraId="5487CEA1" w14:textId="77777777" w:rsidTr="00117B8B">
        <w:tc>
          <w:tcPr>
            <w:tcW w:w="2272" w:type="pct"/>
          </w:tcPr>
          <w:p w14:paraId="48D1AC81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2ED3AB61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9626BE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1FD23138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DB702F0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0F8A9F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6E9D87CD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2C6FB53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78E" w:rsidRPr="00CA12A4" w14:paraId="78B6F273" w14:textId="77777777" w:rsidTr="00117B8B">
        <w:tc>
          <w:tcPr>
            <w:tcW w:w="2272" w:type="pct"/>
          </w:tcPr>
          <w:p w14:paraId="5443CA6D" w14:textId="70C8B609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</w:t>
            </w:r>
            <w:r w:rsidR="00575307"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642" w:type="pct"/>
          </w:tcPr>
          <w:p w14:paraId="47B99542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59FE0C4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517E863C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DF08D20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06302F5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41752E12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477543CD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78E" w:rsidRPr="00CA12A4" w14:paraId="232532D1" w14:textId="77777777" w:rsidTr="00117B8B">
        <w:tc>
          <w:tcPr>
            <w:tcW w:w="2272" w:type="pct"/>
          </w:tcPr>
          <w:p w14:paraId="1D8023F6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42" w:type="pct"/>
          </w:tcPr>
          <w:p w14:paraId="57F0435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75482E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402E9C0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2496A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1B463E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0696996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17048313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78E" w:rsidRPr="00CA12A4" w14:paraId="66117CB7" w14:textId="77777777" w:rsidTr="00117B8B">
        <w:tc>
          <w:tcPr>
            <w:tcW w:w="2272" w:type="pct"/>
          </w:tcPr>
          <w:p w14:paraId="651B3744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ที่บอกเลิกไม่ได้</w:t>
            </w:r>
          </w:p>
        </w:tc>
        <w:tc>
          <w:tcPr>
            <w:tcW w:w="642" w:type="pct"/>
          </w:tcPr>
          <w:p w14:paraId="60242682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5E63E43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4CEF85E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BF0C88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49EC88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52042985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04B9C6EF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78E" w:rsidRPr="00CA12A4" w14:paraId="20E7E25C" w14:textId="77777777" w:rsidTr="00117B8B">
        <w:tc>
          <w:tcPr>
            <w:tcW w:w="2272" w:type="pct"/>
          </w:tcPr>
          <w:p w14:paraId="47EA53AB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2" w:type="pct"/>
            <w:shd w:val="clear" w:color="auto" w:fill="auto"/>
          </w:tcPr>
          <w:p w14:paraId="0398A323" w14:textId="691297BA" w:rsidR="007D378E" w:rsidRPr="00CA12A4" w:rsidRDefault="00323B84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A1701D" w:rsidRPr="00CA12A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3" w:type="pct"/>
          </w:tcPr>
          <w:p w14:paraId="11B72B4B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3B048ADA" w14:textId="31407114" w:rsidR="007D378E" w:rsidRPr="00CA12A4" w:rsidRDefault="007D378E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A1701D" w:rsidRPr="00CA12A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1" w:type="pct"/>
          </w:tcPr>
          <w:p w14:paraId="384FA64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AB173C" w14:textId="1258C7EA" w:rsidR="007D378E" w:rsidRPr="00CA12A4" w:rsidRDefault="008A604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96" w:type="pct"/>
          </w:tcPr>
          <w:p w14:paraId="58A73508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21AA64C0" w14:textId="77777777" w:rsidR="007D378E" w:rsidRPr="00CA12A4" w:rsidRDefault="007D378E" w:rsidP="0009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</w:tr>
      <w:tr w:rsidR="007D378E" w:rsidRPr="00CA12A4" w14:paraId="0359F838" w14:textId="77777777" w:rsidTr="00117B8B">
        <w:tc>
          <w:tcPr>
            <w:tcW w:w="2272" w:type="pct"/>
          </w:tcPr>
          <w:p w14:paraId="7AE39745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2" w:type="pct"/>
            <w:shd w:val="clear" w:color="auto" w:fill="auto"/>
          </w:tcPr>
          <w:p w14:paraId="082F2695" w14:textId="347D9A85" w:rsidR="007D378E" w:rsidRPr="00CA12A4" w:rsidRDefault="00037A46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="00A1701D" w:rsidRPr="00CA12A4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3" w:type="pct"/>
          </w:tcPr>
          <w:p w14:paraId="13E7E6FE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42954EFA" w14:textId="50E0D97A" w:rsidR="007D378E" w:rsidRPr="00CA12A4" w:rsidRDefault="00A1701D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31" w:type="pct"/>
          </w:tcPr>
          <w:p w14:paraId="7503A934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87F2EAC" w14:textId="1B3374FE" w:rsidR="007D378E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96" w:type="pct"/>
          </w:tcPr>
          <w:p w14:paraId="322E3CD9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32E12BCC" w14:textId="0A910F24" w:rsidR="007D378E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037A46" w:rsidRPr="00CA12A4" w14:paraId="0A539BFD" w14:textId="77777777" w:rsidTr="00117B8B">
        <w:tc>
          <w:tcPr>
            <w:tcW w:w="2272" w:type="pct"/>
          </w:tcPr>
          <w:p w14:paraId="30516569" w14:textId="51950F51" w:rsidR="00037A46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2" w:type="pct"/>
            <w:shd w:val="clear" w:color="auto" w:fill="auto"/>
          </w:tcPr>
          <w:p w14:paraId="3DAC4A35" w14:textId="6500E525" w:rsidR="00037A46" w:rsidRPr="00CA12A4" w:rsidRDefault="00037A46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3" w:type="pct"/>
          </w:tcPr>
          <w:p w14:paraId="15A79DA9" w14:textId="77777777" w:rsidR="00037A46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5A581E08" w14:textId="58E4287F" w:rsidR="00037A46" w:rsidRPr="00CA12A4" w:rsidRDefault="00037A46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1" w:type="pct"/>
          </w:tcPr>
          <w:p w14:paraId="0184F73F" w14:textId="77777777" w:rsidR="00037A46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0DD34C" w14:textId="201C0353" w:rsidR="00037A46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6" w:type="pct"/>
          </w:tcPr>
          <w:p w14:paraId="5E6FF947" w14:textId="77777777" w:rsidR="00037A46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14:paraId="08BB08F7" w14:textId="383EF599" w:rsidR="00037A46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7D378E" w:rsidRPr="00CA12A4" w14:paraId="13421DFF" w14:textId="77777777" w:rsidTr="00117B8B">
        <w:tc>
          <w:tcPr>
            <w:tcW w:w="2272" w:type="pct"/>
          </w:tcPr>
          <w:p w14:paraId="2D943E48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62401" w14:textId="3304A307" w:rsidR="007D378E" w:rsidRPr="00CA12A4" w:rsidRDefault="00A1701D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143" w:type="pct"/>
          </w:tcPr>
          <w:p w14:paraId="713FF7A7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0CB1D6" w14:textId="2D1AC178" w:rsidR="007D378E" w:rsidRPr="00CA12A4" w:rsidRDefault="00A1701D" w:rsidP="00D6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131" w:type="pct"/>
          </w:tcPr>
          <w:p w14:paraId="080F3570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A81C33B" w14:textId="5B291937" w:rsidR="007D378E" w:rsidRPr="00CA12A4" w:rsidRDefault="00037A46" w:rsidP="00037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96" w:type="pct"/>
          </w:tcPr>
          <w:p w14:paraId="6F2B9B74" w14:textId="77777777" w:rsidR="007D378E" w:rsidRPr="00CA12A4" w:rsidRDefault="007D378E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76F795FE" w14:textId="78F8AA4C" w:rsidR="007D378E" w:rsidRPr="00CA12A4" w:rsidRDefault="00037A46" w:rsidP="00DA3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7D378E"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61B6242B" w14:textId="54B7476D" w:rsidR="00117B8B" w:rsidRPr="00CA12A4" w:rsidRDefault="00117B8B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3C0C59" w14:textId="18B26D74" w:rsidR="00BA4DF8" w:rsidRPr="00CA12A4" w:rsidRDefault="00BA4DF8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1DBAAF" w14:textId="5F8F803F" w:rsidR="00BA4DF8" w:rsidRPr="00CA12A4" w:rsidRDefault="00BA4DF8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37E554" w14:textId="3E658555" w:rsidR="00BA4DF8" w:rsidRPr="00CA12A4" w:rsidRDefault="00BA4DF8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B8E219" w14:textId="6AC6B936" w:rsidR="00BA4DF8" w:rsidRPr="00CA12A4" w:rsidRDefault="00BA4DF8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BC4E8A" w14:textId="271E0323" w:rsidR="00BA4DF8" w:rsidRPr="00CA12A4" w:rsidRDefault="00BA4DF8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6B2AFC" w14:textId="77777777" w:rsidR="00BA4DF8" w:rsidRPr="00CA12A4" w:rsidRDefault="00BA4DF8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71C4F7" w14:textId="5332DF87" w:rsidR="00C8500E" w:rsidRPr="00CA12A4" w:rsidRDefault="00383EDC" w:rsidP="0050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</w:t>
      </w:r>
      <w:r w:rsidR="002C37E3"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ัน </w:t>
      </w:r>
    </w:p>
    <w:p w14:paraId="5D9DF65E" w14:textId="77777777" w:rsidR="00DF4702" w:rsidRPr="00CA12A4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16EA9" w14:textId="1452964A" w:rsidR="00DF4702" w:rsidRPr="00CA12A4" w:rsidRDefault="00A74AC6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วง</w:t>
      </w:r>
      <w:r w:rsidR="00383EDC" w:rsidRPr="00CA12A4">
        <w:rPr>
          <w:rFonts w:ascii="Angsana New" w:hAnsi="Angsana New"/>
          <w:i/>
          <w:iCs/>
          <w:sz w:val="30"/>
          <w:szCs w:val="30"/>
          <w:cs/>
        </w:rPr>
        <w:t>เงินกู้ยืมจากกิจการที่เกี่ยวข้องกัน</w:t>
      </w:r>
    </w:p>
    <w:p w14:paraId="21FEFC33" w14:textId="77777777" w:rsidR="00DF4702" w:rsidRPr="00CA12A4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DE9D9" w14:textId="642E9B3F" w:rsidR="00516F71" w:rsidRPr="00CA12A4" w:rsidRDefault="00383EDC" w:rsidP="0044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94E09" w:rsidRPr="00CA12A4">
        <w:rPr>
          <w:rFonts w:ascii="Angsana New" w:hAnsi="Angsana New"/>
          <w:color w:val="000000"/>
          <w:sz w:val="30"/>
          <w:szCs w:val="30"/>
        </w:rPr>
        <w:t>30</w:t>
      </w:r>
      <w:r w:rsidR="00127975" w:rsidRPr="00CA12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B1CD2" w:rsidRPr="00CA12A4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DE6310" w:rsidRPr="00CA12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32EAB" w:rsidRPr="00CA12A4">
        <w:rPr>
          <w:rFonts w:ascii="Angsana New" w:hAnsi="Angsana New"/>
          <w:color w:val="000000"/>
          <w:sz w:val="30"/>
          <w:szCs w:val="30"/>
        </w:rPr>
        <w:t xml:space="preserve">2563 </w:t>
      </w:r>
      <w:r w:rsidR="00CA501D" w:rsidRPr="00CA12A4">
        <w:rPr>
          <w:rFonts w:ascii="Angsana New" w:hAnsi="Angsana New"/>
          <w:sz w:val="30"/>
          <w:szCs w:val="30"/>
          <w:cs/>
        </w:rPr>
        <w:t>กลุ่ม</w:t>
      </w:r>
      <w:r w:rsidRPr="00CA12A4">
        <w:rPr>
          <w:rFonts w:ascii="Angsana New" w:hAnsi="Angsana New"/>
          <w:sz w:val="30"/>
          <w:szCs w:val="30"/>
          <w:cs/>
        </w:rPr>
        <w:t>บริษัท</w:t>
      </w:r>
      <w:r w:rsidR="00CA501D" w:rsidRPr="00CA12A4">
        <w:rPr>
          <w:rFonts w:ascii="Angsana New" w:hAnsi="Angsana New"/>
          <w:sz w:val="30"/>
          <w:szCs w:val="30"/>
          <w:cs/>
        </w:rPr>
        <w:t>และบริษัท</w:t>
      </w:r>
      <w:r w:rsidRPr="00CA12A4">
        <w:rPr>
          <w:rFonts w:ascii="Angsana New" w:hAnsi="Angsana New"/>
          <w:sz w:val="30"/>
          <w:szCs w:val="30"/>
          <w:cs/>
        </w:rPr>
        <w:t>มีวงเงิน</w:t>
      </w:r>
      <w:r w:rsidR="00A74AC6" w:rsidRPr="00CA12A4">
        <w:rPr>
          <w:rFonts w:ascii="Angsana New" w:hAnsi="Angsana New"/>
          <w:sz w:val="30"/>
          <w:szCs w:val="30"/>
          <w:cs/>
        </w:rPr>
        <w:t>เบิกเกินบัญชีเละเงิน</w:t>
      </w:r>
      <w:r w:rsidRPr="00CA12A4">
        <w:rPr>
          <w:rFonts w:ascii="Angsana New" w:hAnsi="Angsana New"/>
          <w:sz w:val="30"/>
          <w:szCs w:val="30"/>
          <w:cs/>
        </w:rPr>
        <w:t>กู้ยืมจากกิจการที่เกี่ยวข้องกัน</w:t>
      </w:r>
      <w:r w:rsidR="006F6F91" w:rsidRPr="00CA12A4">
        <w:rPr>
          <w:rFonts w:ascii="Angsana New" w:hAnsi="Angsana New"/>
          <w:sz w:val="30"/>
          <w:szCs w:val="30"/>
          <w:cs/>
        </w:rPr>
        <w:t>ซึ่ง</w:t>
      </w:r>
      <w:r w:rsidRPr="00CA12A4">
        <w:rPr>
          <w:rFonts w:ascii="Angsana New" w:hAnsi="Angsana New"/>
          <w:sz w:val="30"/>
          <w:szCs w:val="30"/>
          <w:cs/>
        </w:rPr>
        <w:t>ยังมิได้เบิกใช้เป็นจำนวนเงินรวม</w:t>
      </w:r>
      <w:r w:rsidR="00E32EAB" w:rsidRPr="00CA12A4">
        <w:rPr>
          <w:rFonts w:ascii="Angsana New" w:hAnsi="Angsana New"/>
          <w:sz w:val="30"/>
          <w:szCs w:val="30"/>
        </w:rPr>
        <w:t xml:space="preserve"> </w:t>
      </w:r>
      <w:r w:rsidR="00387819" w:rsidRPr="00CA12A4">
        <w:rPr>
          <w:rFonts w:ascii="Angsana New" w:hAnsi="Angsana New"/>
          <w:sz w:val="30"/>
          <w:szCs w:val="30"/>
        </w:rPr>
        <w:t>1</w:t>
      </w:r>
      <w:r w:rsidR="00005FF5" w:rsidRPr="00CA12A4">
        <w:rPr>
          <w:rFonts w:ascii="Angsana New" w:hAnsi="Angsana New"/>
          <w:sz w:val="30"/>
          <w:szCs w:val="30"/>
        </w:rPr>
        <w:t xml:space="preserve">,050 </w:t>
      </w:r>
      <w:r w:rsidR="00DF4702" w:rsidRPr="00CA12A4">
        <w:rPr>
          <w:rFonts w:ascii="Angsana New" w:hAnsi="Angsana New"/>
          <w:sz w:val="30"/>
          <w:szCs w:val="30"/>
          <w:cs/>
        </w:rPr>
        <w:t>ล้านบาท</w:t>
      </w:r>
      <w:r w:rsidR="00CA501D" w:rsidRPr="00CA12A4">
        <w:rPr>
          <w:rFonts w:ascii="Angsana New" w:hAnsi="Angsana New"/>
          <w:sz w:val="30"/>
          <w:szCs w:val="30"/>
          <w:cs/>
        </w:rPr>
        <w:t xml:space="preserve">และ </w:t>
      </w:r>
      <w:r w:rsidR="0051454A" w:rsidRPr="00CA12A4">
        <w:rPr>
          <w:rFonts w:ascii="Angsana New" w:hAnsi="Angsana New"/>
          <w:sz w:val="30"/>
          <w:szCs w:val="30"/>
        </w:rPr>
        <w:t>530</w:t>
      </w:r>
      <w:r w:rsidR="00E32EAB" w:rsidRPr="00CA12A4">
        <w:rPr>
          <w:rFonts w:ascii="Angsana New" w:hAnsi="Angsana New"/>
          <w:sz w:val="30"/>
          <w:szCs w:val="30"/>
          <w:cs/>
        </w:rPr>
        <w:t xml:space="preserve"> </w:t>
      </w:r>
      <w:r w:rsidR="00CA501D" w:rsidRPr="00CA12A4">
        <w:rPr>
          <w:rFonts w:ascii="Angsana New" w:hAnsi="Angsana New"/>
          <w:sz w:val="30"/>
          <w:szCs w:val="30"/>
          <w:cs/>
        </w:rPr>
        <w:t>ล้านบาท</w:t>
      </w:r>
      <w:r w:rsidR="00A172A6" w:rsidRPr="00CA12A4">
        <w:rPr>
          <w:rFonts w:ascii="Angsana New" w:hAnsi="Angsana New"/>
          <w:sz w:val="30"/>
          <w:szCs w:val="30"/>
          <w:cs/>
        </w:rPr>
        <w:t xml:space="preserve"> ตามลำดับ </w:t>
      </w:r>
      <w:r w:rsidR="00C94E09"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E32EAB" w:rsidRPr="00CA12A4">
        <w:rPr>
          <w:rFonts w:ascii="Angsana New" w:hAnsi="Angsana New"/>
          <w:i/>
          <w:iCs/>
          <w:sz w:val="30"/>
          <w:szCs w:val="30"/>
        </w:rPr>
        <w:t>2562</w:t>
      </w:r>
      <w:r w:rsidR="00C94E09" w:rsidRPr="00CA12A4">
        <w:rPr>
          <w:rFonts w:ascii="Angsana New" w:hAnsi="Angsana New"/>
          <w:i/>
          <w:iCs/>
          <w:sz w:val="30"/>
          <w:szCs w:val="30"/>
          <w:cs/>
        </w:rPr>
        <w:t>: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32EAB" w:rsidRPr="00CA12A4">
        <w:rPr>
          <w:rFonts w:ascii="Angsana New" w:hAnsi="Angsana New"/>
          <w:i/>
          <w:iCs/>
          <w:sz w:val="30"/>
          <w:szCs w:val="30"/>
        </w:rPr>
        <w:t>550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A172A6"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A501D" w:rsidRPr="00CA12A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C94E09" w:rsidRPr="00CA12A4">
        <w:rPr>
          <w:rFonts w:ascii="Angsana New" w:hAnsi="Angsana New"/>
          <w:i/>
          <w:iCs/>
          <w:sz w:val="30"/>
          <w:szCs w:val="30"/>
        </w:rPr>
        <w:t xml:space="preserve">530 </w:t>
      </w:r>
      <w:r w:rsidR="00CA501D" w:rsidRPr="00CA12A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172A6" w:rsidRPr="00CA12A4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C94E09" w:rsidRPr="00CA12A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B06AC88" w14:textId="77777777" w:rsidR="00161C51" w:rsidRPr="00CA12A4" w:rsidRDefault="00161C51" w:rsidP="0044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4874AC" w14:textId="2D80F2D9" w:rsidR="00D6548F" w:rsidRPr="00CA12A4" w:rsidRDefault="00D6548F" w:rsidP="00D65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A12A4">
        <w:rPr>
          <w:rFonts w:ascii="Angsana New" w:hAnsi="Angsana New"/>
          <w:sz w:val="30"/>
          <w:szCs w:val="30"/>
        </w:rPr>
        <w:t>30</w:t>
      </w:r>
      <w:r w:rsidRPr="00CA12A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A12A4">
        <w:rPr>
          <w:rFonts w:ascii="Angsana New" w:hAnsi="Angsana New"/>
          <w:sz w:val="30"/>
          <w:szCs w:val="30"/>
        </w:rPr>
        <w:t>2563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D72FE9" w:rsidRPr="00CA12A4">
        <w:rPr>
          <w:rFonts w:ascii="Angsana New" w:hAnsi="Angsana New" w:hint="cs"/>
          <w:sz w:val="30"/>
          <w:szCs w:val="30"/>
          <w:cs/>
        </w:rPr>
        <w:t>อสังหาริมทรัพย์พัฒนา</w:t>
      </w:r>
      <w:r w:rsidR="007201A1" w:rsidRPr="00CA12A4">
        <w:rPr>
          <w:rFonts w:ascii="Angsana New" w:hAnsi="Angsana New" w:hint="cs"/>
          <w:sz w:val="30"/>
          <w:szCs w:val="30"/>
          <w:cs/>
        </w:rPr>
        <w:t>เพื่อ</w:t>
      </w:r>
      <w:r w:rsidR="00D72FE9" w:rsidRPr="00CA12A4">
        <w:rPr>
          <w:rFonts w:ascii="Angsana New" w:hAnsi="Angsana New" w:hint="cs"/>
          <w:sz w:val="30"/>
          <w:szCs w:val="30"/>
          <w:cs/>
        </w:rPr>
        <w:t>ขาย</w:t>
      </w:r>
      <w:r w:rsidR="00D72FE9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ที่ดินและอาคารของบริษัทย่อยแห่งหนึ่งซึ่งมีมูลค่าตามบัญชีจำนวน </w:t>
      </w:r>
      <w:r w:rsidR="00D72FE9" w:rsidRPr="00CA12A4">
        <w:rPr>
          <w:rFonts w:ascii="Angsana New" w:hAnsi="Angsana New"/>
          <w:sz w:val="30"/>
          <w:szCs w:val="30"/>
        </w:rPr>
        <w:t>811.20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Pr="00CA12A4">
        <w:rPr>
          <w:rFonts w:ascii="Angsana New" w:hAnsi="Angsana New"/>
          <w:i/>
          <w:iCs/>
          <w:sz w:val="30"/>
          <w:szCs w:val="30"/>
        </w:rPr>
        <w:t>2562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B409C" w:rsidRPr="00CA12A4">
        <w:rPr>
          <w:rFonts w:ascii="Angsana New" w:hAnsi="Angsana New"/>
          <w:i/>
          <w:iCs/>
          <w:sz w:val="30"/>
          <w:szCs w:val="30"/>
        </w:rPr>
        <w:t>833.29</w:t>
      </w:r>
      <w:r w:rsidRPr="00CA12A4">
        <w:rPr>
          <w:rFonts w:ascii="Angsana New" w:hAnsi="Angsana New"/>
          <w:i/>
          <w:iCs/>
          <w:sz w:val="30"/>
          <w:szCs w:val="30"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A12A4">
        <w:rPr>
          <w:rFonts w:ascii="Angsana New" w:hAnsi="Angsana New"/>
          <w:sz w:val="30"/>
          <w:szCs w:val="30"/>
          <w:cs/>
        </w:rPr>
        <w:t xml:space="preserve"> ได้ถูกจดจำนองเพื่อเป็นหลักประกันวงเงินกู้ยืมดังกล่าว</w:t>
      </w:r>
    </w:p>
    <w:p w14:paraId="4FE35F02" w14:textId="77777777" w:rsidR="00444D02" w:rsidRPr="00CA12A4" w:rsidRDefault="00444D02" w:rsidP="0044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A101F2" w14:textId="196A6FFB" w:rsidR="001401D4" w:rsidRPr="00CA12A4" w:rsidRDefault="0074224D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2356AAC8" w14:textId="30C49787" w:rsidR="0074224D" w:rsidRPr="00CA12A4" w:rsidRDefault="0074224D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DCBC78" w14:textId="3294AD8B" w:rsidR="0074224D" w:rsidRPr="00CA12A4" w:rsidRDefault="0074224D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เงินกู้ยืมระยะยาวจาก</w:t>
      </w:r>
      <w:r w:rsidR="008A604E" w:rsidRPr="00CA12A4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="008B409C" w:rsidRPr="00CA12A4">
        <w:rPr>
          <w:rFonts w:ascii="Angsana New" w:hAnsi="Angsana New" w:hint="cs"/>
          <w:sz w:val="30"/>
          <w:szCs w:val="30"/>
          <w:cs/>
        </w:rPr>
        <w:t>ผู้</w:t>
      </w:r>
      <w:r w:rsidRPr="00CA12A4">
        <w:rPr>
          <w:rFonts w:ascii="Angsana New" w:hAnsi="Angsana New"/>
          <w:sz w:val="30"/>
          <w:szCs w:val="30"/>
          <w:cs/>
        </w:rPr>
        <w:t>ถือหุ้นของบริษัทย่อย</w:t>
      </w:r>
      <w:r w:rsidR="008C2AC5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มีเงื่อนไขการเรียกชำระคืนเงินกู้เมื่อทวงถาม เงินกู้ยืมระยะยาวจากบริษัทย่อย</w:t>
      </w:r>
      <w:r w:rsidR="00934A31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และผู้ถือหุ้นของบริษัทย่อยถูกจัด</w:t>
      </w:r>
      <w:r w:rsidRPr="00CA12A4">
        <w:rPr>
          <w:rFonts w:ascii="Angsana New" w:hAnsi="Angsana New"/>
          <w:spacing w:val="-4"/>
          <w:sz w:val="30"/>
          <w:szCs w:val="30"/>
          <w:cs/>
        </w:rPr>
        <w:t>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</w:t>
      </w:r>
      <w:r w:rsidR="00AD611A" w:rsidRPr="00CA12A4">
        <w:rPr>
          <w:rFonts w:ascii="Angsana New" w:hAnsi="Angsana New" w:hint="cs"/>
          <w:spacing w:val="-4"/>
          <w:sz w:val="30"/>
          <w:szCs w:val="30"/>
          <w:cs/>
        </w:rPr>
        <w:t>ปี</w:t>
      </w:r>
    </w:p>
    <w:p w14:paraId="3051648C" w14:textId="77777777" w:rsidR="00161C51" w:rsidRPr="00CA12A4" w:rsidRDefault="00161C51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F9B64C4" w14:textId="666B8D62" w:rsidR="002B0127" w:rsidRPr="00CA12A4" w:rsidRDefault="002B0127" w:rsidP="002B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5" w:name="OLE_LINK3"/>
      <w:r w:rsidRPr="00CA12A4">
        <w:rPr>
          <w:rFonts w:ascii="Angsana New" w:hAnsi="Angsana New" w:hint="cs"/>
          <w:i/>
          <w:iCs/>
          <w:sz w:val="30"/>
          <w:szCs w:val="30"/>
          <w:cs/>
        </w:rPr>
        <w:t>หนี้สินที่อาจจะเกิดขึ้นกับกิจการที่เกี่ยวข้องกัน</w:t>
      </w:r>
    </w:p>
    <w:p w14:paraId="471BE8BB" w14:textId="77777777" w:rsidR="00117B8B" w:rsidRPr="00CA12A4" w:rsidRDefault="00117B8B" w:rsidP="002B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5"/>
    <w:p w14:paraId="5DF9927E" w14:textId="550BBD1B" w:rsidR="002B0127" w:rsidRPr="00CA12A4" w:rsidRDefault="002B0127" w:rsidP="002B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A12A4">
        <w:rPr>
          <w:rFonts w:ascii="Angsana New" w:hAnsi="Angsana New"/>
          <w:sz w:val="30"/>
          <w:szCs w:val="30"/>
        </w:rPr>
        <w:t xml:space="preserve">30 </w:t>
      </w:r>
      <w:r w:rsidRPr="00CA12A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A12A4">
        <w:rPr>
          <w:rFonts w:ascii="Angsana New" w:hAnsi="Angsana New"/>
          <w:sz w:val="30"/>
          <w:szCs w:val="30"/>
        </w:rPr>
        <w:t>2563</w:t>
      </w:r>
      <w:r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="0015692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A12A4">
        <w:rPr>
          <w:rFonts w:ascii="Angsana New" w:hAnsi="Angsana New"/>
          <w:sz w:val="30"/>
          <w:szCs w:val="30"/>
          <w:cs/>
        </w:rPr>
        <w:t>มี</w:t>
      </w:r>
      <w:r w:rsidRPr="00CA12A4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CA12A4">
        <w:rPr>
          <w:rFonts w:ascii="Angsana New" w:hAnsi="Angsana New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Pr="00CA12A4">
        <w:rPr>
          <w:rFonts w:ascii="Angsana New" w:hAnsi="Angsana New" w:hint="cs"/>
          <w:sz w:val="30"/>
          <w:szCs w:val="30"/>
          <w:cs/>
        </w:rPr>
        <w:t>ที่มีต่อสถาบันการเงิน</w:t>
      </w:r>
      <w:r w:rsidRPr="00CA12A4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3B79E0" w:rsidRPr="00CA12A4">
        <w:rPr>
          <w:rFonts w:ascii="Angsana New" w:hAnsi="Angsana New"/>
          <w:sz w:val="30"/>
          <w:szCs w:val="30"/>
        </w:rPr>
        <w:t>2</w:t>
      </w:r>
      <w:r w:rsidR="005F6A47" w:rsidRPr="00CA12A4">
        <w:rPr>
          <w:rFonts w:ascii="Angsana New" w:hAnsi="Angsana New"/>
          <w:sz w:val="30"/>
          <w:szCs w:val="30"/>
        </w:rPr>
        <w:t>,18</w:t>
      </w:r>
      <w:r w:rsidR="00276CB1" w:rsidRPr="00CA12A4">
        <w:rPr>
          <w:rFonts w:ascii="Angsana New" w:hAnsi="Angsana New"/>
          <w:sz w:val="30"/>
          <w:szCs w:val="30"/>
        </w:rPr>
        <w:t>1</w:t>
      </w:r>
      <w:r w:rsidR="005F6A47" w:rsidRPr="00CA12A4">
        <w:rPr>
          <w:rFonts w:ascii="Angsana New" w:hAnsi="Angsana New"/>
          <w:sz w:val="30"/>
          <w:szCs w:val="30"/>
        </w:rPr>
        <w:t>.58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ล้านบาท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CA12A4">
        <w:rPr>
          <w:rFonts w:ascii="Angsana New" w:hAnsi="Angsana New"/>
          <w:i/>
          <w:iCs/>
          <w:sz w:val="30"/>
          <w:szCs w:val="30"/>
        </w:rPr>
        <w:t xml:space="preserve">30 </w:t>
      </w:r>
      <w:r w:rsidRPr="00CA12A4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</w:rPr>
        <w:t>2562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CA12A4">
        <w:rPr>
          <w:rFonts w:ascii="Angsana New" w:hAnsi="Angsana New"/>
          <w:i/>
          <w:iCs/>
          <w:sz w:val="30"/>
          <w:szCs w:val="30"/>
        </w:rPr>
        <w:t>822.00</w:t>
      </w:r>
      <w:r w:rsidRPr="00CA12A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CA12A4">
        <w:rPr>
          <w:rFonts w:ascii="Angsana New" w:hAnsi="Angsana New"/>
          <w:sz w:val="30"/>
          <w:szCs w:val="30"/>
          <w:cs/>
        </w:rPr>
        <w:t>โดยทั่วไปการค้ำประกันนี้มีผลผูกพันต่อ</w:t>
      </w:r>
      <w:r w:rsidR="0015692E">
        <w:rPr>
          <w:rFonts w:ascii="Angsana New" w:hAnsi="Angsana New" w:hint="cs"/>
          <w:sz w:val="30"/>
          <w:szCs w:val="30"/>
          <w:cs/>
        </w:rPr>
        <w:t>กลุ่ม</w:t>
      </w:r>
      <w:r w:rsidR="008D43DA" w:rsidRPr="00CA12A4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CA12A4">
        <w:rPr>
          <w:rFonts w:ascii="Angsana New" w:hAnsi="Angsana New"/>
          <w:sz w:val="30"/>
          <w:szCs w:val="30"/>
          <w:cs/>
        </w:rPr>
        <w:t>นานเท่าที่ภาระหนี้สินยังไม่ได้ชำระ</w:t>
      </w:r>
    </w:p>
    <w:p w14:paraId="6A1E1869" w14:textId="77777777" w:rsidR="002B0127" w:rsidRPr="00CA12A4" w:rsidRDefault="002B0127" w:rsidP="0074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FB40330" w14:textId="225A0C77" w:rsidR="0094437D" w:rsidRPr="00CA12A4" w:rsidRDefault="00383EDC" w:rsidP="00BD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สัญญาเงินให้กู้ยืมระยะยาว</w:t>
      </w:r>
    </w:p>
    <w:p w14:paraId="07EB14B8" w14:textId="77777777" w:rsidR="0094437D" w:rsidRPr="00CA12A4" w:rsidRDefault="0094437D" w:rsidP="00BD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608686DF" w14:textId="5C021119" w:rsidR="002472CF" w:rsidRPr="00CA12A4" w:rsidRDefault="00383EDC" w:rsidP="008F6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บริษัทได้ทำสัญญาเงินให้กู้ยืมระยะยาวประเภทไม่มีหลักประกันกับบริษัทย่อย</w:t>
      </w:r>
      <w:r w:rsidR="00C40A81" w:rsidRPr="00CA12A4">
        <w:rPr>
          <w:rFonts w:ascii="Angsana New" w:hAnsi="Angsana New"/>
          <w:sz w:val="30"/>
          <w:szCs w:val="30"/>
          <w:cs/>
        </w:rPr>
        <w:t>หลาย</w:t>
      </w:r>
      <w:r w:rsidR="001C2174" w:rsidRPr="00CA12A4">
        <w:rPr>
          <w:rFonts w:ascii="Angsana New" w:hAnsi="Angsana New"/>
          <w:sz w:val="30"/>
          <w:szCs w:val="30"/>
          <w:cs/>
        </w:rPr>
        <w:t xml:space="preserve">แห่ง โดยมีอัตราดอกเบี้ยร้อยละ </w:t>
      </w:r>
      <w:r w:rsidR="00D11067" w:rsidRPr="00CA12A4">
        <w:rPr>
          <w:rFonts w:ascii="Angsana New" w:hAnsi="Angsana New"/>
          <w:sz w:val="30"/>
          <w:szCs w:val="30"/>
        </w:rPr>
        <w:t>3.25</w:t>
      </w:r>
      <w:r w:rsidR="001C2174" w:rsidRPr="00CA12A4">
        <w:rPr>
          <w:rFonts w:ascii="Angsana New" w:hAnsi="Angsana New"/>
          <w:sz w:val="30"/>
          <w:szCs w:val="30"/>
          <w:cs/>
        </w:rPr>
        <w:t xml:space="preserve"> ถึง</w:t>
      </w:r>
      <w:r w:rsidR="006F6F91" w:rsidRPr="00CA12A4">
        <w:rPr>
          <w:rFonts w:ascii="Angsana New" w:hAnsi="Angsana New"/>
          <w:sz w:val="30"/>
          <w:szCs w:val="30"/>
          <w:cs/>
        </w:rPr>
        <w:t>ร้อยละ</w:t>
      </w:r>
      <w:r w:rsidR="001C2174" w:rsidRPr="00CA12A4">
        <w:rPr>
          <w:rFonts w:ascii="Angsana New" w:hAnsi="Angsana New"/>
          <w:sz w:val="30"/>
          <w:szCs w:val="30"/>
          <w:cs/>
        </w:rPr>
        <w:t xml:space="preserve"> </w:t>
      </w:r>
      <w:r w:rsidR="00D11067" w:rsidRPr="00CA12A4">
        <w:rPr>
          <w:rFonts w:ascii="Angsana New" w:hAnsi="Angsana New"/>
          <w:sz w:val="30"/>
          <w:szCs w:val="30"/>
        </w:rPr>
        <w:t>4.0</w:t>
      </w:r>
      <w:r w:rsidR="00276CB1" w:rsidRPr="00CA12A4">
        <w:rPr>
          <w:rFonts w:ascii="Angsana New" w:hAnsi="Angsana New"/>
          <w:sz w:val="30"/>
          <w:szCs w:val="30"/>
        </w:rPr>
        <w:t>3</w:t>
      </w:r>
      <w:r w:rsidRPr="00CA12A4">
        <w:rPr>
          <w:rFonts w:ascii="Angsana New" w:hAnsi="Angsana New"/>
          <w:sz w:val="30"/>
          <w:szCs w:val="30"/>
          <w:cs/>
        </w:rPr>
        <w:t xml:space="preserve"> ต่อปี </w:t>
      </w:r>
      <w:r w:rsidR="00C94E09"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83715E" w:rsidRPr="00CA12A4">
        <w:rPr>
          <w:rFonts w:ascii="Angsana New" w:hAnsi="Angsana New"/>
          <w:i/>
          <w:iCs/>
          <w:sz w:val="30"/>
          <w:szCs w:val="30"/>
        </w:rPr>
        <w:t>2562</w:t>
      </w:r>
      <w:r w:rsidR="00C94E09" w:rsidRPr="00CA12A4">
        <w:rPr>
          <w:rFonts w:ascii="Angsana New" w:hAnsi="Angsana New"/>
          <w:i/>
          <w:iCs/>
          <w:sz w:val="30"/>
          <w:szCs w:val="30"/>
          <w:cs/>
        </w:rPr>
        <w:t>: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 w:rsidR="00C94E09" w:rsidRPr="00CA12A4">
        <w:rPr>
          <w:rFonts w:ascii="Angsana New" w:hAnsi="Angsana New"/>
          <w:i/>
          <w:iCs/>
          <w:sz w:val="30"/>
          <w:szCs w:val="30"/>
        </w:rPr>
        <w:t>4</w:t>
      </w:r>
      <w:r w:rsidR="00C94E09" w:rsidRPr="00CA12A4">
        <w:rPr>
          <w:rFonts w:ascii="Angsana New" w:hAnsi="Angsana New"/>
          <w:i/>
          <w:iCs/>
          <w:sz w:val="30"/>
          <w:szCs w:val="30"/>
          <w:cs/>
        </w:rPr>
        <w:t>.</w:t>
      </w:r>
      <w:r w:rsidR="0083715E" w:rsidRPr="00CA12A4">
        <w:rPr>
          <w:rFonts w:ascii="Angsana New" w:hAnsi="Angsana New"/>
          <w:i/>
          <w:iCs/>
          <w:sz w:val="30"/>
          <w:szCs w:val="30"/>
        </w:rPr>
        <w:t>16</w:t>
      </w:r>
      <w:r w:rsidR="0083715E"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ถึงร้อยละ </w:t>
      </w:r>
      <w:r w:rsidR="00C94E09" w:rsidRPr="00CA12A4">
        <w:rPr>
          <w:rFonts w:ascii="Angsana New" w:hAnsi="Angsana New"/>
          <w:i/>
          <w:iCs/>
          <w:sz w:val="30"/>
          <w:szCs w:val="30"/>
        </w:rPr>
        <w:t>4</w:t>
      </w:r>
      <w:r w:rsidR="00C94E09" w:rsidRPr="00CA12A4">
        <w:rPr>
          <w:rFonts w:ascii="Angsana New" w:hAnsi="Angsana New"/>
          <w:i/>
          <w:iCs/>
          <w:sz w:val="30"/>
          <w:szCs w:val="30"/>
          <w:cs/>
        </w:rPr>
        <w:t>.</w:t>
      </w:r>
      <w:r w:rsidR="0083715E" w:rsidRPr="00CA12A4">
        <w:rPr>
          <w:rFonts w:ascii="Angsana New" w:hAnsi="Angsana New"/>
          <w:i/>
          <w:iCs/>
          <w:sz w:val="30"/>
          <w:szCs w:val="30"/>
        </w:rPr>
        <w:t>50</w:t>
      </w:r>
      <w:r w:rsidR="0083715E"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>ต่อปี)</w:t>
      </w:r>
      <w:r w:rsidR="006F6F91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และมีกำหนดชำระคืน</w:t>
      </w:r>
      <w:r w:rsidR="0023367B" w:rsidRPr="00CA12A4">
        <w:rPr>
          <w:rFonts w:ascii="Angsana New" w:hAnsi="Angsana New"/>
          <w:sz w:val="30"/>
          <w:szCs w:val="30"/>
          <w:cs/>
        </w:rPr>
        <w:t>เงิน</w:t>
      </w:r>
      <w:r w:rsidRPr="00CA12A4">
        <w:rPr>
          <w:rFonts w:ascii="Angsana New" w:hAnsi="Angsana New"/>
          <w:sz w:val="30"/>
          <w:szCs w:val="30"/>
          <w:cs/>
        </w:rPr>
        <w:t>ต้นทั้งจำนวน</w:t>
      </w:r>
      <w:r w:rsidR="00804408" w:rsidRPr="00CA12A4">
        <w:rPr>
          <w:rFonts w:ascii="Angsana New" w:hAnsi="Angsana New"/>
          <w:sz w:val="30"/>
          <w:szCs w:val="30"/>
          <w:cs/>
        </w:rPr>
        <w:t>ภาย</w:t>
      </w:r>
      <w:r w:rsidR="00B229D7" w:rsidRPr="00CA12A4">
        <w:rPr>
          <w:rFonts w:ascii="Angsana New" w:hAnsi="Angsana New"/>
          <w:sz w:val="30"/>
          <w:szCs w:val="30"/>
          <w:cs/>
        </w:rPr>
        <w:t>ในเดือน</w:t>
      </w:r>
      <w:r w:rsidR="00276CB1" w:rsidRPr="00CA12A4">
        <w:rPr>
          <w:rFonts w:ascii="Angsana New" w:hAnsi="Angsana New" w:hint="cs"/>
          <w:sz w:val="30"/>
          <w:szCs w:val="30"/>
          <w:cs/>
        </w:rPr>
        <w:t>กรกฎาคม</w:t>
      </w:r>
      <w:r w:rsidR="0009789D" w:rsidRPr="00CA12A4">
        <w:rPr>
          <w:rFonts w:ascii="Angsana New" w:hAnsi="Angsana New"/>
          <w:sz w:val="30"/>
          <w:szCs w:val="30"/>
          <w:cs/>
        </w:rPr>
        <w:t xml:space="preserve"> </w:t>
      </w:r>
      <w:r w:rsidR="00C94E09" w:rsidRPr="00CA12A4">
        <w:rPr>
          <w:rFonts w:ascii="Angsana New" w:hAnsi="Angsana New"/>
          <w:sz w:val="30"/>
          <w:szCs w:val="30"/>
        </w:rPr>
        <w:t>2567</w:t>
      </w:r>
      <w:r w:rsidR="00E84E36" w:rsidRPr="00CA12A4">
        <w:rPr>
          <w:rFonts w:ascii="Angsana New" w:hAnsi="Angsana New"/>
          <w:sz w:val="30"/>
          <w:szCs w:val="30"/>
          <w:cs/>
        </w:rPr>
        <w:t xml:space="preserve"> </w:t>
      </w:r>
    </w:p>
    <w:p w14:paraId="7CDBA726" w14:textId="31A3595E" w:rsidR="00107341" w:rsidRPr="00CA12A4" w:rsidRDefault="00107341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A828E3" w14:textId="68358014" w:rsidR="00BA4DF8" w:rsidRPr="00CA12A4" w:rsidRDefault="00BA4DF8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77F6385" w14:textId="1D19C082" w:rsidR="00BA4DF8" w:rsidRPr="00CA12A4" w:rsidRDefault="00BA4DF8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FFAF0DF" w14:textId="58F79D50" w:rsidR="00BA4DF8" w:rsidRPr="00CA12A4" w:rsidRDefault="00BA4DF8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E5ADB1C" w14:textId="6E947ADD" w:rsidR="00BA4DF8" w:rsidRPr="00CA12A4" w:rsidRDefault="00BA4DF8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13A6B3E" w14:textId="77777777" w:rsidR="00BA4DF8" w:rsidRPr="00CA12A4" w:rsidRDefault="00BA4DF8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01CAA49" w14:textId="1DC2A243" w:rsidR="00671D69" w:rsidRPr="00CA12A4" w:rsidRDefault="00104D13" w:rsidP="00B85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สัญญาเช่า</w:t>
      </w:r>
      <w:r w:rsidR="00A55577" w:rsidRPr="00CA12A4">
        <w:rPr>
          <w:rFonts w:ascii="Angsana New" w:hAnsi="Angsana New"/>
          <w:i/>
          <w:iCs/>
          <w:sz w:val="30"/>
          <w:szCs w:val="30"/>
          <w:cs/>
        </w:rPr>
        <w:t>และบริการพื้นที่สำนักงาน</w:t>
      </w:r>
    </w:p>
    <w:p w14:paraId="16BD95E1" w14:textId="77777777" w:rsidR="00BF300E" w:rsidRPr="00CA12A4" w:rsidRDefault="00BF300E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C576EE" w14:textId="20844E6F" w:rsidR="00F74C76" w:rsidRPr="00CA12A4" w:rsidRDefault="000C06FD" w:rsidP="00F7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CA12A4">
        <w:rPr>
          <w:rFonts w:ascii="Angsana New" w:hAnsi="Angsana New"/>
          <w:sz w:val="30"/>
          <w:szCs w:val="30"/>
        </w:rPr>
        <w:t>2562</w:t>
      </w:r>
      <w:r w:rsidR="0074224D" w:rsidRPr="00CA12A4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F74C76" w:rsidRPr="00CA12A4">
        <w:rPr>
          <w:rFonts w:ascii="Angsana New" w:hAnsi="Angsana New"/>
          <w:sz w:val="30"/>
          <w:szCs w:val="30"/>
          <w:cs/>
        </w:rPr>
        <w:t>ได้ทำสัญญา</w:t>
      </w:r>
      <w:r w:rsidR="000157D6" w:rsidRPr="00CA12A4">
        <w:rPr>
          <w:rFonts w:ascii="Angsana New" w:hAnsi="Angsana New"/>
          <w:sz w:val="30"/>
          <w:szCs w:val="30"/>
          <w:cs/>
        </w:rPr>
        <w:t>บริการ</w:t>
      </w:r>
      <w:r w:rsidR="00630AA9" w:rsidRPr="00CA12A4">
        <w:rPr>
          <w:rFonts w:ascii="Angsana New" w:hAnsi="Angsana New"/>
          <w:sz w:val="30"/>
          <w:szCs w:val="30"/>
          <w:cs/>
        </w:rPr>
        <w:t>สมาชิกเพื่อใช้พื้นที่สำนักงาน และบริการที่เกี่ยวข้อง</w:t>
      </w:r>
      <w:r w:rsidR="00630AA9" w:rsidRPr="00CA12A4">
        <w:rPr>
          <w:rFonts w:ascii="Angsana New" w:hAnsi="Angsana New"/>
          <w:sz w:val="30"/>
          <w:szCs w:val="30"/>
          <w:cs/>
        </w:rPr>
        <w:br/>
      </w:r>
      <w:r w:rsidR="00F74C76" w:rsidRPr="00CA12A4">
        <w:rPr>
          <w:rFonts w:ascii="Angsana New" w:hAnsi="Angsana New"/>
          <w:sz w:val="30"/>
          <w:szCs w:val="30"/>
          <w:cs/>
        </w:rPr>
        <w:t>กับ</w:t>
      </w:r>
      <w:r w:rsidR="00B6325D" w:rsidRPr="00CA12A4">
        <w:rPr>
          <w:rFonts w:ascii="Angsana New" w:hAnsi="Angsana New"/>
          <w:sz w:val="30"/>
          <w:szCs w:val="30"/>
          <w:cs/>
        </w:rPr>
        <w:t>การร่วมค้า</w:t>
      </w:r>
      <w:r w:rsidR="00F74C76" w:rsidRPr="00CA12A4">
        <w:rPr>
          <w:rFonts w:ascii="Angsana New" w:hAnsi="Angsana New"/>
          <w:sz w:val="30"/>
          <w:szCs w:val="30"/>
          <w:cs/>
        </w:rPr>
        <w:t>แห่งหนึ่ง โดยมี</w:t>
      </w:r>
      <w:r w:rsidR="00630AA9" w:rsidRPr="00CA12A4">
        <w:rPr>
          <w:rFonts w:ascii="Angsana New" w:hAnsi="Angsana New"/>
          <w:sz w:val="30"/>
          <w:szCs w:val="30"/>
          <w:cs/>
        </w:rPr>
        <w:t>อัตรา</w:t>
      </w:r>
      <w:r w:rsidR="00F74C76" w:rsidRPr="00CA12A4">
        <w:rPr>
          <w:rFonts w:ascii="Angsana New" w:hAnsi="Angsana New"/>
          <w:sz w:val="30"/>
          <w:szCs w:val="30"/>
          <w:cs/>
        </w:rPr>
        <w:t xml:space="preserve">ค่าบริการคิดเป็นจำนวนเงินรวม </w:t>
      </w:r>
      <w:r w:rsidRPr="00CA12A4">
        <w:rPr>
          <w:rFonts w:ascii="Angsana New" w:hAnsi="Angsana New"/>
          <w:sz w:val="30"/>
          <w:szCs w:val="30"/>
        </w:rPr>
        <w:t>63</w:t>
      </w:r>
      <w:r w:rsidR="00F74C76" w:rsidRPr="00CA12A4">
        <w:rPr>
          <w:rFonts w:ascii="Angsana New" w:hAnsi="Angsana New"/>
          <w:sz w:val="30"/>
          <w:szCs w:val="30"/>
          <w:cs/>
        </w:rPr>
        <w:t>.</w:t>
      </w:r>
      <w:r w:rsidRPr="00CA12A4">
        <w:rPr>
          <w:rFonts w:ascii="Angsana New" w:hAnsi="Angsana New"/>
          <w:sz w:val="30"/>
          <w:szCs w:val="30"/>
        </w:rPr>
        <w:t>12</w:t>
      </w:r>
      <w:r w:rsidR="00F74C76" w:rsidRPr="00CA12A4">
        <w:rPr>
          <w:rFonts w:ascii="Angsana New" w:hAnsi="Angsana New"/>
          <w:sz w:val="30"/>
          <w:szCs w:val="30"/>
          <w:cs/>
        </w:rPr>
        <w:t xml:space="preserve"> ล้านบาทต่อปี</w:t>
      </w:r>
      <w:r w:rsidR="00934A31" w:rsidRPr="00CA12A4">
        <w:rPr>
          <w:rFonts w:ascii="Angsana New" w:hAnsi="Angsana New"/>
          <w:sz w:val="30"/>
          <w:szCs w:val="30"/>
        </w:rPr>
        <w:t xml:space="preserve"> </w:t>
      </w:r>
      <w:r w:rsidR="00F74C76" w:rsidRPr="00CA12A4">
        <w:rPr>
          <w:rFonts w:ascii="Angsana New" w:hAnsi="Angsana New"/>
          <w:sz w:val="30"/>
          <w:szCs w:val="30"/>
          <w:cs/>
        </w:rPr>
        <w:t xml:space="preserve">สัญญาดังกล่าวมีกำหนดระยะเวลา </w:t>
      </w:r>
      <w:r w:rsidR="00171AAB" w:rsidRPr="00CA12A4">
        <w:rPr>
          <w:rFonts w:ascii="Angsana New" w:hAnsi="Angsana New"/>
          <w:sz w:val="30"/>
          <w:szCs w:val="30"/>
        </w:rPr>
        <w:t>6</w:t>
      </w:r>
      <w:r w:rsidR="00F74C76" w:rsidRPr="00CA12A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="00F74C76" w:rsidRPr="00CA12A4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โดยเริ่มตั้งแต่เดือนพฤศจิกายน </w:t>
      </w:r>
      <w:r w:rsidR="00F74C76" w:rsidRPr="00CA12A4">
        <w:rPr>
          <w:rFonts w:ascii="Angsana New" w:hAnsi="Angsana New"/>
          <w:sz w:val="30"/>
          <w:szCs w:val="30"/>
        </w:rPr>
        <w:t>256</w:t>
      </w:r>
      <w:r w:rsidR="00D979F8" w:rsidRPr="00CA12A4">
        <w:rPr>
          <w:rFonts w:ascii="Angsana New" w:hAnsi="Angsana New"/>
          <w:sz w:val="30"/>
          <w:szCs w:val="30"/>
        </w:rPr>
        <w:t>2</w:t>
      </w:r>
      <w:r w:rsidR="00F74C76" w:rsidRPr="00CA12A4">
        <w:rPr>
          <w:rFonts w:ascii="Angsana New" w:hAnsi="Angsana New"/>
          <w:sz w:val="30"/>
          <w:szCs w:val="30"/>
          <w:cs/>
        </w:rPr>
        <w:t xml:space="preserve"> ถึงเดือนตุลาคม </w:t>
      </w:r>
      <w:r w:rsidR="00F74C76" w:rsidRPr="00CA12A4">
        <w:rPr>
          <w:rFonts w:ascii="Angsana New" w:hAnsi="Angsana New"/>
          <w:sz w:val="30"/>
          <w:szCs w:val="30"/>
        </w:rPr>
        <w:t>256</w:t>
      </w:r>
      <w:r w:rsidR="00171AAB" w:rsidRPr="00CA12A4">
        <w:rPr>
          <w:rFonts w:ascii="Angsana New" w:hAnsi="Angsana New"/>
          <w:sz w:val="30"/>
          <w:szCs w:val="30"/>
        </w:rPr>
        <w:t>8</w:t>
      </w:r>
      <w:r w:rsidR="00630AA9" w:rsidRPr="00CA12A4">
        <w:rPr>
          <w:rFonts w:ascii="Angsana New" w:hAnsi="Angsana New"/>
          <w:sz w:val="30"/>
          <w:szCs w:val="30"/>
          <w:cs/>
        </w:rPr>
        <w:t xml:space="preserve"> ทั้งนี้สามารถต่ออายุสัญญาได้อีกคราวละ </w:t>
      </w:r>
      <w:r w:rsidR="00630AA9" w:rsidRPr="00CA12A4">
        <w:rPr>
          <w:rFonts w:ascii="Angsana New" w:hAnsi="Angsana New"/>
          <w:sz w:val="30"/>
          <w:szCs w:val="30"/>
        </w:rPr>
        <w:t>3</w:t>
      </w:r>
      <w:r w:rsidR="00630AA9" w:rsidRPr="00CA12A4">
        <w:rPr>
          <w:rFonts w:ascii="Angsana New" w:hAnsi="Angsana New"/>
          <w:sz w:val="30"/>
          <w:szCs w:val="30"/>
          <w:cs/>
        </w:rPr>
        <w:t xml:space="preserve"> ปี โดยมีเงื่อนไขตามที่ระบุในสัญญา</w:t>
      </w:r>
    </w:p>
    <w:p w14:paraId="1ACE18EE" w14:textId="6F9F31CF" w:rsidR="00161C51" w:rsidRPr="00CA12A4" w:rsidRDefault="00161C51" w:rsidP="00F7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46B9C0" w14:textId="564CB5EA" w:rsidR="00161C51" w:rsidRPr="00CA12A4" w:rsidRDefault="00F554DF" w:rsidP="00F7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บริษัทย่อยหลายแห่ง</w:t>
      </w:r>
      <w:r w:rsidR="00161C51" w:rsidRPr="00CA12A4">
        <w:rPr>
          <w:rFonts w:ascii="Angsana New" w:hAnsi="Angsana New"/>
          <w:sz w:val="30"/>
          <w:szCs w:val="30"/>
        </w:rPr>
        <w:t xml:space="preserve"> </w:t>
      </w:r>
      <w:r w:rsidR="00161C51" w:rsidRPr="00CA12A4">
        <w:rPr>
          <w:rFonts w:ascii="Angsana New" w:hAnsi="Angsana New" w:hint="cs"/>
          <w:sz w:val="30"/>
          <w:szCs w:val="30"/>
          <w:cs/>
        </w:rPr>
        <w:t>ได้เข้าทำสัญญาเช่าอาคารสำนักงานกับบริษัทร่วมค้าแห่งหนึ่ง</w:t>
      </w:r>
      <w:r w:rsidR="00161C51" w:rsidRPr="00CA12A4">
        <w:rPr>
          <w:rFonts w:ascii="Angsana New" w:hAnsi="Angsana New"/>
          <w:sz w:val="30"/>
          <w:szCs w:val="30"/>
          <w:cs/>
        </w:rPr>
        <w:t xml:space="preserve"> </w:t>
      </w:r>
      <w:r w:rsidR="00161C51" w:rsidRPr="00CA12A4">
        <w:rPr>
          <w:rFonts w:ascii="Angsana New" w:hAnsi="Angsana New" w:hint="cs"/>
          <w:sz w:val="30"/>
          <w:szCs w:val="30"/>
          <w:cs/>
        </w:rPr>
        <w:t>สัญญามีกำหนด</w:t>
      </w:r>
      <w:r w:rsidR="00161C51" w:rsidRPr="00CA12A4">
        <w:rPr>
          <w:rFonts w:ascii="Angsana New" w:hAnsi="Angsana New"/>
          <w:sz w:val="30"/>
          <w:szCs w:val="30"/>
          <w:cs/>
        </w:rPr>
        <w:t xml:space="preserve"> 3 </w:t>
      </w:r>
      <w:r w:rsidR="00161C51" w:rsidRPr="00CA12A4">
        <w:rPr>
          <w:rFonts w:ascii="Angsana New" w:hAnsi="Angsana New" w:hint="cs"/>
          <w:sz w:val="30"/>
          <w:szCs w:val="30"/>
          <w:cs/>
        </w:rPr>
        <w:t>ปี</w:t>
      </w:r>
      <w:r w:rsidR="00161C51" w:rsidRPr="00CA12A4">
        <w:rPr>
          <w:rFonts w:ascii="Angsana New" w:hAnsi="Angsana New"/>
          <w:sz w:val="30"/>
          <w:szCs w:val="30"/>
          <w:cs/>
        </w:rPr>
        <w:t xml:space="preserve"> </w:t>
      </w:r>
      <w:r w:rsidR="00161C51" w:rsidRPr="00CA12A4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161C51" w:rsidRPr="00CA12A4">
        <w:rPr>
          <w:rFonts w:ascii="Angsana New" w:hAnsi="Angsana New"/>
          <w:sz w:val="30"/>
          <w:szCs w:val="30"/>
          <w:cs/>
        </w:rPr>
        <w:t xml:space="preserve"> 25 </w:t>
      </w:r>
      <w:r w:rsidR="00161C51" w:rsidRPr="00CA12A4">
        <w:rPr>
          <w:rFonts w:ascii="Angsana New" w:hAnsi="Angsana New" w:hint="cs"/>
          <w:sz w:val="30"/>
          <w:szCs w:val="30"/>
          <w:cs/>
        </w:rPr>
        <w:t>สิงหาคม</w:t>
      </w:r>
      <w:r w:rsidR="00161C51" w:rsidRPr="00CA12A4">
        <w:rPr>
          <w:rFonts w:ascii="Angsana New" w:hAnsi="Angsana New"/>
          <w:sz w:val="30"/>
          <w:szCs w:val="30"/>
          <w:cs/>
        </w:rPr>
        <w:t xml:space="preserve"> 2565 </w:t>
      </w:r>
      <w:r w:rsidR="00161C51" w:rsidRPr="00CA12A4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โดยคิดค่าบริการเป็นรายเดือนในอัตราที่ตกลงกันตามสัญญา</w:t>
      </w:r>
    </w:p>
    <w:p w14:paraId="517C2913" w14:textId="77777777" w:rsidR="00107341" w:rsidRPr="00CA12A4" w:rsidRDefault="00107341" w:rsidP="0010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A5D014F" w14:textId="1C17A0AF" w:rsidR="00480F53" w:rsidRPr="00CA12A4" w:rsidRDefault="00480F53" w:rsidP="0010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4C5B606A" w14:textId="77777777" w:rsidR="00480F53" w:rsidRPr="00CA12A4" w:rsidRDefault="00480F53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sz w:val="24"/>
          <w:szCs w:val="24"/>
        </w:rPr>
      </w:pPr>
    </w:p>
    <w:p w14:paraId="40DA61F9" w14:textId="77777777" w:rsidR="00480F53" w:rsidRPr="00CA12A4" w:rsidRDefault="00480F53" w:rsidP="0093684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</w:t>
      </w:r>
      <w:r w:rsidR="001F4C34" w:rsidRPr="00CA12A4">
        <w:rPr>
          <w:rFonts w:ascii="Angsana New" w:hAnsi="Angsana New"/>
          <w:sz w:val="30"/>
          <w:szCs w:val="30"/>
          <w:cs/>
        </w:rPr>
        <w:t>ย่อย</w:t>
      </w:r>
      <w:r w:rsidRPr="00CA12A4">
        <w:rPr>
          <w:rFonts w:ascii="Angsana New" w:hAnsi="Angsana New"/>
          <w:sz w:val="30"/>
          <w:szCs w:val="30"/>
          <w:cs/>
        </w:rPr>
        <w:t>ได้ทำสัญญาบริการกับการร่วมค้า</w:t>
      </w:r>
      <w:r w:rsidR="0067101D" w:rsidRPr="00CA12A4">
        <w:rPr>
          <w:rFonts w:ascii="Angsana New" w:hAnsi="Angsana New"/>
          <w:sz w:val="30"/>
          <w:szCs w:val="30"/>
          <w:cs/>
        </w:rPr>
        <w:t>ของบริษัทย่อย</w:t>
      </w:r>
      <w:r w:rsidRPr="00CA12A4">
        <w:rPr>
          <w:rFonts w:ascii="Angsana New" w:hAnsi="Angsana New"/>
          <w:sz w:val="30"/>
          <w:szCs w:val="30"/>
          <w:cs/>
        </w:rPr>
        <w:t>แห่งหนึ่งสำหรับการให้บริการบริหารโครงการ การก่อสร้างและการออกแบบรูปแบบโครงการ โดยคิดค่าบริการเป็นรายเดือนในอัตราที่ตกลงกันตามสัญญา</w:t>
      </w:r>
    </w:p>
    <w:p w14:paraId="392D4561" w14:textId="77777777" w:rsidR="00444D02" w:rsidRPr="00CA12A4" w:rsidRDefault="00444D02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10BEDE8" w14:textId="329F2D7B" w:rsidR="00480F53" w:rsidRPr="00CA12A4" w:rsidRDefault="00480F53" w:rsidP="0093684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บริษัทย่อยได้เข้าทำสัญญากับบริษัทที่เกี่ยวข้องกันแห่งหนึ่ง บริษัทดังกล่าวจะให้บริการในด้านการบริหารโครงการอาคารพักอาศัยให้เช่าของบริษัทย่อย</w:t>
      </w:r>
      <w:r w:rsidR="00813875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และอนุญาตให้บริษัทย่อยใช้เครื่องหมายการค้า สำหรับระยะเวลา </w:t>
      </w:r>
      <w:r w:rsidRPr="00CA12A4">
        <w:rPr>
          <w:rFonts w:ascii="Angsana New" w:hAnsi="Angsana New"/>
          <w:sz w:val="30"/>
          <w:szCs w:val="30"/>
        </w:rPr>
        <w:t xml:space="preserve">10 </w:t>
      </w:r>
      <w:r w:rsidRPr="00CA12A4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โดยเริ่มตั้งแต่เดือนกรกฎาคม </w:t>
      </w:r>
      <w:r w:rsidRPr="00CA12A4">
        <w:rPr>
          <w:rFonts w:ascii="Angsana New" w:hAnsi="Angsana New"/>
          <w:sz w:val="30"/>
          <w:szCs w:val="30"/>
        </w:rPr>
        <w:t xml:space="preserve">2546 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และสิ้นสุดในเดือนเมษายน </w:t>
      </w:r>
      <w:r w:rsidRPr="00CA12A4">
        <w:rPr>
          <w:rFonts w:ascii="Angsana New" w:hAnsi="Angsana New"/>
          <w:spacing w:val="-4"/>
          <w:sz w:val="30"/>
          <w:szCs w:val="30"/>
        </w:rPr>
        <w:t xml:space="preserve">2557 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ภายหลังสิ้นสุดสัญญา บริษัทย่อยได้ต่ออายุสัญญาทุกๆ </w:t>
      </w:r>
      <w:r w:rsidRPr="00CA12A4">
        <w:rPr>
          <w:rFonts w:ascii="Angsana New" w:hAnsi="Angsana New"/>
          <w:spacing w:val="-4"/>
          <w:sz w:val="30"/>
          <w:szCs w:val="30"/>
        </w:rPr>
        <w:t xml:space="preserve">3 </w:t>
      </w:r>
      <w:r w:rsidRPr="00CA12A4">
        <w:rPr>
          <w:rFonts w:ascii="Angsana New" w:hAnsi="Angsana New"/>
          <w:spacing w:val="-4"/>
          <w:sz w:val="30"/>
          <w:szCs w:val="30"/>
          <w:cs/>
        </w:rPr>
        <w:t>เดือน</w:t>
      </w:r>
    </w:p>
    <w:p w14:paraId="61B28E82" w14:textId="77777777" w:rsidR="00480F53" w:rsidRPr="00CA12A4" w:rsidRDefault="00480F53" w:rsidP="00480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3F96D1" w14:textId="71B1F63C" w:rsidR="00276CB1" w:rsidRPr="00CA12A4" w:rsidRDefault="00480F53" w:rsidP="0093684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CA12A4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3D1914" w:rsidRPr="00CA12A4">
        <w:rPr>
          <w:rFonts w:ascii="Angsana New" w:hAnsi="Angsana New"/>
          <w:spacing w:val="-2"/>
          <w:sz w:val="30"/>
          <w:szCs w:val="30"/>
          <w:cs/>
        </w:rPr>
        <w:t>ย่อย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ได้เข้าทำสัญญากับบริษัทที่เกี่ยวข้องกันสองแห่งมีกำหนด </w:t>
      </w:r>
      <w:r w:rsidRPr="00CA12A4">
        <w:rPr>
          <w:rFonts w:ascii="Angsana New" w:hAnsi="Angsana New"/>
          <w:spacing w:val="-2"/>
          <w:sz w:val="30"/>
          <w:szCs w:val="30"/>
        </w:rPr>
        <w:t>10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เริ่มตั้งแต่กุมภาพันธ์ </w:t>
      </w:r>
      <w:r w:rsidRPr="00CA12A4">
        <w:rPr>
          <w:rFonts w:ascii="Angsana New" w:hAnsi="Angsana New"/>
          <w:spacing w:val="-2"/>
          <w:sz w:val="30"/>
          <w:szCs w:val="30"/>
        </w:rPr>
        <w:t xml:space="preserve">2559 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CA12A4">
        <w:rPr>
          <w:rFonts w:ascii="Angsana New" w:hAnsi="Angsana New"/>
          <w:spacing w:val="-2"/>
          <w:sz w:val="30"/>
          <w:szCs w:val="30"/>
        </w:rPr>
        <w:t>10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ปี บริษัทดังกล่าวจะให้บริการในด้านการบริหารงานโรงแรมของบริษัท</w:t>
      </w:r>
      <w:r w:rsidR="004A63A2" w:rsidRPr="00CA12A4">
        <w:rPr>
          <w:rFonts w:ascii="Angsana New" w:hAnsi="Angsana New"/>
          <w:spacing w:val="-4"/>
          <w:sz w:val="30"/>
          <w:szCs w:val="30"/>
          <w:cs/>
        </w:rPr>
        <w:t>ย่อย</w:t>
      </w:r>
      <w:r w:rsidRPr="00CA12A4">
        <w:rPr>
          <w:rFonts w:ascii="Angsana New" w:hAnsi="Angsana New"/>
          <w:spacing w:val="-4"/>
          <w:sz w:val="30"/>
          <w:szCs w:val="30"/>
          <w:cs/>
        </w:rPr>
        <w:t>และอนุญาตให้บริษัท</w:t>
      </w:r>
      <w:r w:rsidR="009B33E6" w:rsidRPr="00CA12A4">
        <w:rPr>
          <w:rFonts w:ascii="Angsana New" w:hAnsi="Angsana New"/>
          <w:spacing w:val="-4"/>
          <w:sz w:val="30"/>
          <w:szCs w:val="30"/>
          <w:cs/>
        </w:rPr>
        <w:t>ย่อย</w:t>
      </w:r>
      <w:r w:rsidRPr="00CA12A4">
        <w:rPr>
          <w:rFonts w:ascii="Angsana New" w:hAnsi="Angsana New"/>
          <w:spacing w:val="-4"/>
          <w:sz w:val="30"/>
          <w:szCs w:val="30"/>
          <w:cs/>
        </w:rPr>
        <w:t>ใช้เครื่องหมายการค้าโดยจะต้องจ่ายค่าธรรมเนียม</w:t>
      </w:r>
      <w:r w:rsidR="00661341" w:rsidRPr="00CA12A4">
        <w:rPr>
          <w:rFonts w:ascii="Angsana New" w:hAnsi="Angsana New"/>
          <w:spacing w:val="-4"/>
          <w:sz w:val="30"/>
          <w:szCs w:val="30"/>
        </w:rPr>
        <w:t xml:space="preserve"> </w:t>
      </w:r>
      <w:r w:rsidRPr="00CA12A4">
        <w:rPr>
          <w:rFonts w:ascii="Angsana New" w:hAnsi="Angsana New"/>
          <w:spacing w:val="-4"/>
          <w:sz w:val="30"/>
          <w:szCs w:val="30"/>
          <w:cs/>
        </w:rPr>
        <w:t>ตามที่ระบุไว้ในสัญญา</w:t>
      </w:r>
    </w:p>
    <w:p w14:paraId="1A11F808" w14:textId="1974E6B5" w:rsidR="00480F53" w:rsidRPr="00CA12A4" w:rsidRDefault="00480F53" w:rsidP="00276C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4B6394E" w14:textId="56D7B655" w:rsidR="00480F53" w:rsidRPr="00CA12A4" w:rsidRDefault="00480F53" w:rsidP="0093684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บริษัทย่อยได้เข้าทำสัญญาบริหารโครงการกับบริษัทที่เกี่ยวข้องกันแห่งหนึ่ง สัญญามีกำหนด </w:t>
      </w:r>
      <w:r w:rsidRPr="00CA12A4">
        <w:rPr>
          <w:rFonts w:ascii="Angsana New" w:hAnsi="Angsana New"/>
          <w:spacing w:val="-4"/>
          <w:sz w:val="30"/>
          <w:szCs w:val="30"/>
        </w:rPr>
        <w:t>20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 ปี สิ้นสุดวันที่ </w:t>
      </w:r>
      <w:r w:rsidRPr="00CA12A4">
        <w:rPr>
          <w:rFonts w:ascii="Angsana New" w:hAnsi="Angsana New"/>
          <w:spacing w:val="-4"/>
          <w:sz w:val="30"/>
          <w:szCs w:val="30"/>
        </w:rPr>
        <w:t xml:space="preserve">28 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กรกฎาคม </w:t>
      </w:r>
      <w:r w:rsidRPr="00CA12A4">
        <w:rPr>
          <w:rFonts w:ascii="Angsana New" w:hAnsi="Angsana New"/>
          <w:spacing w:val="-4"/>
          <w:sz w:val="30"/>
          <w:szCs w:val="30"/>
        </w:rPr>
        <w:t>2566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 และสามารถต่ออายุสัญญาได้อีกเป็นเวลา </w:t>
      </w:r>
      <w:r w:rsidRPr="00CA12A4">
        <w:rPr>
          <w:rFonts w:ascii="Angsana New" w:hAnsi="Angsana New"/>
          <w:spacing w:val="-4"/>
          <w:sz w:val="30"/>
          <w:szCs w:val="30"/>
        </w:rPr>
        <w:t>10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 ปี บริษัทดังกล่าวจะให้บริการในด้านการบริหารโครงการอาคารพักอาศัยให้เช่าของบริษัทย่อย</w:t>
      </w:r>
      <w:r w:rsidR="00813875" w:rsidRPr="00CA12A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pacing w:val="-4"/>
          <w:sz w:val="30"/>
          <w:szCs w:val="30"/>
          <w:cs/>
        </w:rPr>
        <w:t>และอนุญาตให้บริษัทย่อย</w:t>
      </w:r>
      <w:r w:rsidR="00813875" w:rsidRPr="00CA12A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pacing w:val="-4"/>
          <w:sz w:val="30"/>
          <w:szCs w:val="30"/>
          <w:cs/>
        </w:rPr>
        <w:t>ใช้เครื่องหมายการค้าโดยบริษัทย่อย</w:t>
      </w:r>
      <w:r w:rsidR="005A0E20" w:rsidRPr="00CA12A4">
        <w:rPr>
          <w:rFonts w:ascii="Angsana New" w:hAnsi="Angsana New"/>
          <w:spacing w:val="-4"/>
          <w:sz w:val="30"/>
          <w:szCs w:val="30"/>
        </w:rPr>
        <w:t xml:space="preserve"> </w:t>
      </w:r>
      <w:r w:rsidRPr="00CA12A4">
        <w:rPr>
          <w:rFonts w:ascii="Angsana New" w:hAnsi="Angsana New"/>
          <w:spacing w:val="-4"/>
          <w:sz w:val="30"/>
          <w:szCs w:val="30"/>
          <w:cs/>
        </w:rPr>
        <w:t>จะต้องจ่ายค่าธรรมเนียม</w:t>
      </w:r>
      <w:r w:rsidR="00661341" w:rsidRPr="00CA12A4">
        <w:rPr>
          <w:rFonts w:ascii="Angsana New" w:hAnsi="Angsana New"/>
          <w:spacing w:val="-4"/>
          <w:sz w:val="30"/>
          <w:szCs w:val="30"/>
        </w:rPr>
        <w:t xml:space="preserve"> </w:t>
      </w:r>
      <w:r w:rsidRPr="00CA12A4">
        <w:rPr>
          <w:rFonts w:ascii="Angsana New" w:hAnsi="Angsana New"/>
          <w:spacing w:val="-4"/>
          <w:sz w:val="30"/>
          <w:szCs w:val="30"/>
          <w:cs/>
        </w:rPr>
        <w:t>ตามที่ระบุไว้ในสัญญา</w:t>
      </w:r>
    </w:p>
    <w:p w14:paraId="60E3030E" w14:textId="77777777" w:rsidR="00224FA4" w:rsidRPr="00CA12A4" w:rsidRDefault="00224FA4" w:rsidP="00DE4E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46000B68" w14:textId="4E3F110D" w:rsidR="00276CB1" w:rsidRPr="00CA12A4" w:rsidRDefault="00813875" w:rsidP="0093684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7" w:hanging="45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กลุ่มบริษัทย่อย</w:t>
      </w:r>
      <w:r w:rsidR="00480F53" w:rsidRPr="00CA12A4">
        <w:rPr>
          <w:rFonts w:ascii="Angsana New" w:hAnsi="Angsana New"/>
          <w:sz w:val="30"/>
          <w:szCs w:val="30"/>
          <w:cs/>
        </w:rPr>
        <w:t>เข้าทำสัญญาจ้างบริหาร</w:t>
      </w:r>
      <w:r w:rsidR="009D6F13" w:rsidRPr="00CA12A4">
        <w:rPr>
          <w:rFonts w:ascii="Angsana New" w:hAnsi="Angsana New" w:hint="cs"/>
          <w:sz w:val="30"/>
          <w:szCs w:val="30"/>
          <w:cs/>
        </w:rPr>
        <w:t>ทรัพย์</w:t>
      </w:r>
      <w:r w:rsidR="00480F53" w:rsidRPr="00CA12A4">
        <w:rPr>
          <w:rFonts w:ascii="Angsana New" w:hAnsi="Angsana New"/>
          <w:sz w:val="30"/>
          <w:szCs w:val="30"/>
          <w:cs/>
        </w:rPr>
        <w:t xml:space="preserve">กับบริษัทที่เกี่ยวข้องกันแห่งหนึ่ง สัญญามีกำหนด </w:t>
      </w:r>
      <w:r w:rsidR="00480F53" w:rsidRPr="00CA12A4">
        <w:rPr>
          <w:rFonts w:ascii="Angsana New" w:hAnsi="Angsana New"/>
          <w:sz w:val="30"/>
          <w:szCs w:val="30"/>
        </w:rPr>
        <w:t xml:space="preserve">1 </w:t>
      </w:r>
      <w:r w:rsidR="00480F53" w:rsidRPr="00CA12A4">
        <w:rPr>
          <w:rFonts w:ascii="Angsana New" w:hAnsi="Angsana New"/>
          <w:sz w:val="30"/>
          <w:szCs w:val="30"/>
          <w:cs/>
        </w:rPr>
        <w:t>ปี เพื่อบริหารโครงการโรงแรมของกลุ่มบริษัท โดยจะต้องจ่ายค่าธรรมเนียมต่างๆ ตามที่ระบุไว้ในสัญญา</w:t>
      </w:r>
    </w:p>
    <w:p w14:paraId="1AD9E9CB" w14:textId="333E6BFD" w:rsidR="009B518D" w:rsidRPr="00CA12A4" w:rsidRDefault="00480F53" w:rsidP="00276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 </w:t>
      </w:r>
    </w:p>
    <w:p w14:paraId="7CC1A25F" w14:textId="77777777" w:rsidR="00BA4DF8" w:rsidRPr="00CA12A4" w:rsidRDefault="00BA4DF8" w:rsidP="00276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482A3236" w14:textId="77777777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สัญญาแต่งตั้งผู้บริหารอสังหาริมทรัพย์และบริหารจัดการกองทรัสต์</w:t>
      </w:r>
    </w:p>
    <w:p w14:paraId="15D51C0F" w14:textId="77777777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2BA22825" w14:textId="6A3E30FB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CA12A4">
        <w:rPr>
          <w:rFonts w:ascii="Angsana New" w:hAnsi="Angsana New"/>
          <w:sz w:val="30"/>
          <w:szCs w:val="30"/>
        </w:rPr>
        <w:t>2560</w:t>
      </w:r>
      <w:r w:rsidRPr="00CA12A4">
        <w:rPr>
          <w:rFonts w:ascii="Angsana New" w:hAnsi="Angsana New"/>
          <w:sz w:val="30"/>
          <w:szCs w:val="30"/>
          <w:cs/>
        </w:rPr>
        <w:t xml:space="preserve"> บริษัท เฟรเซอร์ส พร็อพเพอร์ตี้ อินดัสเทรียล รีท แมนเนจเม้นท์ (ประเทศไทย)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CA12A4">
        <w:rPr>
          <w:rFonts w:ascii="Angsana New" w:hAnsi="Angsana New"/>
          <w:sz w:val="30"/>
          <w:szCs w:val="30"/>
        </w:rPr>
        <w:t xml:space="preserve">(“FIRM”) </w:t>
      </w:r>
      <w:r w:rsidRPr="00CA12A4">
        <w:rPr>
          <w:rFonts w:ascii="Angsana New" w:hAnsi="Angsana New"/>
          <w:sz w:val="30"/>
          <w:szCs w:val="30"/>
          <w:cs/>
        </w:rPr>
        <w:t>ซึ่งเป็นบริษัทย่อยได้รับแต่งตั้งจากทรัสต์เพื่อการลงทุนในอสังหาริมทรัพย์และสิทธิการเช่าอสังหาริมทรัพย์เพื่ออุตสาหกรรม เฟรเซอร์ส พร็อพเพอร์ตี้ (</w:t>
      </w:r>
      <w:r w:rsidRPr="00CA12A4">
        <w:rPr>
          <w:rFonts w:ascii="Angsana New" w:hAnsi="Angsana New"/>
          <w:sz w:val="30"/>
          <w:szCs w:val="30"/>
        </w:rPr>
        <w:t>“FTREIT”</w:t>
      </w:r>
      <w:r w:rsidRPr="00CA12A4">
        <w:rPr>
          <w:rFonts w:ascii="Angsana New" w:hAnsi="Angsana New"/>
          <w:sz w:val="30"/>
          <w:szCs w:val="30"/>
          <w:cs/>
        </w:rPr>
        <w:t>) ซึ่งเป็นบริษัทร่วมให้เป็นผู้บริหารอสังหาริมทรัพย์ โดยเรียกเก็บค่าธรรมเนียมดังนี้</w:t>
      </w:r>
    </w:p>
    <w:p w14:paraId="06EACBDE" w14:textId="77777777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083B51" w14:textId="534A33EB" w:rsidR="002103E6" w:rsidRPr="00CA12A4" w:rsidRDefault="00C23BEE" w:rsidP="002103E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ค่าธรรมเนียมบริหารจัดการทรัพย์สินหลักของ</w:t>
      </w:r>
      <w:r w:rsidRPr="00CA12A4">
        <w:rPr>
          <w:rFonts w:ascii="Angsana New" w:hAnsi="Angsana New"/>
          <w:sz w:val="30"/>
          <w:szCs w:val="30"/>
        </w:rPr>
        <w:t xml:space="preserve"> FTREIT </w:t>
      </w:r>
      <w:r w:rsidRPr="00CA12A4">
        <w:rPr>
          <w:rFonts w:ascii="Angsana New" w:hAnsi="Angsana New"/>
          <w:sz w:val="30"/>
          <w:szCs w:val="30"/>
          <w:cs/>
        </w:rPr>
        <w:t xml:space="preserve">ร้อยละ </w:t>
      </w:r>
      <w:r w:rsidR="009B518D" w:rsidRPr="00CA12A4">
        <w:rPr>
          <w:rFonts w:ascii="Angsana New" w:hAnsi="Angsana New"/>
          <w:sz w:val="30"/>
          <w:szCs w:val="30"/>
        </w:rPr>
        <w:t>3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7953DF" w:rsidRPr="00CA12A4">
        <w:rPr>
          <w:rFonts w:ascii="Angsana New" w:hAnsi="Angsana New" w:hint="cs"/>
          <w:sz w:val="30"/>
          <w:szCs w:val="30"/>
          <w:cs/>
        </w:rPr>
        <w:t>ต่อปี</w:t>
      </w:r>
      <w:r w:rsidRPr="00CA12A4">
        <w:rPr>
          <w:rFonts w:ascii="Angsana New" w:hAnsi="Angsana New"/>
          <w:sz w:val="30"/>
          <w:szCs w:val="30"/>
          <w:cs/>
        </w:rPr>
        <w:t>ของรายได้สุทธิจากสัญญาเช่าและสัญญาบริการของกองทรัสต์</w:t>
      </w:r>
    </w:p>
    <w:p w14:paraId="0782872C" w14:textId="79EF2424" w:rsidR="00C23BEE" w:rsidRPr="00CA12A4" w:rsidRDefault="00C23BEE" w:rsidP="0093684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ค่าตอบแทนส่วนเพิ่มอัตราร้อยละ </w:t>
      </w:r>
      <w:r w:rsidR="009B518D" w:rsidRPr="00CA12A4">
        <w:rPr>
          <w:rFonts w:ascii="Angsana New" w:hAnsi="Angsana New"/>
          <w:sz w:val="30"/>
          <w:szCs w:val="30"/>
        </w:rPr>
        <w:t>5</w:t>
      </w:r>
      <w:r w:rsidRPr="00CA12A4">
        <w:rPr>
          <w:rFonts w:ascii="Angsana New" w:hAnsi="Angsana New"/>
          <w:sz w:val="30"/>
          <w:szCs w:val="30"/>
          <w:cs/>
        </w:rPr>
        <w:t xml:space="preserve"> ต่อปีของกำไรจากการดำเนินงานของ</w:t>
      </w:r>
      <w:r w:rsidRPr="00CA12A4">
        <w:rPr>
          <w:rFonts w:ascii="Angsana New" w:hAnsi="Angsana New"/>
          <w:sz w:val="30"/>
          <w:szCs w:val="30"/>
        </w:rPr>
        <w:t xml:space="preserve"> FTREIT</w:t>
      </w:r>
    </w:p>
    <w:p w14:paraId="358863A6" w14:textId="2A9008A0" w:rsidR="00C23BEE" w:rsidRPr="00CA12A4" w:rsidRDefault="00C23BEE" w:rsidP="0093684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ค่านายหน้าคิดตามสัดส่วนตามระยะเวลาทำสัญญาเช่าและสัญญาบริการของผู้เช่ารายย่อยใหม่ แต่ไม่เกิน </w:t>
      </w:r>
      <w:r w:rsidR="009B518D" w:rsidRPr="00CA12A4">
        <w:rPr>
          <w:rFonts w:ascii="Angsana New" w:hAnsi="Angsana New"/>
          <w:sz w:val="30"/>
          <w:szCs w:val="30"/>
        </w:rPr>
        <w:t>3</w:t>
      </w:r>
      <w:r w:rsidRPr="00CA12A4">
        <w:rPr>
          <w:rFonts w:ascii="Angsana New" w:hAnsi="Angsana New"/>
          <w:sz w:val="30"/>
          <w:szCs w:val="30"/>
          <w:cs/>
        </w:rPr>
        <w:t xml:space="preserve"> เดือนของอัตราค่าเช่าและค่าบริการ</w:t>
      </w:r>
    </w:p>
    <w:p w14:paraId="4C63A7C7" w14:textId="624D8E5D" w:rsidR="00C23BEE" w:rsidRPr="00CA12A4" w:rsidRDefault="00C23BEE" w:rsidP="0093684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ค่านายหน้าจากการซื้อ ขาย โอนสิทธิการเช่าและ/หรือรับโอนสิทธิการเช่าอสังหาริมทรัพย์ในอัตรา</w:t>
      </w:r>
      <w:r w:rsidR="00276CB1" w:rsidRPr="00CA12A4">
        <w:rPr>
          <w:rFonts w:ascii="Angsana New" w:hAnsi="Angsana New" w:hint="cs"/>
          <w:sz w:val="30"/>
          <w:szCs w:val="30"/>
          <w:cs/>
        </w:rPr>
        <w:t>ไม่เกิน</w:t>
      </w:r>
      <w:r w:rsidRPr="00CA12A4">
        <w:rPr>
          <w:rFonts w:ascii="Angsana New" w:hAnsi="Angsana New"/>
          <w:sz w:val="30"/>
          <w:szCs w:val="30"/>
          <w:cs/>
        </w:rPr>
        <w:t xml:space="preserve">ร้อยละ </w:t>
      </w:r>
      <w:r w:rsidR="009B518D" w:rsidRPr="00CA12A4">
        <w:rPr>
          <w:rFonts w:ascii="Angsana New" w:hAnsi="Angsana New"/>
          <w:sz w:val="30"/>
          <w:szCs w:val="30"/>
        </w:rPr>
        <w:t>3</w:t>
      </w:r>
      <w:r w:rsidRPr="00CA12A4">
        <w:rPr>
          <w:rFonts w:ascii="Angsana New" w:hAnsi="Angsana New"/>
          <w:sz w:val="30"/>
          <w:szCs w:val="30"/>
          <w:cs/>
        </w:rPr>
        <w:t xml:space="preserve"> ของมูลค่าดังกล่าว</w:t>
      </w:r>
    </w:p>
    <w:p w14:paraId="26285A48" w14:textId="77777777" w:rsidR="00C23BEE" w:rsidRPr="00CA12A4" w:rsidRDefault="00C23BEE" w:rsidP="00C23B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1C3F97" w14:textId="5BC85C3C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นอกจากนี้บริษัทย่อยดังกล่าวได้ทำสัญญาการบริหารจัดการกับ</w:t>
      </w:r>
      <w:r w:rsidRPr="00CA12A4">
        <w:rPr>
          <w:rFonts w:ascii="Angsana New" w:hAnsi="Angsana New"/>
          <w:sz w:val="30"/>
          <w:szCs w:val="30"/>
        </w:rPr>
        <w:t xml:space="preserve"> FTREIT</w:t>
      </w:r>
      <w:r w:rsidRPr="00CA12A4">
        <w:rPr>
          <w:rFonts w:ascii="Angsana New" w:hAnsi="Angsana New"/>
          <w:sz w:val="30"/>
          <w:szCs w:val="30"/>
          <w:cs/>
        </w:rPr>
        <w:t xml:space="preserve"> สำหรับการให้บริการบริหารจัดการทั่วไปโดยคิดค่าบริการเป็นรายเดือนในอัตราร้อยละ </w:t>
      </w:r>
      <w:r w:rsidRPr="00CA12A4">
        <w:rPr>
          <w:rFonts w:ascii="Angsana New" w:hAnsi="Angsana New"/>
          <w:sz w:val="30"/>
          <w:szCs w:val="30"/>
        </w:rPr>
        <w:t>0</w:t>
      </w:r>
      <w:r w:rsidRPr="00CA12A4">
        <w:rPr>
          <w:rFonts w:ascii="Angsana New" w:hAnsi="Angsana New"/>
          <w:sz w:val="30"/>
          <w:szCs w:val="30"/>
          <w:cs/>
        </w:rPr>
        <w:t>.</w:t>
      </w:r>
      <w:r w:rsidRPr="00CA12A4">
        <w:rPr>
          <w:rFonts w:ascii="Angsana New" w:hAnsi="Angsana New"/>
          <w:sz w:val="30"/>
          <w:szCs w:val="30"/>
        </w:rPr>
        <w:t>25</w:t>
      </w:r>
      <w:r w:rsidRPr="00CA12A4">
        <w:rPr>
          <w:rFonts w:ascii="Angsana New" w:hAnsi="Angsana New"/>
          <w:sz w:val="30"/>
          <w:szCs w:val="30"/>
          <w:cs/>
        </w:rPr>
        <w:t xml:space="preserve"> ต่อปี ของมูลค่าสินทรัพย์รวมของ</w:t>
      </w:r>
      <w:r w:rsidRPr="00CA12A4">
        <w:rPr>
          <w:rFonts w:ascii="Angsana New" w:hAnsi="Angsana New"/>
          <w:sz w:val="30"/>
          <w:szCs w:val="30"/>
        </w:rPr>
        <w:t xml:space="preserve"> FTREIT</w:t>
      </w:r>
      <w:r w:rsidRPr="00CA12A4">
        <w:rPr>
          <w:rFonts w:ascii="Angsana New" w:hAnsi="Angsana New"/>
          <w:sz w:val="30"/>
          <w:szCs w:val="30"/>
          <w:cs/>
        </w:rPr>
        <w:t xml:space="preserve"> (รายละเอียด</w:t>
      </w:r>
      <w:r w:rsidRPr="00CA12A4">
        <w:rPr>
          <w:rFonts w:ascii="Angsana New" w:hAnsi="Angsana New"/>
          <w:sz w:val="30"/>
          <w:szCs w:val="30"/>
        </w:rPr>
        <w:t xml:space="preserve"> FTREIT </w:t>
      </w:r>
      <w:r w:rsidRPr="00CA12A4">
        <w:rPr>
          <w:rFonts w:ascii="Angsana New" w:hAnsi="Angsana New"/>
          <w:sz w:val="30"/>
          <w:szCs w:val="30"/>
          <w:cs/>
        </w:rPr>
        <w:t xml:space="preserve">แสดงไว้ในหมายเหตุข้อ </w:t>
      </w:r>
      <w:r w:rsidRPr="00CA12A4">
        <w:rPr>
          <w:rFonts w:ascii="Angsana New" w:hAnsi="Angsana New"/>
          <w:sz w:val="30"/>
          <w:szCs w:val="30"/>
        </w:rPr>
        <w:t>1</w:t>
      </w:r>
      <w:r w:rsidR="00D2325D" w:rsidRPr="00CA12A4">
        <w:rPr>
          <w:rFonts w:ascii="Angsana New" w:hAnsi="Angsana New"/>
          <w:sz w:val="30"/>
          <w:szCs w:val="30"/>
        </w:rPr>
        <w:t>0</w:t>
      </w:r>
      <w:r w:rsidRPr="00CA12A4">
        <w:rPr>
          <w:rFonts w:ascii="Angsana New" w:hAnsi="Angsana New"/>
          <w:sz w:val="30"/>
          <w:szCs w:val="30"/>
          <w:cs/>
        </w:rPr>
        <w:t>)</w:t>
      </w:r>
    </w:p>
    <w:p w14:paraId="46CB93BD" w14:textId="77777777" w:rsidR="000A2AC4" w:rsidRPr="00CA12A4" w:rsidRDefault="000A2AC4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94A7DC" w14:textId="6D285D09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สัญญาแต่งตั้งผู้บริหารอสังหาริมทรัพย์</w:t>
      </w:r>
    </w:p>
    <w:p w14:paraId="3DF854D3" w14:textId="77777777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ADAFB70" w14:textId="15AE07DE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6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2559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บริษัทนอร์ท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สาธร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เรียลตี้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จำกัด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695540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ได้รับแต่งตั้งจากทรัสต์</w:t>
      </w:r>
      <w:r w:rsidRPr="00CA12A4">
        <w:rPr>
          <w:rFonts w:ascii="Angsana New" w:hAnsi="Angsana New"/>
          <w:sz w:val="30"/>
          <w:szCs w:val="30"/>
          <w:cs/>
        </w:rPr>
        <w:t xml:space="preserve">เพื่อการลงทุนในสิทธิการเช่าอสังหาริมทรัพย์โกลเด้นเวนเจอร์ </w:t>
      </w:r>
      <w:r w:rsidRPr="00CA12A4">
        <w:rPr>
          <w:rFonts w:ascii="Angsana New" w:hAnsi="Angsana New"/>
          <w:sz w:val="30"/>
          <w:szCs w:val="30"/>
        </w:rPr>
        <w:t xml:space="preserve">“GVREIT” </w:t>
      </w:r>
      <w:r w:rsidRPr="00CA12A4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ซึ่งเป็นบริษัทร่วมทางอ้อมให้เป็นผู้บริหารอสังหาริมทรัพย์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โดยเรียกเก็บค่าธรรมเนียมดังนี้</w:t>
      </w:r>
    </w:p>
    <w:p w14:paraId="3DED0142" w14:textId="77777777" w:rsidR="00C23BEE" w:rsidRPr="00CA12A4" w:rsidRDefault="00C23BEE" w:rsidP="00C23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560756" w14:textId="77777777" w:rsidR="00C23BEE" w:rsidRPr="00CA12A4" w:rsidRDefault="00C23BEE" w:rsidP="00936843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ค่าธรรมเนียมพื้นฐานในการจัดการทรัพย์สิน ประมาณ </w:t>
      </w:r>
      <w:r w:rsidRPr="00CA12A4">
        <w:rPr>
          <w:rFonts w:ascii="Angsana New" w:hAnsi="Angsana New"/>
          <w:sz w:val="30"/>
          <w:szCs w:val="30"/>
        </w:rPr>
        <w:t>15</w:t>
      </w:r>
      <w:r w:rsidRPr="00CA12A4">
        <w:rPr>
          <w:rFonts w:ascii="Angsana New" w:hAnsi="Angsana New"/>
          <w:sz w:val="30"/>
          <w:szCs w:val="30"/>
          <w:cs/>
        </w:rPr>
        <w:t xml:space="preserve"> - </w:t>
      </w:r>
      <w:r w:rsidRPr="00CA12A4">
        <w:rPr>
          <w:rFonts w:ascii="Angsana New" w:hAnsi="Angsana New"/>
          <w:sz w:val="30"/>
          <w:szCs w:val="30"/>
        </w:rPr>
        <w:t>33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ล้านบาทต่อปี สำหรับโครงการ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ปาร์คเวนเชอร์ อีโคเพล็กซ์ และประมาณ </w:t>
      </w:r>
      <w:r w:rsidRPr="00CA12A4">
        <w:rPr>
          <w:rFonts w:ascii="Angsana New" w:hAnsi="Angsana New"/>
          <w:sz w:val="30"/>
          <w:szCs w:val="30"/>
        </w:rPr>
        <w:t>19</w:t>
      </w:r>
      <w:r w:rsidRPr="00CA12A4">
        <w:rPr>
          <w:rFonts w:ascii="Angsana New" w:hAnsi="Angsana New"/>
          <w:sz w:val="30"/>
          <w:szCs w:val="30"/>
          <w:cs/>
        </w:rPr>
        <w:t xml:space="preserve"> - </w:t>
      </w:r>
      <w:r w:rsidRPr="00CA12A4">
        <w:rPr>
          <w:rFonts w:ascii="Angsana New" w:hAnsi="Angsana New"/>
          <w:sz w:val="30"/>
          <w:szCs w:val="30"/>
        </w:rPr>
        <w:t>45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ล้านบาทต่อปี สำหรับ</w:t>
      </w:r>
      <w:r w:rsidRPr="00CA12A4">
        <w:rPr>
          <w:rFonts w:hint="cs"/>
          <w:sz w:val="30"/>
          <w:szCs w:val="30"/>
          <w:cs/>
        </w:rPr>
        <w:t>โครงการสาทร</w:t>
      </w:r>
      <w:r w:rsidRPr="00CA12A4">
        <w:rPr>
          <w:sz w:val="30"/>
          <w:szCs w:val="30"/>
          <w:cs/>
        </w:rPr>
        <w:t xml:space="preserve"> </w:t>
      </w:r>
      <w:r w:rsidRPr="00CA12A4">
        <w:rPr>
          <w:rFonts w:hint="cs"/>
          <w:sz w:val="30"/>
          <w:szCs w:val="30"/>
          <w:cs/>
        </w:rPr>
        <w:t>สแควร์</w:t>
      </w:r>
      <w:r w:rsidRPr="00CA12A4">
        <w:rPr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โดยคิดในอัตราคงที่ที่แตกต่างกันในแต่ละปีตามที่กำหนดในสัญญาแต่งตั้งผู้บริหารอสังหาริมทรัพย์ โดยชำระเป็นรายเดือน</w:t>
      </w:r>
    </w:p>
    <w:p w14:paraId="4AEB3822" w14:textId="49310636" w:rsidR="00C75B54" w:rsidRPr="00CA12A4" w:rsidRDefault="00C75B54" w:rsidP="00C23B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27"/>
        <w:jc w:val="thaiDistribute"/>
        <w:rPr>
          <w:rFonts w:ascii="Angsana New" w:hAnsi="Angsana New"/>
          <w:sz w:val="30"/>
          <w:szCs w:val="30"/>
        </w:rPr>
      </w:pPr>
    </w:p>
    <w:p w14:paraId="78C8138A" w14:textId="2EA291BD" w:rsidR="00BA4DF8" w:rsidRPr="00CA12A4" w:rsidRDefault="00BA4DF8" w:rsidP="00C23B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27"/>
        <w:jc w:val="thaiDistribute"/>
        <w:rPr>
          <w:rFonts w:ascii="Angsana New" w:hAnsi="Angsana New"/>
          <w:sz w:val="30"/>
          <w:szCs w:val="30"/>
        </w:rPr>
      </w:pPr>
    </w:p>
    <w:p w14:paraId="2DBDDC33" w14:textId="67B55084" w:rsidR="00BA4DF8" w:rsidRPr="00CA12A4" w:rsidRDefault="00BA4DF8" w:rsidP="00C23B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27"/>
        <w:jc w:val="thaiDistribute"/>
        <w:rPr>
          <w:rFonts w:ascii="Angsana New" w:hAnsi="Angsana New"/>
          <w:sz w:val="30"/>
          <w:szCs w:val="30"/>
        </w:rPr>
      </w:pPr>
    </w:p>
    <w:p w14:paraId="31DEB670" w14:textId="77777777" w:rsidR="00BA4DF8" w:rsidRPr="00CA12A4" w:rsidRDefault="00BA4DF8" w:rsidP="00C23B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27"/>
        <w:jc w:val="thaiDistribute"/>
        <w:rPr>
          <w:rFonts w:ascii="Angsana New" w:hAnsi="Angsana New"/>
          <w:sz w:val="30"/>
          <w:szCs w:val="30"/>
        </w:rPr>
      </w:pPr>
    </w:p>
    <w:p w14:paraId="4AA75C66" w14:textId="77777777" w:rsidR="00C23BEE" w:rsidRPr="00CA12A4" w:rsidRDefault="00C23BEE" w:rsidP="0093684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CA12A4">
        <w:rPr>
          <w:rFonts w:ascii="Angsana New" w:hAnsi="Angsana New"/>
          <w:spacing w:val="-4"/>
          <w:sz w:val="30"/>
          <w:szCs w:val="30"/>
          <w:cs/>
        </w:rPr>
        <w:lastRenderedPageBreak/>
        <w:t>ค่าธรรมเนียมผันแปรในการจัดการทรัพย์สินสำหรับโครงการปาร์คเวนเชอร์ อีโคเพล็กซ์ในปีที่</w:t>
      </w:r>
      <w:r w:rsidRPr="00CA12A4">
        <w:rPr>
          <w:rFonts w:ascii="Angsana New" w:hAnsi="Angsana New"/>
          <w:spacing w:val="-4"/>
          <w:sz w:val="30"/>
          <w:szCs w:val="30"/>
        </w:rPr>
        <w:t xml:space="preserve"> 1</w:t>
      </w:r>
      <w:r w:rsidRPr="00CA12A4">
        <w:rPr>
          <w:rFonts w:ascii="Angsana New" w:hAnsi="Angsana New"/>
          <w:spacing w:val="-4"/>
          <w:sz w:val="30"/>
          <w:szCs w:val="30"/>
          <w:cs/>
        </w:rPr>
        <w:t>-</w:t>
      </w:r>
      <w:r w:rsidRPr="00CA12A4">
        <w:rPr>
          <w:rFonts w:ascii="Angsana New" w:hAnsi="Angsana New"/>
          <w:spacing w:val="-4"/>
          <w:sz w:val="30"/>
          <w:szCs w:val="30"/>
        </w:rPr>
        <w:t xml:space="preserve">3 </w:t>
      </w:r>
      <w:r w:rsidRPr="00CA12A4">
        <w:rPr>
          <w:rFonts w:ascii="Angsana New" w:hAnsi="Angsana New"/>
          <w:spacing w:val="-4"/>
          <w:sz w:val="30"/>
          <w:szCs w:val="30"/>
          <w:cs/>
        </w:rPr>
        <w:t>คิดในอัตราร้อย</w:t>
      </w:r>
      <w:r w:rsidRPr="00CA12A4">
        <w:rPr>
          <w:rFonts w:ascii="Angsana New" w:hAnsi="Angsana New"/>
          <w:spacing w:val="-4"/>
          <w:sz w:val="30"/>
          <w:szCs w:val="30"/>
          <w:cs/>
        </w:rPr>
        <w:br/>
        <w:t>ละ</w:t>
      </w:r>
      <w:r w:rsidRPr="00CA12A4">
        <w:rPr>
          <w:rFonts w:ascii="Angsana New" w:hAnsi="Angsana New"/>
          <w:spacing w:val="-4"/>
          <w:sz w:val="30"/>
          <w:szCs w:val="30"/>
        </w:rPr>
        <w:t> 3</w:t>
      </w:r>
      <w:r w:rsidRPr="00CA12A4">
        <w:rPr>
          <w:rFonts w:ascii="Angsana New" w:hAnsi="Angsana New"/>
          <w:spacing w:val="-4"/>
          <w:sz w:val="30"/>
          <w:szCs w:val="30"/>
          <w:cs/>
        </w:rPr>
        <w:t>.</w:t>
      </w:r>
      <w:r w:rsidRPr="00CA12A4">
        <w:rPr>
          <w:rFonts w:ascii="Angsana New" w:hAnsi="Angsana New"/>
          <w:spacing w:val="-4"/>
          <w:sz w:val="30"/>
          <w:szCs w:val="30"/>
        </w:rPr>
        <w:t>50 </w:t>
      </w:r>
      <w:r w:rsidRPr="00CA12A4">
        <w:rPr>
          <w:rFonts w:ascii="Angsana New" w:hAnsi="Angsana New"/>
          <w:spacing w:val="-4"/>
          <w:sz w:val="30"/>
          <w:szCs w:val="30"/>
          <w:cs/>
        </w:rPr>
        <w:t>-</w:t>
      </w:r>
      <w:r w:rsidRPr="00CA12A4">
        <w:rPr>
          <w:rFonts w:ascii="Angsana New" w:hAnsi="Angsana New"/>
          <w:spacing w:val="-4"/>
          <w:sz w:val="30"/>
          <w:szCs w:val="30"/>
        </w:rPr>
        <w:t> 4</w:t>
      </w:r>
      <w:r w:rsidRPr="00CA12A4">
        <w:rPr>
          <w:rFonts w:ascii="Angsana New" w:hAnsi="Angsana New"/>
          <w:spacing w:val="-4"/>
          <w:sz w:val="30"/>
          <w:szCs w:val="30"/>
          <w:cs/>
        </w:rPr>
        <w:t>.</w:t>
      </w:r>
      <w:r w:rsidRPr="00CA12A4">
        <w:rPr>
          <w:rFonts w:ascii="Angsana New" w:hAnsi="Angsana New"/>
          <w:spacing w:val="-4"/>
          <w:sz w:val="30"/>
          <w:szCs w:val="30"/>
        </w:rPr>
        <w:t>75 </w:t>
      </w:r>
      <w:r w:rsidRPr="00CA12A4">
        <w:rPr>
          <w:rFonts w:ascii="Angsana New" w:hAnsi="Angsana New"/>
          <w:spacing w:val="-4"/>
          <w:sz w:val="30"/>
          <w:szCs w:val="30"/>
          <w:cs/>
        </w:rPr>
        <w:t>ต่อปี และตั้งแต่ปีที่</w:t>
      </w:r>
      <w:r w:rsidRPr="00CA12A4">
        <w:rPr>
          <w:rFonts w:ascii="Angsana New" w:hAnsi="Angsana New"/>
          <w:spacing w:val="-4"/>
          <w:sz w:val="30"/>
          <w:szCs w:val="30"/>
        </w:rPr>
        <w:t> 4 </w:t>
      </w:r>
      <w:r w:rsidRPr="00CA12A4">
        <w:rPr>
          <w:rFonts w:ascii="Angsana New" w:hAnsi="Angsana New"/>
          <w:spacing w:val="-4"/>
          <w:sz w:val="30"/>
          <w:szCs w:val="30"/>
          <w:cs/>
        </w:rPr>
        <w:t>เป็นต้นไป คิดในอัตราร้อยละ</w:t>
      </w:r>
      <w:r w:rsidRPr="00CA12A4">
        <w:rPr>
          <w:rFonts w:ascii="Angsana New" w:hAnsi="Angsana New"/>
          <w:spacing w:val="-4"/>
          <w:sz w:val="30"/>
          <w:szCs w:val="30"/>
        </w:rPr>
        <w:t> 6</w:t>
      </w:r>
      <w:r w:rsidRPr="00CA12A4">
        <w:rPr>
          <w:rFonts w:ascii="Angsana New" w:hAnsi="Angsana New"/>
          <w:spacing w:val="-4"/>
          <w:sz w:val="30"/>
          <w:szCs w:val="30"/>
          <w:cs/>
        </w:rPr>
        <w:t>.</w:t>
      </w:r>
      <w:r w:rsidRPr="00CA12A4">
        <w:rPr>
          <w:rFonts w:ascii="Angsana New" w:hAnsi="Angsana New"/>
          <w:spacing w:val="-4"/>
          <w:sz w:val="30"/>
          <w:szCs w:val="30"/>
        </w:rPr>
        <w:t>20 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Pr="00CA12A4">
        <w:rPr>
          <w:rFonts w:ascii="Angsana New" w:hAnsi="Angsana New" w:hint="cs"/>
          <w:spacing w:val="-4"/>
          <w:sz w:val="30"/>
          <w:szCs w:val="30"/>
          <w:cs/>
        </w:rPr>
        <w:t>และสำหรับโครงการสารทรสแควร์</w:t>
      </w:r>
      <w:r w:rsidRPr="00CA12A4">
        <w:rPr>
          <w:rFonts w:ascii="Angsana New" w:hAnsi="Angsana New"/>
          <w:spacing w:val="-4"/>
          <w:sz w:val="30"/>
          <w:szCs w:val="30"/>
          <w:cs/>
        </w:rPr>
        <w:br/>
        <w:t>ในปีที่</w:t>
      </w:r>
      <w:r w:rsidRPr="00CA12A4">
        <w:rPr>
          <w:rFonts w:ascii="Angsana New" w:hAnsi="Angsana New"/>
          <w:spacing w:val="-4"/>
          <w:sz w:val="30"/>
          <w:szCs w:val="30"/>
        </w:rPr>
        <w:t> 1 </w:t>
      </w:r>
      <w:r w:rsidRPr="00CA12A4">
        <w:rPr>
          <w:rFonts w:ascii="Angsana New" w:hAnsi="Angsana New"/>
          <w:spacing w:val="-4"/>
          <w:sz w:val="30"/>
          <w:szCs w:val="30"/>
          <w:cs/>
        </w:rPr>
        <w:t>-</w:t>
      </w:r>
      <w:r w:rsidRPr="00CA12A4">
        <w:rPr>
          <w:rFonts w:ascii="Angsana New" w:hAnsi="Angsana New"/>
          <w:spacing w:val="-4"/>
          <w:sz w:val="30"/>
          <w:szCs w:val="30"/>
        </w:rPr>
        <w:t> 3 </w:t>
      </w:r>
      <w:r w:rsidRPr="00CA12A4">
        <w:rPr>
          <w:rFonts w:ascii="Angsana New" w:hAnsi="Angsana New"/>
          <w:spacing w:val="-4"/>
          <w:sz w:val="30"/>
          <w:szCs w:val="30"/>
          <w:cs/>
        </w:rPr>
        <w:t>คิดในอัตราร้อยละ</w:t>
      </w:r>
      <w:r w:rsidRPr="00CA12A4">
        <w:rPr>
          <w:rFonts w:ascii="Angsana New" w:hAnsi="Angsana New"/>
          <w:spacing w:val="-4"/>
          <w:sz w:val="30"/>
          <w:szCs w:val="30"/>
        </w:rPr>
        <w:t> 1</w:t>
      </w:r>
      <w:r w:rsidRPr="00CA12A4">
        <w:rPr>
          <w:rFonts w:ascii="Angsana New" w:hAnsi="Angsana New"/>
          <w:spacing w:val="-4"/>
          <w:sz w:val="30"/>
          <w:szCs w:val="30"/>
          <w:cs/>
        </w:rPr>
        <w:t>.</w:t>
      </w:r>
      <w:r w:rsidRPr="00CA12A4">
        <w:rPr>
          <w:rFonts w:ascii="Angsana New" w:hAnsi="Angsana New"/>
          <w:spacing w:val="-4"/>
          <w:sz w:val="30"/>
          <w:szCs w:val="30"/>
        </w:rPr>
        <w:t>55 </w:t>
      </w:r>
      <w:r w:rsidRPr="00CA12A4">
        <w:rPr>
          <w:rFonts w:ascii="Angsana New" w:hAnsi="Angsana New"/>
          <w:spacing w:val="-4"/>
          <w:sz w:val="30"/>
          <w:szCs w:val="30"/>
          <w:cs/>
        </w:rPr>
        <w:t>-</w:t>
      </w:r>
      <w:r w:rsidRPr="00CA12A4">
        <w:rPr>
          <w:rFonts w:ascii="Angsana New" w:hAnsi="Angsana New"/>
          <w:spacing w:val="-4"/>
          <w:sz w:val="30"/>
          <w:szCs w:val="30"/>
        </w:rPr>
        <w:t> 3</w:t>
      </w:r>
      <w:r w:rsidRPr="00CA12A4">
        <w:rPr>
          <w:rFonts w:ascii="Angsana New" w:hAnsi="Angsana New"/>
          <w:spacing w:val="-4"/>
          <w:sz w:val="30"/>
          <w:szCs w:val="30"/>
          <w:cs/>
        </w:rPr>
        <w:t>.</w:t>
      </w:r>
      <w:r w:rsidRPr="00CA12A4">
        <w:rPr>
          <w:rFonts w:ascii="Angsana New" w:hAnsi="Angsana New"/>
          <w:spacing w:val="-4"/>
          <w:sz w:val="30"/>
          <w:szCs w:val="30"/>
        </w:rPr>
        <w:t>45 </w:t>
      </w:r>
      <w:r w:rsidRPr="00CA12A4">
        <w:rPr>
          <w:rFonts w:ascii="Angsana New" w:hAnsi="Angsana New"/>
          <w:spacing w:val="-4"/>
          <w:sz w:val="30"/>
          <w:szCs w:val="30"/>
          <w:cs/>
        </w:rPr>
        <w:t>ต่อปี และตั้งแต่ปีที่</w:t>
      </w:r>
      <w:r w:rsidRPr="00CA12A4">
        <w:rPr>
          <w:rFonts w:ascii="Angsana New" w:hAnsi="Angsana New"/>
          <w:spacing w:val="-4"/>
          <w:sz w:val="30"/>
          <w:szCs w:val="30"/>
        </w:rPr>
        <w:t> 4 </w:t>
      </w:r>
      <w:r w:rsidRPr="00CA12A4">
        <w:rPr>
          <w:rFonts w:ascii="Angsana New" w:hAnsi="Angsana New"/>
          <w:spacing w:val="-4"/>
          <w:sz w:val="30"/>
          <w:szCs w:val="30"/>
          <w:cs/>
        </w:rPr>
        <w:t>เป็นต้นไป คิดในอัตราร้อยละ</w:t>
      </w:r>
      <w:r w:rsidRPr="00CA12A4">
        <w:rPr>
          <w:rFonts w:ascii="Angsana New" w:hAnsi="Angsana New"/>
          <w:spacing w:val="-4"/>
          <w:sz w:val="30"/>
          <w:szCs w:val="30"/>
        </w:rPr>
        <w:t> 4</w:t>
      </w:r>
      <w:r w:rsidRPr="00CA12A4">
        <w:rPr>
          <w:rFonts w:ascii="Angsana New" w:hAnsi="Angsana New"/>
          <w:spacing w:val="-4"/>
          <w:sz w:val="30"/>
          <w:szCs w:val="30"/>
          <w:cs/>
        </w:rPr>
        <w:t>.</w:t>
      </w:r>
      <w:r w:rsidRPr="00CA12A4">
        <w:rPr>
          <w:rFonts w:ascii="Angsana New" w:hAnsi="Angsana New"/>
          <w:spacing w:val="-4"/>
          <w:sz w:val="30"/>
          <w:szCs w:val="30"/>
        </w:rPr>
        <w:t>65 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Pr="00CA12A4">
        <w:rPr>
          <w:rFonts w:ascii="Angsana New" w:hAnsi="Angsana New"/>
          <w:spacing w:val="-4"/>
          <w:sz w:val="30"/>
          <w:szCs w:val="30"/>
          <w:cs/>
        </w:rPr>
        <w:br/>
        <w:t>โดยค่าธรรมเนียมผันแปรคิดในอัตราร้อยละต่อปีของรายได้จากการให้เช่าพื้นที่และบริการพื้นที่เช่าอาคารซึ่ง</w:t>
      </w:r>
      <w:r w:rsidRPr="00CA12A4">
        <w:rPr>
          <w:rFonts w:ascii="Angsana New" w:hAnsi="Angsana New"/>
          <w:spacing w:val="-4"/>
          <w:sz w:val="30"/>
          <w:szCs w:val="30"/>
          <w:cs/>
        </w:rPr>
        <w:br/>
        <w:t>ประกอบด้วยพื้นที่สำนักงานให้เช่า พื้นที่พาณิชยกรรม (ไม่รวมรายได้จากลานจัดกิจกรรม) และพื้นที่ห้องเก็บของ</w:t>
      </w:r>
      <w:r w:rsidRPr="00CA12A4">
        <w:rPr>
          <w:rFonts w:ascii="Angsana New" w:hAnsi="Angsana New"/>
          <w:spacing w:val="-4"/>
          <w:sz w:val="30"/>
          <w:szCs w:val="30"/>
          <w:cs/>
        </w:rPr>
        <w:br/>
        <w:t xml:space="preserve">โดยชำระเป็นรายไตรมาส </w:t>
      </w:r>
    </w:p>
    <w:p w14:paraId="0BBB1323" w14:textId="77777777" w:rsidR="00220079" w:rsidRPr="00CA12A4" w:rsidRDefault="00220079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7EEB7C3" w14:textId="25B7E83B" w:rsidR="00AE7611" w:rsidRPr="00CA12A4" w:rsidRDefault="00AE7611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</w:p>
    <w:p w14:paraId="0C0C7927" w14:textId="77777777" w:rsidR="00AE7611" w:rsidRPr="00CA12A4" w:rsidRDefault="00AE7611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5908151" w14:textId="42ED396C" w:rsidR="009223EF" w:rsidRPr="00CA12A4" w:rsidRDefault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บริษัท</w:t>
      </w:r>
      <w:r w:rsidR="004F0141" w:rsidRPr="00CA12A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CA12A4">
        <w:rPr>
          <w:rFonts w:ascii="Angsana New" w:hAnsi="Angsana New" w:hint="cs"/>
          <w:sz w:val="30"/>
          <w:szCs w:val="30"/>
          <w:cs/>
        </w:rPr>
        <w:t>ได้ทำสัญญาให้เช่าที่ดินและสิ่งปลูกสร้างหลายฉบับ</w:t>
      </w:r>
      <w:r w:rsidR="00063A4E" w:rsidRPr="00CA12A4">
        <w:rPr>
          <w:rFonts w:ascii="Angsana New" w:hAnsi="Angsana New" w:hint="cs"/>
          <w:sz w:val="30"/>
          <w:szCs w:val="30"/>
          <w:cs/>
        </w:rPr>
        <w:t>กับ</w:t>
      </w:r>
      <w:r w:rsidR="00D57FF9" w:rsidRPr="00CA12A4">
        <w:rPr>
          <w:rFonts w:ascii="Angsana New" w:hAnsi="Angsana New"/>
          <w:sz w:val="30"/>
          <w:szCs w:val="30"/>
        </w:rPr>
        <w:t xml:space="preserve"> </w:t>
      </w:r>
      <w:r w:rsidR="00784E81" w:rsidRPr="00CA12A4">
        <w:rPr>
          <w:rFonts w:ascii="Angsana New" w:hAnsi="Angsana New"/>
          <w:sz w:val="30"/>
          <w:szCs w:val="30"/>
        </w:rPr>
        <w:t>FTREIT</w:t>
      </w:r>
      <w:r w:rsidR="002F7B98" w:rsidRPr="00CA12A4">
        <w:rPr>
          <w:rFonts w:ascii="Angsana New" w:hAnsi="Angsana New"/>
          <w:sz w:val="30"/>
          <w:szCs w:val="30"/>
        </w:rPr>
        <w:t xml:space="preserve"> </w:t>
      </w:r>
      <w:r w:rsidR="00D57FF9" w:rsidRPr="00CA12A4">
        <w:rPr>
          <w:rFonts w:ascii="Angsana New" w:hAnsi="Angsana New" w:hint="cs"/>
          <w:sz w:val="30"/>
          <w:szCs w:val="30"/>
          <w:cs/>
        </w:rPr>
        <w:t>โดย</w:t>
      </w:r>
      <w:r w:rsidR="002F7B98" w:rsidRPr="00CA12A4">
        <w:rPr>
          <w:rFonts w:ascii="Angsana New" w:hAnsi="Angsana New"/>
          <w:sz w:val="30"/>
          <w:szCs w:val="30"/>
        </w:rPr>
        <w:t xml:space="preserve"> </w:t>
      </w:r>
      <w:r w:rsidR="005A45BD" w:rsidRPr="00CA12A4">
        <w:rPr>
          <w:rFonts w:ascii="Angsana New" w:hAnsi="Angsana New"/>
          <w:sz w:val="30"/>
          <w:szCs w:val="30"/>
        </w:rPr>
        <w:t>FTREIT</w:t>
      </w:r>
      <w:r w:rsidR="00D57FF9" w:rsidRPr="00CA12A4">
        <w:rPr>
          <w:rFonts w:ascii="Angsana New" w:hAnsi="Angsana New"/>
          <w:sz w:val="30"/>
          <w:szCs w:val="30"/>
        </w:rPr>
        <w:t xml:space="preserve"> </w:t>
      </w:r>
      <w:r w:rsidR="004F0141" w:rsidRPr="00CA12A4">
        <w:rPr>
          <w:rFonts w:ascii="Angsana New" w:hAnsi="Angsana New" w:hint="cs"/>
          <w:sz w:val="30"/>
          <w:szCs w:val="30"/>
          <w:cs/>
        </w:rPr>
        <w:t>ตกลงที่จะจ่ายค่าเช่า</w:t>
      </w:r>
      <w:r w:rsidRPr="00CA12A4">
        <w:rPr>
          <w:rFonts w:ascii="Angsana New" w:hAnsi="Angsana New" w:hint="cs"/>
          <w:sz w:val="30"/>
          <w:szCs w:val="30"/>
          <w:cs/>
        </w:rPr>
        <w:t>ในอัตราที่ตกลงกันตามสัญญา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โดยสัญญามีอายุตั้งแต่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4F0141" w:rsidRPr="00CA12A4">
        <w:rPr>
          <w:rFonts w:ascii="Angsana New" w:hAnsi="Angsana New"/>
          <w:sz w:val="30"/>
          <w:szCs w:val="30"/>
        </w:rPr>
        <w:t>28</w:t>
      </w:r>
      <w:r w:rsidR="004F0141" w:rsidRPr="00CA12A4">
        <w:rPr>
          <w:rFonts w:ascii="Angsana New" w:hAnsi="Angsana New"/>
          <w:sz w:val="30"/>
          <w:szCs w:val="30"/>
          <w:cs/>
        </w:rPr>
        <w:t xml:space="preserve"> </w:t>
      </w:r>
      <w:r w:rsidR="004F0141" w:rsidRPr="00CA12A4">
        <w:rPr>
          <w:rFonts w:ascii="Angsana New" w:hAnsi="Angsana New" w:hint="cs"/>
          <w:sz w:val="30"/>
          <w:szCs w:val="30"/>
          <w:cs/>
        </w:rPr>
        <w:t>ปี</w:t>
      </w:r>
      <w:r w:rsidR="004F0141" w:rsidRPr="00CA12A4">
        <w:rPr>
          <w:rFonts w:ascii="Angsana New" w:hAnsi="Angsana New"/>
          <w:sz w:val="30"/>
          <w:szCs w:val="30"/>
          <w:cs/>
        </w:rPr>
        <w:t xml:space="preserve"> </w:t>
      </w:r>
      <w:r w:rsidR="004F0141" w:rsidRPr="00CA12A4">
        <w:rPr>
          <w:rFonts w:ascii="Angsana New" w:hAnsi="Angsana New" w:hint="cs"/>
          <w:sz w:val="30"/>
          <w:szCs w:val="30"/>
          <w:cs/>
        </w:rPr>
        <w:t>ถึง</w:t>
      </w:r>
      <w:r w:rsidR="004F0141" w:rsidRPr="00CA12A4">
        <w:rPr>
          <w:rFonts w:ascii="Angsana New" w:hAnsi="Angsana New"/>
          <w:sz w:val="30"/>
          <w:szCs w:val="30"/>
          <w:cs/>
        </w:rPr>
        <w:t xml:space="preserve"> </w:t>
      </w:r>
      <w:r w:rsidR="00934EBF" w:rsidRPr="00CA12A4">
        <w:rPr>
          <w:rFonts w:ascii="Angsana New" w:hAnsi="Angsana New"/>
          <w:sz w:val="30"/>
          <w:szCs w:val="30"/>
        </w:rPr>
        <w:t>30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ปี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โดย</w:t>
      </w:r>
      <w:r w:rsidR="00063A4E" w:rsidRPr="00CA12A4">
        <w:rPr>
          <w:rFonts w:ascii="Angsana New" w:hAnsi="Angsana New" w:hint="cs"/>
          <w:sz w:val="30"/>
          <w:szCs w:val="30"/>
          <w:cs/>
        </w:rPr>
        <w:t>จะ</w:t>
      </w:r>
      <w:r w:rsidRPr="00CA12A4">
        <w:rPr>
          <w:rFonts w:ascii="Angsana New" w:hAnsi="Angsana New" w:hint="cs"/>
          <w:sz w:val="30"/>
          <w:szCs w:val="30"/>
          <w:cs/>
        </w:rPr>
        <w:t>สิ้นสุด</w:t>
      </w:r>
      <w:r w:rsidR="00B229D7" w:rsidRPr="00CA12A4">
        <w:rPr>
          <w:rFonts w:ascii="Angsana New" w:hAnsi="Angsana New" w:hint="cs"/>
          <w:sz w:val="30"/>
          <w:szCs w:val="30"/>
          <w:cs/>
        </w:rPr>
        <w:t>ใน</w:t>
      </w:r>
      <w:r w:rsidR="009223EF" w:rsidRPr="00CA12A4">
        <w:rPr>
          <w:rFonts w:ascii="Angsana New" w:hAnsi="Angsana New" w:hint="cs"/>
          <w:sz w:val="30"/>
          <w:szCs w:val="30"/>
          <w:cs/>
        </w:rPr>
        <w:t>เดือน</w:t>
      </w:r>
      <w:r w:rsidR="009223EF" w:rsidRPr="00CA12A4">
        <w:rPr>
          <w:rFonts w:ascii="Angsana New" w:hAnsi="Angsana New"/>
          <w:sz w:val="30"/>
          <w:szCs w:val="30"/>
          <w:cs/>
        </w:rPr>
        <w:t>สิงห</w:t>
      </w:r>
      <w:r w:rsidR="00225DB2" w:rsidRPr="00CA12A4">
        <w:rPr>
          <w:rFonts w:ascii="Angsana New" w:hAnsi="Angsana New"/>
          <w:sz w:val="30"/>
          <w:szCs w:val="30"/>
          <w:cs/>
        </w:rPr>
        <w:t>า</w:t>
      </w:r>
      <w:r w:rsidR="009223EF" w:rsidRPr="00CA12A4">
        <w:rPr>
          <w:rFonts w:ascii="Angsana New" w:hAnsi="Angsana New"/>
          <w:sz w:val="30"/>
          <w:szCs w:val="30"/>
          <w:cs/>
        </w:rPr>
        <w:t xml:space="preserve">คม </w:t>
      </w:r>
      <w:r w:rsidR="00BE51FF" w:rsidRPr="00CA12A4">
        <w:rPr>
          <w:rFonts w:ascii="Angsana New" w:hAnsi="Angsana New"/>
          <w:sz w:val="30"/>
          <w:szCs w:val="30"/>
        </w:rPr>
        <w:t>2591</w:t>
      </w:r>
    </w:p>
    <w:p w14:paraId="2DE4004F" w14:textId="1EEC92DE" w:rsidR="00635197" w:rsidRPr="00CA12A4" w:rsidRDefault="00635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2E78A6" w14:textId="1ED88374" w:rsidR="00C85796" w:rsidRPr="00CA12A4" w:rsidRDefault="009A1C25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CA12A4">
        <w:rPr>
          <w:rFonts w:ascii="Angsana New" w:hAnsi="Angsana New"/>
          <w:sz w:val="30"/>
          <w:szCs w:val="30"/>
        </w:rPr>
        <w:t>2550</w:t>
      </w:r>
      <w:r w:rsidRPr="00CA12A4">
        <w:rPr>
          <w:rFonts w:ascii="Angsana New" w:hAnsi="Angsana New"/>
          <w:sz w:val="30"/>
          <w:szCs w:val="30"/>
          <w:cs/>
        </w:rPr>
        <w:t xml:space="preserve"> บริษัท โกลเด้น แลนด์ (เมย์แฟร์) จำกัด ซึ่งเป็นบริษัทย่อย</w:t>
      </w:r>
      <w:r w:rsidR="009223EF" w:rsidRPr="00CA12A4">
        <w:rPr>
          <w:rFonts w:ascii="Angsana New" w:hAnsi="Angsana New"/>
          <w:sz w:val="30"/>
          <w:szCs w:val="30"/>
          <w:cs/>
        </w:rPr>
        <w:t>ทางอ้อม</w:t>
      </w:r>
      <w:r w:rsidRPr="00CA12A4">
        <w:rPr>
          <w:rFonts w:ascii="Angsana New" w:hAnsi="Angsana New"/>
          <w:sz w:val="30"/>
          <w:szCs w:val="30"/>
          <w:cs/>
        </w:rPr>
        <w:t>ของบริษัทได้เข้าทำสัญญาเช่ากับกองทุนรวมสิทธิการเช่าอสังหาริมทรัพย์โกลด์ (</w:t>
      </w:r>
      <w:r w:rsidRPr="00CA12A4">
        <w:rPr>
          <w:rFonts w:ascii="Angsana New" w:hAnsi="Angsana New"/>
          <w:sz w:val="30"/>
          <w:szCs w:val="30"/>
        </w:rPr>
        <w:t>“</w:t>
      </w:r>
      <w:r w:rsidR="005A45BD" w:rsidRPr="00CA12A4">
        <w:rPr>
          <w:rFonts w:ascii="Angsana New" w:hAnsi="Angsana New"/>
          <w:sz w:val="30"/>
          <w:szCs w:val="30"/>
        </w:rPr>
        <w:t>GOLDFUND</w:t>
      </w:r>
      <w:r w:rsidRPr="00CA12A4">
        <w:rPr>
          <w:rFonts w:ascii="Angsana New" w:hAnsi="Angsana New"/>
          <w:sz w:val="30"/>
          <w:szCs w:val="30"/>
        </w:rPr>
        <w:t>”</w:t>
      </w:r>
      <w:r w:rsidRPr="00CA12A4">
        <w:rPr>
          <w:rFonts w:ascii="Angsana New" w:hAnsi="Angsana New"/>
          <w:sz w:val="30"/>
          <w:szCs w:val="30"/>
          <w:cs/>
        </w:rPr>
        <w:t>) ซึ่งเป็นบริษัทร่วม</w:t>
      </w:r>
      <w:r w:rsidR="00590738" w:rsidRPr="00CA12A4">
        <w:rPr>
          <w:rFonts w:ascii="Angsana New" w:hAnsi="Angsana New"/>
          <w:sz w:val="30"/>
          <w:szCs w:val="30"/>
          <w:cs/>
        </w:rPr>
        <w:t>ทางอ้อม</w:t>
      </w:r>
      <w:r w:rsidRPr="00CA12A4">
        <w:rPr>
          <w:rFonts w:ascii="Angsana New" w:hAnsi="Angsana New"/>
          <w:sz w:val="30"/>
          <w:szCs w:val="30"/>
          <w:cs/>
        </w:rPr>
        <w:t xml:space="preserve"> โดย</w:t>
      </w:r>
      <w:r w:rsidR="00695540" w:rsidRPr="00CA12A4">
        <w:rPr>
          <w:rFonts w:ascii="Angsana New" w:hAnsi="Angsana New" w:hint="cs"/>
          <w:sz w:val="30"/>
          <w:szCs w:val="30"/>
          <w:cs/>
        </w:rPr>
        <w:t>บริษัทย่อย</w:t>
      </w:r>
      <w:r w:rsidRPr="00CA12A4">
        <w:rPr>
          <w:rFonts w:ascii="Angsana New" w:hAnsi="Angsana New"/>
          <w:sz w:val="30"/>
          <w:szCs w:val="30"/>
          <w:cs/>
        </w:rPr>
        <w:t xml:space="preserve">ได้เข้าถือหน่วยลงทุนในกองทุนรวมคิดเป็นสัดส่วนร้อยละ </w:t>
      </w:r>
      <w:r w:rsidRPr="00CA12A4">
        <w:rPr>
          <w:rFonts w:ascii="Angsana New" w:hAnsi="Angsana New"/>
          <w:sz w:val="30"/>
          <w:szCs w:val="30"/>
        </w:rPr>
        <w:t>33</w:t>
      </w:r>
      <w:r w:rsidRPr="00CA12A4">
        <w:rPr>
          <w:rFonts w:ascii="Angsana New" w:hAnsi="Angsana New"/>
          <w:sz w:val="30"/>
          <w:szCs w:val="30"/>
          <w:cs/>
        </w:rPr>
        <w:t xml:space="preserve"> ของหน่วยลงทุน ตามสัญญากองทุนรวมได้ตกลงเช่าที่ดินและอาคารในโครงการเมย์แฟร์แมริออท (</w:t>
      </w:r>
      <w:r w:rsidRPr="00CA12A4">
        <w:rPr>
          <w:rFonts w:ascii="Angsana New" w:hAnsi="Angsana New"/>
          <w:sz w:val="30"/>
          <w:szCs w:val="30"/>
        </w:rPr>
        <w:t>“</w:t>
      </w:r>
      <w:r w:rsidRPr="00CA12A4">
        <w:rPr>
          <w:rFonts w:ascii="Angsana New" w:hAnsi="Angsana New"/>
          <w:sz w:val="30"/>
          <w:szCs w:val="30"/>
          <w:cs/>
        </w:rPr>
        <w:t>โครงการ</w:t>
      </w:r>
      <w:r w:rsidRPr="00CA12A4">
        <w:rPr>
          <w:rFonts w:ascii="Angsana New" w:hAnsi="Angsana New"/>
          <w:sz w:val="30"/>
          <w:szCs w:val="30"/>
        </w:rPr>
        <w:t>”</w:t>
      </w:r>
      <w:r w:rsidRPr="00CA12A4">
        <w:rPr>
          <w:rFonts w:ascii="Angsana New" w:hAnsi="Angsana New"/>
          <w:sz w:val="30"/>
          <w:szCs w:val="30"/>
          <w:cs/>
        </w:rPr>
        <w:t>) ซึ่งเป็นโครงการที่พักและธุรกิจที่เกี่ยวข้องจากบริษัทย่อย</w:t>
      </w:r>
      <w:r w:rsidR="004A63A2" w:rsidRPr="00CA12A4">
        <w:rPr>
          <w:rFonts w:ascii="Angsana New" w:hAnsi="Angsana New"/>
          <w:sz w:val="30"/>
          <w:szCs w:val="30"/>
          <w:cs/>
        </w:rPr>
        <w:t>ทางอ้อม</w:t>
      </w:r>
      <w:r w:rsidRPr="00CA12A4">
        <w:rPr>
          <w:rFonts w:ascii="Angsana New" w:hAnsi="Angsana New"/>
          <w:sz w:val="30"/>
          <w:szCs w:val="30"/>
          <w:cs/>
        </w:rPr>
        <w:t xml:space="preserve"> เป็นระยะเวลา </w:t>
      </w:r>
      <w:r w:rsidRPr="00CA12A4">
        <w:rPr>
          <w:rFonts w:ascii="Angsana New" w:hAnsi="Angsana New"/>
          <w:sz w:val="30"/>
          <w:szCs w:val="30"/>
        </w:rPr>
        <w:t xml:space="preserve">30 </w:t>
      </w:r>
      <w:r w:rsidRPr="00CA12A4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CA12A4">
        <w:rPr>
          <w:rFonts w:ascii="Angsana New" w:hAnsi="Angsana New"/>
          <w:sz w:val="30"/>
          <w:szCs w:val="30"/>
        </w:rPr>
        <w:t xml:space="preserve">8 </w:t>
      </w:r>
      <w:r w:rsidRPr="00CA12A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CA12A4">
        <w:rPr>
          <w:rFonts w:ascii="Angsana New" w:hAnsi="Angsana New"/>
          <w:sz w:val="30"/>
          <w:szCs w:val="30"/>
        </w:rPr>
        <w:t xml:space="preserve">2550 </w:t>
      </w:r>
      <w:r w:rsidRPr="00CA12A4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A12A4">
        <w:rPr>
          <w:rFonts w:ascii="Angsana New" w:hAnsi="Angsana New"/>
          <w:sz w:val="30"/>
          <w:szCs w:val="30"/>
        </w:rPr>
        <w:t xml:space="preserve">7 </w:t>
      </w:r>
      <w:r w:rsidRPr="00CA12A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CA12A4">
        <w:rPr>
          <w:rFonts w:ascii="Angsana New" w:hAnsi="Angsana New"/>
          <w:sz w:val="30"/>
          <w:szCs w:val="30"/>
        </w:rPr>
        <w:t>2580</w:t>
      </w:r>
      <w:r w:rsidRPr="00CA12A4">
        <w:rPr>
          <w:rFonts w:ascii="Angsana New" w:hAnsi="Angsana New"/>
          <w:sz w:val="30"/>
          <w:szCs w:val="30"/>
          <w:cs/>
        </w:rPr>
        <w:t xml:space="preserve"> เป็นจำนวนรวม </w:t>
      </w:r>
      <w:r w:rsidRPr="00CA12A4">
        <w:rPr>
          <w:rFonts w:ascii="Angsana New" w:hAnsi="Angsana New"/>
          <w:sz w:val="30"/>
          <w:szCs w:val="30"/>
        </w:rPr>
        <w:t xml:space="preserve">1,700 </w:t>
      </w:r>
      <w:r w:rsidRPr="00CA12A4">
        <w:rPr>
          <w:rFonts w:ascii="Angsana New" w:hAnsi="Angsana New"/>
          <w:sz w:val="30"/>
          <w:szCs w:val="30"/>
          <w:cs/>
        </w:rPr>
        <w:t xml:space="preserve">ล้านบาท ซึ่งชำระในวันเริ่มสัญญาเช่าและชำระเพิ่มอีกจำนวน </w:t>
      </w:r>
      <w:r w:rsidRPr="00CA12A4">
        <w:rPr>
          <w:rFonts w:ascii="Angsana New" w:hAnsi="Angsana New"/>
          <w:sz w:val="30"/>
          <w:szCs w:val="30"/>
        </w:rPr>
        <w:t>258</w:t>
      </w:r>
      <w:r w:rsidRPr="00CA12A4">
        <w:rPr>
          <w:rFonts w:ascii="Angsana New" w:hAnsi="Angsana New"/>
          <w:sz w:val="30"/>
          <w:szCs w:val="30"/>
          <w:cs/>
        </w:rPr>
        <w:t>.</w:t>
      </w:r>
      <w:r w:rsidRPr="00CA12A4">
        <w:rPr>
          <w:rFonts w:ascii="Angsana New" w:hAnsi="Angsana New"/>
          <w:sz w:val="30"/>
          <w:szCs w:val="30"/>
        </w:rPr>
        <w:t xml:space="preserve">80 </w:t>
      </w:r>
      <w:r w:rsidRPr="00CA12A4">
        <w:rPr>
          <w:rFonts w:ascii="Angsana New" w:hAnsi="Angsana New"/>
          <w:sz w:val="30"/>
          <w:szCs w:val="30"/>
          <w:cs/>
        </w:rPr>
        <w:t xml:space="preserve">ล้านบาท ซึ่งชำระในวันเริ่มสัญญาเช่า เพื่อเป็นคำมั่นในการต่อสัญญาเช่าอีกเป็นระยะเวลา </w:t>
      </w:r>
      <w:r w:rsidRPr="00CA12A4">
        <w:rPr>
          <w:rFonts w:ascii="Angsana New" w:hAnsi="Angsana New"/>
          <w:sz w:val="30"/>
          <w:szCs w:val="30"/>
        </w:rPr>
        <w:t xml:space="preserve">30 </w:t>
      </w:r>
      <w:r w:rsidRPr="00CA12A4">
        <w:rPr>
          <w:rFonts w:ascii="Angsana New" w:hAnsi="Angsana New"/>
          <w:sz w:val="30"/>
          <w:szCs w:val="30"/>
          <w:cs/>
        </w:rPr>
        <w:t>ปี ภายใต้สัญญาเช่ากองทุนรวมสามารถใช้สิทธิที่จะซื้อสินทรัพย์ที่เช่าในราคา</w:t>
      </w:r>
      <w:r w:rsidRPr="00CA12A4">
        <w:rPr>
          <w:rFonts w:ascii="Angsana New" w:hAnsi="Angsana New"/>
          <w:sz w:val="30"/>
          <w:szCs w:val="30"/>
        </w:rPr>
        <w:t xml:space="preserve"> 405 </w:t>
      </w:r>
      <w:r w:rsidRPr="00CA12A4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 </w:t>
      </w:r>
      <w:r w:rsidRPr="00CA12A4">
        <w:rPr>
          <w:rFonts w:ascii="Angsana New" w:hAnsi="Angsana New"/>
          <w:sz w:val="30"/>
          <w:szCs w:val="30"/>
        </w:rPr>
        <w:t xml:space="preserve">30 </w:t>
      </w:r>
      <w:r w:rsidRPr="00CA12A4">
        <w:rPr>
          <w:rFonts w:ascii="Angsana New" w:hAnsi="Angsana New"/>
          <w:sz w:val="30"/>
          <w:szCs w:val="30"/>
          <w:cs/>
        </w:rPr>
        <w:t xml:space="preserve">ปีแรกหรือจำนวน </w:t>
      </w:r>
      <w:r w:rsidRPr="00CA12A4">
        <w:rPr>
          <w:rFonts w:ascii="Angsana New" w:hAnsi="Angsana New"/>
          <w:sz w:val="30"/>
          <w:szCs w:val="30"/>
        </w:rPr>
        <w:t xml:space="preserve">984 </w:t>
      </w:r>
      <w:r w:rsidRPr="00CA12A4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เมื่อครบกำหนดสัญญาเช่าในอีก </w:t>
      </w:r>
      <w:r w:rsidRPr="00CA12A4">
        <w:rPr>
          <w:rFonts w:ascii="Angsana New" w:hAnsi="Angsana New"/>
          <w:sz w:val="30"/>
          <w:szCs w:val="30"/>
        </w:rPr>
        <w:t xml:space="preserve">30 </w:t>
      </w:r>
      <w:r w:rsidRPr="00CA12A4">
        <w:rPr>
          <w:rFonts w:ascii="Angsana New" w:hAnsi="Angsana New"/>
          <w:sz w:val="30"/>
          <w:szCs w:val="30"/>
          <w:cs/>
        </w:rPr>
        <w:t>ปีถัดไป บริษัทย่อยได้จำนองสินทรัพย์ที่ให้เช่าและจำนำหุ้นของบริษัท แกรนด์ เมย์แฟร์ จำกัด ที่ถือไว้ทั้งจำนวนให้แก่กองทุนรวม รวมทั้ง</w:t>
      </w:r>
      <w:r w:rsidR="00695540" w:rsidRPr="00CA12A4">
        <w:rPr>
          <w:rFonts w:ascii="Angsana New" w:hAnsi="Angsana New" w:hint="cs"/>
          <w:sz w:val="30"/>
          <w:szCs w:val="30"/>
          <w:cs/>
        </w:rPr>
        <w:t>บริษัทย่อย</w:t>
      </w:r>
      <w:r w:rsidRPr="00CA12A4">
        <w:rPr>
          <w:rFonts w:ascii="Angsana New" w:hAnsi="Angsana New"/>
          <w:sz w:val="30"/>
          <w:szCs w:val="30"/>
          <w:cs/>
        </w:rPr>
        <w:t>ค้ำประกันการปฏิบัติตามสัญญาดังกล่าวให้แก่กองทุนรวม</w:t>
      </w:r>
    </w:p>
    <w:p w14:paraId="5B323EE2" w14:textId="77777777" w:rsidR="00BA4DF8" w:rsidRPr="00CA12A4" w:rsidRDefault="00BA4DF8" w:rsidP="0044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F5D578" w14:textId="6FF79D9A" w:rsidR="00107341" w:rsidRPr="00CA12A4" w:rsidRDefault="009A1C25" w:rsidP="00BD1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ในระหว่างป</w:t>
      </w:r>
      <w:r w:rsidR="00BD1C22" w:rsidRPr="00CA12A4">
        <w:rPr>
          <w:rFonts w:ascii="Angsana New" w:hAnsi="Angsana New" w:hint="cs"/>
          <w:sz w:val="30"/>
          <w:szCs w:val="30"/>
          <w:cs/>
        </w:rPr>
        <w:t xml:space="preserve">ี </w:t>
      </w:r>
      <w:r w:rsidRPr="00CA12A4">
        <w:rPr>
          <w:rFonts w:ascii="Angsana New" w:hAnsi="Angsana New"/>
          <w:sz w:val="30"/>
          <w:szCs w:val="30"/>
        </w:rPr>
        <w:t>2550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บริษัท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แกรนด์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เมย์แฟร</w:t>
      </w:r>
      <w:r w:rsidR="00BD1C22" w:rsidRPr="00CA12A4">
        <w:rPr>
          <w:rFonts w:ascii="Angsana New" w:hAnsi="Angsana New" w:hint="cs"/>
          <w:sz w:val="30"/>
          <w:szCs w:val="30"/>
          <w:cs/>
        </w:rPr>
        <w:t xml:space="preserve">์ </w:t>
      </w:r>
      <w:r w:rsidRPr="00CA12A4">
        <w:rPr>
          <w:rFonts w:ascii="Angsana New" w:hAnsi="Angsana New" w:hint="cs"/>
          <w:sz w:val="30"/>
          <w:szCs w:val="30"/>
          <w:cs/>
        </w:rPr>
        <w:t>จำกัดซึ่งเป็นบริษัทย่อย</w:t>
      </w:r>
      <w:r w:rsidR="00C83A90" w:rsidRPr="00CA12A4">
        <w:rPr>
          <w:rFonts w:ascii="Angsana New" w:hAnsi="Angsana New" w:hint="cs"/>
          <w:sz w:val="30"/>
          <w:szCs w:val="30"/>
          <w:cs/>
        </w:rPr>
        <w:t>ของบริษัท</w:t>
      </w:r>
      <w:r w:rsidR="00C83A90" w:rsidRPr="00CA12A4">
        <w:rPr>
          <w:rFonts w:ascii="Angsana New" w:hAnsi="Angsana New"/>
          <w:sz w:val="30"/>
          <w:szCs w:val="30"/>
          <w:cs/>
        </w:rPr>
        <w:t xml:space="preserve"> </w:t>
      </w:r>
      <w:r w:rsidR="00C83A90" w:rsidRPr="00CA12A4">
        <w:rPr>
          <w:rFonts w:ascii="Angsana New" w:hAnsi="Angsana New" w:hint="cs"/>
          <w:sz w:val="30"/>
          <w:szCs w:val="30"/>
          <w:cs/>
        </w:rPr>
        <w:t>โกลเด้น</w:t>
      </w:r>
      <w:r w:rsidR="00C83A90" w:rsidRPr="00CA12A4">
        <w:rPr>
          <w:rFonts w:ascii="Angsana New" w:hAnsi="Angsana New"/>
          <w:sz w:val="30"/>
          <w:szCs w:val="30"/>
          <w:cs/>
        </w:rPr>
        <w:t xml:space="preserve"> </w:t>
      </w:r>
      <w:r w:rsidR="00C83A90" w:rsidRPr="00CA12A4">
        <w:rPr>
          <w:rFonts w:ascii="Angsana New" w:hAnsi="Angsana New" w:hint="cs"/>
          <w:sz w:val="30"/>
          <w:szCs w:val="30"/>
          <w:cs/>
        </w:rPr>
        <w:t>แลนด์</w:t>
      </w:r>
      <w:r w:rsidRPr="00CA12A4">
        <w:rPr>
          <w:rFonts w:ascii="Angsana New" w:hAnsi="Angsana New"/>
          <w:sz w:val="30"/>
          <w:szCs w:val="30"/>
          <w:cs/>
        </w:rPr>
        <w:t xml:space="preserve"> (</w:t>
      </w:r>
      <w:r w:rsidRPr="00CA12A4">
        <w:rPr>
          <w:rFonts w:ascii="Angsana New" w:hAnsi="Angsana New" w:hint="cs"/>
          <w:sz w:val="30"/>
          <w:szCs w:val="30"/>
          <w:cs/>
        </w:rPr>
        <w:t>เมย์แฟร์</w:t>
      </w:r>
      <w:r w:rsidRPr="00CA12A4">
        <w:rPr>
          <w:rFonts w:ascii="Angsana New" w:hAnsi="Angsana New"/>
          <w:sz w:val="30"/>
          <w:szCs w:val="30"/>
          <w:cs/>
        </w:rPr>
        <w:t xml:space="preserve">) </w:t>
      </w:r>
      <w:r w:rsidRPr="00CA12A4">
        <w:rPr>
          <w:rFonts w:ascii="Angsana New" w:hAnsi="Angsana New" w:hint="cs"/>
          <w:sz w:val="30"/>
          <w:szCs w:val="30"/>
          <w:cs/>
        </w:rPr>
        <w:t>จำกัด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BD1C22" w:rsidRPr="00CA12A4">
        <w:rPr>
          <w:rFonts w:ascii="Angsana New" w:hAnsi="Angsana New"/>
          <w:sz w:val="30"/>
          <w:szCs w:val="30"/>
          <w:cs/>
        </w:rPr>
        <w:br/>
      </w:r>
      <w:r w:rsidR="002F7B98" w:rsidRPr="00CA12A4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CA12A4">
        <w:rPr>
          <w:rFonts w:ascii="Angsana New" w:hAnsi="Angsana New" w:hint="cs"/>
          <w:sz w:val="30"/>
          <w:szCs w:val="30"/>
          <w:cs/>
        </w:rPr>
        <w:t>ได้ทำสัญญากับกองทุนรวมสิทธิการเช่าอสังหาริมทรัพย์โกลด์เพื่อเช่าช่วงที่ดินและอาคาร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และเช่าเฟอร์นิเจอร์และอุปกรณ์ของโครงการเมย์แฟร์แมริออท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เป็น</w:t>
      </w:r>
      <w:r w:rsidR="00C83A90" w:rsidRPr="00CA12A4">
        <w:rPr>
          <w:rFonts w:ascii="Angsana New" w:hAnsi="Angsana New" w:hint="cs"/>
          <w:sz w:val="30"/>
          <w:szCs w:val="30"/>
          <w:cs/>
        </w:rPr>
        <w:t>ระยะเวลา</w:t>
      </w:r>
      <w:r w:rsidR="00C83A90" w:rsidRPr="00CA12A4">
        <w:rPr>
          <w:rFonts w:ascii="Angsana New" w:hAnsi="Angsana New"/>
          <w:sz w:val="30"/>
          <w:szCs w:val="30"/>
          <w:cs/>
        </w:rPr>
        <w:t xml:space="preserve"> </w:t>
      </w:r>
      <w:r w:rsidR="00C83A90" w:rsidRPr="00CA12A4">
        <w:rPr>
          <w:rFonts w:ascii="Angsana New" w:hAnsi="Angsana New"/>
          <w:sz w:val="30"/>
          <w:szCs w:val="30"/>
        </w:rPr>
        <w:t>1</w:t>
      </w:r>
      <w:r w:rsidRPr="00CA12A4">
        <w:rPr>
          <w:rFonts w:ascii="Angsana New" w:hAnsi="Angsana New"/>
          <w:sz w:val="30"/>
          <w:szCs w:val="30"/>
        </w:rPr>
        <w:t>6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ปี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8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พฤษภาคม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2550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ถึงวันที่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15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มีนาคม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2566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ทั้งนี้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กองทุนรวมสามารถใช้สิทธิต่ออายุสัญญาฉบับดังกล่าวได้อีกเป็นระยะเวลา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 xml:space="preserve">10 </w:t>
      </w:r>
      <w:r w:rsidRPr="00CA12A4">
        <w:rPr>
          <w:rFonts w:ascii="Angsana New" w:hAnsi="Angsana New" w:hint="cs"/>
          <w:sz w:val="30"/>
          <w:szCs w:val="30"/>
          <w:cs/>
        </w:rPr>
        <w:t>ปี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ค่าเช่าจ่ายให้กองทุนรวมภายใต้สัญญาประกอบด้วยอัตราค่าเช่าคงที่เดือนละ</w:t>
      </w:r>
      <w:r w:rsidR="0044799E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</w:rPr>
        <w:t xml:space="preserve">4 </w:t>
      </w:r>
      <w:r w:rsidRPr="00CA12A4">
        <w:rPr>
          <w:rFonts w:ascii="Angsana New" w:hAnsi="Angsana New" w:hint="cs"/>
          <w:sz w:val="30"/>
          <w:szCs w:val="30"/>
          <w:cs/>
        </w:rPr>
        <w:t>ล้านบาท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และค่าเช่าแปรผันรายเดือนตามผลการดำเนินงานของบริษัท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แกรนด์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เมย์แฟร์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จำกัด</w:t>
      </w:r>
      <w:r w:rsidR="00FA44D6" w:rsidRPr="00CA12A4">
        <w:rPr>
          <w:rFonts w:ascii="Angsana New" w:hAnsi="Angsana New"/>
          <w:sz w:val="30"/>
          <w:szCs w:val="30"/>
          <w:cs/>
        </w:rPr>
        <w:t xml:space="preserve"> </w:t>
      </w:r>
    </w:p>
    <w:p w14:paraId="12515FBF" w14:textId="4809C266" w:rsidR="00C75B54" w:rsidRPr="00CA12A4" w:rsidRDefault="00C75B54" w:rsidP="0088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3A97B" w14:textId="2539B923" w:rsidR="00BA4DF8" w:rsidRPr="00CA12A4" w:rsidRDefault="00BA4DF8" w:rsidP="0088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804B4F" w14:textId="77777777" w:rsidR="00BA4DF8" w:rsidRPr="00CA12A4" w:rsidRDefault="00BA4DF8" w:rsidP="0088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1"/>
        <w:gridCol w:w="1084"/>
        <w:gridCol w:w="273"/>
        <w:gridCol w:w="1064"/>
        <w:gridCol w:w="270"/>
        <w:gridCol w:w="1258"/>
        <w:gridCol w:w="240"/>
        <w:gridCol w:w="1181"/>
        <w:gridCol w:w="9"/>
      </w:tblGrid>
      <w:tr w:rsidR="0067101D" w:rsidRPr="00CA12A4" w14:paraId="44A04D85" w14:textId="77777777" w:rsidTr="007F4503">
        <w:trPr>
          <w:gridAfter w:val="1"/>
          <w:wAfter w:w="5" w:type="pct"/>
          <w:trHeight w:val="254"/>
        </w:trPr>
        <w:tc>
          <w:tcPr>
            <w:tcW w:w="2067" w:type="pct"/>
          </w:tcPr>
          <w:p w14:paraId="135A93EB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14E969C0" w14:textId="4C1744F5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8ABA3F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3A17F860" w14:textId="01F80243" w:rsidR="0067101D" w:rsidRPr="00CA12A4" w:rsidRDefault="007F4503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4503" w:rsidRPr="00CA12A4" w14:paraId="5C64AC77" w14:textId="77777777" w:rsidTr="007F4503">
        <w:trPr>
          <w:gridAfter w:val="1"/>
          <w:wAfter w:w="5" w:type="pct"/>
          <w:trHeight w:val="417"/>
        </w:trPr>
        <w:tc>
          <w:tcPr>
            <w:tcW w:w="2067" w:type="pct"/>
          </w:tcPr>
          <w:p w14:paraId="54CACE91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363760F" w14:textId="78ABB6C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B4C7B6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80" w:type="pct"/>
          </w:tcPr>
          <w:p w14:paraId="475E55AD" w14:textId="496667DF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09AF68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686" w:type="pct"/>
          </w:tcPr>
          <w:p w14:paraId="539AEF4A" w14:textId="4C36C9E2" w:rsidR="0067101D" w:rsidRPr="00CA12A4" w:rsidRDefault="00C85796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79DAC0CC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644" w:type="pct"/>
          </w:tcPr>
          <w:p w14:paraId="582346EC" w14:textId="1DE065B2" w:rsidR="0067101D" w:rsidRPr="00CA12A4" w:rsidRDefault="00C85796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cs="Times New Roman"/>
                <w:sz w:val="30"/>
                <w:szCs w:val="30"/>
              </w:rPr>
              <w:t>2562</w:t>
            </w:r>
          </w:p>
        </w:tc>
      </w:tr>
      <w:tr w:rsidR="007F4503" w:rsidRPr="00CA12A4" w14:paraId="53291E3C" w14:textId="77777777" w:rsidTr="007F4503">
        <w:trPr>
          <w:gridAfter w:val="1"/>
          <w:wAfter w:w="5" w:type="pct"/>
          <w:trHeight w:val="417"/>
        </w:trPr>
        <w:tc>
          <w:tcPr>
            <w:tcW w:w="2067" w:type="pct"/>
          </w:tcPr>
          <w:p w14:paraId="2A0C515B" w14:textId="77777777" w:rsidR="007F4503" w:rsidRPr="00CA12A4" w:rsidRDefault="007F4503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599C901" w14:textId="77777777" w:rsidR="007F4503" w:rsidRPr="00CA12A4" w:rsidRDefault="007F4503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C10700" w14:textId="77777777" w:rsidR="007F4503" w:rsidRPr="00CA12A4" w:rsidRDefault="007F4503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366A75" w14:textId="77777777" w:rsidR="007F4503" w:rsidRPr="00CA12A4" w:rsidRDefault="007F4503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9EF415" w14:textId="77777777" w:rsidR="007F4503" w:rsidRPr="00CA12A4" w:rsidRDefault="007F4503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2014A5CB" w14:textId="0707972E" w:rsidR="007F4503" w:rsidRPr="00CA12A4" w:rsidRDefault="007F4503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F4503" w:rsidRPr="00CA12A4" w14:paraId="0379E2BB" w14:textId="77777777" w:rsidTr="007F4503">
        <w:trPr>
          <w:trHeight w:val="433"/>
        </w:trPr>
        <w:tc>
          <w:tcPr>
            <w:tcW w:w="2067" w:type="pct"/>
          </w:tcPr>
          <w:p w14:paraId="32CB06A9" w14:textId="44AA25BF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ภาระผูกพันตามสัญญาเช่าที่ดิน </w:t>
            </w:r>
          </w:p>
        </w:tc>
        <w:tc>
          <w:tcPr>
            <w:tcW w:w="591" w:type="pct"/>
          </w:tcPr>
          <w:p w14:paraId="31CB3D7D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02B1CF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80" w:type="pct"/>
          </w:tcPr>
          <w:p w14:paraId="4B6C4464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888347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686" w:type="pct"/>
          </w:tcPr>
          <w:p w14:paraId="7720F130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1" w:type="pct"/>
          </w:tcPr>
          <w:p w14:paraId="45D1B9B2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9CDB3DD" w14:textId="77777777" w:rsidR="0067101D" w:rsidRPr="00CA12A4" w:rsidRDefault="0067101D" w:rsidP="006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</w:tr>
      <w:tr w:rsidR="007F4503" w:rsidRPr="00CA12A4" w14:paraId="1E4F8F4D" w14:textId="77777777" w:rsidTr="007F4503">
        <w:trPr>
          <w:trHeight w:val="433"/>
        </w:trPr>
        <w:tc>
          <w:tcPr>
            <w:tcW w:w="2067" w:type="pct"/>
          </w:tcPr>
          <w:p w14:paraId="75FBD14F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1" w:type="pct"/>
          </w:tcPr>
          <w:p w14:paraId="5899B870" w14:textId="1AE046E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C457A87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9" w:right="-13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80" w:type="pct"/>
          </w:tcPr>
          <w:p w14:paraId="307A5EB7" w14:textId="398A40CC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906BDE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686" w:type="pct"/>
          </w:tcPr>
          <w:p w14:paraId="7C87183C" w14:textId="4C32DE25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  <w:tc>
          <w:tcPr>
            <w:tcW w:w="131" w:type="pct"/>
          </w:tcPr>
          <w:p w14:paraId="65B9A7E9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1E6B8810" w14:textId="5B568C19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</w:tr>
      <w:tr w:rsidR="007F4503" w:rsidRPr="00CA12A4" w14:paraId="717EC1A6" w14:textId="77777777" w:rsidTr="007F4503">
        <w:trPr>
          <w:trHeight w:val="433"/>
        </w:trPr>
        <w:tc>
          <w:tcPr>
            <w:tcW w:w="2067" w:type="pct"/>
          </w:tcPr>
          <w:p w14:paraId="6D394D5E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Times New Roman" w:hAnsi="Angsana New" w:cs="Times New Roman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1" w:type="pct"/>
          </w:tcPr>
          <w:p w14:paraId="4A5A0B87" w14:textId="290CDB92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7927F6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9" w:right="-130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580" w:type="pct"/>
          </w:tcPr>
          <w:p w14:paraId="71FEF41D" w14:textId="07E494CD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E7DE2A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686" w:type="pct"/>
          </w:tcPr>
          <w:p w14:paraId="4642E52C" w14:textId="32FBD3E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81</w:t>
            </w:r>
          </w:p>
        </w:tc>
        <w:tc>
          <w:tcPr>
            <w:tcW w:w="131" w:type="pct"/>
          </w:tcPr>
          <w:p w14:paraId="0F5EA2C0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3C966A74" w14:textId="7B41C36C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129</w:t>
            </w:r>
          </w:p>
        </w:tc>
      </w:tr>
      <w:tr w:rsidR="007F4503" w:rsidRPr="00CA12A4" w14:paraId="429F7AF9" w14:textId="77777777" w:rsidTr="007F4503">
        <w:trPr>
          <w:trHeight w:val="417"/>
        </w:trPr>
        <w:tc>
          <w:tcPr>
            <w:tcW w:w="2067" w:type="pct"/>
          </w:tcPr>
          <w:p w14:paraId="0B2D66E3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</w:tcPr>
          <w:p w14:paraId="67D0D6A6" w14:textId="6D5026BC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C78362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9" w:right="-13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E0821B6" w14:textId="672D22E9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left="-115" w:right="-106" w:firstLine="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023E86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76257ACF" w14:textId="6495010A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31" w:type="pct"/>
          </w:tcPr>
          <w:p w14:paraId="16E55921" w14:textId="77777777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9" w:right="-13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98F943" w14:textId="1B111F70" w:rsidR="007F4503" w:rsidRPr="00CA12A4" w:rsidRDefault="007F4503" w:rsidP="007F4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9" w:right="-131"/>
              <w:rPr>
                <w:rFonts w:ascii="Angsana New" w:eastAsia="Times New Roman" w:hAnsi="Angsana New" w:cs="Cordi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177</w:t>
            </w:r>
          </w:p>
        </w:tc>
      </w:tr>
    </w:tbl>
    <w:p w14:paraId="2E31E093" w14:textId="77777777" w:rsidR="00BA4DF8" w:rsidRPr="00CA12A4" w:rsidRDefault="00BA4DF8" w:rsidP="00BA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7"/>
        <w:jc w:val="thaiDistribute"/>
        <w:rPr>
          <w:rFonts w:ascii="Angsana New" w:eastAsia="Times New Roman" w:hAnsi="Angsana New"/>
          <w:sz w:val="28"/>
          <w:szCs w:val="28"/>
        </w:rPr>
      </w:pPr>
    </w:p>
    <w:p w14:paraId="6FAA8915" w14:textId="514830B9" w:rsidR="00BA4DF8" w:rsidRPr="00CA12A4" w:rsidRDefault="00BA4DF8" w:rsidP="00B24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CA12A4">
        <w:rPr>
          <w:rFonts w:ascii="Angsana New" w:hAnsi="Angsana New"/>
          <w:sz w:val="30"/>
          <w:szCs w:val="30"/>
        </w:rPr>
        <w:t xml:space="preserve">2554 </w:t>
      </w:r>
      <w:r w:rsidRPr="00CA12A4">
        <w:rPr>
          <w:rFonts w:ascii="Angsana New" w:hAnsi="Angsana New"/>
          <w:sz w:val="30"/>
          <w:szCs w:val="30"/>
          <w:cs/>
        </w:rPr>
        <w:t xml:space="preserve">บริษัทได้สิทธิตามสัญญาเพื่อให้บริษัทย่อยแห่งหนึ่งเช่าที่ดินสำหรับโครงการอาคารพักอาศัยเพื่อให้เช่า สำหรับระยะเวลา </w:t>
      </w:r>
      <w:r w:rsidRPr="00CA12A4">
        <w:rPr>
          <w:rFonts w:ascii="Angsana New" w:hAnsi="Angsana New"/>
          <w:sz w:val="30"/>
          <w:szCs w:val="30"/>
        </w:rPr>
        <w:t>41</w:t>
      </w:r>
      <w:r w:rsidRPr="00CA12A4">
        <w:rPr>
          <w:rFonts w:ascii="Angsana New" w:hAnsi="Angsana New"/>
          <w:sz w:val="30"/>
          <w:szCs w:val="30"/>
          <w:cs/>
        </w:rPr>
        <w:t xml:space="preserve"> ปี เริ่มวันที่ </w:t>
      </w:r>
      <w:r w:rsidRPr="00CA12A4">
        <w:rPr>
          <w:rFonts w:ascii="Angsana New" w:hAnsi="Angsana New"/>
          <w:sz w:val="30"/>
          <w:szCs w:val="30"/>
        </w:rPr>
        <w:t>23</w:t>
      </w:r>
      <w:r w:rsidRPr="00CA12A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A12A4">
        <w:rPr>
          <w:rFonts w:ascii="Angsana New" w:hAnsi="Angsana New"/>
          <w:sz w:val="30"/>
          <w:szCs w:val="30"/>
        </w:rPr>
        <w:t>2554</w:t>
      </w:r>
      <w:r w:rsidRPr="00CA12A4">
        <w:rPr>
          <w:rFonts w:ascii="Angsana New" w:hAnsi="Angsana New"/>
          <w:sz w:val="30"/>
          <w:szCs w:val="30"/>
          <w:cs/>
        </w:rPr>
        <w:t xml:space="preserve"> รวมค่าเช่าตลอดอายุสัญญาเป็นจำนวนเงิน </w:t>
      </w:r>
      <w:r w:rsidRPr="00CA12A4">
        <w:rPr>
          <w:rFonts w:ascii="Angsana New" w:hAnsi="Angsana New"/>
          <w:sz w:val="30"/>
          <w:szCs w:val="30"/>
        </w:rPr>
        <w:t>234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เมื่อครบกำหนดอายุการเช่าตามสัญญาดังกล่าวแล้ว บริษัทสัญญาว่าจะต่อสัญญาเช่าออกไปอีก </w:t>
      </w:r>
      <w:r w:rsidRPr="00CA12A4">
        <w:rPr>
          <w:rFonts w:ascii="Angsana New" w:hAnsi="Angsana New"/>
          <w:sz w:val="30"/>
          <w:szCs w:val="30"/>
        </w:rPr>
        <w:t xml:space="preserve">10 </w:t>
      </w:r>
      <w:r w:rsidRPr="00CA12A4">
        <w:rPr>
          <w:rFonts w:ascii="Angsana New" w:hAnsi="Angsana New"/>
          <w:sz w:val="30"/>
          <w:szCs w:val="30"/>
          <w:cs/>
        </w:rPr>
        <w:t xml:space="preserve">ปีโดยมีค่าเช่าที่จะต้องจ่ายในอนาคตทั้งหมด </w:t>
      </w:r>
      <w:r w:rsidRPr="00CA12A4">
        <w:rPr>
          <w:rFonts w:ascii="Angsana New" w:hAnsi="Angsana New"/>
          <w:sz w:val="30"/>
          <w:szCs w:val="30"/>
        </w:rPr>
        <w:t>85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BA899CF" w14:textId="77777777" w:rsidR="00495131" w:rsidRPr="00CA12A4" w:rsidRDefault="0049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076AE4" w14:textId="029DC3B3" w:rsidR="0023677E" w:rsidRPr="00CA12A4" w:rsidRDefault="0023677E" w:rsidP="0023677E">
      <w:pPr>
        <w:ind w:left="540" w:right="-223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E84E36" w:rsidRPr="00CA12A4">
        <w:rPr>
          <w:rFonts w:ascii="Angsana New" w:hAnsi="Angsana New"/>
          <w:i/>
          <w:iCs/>
          <w:sz w:val="30"/>
          <w:szCs w:val="30"/>
          <w:cs/>
        </w:rPr>
        <w:t>ที่ทำกับ</w:t>
      </w:r>
      <w:r w:rsidR="00575B50" w:rsidRPr="00CA12A4">
        <w:rPr>
          <w:rFonts w:ascii="Angsana New" w:hAnsi="Angsana New"/>
          <w:i/>
          <w:iCs/>
          <w:sz w:val="30"/>
          <w:szCs w:val="30"/>
        </w:rPr>
        <w:t xml:space="preserve"> </w:t>
      </w:r>
      <w:r w:rsidR="0087458E" w:rsidRPr="00CA12A4">
        <w:rPr>
          <w:rFonts w:ascii="Angsana New" w:hAnsi="Angsana New"/>
          <w:i/>
          <w:iCs/>
          <w:sz w:val="30"/>
          <w:szCs w:val="30"/>
        </w:rPr>
        <w:t xml:space="preserve"> FTREIT</w:t>
      </w:r>
    </w:p>
    <w:p w14:paraId="79695063" w14:textId="77777777" w:rsidR="00F554DF" w:rsidRPr="00CA12A4" w:rsidRDefault="00F554DF" w:rsidP="0023677E">
      <w:pPr>
        <w:ind w:left="540" w:right="-223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DF9F0BA" w14:textId="26386A12" w:rsidR="00F76C54" w:rsidRPr="00CA12A4" w:rsidRDefault="00F76C5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D6883" w:rsidRPr="00CA12A4">
        <w:rPr>
          <w:rFonts w:ascii="Angsana New" w:hAnsi="Angsana New"/>
          <w:sz w:val="30"/>
          <w:szCs w:val="30"/>
        </w:rPr>
        <w:t xml:space="preserve">18 </w:t>
      </w:r>
      <w:r w:rsidR="002D6883" w:rsidRPr="00CA12A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D6883" w:rsidRPr="00CA12A4">
        <w:rPr>
          <w:rFonts w:ascii="Angsana New" w:hAnsi="Angsana New"/>
          <w:sz w:val="30"/>
          <w:szCs w:val="30"/>
        </w:rPr>
        <w:t>2563</w:t>
      </w:r>
      <w:r w:rsidRPr="00CA12A4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ที่ประชุมคณะกรรมการของบริษัทและบริษัทย่อยแห่งหนึ่งมีมติอนุมัติ</w:t>
      </w:r>
      <w:r w:rsidR="002D6883" w:rsidRPr="00CA12A4">
        <w:rPr>
          <w:rFonts w:ascii="Angsana New" w:hAnsi="Angsana New" w:hint="cs"/>
          <w:sz w:val="30"/>
          <w:szCs w:val="30"/>
          <w:cs/>
        </w:rPr>
        <w:t>การ</w:t>
      </w:r>
      <w:r w:rsidRPr="00CA12A4">
        <w:rPr>
          <w:rFonts w:ascii="Angsana New" w:hAnsi="Angsana New" w:hint="cs"/>
          <w:sz w:val="30"/>
          <w:szCs w:val="30"/>
          <w:cs/>
        </w:rPr>
        <w:t xml:space="preserve">เสนอขายที่ดินและสิ่งปลูกสร้างในนิคมอุตสาหกรรมหลายแห่งกับ </w:t>
      </w:r>
      <w:r w:rsidRPr="00CA12A4">
        <w:rPr>
          <w:rFonts w:ascii="Angsana New" w:hAnsi="Angsana New"/>
          <w:sz w:val="30"/>
          <w:szCs w:val="30"/>
        </w:rPr>
        <w:t>FTREIT</w:t>
      </w:r>
      <w:r w:rsidR="00FB4DBC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="00233289" w:rsidRPr="00CA12A4">
        <w:rPr>
          <w:rFonts w:ascii="Angsana New" w:hAnsi="Angsana New" w:hint="cs"/>
          <w:sz w:val="30"/>
          <w:szCs w:val="30"/>
          <w:cs/>
        </w:rPr>
        <w:t xml:space="preserve">มูลค่ารวมทั้งสิ้นประมาณ </w:t>
      </w:r>
      <w:r w:rsidR="00233289" w:rsidRPr="00CA12A4">
        <w:rPr>
          <w:rFonts w:ascii="Angsana New" w:hAnsi="Angsana New"/>
          <w:sz w:val="30"/>
          <w:szCs w:val="30"/>
        </w:rPr>
        <w:t>5,94</w:t>
      </w:r>
      <w:r w:rsidR="00BB2692" w:rsidRPr="00CA12A4">
        <w:rPr>
          <w:rFonts w:ascii="Angsana New" w:hAnsi="Angsana New"/>
          <w:sz w:val="30"/>
          <w:szCs w:val="30"/>
        </w:rPr>
        <w:t>1</w:t>
      </w:r>
      <w:r w:rsidR="00233289" w:rsidRPr="00CA12A4">
        <w:rPr>
          <w:rFonts w:ascii="Angsana New" w:hAnsi="Angsana New"/>
          <w:sz w:val="30"/>
          <w:szCs w:val="30"/>
        </w:rPr>
        <w:t xml:space="preserve"> </w:t>
      </w:r>
      <w:r w:rsidR="00233289" w:rsidRPr="00CA12A4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07298C19" w14:textId="77777777" w:rsidR="00F76C54" w:rsidRPr="00CA12A4" w:rsidRDefault="00F76C5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1B87CFC" w14:textId="5C9D4BA3" w:rsidR="00C75B54" w:rsidRPr="00CA12A4" w:rsidRDefault="00A80BA2" w:rsidP="0008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Pr="00CA12A4">
        <w:rPr>
          <w:rFonts w:ascii="Angsana New" w:hAnsi="Angsana New"/>
          <w:sz w:val="30"/>
          <w:szCs w:val="30"/>
        </w:rPr>
        <w:t>2563</w:t>
      </w:r>
      <w:r w:rsidR="00AD1964" w:rsidRPr="00CA12A4">
        <w:rPr>
          <w:rFonts w:ascii="Angsana New" w:hAnsi="Angsana New"/>
          <w:sz w:val="30"/>
          <w:szCs w:val="30"/>
        </w:rPr>
        <w:t xml:space="preserve"> </w:t>
      </w:r>
      <w:r w:rsidR="00AD1964" w:rsidRPr="00CA12A4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แห่งหนึ่งได้ทำสัญญาจะซื้อจะขายที่ดินและสิ่งปลูกสร้างในนิคมอุตสาหกรรมหลายแห่งกับ </w:t>
      </w:r>
      <w:r w:rsidR="00AD1964" w:rsidRPr="00CA12A4">
        <w:rPr>
          <w:rFonts w:ascii="Angsana New" w:hAnsi="Angsana New"/>
          <w:sz w:val="30"/>
          <w:szCs w:val="30"/>
        </w:rPr>
        <w:t xml:space="preserve">FTREIT </w:t>
      </w:r>
      <w:r w:rsidR="00AD1964" w:rsidRPr="00CA12A4">
        <w:rPr>
          <w:rFonts w:ascii="Angsana New" w:hAnsi="Angsana New" w:hint="cs"/>
          <w:sz w:val="30"/>
          <w:szCs w:val="30"/>
          <w:cs/>
        </w:rPr>
        <w:t xml:space="preserve">โดยคู่สัญญาตกลงราคาทรัพย์สินตามสัญญาในราคา </w:t>
      </w:r>
      <w:r w:rsidR="00AD1964" w:rsidRPr="00CA12A4">
        <w:rPr>
          <w:rFonts w:ascii="Angsana New" w:hAnsi="Angsana New"/>
          <w:sz w:val="30"/>
          <w:szCs w:val="30"/>
        </w:rPr>
        <w:t xml:space="preserve">2,858 </w:t>
      </w:r>
      <w:r w:rsidR="00AD1964" w:rsidRPr="00CA12A4">
        <w:rPr>
          <w:rFonts w:ascii="Angsana New" w:hAnsi="Angsana New" w:hint="cs"/>
          <w:sz w:val="30"/>
          <w:szCs w:val="30"/>
          <w:cs/>
        </w:rPr>
        <w:t>ล้านบาท</w:t>
      </w:r>
      <w:r w:rsidR="000804FA" w:rsidRPr="00CA12A4">
        <w:rPr>
          <w:rFonts w:ascii="Angsana New" w:hAnsi="Angsana New"/>
          <w:sz w:val="30"/>
          <w:szCs w:val="30"/>
        </w:rPr>
        <w:t xml:space="preserve"> </w:t>
      </w:r>
      <w:r w:rsidR="000804FA" w:rsidRPr="00CA12A4">
        <w:rPr>
          <w:rFonts w:ascii="Angsana New" w:hAnsi="Angsana New"/>
          <w:sz w:val="30"/>
          <w:szCs w:val="30"/>
          <w:cs/>
        </w:rPr>
        <w:br/>
      </w:r>
      <w:r w:rsidR="000804FA" w:rsidRPr="00CA12A4">
        <w:rPr>
          <w:rFonts w:ascii="Angsana New" w:hAnsi="Angsana New" w:hint="cs"/>
          <w:sz w:val="30"/>
          <w:szCs w:val="30"/>
          <w:cs/>
        </w:rPr>
        <w:t>ทำให้มีกำไรจากการ</w:t>
      </w:r>
      <w:r w:rsidR="006B7F6C" w:rsidRPr="00CA12A4">
        <w:rPr>
          <w:rFonts w:ascii="Angsana New" w:hAnsi="Angsana New" w:hint="cs"/>
          <w:sz w:val="30"/>
          <w:szCs w:val="30"/>
          <w:cs/>
        </w:rPr>
        <w:t xml:space="preserve">จำหน่ายเงินอสังหาริมทรัพย์เพื่อการลงทุน </w:t>
      </w:r>
      <w:r w:rsidR="000804FA" w:rsidRPr="00CA12A4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0804FA" w:rsidRPr="00CA12A4">
        <w:rPr>
          <w:rFonts w:ascii="Angsana New" w:hAnsi="Angsana New"/>
          <w:sz w:val="30"/>
          <w:szCs w:val="30"/>
        </w:rPr>
        <w:t xml:space="preserve"> 1,311 </w:t>
      </w:r>
      <w:r w:rsidR="000804FA" w:rsidRPr="00CA12A4">
        <w:rPr>
          <w:rFonts w:ascii="Angsana New" w:hAnsi="Angsana New" w:hint="cs"/>
          <w:sz w:val="30"/>
          <w:szCs w:val="30"/>
          <w:cs/>
        </w:rPr>
        <w:t>ล้านบาท</w:t>
      </w:r>
      <w:r w:rsidR="006B7F6C" w:rsidRPr="00CA12A4">
        <w:rPr>
          <w:rFonts w:ascii="Angsana New" w:hAnsi="Angsana New" w:hint="cs"/>
          <w:sz w:val="30"/>
          <w:szCs w:val="30"/>
          <w:cs/>
        </w:rPr>
        <w:t xml:space="preserve"> ในงบการเงินรวมและ </w:t>
      </w:r>
      <w:r w:rsidR="006B7F6C" w:rsidRPr="00CA12A4">
        <w:rPr>
          <w:rFonts w:ascii="Angsana New" w:hAnsi="Angsana New"/>
          <w:sz w:val="30"/>
          <w:szCs w:val="30"/>
        </w:rPr>
        <w:t>966</w:t>
      </w:r>
      <w:r w:rsidR="006B7F6C" w:rsidRPr="00CA12A4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</w:t>
      </w:r>
    </w:p>
    <w:p w14:paraId="73C3F7F0" w14:textId="77777777" w:rsidR="000804FA" w:rsidRPr="00CA12A4" w:rsidRDefault="000804FA" w:rsidP="0008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3B586AA" w14:textId="18706291" w:rsidR="001F3E02" w:rsidRPr="00CA12A4" w:rsidRDefault="001F3E02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</w:rPr>
        <w:t>การประกันรายได้ค่าเช่าและบริการ</w:t>
      </w:r>
    </w:p>
    <w:p w14:paraId="5C4B51A3" w14:textId="77777777" w:rsidR="001F3E02" w:rsidRPr="00CA12A4" w:rsidRDefault="001F3E02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534F26" w14:textId="43088156" w:rsidR="0044799E" w:rsidRPr="00CA12A4" w:rsidRDefault="00FE03AE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A12A4">
        <w:rPr>
          <w:rFonts w:ascii="Angsana New" w:hAnsi="Angsana New"/>
          <w:spacing w:val="-4"/>
          <w:sz w:val="30"/>
          <w:szCs w:val="30"/>
          <w:cs/>
        </w:rPr>
        <w:t>บริษัทและบริษัทย่อยตกลงที่จะรับประกันรายได้กับ</w:t>
      </w:r>
      <w:r w:rsidR="00A174DD" w:rsidRPr="00CA12A4">
        <w:rPr>
          <w:rFonts w:ascii="Angsana New" w:hAnsi="Angsana New"/>
          <w:spacing w:val="-4"/>
          <w:sz w:val="30"/>
          <w:szCs w:val="30"/>
        </w:rPr>
        <w:t xml:space="preserve"> FTREIT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 โดยบริษัทและบริษัทย่อย ตกลงชดเชยค่าเช่าและค่าบริการของพื้นที่เช่าที่ว่าง พื้นที่เช่าส่วนที่เหลือที่ว่าง หรือพื้นที่เช่าที่มีอัตราค่าเช่าและค่าบริการรวมทั้งค่าบริการส่วนกลางน้อยกว่าอัตราค่าเช่าที่รับประกันสำหรับทรัพย์สินที่ขายและให้เช่าแก่</w:t>
      </w:r>
      <w:r w:rsidR="00A80BA2" w:rsidRPr="00CA12A4">
        <w:rPr>
          <w:rFonts w:ascii="Angsana New" w:hAnsi="Angsana New"/>
          <w:spacing w:val="-4"/>
          <w:sz w:val="30"/>
          <w:szCs w:val="30"/>
        </w:rPr>
        <w:t xml:space="preserve"> FTREIT 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B829AA" w:rsidRPr="00CA12A4">
        <w:rPr>
          <w:rFonts w:ascii="Angsana New" w:hAnsi="Angsana New"/>
          <w:spacing w:val="-4"/>
          <w:sz w:val="30"/>
          <w:szCs w:val="30"/>
        </w:rPr>
        <w:t>12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 เดือนนับตั้งแต่วันจดทะเบียนการเช่า วันโอนกรรมสิทธิ์ หรือนับตั้งแต่วันจดทะเบียนการเช่าหรือวันโอนกรรมสิทธิ์ จนถึงวันที่</w:t>
      </w:r>
      <w:r w:rsidR="00A174DD" w:rsidRPr="00CA12A4">
        <w:rPr>
          <w:rFonts w:ascii="Angsana New" w:hAnsi="Angsana New"/>
          <w:spacing w:val="-4"/>
          <w:sz w:val="30"/>
          <w:szCs w:val="30"/>
        </w:rPr>
        <w:t xml:space="preserve"> FTREIT </w:t>
      </w:r>
      <w:r w:rsidRPr="00CA12A4">
        <w:rPr>
          <w:rFonts w:ascii="Angsana New" w:hAnsi="Angsana New"/>
          <w:spacing w:val="-4"/>
          <w:sz w:val="30"/>
          <w:szCs w:val="30"/>
          <w:cs/>
        </w:rPr>
        <w:t>ทำสัญญากับผู้เช่ารายย่อยรายใหม่ โดยอัตราค่าเช่าและค่าบริการที่รับประกันเป็นอัตราที่ตกลงตามสัญญา</w:t>
      </w:r>
    </w:p>
    <w:p w14:paraId="6DB65389" w14:textId="72F4082A" w:rsidR="001F3E02" w:rsidRPr="00CA12A4" w:rsidRDefault="001F3E02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6EA20E1" w14:textId="77777777" w:rsidR="00D230EF" w:rsidRPr="00CA12A4" w:rsidRDefault="00D230EF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3D225A5" w14:textId="77777777" w:rsidR="0040381A" w:rsidRPr="00CA12A4" w:rsidRDefault="00D933A3" w:rsidP="00D93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สัญญาชดเชยการปรับลดค่าเช่าและค่าบริการเนื่องจากการแพร่ระบาดของไวรัสโคโรน่า </w:t>
      </w:r>
      <w:r w:rsidRPr="00CA12A4">
        <w:rPr>
          <w:rFonts w:ascii="Angsana New" w:hAnsi="Angsana New"/>
          <w:i/>
          <w:iCs/>
          <w:sz w:val="30"/>
          <w:szCs w:val="30"/>
        </w:rPr>
        <w:t>2019 (Covid-19)</w:t>
      </w:r>
    </w:p>
    <w:p w14:paraId="2C6BF8E6" w14:textId="77777777" w:rsidR="0040381A" w:rsidRPr="00CA12A4" w:rsidRDefault="0040381A" w:rsidP="00D93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047BAEF2" w14:textId="175900B3" w:rsidR="0040381A" w:rsidRPr="00CA12A4" w:rsidRDefault="002D6883" w:rsidP="0040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0381A" w:rsidRPr="00CA12A4">
        <w:rPr>
          <w:rFonts w:ascii="Angsana New" w:hAnsi="Angsana New" w:hint="cs"/>
          <w:sz w:val="30"/>
          <w:szCs w:val="30"/>
          <w:cs/>
        </w:rPr>
        <w:t>ตกลงที่จะชดเชยรายได้ให้</w:t>
      </w:r>
      <w:r w:rsidRPr="00CA12A4">
        <w:rPr>
          <w:rFonts w:ascii="Angsana New" w:hAnsi="Angsana New" w:hint="cs"/>
          <w:sz w:val="30"/>
          <w:szCs w:val="30"/>
          <w:cs/>
        </w:rPr>
        <w:t xml:space="preserve">กับ </w:t>
      </w:r>
      <w:r w:rsidRPr="00CA12A4">
        <w:rPr>
          <w:rFonts w:ascii="Angsana New" w:hAnsi="Angsana New"/>
          <w:sz w:val="30"/>
          <w:szCs w:val="30"/>
        </w:rPr>
        <w:t>FTREIT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โดย</w:t>
      </w:r>
      <w:r w:rsidRPr="00CA12A4">
        <w:rPr>
          <w:rFonts w:ascii="Angsana New" w:hAnsi="Angsana New"/>
          <w:spacing w:val="-4"/>
          <w:sz w:val="30"/>
          <w:szCs w:val="30"/>
          <w:cs/>
        </w:rPr>
        <w:t xml:space="preserve">บริษัทและบริษัทย่อย </w:t>
      </w:r>
      <w:r w:rsidR="0040381A" w:rsidRPr="00CA12A4">
        <w:rPr>
          <w:rFonts w:ascii="Angsana New" w:hAnsi="Angsana New" w:hint="cs"/>
          <w:sz w:val="30"/>
          <w:szCs w:val="30"/>
          <w:cs/>
        </w:rPr>
        <w:t>ตกลงชดเชยค่าเช่าและค่าบริการเท่ากับส่วนต่างระหว่างค่าเช่าและค่าบริการตามสัญญาของลูกค้ารายนั้นก่อนปรับลดกับค่าเช่าและค่าบริการตามสัญญาของลูกค้ารายนั้นภายหลังการปรับลด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นับตั้งแต่วันที่</w:t>
      </w:r>
      <w:r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FTREIT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เข้าลงทุน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หรือวันที่มีการปรับลดค่าเช่าและค่าบริการจนถึงวันที่ครบกำหนดระยะเวลา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/>
          <w:sz w:val="30"/>
          <w:szCs w:val="30"/>
        </w:rPr>
        <w:t>6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เดือน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หรือตั้งแต่วันที่มีผลเป็นการปรับลดค่าเช่าและค่าบริการจนถึงวันสิ้นสุดระยะเวลาการปรับลดค่าเช่าและค่าบริการ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แล้วแต่วันใดจะถึงก่อน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โดยมีวงเงินชดเชยที่ตกลงตามสัญญาเป็นเงินจำนวนไม่เกิน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/>
          <w:sz w:val="30"/>
          <w:szCs w:val="30"/>
        </w:rPr>
        <w:t>130</w:t>
      </w:r>
      <w:r w:rsidR="00C75B54" w:rsidRPr="00CA12A4">
        <w:rPr>
          <w:rFonts w:ascii="Angsana New" w:hAnsi="Angsana New"/>
          <w:sz w:val="30"/>
          <w:szCs w:val="30"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ล้านบาท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ทั้งนี้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การปรับลดค่าเช่าและบริการดังกล่าวจะต้องเป็นการตกลงปรับลดในช่วงระยะเวลาก่อนที่</w:t>
      </w:r>
      <w:r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FTREIT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เข้าลงทุนในทรัพย์สินที่จะลงทุนเพิ่มเติม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หรือในช่วงระหว่างนับตั้งแต่วันที่</w:t>
      </w:r>
      <w:r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FTREIT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เข้าลงทุนในทรัพย์สินที่จะลงทุนเพิ่มเติมจนถึงภายในวันที่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/>
          <w:sz w:val="30"/>
          <w:szCs w:val="30"/>
        </w:rPr>
        <w:t>31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มีนาคม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/>
          <w:sz w:val="30"/>
          <w:szCs w:val="30"/>
        </w:rPr>
        <w:t>2564</w:t>
      </w:r>
      <w:r w:rsidR="0040381A" w:rsidRPr="00CA12A4">
        <w:rPr>
          <w:rFonts w:ascii="Angsana New" w:hAnsi="Angsana New"/>
          <w:sz w:val="30"/>
          <w:szCs w:val="30"/>
          <w:cs/>
        </w:rPr>
        <w:t xml:space="preserve"> </w:t>
      </w:r>
      <w:r w:rsidR="0040381A" w:rsidRPr="00CA12A4">
        <w:rPr>
          <w:rFonts w:ascii="Angsana New" w:hAnsi="Angsana New" w:hint="cs"/>
          <w:sz w:val="30"/>
          <w:szCs w:val="30"/>
          <w:cs/>
        </w:rPr>
        <w:t>เท่านั้น</w:t>
      </w:r>
    </w:p>
    <w:p w14:paraId="6EF67596" w14:textId="7AF89B43" w:rsidR="00AD1964" w:rsidRPr="00CA12A4" w:rsidRDefault="00AD1964" w:rsidP="00F2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14:paraId="30B4B28F" w14:textId="457685C3" w:rsidR="00F25BBE" w:rsidRPr="00CA12A4" w:rsidRDefault="00F25BBE" w:rsidP="00F2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การรับประกัน</w:t>
      </w:r>
    </w:p>
    <w:p w14:paraId="1F32F7B6" w14:textId="77777777" w:rsidR="00F25BBE" w:rsidRPr="00CA12A4" w:rsidRDefault="00F25BBE" w:rsidP="00F2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2"/>
          <w:szCs w:val="22"/>
        </w:rPr>
      </w:pPr>
    </w:p>
    <w:p w14:paraId="08B29EF4" w14:textId="2EFC27B0" w:rsidR="0040381A" w:rsidRPr="00CA12A4" w:rsidRDefault="00F25BBE" w:rsidP="0040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บริษัทได้ออกจดหมายการรับประกัน (</w:t>
      </w:r>
      <w:r w:rsidRPr="00CA12A4">
        <w:rPr>
          <w:rFonts w:ascii="Angsana New" w:hAnsi="Angsana New"/>
          <w:sz w:val="30"/>
          <w:szCs w:val="30"/>
        </w:rPr>
        <w:t>Letter of Undertaking</w:t>
      </w:r>
      <w:r w:rsidRPr="00CA12A4">
        <w:rPr>
          <w:rFonts w:ascii="Angsana New" w:hAnsi="Angsana New"/>
          <w:sz w:val="30"/>
          <w:szCs w:val="30"/>
          <w:cs/>
        </w:rPr>
        <w:t>) ให้แก่สถาบันการเงินแห่งหนึ่งเกี่ยวกับภาระหนี้ของบริษัทย่อยของ</w:t>
      </w:r>
      <w:r w:rsidRPr="00CA12A4">
        <w:rPr>
          <w:rFonts w:ascii="Angsana New" w:hAnsi="Angsana New"/>
          <w:sz w:val="30"/>
          <w:szCs w:val="30"/>
        </w:rPr>
        <w:t xml:space="preserve"> PT SLP Surya TICON </w:t>
      </w:r>
      <w:proofErr w:type="spellStart"/>
      <w:r w:rsidRPr="00CA12A4">
        <w:rPr>
          <w:rFonts w:ascii="Angsana New" w:hAnsi="Angsana New"/>
          <w:sz w:val="30"/>
          <w:szCs w:val="30"/>
        </w:rPr>
        <w:t>Internusa</w:t>
      </w:r>
      <w:proofErr w:type="spellEnd"/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โดยจะรับประกันในอัตราร้อยละ </w:t>
      </w:r>
      <w:r w:rsidRPr="00CA12A4">
        <w:rPr>
          <w:rFonts w:ascii="Angsana New" w:hAnsi="Angsana New"/>
          <w:sz w:val="30"/>
          <w:szCs w:val="30"/>
        </w:rPr>
        <w:t>25</w:t>
      </w:r>
      <w:r w:rsidRPr="00CA12A4">
        <w:rPr>
          <w:rFonts w:ascii="Angsana New" w:hAnsi="Angsana New"/>
          <w:sz w:val="30"/>
          <w:szCs w:val="30"/>
          <w:cs/>
        </w:rPr>
        <w:t xml:space="preserve"> ซึ่งเป็นสัดส่วนที่บริษัทถือหุ้นในบริษัทย่อยทางอ้อมดังกล่าว การรับประกันนี้มีผลตั้งแต่ </w:t>
      </w:r>
      <w:r w:rsidRPr="00CA12A4">
        <w:rPr>
          <w:rFonts w:ascii="Angsana New" w:hAnsi="Angsana New"/>
          <w:sz w:val="30"/>
          <w:szCs w:val="30"/>
        </w:rPr>
        <w:t>29</w:t>
      </w:r>
      <w:r w:rsidRPr="00CA12A4">
        <w:rPr>
          <w:rFonts w:ascii="Angsana New" w:hAnsi="Angsana New"/>
          <w:sz w:val="30"/>
          <w:szCs w:val="30"/>
          <w:cs/>
        </w:rPr>
        <w:t xml:space="preserve"> ตุลาคม </w:t>
      </w:r>
      <w:r w:rsidRPr="00CA12A4">
        <w:rPr>
          <w:rFonts w:ascii="Angsana New" w:hAnsi="Angsana New"/>
          <w:sz w:val="30"/>
          <w:szCs w:val="30"/>
        </w:rPr>
        <w:t>2558</w:t>
      </w:r>
      <w:r w:rsidRPr="00CA12A4">
        <w:rPr>
          <w:rFonts w:ascii="Angsana New" w:hAnsi="Angsana New"/>
          <w:sz w:val="30"/>
          <w:szCs w:val="30"/>
          <w:cs/>
        </w:rPr>
        <w:t xml:space="preserve"> ถึง </w:t>
      </w:r>
      <w:r w:rsidRPr="00CA12A4">
        <w:rPr>
          <w:rFonts w:ascii="Angsana New" w:hAnsi="Angsana New"/>
          <w:sz w:val="30"/>
          <w:szCs w:val="30"/>
        </w:rPr>
        <w:t>29</w:t>
      </w:r>
      <w:r w:rsidRPr="00CA12A4">
        <w:rPr>
          <w:rFonts w:ascii="Angsana New" w:hAnsi="Angsana New"/>
          <w:sz w:val="30"/>
          <w:szCs w:val="30"/>
          <w:cs/>
        </w:rPr>
        <w:t xml:space="preserve"> ตุลาคม </w:t>
      </w:r>
      <w:r w:rsidRPr="00CA12A4">
        <w:rPr>
          <w:rFonts w:ascii="Angsana New" w:hAnsi="Angsana New"/>
          <w:sz w:val="30"/>
          <w:szCs w:val="30"/>
        </w:rPr>
        <w:t>2564</w:t>
      </w:r>
    </w:p>
    <w:p w14:paraId="1A8B5D83" w14:textId="77777777" w:rsidR="00D230EF" w:rsidRPr="00CA12A4" w:rsidRDefault="00D230EF" w:rsidP="00403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EA1061" w14:textId="5E794114" w:rsidR="0040381A" w:rsidRPr="00CA12A4" w:rsidRDefault="0040381A" w:rsidP="0040381A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138326B8" w14:textId="77777777" w:rsidR="0040381A" w:rsidRPr="00CA12A4" w:rsidRDefault="0040381A" w:rsidP="0040381A">
      <w:pPr>
        <w:rPr>
          <w:rFonts w:ascii="Angsana New" w:hAnsi="Angsana New"/>
          <w:b/>
          <w:bCs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270"/>
        <w:gridCol w:w="1080"/>
        <w:gridCol w:w="236"/>
        <w:gridCol w:w="1114"/>
        <w:gridCol w:w="270"/>
        <w:gridCol w:w="1080"/>
        <w:gridCol w:w="238"/>
        <w:gridCol w:w="1004"/>
      </w:tblGrid>
      <w:tr w:rsidR="0040381A" w:rsidRPr="00CA12A4" w14:paraId="406DD59B" w14:textId="77777777" w:rsidTr="00477616">
        <w:trPr>
          <w:tblHeader/>
        </w:trPr>
        <w:tc>
          <w:tcPr>
            <w:tcW w:w="3798" w:type="dxa"/>
          </w:tcPr>
          <w:p w14:paraId="29710D47" w14:textId="77777777" w:rsidR="0040381A" w:rsidRPr="00CA12A4" w:rsidRDefault="0040381A" w:rsidP="0040381A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172B9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F1298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33E3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6906AED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81A" w:rsidRPr="00CA12A4" w14:paraId="01C7D399" w14:textId="77777777" w:rsidTr="00477616">
        <w:trPr>
          <w:tblHeader/>
        </w:trPr>
        <w:tc>
          <w:tcPr>
            <w:tcW w:w="3798" w:type="dxa"/>
          </w:tcPr>
          <w:p w14:paraId="50A865F0" w14:textId="77777777" w:rsidR="0040381A" w:rsidRPr="00CA12A4" w:rsidRDefault="0040381A" w:rsidP="0040381A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5B7EBA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199DE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DCB9C2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73374D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C15432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BEF99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auto"/>
          </w:tcPr>
          <w:p w14:paraId="177A642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4D60487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381A" w:rsidRPr="00CA12A4" w14:paraId="58C53BDB" w14:textId="77777777" w:rsidTr="00477616">
        <w:trPr>
          <w:tblHeader/>
        </w:trPr>
        <w:tc>
          <w:tcPr>
            <w:tcW w:w="3798" w:type="dxa"/>
          </w:tcPr>
          <w:p w14:paraId="6A0D3F1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948A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45A4A7C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381A" w:rsidRPr="00CA12A4" w14:paraId="2CDD0274" w14:textId="77777777" w:rsidTr="00477616">
        <w:tc>
          <w:tcPr>
            <w:tcW w:w="3798" w:type="dxa"/>
          </w:tcPr>
          <w:p w14:paraId="2196341A" w14:textId="77777777" w:rsidR="0040381A" w:rsidRPr="00CA12A4" w:rsidRDefault="0040381A" w:rsidP="004038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70" w:type="dxa"/>
          </w:tcPr>
          <w:p w14:paraId="1A59805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9E757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380CE52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BF759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90FD23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05B1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BB2D29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6462A9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0381A" w:rsidRPr="00CA12A4" w14:paraId="21BC164E" w14:textId="77777777" w:rsidTr="00477616">
        <w:tc>
          <w:tcPr>
            <w:tcW w:w="3798" w:type="dxa"/>
          </w:tcPr>
          <w:p w14:paraId="35B3F1EF" w14:textId="77777777" w:rsidR="0040381A" w:rsidRPr="00CA12A4" w:rsidRDefault="0040381A" w:rsidP="0040381A">
            <w:pPr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70" w:type="dxa"/>
          </w:tcPr>
          <w:p w14:paraId="535536D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25A7D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4AA5368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2AAFB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63A2E56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8756A" w14:textId="178E1C28" w:rsidR="0040381A" w:rsidRPr="00CA12A4" w:rsidRDefault="00C75B54" w:rsidP="00C75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CD562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16EC65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0381A" w:rsidRPr="00CA12A4" w14:paraId="0D7FED3E" w14:textId="77777777" w:rsidTr="00477616">
        <w:tc>
          <w:tcPr>
            <w:tcW w:w="3798" w:type="dxa"/>
          </w:tcPr>
          <w:p w14:paraId="47B07D3C" w14:textId="77777777" w:rsidR="0040381A" w:rsidRPr="00CA12A4" w:rsidRDefault="0040381A" w:rsidP="004038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70" w:type="dxa"/>
          </w:tcPr>
          <w:p w14:paraId="58C14AE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634D2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2,110</w:t>
            </w:r>
          </w:p>
        </w:tc>
        <w:tc>
          <w:tcPr>
            <w:tcW w:w="236" w:type="dxa"/>
          </w:tcPr>
          <w:p w14:paraId="1E944EE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A2C29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70" w:type="dxa"/>
          </w:tcPr>
          <w:p w14:paraId="110EEA5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04E18" w14:textId="68F899F4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="00C75B54" w:rsidRPr="00CA1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2009D53" w14:textId="77777777" w:rsidR="0040381A" w:rsidRPr="00CA12A4" w:rsidRDefault="0040381A" w:rsidP="0040381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5CA0523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40381A" w:rsidRPr="00CA12A4" w14:paraId="0D9F0F89" w14:textId="77777777" w:rsidTr="00477616">
        <w:tc>
          <w:tcPr>
            <w:tcW w:w="3798" w:type="dxa"/>
          </w:tcPr>
          <w:p w14:paraId="4591E889" w14:textId="77777777" w:rsidR="0040381A" w:rsidRPr="00CA12A4" w:rsidRDefault="0040381A" w:rsidP="0040381A">
            <w:pPr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270" w:type="dxa"/>
          </w:tcPr>
          <w:p w14:paraId="0992A99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819758" w14:textId="4D5E2E31" w:rsidR="0040381A" w:rsidRPr="00CA12A4" w:rsidRDefault="003061E9" w:rsidP="0030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</w:tcPr>
          <w:p w14:paraId="3897E45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206BA6" w14:textId="3E2BD286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</w:t>
            </w:r>
            <w:r w:rsidR="003061E9" w:rsidRPr="00CA12A4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14CE8B0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B98A6D" w14:textId="4F22DA87" w:rsidR="0040381A" w:rsidRPr="00CA12A4" w:rsidRDefault="003061E9" w:rsidP="0030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38" w:type="dxa"/>
          </w:tcPr>
          <w:p w14:paraId="3300587B" w14:textId="77777777" w:rsidR="0040381A" w:rsidRPr="00CA12A4" w:rsidRDefault="0040381A" w:rsidP="0040381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F4F3B3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</w:tr>
      <w:tr w:rsidR="0040381A" w:rsidRPr="00CA12A4" w14:paraId="436C4B10" w14:textId="77777777" w:rsidTr="00477616">
        <w:tc>
          <w:tcPr>
            <w:tcW w:w="3798" w:type="dxa"/>
          </w:tcPr>
          <w:p w14:paraId="2A23C5D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969EFD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222AE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2,572</w:t>
            </w:r>
          </w:p>
        </w:tc>
        <w:tc>
          <w:tcPr>
            <w:tcW w:w="236" w:type="dxa"/>
            <w:vAlign w:val="bottom"/>
          </w:tcPr>
          <w:p w14:paraId="29D48AB4" w14:textId="77777777" w:rsidR="0040381A" w:rsidRPr="00CA12A4" w:rsidRDefault="0040381A" w:rsidP="004038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9EA5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4,495</w:t>
            </w:r>
          </w:p>
        </w:tc>
        <w:tc>
          <w:tcPr>
            <w:tcW w:w="270" w:type="dxa"/>
            <w:vAlign w:val="bottom"/>
          </w:tcPr>
          <w:p w14:paraId="1800DCDC" w14:textId="77777777" w:rsidR="0040381A" w:rsidRPr="00CA12A4" w:rsidRDefault="0040381A" w:rsidP="004038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5AD0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38" w:type="dxa"/>
            <w:vAlign w:val="bottom"/>
          </w:tcPr>
          <w:p w14:paraId="646CB059" w14:textId="77777777" w:rsidR="0040381A" w:rsidRPr="00CA12A4" w:rsidRDefault="0040381A" w:rsidP="0040381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6447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2,352</w:t>
            </w:r>
          </w:p>
        </w:tc>
      </w:tr>
    </w:tbl>
    <w:p w14:paraId="387A5F94" w14:textId="005F76CE" w:rsidR="00D230EF" w:rsidRPr="00CA12A4" w:rsidRDefault="00D230EF" w:rsidP="004038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95D6BD0" w14:textId="77777777" w:rsidR="00D230EF" w:rsidRPr="00CA12A4" w:rsidRDefault="00D23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</w:rPr>
        <w:br w:type="page"/>
      </w:r>
    </w:p>
    <w:p w14:paraId="211B8C4E" w14:textId="77777777" w:rsidR="0040381A" w:rsidRPr="00CA12A4" w:rsidRDefault="0040381A" w:rsidP="0040381A">
      <w:pPr>
        <w:pStyle w:val="Heading6"/>
        <w:numPr>
          <w:ilvl w:val="0"/>
          <w:numId w:val="16"/>
        </w:numPr>
        <w:tabs>
          <w:tab w:val="left" w:pos="540"/>
        </w:tabs>
        <w:spacing w:line="358" w:lineRule="exact"/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38E256BE" w14:textId="77777777" w:rsidR="0040381A" w:rsidRPr="00CA12A4" w:rsidRDefault="0040381A" w:rsidP="0040381A">
      <w:pPr>
        <w:spacing w:line="358" w:lineRule="exact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06"/>
        <w:gridCol w:w="792"/>
        <w:gridCol w:w="270"/>
        <w:gridCol w:w="1080"/>
        <w:gridCol w:w="236"/>
        <w:gridCol w:w="1114"/>
        <w:gridCol w:w="270"/>
        <w:gridCol w:w="1080"/>
        <w:gridCol w:w="236"/>
        <w:gridCol w:w="1006"/>
      </w:tblGrid>
      <w:tr w:rsidR="0040381A" w:rsidRPr="00CA12A4" w14:paraId="3533B5D4" w14:textId="77777777" w:rsidTr="00477616">
        <w:trPr>
          <w:tblHeader/>
        </w:trPr>
        <w:tc>
          <w:tcPr>
            <w:tcW w:w="3006" w:type="dxa"/>
          </w:tcPr>
          <w:p w14:paraId="5E2678A9" w14:textId="77777777" w:rsidR="0040381A" w:rsidRPr="00CA12A4" w:rsidRDefault="0040381A" w:rsidP="0047761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4EFC9BC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AD8B5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F8866C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49C203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13A4D2B2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81A" w:rsidRPr="00CA12A4" w14:paraId="10EA8B9F" w14:textId="77777777" w:rsidTr="00477616">
        <w:trPr>
          <w:tblHeader/>
        </w:trPr>
        <w:tc>
          <w:tcPr>
            <w:tcW w:w="3006" w:type="dxa"/>
          </w:tcPr>
          <w:p w14:paraId="1BD36494" w14:textId="77777777" w:rsidR="0040381A" w:rsidRPr="00CA12A4" w:rsidRDefault="0040381A" w:rsidP="0047761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17C63E16" w14:textId="77777777" w:rsidR="0040381A" w:rsidRPr="00CA12A4" w:rsidRDefault="0040381A" w:rsidP="00117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right="-108" w:firstLine="42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B488DF0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79EFA8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5EBADBC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D74FDDB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C3B9E70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A0D79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C23AC2F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4F9136A7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0381A" w:rsidRPr="00CA12A4" w14:paraId="379E4822" w14:textId="77777777" w:rsidTr="00477616">
        <w:trPr>
          <w:tblHeader/>
        </w:trPr>
        <w:tc>
          <w:tcPr>
            <w:tcW w:w="3006" w:type="dxa"/>
          </w:tcPr>
          <w:p w14:paraId="10FB1C45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0C783DD0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8179F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11DF1E68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381A" w:rsidRPr="00CA12A4" w14:paraId="0BEE691D" w14:textId="77777777" w:rsidTr="00477616">
        <w:tc>
          <w:tcPr>
            <w:tcW w:w="3006" w:type="dxa"/>
          </w:tcPr>
          <w:p w14:paraId="4E421DB6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14:paraId="597AB565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8DBB35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53C015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143</w:t>
            </w:r>
          </w:p>
        </w:tc>
        <w:tc>
          <w:tcPr>
            <w:tcW w:w="236" w:type="dxa"/>
          </w:tcPr>
          <w:p w14:paraId="4AFCF20B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DE791E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45D96E08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F0598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75666624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4696FAE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40381A" w:rsidRPr="00CA12A4" w14:paraId="2C32A71A" w14:textId="77777777" w:rsidTr="00477616">
        <w:tc>
          <w:tcPr>
            <w:tcW w:w="3006" w:type="dxa"/>
          </w:tcPr>
          <w:p w14:paraId="54433D99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92" w:type="dxa"/>
          </w:tcPr>
          <w:p w14:paraId="329EFC09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7BCDD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52ABA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4DD24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47110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  <w:vAlign w:val="bottom"/>
          </w:tcPr>
          <w:p w14:paraId="1E625B7D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5C9ABC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  <w:vAlign w:val="bottom"/>
          </w:tcPr>
          <w:p w14:paraId="01A8ED5A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8A63B02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40381A" w:rsidRPr="00CA12A4" w14:paraId="0F942A7E" w14:textId="77777777" w:rsidTr="00477616">
        <w:tc>
          <w:tcPr>
            <w:tcW w:w="3006" w:type="dxa"/>
          </w:tcPr>
          <w:p w14:paraId="2E415A8D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1C3B9F5A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D0827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E8C72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504</w:t>
            </w:r>
          </w:p>
        </w:tc>
        <w:tc>
          <w:tcPr>
            <w:tcW w:w="236" w:type="dxa"/>
            <w:vAlign w:val="bottom"/>
          </w:tcPr>
          <w:p w14:paraId="0B2EC7CF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4143D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0" w:type="dxa"/>
            <w:vAlign w:val="bottom"/>
          </w:tcPr>
          <w:p w14:paraId="437918F0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BE928C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36" w:type="dxa"/>
            <w:vAlign w:val="bottom"/>
          </w:tcPr>
          <w:p w14:paraId="0508B2CB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39BFD67C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  <w:tr w:rsidR="0040381A" w:rsidRPr="00CA12A4" w14:paraId="195C54E6" w14:textId="77777777" w:rsidTr="00477616">
        <w:tc>
          <w:tcPr>
            <w:tcW w:w="3006" w:type="dxa"/>
          </w:tcPr>
          <w:p w14:paraId="422ED646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92" w:type="dxa"/>
          </w:tcPr>
          <w:p w14:paraId="19DF259B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26D8C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15D36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36" w:type="dxa"/>
            <w:vAlign w:val="bottom"/>
          </w:tcPr>
          <w:p w14:paraId="3301DA27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691AD59E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hAnsi="Angsana New"/>
                <w:sz w:val="30"/>
                <w:szCs w:val="30"/>
              </w:rPr>
              <w:t>19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5820B3B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F5A170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36" w:type="dxa"/>
            <w:vAlign w:val="bottom"/>
          </w:tcPr>
          <w:p w14:paraId="723F18B5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9A3BB7B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hAnsi="Angsana New"/>
                <w:sz w:val="30"/>
                <w:szCs w:val="30"/>
              </w:rPr>
              <w:t>13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0381A" w:rsidRPr="00CA12A4" w14:paraId="1B67994C" w14:textId="77777777" w:rsidTr="003061E9">
        <w:tc>
          <w:tcPr>
            <w:tcW w:w="3006" w:type="dxa"/>
          </w:tcPr>
          <w:p w14:paraId="0631AEBC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14:paraId="3B091819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E3A97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AA5F2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480</w:t>
            </w:r>
          </w:p>
        </w:tc>
        <w:tc>
          <w:tcPr>
            <w:tcW w:w="236" w:type="dxa"/>
            <w:vAlign w:val="bottom"/>
          </w:tcPr>
          <w:p w14:paraId="36CD0EC1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BD3C8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  <w:vAlign w:val="bottom"/>
          </w:tcPr>
          <w:p w14:paraId="07B89F6A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84D72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vAlign w:val="bottom"/>
          </w:tcPr>
          <w:p w14:paraId="2F4FE123" w14:textId="77777777" w:rsidR="0040381A" w:rsidRPr="00CA12A4" w:rsidRDefault="0040381A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CC393" w14:textId="77777777" w:rsidR="0040381A" w:rsidRPr="00CA12A4" w:rsidRDefault="0040381A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3061E9" w:rsidRPr="00CA12A4" w14:paraId="0BD1BCF2" w14:textId="77777777" w:rsidTr="003061E9">
        <w:tc>
          <w:tcPr>
            <w:tcW w:w="3006" w:type="dxa"/>
          </w:tcPr>
          <w:p w14:paraId="1484DCD0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4817DBD2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F356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013C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9483038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16E8A85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C4D04D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781ED2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433A13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7617D84B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1E9" w:rsidRPr="00CA12A4" w14:paraId="1EDE1E8B" w14:textId="77777777" w:rsidTr="003061E9">
        <w:tc>
          <w:tcPr>
            <w:tcW w:w="3006" w:type="dxa"/>
          </w:tcPr>
          <w:p w14:paraId="25557647" w14:textId="7AD9B92C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pacing w:val="-2"/>
                <w:sz w:val="30"/>
                <w:szCs w:val="30"/>
                <w:cs/>
              </w:rPr>
              <w:t>(กลับรายการ) หนี้สูญและหนี้สงสัย</w:t>
            </w:r>
          </w:p>
        </w:tc>
        <w:tc>
          <w:tcPr>
            <w:tcW w:w="792" w:type="dxa"/>
          </w:tcPr>
          <w:p w14:paraId="5AA73B90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4DEE0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70FDE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5F87EFA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92C3A06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AE61A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1A38D4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02FE80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7EA341D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1E9" w:rsidRPr="00CA12A4" w14:paraId="7203BA85" w14:textId="77777777" w:rsidTr="003061E9">
        <w:tc>
          <w:tcPr>
            <w:tcW w:w="3006" w:type="dxa"/>
          </w:tcPr>
          <w:p w14:paraId="0EDC7B5E" w14:textId="3C5DD9C1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จะสูญสำหรับปี</w:t>
            </w:r>
          </w:p>
        </w:tc>
        <w:tc>
          <w:tcPr>
            <w:tcW w:w="792" w:type="dxa"/>
          </w:tcPr>
          <w:p w14:paraId="3B756B5D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49AB1" w14:textId="77777777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CF2BDB" w14:textId="12380F33" w:rsidR="003061E9" w:rsidRPr="00CA12A4" w:rsidRDefault="003061E9" w:rsidP="00477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69D222D5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D8F4103" w14:textId="000C507C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BBDDEB1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14F487" w14:textId="1E023169" w:rsidR="003061E9" w:rsidRPr="00CA12A4" w:rsidRDefault="003061E9" w:rsidP="00306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4F5E325" w14:textId="77777777" w:rsidR="003061E9" w:rsidRPr="00CA12A4" w:rsidRDefault="003061E9" w:rsidP="00477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6817BEE8" w14:textId="60862B97" w:rsidR="003061E9" w:rsidRPr="00CA12A4" w:rsidRDefault="003061E9" w:rsidP="00306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4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F4C08A3" w14:textId="77777777" w:rsidR="00D230EF" w:rsidRPr="00CA12A4" w:rsidRDefault="00D230EF" w:rsidP="0040381A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8" w:lineRule="exact"/>
        <w:ind w:left="630" w:hanging="90"/>
        <w:jc w:val="both"/>
        <w:outlineLvl w:val="5"/>
        <w:rPr>
          <w:rFonts w:ascii="Angsana New" w:hAnsi="Angsana New"/>
          <w:sz w:val="30"/>
          <w:szCs w:val="30"/>
        </w:rPr>
      </w:pPr>
    </w:p>
    <w:p w14:paraId="4A53CD51" w14:textId="3FFE067F" w:rsidR="0040381A" w:rsidRPr="00CA12A4" w:rsidRDefault="0040381A" w:rsidP="0040381A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8" w:lineRule="exact"/>
        <w:ind w:left="630" w:hanging="90"/>
        <w:jc w:val="both"/>
        <w:outlineLvl w:val="5"/>
        <w:rPr>
          <w:rFonts w:ascii="Angsana New" w:hAnsi="Angsana New"/>
          <w:sz w:val="30"/>
          <w:szCs w:val="30"/>
          <w:cs/>
          <w:lang w:val="x-none" w:eastAsia="x-none"/>
        </w:rPr>
      </w:pPr>
      <w:r w:rsidRPr="00CA12A4">
        <w:rPr>
          <w:rFonts w:ascii="Angsana New" w:hAnsi="Angsana New"/>
          <w:sz w:val="30"/>
          <w:szCs w:val="30"/>
          <w:cs/>
        </w:rPr>
        <w:t>การ</w:t>
      </w:r>
      <w:r w:rsidRPr="00CA12A4">
        <w:rPr>
          <w:rFonts w:ascii="Angsana New" w:hAnsi="Angsana New"/>
          <w:sz w:val="30"/>
          <w:szCs w:val="30"/>
          <w:cs/>
          <w:lang w:val="x-none" w:eastAsia="x-none"/>
        </w:rPr>
        <w:t>วิเคราะห์อายุของลูกหนี้การค้า มีดังนี้</w:t>
      </w:r>
    </w:p>
    <w:p w14:paraId="0BF86D0D" w14:textId="77777777" w:rsidR="0040381A" w:rsidRPr="00CA12A4" w:rsidRDefault="0040381A" w:rsidP="0040381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450"/>
        <w:gridCol w:w="1080"/>
        <w:gridCol w:w="270"/>
        <w:gridCol w:w="1098"/>
        <w:gridCol w:w="270"/>
        <w:gridCol w:w="1080"/>
        <w:gridCol w:w="270"/>
        <w:gridCol w:w="972"/>
      </w:tblGrid>
      <w:tr w:rsidR="0040381A" w:rsidRPr="00CA12A4" w14:paraId="358981F7" w14:textId="77777777" w:rsidTr="00477616">
        <w:trPr>
          <w:tblHeader/>
        </w:trPr>
        <w:tc>
          <w:tcPr>
            <w:tcW w:w="3600" w:type="dxa"/>
          </w:tcPr>
          <w:p w14:paraId="547C5048" w14:textId="77777777" w:rsidR="0040381A" w:rsidRPr="00CA12A4" w:rsidRDefault="0040381A" w:rsidP="0040381A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50" w:type="dxa"/>
          </w:tcPr>
          <w:p w14:paraId="4020BBB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2CE21F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FABDD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46513C7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81A" w:rsidRPr="00CA12A4" w14:paraId="240C84B6" w14:textId="77777777" w:rsidTr="00477616">
        <w:trPr>
          <w:tblHeader/>
        </w:trPr>
        <w:tc>
          <w:tcPr>
            <w:tcW w:w="3600" w:type="dxa"/>
          </w:tcPr>
          <w:p w14:paraId="774BA74F" w14:textId="77777777" w:rsidR="0040381A" w:rsidRPr="00CA12A4" w:rsidRDefault="0040381A" w:rsidP="0040381A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C5E85F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585A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3264C3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F4691F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15A0B6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4D02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A63330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AAA585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0381A" w:rsidRPr="00CA12A4" w14:paraId="27D9CB68" w14:textId="77777777" w:rsidTr="00477616">
        <w:trPr>
          <w:tblHeader/>
        </w:trPr>
        <w:tc>
          <w:tcPr>
            <w:tcW w:w="3600" w:type="dxa"/>
          </w:tcPr>
          <w:p w14:paraId="0F4BF1F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6F8D6A6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F374EE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381A" w:rsidRPr="00CA12A4" w14:paraId="47965882" w14:textId="77777777" w:rsidTr="00477616">
        <w:tc>
          <w:tcPr>
            <w:tcW w:w="3600" w:type="dxa"/>
            <w:vAlign w:val="bottom"/>
          </w:tcPr>
          <w:p w14:paraId="695D1B10" w14:textId="77777777" w:rsidR="0040381A" w:rsidRPr="00CA12A4" w:rsidDel="00D31C77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33E41D3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40954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A97C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8DC43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CABA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0DD8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FA463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ED25F1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381A" w:rsidRPr="00CA12A4" w14:paraId="67D766C7" w14:textId="77777777" w:rsidTr="00477616">
        <w:trPr>
          <w:trHeight w:val="360"/>
        </w:trPr>
        <w:tc>
          <w:tcPr>
            <w:tcW w:w="3600" w:type="dxa"/>
          </w:tcPr>
          <w:p w14:paraId="6DCE4FB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450" w:type="dxa"/>
          </w:tcPr>
          <w:p w14:paraId="1ED3F25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04167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6BDEDBE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A6EC6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1C73FC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E55B8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0F60FE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ACD0F7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0381A" w:rsidRPr="00CA12A4" w14:paraId="0476C0CA" w14:textId="77777777" w:rsidTr="00477616">
        <w:trPr>
          <w:trHeight w:val="360"/>
        </w:trPr>
        <w:tc>
          <w:tcPr>
            <w:tcW w:w="3600" w:type="dxa"/>
          </w:tcPr>
          <w:p w14:paraId="4D8EC79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450" w:type="dxa"/>
          </w:tcPr>
          <w:p w14:paraId="798CE4B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303FE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FD2D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D1840C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8B38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C419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C5DE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F6A1A1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81A" w:rsidRPr="00CA12A4" w14:paraId="236F566E" w14:textId="77777777" w:rsidTr="00477616">
        <w:trPr>
          <w:trHeight w:val="360"/>
        </w:trPr>
        <w:tc>
          <w:tcPr>
            <w:tcW w:w="3600" w:type="dxa"/>
          </w:tcPr>
          <w:p w14:paraId="5ACECB3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0" w:type="dxa"/>
          </w:tcPr>
          <w:p w14:paraId="4A56E1E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2574D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1FF799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E7DBB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09E4C7D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313D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BFFC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5817B9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0381A" w:rsidRPr="00CA12A4" w14:paraId="6712D20F" w14:textId="77777777" w:rsidTr="00477616">
        <w:trPr>
          <w:trHeight w:val="360"/>
        </w:trPr>
        <w:tc>
          <w:tcPr>
            <w:tcW w:w="3600" w:type="dxa"/>
          </w:tcPr>
          <w:p w14:paraId="0153762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 3 -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6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0" w:type="dxa"/>
          </w:tcPr>
          <w:p w14:paraId="79E7A45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99252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3241E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F17D9E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10EF40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5194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974CA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A645B6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0381A" w:rsidRPr="00CA12A4" w14:paraId="554D71E8" w14:textId="77777777" w:rsidTr="00477616">
        <w:tc>
          <w:tcPr>
            <w:tcW w:w="3600" w:type="dxa"/>
          </w:tcPr>
          <w:p w14:paraId="5811754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0CCC08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269B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  <w:vAlign w:val="bottom"/>
          </w:tcPr>
          <w:p w14:paraId="099F2CB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30CA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5089F20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17FF8A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4EB3460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E92157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40381A" w:rsidRPr="00CA12A4" w14:paraId="655F9549" w14:textId="77777777" w:rsidTr="00D230EF">
        <w:tc>
          <w:tcPr>
            <w:tcW w:w="3600" w:type="dxa"/>
          </w:tcPr>
          <w:p w14:paraId="1717B3AA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354473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BF2C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DC825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F807B1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FE685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F57C5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EF76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757262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381A" w:rsidRPr="00CA12A4" w14:paraId="27533BE1" w14:textId="77777777" w:rsidTr="00477616">
        <w:tc>
          <w:tcPr>
            <w:tcW w:w="3600" w:type="dxa"/>
            <w:vAlign w:val="bottom"/>
          </w:tcPr>
          <w:p w14:paraId="1EEEF9B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0" w:type="dxa"/>
          </w:tcPr>
          <w:p w14:paraId="50EFE14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A1AF1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7DB5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435FFA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D973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EE1E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C9130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58AC27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381A" w:rsidRPr="00CA12A4" w14:paraId="321B4C95" w14:textId="77777777" w:rsidTr="00477616">
        <w:tc>
          <w:tcPr>
            <w:tcW w:w="3600" w:type="dxa"/>
          </w:tcPr>
          <w:p w14:paraId="3F2CE8C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450" w:type="dxa"/>
          </w:tcPr>
          <w:p w14:paraId="38E9E89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8BBBDA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BB23E0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01CC3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0031D4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6E1B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8D266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01082FB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0381A" w:rsidRPr="00CA12A4" w14:paraId="47DC8BC3" w14:textId="77777777" w:rsidTr="00477616">
        <w:tc>
          <w:tcPr>
            <w:tcW w:w="3600" w:type="dxa"/>
          </w:tcPr>
          <w:p w14:paraId="5C55C67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450" w:type="dxa"/>
          </w:tcPr>
          <w:p w14:paraId="61AAF25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003EA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3221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7EBBF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DF21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DEDE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D30B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2EA3400A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81A" w:rsidRPr="00CA12A4" w14:paraId="6B0ED22F" w14:textId="77777777" w:rsidTr="00477616">
        <w:tc>
          <w:tcPr>
            <w:tcW w:w="3600" w:type="dxa"/>
          </w:tcPr>
          <w:p w14:paraId="72EA804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0" w:type="dxa"/>
          </w:tcPr>
          <w:p w14:paraId="2948AFE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906E0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13D914B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FBE5E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1FB0993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22D2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9BAA25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7F2721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40381A" w:rsidRPr="00CA12A4" w14:paraId="36334A24" w14:textId="77777777" w:rsidTr="00477616">
        <w:tc>
          <w:tcPr>
            <w:tcW w:w="3600" w:type="dxa"/>
          </w:tcPr>
          <w:p w14:paraId="32A2576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3 -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6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0" w:type="dxa"/>
          </w:tcPr>
          <w:p w14:paraId="18FED2E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EE616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E1C8D8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6F5D3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574B7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F7CBD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B547B6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30F1F5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0381A" w:rsidRPr="00CA12A4" w14:paraId="29D46AFC" w14:textId="77777777" w:rsidTr="00477616">
        <w:tc>
          <w:tcPr>
            <w:tcW w:w="3600" w:type="dxa"/>
          </w:tcPr>
          <w:p w14:paraId="68B01D9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6 -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12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0" w:type="dxa"/>
          </w:tcPr>
          <w:p w14:paraId="476D2EB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A6B13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E8AF4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C98B75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9BD82A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9" w:right="-13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B288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C5F6CC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864"/>
              </w:tabs>
              <w:spacing w:line="240" w:lineRule="auto"/>
              <w:ind w:left="-109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3DE14E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81A" w:rsidRPr="00CA12A4" w14:paraId="2274A183" w14:textId="77777777" w:rsidTr="00477616">
        <w:tc>
          <w:tcPr>
            <w:tcW w:w="3600" w:type="dxa"/>
          </w:tcPr>
          <w:p w14:paraId="55191EA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lastRenderedPageBreak/>
              <w:t xml:space="preserve">   มากกว่า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12  </w:t>
            </w:r>
            <w:r w:rsidRPr="00CA12A4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50" w:type="dxa"/>
          </w:tcPr>
          <w:p w14:paraId="3FB92BE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725B3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E0E83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F59D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61A98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71E5F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5049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E0C2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40381A" w:rsidRPr="00CA12A4" w14:paraId="6AC22BC2" w14:textId="77777777" w:rsidTr="00477616">
        <w:tc>
          <w:tcPr>
            <w:tcW w:w="3600" w:type="dxa"/>
          </w:tcPr>
          <w:p w14:paraId="6F64EFA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E4B14C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86C1B" w14:textId="2BD0336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57872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83DE5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B5E3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A76FD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3B04A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1EBB5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8B6A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  <w:tr w:rsidR="0040381A" w:rsidRPr="00CA12A4" w14:paraId="17568AD3" w14:textId="77777777" w:rsidTr="00477616">
        <w:tc>
          <w:tcPr>
            <w:tcW w:w="3600" w:type="dxa"/>
          </w:tcPr>
          <w:p w14:paraId="3615B1E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956D17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FC22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8949B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9E5DB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6403F6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8C284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4B2D19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0EB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81A" w:rsidRPr="00CA12A4" w14:paraId="4017777E" w14:textId="77777777" w:rsidTr="00477616">
        <w:tc>
          <w:tcPr>
            <w:tcW w:w="4050" w:type="dxa"/>
            <w:gridSpan w:val="2"/>
          </w:tcPr>
          <w:p w14:paraId="6E18710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0CF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1C2257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E4FC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85066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4C9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4408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B7440" w14:textId="6EC85DF8" w:rsidR="0040381A" w:rsidRPr="00CA12A4" w:rsidRDefault="00C36272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  <w:tr w:rsidR="0040381A" w:rsidRPr="00CA12A4" w14:paraId="7820FB23" w14:textId="77777777" w:rsidTr="00477616">
        <w:tc>
          <w:tcPr>
            <w:tcW w:w="3600" w:type="dxa"/>
          </w:tcPr>
          <w:p w14:paraId="5F4FF81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19EE342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25CF4" w14:textId="059C352E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8F3862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4F8BA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A340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1CA7A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1B0D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591D9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FFCC5" w14:textId="0C1502CC" w:rsidR="0040381A" w:rsidRPr="00CA12A4" w:rsidRDefault="00C36272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  <w:tr w:rsidR="0040381A" w:rsidRPr="00CA12A4" w14:paraId="1A58DA24" w14:textId="77777777" w:rsidTr="00477616">
        <w:tc>
          <w:tcPr>
            <w:tcW w:w="3600" w:type="dxa"/>
          </w:tcPr>
          <w:p w14:paraId="244F6B4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50" w:type="dxa"/>
          </w:tcPr>
          <w:p w14:paraId="15D40692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DF37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0218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926A5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C3CD7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6E71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C0ECE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0F08C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0381A" w:rsidRPr="00CA12A4" w14:paraId="7D3B345F" w14:textId="77777777" w:rsidTr="00477616">
        <w:trPr>
          <w:trHeight w:val="307"/>
        </w:trPr>
        <w:tc>
          <w:tcPr>
            <w:tcW w:w="3600" w:type="dxa"/>
          </w:tcPr>
          <w:p w14:paraId="5DB56228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3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50" w:type="dxa"/>
          </w:tcPr>
          <w:p w14:paraId="12837286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D37EC" w14:textId="200192AE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8F3862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7503E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FE4FD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A9626" w14:textId="77777777" w:rsidR="0040381A" w:rsidRPr="00CA12A4" w:rsidRDefault="0040381A" w:rsidP="0040381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EE081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7B79D" w14:textId="77777777" w:rsidR="0040381A" w:rsidRPr="00CA12A4" w:rsidRDefault="0040381A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BDA86" w14:textId="5842FED8" w:rsidR="0040381A" w:rsidRPr="00CA12A4" w:rsidRDefault="00C36272" w:rsidP="00403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</w:tbl>
    <w:p w14:paraId="67BC3E41" w14:textId="77777777" w:rsidR="00117B8B" w:rsidRPr="00CA12A4" w:rsidRDefault="00117B8B" w:rsidP="0086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5361E366" w14:textId="17E919C3" w:rsidR="0040381A" w:rsidRPr="00CA12A4" w:rsidRDefault="0040381A" w:rsidP="0086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 30 วัน ถึง 45 วัน</w:t>
      </w:r>
    </w:p>
    <w:p w14:paraId="648E0C54" w14:textId="77777777" w:rsidR="00D230EF" w:rsidRPr="00CA12A4" w:rsidRDefault="00D230EF" w:rsidP="0086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</w:rPr>
      </w:pPr>
    </w:p>
    <w:p w14:paraId="6BF7B49A" w14:textId="6A9335CB" w:rsidR="00006DA1" w:rsidRPr="00CA12A4" w:rsidRDefault="00006DA1" w:rsidP="008B54C1">
      <w:pPr>
        <w:pStyle w:val="Heading6"/>
        <w:numPr>
          <w:ilvl w:val="0"/>
          <w:numId w:val="16"/>
        </w:numPr>
        <w:tabs>
          <w:tab w:val="left" w:pos="540"/>
        </w:tabs>
        <w:spacing w:line="358" w:lineRule="exact"/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7201A1" w:rsidRPr="00CA12A4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CA12A4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CA12A4" w:rsidRDefault="006C41CB" w:rsidP="006C41CB">
      <w:pPr>
        <w:rPr>
          <w:sz w:val="30"/>
          <w:szCs w:val="30"/>
          <w:lang w:val="x-none" w:eastAsia="x-none"/>
        </w:rPr>
      </w:pPr>
    </w:p>
    <w:tbl>
      <w:tblPr>
        <w:tblW w:w="5000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530"/>
        <w:gridCol w:w="805"/>
        <w:gridCol w:w="1252"/>
        <w:gridCol w:w="238"/>
        <w:gridCol w:w="1287"/>
        <w:gridCol w:w="238"/>
        <w:gridCol w:w="1026"/>
        <w:gridCol w:w="238"/>
        <w:gridCol w:w="991"/>
      </w:tblGrid>
      <w:tr w:rsidR="006C41CB" w:rsidRPr="00CA12A4" w14:paraId="4966856E" w14:textId="77777777" w:rsidTr="00253BB7">
        <w:trPr>
          <w:tblHeader/>
        </w:trPr>
        <w:tc>
          <w:tcPr>
            <w:tcW w:w="1837" w:type="pct"/>
          </w:tcPr>
          <w:p w14:paraId="4685B504" w14:textId="77777777" w:rsidR="006C41CB" w:rsidRPr="00CA12A4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9" w:type="pct"/>
          </w:tcPr>
          <w:p w14:paraId="127E232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6" w:type="pct"/>
            <w:gridSpan w:val="3"/>
          </w:tcPr>
          <w:p w14:paraId="0C16B08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5D7F41C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4" w:type="pct"/>
            <w:gridSpan w:val="3"/>
          </w:tcPr>
          <w:p w14:paraId="760C1AA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1CB" w:rsidRPr="00CA12A4" w14:paraId="26A84B09" w14:textId="77777777" w:rsidTr="00253BB7">
        <w:trPr>
          <w:tblHeader/>
        </w:trPr>
        <w:tc>
          <w:tcPr>
            <w:tcW w:w="1837" w:type="pct"/>
          </w:tcPr>
          <w:p w14:paraId="7D199902" w14:textId="77777777" w:rsidR="006C41CB" w:rsidRPr="00CA12A4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9" w:type="pct"/>
          </w:tcPr>
          <w:p w14:paraId="5A0FEFF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2" w:type="pct"/>
          </w:tcPr>
          <w:p w14:paraId="3074C11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0A20C00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2573FEF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4" w:type="pct"/>
          </w:tcPr>
          <w:p w14:paraId="6E087668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5B3749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608C5B4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0395D8B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C41CB" w:rsidRPr="00CA12A4" w14:paraId="70059C9D" w14:textId="77777777" w:rsidTr="00253BB7">
        <w:trPr>
          <w:tblHeader/>
        </w:trPr>
        <w:tc>
          <w:tcPr>
            <w:tcW w:w="1837" w:type="pct"/>
          </w:tcPr>
          <w:p w14:paraId="21536E97" w14:textId="77777777" w:rsidR="006C41CB" w:rsidRPr="00CA12A4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19" w:type="pct"/>
          </w:tcPr>
          <w:p w14:paraId="18C653E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4" w:type="pct"/>
            <w:gridSpan w:val="7"/>
          </w:tcPr>
          <w:p w14:paraId="0B8E600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41CB" w:rsidRPr="00CA12A4" w14:paraId="181E6E52" w14:textId="77777777" w:rsidTr="00253BB7">
        <w:tc>
          <w:tcPr>
            <w:tcW w:w="1837" w:type="pct"/>
          </w:tcPr>
          <w:p w14:paraId="22563137" w14:textId="77777777" w:rsidR="006C41CB" w:rsidRPr="00CA12A4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19" w:type="pct"/>
          </w:tcPr>
          <w:p w14:paraId="5FAAE05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4" w:type="pct"/>
            <w:gridSpan w:val="7"/>
          </w:tcPr>
          <w:p w14:paraId="396CA5B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C41CB" w:rsidRPr="00CA12A4" w14:paraId="4B7403FA" w14:textId="77777777" w:rsidTr="00253BB7">
        <w:tc>
          <w:tcPr>
            <w:tcW w:w="1837" w:type="pct"/>
          </w:tcPr>
          <w:p w14:paraId="627AF78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19" w:type="pct"/>
          </w:tcPr>
          <w:p w14:paraId="2277220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605508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22,01</w:t>
            </w:r>
            <w:r w:rsidRPr="00CA12A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14:paraId="3DAAF77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2E5393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20,072</w:t>
            </w:r>
          </w:p>
        </w:tc>
        <w:tc>
          <w:tcPr>
            <w:tcW w:w="124" w:type="pct"/>
          </w:tcPr>
          <w:p w14:paraId="0ED200A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96ED2B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B959E9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55F24CA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18898B97" w14:textId="77777777" w:rsidTr="00253BB7">
        <w:tc>
          <w:tcPr>
            <w:tcW w:w="1837" w:type="pct"/>
          </w:tcPr>
          <w:p w14:paraId="3CC96F1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19" w:type="pct"/>
          </w:tcPr>
          <w:p w14:paraId="16B7234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AD0A8B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  <w:tc>
          <w:tcPr>
            <w:tcW w:w="124" w:type="pct"/>
          </w:tcPr>
          <w:p w14:paraId="01E64DF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B4A383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3,599</w:t>
            </w:r>
          </w:p>
        </w:tc>
        <w:tc>
          <w:tcPr>
            <w:tcW w:w="124" w:type="pct"/>
          </w:tcPr>
          <w:p w14:paraId="695AE83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F8ADE0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D752CF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434A682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4FE64E47" w14:textId="77777777" w:rsidTr="00253BB7">
        <w:tc>
          <w:tcPr>
            <w:tcW w:w="1837" w:type="pct"/>
          </w:tcPr>
          <w:p w14:paraId="6FBCCBE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19" w:type="pct"/>
          </w:tcPr>
          <w:p w14:paraId="38E7A25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94C488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2,518</w:t>
            </w:r>
          </w:p>
        </w:tc>
        <w:tc>
          <w:tcPr>
            <w:tcW w:w="124" w:type="pct"/>
          </w:tcPr>
          <w:p w14:paraId="6E86A00E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DB72A7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3,446</w:t>
            </w:r>
          </w:p>
        </w:tc>
        <w:tc>
          <w:tcPr>
            <w:tcW w:w="124" w:type="pct"/>
          </w:tcPr>
          <w:p w14:paraId="36E4773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5BF237E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0C18BC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5C1C975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01335FAA" w14:textId="77777777" w:rsidTr="00253BB7">
        <w:tc>
          <w:tcPr>
            <w:tcW w:w="1837" w:type="pct"/>
          </w:tcPr>
          <w:p w14:paraId="5155CEB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19" w:type="pct"/>
          </w:tcPr>
          <w:p w14:paraId="63E7080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12D044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73</w:t>
            </w:r>
            <w:r w:rsidRPr="00CA12A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14:paraId="270A406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F54BD9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24" w:type="pct"/>
          </w:tcPr>
          <w:p w14:paraId="00FA9A2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28F8C8E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B3EF2C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68F45A2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1E7C027E" w14:textId="77777777" w:rsidTr="00253BB7">
        <w:tc>
          <w:tcPr>
            <w:tcW w:w="1837" w:type="pct"/>
          </w:tcPr>
          <w:p w14:paraId="2AE9B9E7" w14:textId="77777777" w:rsidR="006C41CB" w:rsidRPr="00CA12A4" w:rsidRDefault="006C41CB" w:rsidP="00222A6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19" w:type="pct"/>
          </w:tcPr>
          <w:p w14:paraId="638D8EC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48AB9F6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28,773</w:t>
            </w:r>
          </w:p>
        </w:tc>
        <w:tc>
          <w:tcPr>
            <w:tcW w:w="124" w:type="pct"/>
          </w:tcPr>
          <w:p w14:paraId="7B0E330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6AC8E89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27,435</w:t>
            </w:r>
          </w:p>
        </w:tc>
        <w:tc>
          <w:tcPr>
            <w:tcW w:w="124" w:type="pct"/>
          </w:tcPr>
          <w:p w14:paraId="388EC5B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844AD0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5DAE459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01B1D66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C41CB" w:rsidRPr="00CA12A4" w14:paraId="4920244E" w14:textId="77777777" w:rsidTr="00253BB7">
        <w:tc>
          <w:tcPr>
            <w:tcW w:w="1837" w:type="pct"/>
          </w:tcPr>
          <w:p w14:paraId="16786F06" w14:textId="77777777" w:rsidR="006C41CB" w:rsidRPr="00CA12A4" w:rsidRDefault="006C41CB" w:rsidP="00222A6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19" w:type="pct"/>
          </w:tcPr>
          <w:p w14:paraId="2547FC18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559EE01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4,152</w:t>
            </w:r>
          </w:p>
        </w:tc>
        <w:tc>
          <w:tcPr>
            <w:tcW w:w="124" w:type="pct"/>
          </w:tcPr>
          <w:p w14:paraId="4B069A4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5758A4A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3,694</w:t>
            </w:r>
          </w:p>
        </w:tc>
        <w:tc>
          <w:tcPr>
            <w:tcW w:w="124" w:type="pct"/>
          </w:tcPr>
          <w:p w14:paraId="7EB169D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737434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E1C447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3D7B956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27ADBFDD" w14:textId="77777777" w:rsidTr="00253BB7">
        <w:tc>
          <w:tcPr>
            <w:tcW w:w="1837" w:type="pct"/>
          </w:tcPr>
          <w:p w14:paraId="711D9688" w14:textId="77777777" w:rsidR="006C41CB" w:rsidRPr="00CA12A4" w:rsidRDefault="006C41CB" w:rsidP="00222A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19" w:type="pct"/>
          </w:tcPr>
          <w:p w14:paraId="1724C337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7861C65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32,925</w:t>
            </w:r>
          </w:p>
        </w:tc>
        <w:tc>
          <w:tcPr>
            <w:tcW w:w="124" w:type="pct"/>
          </w:tcPr>
          <w:p w14:paraId="5A0385C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5430BCF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31,129</w:t>
            </w:r>
          </w:p>
        </w:tc>
        <w:tc>
          <w:tcPr>
            <w:tcW w:w="124" w:type="pct"/>
          </w:tcPr>
          <w:p w14:paraId="6CCD87F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3E54EA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F07C46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580735F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C41CB" w:rsidRPr="00CA12A4" w14:paraId="613AF2F4" w14:textId="77777777" w:rsidTr="00253BB7">
        <w:tc>
          <w:tcPr>
            <w:tcW w:w="1837" w:type="pct"/>
          </w:tcPr>
          <w:p w14:paraId="4FA63C2E" w14:textId="77777777" w:rsidR="006C41CB" w:rsidRPr="00CA12A4" w:rsidRDefault="006C41CB" w:rsidP="00222A6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19" w:type="pct"/>
          </w:tcPr>
          <w:p w14:paraId="375F81B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65FFE427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124" w:type="pct"/>
          </w:tcPr>
          <w:p w14:paraId="24E09F7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5853206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(51)</w:t>
            </w:r>
          </w:p>
        </w:tc>
        <w:tc>
          <w:tcPr>
            <w:tcW w:w="124" w:type="pct"/>
          </w:tcPr>
          <w:p w14:paraId="080FE14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6441EE9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06A8DC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22CE590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7D7D7D13" w14:textId="77777777" w:rsidTr="00253BB7">
        <w:tc>
          <w:tcPr>
            <w:tcW w:w="1837" w:type="pct"/>
          </w:tcPr>
          <w:p w14:paraId="2D87736D" w14:textId="77777777" w:rsidR="006C41CB" w:rsidRPr="00CA12A4" w:rsidRDefault="006C41CB" w:rsidP="00222A6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9" w:type="pct"/>
          </w:tcPr>
          <w:p w14:paraId="4063EEF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32,878</w:t>
            </w:r>
          </w:p>
        </w:tc>
        <w:tc>
          <w:tcPr>
            <w:tcW w:w="124" w:type="pct"/>
          </w:tcPr>
          <w:p w14:paraId="2B505DB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31,078</w:t>
            </w:r>
          </w:p>
        </w:tc>
        <w:tc>
          <w:tcPr>
            <w:tcW w:w="124" w:type="pct"/>
          </w:tcPr>
          <w:p w14:paraId="59436F3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E609B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C41CB" w:rsidRPr="00CA12A4" w14:paraId="6574B46C" w14:textId="77777777" w:rsidTr="00253BB7">
        <w:trPr>
          <w:trHeight w:val="192"/>
        </w:trPr>
        <w:tc>
          <w:tcPr>
            <w:tcW w:w="1837" w:type="pct"/>
          </w:tcPr>
          <w:p w14:paraId="523449D2" w14:textId="77777777" w:rsidR="006C41CB" w:rsidRPr="00CA12A4" w:rsidRDefault="006C41CB" w:rsidP="00222A69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3B00EA4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2D29BD8E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979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559B6C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4DC66B27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99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5009961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14:paraId="1AD0429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298020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</w:tcPr>
          <w:p w14:paraId="5C91EE6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3BB7" w:rsidRPr="00CA12A4" w14:paraId="7B060023" w14:textId="77777777" w:rsidTr="00253BB7">
        <w:trPr>
          <w:trHeight w:val="192"/>
        </w:trPr>
        <w:tc>
          <w:tcPr>
            <w:tcW w:w="1837" w:type="pct"/>
          </w:tcPr>
          <w:p w14:paraId="4EDD642F" w14:textId="77777777" w:rsidR="00253BB7" w:rsidRPr="00CA12A4" w:rsidRDefault="00253BB7" w:rsidP="00222A69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1E592D3A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E28CEDA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979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5E9477A8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00BF488B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99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54EAE2C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767CB83B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9B4AA78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</w:tcPr>
          <w:p w14:paraId="12FC7AF7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3BB7" w:rsidRPr="00CA12A4" w14:paraId="103A7883" w14:textId="77777777" w:rsidTr="00253BB7">
        <w:trPr>
          <w:trHeight w:val="192"/>
        </w:trPr>
        <w:tc>
          <w:tcPr>
            <w:tcW w:w="1837" w:type="pct"/>
          </w:tcPr>
          <w:p w14:paraId="606B5D86" w14:textId="77777777" w:rsidR="00253BB7" w:rsidRPr="00CA12A4" w:rsidRDefault="00253BB7" w:rsidP="00222A69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9" w:type="pct"/>
          </w:tcPr>
          <w:p w14:paraId="11EFD6C4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390EE50F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979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B7651B6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55295DC0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99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EFE7627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7307831E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23E04A6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</w:tcPr>
          <w:p w14:paraId="2044F367" w14:textId="77777777" w:rsidR="00253BB7" w:rsidRPr="00CA12A4" w:rsidRDefault="00253BB7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41CB" w:rsidRPr="00CA12A4" w14:paraId="718E822E" w14:textId="77777777" w:rsidTr="00253BB7">
        <w:tc>
          <w:tcPr>
            <w:tcW w:w="1837" w:type="pct"/>
            <w:shd w:val="clear" w:color="auto" w:fill="auto"/>
          </w:tcPr>
          <w:p w14:paraId="493A717E" w14:textId="77777777" w:rsidR="006C41CB" w:rsidRPr="00CA12A4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</w:rPr>
            </w:pPr>
            <w:bookmarkStart w:id="6" w:name="OLE_LINK2"/>
            <w:r w:rsidRPr="00CA12A4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ต้นทุนการกู้ยืมที่รวมเป็นส่วนหนึ่ง</w:t>
            </w:r>
          </w:p>
          <w:p w14:paraId="6220DBF1" w14:textId="77777777" w:rsidR="006C41CB" w:rsidRPr="00CA12A4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ขอ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งอสังหาริมทรัพย์พัฒนาเพื่อขายใน</w:t>
            </w:r>
          </w:p>
          <w:p w14:paraId="21A29F58" w14:textId="77777777" w:rsidR="006C41CB" w:rsidRPr="00CA12A4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bookmarkEnd w:id="6"/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19" w:type="pct"/>
            <w:shd w:val="clear" w:color="auto" w:fill="auto"/>
          </w:tcPr>
          <w:p w14:paraId="76C7B0EE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DBA2F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6084F3A" w14:textId="48F03B8E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77D427F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10DAB3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46DFBEE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24" w:type="pct"/>
            <w:shd w:val="clear" w:color="auto" w:fill="auto"/>
          </w:tcPr>
          <w:p w14:paraId="2A668D9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shd w:val="clear" w:color="auto" w:fill="auto"/>
          </w:tcPr>
          <w:p w14:paraId="3B5383B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992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F01E5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992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C84E1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46</w:t>
            </w:r>
            <w:r w:rsidRPr="00CA12A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4" w:type="pct"/>
            <w:shd w:val="clear" w:color="auto" w:fill="auto"/>
          </w:tcPr>
          <w:p w14:paraId="526980F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  <w:shd w:val="clear" w:color="auto" w:fill="auto"/>
          </w:tcPr>
          <w:p w14:paraId="3485095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6EC48D1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0564E168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A27FB9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</w:tcPr>
          <w:p w14:paraId="3AECB603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260F743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39EA6E1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63AF4201" w14:textId="77777777" w:rsidTr="00253BB7">
        <w:trPr>
          <w:trHeight w:val="279"/>
        </w:trPr>
        <w:tc>
          <w:tcPr>
            <w:tcW w:w="1837" w:type="pct"/>
            <w:shd w:val="clear" w:color="auto" w:fill="auto"/>
          </w:tcPr>
          <w:p w14:paraId="03251B65" w14:textId="77777777" w:rsidR="006C41CB" w:rsidRPr="00CA12A4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4198AEC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  <w:shd w:val="clear" w:color="auto" w:fill="auto"/>
          </w:tcPr>
          <w:p w14:paraId="197523B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3DE903A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  <w:shd w:val="clear" w:color="auto" w:fill="auto"/>
          </w:tcPr>
          <w:p w14:paraId="2F3D9FB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6A241F77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shd w:val="clear" w:color="auto" w:fill="auto"/>
          </w:tcPr>
          <w:p w14:paraId="06D81417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2A87738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shd w:val="clear" w:color="auto" w:fill="auto"/>
          </w:tcPr>
          <w:p w14:paraId="2966B15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41CB" w:rsidRPr="00CA12A4" w14:paraId="6A0FC104" w14:textId="77777777" w:rsidTr="00253BB7">
        <w:tc>
          <w:tcPr>
            <w:tcW w:w="1837" w:type="pct"/>
          </w:tcPr>
          <w:p w14:paraId="55841EEB" w14:textId="77777777" w:rsidR="006C41CB" w:rsidRPr="00CA12A4" w:rsidRDefault="006C41CB" w:rsidP="00222A69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419" w:type="pct"/>
          </w:tcPr>
          <w:p w14:paraId="48A2EF3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DBF1221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1.650 - </w:t>
            </w:r>
          </w:p>
        </w:tc>
        <w:tc>
          <w:tcPr>
            <w:tcW w:w="124" w:type="pct"/>
          </w:tcPr>
          <w:p w14:paraId="162741F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7B1AB9F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2.761-</w:t>
            </w:r>
          </w:p>
        </w:tc>
        <w:tc>
          <w:tcPr>
            <w:tcW w:w="124" w:type="pct"/>
          </w:tcPr>
          <w:p w14:paraId="4B5CD74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3BC830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1FABBFE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</w:tcPr>
          <w:p w14:paraId="7B0AD80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41CB" w:rsidRPr="00CA12A4" w14:paraId="7F8F78D5" w14:textId="77777777" w:rsidTr="00253BB7">
        <w:tc>
          <w:tcPr>
            <w:tcW w:w="1837" w:type="pct"/>
          </w:tcPr>
          <w:p w14:paraId="796CA32C" w14:textId="77777777" w:rsidR="006C41CB" w:rsidRPr="00CA12A4" w:rsidRDefault="006C41CB" w:rsidP="00222A69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9" w:type="pct"/>
          </w:tcPr>
          <w:p w14:paraId="57BCBE5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7EDE735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4.525</w:t>
            </w:r>
          </w:p>
        </w:tc>
        <w:tc>
          <w:tcPr>
            <w:tcW w:w="124" w:type="pct"/>
          </w:tcPr>
          <w:p w14:paraId="36FC57E8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09C51DD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4.525</w:t>
            </w:r>
          </w:p>
        </w:tc>
        <w:tc>
          <w:tcPr>
            <w:tcW w:w="124" w:type="pct"/>
          </w:tcPr>
          <w:p w14:paraId="6A16DB0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09DCB90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73B2876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</w:tcPr>
          <w:p w14:paraId="23012FB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0E832B93" w14:textId="77777777" w:rsidTr="00253BB7">
        <w:tc>
          <w:tcPr>
            <w:tcW w:w="1837" w:type="pct"/>
          </w:tcPr>
          <w:p w14:paraId="3E1B73EC" w14:textId="77777777" w:rsidR="006C41CB" w:rsidRPr="00CA12A4" w:rsidRDefault="006C41CB" w:rsidP="00222A69">
            <w:pPr>
              <w:ind w:left="-1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19" w:type="pct"/>
          </w:tcPr>
          <w:p w14:paraId="3E3AF7F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77482A7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26918EE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39247AB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4784211C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14:paraId="32F70138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48F6973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</w:tcPr>
          <w:p w14:paraId="3713D29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C41CB" w:rsidRPr="00CA12A4" w14:paraId="68D0B83A" w14:textId="77777777" w:rsidTr="00253BB7">
        <w:tc>
          <w:tcPr>
            <w:tcW w:w="1837" w:type="pct"/>
          </w:tcPr>
          <w:p w14:paraId="592B60C5" w14:textId="77777777" w:rsidR="006C41CB" w:rsidRPr="00CA12A4" w:rsidRDefault="006C41CB" w:rsidP="00222A69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ต้นทุนของ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ที่บันทึกได้รวมในบัญชีต้นทุนขาย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419" w:type="pct"/>
          </w:tcPr>
          <w:p w14:paraId="702C528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F66497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421D97B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04527C4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6B76BB7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502678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84A487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</w:tcPr>
          <w:p w14:paraId="24C9B27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41CB" w:rsidRPr="00CA12A4" w14:paraId="580F7705" w14:textId="77777777" w:rsidTr="00253BB7">
        <w:tc>
          <w:tcPr>
            <w:tcW w:w="1837" w:type="pct"/>
          </w:tcPr>
          <w:p w14:paraId="2A3874F8" w14:textId="77777777" w:rsidR="006C41CB" w:rsidRPr="00CA12A4" w:rsidRDefault="006C41CB" w:rsidP="00223DBF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left" w:pos="162"/>
              </w:tabs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419" w:type="pct"/>
          </w:tcPr>
          <w:p w14:paraId="52EC172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640EA77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10,241</w:t>
            </w:r>
          </w:p>
        </w:tc>
        <w:tc>
          <w:tcPr>
            <w:tcW w:w="124" w:type="pct"/>
          </w:tcPr>
          <w:p w14:paraId="436FB305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</w:tcPr>
          <w:p w14:paraId="2F338DDA" w14:textId="2BAAC1E0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10,506</w:t>
            </w:r>
          </w:p>
        </w:tc>
        <w:tc>
          <w:tcPr>
            <w:tcW w:w="124" w:type="pct"/>
          </w:tcPr>
          <w:p w14:paraId="67D59F2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947E63A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657FBF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</w:tcPr>
          <w:p w14:paraId="186AE63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4524A019" w14:textId="77777777" w:rsidTr="00253BB7">
        <w:tc>
          <w:tcPr>
            <w:tcW w:w="1837" w:type="pct"/>
          </w:tcPr>
          <w:p w14:paraId="6455D1E2" w14:textId="77777777" w:rsidR="006C41CB" w:rsidRPr="00CA12A4" w:rsidRDefault="006C41CB" w:rsidP="00223DBF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left" w:pos="162"/>
              </w:tabs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419" w:type="pct"/>
          </w:tcPr>
          <w:p w14:paraId="4B61A77D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7C633ED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24" w:type="pct"/>
          </w:tcPr>
          <w:p w14:paraId="066E0B62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6B76347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124" w:type="pct"/>
          </w:tcPr>
          <w:p w14:paraId="046868D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48BF0D4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7A2C93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3B0EE2EE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1CB" w:rsidRPr="00CA12A4" w14:paraId="3073A7B8" w14:textId="77777777" w:rsidTr="00253BB7">
        <w:tc>
          <w:tcPr>
            <w:tcW w:w="1837" w:type="pct"/>
          </w:tcPr>
          <w:p w14:paraId="291EBE8B" w14:textId="77777777" w:rsidR="006C41CB" w:rsidRPr="00CA12A4" w:rsidRDefault="006C41CB" w:rsidP="00222A69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9" w:type="pct"/>
          </w:tcPr>
          <w:p w14:paraId="1B809DB6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302EFFF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10,237</w:t>
            </w:r>
          </w:p>
        </w:tc>
        <w:tc>
          <w:tcPr>
            <w:tcW w:w="124" w:type="pct"/>
          </w:tcPr>
          <w:p w14:paraId="161EB76B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336F540C" w14:textId="3637851A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10,494</w:t>
            </w:r>
          </w:p>
        </w:tc>
        <w:tc>
          <w:tcPr>
            <w:tcW w:w="124" w:type="pct"/>
          </w:tcPr>
          <w:p w14:paraId="50F81179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7C322E0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41DD5F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37A783AF" w14:textId="77777777" w:rsidR="006C41CB" w:rsidRPr="00CA12A4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F53ACD" w14:textId="33DDA43D" w:rsidR="006C41CB" w:rsidRPr="00CA12A4" w:rsidRDefault="006C41CB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721BE" w14:textId="1A0D53AF" w:rsidR="00006DA1" w:rsidRPr="00CA12A4" w:rsidRDefault="00642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both"/>
        <w:rPr>
          <w:rFonts w:ascii="Angsana New" w:eastAsia="Times New Roman" w:hAnsi="Angsana New"/>
          <w:sz w:val="30"/>
          <w:szCs w:val="30"/>
        </w:rPr>
      </w:pPr>
      <w:r w:rsidRPr="00CA12A4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</w:t>
      </w:r>
      <w:r w:rsidR="00764F0D" w:rsidRPr="00CA12A4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CA12A4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CA12A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D63B8B" w:rsidRPr="00CA12A4">
        <w:rPr>
          <w:rFonts w:ascii="Angsana New" w:eastAsia="Times New Roman" w:hAnsi="Angsana New"/>
          <w:sz w:val="30"/>
          <w:szCs w:val="30"/>
        </w:rPr>
        <w:t>2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CA12A4">
        <w:rPr>
          <w:rFonts w:ascii="Angsana New" w:eastAsia="Times New Roman" w:hAnsi="Angsana New"/>
          <w:sz w:val="30"/>
          <w:szCs w:val="30"/>
        </w:rPr>
        <w:t xml:space="preserve"> </w:t>
      </w:r>
      <w:r w:rsidR="00006DA1" w:rsidRPr="00CA12A4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006DA1" w:rsidRPr="00CA12A4">
        <w:rPr>
          <w:rFonts w:ascii="Angsana New" w:eastAsia="Times New Roman" w:hAnsi="Angsana New"/>
          <w:sz w:val="30"/>
          <w:szCs w:val="30"/>
        </w:rPr>
        <w:t xml:space="preserve">3 </w:t>
      </w:r>
      <w:r w:rsidR="00006DA1" w:rsidRPr="00CA12A4">
        <w:rPr>
          <w:rFonts w:ascii="Angsana New" w:eastAsia="Times New Roman" w:hAnsi="Angsana New"/>
          <w:sz w:val="30"/>
          <w:szCs w:val="30"/>
          <w:cs/>
        </w:rPr>
        <w:t xml:space="preserve">ชั้น อาคารพาณิชย์ และห้องชุดซึ่งเป็นโครงการบ้านที่ดำเนินการและเริ่มขายแล้วรวม </w:t>
      </w:r>
      <w:r w:rsidR="00D63B8B" w:rsidRPr="00CA12A4">
        <w:rPr>
          <w:rFonts w:ascii="Angsana New" w:eastAsia="Times New Roman" w:hAnsi="Angsana New"/>
          <w:sz w:val="30"/>
          <w:szCs w:val="30"/>
        </w:rPr>
        <w:t>60</w:t>
      </w:r>
      <w:r w:rsidR="003D05CE" w:rsidRPr="00CA12A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06DA1" w:rsidRPr="00CA12A4">
        <w:rPr>
          <w:rFonts w:ascii="Angsana New" w:eastAsia="Times New Roman" w:hAnsi="Angsana New"/>
          <w:sz w:val="30"/>
          <w:szCs w:val="30"/>
          <w:cs/>
        </w:rPr>
        <w:t xml:space="preserve">โครงการ และส่วนหนึ่งเป็นโครงการที่อยู่ในระหว่างการพัฒนา </w:t>
      </w:r>
    </w:p>
    <w:p w14:paraId="77362DEB" w14:textId="51CD6E21" w:rsidR="00220079" w:rsidRPr="00CA12A4" w:rsidRDefault="00220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748C7D8A" w14:textId="5682200F" w:rsidR="00006DA1" w:rsidRPr="00CA12A4" w:rsidRDefault="00006DA1" w:rsidP="00006DA1">
      <w:pPr>
        <w:autoSpaceDE w:val="0"/>
        <w:autoSpaceDN w:val="0"/>
        <w:spacing w:line="240" w:lineRule="auto"/>
        <w:ind w:left="720" w:hanging="180"/>
        <w:rPr>
          <w:rFonts w:ascii="Calibri" w:eastAsia="Times New Roman" w:hAnsi="Calibri"/>
          <w:sz w:val="30"/>
          <w:szCs w:val="30"/>
        </w:rPr>
      </w:pP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>การพิจารณาค่าเผื่อการลดมูลค่าอสังหาริมทรัพย์</w:t>
      </w:r>
      <w:r w:rsidR="007201A1" w:rsidRPr="00CA12A4">
        <w:rPr>
          <w:rFonts w:ascii="Angsana New" w:eastAsia="Times New Roman" w:hAnsi="Angsana New" w:hint="cs"/>
          <w:i/>
          <w:iCs/>
          <w:sz w:val="30"/>
          <w:szCs w:val="30"/>
          <w:cs/>
        </w:rPr>
        <w:t>พัฒนาเพื่อ</w:t>
      </w:r>
      <w:r w:rsidR="00C34409" w:rsidRPr="00CA12A4">
        <w:rPr>
          <w:rFonts w:ascii="Angsana New" w:eastAsia="Times New Roman" w:hAnsi="Angsana New" w:hint="cs"/>
          <w:i/>
          <w:iCs/>
          <w:sz w:val="30"/>
          <w:szCs w:val="30"/>
          <w:cs/>
        </w:rPr>
        <w:t>ขาย</w:t>
      </w:r>
    </w:p>
    <w:p w14:paraId="4CB909FF" w14:textId="77777777" w:rsidR="00006DA1" w:rsidRPr="00CA12A4" w:rsidRDefault="00006DA1" w:rsidP="00006DA1">
      <w:pPr>
        <w:autoSpaceDE w:val="0"/>
        <w:autoSpaceDN w:val="0"/>
        <w:spacing w:line="240" w:lineRule="auto"/>
        <w:ind w:left="720" w:hanging="180"/>
        <w:rPr>
          <w:rFonts w:asciiTheme="majorBidi" w:eastAsia="Times New Roman" w:hAnsiTheme="majorBidi" w:cstheme="majorBidi"/>
          <w:sz w:val="30"/>
          <w:szCs w:val="30"/>
        </w:rPr>
      </w:pPr>
    </w:p>
    <w:p w14:paraId="71C16702" w14:textId="0D0C26ED" w:rsidR="00006DA1" w:rsidRPr="00CA12A4" w:rsidRDefault="00006DA1" w:rsidP="00006DA1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Calibri" w:eastAsia="Times New Roman" w:hAnsi="Calibri"/>
          <w:sz w:val="30"/>
          <w:szCs w:val="30"/>
        </w:rPr>
      </w:pPr>
      <w:r w:rsidRPr="00CA12A4">
        <w:rPr>
          <w:rFonts w:ascii="Angsana New" w:eastAsia="Times New Roman" w:hAnsi="Angsana New"/>
          <w:sz w:val="30"/>
          <w:szCs w:val="30"/>
          <w:cs/>
        </w:rPr>
        <w:t>กลุ่มบริษัทมีการประเมินมูลค่าสุทธิที่จะได้รับของอสังหาริมทรัพย์พัฒนา</w:t>
      </w:r>
      <w:r w:rsidR="007201A1" w:rsidRPr="00CA12A4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CA12A4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 ณ ทุกรอบระยะเวลาที่รายงานโดยพิจารณาจากประสบการณ์ที่ผ่านมาของกลุ่มบริษัทในการประมาณการราคาขายและต้นทุนการก่อสร้างที่จะเกิดขึ้นในอนาคตซึ่งเกี่ยวข้องกับการใช้ดุลยพินิจของผู้บริหารและขึ้นอยู่กับหลายตัวแปรรวมถึงเงื่อนไขสภาพการตลาดที่เกี่ยวข้องกับวัสดุก่อสร้าง ต้นทุนการจ้างผู้รับเหมาและประเด็นในด้านการก่อสร้าง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 ซึ่งจะส่งผลต่อการพิจารณาต่อมูลค่าตามบัญชีของอสังหาริมทรัพย์พัฒนา</w:t>
      </w:r>
      <w:r w:rsidR="007201A1" w:rsidRPr="00CA12A4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CA12A4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Pr="00CA12A4">
        <w:rPr>
          <w:rFonts w:ascii="Angsana New" w:eastAsia="Times New Roman" w:hAnsi="Angsana New"/>
          <w:sz w:val="30"/>
          <w:szCs w:val="30"/>
          <w:cs/>
        </w:rPr>
        <w:t>ในอนาคต</w:t>
      </w:r>
    </w:p>
    <w:p w14:paraId="7C3987CA" w14:textId="4E5F0A31" w:rsidR="00384D85" w:rsidRPr="00CA12A4" w:rsidRDefault="00384D85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2F16E16E" w14:textId="1BD2F475" w:rsidR="00253BB7" w:rsidRPr="00CA12A4" w:rsidRDefault="00253BB7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6F8E886" w14:textId="77777777" w:rsidR="00253BB7" w:rsidRPr="00CA12A4" w:rsidRDefault="00253BB7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71E8614" w14:textId="1CAEE2A5" w:rsidR="00006DA1" w:rsidRPr="00CA12A4" w:rsidRDefault="009D773A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CA12A4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ภาระค้ำประกัน</w:t>
      </w:r>
    </w:p>
    <w:p w14:paraId="490A866E" w14:textId="77777777" w:rsidR="00006DA1" w:rsidRPr="00CA12A4" w:rsidRDefault="00006DA1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226BFF96" w14:textId="170D980A" w:rsidR="00A017EF" w:rsidRPr="00CA12A4" w:rsidRDefault="00E97B59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16"/>
          <w:szCs w:val="16"/>
        </w:rPr>
      </w:pPr>
      <w:r w:rsidRPr="00CA12A4">
        <w:rPr>
          <w:rFonts w:ascii="Angsana New" w:eastAsia="Times New Roman" w:hAnsi="Angsana New" w:hint="cs"/>
          <w:sz w:val="30"/>
          <w:szCs w:val="30"/>
          <w:cs/>
        </w:rPr>
        <w:t>บริษัทย่อยของบริษัท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เบิกเกินบัญชีธนาคาร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A12A4">
        <w:rPr>
          <w:rFonts w:ascii="Angsana New" w:eastAsia="Times New Roman" w:hAnsi="Angsana New" w:hint="cs"/>
          <w:sz w:val="30"/>
          <w:szCs w:val="30"/>
          <w:cs/>
        </w:rPr>
        <w:t>เงินกู้ยืมจากสถาบันการเงิน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DE602F" w:rsidRPr="00CA12A4">
        <w:rPr>
          <w:rFonts w:ascii="Angsana New" w:eastAsia="Times New Roman" w:hAnsi="Angsana New" w:hint="cs"/>
          <w:sz w:val="30"/>
          <w:szCs w:val="30"/>
          <w:cs/>
        </w:rPr>
        <w:t xml:space="preserve">และการอาวัลตั๋วเงินจ่ายเพื่อการซื้อที่ดินของบริษัทย่อยของบริษัท </w:t>
      </w:r>
      <w:r w:rsidRPr="00CA12A4">
        <w:rPr>
          <w:rFonts w:ascii="Angsana New" w:eastAsia="Times New Roman" w:hAnsi="Angsana New"/>
          <w:sz w:val="30"/>
          <w:szCs w:val="30"/>
          <w:cs/>
        </w:rPr>
        <w:t>(</w:t>
      </w:r>
      <w:r w:rsidRPr="00CA12A4">
        <w:rPr>
          <w:rFonts w:ascii="Angsana New" w:eastAsia="Times New Roman" w:hAnsi="Angsana New" w:hint="cs"/>
          <w:sz w:val="30"/>
          <w:szCs w:val="30"/>
          <w:cs/>
        </w:rPr>
        <w:t>ดูหมายเหตุข้อ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D63B8B" w:rsidRPr="00CA12A4">
        <w:rPr>
          <w:rFonts w:ascii="Angsana New" w:eastAsia="Times New Roman" w:hAnsi="Angsana New"/>
          <w:sz w:val="30"/>
          <w:szCs w:val="30"/>
        </w:rPr>
        <w:t>18</w:t>
      </w:r>
      <w:r w:rsidRPr="00CA12A4">
        <w:rPr>
          <w:rFonts w:ascii="Angsana New" w:eastAsia="Times New Roman" w:hAnsi="Angsana New"/>
          <w:sz w:val="30"/>
          <w:szCs w:val="30"/>
          <w:cs/>
        </w:rPr>
        <w:t>)</w:t>
      </w:r>
    </w:p>
    <w:p w14:paraId="70E0E5DA" w14:textId="77777777" w:rsidR="002F4786" w:rsidRPr="00CA12A4" w:rsidRDefault="002F4786" w:rsidP="003C2A66">
      <w:pPr>
        <w:autoSpaceDE w:val="0"/>
        <w:autoSpaceDN w:val="0"/>
        <w:spacing w:line="240" w:lineRule="auto"/>
        <w:ind w:right="58"/>
        <w:jc w:val="thaiDistribute"/>
        <w:sectPr w:rsidR="002F4786" w:rsidRPr="00CA12A4" w:rsidSect="00D229A4">
          <w:headerReference w:type="default" r:id="rId9"/>
          <w:footerReference w:type="default" r:id="rId10"/>
          <w:pgSz w:w="11909" w:h="16834" w:code="9"/>
          <w:pgMar w:top="691" w:right="1152" w:bottom="720" w:left="1152" w:header="720" w:footer="720" w:gutter="0"/>
          <w:paperSrc w:first="7" w:other="7"/>
          <w:pgNumType w:start="19"/>
          <w:cols w:space="720"/>
          <w:docGrid w:linePitch="245"/>
        </w:sectPr>
      </w:pPr>
    </w:p>
    <w:p w14:paraId="52EB9393" w14:textId="77777777" w:rsidR="002F4786" w:rsidRPr="00CA12A4" w:rsidRDefault="002F4786" w:rsidP="002F4786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3254F1A3" w14:textId="77777777" w:rsidR="0083694D" w:rsidRPr="00CA12A4" w:rsidRDefault="0083694D" w:rsidP="00747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710"/>
        <w:gridCol w:w="808"/>
        <w:gridCol w:w="722"/>
        <w:gridCol w:w="720"/>
        <w:gridCol w:w="720"/>
        <w:gridCol w:w="720"/>
        <w:gridCol w:w="250"/>
        <w:gridCol w:w="74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8365B3" w:rsidRPr="00CA12A4" w14:paraId="20E112D1" w14:textId="77777777" w:rsidTr="003C6F7B">
        <w:trPr>
          <w:tblHeader/>
        </w:trPr>
        <w:tc>
          <w:tcPr>
            <w:tcW w:w="558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9F9E02A" w14:textId="77777777" w:rsidR="008365B3" w:rsidRPr="00CA12A4" w:rsidRDefault="008365B3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42197F67" w14:textId="77777777" w:rsidR="008365B3" w:rsidRPr="00CA12A4" w:rsidRDefault="008365B3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Cs w:val="22"/>
                <w:cs/>
                <w:lang w:bidi="th-TH"/>
              </w:rPr>
            </w:pPr>
          </w:p>
        </w:tc>
        <w:tc>
          <w:tcPr>
            <w:tcW w:w="8912" w:type="dxa"/>
            <w:gridSpan w:val="16"/>
            <w:shd w:val="clear" w:color="auto" w:fill="auto"/>
            <w:tcMar>
              <w:left w:w="115" w:type="dxa"/>
              <w:right w:w="115" w:type="dxa"/>
            </w:tcMar>
          </w:tcPr>
          <w:p w14:paraId="67396B95" w14:textId="77777777" w:rsidR="008365B3" w:rsidRPr="00CA12A4" w:rsidRDefault="008365B3" w:rsidP="0018176D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E68B2" w:rsidRPr="00CA12A4" w14:paraId="03F03008" w14:textId="77777777" w:rsidTr="003C6F7B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14DCC7AE" w14:textId="77777777" w:rsidR="001E68B2" w:rsidRPr="00CA12A4" w:rsidRDefault="001E68B2" w:rsidP="002A38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E513B5" w14:textId="6D473750" w:rsidR="001E68B2" w:rsidRPr="00CA12A4" w:rsidRDefault="001E68B2" w:rsidP="00EF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20" w:right="-116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31FB1F" w14:textId="65DE4DC6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  <w:r w:rsidRPr="00CA12A4">
              <w:rPr>
                <w:rFonts w:ascii="Angsana New" w:hAnsi="Angsana New"/>
                <w:spacing w:val="-4"/>
                <w:szCs w:val="22"/>
                <w:cs/>
                <w:lang w:val="en-US" w:bidi="th-TH"/>
              </w:rPr>
              <w:t>ประเทศที่</w:t>
            </w:r>
            <w:r w:rsidRPr="00CA12A4">
              <w:rPr>
                <w:rFonts w:ascii="Angsana New" w:hAnsi="Angsana New" w:hint="cs"/>
                <w:spacing w:val="-4"/>
                <w:szCs w:val="22"/>
                <w:cs/>
                <w:lang w:val="en-US" w:bidi="th-TH"/>
              </w:rPr>
              <w:t>ดำเนินธุรกิจ</w:t>
            </w:r>
          </w:p>
        </w:tc>
        <w:tc>
          <w:tcPr>
            <w:tcW w:w="144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2E5EDB" w14:textId="77777777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  <w:p w14:paraId="41976962" w14:textId="15F9C124" w:rsidR="001E68B2" w:rsidRPr="00CA12A4" w:rsidRDefault="001E68B2" w:rsidP="002A38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8" w:right="-123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1FF39F" w14:textId="3A7CED53" w:rsidR="001E68B2" w:rsidRPr="00CA12A4" w:rsidRDefault="001E68B2" w:rsidP="002A38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D1DDF9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3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C2DDF4" w14:textId="77777777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E46B560" w14:textId="4DC983E6" w:rsidR="001E68B2" w:rsidRPr="00CA12A4" w:rsidRDefault="001E68B2" w:rsidP="002A38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A8E4FD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041F1A" w14:textId="77777777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มูลค่าตามวิธี</w:t>
            </w:r>
          </w:p>
          <w:p w14:paraId="3E26C556" w14:textId="5729F775" w:rsidR="001E68B2" w:rsidRPr="00CA12A4" w:rsidRDefault="001E68B2" w:rsidP="002A38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6D5233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074508" w14:textId="5201824F" w:rsidR="001E68B2" w:rsidRPr="00CA12A4" w:rsidRDefault="001E68B2" w:rsidP="002A38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1E68B2" w:rsidRPr="00CA12A4" w14:paraId="76780AF1" w14:textId="77777777" w:rsidTr="003C6F7B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CFDA2E8" w14:textId="77777777" w:rsidR="001E68B2" w:rsidRPr="00CA12A4" w:rsidRDefault="001E68B2" w:rsidP="002A38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95F6996" w14:textId="77777777" w:rsidR="001E68B2" w:rsidRPr="00CA12A4" w:rsidRDefault="001E68B2" w:rsidP="002A38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7C626805" w14:textId="77777777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D816C" w14:textId="02D72487" w:rsidR="001E68B2" w:rsidRPr="00CA12A4" w:rsidRDefault="001E68B2" w:rsidP="002220FE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9B04F1" w14:textId="12A0FFE7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19834B" w14:textId="75FFF719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CEA3C0" w14:textId="77B763E1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111" w:right="-10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6CA584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16653D" w14:textId="16CF70A0" w:rsidR="001E68B2" w:rsidRPr="00CA12A4" w:rsidRDefault="001E68B2" w:rsidP="005E215B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636960C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272FBD" w14:textId="2F206758" w:rsidR="001E68B2" w:rsidRPr="00CA12A4" w:rsidRDefault="001E68B2" w:rsidP="002A38B9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5F3648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B25314" w14:textId="57D2E3BB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110" w:right="-10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2A07E6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7DD008" w14:textId="50775400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A295B4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55E937" w14:textId="1AE47CA3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116" w:right="-11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E0C01D" w14:textId="77777777" w:rsidR="001E68B2" w:rsidRPr="00CA12A4" w:rsidRDefault="001E68B2" w:rsidP="002A38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71045" w14:textId="4A8E2F8A" w:rsidR="001E68B2" w:rsidRPr="00CA12A4" w:rsidRDefault="001E68B2" w:rsidP="002A38B9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</w:tr>
      <w:tr w:rsidR="00757C92" w:rsidRPr="00CA12A4" w14:paraId="5B374284" w14:textId="77777777" w:rsidTr="003C6F7B">
        <w:trPr>
          <w:trHeight w:val="65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35F6553D" w14:textId="647B89D7" w:rsidR="00757C92" w:rsidRPr="00CA12A4" w:rsidRDefault="00757C9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630C8D2" w14:textId="77777777" w:rsidR="00757C92" w:rsidRPr="00CA12A4" w:rsidRDefault="00757C9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5894FAF3" w14:textId="77777777" w:rsidR="00757C92" w:rsidRPr="00CA12A4" w:rsidRDefault="00757C92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144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01CDA94" w14:textId="70DFA7BA" w:rsidR="00757C92" w:rsidRPr="00CA12A4" w:rsidRDefault="00757C92" w:rsidP="00757C9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470" w:type="dxa"/>
            <w:gridSpan w:val="14"/>
            <w:shd w:val="clear" w:color="auto" w:fill="auto"/>
            <w:tcMar>
              <w:left w:w="115" w:type="dxa"/>
              <w:right w:w="115" w:type="dxa"/>
            </w:tcMar>
          </w:tcPr>
          <w:p w14:paraId="7FB4EEBA" w14:textId="201A8BE9" w:rsidR="00757C92" w:rsidRPr="00CA12A4" w:rsidRDefault="00757C92" w:rsidP="00757C9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757C92" w:rsidRPr="00CA12A4" w14:paraId="5561D3EA" w14:textId="77777777" w:rsidTr="000447B7">
        <w:trPr>
          <w:trHeight w:val="65"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3C88423A" w14:textId="7263E361" w:rsidR="00757C92" w:rsidRPr="00CA12A4" w:rsidRDefault="00757C9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2618A74" w14:textId="77777777" w:rsidR="00757C92" w:rsidRPr="00CA12A4" w:rsidRDefault="00757C9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030966C0" w14:textId="77777777" w:rsidR="00757C92" w:rsidRPr="00CA12A4" w:rsidRDefault="00757C92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1AB788BA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050B29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89E83A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9EEC16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D3DAEF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08305F3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881052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E6F9D9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0BCE6E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FB0835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776C694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2ACE6C5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1DE695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C23EC38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92A178D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ED67C0E" w14:textId="77777777" w:rsidR="00757C92" w:rsidRPr="00CA12A4" w:rsidRDefault="00757C92" w:rsidP="001E68B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400B1C" w:rsidRPr="00CA12A4" w14:paraId="29FA4F1A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B3B88F" w14:textId="528E6C5F" w:rsidR="001E68B2" w:rsidRPr="00CA12A4" w:rsidRDefault="001E68B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pacing w:val="-6"/>
                <w:sz w:val="22"/>
                <w:szCs w:val="22"/>
              </w:rPr>
              <w:t>FTREIT</w:t>
            </w:r>
            <w:r w:rsidRPr="00CA12A4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</w:t>
            </w:r>
            <w:r w:rsidRPr="00CA12A4">
              <w:rPr>
                <w:rFonts w:ascii="Angsana New" w:hAnsi="Angsana New"/>
                <w:spacing w:val="-6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EC2A4B" w14:textId="77777777" w:rsidR="001E68B2" w:rsidRPr="00CA12A4" w:rsidRDefault="001E68B2" w:rsidP="00F2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29" w:right="-12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ลงทุนในอสังหาริมทรัพย์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FCCEEA" w14:textId="77777777" w:rsidR="001E68B2" w:rsidRPr="00CA12A4" w:rsidRDefault="001E68B2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A3EE9" w14:textId="6F01891E" w:rsidR="001E68B2" w:rsidRPr="00CA12A4" w:rsidRDefault="00D467A7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val="en-US" w:bidi="th-TH"/>
              </w:rPr>
              <w:t>22.26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572AA8" w14:textId="7F5A8F90" w:rsidR="001E68B2" w:rsidRPr="00CA12A4" w:rsidRDefault="001E68B2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23.43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C6DD22" w14:textId="6A6E5719" w:rsidR="001E68B2" w:rsidRPr="00CA12A4" w:rsidRDefault="00D467A7" w:rsidP="001E68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28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,313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886C85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25,17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B7FA57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31289B" w14:textId="22DE1E41" w:rsidR="001E68B2" w:rsidRPr="00CA12A4" w:rsidRDefault="00D467A7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6,539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EF85D2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0F14B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6,03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559BEB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A58A11" w14:textId="623B67E9" w:rsidR="001E68B2" w:rsidRPr="00CA12A4" w:rsidRDefault="00D467A7" w:rsidP="001E68B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3,</w:t>
            </w:r>
            <w:r w:rsidR="009B030F" w:rsidRPr="00CA12A4">
              <w:rPr>
                <w:rFonts w:ascii="Angsana New" w:hAnsi="Angsana New"/>
                <w:szCs w:val="22"/>
                <w:lang w:bidi="th-TH"/>
              </w:rPr>
              <w:t>654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AE79ED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8E88B8" w14:textId="69E8B56B" w:rsidR="001E68B2" w:rsidRPr="00CA12A4" w:rsidRDefault="001E68B2" w:rsidP="002677E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3,</w:t>
            </w:r>
            <w:r w:rsidR="00572CBB" w:rsidRPr="00CA12A4">
              <w:rPr>
                <w:rFonts w:ascii="Angsana New" w:hAnsi="Angsana New"/>
                <w:szCs w:val="22"/>
                <w:lang w:bidi="th-TH"/>
              </w:rPr>
              <w:t>410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1FDD4E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0A4EB4" w14:textId="411E2A2D" w:rsidR="001E68B2" w:rsidRPr="00CA12A4" w:rsidRDefault="00D467A7" w:rsidP="001E68B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42</w:t>
            </w:r>
            <w:r w:rsidR="003D6F49" w:rsidRPr="00CA12A4">
              <w:rPr>
                <w:rFonts w:ascii="Angsana New" w:hAnsi="Angsana New"/>
                <w:szCs w:val="22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7A2256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E66D42" w14:textId="0C36EE83" w:rsidR="001E68B2" w:rsidRPr="00CA12A4" w:rsidRDefault="001E68B2" w:rsidP="001E68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40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3</w:t>
            </w:r>
          </w:p>
        </w:tc>
      </w:tr>
      <w:tr w:rsidR="00400B1C" w:rsidRPr="00CA12A4" w14:paraId="0228840D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02B94EEC" w14:textId="77777777" w:rsidR="001E68B2" w:rsidRPr="00CA12A4" w:rsidRDefault="001E68B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</w:rPr>
              <w:t xml:space="preserve">PT SLP Surya TICON </w:t>
            </w:r>
            <w:proofErr w:type="spellStart"/>
            <w:r w:rsidRPr="00CA12A4">
              <w:rPr>
                <w:rFonts w:ascii="Angsana New" w:hAnsi="Angsana New"/>
                <w:sz w:val="22"/>
                <w:szCs w:val="22"/>
              </w:rPr>
              <w:t>Internusa</w:t>
            </w:r>
            <w:proofErr w:type="spellEnd"/>
            <w:r w:rsidRPr="00CA12A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A12A4">
              <w:rPr>
                <w:rFonts w:ascii="Angsana New" w:hAnsi="Angsana New"/>
                <w:sz w:val="22"/>
                <w:szCs w:val="22"/>
                <w:cs/>
              </w:rPr>
              <w:t>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A15693C" w14:textId="49A0177D" w:rsidR="001E68B2" w:rsidRPr="00CA12A4" w:rsidRDefault="001E68B2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4272F0CD" w14:textId="77777777" w:rsidR="001E68B2" w:rsidRPr="00CA12A4" w:rsidRDefault="001E68B2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pacing w:val="-6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อินโดนีเซีย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4E8CB653" w14:textId="4144AB3F" w:rsidR="001E68B2" w:rsidRPr="00CA12A4" w:rsidRDefault="00D467A7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73B5D6E" w14:textId="624EE2BF" w:rsidR="001E68B2" w:rsidRPr="00CA12A4" w:rsidRDefault="001E68B2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25.00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B7BFF2F" w14:textId="2B555290" w:rsidR="001E68B2" w:rsidRPr="00CA12A4" w:rsidRDefault="00D467A7" w:rsidP="001E68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1,657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E686F9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1,65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D4C80A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C0AE957" w14:textId="1DF85C65" w:rsidR="001E68B2" w:rsidRPr="00CA12A4" w:rsidRDefault="00D467A7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367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9A6BA46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44D916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414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48E9AD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394CAB" w14:textId="28794FDE" w:rsidR="001E68B2" w:rsidRPr="00CA12A4" w:rsidRDefault="00D467A7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393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13F0626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DBCB54" w14:textId="42B3E150" w:rsidR="001E68B2" w:rsidRPr="00CA12A4" w:rsidRDefault="001E68B2" w:rsidP="001E68B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36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014222B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6F9E7E" w14:textId="50F9B1F1" w:rsidR="001E68B2" w:rsidRPr="00CA12A4" w:rsidRDefault="00D467A7" w:rsidP="00461C8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201D91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31B1CB1" w14:textId="77777777" w:rsidR="001E68B2" w:rsidRPr="00CA12A4" w:rsidRDefault="001E68B2" w:rsidP="00461C8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400B1C" w:rsidRPr="00CA12A4" w14:paraId="0B761BD0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675EA0B7" w14:textId="77777777" w:rsidR="001E68B2" w:rsidRPr="00CA12A4" w:rsidRDefault="001E68B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34487CF4" w14:textId="77777777" w:rsidR="001E68B2" w:rsidRPr="00CA12A4" w:rsidRDefault="001E68B2" w:rsidP="003D6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5BEE5968" w14:textId="77777777" w:rsidR="001E68B2" w:rsidRPr="00CA12A4" w:rsidRDefault="001E68B2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pacing w:val="-6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61E8D088" w14:textId="5A44AA1D" w:rsidR="001E68B2" w:rsidRPr="00CA12A4" w:rsidRDefault="00D467A7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50.00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94E4DF" w14:textId="77AEEC24" w:rsidR="001E68B2" w:rsidRPr="00CA12A4" w:rsidRDefault="001E68B2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50.00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1D1554" w14:textId="015B560B" w:rsidR="001E68B2" w:rsidRPr="00CA12A4" w:rsidRDefault="00D467A7" w:rsidP="001E68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9,822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BE912E" w14:textId="5B6EC374" w:rsidR="001E68B2" w:rsidRPr="00CA12A4" w:rsidRDefault="001E68B2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8,279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D44E53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7CDC455" w14:textId="5B8F6CBA" w:rsidR="001E68B2" w:rsidRPr="00CA12A4" w:rsidRDefault="00D467A7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4,911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F1C63A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54E4E47" w14:textId="7F2B955C" w:rsidR="001E68B2" w:rsidRPr="00CA12A4" w:rsidRDefault="001E68B2" w:rsidP="001E68B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4,139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81DBDE7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80B2507" w14:textId="71765A94" w:rsidR="001E68B2" w:rsidRPr="00CA12A4" w:rsidRDefault="00D467A7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4,903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E985CC7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2C12F6" w14:textId="2CBA8195" w:rsidR="001E68B2" w:rsidRPr="00CA12A4" w:rsidRDefault="001E68B2" w:rsidP="001E68B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4,12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E04AF2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A80F1C" w14:textId="647DE00A" w:rsidR="001E68B2" w:rsidRPr="00CA12A4" w:rsidRDefault="00D467A7" w:rsidP="00461C8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58A647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3EFA412" w14:textId="77777777" w:rsidR="001E68B2" w:rsidRPr="00CA12A4" w:rsidRDefault="001E68B2" w:rsidP="00461C8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400B1C" w:rsidRPr="00CA12A4" w14:paraId="4B73F4F3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D15A2CC" w14:textId="77777777" w:rsidR="001E68B2" w:rsidRPr="00CA12A4" w:rsidRDefault="001E68B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นอร์ท สาธร โฮเต็ล จำกัด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2135AB4" w14:textId="77777777" w:rsidR="001E68B2" w:rsidRPr="00CA12A4" w:rsidRDefault="001E68B2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4B8B8920" w14:textId="77777777" w:rsidR="001E68B2" w:rsidRPr="00CA12A4" w:rsidRDefault="001E68B2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43187361" w14:textId="73300EC4" w:rsidR="001E68B2" w:rsidRPr="00CA12A4" w:rsidRDefault="00B47BCA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val="en-US" w:bidi="th-TH"/>
              </w:rPr>
              <w:t>20.00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0F3984" w14:textId="063D3213" w:rsidR="001E68B2" w:rsidRPr="00CA12A4" w:rsidRDefault="001E68B2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1E384D" w14:textId="38686C06" w:rsidR="001E68B2" w:rsidRPr="00CA12A4" w:rsidRDefault="00B47BCA" w:rsidP="001E68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val="en-US" w:bidi="th-TH"/>
              </w:rPr>
              <w:t>1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,450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3D37C4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1,450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91030B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A2E703F" w14:textId="7B07351A" w:rsidR="001E68B2" w:rsidRPr="00CA12A4" w:rsidRDefault="00B47BCA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290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950F85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812F63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290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03F382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A19686" w14:textId="69F92A10" w:rsidR="001E68B2" w:rsidRPr="00CA12A4" w:rsidRDefault="00B47BCA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18536B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450751" w14:textId="7F73079F" w:rsidR="001E68B2" w:rsidRPr="00CA12A4" w:rsidRDefault="001E68B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70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5366C65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E91A7B" w14:textId="16CFA47F" w:rsidR="001E68B2" w:rsidRPr="00CA12A4" w:rsidRDefault="00B47BCA" w:rsidP="00461C8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A9DEF1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FDA7981" w14:textId="77777777" w:rsidR="001E68B2" w:rsidRPr="00CA12A4" w:rsidRDefault="001E68B2" w:rsidP="00461C8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400B1C" w:rsidRPr="00CA12A4" w14:paraId="034E4799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FC3998A" w14:textId="7F3E9A6E" w:rsidR="001E68B2" w:rsidRPr="00CA12A4" w:rsidRDefault="001E68B2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</w:rPr>
              <w:t>GVREIT</w:t>
            </w:r>
            <w:r w:rsidR="003D6F49" w:rsidRPr="00CA12A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A12A4">
              <w:rPr>
                <w:rFonts w:ascii="Angsana New" w:hAnsi="Angsana New"/>
                <w:sz w:val="22"/>
                <w:szCs w:val="22"/>
                <w:cs/>
              </w:rPr>
              <w:t>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22D6A4" w14:textId="77A19274" w:rsidR="001E68B2" w:rsidRPr="00CA12A4" w:rsidRDefault="001E68B2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</w:t>
            </w:r>
            <w:r w:rsidR="005E215B" w:rsidRPr="00CA12A4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911ED5" w14:textId="7EFF2139" w:rsidR="001E68B2" w:rsidRPr="00CA12A4" w:rsidRDefault="001E68B2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rPr>
                <w:rFonts w:ascii="Angsana New" w:hAnsi="Angsana New"/>
                <w:spacing w:val="-6"/>
                <w:szCs w:val="2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588F45" w14:textId="258E9485" w:rsidR="001E68B2" w:rsidRPr="00CA12A4" w:rsidRDefault="001E68B2" w:rsidP="005E21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7D2542" w14:textId="550D6C43" w:rsidR="001E68B2" w:rsidRPr="00CA12A4" w:rsidRDefault="001E68B2" w:rsidP="005E21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0B0A9F" w14:textId="7CFC0D91" w:rsidR="001E68B2" w:rsidRPr="00CA12A4" w:rsidRDefault="001E68B2" w:rsidP="001E68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41D2DA" w14:textId="1B06202F" w:rsidR="001E68B2" w:rsidRPr="00CA12A4" w:rsidRDefault="001E68B2" w:rsidP="005E215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42FB9E" w14:textId="4E973CD9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BB125" w14:textId="07326425" w:rsidR="001E68B2" w:rsidRPr="00CA12A4" w:rsidRDefault="001E68B2" w:rsidP="005E215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879CA1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908B33" w14:textId="33974DFA" w:rsidR="001E68B2" w:rsidRPr="00CA12A4" w:rsidRDefault="001E68B2" w:rsidP="005E21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92502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4D6C69" w14:textId="3338A61A" w:rsidR="001E68B2" w:rsidRPr="00CA12A4" w:rsidRDefault="001E68B2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44B1D7" w14:textId="77777777" w:rsidR="001E68B2" w:rsidRPr="00CA12A4" w:rsidRDefault="001E68B2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6759B4" w14:textId="6A5E029E" w:rsidR="001E68B2" w:rsidRPr="00CA12A4" w:rsidRDefault="001E68B2" w:rsidP="001E68B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904A3" w14:textId="77777777" w:rsidR="001E68B2" w:rsidRPr="00CA12A4" w:rsidRDefault="001E68B2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63CE89" w14:textId="1F48F1F0" w:rsidR="001E68B2" w:rsidRPr="00CA12A4" w:rsidRDefault="001E68B2" w:rsidP="005E215B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F73823" w14:textId="77777777" w:rsidR="001E68B2" w:rsidRPr="00CA12A4" w:rsidRDefault="001E68B2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314C70" w14:textId="277C65E6" w:rsidR="001E68B2" w:rsidRPr="00CA12A4" w:rsidRDefault="001E68B2" w:rsidP="005E215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</w:tr>
      <w:tr w:rsidR="005E215B" w:rsidRPr="00CA12A4" w14:paraId="41755914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5A63E42" w14:textId="77777777" w:rsidR="005E215B" w:rsidRPr="00CA12A4" w:rsidRDefault="005E215B" w:rsidP="001E68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AF4CF6" w14:textId="1E7B09EB" w:rsidR="005E215B" w:rsidRPr="00CA12A4" w:rsidRDefault="005E215B" w:rsidP="00E079CE">
            <w:pPr>
              <w:pStyle w:val="acctfourfigures"/>
              <w:tabs>
                <w:tab w:val="clear" w:pos="765"/>
              </w:tabs>
              <w:spacing w:line="240" w:lineRule="auto"/>
              <w:ind w:left="60" w:right="-79"/>
              <w:jc w:val="thaiDistribute"/>
              <w:rPr>
                <w:rFonts w:ascii="Angsana New" w:hAnsi="Angsana New"/>
                <w:szCs w:val="22"/>
                <w:cs/>
              </w:rPr>
            </w:pPr>
            <w:r w:rsidRPr="00CA12A4">
              <w:rPr>
                <w:rFonts w:ascii="Angsana New" w:hAnsi="Angsana New"/>
                <w:szCs w:val="22"/>
                <w:cs/>
              </w:rPr>
              <w:t>อสังหาริมทรัพย์และ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282AD3" w14:textId="77777777" w:rsidR="005E215B" w:rsidRPr="00CA12A4" w:rsidRDefault="005E215B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FF8FA1" w14:textId="77777777" w:rsidR="005E215B" w:rsidRPr="00CA12A4" w:rsidRDefault="005E215B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360F6B" w14:textId="77777777" w:rsidR="005E215B" w:rsidRPr="00CA12A4" w:rsidRDefault="005E215B" w:rsidP="001E68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FA71E1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EFC83D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E19D9B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682E28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BF8F45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E822A1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856F27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05FDE3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E9DBB0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DA9D4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892161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D2475A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081B9D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1840A8" w14:textId="77777777" w:rsidR="005E215B" w:rsidRPr="00CA12A4" w:rsidRDefault="005E215B" w:rsidP="001E68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677EC" w:rsidRPr="00CA12A4" w14:paraId="306CA1F2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1AD8F3F9" w14:textId="77777777" w:rsidR="002677EC" w:rsidRPr="00CA12A4" w:rsidRDefault="002677EC" w:rsidP="002677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144C49" w14:textId="514D9F8B" w:rsidR="002677EC" w:rsidRPr="00CA12A4" w:rsidRDefault="002677EC" w:rsidP="002677EC">
            <w:pPr>
              <w:pStyle w:val="acctfourfigures"/>
              <w:tabs>
                <w:tab w:val="clear" w:pos="765"/>
              </w:tabs>
              <w:spacing w:line="240" w:lineRule="auto"/>
              <w:ind w:left="60" w:right="-79"/>
              <w:jc w:val="thaiDistribute"/>
              <w:rPr>
                <w:rFonts w:ascii="Angsana New" w:hAnsi="Angsana New"/>
                <w:szCs w:val="22"/>
                <w:cs/>
              </w:rPr>
            </w:pPr>
            <w:r w:rsidRPr="00CA12A4">
              <w:rPr>
                <w:rFonts w:ascii="Angsana New" w:hAnsi="Angsana New"/>
                <w:szCs w:val="22"/>
                <w:cs/>
              </w:rPr>
              <w:t>อุปกรณ์ที่เกี่ยวข้อง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BF422A" w14:textId="69A63249" w:rsidR="002677EC" w:rsidRPr="00CA12A4" w:rsidRDefault="002677EC" w:rsidP="002677EC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5A478F" w14:textId="66EF281A" w:rsidR="002677EC" w:rsidRPr="00CA12A4" w:rsidRDefault="002677EC" w:rsidP="002677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22.64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780DFE" w14:textId="27E40EF6" w:rsidR="002677EC" w:rsidRPr="00CA12A4" w:rsidRDefault="002677EC" w:rsidP="002677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22</w:t>
            </w: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64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BDA955" w14:textId="014F7C3C" w:rsidR="002677EC" w:rsidRPr="00CA12A4" w:rsidRDefault="002677EC" w:rsidP="002677E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8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,046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15F679" w14:textId="731EB12E" w:rsidR="002677EC" w:rsidRPr="00CA12A4" w:rsidRDefault="002677EC" w:rsidP="002677E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8,046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9D5C91" w14:textId="7B802C4A" w:rsidR="002677EC" w:rsidRPr="00CA12A4" w:rsidRDefault="002677EC" w:rsidP="002677E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F513FE" w14:textId="73701646" w:rsidR="002677EC" w:rsidRPr="00CA12A4" w:rsidRDefault="002677EC" w:rsidP="002677EC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1,822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0CF801" w14:textId="77777777" w:rsidR="002677EC" w:rsidRPr="00CA12A4" w:rsidRDefault="002677EC" w:rsidP="002677E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92F43D" w14:textId="7F301960" w:rsidR="002677EC" w:rsidRPr="00CA12A4" w:rsidRDefault="002677EC" w:rsidP="002677E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1,822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B092A4" w14:textId="77777777" w:rsidR="002677EC" w:rsidRPr="00CA12A4" w:rsidRDefault="002677EC" w:rsidP="002677E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F6662F" w14:textId="44798628" w:rsidR="002677EC" w:rsidRPr="00CA12A4" w:rsidRDefault="002677EC" w:rsidP="002677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1,541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BAF34B" w14:textId="77777777" w:rsidR="002677EC" w:rsidRPr="00CA12A4" w:rsidRDefault="002677EC" w:rsidP="002677E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142C09" w14:textId="0648913A" w:rsidR="002677EC" w:rsidRPr="00CA12A4" w:rsidRDefault="002677EC" w:rsidP="002677E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1,6</w:t>
            </w:r>
            <w:r w:rsidR="003D6F49" w:rsidRPr="00CA12A4">
              <w:rPr>
                <w:rFonts w:ascii="Angsana New" w:hAnsi="Angsana New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EA1A0E" w14:textId="77777777" w:rsidR="002677EC" w:rsidRPr="00CA12A4" w:rsidRDefault="002677EC" w:rsidP="002677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8F65B2F" w14:textId="383C0BFD" w:rsidR="002677EC" w:rsidRPr="00CA12A4" w:rsidRDefault="002677EC" w:rsidP="002677E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151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14FA94" w14:textId="1A2187E6" w:rsidR="002677EC" w:rsidRPr="00CA12A4" w:rsidRDefault="002677EC" w:rsidP="002677EC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DDFE2C" w14:textId="0B3265EA" w:rsidR="002677EC" w:rsidRPr="00CA12A4" w:rsidRDefault="002677EC" w:rsidP="002677E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156</w:t>
            </w:r>
          </w:p>
        </w:tc>
      </w:tr>
      <w:tr w:rsidR="005E215B" w:rsidRPr="00CA12A4" w14:paraId="1DF7DB85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1D6310" w14:textId="1FB77403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pacing w:val="-4"/>
                <w:szCs w:val="22"/>
                <w:cs/>
              </w:rPr>
            </w:pPr>
            <w:r w:rsidRPr="00CA12A4">
              <w:rPr>
                <w:rFonts w:ascii="Angsana New" w:hAnsi="Angsana New"/>
                <w:spacing w:val="-4"/>
                <w:szCs w:val="22"/>
                <w:cs/>
              </w:rPr>
              <w:t>กองทุนรวมสิทธิการเช่าอสังหาริมทรัพย์โกลด์</w:t>
            </w:r>
            <w:r w:rsidR="003D6F49" w:rsidRPr="00CA12A4">
              <w:rPr>
                <w:rFonts w:ascii="Angsana New" w:hAnsi="Angsana New"/>
                <w:spacing w:val="-4"/>
                <w:szCs w:val="22"/>
              </w:rPr>
              <w:t xml:space="preserve"> </w:t>
            </w:r>
            <w:r w:rsidRPr="00CA12A4">
              <w:rPr>
                <w:rFonts w:ascii="Angsana New" w:hAnsi="Angsana New"/>
                <w:spacing w:val="-4"/>
                <w:szCs w:val="22"/>
                <w:cs/>
              </w:rPr>
              <w:t>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6E5CA5" w14:textId="77777777" w:rsidR="005E215B" w:rsidRPr="00CA12A4" w:rsidRDefault="005E215B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ลงทุนในสิทธิการเช่า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4EBD9" w14:textId="77777777" w:rsidR="005E215B" w:rsidRPr="00CA12A4" w:rsidRDefault="005E215B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38CFBB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8601FE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072492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E21C0C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5AD9B0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5E334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E19B22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0942B0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5043E3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492F28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A30D9E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4E121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18857F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C63946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8FE7A2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5E3FB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E215B" w:rsidRPr="00CA12A4" w14:paraId="0A4CEC44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AD2DCB" w14:textId="77777777" w:rsidR="005E215B" w:rsidRPr="00CA12A4" w:rsidRDefault="005E215B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C2B298" w14:textId="7C49CC59" w:rsidR="005E215B" w:rsidRPr="00CA12A4" w:rsidRDefault="005E215B" w:rsidP="00E079CE">
            <w:pPr>
              <w:pStyle w:val="acctfourfigures"/>
              <w:tabs>
                <w:tab w:val="clear" w:pos="765"/>
              </w:tabs>
              <w:spacing w:line="240" w:lineRule="auto"/>
              <w:ind w:left="60" w:right="-79"/>
              <w:jc w:val="thaiDistribute"/>
              <w:rPr>
                <w:rFonts w:ascii="Angsana New" w:hAnsi="Angsana New"/>
                <w:szCs w:val="22"/>
                <w:cs/>
              </w:rPr>
            </w:pPr>
            <w:r w:rsidRPr="00CA12A4">
              <w:rPr>
                <w:rFonts w:ascii="Angsana New" w:hAnsi="Angsana New"/>
                <w:szCs w:val="22"/>
                <w:cs/>
              </w:rPr>
              <w:t>อสังหาริมทรัพย์และ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A2FA2" w14:textId="77777777" w:rsidR="005E215B" w:rsidRPr="00CA12A4" w:rsidRDefault="005E215B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123F74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192AAC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86C0AE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40CE22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30D42F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48BCDB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81F6BA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E3025B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DE2D29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773809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ADAFAD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3943CF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EB2C60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21FFC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6200D5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C6AFA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E215B" w:rsidRPr="00CA12A4" w14:paraId="192C07CF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109D55" w14:textId="77777777" w:rsidR="005E215B" w:rsidRPr="00CA12A4" w:rsidRDefault="005E215B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709B4C" w14:textId="68123679" w:rsidR="005E215B" w:rsidRPr="00CA12A4" w:rsidRDefault="005E215B" w:rsidP="00E079CE">
            <w:pPr>
              <w:pStyle w:val="acctfourfigures"/>
              <w:tabs>
                <w:tab w:val="clear" w:pos="765"/>
              </w:tabs>
              <w:spacing w:line="240" w:lineRule="auto"/>
              <w:ind w:left="60" w:right="-79"/>
              <w:jc w:val="thaiDistribute"/>
              <w:rPr>
                <w:rFonts w:ascii="Angsana New" w:hAnsi="Angsana New"/>
                <w:szCs w:val="22"/>
                <w:cs/>
              </w:rPr>
            </w:pPr>
            <w:r w:rsidRPr="00CA12A4">
              <w:rPr>
                <w:rFonts w:ascii="Angsana New" w:hAnsi="Angsana New"/>
                <w:szCs w:val="22"/>
                <w:cs/>
              </w:rPr>
              <w:t>อุปกรณ์ที่เกี่ยวข้อง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028F26" w14:textId="77777777" w:rsidR="005E215B" w:rsidRPr="00CA12A4" w:rsidRDefault="005E215B" w:rsidP="00A7531E">
            <w:pPr>
              <w:pStyle w:val="acctfourfigures"/>
              <w:tabs>
                <w:tab w:val="clear" w:pos="765"/>
              </w:tabs>
              <w:spacing w:line="240" w:lineRule="auto"/>
              <w:ind w:left="-116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3A64CB" w14:textId="73D064CE" w:rsidR="005E215B" w:rsidRPr="00CA12A4" w:rsidRDefault="002677EC" w:rsidP="005E21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33.00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399E3B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33.00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781925" w14:textId="45B76590" w:rsidR="005E215B" w:rsidRPr="00CA12A4" w:rsidRDefault="002677EC" w:rsidP="005E215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1,983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67D81A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1,983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DA352F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3740D0" w14:textId="5FCFA27B" w:rsidR="005E215B" w:rsidRPr="00CA12A4" w:rsidRDefault="002677EC" w:rsidP="005E215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65</w:t>
            </w:r>
            <w:r w:rsidR="004C5B1B" w:rsidRPr="00CA12A4"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BE4541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739258" w14:textId="7F214594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65</w:t>
            </w:r>
            <w:r w:rsidR="004C5B1B" w:rsidRPr="00CA12A4"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C241F6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696E47" w14:textId="6163CD1D" w:rsidR="005E215B" w:rsidRPr="00CA12A4" w:rsidRDefault="002677EC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199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899ED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F5BD96" w14:textId="7DBFEA7E" w:rsidR="005E215B" w:rsidRPr="00CA12A4" w:rsidRDefault="005E215B" w:rsidP="005E215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202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770EF0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84F92A" w14:textId="1AC56226" w:rsidR="005E215B" w:rsidRPr="00CA12A4" w:rsidRDefault="002677EC" w:rsidP="005E215B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5769EC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8735E8" w14:textId="326CE1D7" w:rsidR="005E215B" w:rsidRPr="00CA12A4" w:rsidRDefault="005E215B" w:rsidP="005E215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</w:tr>
      <w:tr w:rsidR="005E215B" w:rsidRPr="00CA12A4" w14:paraId="1CB8B234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93453DC" w14:textId="77777777" w:rsidR="005E215B" w:rsidRPr="00CA12A4" w:rsidRDefault="005E215B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781F995" w14:textId="77777777" w:rsidR="005E215B" w:rsidRPr="00CA12A4" w:rsidRDefault="005E215B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5050C117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Cs w:val="2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450C61DA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712C183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9685D8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76DC81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F6333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D1732C6" w14:textId="073F6CB2" w:rsidR="005E215B" w:rsidRPr="00CA12A4" w:rsidRDefault="00E13D95" w:rsidP="005E215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14</w:t>
            </w: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,58</w:t>
            </w:r>
            <w:r w:rsidR="004C5B1B"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E03AA73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AED36C" w14:textId="0A4A7232" w:rsidR="005E215B" w:rsidRPr="00CA12A4" w:rsidRDefault="005E215B" w:rsidP="005E215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13,35</w:t>
            </w:r>
            <w:r w:rsidR="004C5B1B"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F1A150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EC6540E" w14:textId="645E5A8E" w:rsidR="005E215B" w:rsidRPr="00CA12A4" w:rsidRDefault="00E13D95" w:rsidP="005E215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10</w:t>
            </w: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9B030F"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723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935655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463CC06" w14:textId="2E8ADD44" w:rsidR="005E215B" w:rsidRPr="00CA12A4" w:rsidRDefault="005E215B" w:rsidP="005E215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9,</w:t>
            </w:r>
            <w:r w:rsidR="00572CBB"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396F78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1A26E07" w14:textId="50A5FAD6" w:rsidR="005E215B" w:rsidRPr="00CA12A4" w:rsidRDefault="00661C7F" w:rsidP="005E215B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bidi="th-TH"/>
              </w:rPr>
              <w:t>5</w:t>
            </w:r>
            <w:r w:rsidR="003D6F49" w:rsidRPr="00CA12A4">
              <w:rPr>
                <w:rFonts w:ascii="Angsana New" w:hAnsi="Angsana New"/>
                <w:b/>
                <w:bCs/>
                <w:szCs w:val="22"/>
                <w:lang w:bidi="th-TH"/>
              </w:rPr>
              <w:t>90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F63CBAC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2896A1C" w14:textId="488B0BAE" w:rsidR="005E215B" w:rsidRPr="00CA12A4" w:rsidRDefault="005E215B" w:rsidP="005E215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585</w:t>
            </w:r>
          </w:p>
        </w:tc>
      </w:tr>
    </w:tbl>
    <w:p w14:paraId="5DBFDE50" w14:textId="5D9EA980" w:rsidR="0099072A" w:rsidRPr="00CA12A4" w:rsidRDefault="0099072A"/>
    <w:p w14:paraId="2AD9785B" w14:textId="73EB0143" w:rsidR="0099072A" w:rsidRPr="00CA12A4" w:rsidRDefault="0099072A"/>
    <w:p w14:paraId="199C6F1D" w14:textId="215F641C" w:rsidR="0099072A" w:rsidRPr="00CA12A4" w:rsidRDefault="0099072A"/>
    <w:p w14:paraId="63903EF7" w14:textId="2FCC7DCC" w:rsidR="0099072A" w:rsidRPr="00CA12A4" w:rsidRDefault="0099072A"/>
    <w:p w14:paraId="5302BC72" w14:textId="77777777" w:rsidR="0099072A" w:rsidRPr="00CA12A4" w:rsidRDefault="0099072A"/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710"/>
        <w:gridCol w:w="808"/>
        <w:gridCol w:w="722"/>
        <w:gridCol w:w="720"/>
        <w:gridCol w:w="720"/>
        <w:gridCol w:w="250"/>
        <w:gridCol w:w="470"/>
        <w:gridCol w:w="250"/>
        <w:gridCol w:w="740"/>
        <w:gridCol w:w="34"/>
        <w:gridCol w:w="236"/>
        <w:gridCol w:w="34"/>
        <w:gridCol w:w="686"/>
        <w:gridCol w:w="34"/>
        <w:gridCol w:w="236"/>
        <w:gridCol w:w="34"/>
        <w:gridCol w:w="686"/>
        <w:gridCol w:w="34"/>
        <w:gridCol w:w="236"/>
        <w:gridCol w:w="34"/>
        <w:gridCol w:w="686"/>
        <w:gridCol w:w="34"/>
        <w:gridCol w:w="236"/>
        <w:gridCol w:w="34"/>
        <w:gridCol w:w="686"/>
        <w:gridCol w:w="34"/>
        <w:gridCol w:w="236"/>
        <w:gridCol w:w="34"/>
        <w:gridCol w:w="776"/>
      </w:tblGrid>
      <w:tr w:rsidR="0099072A" w:rsidRPr="00CA12A4" w14:paraId="7AA4136A" w14:textId="77777777" w:rsidTr="00E62F4D">
        <w:trPr>
          <w:tblHeader/>
        </w:trPr>
        <w:tc>
          <w:tcPr>
            <w:tcW w:w="558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2D131F1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4E75BC26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Cs w:val="22"/>
                <w:cs/>
                <w:lang w:bidi="th-TH"/>
              </w:rPr>
            </w:pPr>
          </w:p>
        </w:tc>
        <w:tc>
          <w:tcPr>
            <w:tcW w:w="8912" w:type="dxa"/>
            <w:gridSpan w:val="27"/>
            <w:shd w:val="clear" w:color="auto" w:fill="auto"/>
            <w:tcMar>
              <w:left w:w="115" w:type="dxa"/>
              <w:right w:w="115" w:type="dxa"/>
            </w:tcMar>
          </w:tcPr>
          <w:p w14:paraId="15BFD03B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99072A" w:rsidRPr="00CA12A4" w14:paraId="1DB18BD0" w14:textId="77777777" w:rsidTr="00E62F4D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0389BB41" w14:textId="77777777" w:rsidR="0099072A" w:rsidRPr="00CA12A4" w:rsidRDefault="0099072A" w:rsidP="00E62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E155E6" w14:textId="77777777" w:rsidR="0099072A" w:rsidRPr="00CA12A4" w:rsidRDefault="0099072A" w:rsidP="00E6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20" w:right="-116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A9359E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  <w:r w:rsidRPr="00CA12A4">
              <w:rPr>
                <w:rFonts w:ascii="Angsana New" w:hAnsi="Angsana New"/>
                <w:spacing w:val="-4"/>
                <w:szCs w:val="22"/>
                <w:cs/>
                <w:lang w:val="en-US" w:bidi="th-TH"/>
              </w:rPr>
              <w:t>ประเทศที่</w:t>
            </w:r>
            <w:r w:rsidRPr="00CA12A4">
              <w:rPr>
                <w:rFonts w:ascii="Angsana New" w:hAnsi="Angsana New" w:hint="cs"/>
                <w:spacing w:val="-4"/>
                <w:szCs w:val="22"/>
                <w:cs/>
                <w:lang w:val="en-US" w:bidi="th-TH"/>
              </w:rPr>
              <w:t>ดำเนินธุรกิจ</w:t>
            </w:r>
          </w:p>
        </w:tc>
        <w:tc>
          <w:tcPr>
            <w:tcW w:w="1442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7AB8CE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  <w:p w14:paraId="1D10787A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8" w:right="-123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3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EA984B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E14306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30" w:type="dxa"/>
            <w:gridSpan w:val="5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D5057D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C404AC0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808662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gridSpan w:val="6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04740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มูลค่าตามวิธี</w:t>
            </w:r>
          </w:p>
          <w:p w14:paraId="2FAA4070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76C887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0" w:type="dxa"/>
            <w:gridSpan w:val="6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F7B398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99072A" w:rsidRPr="00CA12A4" w14:paraId="2F9137B8" w14:textId="77777777" w:rsidTr="00E62F4D">
        <w:trPr>
          <w:trHeight w:val="60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3F4D69E1" w14:textId="77777777" w:rsidR="0099072A" w:rsidRPr="00CA12A4" w:rsidRDefault="0099072A" w:rsidP="00E62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7E3A2E0" w14:textId="77777777" w:rsidR="0099072A" w:rsidRPr="00CA12A4" w:rsidRDefault="0099072A" w:rsidP="00E62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jc w:val="center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12EC1F74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F61D6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218" w:right="-204" w:firstLine="1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D9072A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111" w:right="-124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F4A77A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C9EFA1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111" w:right="-10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FAB426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DE0CA4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117" w:right="-11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297D807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476679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left" w:pos="60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C33194F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5EAE29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110" w:right="-10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E4C3928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397A57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1172808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679F3C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116" w:right="-11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54A2F4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FC4287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</w:tr>
      <w:tr w:rsidR="0099072A" w:rsidRPr="00CA12A4" w14:paraId="0E4A90B8" w14:textId="77777777" w:rsidTr="00E62F4D">
        <w:trPr>
          <w:trHeight w:val="65"/>
          <w:tblHeader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71135F4A" w14:textId="77777777" w:rsidR="0099072A" w:rsidRPr="00CA12A4" w:rsidRDefault="0099072A" w:rsidP="00E62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0F3B84BC" w14:textId="77777777" w:rsidR="0099072A" w:rsidRPr="00CA12A4" w:rsidRDefault="0099072A" w:rsidP="00E62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795FD4AB" w14:textId="77777777" w:rsidR="0099072A" w:rsidRPr="00CA12A4" w:rsidRDefault="0099072A" w:rsidP="00E62F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1442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6EA30C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470" w:type="dxa"/>
            <w:gridSpan w:val="25"/>
            <w:shd w:val="clear" w:color="auto" w:fill="auto"/>
            <w:tcMar>
              <w:left w:w="115" w:type="dxa"/>
              <w:right w:w="115" w:type="dxa"/>
            </w:tcMar>
          </w:tcPr>
          <w:p w14:paraId="6B71F82C" w14:textId="77777777" w:rsidR="0099072A" w:rsidRPr="00CA12A4" w:rsidRDefault="0099072A" w:rsidP="00E62F4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5E215B" w:rsidRPr="00CA12A4" w14:paraId="7B6B9DDC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5E8489AB" w14:textId="77777777" w:rsidR="005E215B" w:rsidRPr="00CA12A4" w:rsidRDefault="005E215B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DA243D5" w14:textId="77777777" w:rsidR="005E215B" w:rsidRPr="00CA12A4" w:rsidRDefault="005E215B" w:rsidP="005E21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color w:val="5B9BD5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75110CA1" w14:textId="77777777" w:rsidR="005E215B" w:rsidRPr="00CA12A4" w:rsidRDefault="005E215B" w:rsidP="005E215B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color w:val="5B9BD5"/>
                <w:szCs w:val="22"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2A1E7CEB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AB03BB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BB1E43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84387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3376AC42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ABB2BF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9921086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390B932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1DAF2C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7D5F611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64D9DCD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ABA11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4F73C8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4196844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DC1E3C6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424C126C" w14:textId="77777777" w:rsidR="005E215B" w:rsidRPr="00CA12A4" w:rsidRDefault="005E215B" w:rsidP="005E215B">
            <w:pPr>
              <w:pStyle w:val="acctfourfigures"/>
              <w:tabs>
                <w:tab w:val="clear" w:pos="765"/>
                <w:tab w:val="decimal" w:pos="375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97D91" w:rsidRPr="00CA12A4" w14:paraId="0E6A9444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6A93FEF3" w14:textId="277D6CB8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CA12A4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เฟรเซอร์ส พร็อพเพอร์ตี้ เด็มโก้ เพาเวอร์ 6 จำกัด ***</w:t>
            </w:r>
            <w:r w:rsidR="000447B7" w:rsidRPr="00CA12A4">
              <w:rPr>
                <w:rFonts w:ascii="Angsana New" w:hAnsi="Angsana New"/>
                <w:spacing w:val="-4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1C9CFE9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29FD5487" w14:textId="6C9714F5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0A43E5B5" w14:textId="1ABC6F1B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val="en-US"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D18AFF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E84536" w14:textId="272DC7EF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DFC7D7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right="-18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5D023AED" w14:textId="00801F8C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CA12A4">
              <w:rPr>
                <w:rFonts w:ascii="Angsana New" w:hAnsi="Angsana New"/>
                <w:szCs w:val="22"/>
              </w:rPr>
              <w:t>5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CFC6686" w14:textId="225BF3CB" w:rsidR="00597D91" w:rsidRPr="00CA12A4" w:rsidRDefault="00597D91" w:rsidP="00597D91">
            <w:pPr>
              <w:pStyle w:val="acctfourfigures"/>
              <w:tabs>
                <w:tab w:val="clear" w:pos="765"/>
                <w:tab w:val="decimal" w:pos="615"/>
              </w:tabs>
              <w:spacing w:line="320" w:lineRule="exact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9F5E046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DEF1184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21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77FF5C2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458C046" w14:textId="69601683" w:rsidR="00597D91" w:rsidRPr="00CA12A4" w:rsidRDefault="004C5B1B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BD530E4" w14:textId="5FDA3140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9DE39A8" w14:textId="0642D70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2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56BD5F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B82F7C7" w14:textId="06AEB6F2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686302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512EE095" w14:textId="5326B29D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597D91" w:rsidRPr="00CA12A4" w14:paraId="3784A969" w14:textId="77777777" w:rsidTr="000447B7">
        <w:trPr>
          <w:trHeight w:val="65"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29C6A9E7" w14:textId="634469DF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pacing w:val="-8"/>
                <w:sz w:val="22"/>
                <w:szCs w:val="22"/>
                <w:cs/>
              </w:rPr>
              <w:t>บริษัท เฟรเซอร์ส พร็อพเพอร์ตี้ เด็มโก้ เพาเวอร์ 11 จำกัด ***</w:t>
            </w:r>
            <w:r w:rsidR="000447B7" w:rsidRPr="00CA12A4">
              <w:rPr>
                <w:rFonts w:ascii="Angsana New" w:hAnsi="Angsana New"/>
                <w:spacing w:val="-8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59E127B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2E6177BE" w14:textId="7E7214CD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ไ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3FA7D808" w14:textId="18343E51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val="en-US"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D65EDB" w14:textId="211ACCC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141510" w14:textId="0B5C9A16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1C1642" w14:textId="7994F10F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1E8EB825" w14:textId="4E46F70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CA12A4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F040C54" w14:textId="7A9002D9" w:rsidR="00597D91" w:rsidRPr="00CA12A4" w:rsidRDefault="00597D91" w:rsidP="00597D91">
            <w:pPr>
              <w:pStyle w:val="acctfourfigures"/>
              <w:tabs>
                <w:tab w:val="clear" w:pos="765"/>
                <w:tab w:val="decimal" w:pos="615"/>
              </w:tabs>
              <w:spacing w:line="320" w:lineRule="exact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959D4BF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6E88314" w14:textId="70BFB63F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21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0F96817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283EC7" w14:textId="5138A883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3FCFE94" w14:textId="50A03F10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9C56EF2" w14:textId="2515A840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2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3DFA80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8752754" w14:textId="77AD1A42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172B1E9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0E32376B" w14:textId="77777777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7D91" w:rsidRPr="00CA12A4" w14:paraId="1591F30D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7763FB0E" w14:textId="1E67C16F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บริษัท เฟรเซอร์ส พร็อพเพอร์ตี้ บีเอฟทีแซด จำกัด ***</w:t>
            </w:r>
            <w:r w:rsidR="000447B7" w:rsidRPr="00CA12A4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FEB12B2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4556DBD7" w14:textId="1D03AD05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23B49608" w14:textId="1A2DCC10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val="en-US" w:bidi="th-TH"/>
              </w:rPr>
              <w:t>59.99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4BE1CD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59.99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A27237" w14:textId="16947491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691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320712" w14:textId="50308CEE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71461F3E" w14:textId="089F81A5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595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65FF3A2" w14:textId="21E604A6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414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A123DA7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E969742" w14:textId="57449156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21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357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235A82E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B0DA18F" w14:textId="02855044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436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4FBB966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AB25219" w14:textId="4BAE16AC" w:rsidR="00597D91" w:rsidRPr="00CA12A4" w:rsidRDefault="00597D91" w:rsidP="00597D91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ind w:right="-12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361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60444BA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D89C23C" w14:textId="46D54698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8ED487F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277D8632" w14:textId="77777777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7D91" w:rsidRPr="00CA12A4" w14:paraId="154240AF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1B25E6C2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บริษัท จัสโค (ประเทศไทย) จำกัด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8125A53" w14:textId="5C2BF5CD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pacing w:val="-4"/>
                <w:sz w:val="22"/>
                <w:szCs w:val="22"/>
              </w:rPr>
              <w:t>Co</w:t>
            </w:r>
            <w:r w:rsidRPr="00CA12A4">
              <w:rPr>
                <w:rFonts w:ascii="Angsana New" w:hAnsi="Angsana New"/>
                <w:spacing w:val="-4"/>
                <w:sz w:val="22"/>
                <w:szCs w:val="22"/>
                <w:cs/>
              </w:rPr>
              <w:t>-</w:t>
            </w:r>
            <w:r w:rsidRPr="00CA12A4">
              <w:rPr>
                <w:rFonts w:ascii="Angsana New" w:hAnsi="Angsana New"/>
                <w:spacing w:val="-4"/>
                <w:sz w:val="22"/>
                <w:szCs w:val="22"/>
              </w:rPr>
              <w:t>office</w:t>
            </w:r>
            <w:r w:rsidRPr="00CA12A4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/ </w:t>
            </w:r>
            <w:r w:rsidRPr="00CA12A4">
              <w:rPr>
                <w:rFonts w:ascii="Angsana New" w:hAnsi="Angsana New"/>
                <w:spacing w:val="-4"/>
                <w:sz w:val="22"/>
                <w:szCs w:val="22"/>
              </w:rPr>
              <w:t>working space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131FDE53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48A0C428" w14:textId="54A88F9D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val="en-US"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92209A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2F98744" w14:textId="32FC145A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7B4834" w14:textId="719B6372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758DC6E2" w14:textId="6A3D5A00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51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4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B13BDB1" w14:textId="4A35A1B9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262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61173B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AC4E36F" w14:textId="3A69148A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210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26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561196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6ED6F7F" w14:textId="6721BA14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221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DB4A55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0BF67A3" w14:textId="54CF805D" w:rsidR="00597D91" w:rsidRPr="00CA12A4" w:rsidRDefault="00597D91" w:rsidP="00597D91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23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9F79A00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DBDE45" w14:textId="7F020F5B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FEAE8F7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31F814C9" w14:textId="77777777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7D91" w:rsidRPr="00CA12A4" w14:paraId="334C37C2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19EFDA09" w14:textId="0D74743A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บริษัท เอสทีที จีดีซี (ประเทศไทย) จำกัด ****</w:t>
            </w:r>
            <w:r w:rsidR="000447B7" w:rsidRPr="00CA12A4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D6F6A21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ศูนย์ข้อมูล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042C019C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570A7279" w14:textId="7DC88F93" w:rsidR="00597D91" w:rsidRPr="00CA12A4" w:rsidRDefault="00597D91" w:rsidP="00597D9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 w:rsidRPr="00CA12A4">
              <w:rPr>
                <w:rFonts w:ascii="Angsana New" w:hAnsi="Angsana New" w:hint="cs"/>
                <w:spacing w:val="-3"/>
                <w:sz w:val="22"/>
                <w:szCs w:val="22"/>
                <w:cs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6DD063" w14:textId="1919E784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Pr="00CA12A4">
              <w:rPr>
                <w:rFonts w:ascii="Angsana New" w:hAnsi="Angsana New"/>
                <w:szCs w:val="22"/>
                <w:cs/>
                <w:lang w:val="en-US"/>
              </w:rPr>
              <w:t>.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2B3F7B" w14:textId="770E12B2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1</w:t>
            </w:r>
            <w:r w:rsidRPr="00CA12A4">
              <w:rPr>
                <w:rFonts w:ascii="Angsana New" w:hAnsi="Angsana New"/>
                <w:szCs w:val="22"/>
                <w:lang w:bidi="th-TH"/>
              </w:rPr>
              <w:t>,423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363E6C" w14:textId="7142F636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5D057299" w14:textId="4EB2A1A5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723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77ABB56" w14:textId="36DF9E43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727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A71D1EB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AB20D26" w14:textId="2F08B1C0" w:rsidR="00597D91" w:rsidRPr="00CA12A4" w:rsidRDefault="00597D91" w:rsidP="00597D91">
            <w:pPr>
              <w:pStyle w:val="acctfourfigures"/>
              <w:tabs>
                <w:tab w:val="clear" w:pos="765"/>
                <w:tab w:val="decimal" w:pos="547"/>
              </w:tabs>
              <w:spacing w:line="320" w:lineRule="exact"/>
              <w:ind w:left="-79" w:right="-210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36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BAF3669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FF7AC32" w14:textId="72EBE442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683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B95F44C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64DC547" w14:textId="02266239" w:rsidR="00597D91" w:rsidRPr="00CA12A4" w:rsidRDefault="00597D91" w:rsidP="00597D91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35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09602CB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9DC4957" w14:textId="0D14039B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2F694CE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4E4E7786" w14:textId="77777777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7D91" w:rsidRPr="00CA12A4" w14:paraId="3B7F48EE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0E03CC6B" w14:textId="479B91B0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บริษัท วังน้อย โลจิสติกส์ พาร์ค จำกัด ***</w:t>
            </w:r>
            <w:r w:rsidR="000447B7" w:rsidRPr="00CA12A4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42C5EE87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3E5C79B9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7CB68F63" w14:textId="4BA1DE4C" w:rsidR="00597D91" w:rsidRPr="00CA12A4" w:rsidRDefault="00597D91" w:rsidP="00597D9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 w:rsidRPr="00CA12A4">
              <w:rPr>
                <w:rFonts w:ascii="Angsana New" w:hAnsi="Angsana New" w:hint="cs"/>
                <w:spacing w:val="-3"/>
                <w:sz w:val="22"/>
                <w:szCs w:val="22"/>
                <w:cs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2A7B95D" w14:textId="02DDCE42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Pr="00CA12A4">
              <w:rPr>
                <w:rFonts w:ascii="Angsana New" w:hAnsi="Angsana New"/>
                <w:szCs w:val="22"/>
                <w:cs/>
                <w:lang w:val="en-US"/>
              </w:rPr>
              <w:t>.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77EC394" w14:textId="3AF81CBD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397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28BDBD" w14:textId="30EC61BD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1D03AD1E" w14:textId="35F00325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39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7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11506E1" w14:textId="6711E1AA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202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EB5BB4F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DF89CE" w14:textId="61CDE8B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47"/>
              </w:tabs>
              <w:spacing w:line="320" w:lineRule="exact"/>
              <w:ind w:left="-79" w:right="-210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202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6B6A84F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863BDEF" w14:textId="7FDA433D" w:rsidR="00597D91" w:rsidRPr="00CA12A4" w:rsidRDefault="004820E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94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57A4E7E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0221B5B" w14:textId="6847A3D3" w:rsidR="00597D91" w:rsidRPr="00CA12A4" w:rsidRDefault="00572CBB" w:rsidP="00597D91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94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78034E5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7A0FED" w14:textId="53DB1A5D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1C1F607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290838FF" w14:textId="77777777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7D91" w:rsidRPr="00CA12A4" w14:paraId="36756F7A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1D1DB871" w14:textId="3630E4C1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บริษัท บางปะกง โลจิสติกส์ พาร์ค จำกัด ***</w:t>
            </w:r>
            <w:r w:rsidR="000447B7" w:rsidRPr="00CA12A4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183982B2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7157B09E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4C1F81F4" w14:textId="36804815" w:rsidR="00597D91" w:rsidRPr="00CA12A4" w:rsidRDefault="00597D91" w:rsidP="00597D9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 w:rsidRPr="00CA12A4">
              <w:rPr>
                <w:rFonts w:ascii="Angsana New" w:hAnsi="Angsana New" w:hint="cs"/>
                <w:spacing w:val="-3"/>
                <w:sz w:val="22"/>
                <w:szCs w:val="22"/>
                <w:cs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FC93E7C" w14:textId="6FBE81D6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Pr="00CA12A4">
              <w:rPr>
                <w:rFonts w:ascii="Angsana New" w:hAnsi="Angsana New"/>
                <w:szCs w:val="22"/>
                <w:cs/>
                <w:lang w:val="en-US"/>
              </w:rPr>
              <w:t>.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66F1AE1" w14:textId="2A710849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94E069" w14:textId="776E6DB1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5572069E" w14:textId="53B571DD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840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274B983" w14:textId="74003064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449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2FD8F76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757689" w14:textId="18146A00" w:rsidR="00597D91" w:rsidRPr="00CA12A4" w:rsidRDefault="00597D91" w:rsidP="00597D91">
            <w:pPr>
              <w:pStyle w:val="acctfourfigures"/>
              <w:tabs>
                <w:tab w:val="clear" w:pos="765"/>
                <w:tab w:val="decimal" w:pos="547"/>
              </w:tabs>
              <w:spacing w:line="320" w:lineRule="exact"/>
              <w:ind w:left="-79" w:right="-210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449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9514959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77C49C" w14:textId="071EDF11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</w:t>
            </w:r>
            <w:r w:rsidR="004820E1" w:rsidRPr="00CA12A4">
              <w:rPr>
                <w:rFonts w:ascii="Angsana New" w:hAnsi="Angsana New"/>
                <w:szCs w:val="22"/>
                <w:lang w:bidi="th-TH"/>
              </w:rPr>
              <w:t>49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3BE5003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7107DE5" w14:textId="54E32A2F" w:rsidR="00597D91" w:rsidRPr="00CA12A4" w:rsidRDefault="00597D91" w:rsidP="00597D91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</w:t>
            </w:r>
            <w:r w:rsidR="00572CBB" w:rsidRPr="00CA12A4">
              <w:rPr>
                <w:rFonts w:ascii="Angsana New" w:hAnsi="Angsana New"/>
                <w:szCs w:val="22"/>
                <w:lang w:bidi="th-TH"/>
              </w:rPr>
              <w:t>50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EBAAF4D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E41981" w14:textId="178F3F73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BB33F81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2698294E" w14:textId="77777777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7D91" w:rsidRPr="00CA12A4" w14:paraId="18B3BE3A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52426280" w14:textId="0CC49576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pacing w:val="-6"/>
                <w:sz w:val="22"/>
                <w:szCs w:val="22"/>
                <w:cs/>
              </w:rPr>
              <w:t>บริษัท พีบีเอ โรบอทิคส์ (ประเทศไทย) จำกัด</w:t>
            </w:r>
            <w:r w:rsidRPr="00CA12A4">
              <w:rPr>
                <w:rFonts w:ascii="Angsana New" w:hAnsi="Angsana New"/>
                <w:sz w:val="22"/>
                <w:szCs w:val="22"/>
                <w:cs/>
              </w:rPr>
              <w:t xml:space="preserve"> *****</w:t>
            </w:r>
            <w:r w:rsidR="000447B7" w:rsidRPr="00CA12A4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57C9B7C4" w14:textId="130D2735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บริการระบบปฏิบัติการ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24928AEA" w14:textId="02EDC951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72565420" w14:textId="31ADD71A" w:rsidR="00597D91" w:rsidRPr="00CA12A4" w:rsidRDefault="00597D91" w:rsidP="00597D9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2188F32" w14:textId="25A9ECCA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C8A8BFD" w14:textId="73AA38CE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DF0A7BD" w14:textId="62731DEE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545FCA29" w14:textId="56F59034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2B89FD5" w14:textId="7C951704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FD8AD15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873AEB" w14:textId="135FA2CF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210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AEC3259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6177E0F" w14:textId="7F110D2F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E4BCE80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FD9D89D" w14:textId="45421655" w:rsidR="00597D91" w:rsidRPr="00CA12A4" w:rsidRDefault="00597D91" w:rsidP="00597D91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357FA71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B4763A3" w14:textId="14837662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CC63CB4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5ACA29D5" w14:textId="2A922FD7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97D91" w:rsidRPr="00CA12A4" w14:paraId="248D8B4E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8EA9175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69DB0CDE" w14:textId="7C0A79BF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60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อัตโนมัติ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138998E9" w14:textId="4FBACA7E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20BBEA94" w14:textId="4E40DAE5" w:rsidR="00597D91" w:rsidRPr="00CA12A4" w:rsidRDefault="00597D91" w:rsidP="00597D9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 w:rsidRPr="00CA12A4">
              <w:rPr>
                <w:rFonts w:ascii="Angsana New" w:hAnsi="Angsana New" w:hint="cs"/>
                <w:spacing w:val="-3"/>
                <w:sz w:val="22"/>
                <w:szCs w:val="22"/>
                <w:cs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22F1A0" w14:textId="64C46459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51</w:t>
            </w:r>
            <w:r w:rsidRPr="00CA12A4">
              <w:rPr>
                <w:rFonts w:ascii="Angsana New" w:hAnsi="Angsana New"/>
                <w:szCs w:val="22"/>
                <w:cs/>
                <w:lang w:val="en-US"/>
              </w:rPr>
              <w:t>.</w:t>
            </w:r>
            <w:r w:rsidRPr="00CA12A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9C7A5E" w14:textId="509A303B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0F2990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39BA42BE" w14:textId="137FB817" w:rsidR="00597D91" w:rsidRPr="00CA12A4" w:rsidRDefault="00597D91" w:rsidP="00597D91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311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99F4D2A" w14:textId="23662DDD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F600B71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2A3B6F6" w14:textId="5B44FF1D" w:rsidR="00597D91" w:rsidRPr="00CA12A4" w:rsidRDefault="00597D91" w:rsidP="00597D91">
            <w:pPr>
              <w:pStyle w:val="acctfourfigures"/>
              <w:tabs>
                <w:tab w:val="clear" w:pos="765"/>
                <w:tab w:val="decimal" w:pos="547"/>
              </w:tabs>
              <w:spacing w:line="320" w:lineRule="exact"/>
              <w:ind w:left="-79" w:right="-21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DAEA4BB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F2579A" w14:textId="32B596F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F17753B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1F91A72" w14:textId="59BF63D4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78623A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15D2A9A" w14:textId="6D81D433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E38467D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6FF4FCA7" w14:textId="3BC25DB8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B84ECD" w:rsidRPr="00CA12A4" w14:paraId="6E38D243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7F83214D" w14:textId="0A94C1EE" w:rsidR="00B84ECD" w:rsidRPr="00CA12A4" w:rsidRDefault="00B84ECD" w:rsidP="00B84E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CA12A4">
              <w:rPr>
                <w:rFonts w:ascii="Angsana New" w:hAnsi="Angsana New"/>
                <w:sz w:val="22"/>
                <w:szCs w:val="22"/>
              </w:rPr>
              <w:t xml:space="preserve">PT Surya </w:t>
            </w:r>
            <w:proofErr w:type="spellStart"/>
            <w:r w:rsidRPr="00CA12A4">
              <w:rPr>
                <w:rFonts w:ascii="Angsana New" w:hAnsi="Angsana New"/>
                <w:sz w:val="22"/>
                <w:szCs w:val="22"/>
              </w:rPr>
              <w:t>Internusa</w:t>
            </w:r>
            <w:proofErr w:type="spellEnd"/>
            <w:r w:rsidRPr="00CA12A4">
              <w:rPr>
                <w:rFonts w:ascii="Angsana New" w:hAnsi="Angsana New"/>
                <w:sz w:val="22"/>
                <w:szCs w:val="22"/>
              </w:rPr>
              <w:t xml:space="preserve"> Timur</w:t>
            </w:r>
            <w:r w:rsidR="003D6F49" w:rsidRPr="00CA12A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A12A4">
              <w:rPr>
                <w:rFonts w:ascii="Angsana New" w:hAnsi="Angsana New"/>
                <w:sz w:val="22"/>
                <w:szCs w:val="22"/>
              </w:rPr>
              <w:t>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64A1708B" w14:textId="4E412A1A" w:rsidR="00B84ECD" w:rsidRPr="00CA12A4" w:rsidRDefault="00B84ECD" w:rsidP="00B84E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20678227" w14:textId="10BB98BE" w:rsidR="00B84ECD" w:rsidRPr="00CA12A4" w:rsidRDefault="00B84ECD" w:rsidP="00B84ECD">
            <w:pPr>
              <w:pStyle w:val="acctfourfigures"/>
              <w:tabs>
                <w:tab w:val="clear" w:pos="765"/>
              </w:tabs>
              <w:spacing w:line="320" w:lineRule="exact"/>
              <w:ind w:left="-116" w:right="-12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>อินโดนีเซีย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3DF8DD19" w14:textId="42281202" w:rsidR="00B84ECD" w:rsidRPr="00CA12A4" w:rsidRDefault="00B84ECD" w:rsidP="00B84ECD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pacing w:val="-3"/>
                <w:sz w:val="22"/>
                <w:szCs w:val="22"/>
              </w:rPr>
            </w:pPr>
            <w:r w:rsidRPr="00CA12A4">
              <w:rPr>
                <w:rFonts w:ascii="Angsana New" w:hAnsi="Angsana New"/>
                <w:spacing w:val="-3"/>
                <w:sz w:val="22"/>
                <w:szCs w:val="22"/>
              </w:rPr>
              <w:t>33.31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46D423" w14:textId="3DE0C1CA" w:rsidR="00B84ECD" w:rsidRPr="00CA12A4" w:rsidRDefault="00B84ECD" w:rsidP="00B84ECD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450434" w14:textId="15D4262D" w:rsidR="00B84ECD" w:rsidRPr="00CA12A4" w:rsidRDefault="00B84ECD" w:rsidP="00B84ECD">
            <w:pPr>
              <w:pStyle w:val="acctfourfigures"/>
              <w:tabs>
                <w:tab w:val="clear" w:pos="765"/>
                <w:tab w:val="decimal" w:pos="504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398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BF0F4B" w14:textId="77777777" w:rsidR="00B84ECD" w:rsidRPr="00CA12A4" w:rsidRDefault="00B84ECD" w:rsidP="00B84ECD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69BA5FE6" w14:textId="11AD4CD2" w:rsidR="00B84ECD" w:rsidRPr="00CA12A4" w:rsidRDefault="00B84ECD" w:rsidP="00B84ECD">
            <w:pPr>
              <w:pStyle w:val="acctfourfigures"/>
              <w:tabs>
                <w:tab w:val="clear" w:pos="765"/>
              </w:tabs>
              <w:spacing w:line="320" w:lineRule="exact"/>
              <w:ind w:left="-119" w:right="-180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DFDE87A" w14:textId="4BB36585" w:rsidR="00B84ECD" w:rsidRPr="00CA12A4" w:rsidRDefault="00B84ECD" w:rsidP="00B84ECD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13</w:t>
            </w:r>
            <w:r w:rsidR="003D6F49" w:rsidRPr="00CA12A4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0CC55B5" w14:textId="77777777" w:rsidR="00B84ECD" w:rsidRPr="00CA12A4" w:rsidRDefault="00B84ECD" w:rsidP="00B84EC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A00BBDF" w14:textId="4068D33B" w:rsidR="00B84ECD" w:rsidRPr="00CA12A4" w:rsidRDefault="00B84ECD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21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9343FEA" w14:textId="77777777" w:rsidR="00B84ECD" w:rsidRPr="00CA12A4" w:rsidRDefault="00B84ECD" w:rsidP="00B84EC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84DA82" w14:textId="12103598" w:rsidR="00B84ECD" w:rsidRPr="00CA12A4" w:rsidRDefault="00B84ECD" w:rsidP="00B84ECD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134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7BF99A6" w14:textId="77777777" w:rsidR="00B84ECD" w:rsidRPr="00CA12A4" w:rsidRDefault="00B84ECD" w:rsidP="00B84EC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C7648D9" w14:textId="107C4817" w:rsidR="00B84ECD" w:rsidRPr="00CA12A4" w:rsidRDefault="00B84ECD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0D59AFA" w14:textId="77777777" w:rsidR="00B84ECD" w:rsidRPr="00CA12A4" w:rsidRDefault="00B84ECD" w:rsidP="00B84ECD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DA74341" w14:textId="60BB3B31" w:rsidR="00B84ECD" w:rsidRPr="00CA12A4" w:rsidRDefault="00B84ECD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4CC1E09" w14:textId="77777777" w:rsidR="00B84ECD" w:rsidRPr="00CA12A4" w:rsidRDefault="00B84ECD" w:rsidP="00B84ECD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shd w:val="clear" w:color="auto" w:fill="auto"/>
            <w:tcMar>
              <w:left w:w="115" w:type="dxa"/>
              <w:right w:w="115" w:type="dxa"/>
            </w:tcMar>
          </w:tcPr>
          <w:p w14:paraId="75A8F7D6" w14:textId="09DAB83F" w:rsidR="00B84ECD" w:rsidRPr="00CA12A4" w:rsidRDefault="00B84ECD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7D91" w:rsidRPr="00CA12A4" w14:paraId="475A865B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4295757C" w14:textId="3C841146" w:rsidR="00597D91" w:rsidRPr="00CA12A4" w:rsidRDefault="00597D91" w:rsidP="00597D91">
            <w:pPr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บริษัท เกษมทรัพย์ภักดี จำกัด ***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7AC8FBA5" w14:textId="77777777" w:rsidR="00597D91" w:rsidRPr="00CA12A4" w:rsidRDefault="00597D91" w:rsidP="00597D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0B6AF4D6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6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213F6E04" w14:textId="1DE9A363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 w:hint="cs"/>
                <w:szCs w:val="22"/>
                <w:cs/>
                <w:lang w:val="en-US" w:bidi="th-TH"/>
              </w:rPr>
              <w:t>49.00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6C52BE" w14:textId="77777777" w:rsidR="00597D91" w:rsidRPr="00CA12A4" w:rsidRDefault="00597D91" w:rsidP="00597D91">
            <w:pPr>
              <w:pStyle w:val="acctfourfigures"/>
              <w:tabs>
                <w:tab w:val="clear" w:pos="765"/>
              </w:tabs>
              <w:spacing w:line="320" w:lineRule="exact"/>
              <w:ind w:left="-112" w:right="-22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49.00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AEFAD8" w14:textId="327B87FD" w:rsidR="00597D91" w:rsidRPr="00CA12A4" w:rsidRDefault="00597D91" w:rsidP="00597D91">
            <w:pPr>
              <w:pStyle w:val="acctfourfigures"/>
              <w:tabs>
                <w:tab w:val="clear" w:pos="765"/>
                <w:tab w:val="decimal" w:pos="52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3A49508" w14:textId="75500C66" w:rsidR="00597D91" w:rsidRPr="00CA12A4" w:rsidRDefault="00597D91" w:rsidP="00597D91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left="-100" w:right="-18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0BF637DD" w14:textId="46B95CF9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1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FC9D8BF" w14:textId="5BE8F4F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12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1,470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D8D11D1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7F177A3" w14:textId="13CE9460" w:rsidR="00597D91" w:rsidRPr="00CA12A4" w:rsidRDefault="00597D91" w:rsidP="00597D91">
            <w:pPr>
              <w:pStyle w:val="acctfourfigures"/>
              <w:tabs>
                <w:tab w:val="clear" w:pos="765"/>
                <w:tab w:val="decimal" w:pos="547"/>
              </w:tabs>
              <w:spacing w:line="320" w:lineRule="exact"/>
              <w:ind w:left="-79" w:right="-210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1,470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58773AA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6D3D96" w14:textId="05D36E0F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998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1E09502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FC14EAF" w14:textId="40DA38B2" w:rsidR="00597D91" w:rsidRPr="00CA12A4" w:rsidRDefault="00572CBB" w:rsidP="00597D91">
            <w:pPr>
              <w:pStyle w:val="acctfourfigures"/>
              <w:tabs>
                <w:tab w:val="clear" w:pos="765"/>
                <w:tab w:val="decimal" w:pos="537"/>
              </w:tabs>
              <w:spacing w:line="320" w:lineRule="exact"/>
              <w:ind w:left="-79" w:right="-120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lang w:val="en-US" w:bidi="th-TH"/>
              </w:rPr>
              <w:t>1,299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5F46B11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BC1655" w14:textId="28B695ED" w:rsidR="00597D91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6B1ACB2" w14:textId="77777777" w:rsidR="00597D91" w:rsidRPr="00CA12A4" w:rsidRDefault="00597D91" w:rsidP="00597D91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93AFF21" w14:textId="77777777" w:rsidR="00597D91" w:rsidRPr="00CA12A4" w:rsidRDefault="00597D91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27FD6" w:rsidRPr="00CA12A4" w14:paraId="3E1DC288" w14:textId="77777777" w:rsidTr="000447B7">
        <w:trPr>
          <w:trHeight w:val="262"/>
        </w:trPr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76E12413" w14:textId="77777777" w:rsidR="00F27FD6" w:rsidRPr="00CA12A4" w:rsidRDefault="00F27FD6" w:rsidP="00F27FD6">
            <w:pPr>
              <w:spacing w:line="320" w:lineRule="exact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3631F6FF" w14:textId="77777777" w:rsidR="00F27FD6" w:rsidRPr="00CA12A4" w:rsidRDefault="00F27FD6" w:rsidP="00F27FD6">
            <w:pPr>
              <w:spacing w:line="320" w:lineRule="exact"/>
              <w:ind w:left="-115" w:right="-115"/>
              <w:rPr>
                <w:rFonts w:ascii="Angsana New" w:hAnsi="Angsana New"/>
                <w:spacing w:val="-3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35DD657C" w14:textId="77777777" w:rsidR="00F27FD6" w:rsidRPr="00CA12A4" w:rsidRDefault="00F27FD6" w:rsidP="00F27FD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098B1F84" w14:textId="77777777" w:rsidR="00F27FD6" w:rsidRPr="00CA12A4" w:rsidRDefault="00F27FD6" w:rsidP="00F27FD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44B9C9" w14:textId="77777777" w:rsidR="00F27FD6" w:rsidRPr="00CA12A4" w:rsidRDefault="00F27FD6" w:rsidP="00F27FD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981BA7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52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79772D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467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43DDDFA0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1D8D4B8" w14:textId="0272544C" w:rsidR="00F27FD6" w:rsidRPr="00CA12A4" w:rsidRDefault="003D6F49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3,685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6655748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8D24716" w14:textId="36C1B019" w:rsidR="00F27FD6" w:rsidRPr="00CA12A4" w:rsidRDefault="00F27FD6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21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3,129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5FE0058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C5FF248" w14:textId="5834B780" w:rsidR="00F27FD6" w:rsidRPr="00CA12A4" w:rsidRDefault="004820E1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2,934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7DE847B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E8D31BB" w14:textId="1F879E40" w:rsidR="00F27FD6" w:rsidRPr="00CA12A4" w:rsidRDefault="00572CBB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12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2,715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9B9C4FA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C66FD5" w14:textId="05539BA8" w:rsidR="00F27FD6" w:rsidRPr="00CA12A4" w:rsidRDefault="00597D91" w:rsidP="00461C89">
            <w:pPr>
              <w:pStyle w:val="acctfourfigures"/>
              <w:tabs>
                <w:tab w:val="clear" w:pos="765"/>
                <w:tab w:val="decimal" w:pos="30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BCFD06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E437CF6" w14:textId="77777777" w:rsidR="00F27FD6" w:rsidRPr="00CA12A4" w:rsidRDefault="00F27FD6" w:rsidP="00461C89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27FD6" w:rsidRPr="00CA12A4" w14:paraId="61098FAB" w14:textId="77777777" w:rsidTr="000447B7">
        <w:tc>
          <w:tcPr>
            <w:tcW w:w="3870" w:type="dxa"/>
            <w:shd w:val="clear" w:color="auto" w:fill="auto"/>
            <w:tcMar>
              <w:left w:w="115" w:type="dxa"/>
              <w:right w:w="115" w:type="dxa"/>
            </w:tcMar>
          </w:tcPr>
          <w:p w14:paraId="16BCBB18" w14:textId="77777777" w:rsidR="00F27FD6" w:rsidRPr="00CA12A4" w:rsidRDefault="00F27FD6" w:rsidP="00F27FD6">
            <w:pPr>
              <w:spacing w:line="320" w:lineRule="exact"/>
              <w:ind w:right="-46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tcMar>
              <w:left w:w="115" w:type="dxa"/>
              <w:right w:w="115" w:type="dxa"/>
            </w:tcMar>
          </w:tcPr>
          <w:p w14:paraId="61623978" w14:textId="77777777" w:rsidR="00F27FD6" w:rsidRPr="00CA12A4" w:rsidRDefault="00F27FD6" w:rsidP="00F27FD6">
            <w:pPr>
              <w:spacing w:line="320" w:lineRule="exact"/>
              <w:ind w:left="-115" w:right="-115"/>
              <w:rPr>
                <w:rFonts w:ascii="Angsana New" w:hAnsi="Angsana New"/>
                <w:spacing w:val="-3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tcMar>
              <w:left w:w="115" w:type="dxa"/>
              <w:right w:w="115" w:type="dxa"/>
            </w:tcMar>
          </w:tcPr>
          <w:p w14:paraId="1043A1D0" w14:textId="77777777" w:rsidR="00F27FD6" w:rsidRPr="00CA12A4" w:rsidRDefault="00F27FD6" w:rsidP="00F27FD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tcMar>
              <w:left w:w="115" w:type="dxa"/>
              <w:right w:w="115" w:type="dxa"/>
            </w:tcMar>
          </w:tcPr>
          <w:p w14:paraId="0DA36DA6" w14:textId="77777777" w:rsidR="00F27FD6" w:rsidRPr="00CA12A4" w:rsidRDefault="00F27FD6" w:rsidP="00F27FD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B23EEA" w14:textId="77777777" w:rsidR="00F27FD6" w:rsidRPr="00CA12A4" w:rsidRDefault="00F27FD6" w:rsidP="00F27FD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246708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A02C94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420"/>
              </w:tabs>
              <w:spacing w:line="320" w:lineRule="exact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470" w:type="dxa"/>
            <w:shd w:val="clear" w:color="auto" w:fill="auto"/>
            <w:tcMar>
              <w:left w:w="115" w:type="dxa"/>
              <w:right w:w="115" w:type="dxa"/>
            </w:tcMar>
          </w:tcPr>
          <w:p w14:paraId="03DAED48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0CD8986" w14:textId="37449CBC" w:rsidR="00F27FD6" w:rsidRPr="00CA12A4" w:rsidRDefault="00597D91" w:rsidP="00D17463">
            <w:pPr>
              <w:pStyle w:val="acctfourfigures"/>
              <w:tabs>
                <w:tab w:val="clear" w:pos="765"/>
                <w:tab w:val="decimal" w:pos="420"/>
              </w:tabs>
              <w:spacing w:line="320" w:lineRule="exact"/>
              <w:ind w:left="-96" w:right="-237" w:firstLine="17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3D6F49"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8,268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8218D27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A310934" w14:textId="74A82262" w:rsidR="00F27FD6" w:rsidRPr="00CA12A4" w:rsidRDefault="00F27FD6" w:rsidP="00F27FD6">
            <w:pPr>
              <w:pStyle w:val="acctfourfigures"/>
              <w:tabs>
                <w:tab w:val="clear" w:pos="765"/>
                <w:tab w:val="decimal" w:pos="547"/>
              </w:tabs>
              <w:spacing w:line="320" w:lineRule="exact"/>
              <w:ind w:left="-96" w:right="-210" w:firstLine="1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16,48</w:t>
            </w:r>
            <w:r w:rsidR="008A3040"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3AF4BE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ECC0998" w14:textId="1E45A730" w:rsidR="00F27FD6" w:rsidRPr="00CA12A4" w:rsidRDefault="004820E1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13,657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498EDB4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9E3D1ED" w14:textId="000E9845" w:rsidR="00F27FD6" w:rsidRPr="00CA12A4" w:rsidRDefault="00F27FD6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120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12,</w:t>
            </w:r>
            <w:r w:rsidR="00572CBB"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500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F97280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3AA66A7" w14:textId="36CB4349" w:rsidR="00F27FD6" w:rsidRPr="00CA12A4" w:rsidRDefault="00597D91" w:rsidP="00F27FD6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  <w:r w:rsidR="003D6F49"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90</w:t>
            </w:r>
          </w:p>
        </w:tc>
        <w:tc>
          <w:tcPr>
            <w:tcW w:w="27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B30D974" w14:textId="77777777" w:rsidR="00F27FD6" w:rsidRPr="00CA12A4" w:rsidRDefault="00F27FD6" w:rsidP="00F27FD6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C13073D" w14:textId="16DA73E9" w:rsidR="00F27FD6" w:rsidRPr="00CA12A4" w:rsidRDefault="00F27FD6" w:rsidP="00F27FD6">
            <w:pPr>
              <w:pStyle w:val="acctfourfigures"/>
              <w:tabs>
                <w:tab w:val="clear" w:pos="765"/>
                <w:tab w:val="decimal" w:pos="96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585</w:t>
            </w:r>
          </w:p>
        </w:tc>
      </w:tr>
      <w:tr w:rsidR="00F27FD6" w:rsidRPr="00CA12A4" w14:paraId="1DF0EE25" w14:textId="77777777" w:rsidTr="00D6210A">
        <w:tc>
          <w:tcPr>
            <w:tcW w:w="15300" w:type="dxa"/>
            <w:gridSpan w:val="30"/>
            <w:shd w:val="clear" w:color="auto" w:fill="auto"/>
            <w:tcMar>
              <w:left w:w="115" w:type="dxa"/>
              <w:right w:w="115" w:type="dxa"/>
            </w:tcMar>
          </w:tcPr>
          <w:p w14:paraId="46D96B29" w14:textId="77777777" w:rsidR="00F27FD6" w:rsidRPr="00CA12A4" w:rsidRDefault="00F27FD6" w:rsidP="00341286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right="-72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F27FD6" w:rsidRPr="00CA12A4" w14:paraId="36008875" w14:textId="77777777" w:rsidTr="00D6210A">
        <w:tc>
          <w:tcPr>
            <w:tcW w:w="15300" w:type="dxa"/>
            <w:gridSpan w:val="30"/>
            <w:shd w:val="clear" w:color="auto" w:fill="auto"/>
            <w:tcMar>
              <w:left w:w="115" w:type="dxa"/>
              <w:right w:w="115" w:type="dxa"/>
            </w:tcMar>
          </w:tcPr>
          <w:p w14:paraId="047FCDA3" w14:textId="28361D63" w:rsidR="00F27FD6" w:rsidRPr="00CA12A4" w:rsidRDefault="00F27FD6" w:rsidP="00F27FD6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         </w:t>
            </w:r>
            <w:r w:rsidRPr="00CA12A4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*</w:t>
            </w:r>
            <w:r w:rsidRPr="00CA12A4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ถือหุ้นผ่านทาง </w:t>
            </w:r>
            <w:r w:rsidRPr="00CA12A4">
              <w:rPr>
                <w:rFonts w:ascii="Angsana New" w:hAnsi="Angsana New"/>
                <w:szCs w:val="22"/>
              </w:rPr>
              <w:t xml:space="preserve">Frasers Property Thailand 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CA12A4">
              <w:rPr>
                <w:rFonts w:ascii="Angsana New" w:hAnsi="Angsana New"/>
                <w:szCs w:val="22"/>
              </w:rPr>
              <w:t>International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) </w:t>
            </w:r>
            <w:r w:rsidRPr="00CA12A4">
              <w:rPr>
                <w:rFonts w:ascii="Angsana New" w:hAnsi="Angsana New"/>
                <w:szCs w:val="22"/>
              </w:rPr>
              <w:t>Pte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. </w:t>
            </w:r>
            <w:r w:rsidRPr="00CA12A4">
              <w:rPr>
                <w:rFonts w:ascii="Angsana New" w:hAnsi="Angsana New"/>
                <w:szCs w:val="22"/>
              </w:rPr>
              <w:t>Ltd</w:t>
            </w: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และ บริษัท เฟรเซอร์ส พร็อพเพอร์ตี้ (ประเทศไทย) จำกัด (มหาชน)</w:t>
            </w:r>
          </w:p>
        </w:tc>
      </w:tr>
      <w:tr w:rsidR="00F27FD6" w:rsidRPr="00CA12A4" w14:paraId="6FA083A8" w14:textId="77777777" w:rsidTr="00D6210A">
        <w:tc>
          <w:tcPr>
            <w:tcW w:w="15300" w:type="dxa"/>
            <w:gridSpan w:val="30"/>
            <w:shd w:val="clear" w:color="auto" w:fill="auto"/>
            <w:tcMar>
              <w:left w:w="115" w:type="dxa"/>
              <w:right w:w="115" w:type="dxa"/>
            </w:tcMar>
          </w:tcPr>
          <w:p w14:paraId="0491FCEB" w14:textId="3F123702" w:rsidR="00F27FD6" w:rsidRPr="00CA12A4" w:rsidRDefault="00F27FD6" w:rsidP="00F27FD6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        </w:t>
            </w:r>
            <w:r w:rsidRPr="00CA12A4">
              <w:rPr>
                <w:rFonts w:ascii="Angsana New" w:hAnsi="Angsana New"/>
                <w:szCs w:val="22"/>
                <w:lang w:bidi="th-TH"/>
              </w:rPr>
              <w:t xml:space="preserve">  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 ** ถือหุ้นผ่านทาง </w:t>
            </w:r>
            <w:r w:rsidRPr="00CA12A4">
              <w:rPr>
                <w:rFonts w:ascii="Angsana New" w:hAnsi="Angsana New"/>
                <w:szCs w:val="22"/>
              </w:rPr>
              <w:t xml:space="preserve">Frasers Property Thailand 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CA12A4">
              <w:rPr>
                <w:rFonts w:ascii="Angsana New" w:hAnsi="Angsana New"/>
                <w:szCs w:val="22"/>
              </w:rPr>
              <w:t>Hong Kong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) </w:t>
            </w:r>
            <w:r w:rsidRPr="00CA12A4">
              <w:rPr>
                <w:rFonts w:ascii="Angsana New" w:hAnsi="Angsana New"/>
                <w:szCs w:val="22"/>
              </w:rPr>
              <w:t>Limited</w:t>
            </w:r>
          </w:p>
        </w:tc>
      </w:tr>
      <w:tr w:rsidR="00F27FD6" w:rsidRPr="00CA12A4" w14:paraId="709D514A" w14:textId="77777777" w:rsidTr="00D6210A">
        <w:tc>
          <w:tcPr>
            <w:tcW w:w="15300" w:type="dxa"/>
            <w:gridSpan w:val="30"/>
            <w:shd w:val="clear" w:color="auto" w:fill="auto"/>
            <w:tcMar>
              <w:left w:w="115" w:type="dxa"/>
              <w:right w:w="115" w:type="dxa"/>
            </w:tcMar>
          </w:tcPr>
          <w:p w14:paraId="38F02A8E" w14:textId="38D50B9D" w:rsidR="00F27FD6" w:rsidRPr="00CA12A4" w:rsidRDefault="00F27FD6" w:rsidP="00F27FD6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         ***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F27FD6" w:rsidRPr="00CA12A4" w14:paraId="1D27078A" w14:textId="77777777" w:rsidTr="00D6210A">
        <w:tc>
          <w:tcPr>
            <w:tcW w:w="15300" w:type="dxa"/>
            <w:gridSpan w:val="30"/>
            <w:shd w:val="clear" w:color="auto" w:fill="auto"/>
            <w:tcMar>
              <w:left w:w="115" w:type="dxa"/>
              <w:right w:w="115" w:type="dxa"/>
            </w:tcMar>
          </w:tcPr>
          <w:p w14:paraId="3EECCAA6" w14:textId="319790A2" w:rsidR="00F27FD6" w:rsidRPr="00CA12A4" w:rsidRDefault="00F27FD6" w:rsidP="00F27FD6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  <w:r w:rsidRPr="00CA12A4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  <w:r w:rsidRPr="00CA12A4">
              <w:rPr>
                <w:rFonts w:ascii="Angsana New" w:hAnsi="Angsana New"/>
                <w:szCs w:val="22"/>
                <w:lang w:bidi="th-TH"/>
              </w:rPr>
              <w:t xml:space="preserve">      </w:t>
            </w:r>
            <w:r w:rsidR="000447B7" w:rsidRPr="00CA12A4">
              <w:rPr>
                <w:rFonts w:ascii="Angsana New" w:hAnsi="Angsana New"/>
                <w:szCs w:val="22"/>
                <w:lang w:bidi="th-TH"/>
              </w:rPr>
              <w:t>*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*** ถือหุ้นผ่านทาง บริษัท เฟรเซอร์ส พร็อพเพอร์ตี้ อินดัสเทรียล (ประเทศไทย) จำกัด</w:t>
            </w:r>
            <w:r w:rsidRPr="00CA12A4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</w:tc>
      </w:tr>
      <w:tr w:rsidR="00F27FD6" w:rsidRPr="00CA12A4" w14:paraId="5C4836FE" w14:textId="77777777" w:rsidTr="00D6210A">
        <w:tc>
          <w:tcPr>
            <w:tcW w:w="15300" w:type="dxa"/>
            <w:gridSpan w:val="30"/>
            <w:shd w:val="clear" w:color="auto" w:fill="auto"/>
            <w:tcMar>
              <w:left w:w="115" w:type="dxa"/>
              <w:right w:w="115" w:type="dxa"/>
            </w:tcMar>
          </w:tcPr>
          <w:p w14:paraId="7D590CAD" w14:textId="1E946767" w:rsidR="00F27FD6" w:rsidRPr="00CA12A4" w:rsidRDefault="00F27FD6" w:rsidP="00F27FD6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Cs w:val="22"/>
                <w:rtl/>
                <w:cs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="000447B7" w:rsidRPr="00CA12A4">
              <w:rPr>
                <w:rFonts w:ascii="Angsana New" w:hAnsi="Angsana New"/>
                <w:szCs w:val="22"/>
                <w:lang w:bidi="th-TH"/>
              </w:rPr>
              <w:t>*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**** ถือหุ้นผ่านทาง</w:t>
            </w:r>
            <w:r w:rsidRPr="00CA12A4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>บริษัท เฟร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เซอร์ส</w:t>
            </w:r>
            <w:r w:rsidRPr="00CA12A4">
              <w:rPr>
                <w:rFonts w:ascii="Angsana New" w:hAnsi="Angsana New"/>
                <w:szCs w:val="22"/>
                <w:cs/>
                <w:lang w:val="en-US" w:bidi="th-TH"/>
              </w:rPr>
              <w:t xml:space="preserve"> พร็อพเพอร์ตี้ เทคโนโลยี (ประเทศไทย) จำกัด 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และบริษัท เฟรเซอร์ส พร็อพเพอร์ตี้ อินดัสเทรียล (ประเทศไทย) จำกัด</w:t>
            </w:r>
          </w:p>
        </w:tc>
      </w:tr>
      <w:tr w:rsidR="00F27FD6" w:rsidRPr="00CA12A4" w14:paraId="19F3912D" w14:textId="77777777" w:rsidTr="00D6210A">
        <w:tc>
          <w:tcPr>
            <w:tcW w:w="15300" w:type="dxa"/>
            <w:gridSpan w:val="30"/>
            <w:shd w:val="clear" w:color="auto" w:fill="auto"/>
            <w:tcMar>
              <w:left w:w="115" w:type="dxa"/>
              <w:right w:w="115" w:type="dxa"/>
            </w:tcMar>
          </w:tcPr>
          <w:p w14:paraId="597288B6" w14:textId="3E4F9802" w:rsidR="00F27FD6" w:rsidRPr="00CA12A4" w:rsidRDefault="00F27FD6" w:rsidP="00F27FD6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Cs w:val="22"/>
              </w:rPr>
            </w:pPr>
            <w:r w:rsidRPr="00CA12A4">
              <w:rPr>
                <w:rFonts w:ascii="Angsana New" w:hAnsi="Angsana New"/>
                <w:szCs w:val="22"/>
                <w:lang w:bidi="th-TH"/>
              </w:rPr>
              <w:t xml:space="preserve">  </w:t>
            </w:r>
            <w:r w:rsidR="000447B7" w:rsidRPr="00CA12A4">
              <w:rPr>
                <w:rFonts w:ascii="Angsana New" w:hAnsi="Angsana New"/>
                <w:szCs w:val="22"/>
                <w:lang w:bidi="th-TH"/>
              </w:rPr>
              <w:t>*</w:t>
            </w:r>
            <w:r w:rsidRPr="00CA12A4">
              <w:rPr>
                <w:rFonts w:ascii="Angsana New" w:hAnsi="Angsana New"/>
                <w:szCs w:val="22"/>
                <w:cs/>
                <w:lang w:bidi="th-TH"/>
              </w:rPr>
              <w:t>***** ถือหุ้นผ่านทางบริษัท ออโตเมชั่น แอสเซ็ท จำกัด</w:t>
            </w:r>
          </w:p>
        </w:tc>
      </w:tr>
    </w:tbl>
    <w:p w14:paraId="1C424DE2" w14:textId="4F2009AB" w:rsidR="008A14B0" w:rsidRPr="00CA12A4" w:rsidRDefault="008A14B0" w:rsidP="00DE4EB3">
      <w:pPr>
        <w:spacing w:line="240" w:lineRule="auto"/>
        <w:rPr>
          <w:sz w:val="2"/>
          <w:szCs w:val="2"/>
        </w:rPr>
      </w:pPr>
    </w:p>
    <w:tbl>
      <w:tblPr>
        <w:tblW w:w="153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98"/>
        <w:gridCol w:w="1172"/>
        <w:gridCol w:w="1017"/>
        <w:gridCol w:w="250"/>
        <w:gridCol w:w="803"/>
        <w:gridCol w:w="810"/>
        <w:gridCol w:w="720"/>
        <w:gridCol w:w="720"/>
        <w:gridCol w:w="720"/>
        <w:gridCol w:w="270"/>
        <w:gridCol w:w="729"/>
        <w:gridCol w:w="270"/>
        <w:gridCol w:w="630"/>
        <w:gridCol w:w="270"/>
        <w:gridCol w:w="630"/>
        <w:gridCol w:w="270"/>
        <w:gridCol w:w="661"/>
        <w:gridCol w:w="239"/>
        <w:gridCol w:w="684"/>
        <w:gridCol w:w="270"/>
        <w:gridCol w:w="630"/>
        <w:gridCol w:w="272"/>
        <w:gridCol w:w="630"/>
      </w:tblGrid>
      <w:tr w:rsidR="007A5400" w:rsidRPr="00CA12A4" w14:paraId="64583873" w14:textId="77777777" w:rsidTr="00315534">
        <w:trPr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1453B23F" w14:textId="15ACABAA" w:rsidR="007A5400" w:rsidRPr="00CA12A4" w:rsidRDefault="007A5400" w:rsidP="00181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56D5346" w14:textId="77777777" w:rsidR="007A5400" w:rsidRPr="00CA12A4" w:rsidRDefault="007A5400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69E9E4EA" w14:textId="06C24212" w:rsidR="007A5400" w:rsidRPr="00CA12A4" w:rsidRDefault="007A5400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FFD088" w14:textId="77777777" w:rsidR="007A5400" w:rsidRPr="00CA12A4" w:rsidRDefault="007A5400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28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0CEFBDFD" w14:textId="77777777" w:rsidR="007A5400" w:rsidRPr="00CA12A4" w:rsidRDefault="007A5400" w:rsidP="0018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A5400" w:rsidRPr="00CA12A4" w14:paraId="0A232E64" w14:textId="77777777" w:rsidTr="007A5400">
        <w:trPr>
          <w:trHeight w:val="182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277A6DB1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4D1929A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1ECEF7F1" w14:textId="2E20A11D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0AADD3" w14:textId="65D855CD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13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BB1FE5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C3360E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FDBB2F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02DCE7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6E17A29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  <w:shd w:val="clear" w:color="auto" w:fill="auto"/>
            <w:tcMar>
              <w:left w:w="115" w:type="dxa"/>
              <w:right w:w="115" w:type="dxa"/>
            </w:tcMar>
          </w:tcPr>
          <w:p w14:paraId="5318547B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6DC780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98B6B03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955968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093ECC9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EF9430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3314E5FB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3C7A147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5C830B7D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2A5CAD6D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0760178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7A5400" w:rsidRPr="00CA12A4" w14:paraId="633BF8AF" w14:textId="77777777" w:rsidTr="007A5400">
        <w:trPr>
          <w:trHeight w:val="68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02B764FC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F2493B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50A9C2EE" w14:textId="66F1F935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ดำเนินธุรกิจ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A804D3" w14:textId="3760922F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13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7CDCD66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D4D851D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1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1F8992E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1945EA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99BF16E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7E89F77A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84" w:type="dxa"/>
            <w:gridSpan w:val="3"/>
            <w:shd w:val="clear" w:color="auto" w:fill="auto"/>
          </w:tcPr>
          <w:p w14:paraId="0DE80074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270" w:type="dxa"/>
            <w:shd w:val="clear" w:color="auto" w:fill="auto"/>
          </w:tcPr>
          <w:p w14:paraId="186622CE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2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1520950" w14:textId="1EE4BF39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</w:tr>
      <w:tr w:rsidR="007A5400" w:rsidRPr="00CA12A4" w14:paraId="60900789" w14:textId="77777777" w:rsidTr="007A5400">
        <w:trPr>
          <w:trHeight w:val="60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0EC03B60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7D10E61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7FB297A1" w14:textId="48F05A9D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6FFFD1" w14:textId="09161F7F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757B4BBB" w14:textId="053D6B54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AFCEB29" w14:textId="204B362E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250783" w14:textId="006A5330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9016C9" w14:textId="0A060F10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E8FE57" w14:textId="257C9C40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77214D7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  <w:shd w:val="clear" w:color="auto" w:fill="auto"/>
            <w:tcMar>
              <w:left w:w="115" w:type="dxa"/>
              <w:right w:w="115" w:type="dxa"/>
            </w:tcMar>
          </w:tcPr>
          <w:p w14:paraId="47C24B4C" w14:textId="38831483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CF7F99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DC7998A" w14:textId="17B6ABD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D5A25F7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7DDD7AB" w14:textId="55EB026A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4A78214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</w:tcPr>
          <w:p w14:paraId="1E6FA853" w14:textId="33C875E6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3C994D59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3F633107" w14:textId="2C5FC6C8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B5CC058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7797F98" w14:textId="09FD965A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pacing w:val="-2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4B20BA8B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1A1358C" w14:textId="09C6CDED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118" w:right="-12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  <w:t>2562</w:t>
            </w:r>
          </w:p>
        </w:tc>
      </w:tr>
      <w:tr w:rsidR="007A5400" w:rsidRPr="00CA12A4" w14:paraId="3733B989" w14:textId="77777777" w:rsidTr="00757C92">
        <w:trPr>
          <w:trHeight w:val="389"/>
          <w:tblHeader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107DFE25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08AED4F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4C8B9015" w14:textId="3A2174CF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2349C7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1D20A18" w14:textId="77777777" w:rsidR="007A5400" w:rsidRPr="00CA12A4" w:rsidRDefault="007A5400" w:rsidP="00757C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615" w:type="dxa"/>
            <w:gridSpan w:val="17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1DA1A67" w14:textId="77777777" w:rsidR="007A5400" w:rsidRPr="00CA12A4" w:rsidRDefault="007A5400" w:rsidP="00757C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A5400" w:rsidRPr="00CA12A4" w14:paraId="4F74B8B8" w14:textId="77777777" w:rsidTr="007A5400"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5661879F" w14:textId="77777777" w:rsidR="007A5400" w:rsidRPr="00CA12A4" w:rsidRDefault="007A5400" w:rsidP="000530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72" w:type="dxa"/>
          </w:tcPr>
          <w:p w14:paraId="1EEA5D6F" w14:textId="77777777" w:rsidR="007A5400" w:rsidRPr="00CA12A4" w:rsidRDefault="007A5400" w:rsidP="000530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769CCA35" w14:textId="5CBECDCF" w:rsidR="007A5400" w:rsidRPr="00CA12A4" w:rsidRDefault="007A5400" w:rsidP="000530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color w:val="5B9BD5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063F39" w14:textId="77777777" w:rsidR="007A5400" w:rsidRPr="00CA12A4" w:rsidRDefault="007A5400" w:rsidP="000530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22B4642C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D73A633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8BBF7E6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2218AF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19BB28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2DAF3F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  <w:shd w:val="clear" w:color="auto" w:fill="auto"/>
            <w:tcMar>
              <w:left w:w="115" w:type="dxa"/>
              <w:right w:w="115" w:type="dxa"/>
            </w:tcMar>
          </w:tcPr>
          <w:p w14:paraId="36A8C2D4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4708AD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724772A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FC6772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A193B15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FC7715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44715465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4ABF7285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2D992B43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1D8619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FAE6857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70E5A3B9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34C6F368" w14:textId="77777777" w:rsidR="007A5400" w:rsidRPr="00CA12A4" w:rsidRDefault="007A5400" w:rsidP="000530F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7A5400" w:rsidRPr="00CA12A4" w14:paraId="22401E4D" w14:textId="77777777" w:rsidTr="003C2A66"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5300F805" w14:textId="20B7F493" w:rsidR="007A5400" w:rsidRPr="00CA12A4" w:rsidRDefault="007A5400" w:rsidP="007A5400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FTREIT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416D6DB" w14:textId="13224072" w:rsidR="007A5400" w:rsidRPr="00CA12A4" w:rsidRDefault="007A5400" w:rsidP="007A54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79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</w:t>
            </w:r>
            <w:r w:rsidRPr="00CA12A4"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679F3DD9" w14:textId="77777777" w:rsidR="002103E6" w:rsidRPr="00CA12A4" w:rsidRDefault="002103E6" w:rsidP="007A54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44" w:right="-1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4F6197" w14:textId="5191F635" w:rsidR="007A5400" w:rsidRPr="00CA12A4" w:rsidRDefault="007A5400" w:rsidP="007A54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44" w:right="-1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CFC32F4" w14:textId="0ED4E075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384404" w14:textId="3C967E4A" w:rsidR="007A5400" w:rsidRPr="00CA12A4" w:rsidRDefault="007A5400" w:rsidP="003C2A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0.80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CE5BE6" w14:textId="77777777" w:rsidR="007A5400" w:rsidRPr="00CA12A4" w:rsidRDefault="007A5400" w:rsidP="003C2A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C43EF3" w14:textId="4EFE8F6A" w:rsidR="007A5400" w:rsidRPr="00CA12A4" w:rsidRDefault="007A5400" w:rsidP="003C2A6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28,313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E175DA" w14:textId="31B2B105" w:rsidR="007A5400" w:rsidRPr="00CA12A4" w:rsidRDefault="007A5400" w:rsidP="005461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25,174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D2F3D0" w14:textId="71242176" w:rsidR="007A5400" w:rsidRPr="00CA12A4" w:rsidRDefault="007A5400" w:rsidP="003C2A6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E04A3A" w14:textId="77777777" w:rsidR="007A5400" w:rsidRPr="00CA12A4" w:rsidRDefault="007A5400" w:rsidP="003C2A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984132" w14:textId="08B309C9" w:rsidR="007A5400" w:rsidRPr="00CA12A4" w:rsidRDefault="007A5400" w:rsidP="003C2A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09E711" w14:textId="77777777" w:rsidR="007A5400" w:rsidRPr="00CA12A4" w:rsidRDefault="007A5400" w:rsidP="003C2A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4E289D" w14:textId="3F753C0C" w:rsidR="007A5400" w:rsidRPr="00CA12A4" w:rsidRDefault="007A5400" w:rsidP="0031553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78F1DE" w14:textId="77777777" w:rsidR="007A5400" w:rsidRPr="00CA12A4" w:rsidRDefault="007A5400" w:rsidP="003C2A6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F1D8CD" w14:textId="77777777" w:rsidR="007A5400" w:rsidRPr="00CA12A4" w:rsidRDefault="007A5400" w:rsidP="00315534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17364C" w14:textId="77777777" w:rsidR="007A5400" w:rsidRPr="00CA12A4" w:rsidRDefault="007A5400" w:rsidP="003C2A6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  <w:vAlign w:val="bottom"/>
          </w:tcPr>
          <w:p w14:paraId="3F652A9D" w14:textId="0CA3386C" w:rsidR="007A5400" w:rsidRPr="00CA12A4" w:rsidRDefault="007A5400" w:rsidP="003C2A66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09803" w14:textId="77777777" w:rsidR="007A5400" w:rsidRPr="00CA12A4" w:rsidRDefault="007A5400" w:rsidP="003C2A6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9FDD977" w14:textId="5D8CE3CB" w:rsidR="007A5400" w:rsidRPr="00CA12A4" w:rsidRDefault="007A5400" w:rsidP="0054616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6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C8BB6" w14:textId="77777777" w:rsidR="007A5400" w:rsidRPr="00CA12A4" w:rsidRDefault="007A5400" w:rsidP="003C2A6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05F189" w14:textId="6FABDCB8" w:rsidR="007A5400" w:rsidRPr="00CA12A4" w:rsidRDefault="007A5400" w:rsidP="003C2A6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15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101772" w14:textId="77777777" w:rsidR="007A5400" w:rsidRPr="00CA12A4" w:rsidRDefault="007A5400" w:rsidP="003C2A6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7929A9" w14:textId="3AD2D237" w:rsidR="007A5400" w:rsidRPr="00CA12A4" w:rsidRDefault="007A5400" w:rsidP="003C2A66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14</w:t>
            </w:r>
          </w:p>
        </w:tc>
      </w:tr>
      <w:tr w:rsidR="007A5400" w:rsidRPr="00CA12A4" w14:paraId="3A025F8E" w14:textId="77777777" w:rsidTr="007A5400">
        <w:trPr>
          <w:trHeight w:val="344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10D724A7" w14:textId="545CA848" w:rsidR="007A5400" w:rsidRPr="00CA12A4" w:rsidRDefault="007A5400" w:rsidP="007A5400">
            <w:pPr>
              <w:tabs>
                <w:tab w:val="clear" w:pos="3515"/>
                <w:tab w:val="clear" w:pos="3742"/>
              </w:tabs>
              <w:spacing w:line="240" w:lineRule="auto"/>
              <w:ind w:right="-23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ทีอาร์เอ แลนด์ ดีเวลลอป</w:t>
            </w:r>
            <w:r w:rsidRPr="00CA12A4"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CA12A4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เม้นต์</w:t>
            </w:r>
            <w:r w:rsidRPr="00CA12A4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CA12A4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1172" w:type="dxa"/>
          </w:tcPr>
          <w:p w14:paraId="7A8EC76D" w14:textId="3626EE72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108" w:right="-1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</w:t>
            </w: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br/>
              <w:t xml:space="preserve">   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4B80F425" w14:textId="7B3D5264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144" w:right="-1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1EE76A" w14:textId="2D231977" w:rsidR="007A5400" w:rsidRPr="00CA12A4" w:rsidRDefault="007A5400" w:rsidP="007A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28FA7D" w14:textId="17B391A4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2E95B54C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ADF0F2" w14:textId="0F90D03A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501619B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10A7483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50</w:t>
            </w: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B31205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076DFA" w14:textId="799FBBD4" w:rsidR="007A5400" w:rsidRPr="00CA12A4" w:rsidRDefault="007A5400" w:rsidP="007A540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9,822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5AF3A0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4003F16" w14:textId="530AB9A1" w:rsidR="007A5400" w:rsidRPr="00CA12A4" w:rsidRDefault="007A5400" w:rsidP="005461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8,279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3490788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F2A60D8" w14:textId="566CB056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4,911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7D20341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9AEF751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62BA9F" w14:textId="091E5DE2" w:rsidR="007A5400" w:rsidRPr="00CA12A4" w:rsidRDefault="007A5400" w:rsidP="007A540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4,139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E9E642B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D632480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129096E" w14:textId="2F7BEB30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5BAC8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DF7BD7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42D78EC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4A9A9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762F2191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8DAC19D" w14:textId="12353BA1" w:rsidR="007A5400" w:rsidRPr="00CA12A4" w:rsidRDefault="007A5400" w:rsidP="007A540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4,911</w:t>
            </w:r>
          </w:p>
        </w:tc>
        <w:tc>
          <w:tcPr>
            <w:tcW w:w="239" w:type="dxa"/>
            <w:shd w:val="clear" w:color="auto" w:fill="auto"/>
          </w:tcPr>
          <w:p w14:paraId="7B429ADE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50CDA00A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28F9541" w14:textId="3AD5F53F" w:rsidR="007A5400" w:rsidRPr="00CA12A4" w:rsidRDefault="007A5400" w:rsidP="007A540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4,139</w:t>
            </w:r>
          </w:p>
        </w:tc>
        <w:tc>
          <w:tcPr>
            <w:tcW w:w="270" w:type="dxa"/>
            <w:shd w:val="clear" w:color="auto" w:fill="auto"/>
          </w:tcPr>
          <w:p w14:paraId="495DA319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1FA1F5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C0211D" w14:textId="6B94F8F0" w:rsidR="007A5400" w:rsidRPr="00CA12A4" w:rsidRDefault="007A5400" w:rsidP="007A5400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48C32C14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27ECD3E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5946C0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5400" w:rsidRPr="00CA12A4" w14:paraId="1E9FB76B" w14:textId="77777777" w:rsidTr="007A5400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0818AED8" w14:textId="77777777" w:rsidR="007A5400" w:rsidRPr="00CA12A4" w:rsidRDefault="007A5400" w:rsidP="007A5400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48AC49" w14:textId="77777777" w:rsidR="007A5400" w:rsidRPr="00CA12A4" w:rsidRDefault="007A5400" w:rsidP="007A5400">
            <w:pPr>
              <w:ind w:left="-144" w:right="-1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35F8494B" w14:textId="52859F9A" w:rsidR="007A5400" w:rsidRPr="00CA12A4" w:rsidRDefault="007A5400" w:rsidP="007A5400">
            <w:pPr>
              <w:ind w:left="-144" w:right="-1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209E43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2B6425EA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C0F56FA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888DE9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B8FC5D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BB631AA" w14:textId="7C71BA18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9BEAD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38E5BFB" w14:textId="79CEAEB0" w:rsidR="007A5400" w:rsidRPr="00CA12A4" w:rsidRDefault="007A5400" w:rsidP="007A540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4,344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6B8665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FC535" w14:textId="3FFA5C1E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D470A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B1ABC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ED5871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6BF18" w14:textId="42BBAD99" w:rsidR="007A5400" w:rsidRPr="00CA12A4" w:rsidRDefault="007A5400" w:rsidP="007A540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5,141</w:t>
            </w:r>
          </w:p>
        </w:tc>
        <w:tc>
          <w:tcPr>
            <w:tcW w:w="239" w:type="dxa"/>
            <w:shd w:val="clear" w:color="auto" w:fill="auto"/>
          </w:tcPr>
          <w:p w14:paraId="72BDBF9A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C6683" w14:textId="2A8233BE" w:rsidR="007A5400" w:rsidRPr="00CA12A4" w:rsidRDefault="007A5400" w:rsidP="007A540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4,344</w:t>
            </w:r>
          </w:p>
        </w:tc>
        <w:tc>
          <w:tcPr>
            <w:tcW w:w="270" w:type="dxa"/>
            <w:shd w:val="clear" w:color="auto" w:fill="auto"/>
          </w:tcPr>
          <w:p w14:paraId="7DA59B42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54233ED" w14:textId="367F7C0C" w:rsidR="007A5400" w:rsidRPr="00CA12A4" w:rsidRDefault="007A5400" w:rsidP="007A540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67CEFC2A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AACB4C6" w14:textId="27E788D7" w:rsidR="007A5400" w:rsidRPr="00CA12A4" w:rsidRDefault="007A5400" w:rsidP="007A540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</w:t>
            </w:r>
          </w:p>
        </w:tc>
      </w:tr>
      <w:tr w:rsidR="007A5400" w:rsidRPr="00CA12A4" w14:paraId="689620A9" w14:textId="77777777" w:rsidTr="007A5400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704C5325" w14:textId="77777777" w:rsidR="007A5400" w:rsidRPr="00CA12A4" w:rsidRDefault="007A5400" w:rsidP="007A5400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6E1EE67" w14:textId="77777777" w:rsidR="007A5400" w:rsidRPr="00CA12A4" w:rsidRDefault="007A5400" w:rsidP="007A5400">
            <w:pPr>
              <w:ind w:left="-144" w:right="-1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3B1E9306" w14:textId="5E066873" w:rsidR="007A5400" w:rsidRPr="00CA12A4" w:rsidRDefault="007A5400" w:rsidP="007A5400">
            <w:pPr>
              <w:ind w:left="-144" w:right="-1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FB2C44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24DDF370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1D0D525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38DD4E3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2D10C3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2E8CBE7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E32634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03D3EBB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9C5B5C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169A093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422489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0805C49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611F0E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</w:tcPr>
          <w:p w14:paraId="43F14151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19638E94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1B61888D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C05953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92F7F4B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2E335EA7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3C2F0A2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A5400" w:rsidRPr="00CA12A4" w14:paraId="46D93BE4" w14:textId="77777777" w:rsidTr="007A5400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626FDADE" w14:textId="77777777" w:rsidR="007A5400" w:rsidRPr="00CA12A4" w:rsidRDefault="007A5400" w:rsidP="007A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72" w:type="dxa"/>
          </w:tcPr>
          <w:p w14:paraId="1A47DB71" w14:textId="77777777" w:rsidR="007A5400" w:rsidRPr="00CA12A4" w:rsidRDefault="007A5400" w:rsidP="007A5400">
            <w:pPr>
              <w:ind w:left="-144" w:right="-1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782C70EE" w14:textId="1483AB1B" w:rsidR="007A5400" w:rsidRPr="00CA12A4" w:rsidRDefault="007A5400" w:rsidP="007A5400">
            <w:pPr>
              <w:ind w:left="-144" w:right="-1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F54515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6B6822C0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509FDB7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570091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3BD7F2A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7C4227B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A6BB9AC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9" w:type="dxa"/>
            <w:shd w:val="clear" w:color="auto" w:fill="auto"/>
            <w:tcMar>
              <w:left w:w="115" w:type="dxa"/>
              <w:right w:w="115" w:type="dxa"/>
            </w:tcMar>
          </w:tcPr>
          <w:p w14:paraId="41BEF864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96" w:right="-237" w:firstLine="1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64BE64C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8CEE6D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7BDD1D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EDE9526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0CB722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shd w:val="clear" w:color="auto" w:fill="auto"/>
          </w:tcPr>
          <w:p w14:paraId="1EDA7583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</w:tcPr>
          <w:p w14:paraId="3DDAD41E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0F085F37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96" w:right="-237" w:firstLine="1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396C10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68F38CA8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626809FB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tcMar>
              <w:left w:w="115" w:type="dxa"/>
              <w:right w:w="115" w:type="dxa"/>
            </w:tcMar>
          </w:tcPr>
          <w:p w14:paraId="4C53D32D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23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A5400" w:rsidRPr="00CA12A4" w14:paraId="4CE04B02" w14:textId="77777777" w:rsidTr="007A5400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16DB6BCD" w14:textId="77777777" w:rsidR="007A5400" w:rsidRPr="00CA12A4" w:rsidRDefault="007A5400" w:rsidP="007A5400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172" w:type="dxa"/>
            <w:shd w:val="clear" w:color="auto" w:fill="auto"/>
          </w:tcPr>
          <w:p w14:paraId="6E614158" w14:textId="38F6D476" w:rsidR="007A5400" w:rsidRPr="00CA12A4" w:rsidRDefault="007A5400" w:rsidP="007A54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79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Co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CA12A4">
              <w:rPr>
                <w:rFonts w:ascii="Angsana New" w:hAnsi="Angsana New"/>
                <w:sz w:val="24"/>
                <w:szCs w:val="24"/>
              </w:rPr>
              <w:t>office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CA12A4"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</w:t>
            </w: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24"/>
                <w:szCs w:val="24"/>
              </w:rPr>
              <w:t>working space</w:t>
            </w: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3B2E9E" w14:textId="51BA2D1B" w:rsidR="007A5400" w:rsidRPr="00CA12A4" w:rsidRDefault="007A5400" w:rsidP="007A54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44" w:right="-1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7830A6" w14:textId="5EE70FB3" w:rsidR="007A5400" w:rsidRPr="00CA12A4" w:rsidRDefault="007A5400" w:rsidP="007A5400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EF348F" w14:textId="732F8194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C02D24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51.00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9073BB" w14:textId="1831322B" w:rsidR="007A5400" w:rsidRPr="00CA12A4" w:rsidRDefault="007A5400" w:rsidP="007A540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B48281" w14:textId="298A2DFA" w:rsidR="007A5400" w:rsidRPr="00CA12A4" w:rsidRDefault="007A5400" w:rsidP="005461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514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FF8A31" w14:textId="6155CE12" w:rsidR="007A5400" w:rsidRPr="00CA12A4" w:rsidRDefault="007A5400" w:rsidP="007A540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657941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E98B54" w14:textId="0F987D24" w:rsidR="007A5400" w:rsidRPr="00CA12A4" w:rsidRDefault="007A5400" w:rsidP="007A540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92F1C0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4398" w14:textId="02ACAFE9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AE6D3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606DE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240CD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BD42" w14:textId="296FC372" w:rsidR="007A5400" w:rsidRPr="00CA12A4" w:rsidRDefault="007A5400" w:rsidP="007A540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855D13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826A" w14:textId="4E985A35" w:rsidR="007A5400" w:rsidRPr="00CA12A4" w:rsidRDefault="007A5400" w:rsidP="007A540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7CE2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9DCB53" w14:textId="53C6B81E" w:rsidR="007A5400" w:rsidRPr="00CA12A4" w:rsidRDefault="007A5400" w:rsidP="007A5400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8E0F5C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F01EF4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5400" w:rsidRPr="00CA12A4" w14:paraId="0EC5315D" w14:textId="77777777" w:rsidTr="007A5400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53AA79CC" w14:textId="77777777" w:rsidR="007A5400" w:rsidRPr="00CA12A4" w:rsidRDefault="007A5400" w:rsidP="007A5400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9302F6C" w14:textId="77777777" w:rsidR="007A5400" w:rsidRPr="00CA12A4" w:rsidRDefault="007A5400" w:rsidP="007A5400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4E0F5A6E" w14:textId="2414B353" w:rsidR="007A5400" w:rsidRPr="00CA12A4" w:rsidRDefault="007A5400" w:rsidP="007A5400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0D0733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14DA162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D91B6B5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1B08FC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346D1B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84AA289" w14:textId="467B8D2D" w:rsidR="007A5400" w:rsidRPr="00CA12A4" w:rsidRDefault="007A5400" w:rsidP="007A540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24A5A07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96CACE9" w14:textId="444A8B19" w:rsidR="007A5400" w:rsidRPr="00CA12A4" w:rsidRDefault="007A5400" w:rsidP="007A540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3255D7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3E1DC" w14:textId="35E53C49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CC9D13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2A7C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C9C18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D3424" w14:textId="6F2122AE" w:rsidR="007A5400" w:rsidRPr="00CA12A4" w:rsidRDefault="007A5400" w:rsidP="007A540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262</w:t>
            </w:r>
          </w:p>
        </w:tc>
        <w:tc>
          <w:tcPr>
            <w:tcW w:w="239" w:type="dxa"/>
            <w:tcBorders>
              <w:left w:val="nil"/>
            </w:tcBorders>
            <w:shd w:val="clear" w:color="auto" w:fill="auto"/>
          </w:tcPr>
          <w:p w14:paraId="6CA6005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93EAA" w14:textId="61488CB1" w:rsidR="007A5400" w:rsidRPr="00CA12A4" w:rsidRDefault="007A5400" w:rsidP="007A540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5B95C6DD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BFAF496" w14:textId="099235FC" w:rsidR="007A5400" w:rsidRPr="00CA12A4" w:rsidRDefault="007A5400" w:rsidP="007A5400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0585F257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EAEB0E5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A5400" w:rsidRPr="00CA12A4" w14:paraId="26705BC4" w14:textId="77777777" w:rsidTr="007A5400">
        <w:trPr>
          <w:trHeight w:val="345"/>
        </w:trPr>
        <w:tc>
          <w:tcPr>
            <w:tcW w:w="2698" w:type="dxa"/>
            <w:shd w:val="clear" w:color="auto" w:fill="auto"/>
            <w:tcMar>
              <w:left w:w="115" w:type="dxa"/>
              <w:right w:w="115" w:type="dxa"/>
            </w:tcMar>
          </w:tcPr>
          <w:p w14:paraId="3E036D1D" w14:textId="0CA848A2" w:rsidR="007A5400" w:rsidRPr="00CA12A4" w:rsidRDefault="007A5400" w:rsidP="007A54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2" w:type="dxa"/>
          </w:tcPr>
          <w:p w14:paraId="60D85B49" w14:textId="77777777" w:rsidR="007A5400" w:rsidRPr="00CA12A4" w:rsidRDefault="007A5400" w:rsidP="007A5400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left w:w="115" w:type="dxa"/>
              <w:right w:w="115" w:type="dxa"/>
            </w:tcMar>
          </w:tcPr>
          <w:p w14:paraId="247DD172" w14:textId="58982BE2" w:rsidR="007A5400" w:rsidRPr="00CA12A4" w:rsidRDefault="007A5400" w:rsidP="007A5400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D8C913" w14:textId="77777777" w:rsidR="007A5400" w:rsidRPr="00CA12A4" w:rsidRDefault="007A5400" w:rsidP="007A54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tcMar>
              <w:left w:w="115" w:type="dxa"/>
              <w:right w:w="115" w:type="dxa"/>
            </w:tcMar>
          </w:tcPr>
          <w:p w14:paraId="5CA69C64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7ECA94E5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BF1CF6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C6E84E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BCAB123" w14:textId="42CFF84B" w:rsidR="007A5400" w:rsidRPr="00CA12A4" w:rsidRDefault="007A5400" w:rsidP="007A540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  <w:t>5,403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FA330D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E85616D" w14:textId="08B3DCA1" w:rsidR="007A5400" w:rsidRPr="00CA12A4" w:rsidRDefault="007A5400" w:rsidP="007A540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4,606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DF7550F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6FEB7" w14:textId="364690AB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652ED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1A87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E6B02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C0DE3" w14:textId="10EB14D8" w:rsidR="007A5400" w:rsidRPr="00CA12A4" w:rsidRDefault="007A5400" w:rsidP="007A540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5,403</w:t>
            </w:r>
          </w:p>
        </w:tc>
        <w:tc>
          <w:tcPr>
            <w:tcW w:w="239" w:type="dxa"/>
            <w:shd w:val="clear" w:color="auto" w:fill="auto"/>
          </w:tcPr>
          <w:p w14:paraId="45FD6EFE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7E296" w14:textId="16E81555" w:rsidR="007A5400" w:rsidRPr="00CA12A4" w:rsidRDefault="007A5400" w:rsidP="007A5400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4,606</w:t>
            </w:r>
          </w:p>
        </w:tc>
        <w:tc>
          <w:tcPr>
            <w:tcW w:w="270" w:type="dxa"/>
            <w:shd w:val="clear" w:color="auto" w:fill="auto"/>
          </w:tcPr>
          <w:p w14:paraId="2BDC65F1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13F9309" w14:textId="7CDC4E9D" w:rsidR="007A5400" w:rsidRPr="00CA12A4" w:rsidRDefault="007A5400" w:rsidP="007A540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</w:t>
            </w:r>
          </w:p>
        </w:tc>
        <w:tc>
          <w:tcPr>
            <w:tcW w:w="272" w:type="dxa"/>
            <w:shd w:val="clear" w:color="auto" w:fill="auto"/>
            <w:tcMar>
              <w:left w:w="115" w:type="dxa"/>
              <w:right w:w="115" w:type="dxa"/>
            </w:tcMar>
          </w:tcPr>
          <w:p w14:paraId="3EF89ADC" w14:textId="77777777" w:rsidR="007A5400" w:rsidRPr="00CA12A4" w:rsidRDefault="007A5400" w:rsidP="007A54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259B48C" w14:textId="3BA01FED" w:rsidR="007A5400" w:rsidRPr="00CA12A4" w:rsidRDefault="007A5400" w:rsidP="007A540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</w:t>
            </w:r>
          </w:p>
        </w:tc>
      </w:tr>
    </w:tbl>
    <w:p w14:paraId="691602EE" w14:textId="77777777" w:rsidR="00CF35C8" w:rsidRPr="00CA12A4" w:rsidRDefault="00CF35C8" w:rsidP="00CF35C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721ADC5" w14:textId="1AA62AE8" w:rsidR="00CF35C8" w:rsidRPr="00CA12A4" w:rsidRDefault="00CF35C8" w:rsidP="00CF35C8">
      <w:pPr>
        <w:rPr>
          <w:rFonts w:asciiTheme="majorBidi" w:hAnsiTheme="majorBidi" w:cstheme="majorBidi"/>
          <w:sz w:val="30"/>
          <w:szCs w:val="30"/>
          <w:lang w:eastAsia="x-none"/>
        </w:rPr>
        <w:sectPr w:rsidR="00CF35C8" w:rsidRPr="00CA12A4" w:rsidSect="0099072A">
          <w:headerReference w:type="default" r:id="rId11"/>
          <w:pgSz w:w="16834" w:h="11909" w:orient="landscape" w:code="9"/>
          <w:pgMar w:top="1440" w:right="994" w:bottom="1152" w:left="851" w:header="720" w:footer="720" w:gutter="0"/>
          <w:paperSrc w:first="257" w:other="257"/>
          <w:pgNumType w:start="70"/>
          <w:cols w:space="720"/>
          <w:docGrid w:linePitch="245"/>
        </w:sectPr>
      </w:pPr>
      <w:r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ยกเว้นบริษัท </w:t>
      </w:r>
      <w:r w:rsidR="004810A2" w:rsidRPr="00CA12A4">
        <w:rPr>
          <w:rFonts w:asciiTheme="majorBidi" w:hAnsiTheme="majorBidi" w:cstheme="majorBidi"/>
          <w:sz w:val="30"/>
          <w:szCs w:val="30"/>
          <w:lang w:eastAsia="x-none"/>
        </w:rPr>
        <w:t xml:space="preserve">PT SLP Surya TICON </w:t>
      </w:r>
      <w:proofErr w:type="spellStart"/>
      <w:r w:rsidR="004810A2" w:rsidRPr="00CA12A4">
        <w:rPr>
          <w:rFonts w:asciiTheme="majorBidi" w:hAnsiTheme="majorBidi" w:cstheme="majorBidi"/>
          <w:sz w:val="30"/>
          <w:szCs w:val="30"/>
          <w:lang w:eastAsia="x-none"/>
        </w:rPr>
        <w:t>Internusa</w:t>
      </w:r>
      <w:proofErr w:type="spellEnd"/>
      <w:r w:rsidR="004810A2" w:rsidRPr="00CA12A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4810A2" w:rsidRPr="00CA12A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และ </w:t>
      </w:r>
      <w:r w:rsidR="004810A2" w:rsidRPr="00CA12A4">
        <w:rPr>
          <w:rFonts w:asciiTheme="majorBidi" w:hAnsiTheme="majorBidi" w:cstheme="majorBidi"/>
          <w:sz w:val="30"/>
          <w:szCs w:val="30"/>
          <w:lang w:eastAsia="x-none"/>
        </w:rPr>
        <w:t xml:space="preserve">PT Surya </w:t>
      </w:r>
      <w:proofErr w:type="spellStart"/>
      <w:r w:rsidR="004810A2" w:rsidRPr="00CA12A4">
        <w:rPr>
          <w:rFonts w:asciiTheme="majorBidi" w:hAnsiTheme="majorBidi" w:cstheme="majorBidi"/>
          <w:sz w:val="30"/>
          <w:szCs w:val="30"/>
          <w:lang w:eastAsia="x-none"/>
        </w:rPr>
        <w:t>Internusa</w:t>
      </w:r>
      <w:proofErr w:type="spellEnd"/>
      <w:r w:rsidR="004810A2" w:rsidRPr="00CA12A4">
        <w:rPr>
          <w:rFonts w:asciiTheme="majorBidi" w:hAnsiTheme="majorBidi" w:cstheme="majorBidi"/>
          <w:sz w:val="30"/>
          <w:szCs w:val="30"/>
          <w:lang w:eastAsia="x-none"/>
        </w:rPr>
        <w:t xml:space="preserve"> Timur</w:t>
      </w:r>
      <w:r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ซึ่งจดทะเบียนจัดตั้งในประเทศ</w:t>
      </w:r>
      <w:r w:rsidR="004810A2" w:rsidRPr="00CA12A4">
        <w:rPr>
          <w:rFonts w:asciiTheme="majorBidi" w:hAnsiTheme="majorBidi" w:cstheme="majorBidi" w:hint="cs"/>
          <w:sz w:val="30"/>
          <w:szCs w:val="30"/>
          <w:cs/>
          <w:lang w:eastAsia="x-none"/>
        </w:rPr>
        <w:t>อินโดนีเซีย</w:t>
      </w:r>
    </w:p>
    <w:p w14:paraId="3F6ACAA4" w14:textId="01B0ACD3" w:rsidR="008C43D6" w:rsidRPr="00CA12A4" w:rsidRDefault="008C43D6" w:rsidP="00614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right="22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</w:p>
    <w:p w14:paraId="71E2C5E2" w14:textId="77777777" w:rsidR="00F81176" w:rsidRPr="00CA12A4" w:rsidRDefault="00F81176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7EECCE71" w14:textId="0E2E3392" w:rsidR="008C43D6" w:rsidRPr="00CA12A4" w:rsidRDefault="00596B07" w:rsidP="0061493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 w:right="22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sz w:val="30"/>
          <w:szCs w:val="30"/>
        </w:rPr>
        <w:t>FTREIT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 ซึ่งเป็นหลักทรัพย์จดทะเบียนในตลาดหลักทรัพย์แห่งประเทศไทย ณ วันที่ </w:t>
      </w:r>
      <w:r w:rsidR="008C43D6" w:rsidRPr="00CA12A4">
        <w:rPr>
          <w:rFonts w:ascii="Angsana New" w:hAnsi="Angsana New"/>
          <w:sz w:val="30"/>
          <w:szCs w:val="30"/>
        </w:rPr>
        <w:t>30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 กันยายน</w:t>
      </w:r>
      <w:r w:rsidR="008C43D6" w:rsidRPr="00CA12A4">
        <w:rPr>
          <w:rFonts w:ascii="Angsana New" w:hAnsi="Angsana New"/>
          <w:sz w:val="30"/>
          <w:szCs w:val="30"/>
        </w:rPr>
        <w:t xml:space="preserve"> 256</w:t>
      </w:r>
      <w:r w:rsidR="003D6F49" w:rsidRPr="00CA12A4">
        <w:rPr>
          <w:rFonts w:ascii="Angsana New" w:hAnsi="Angsana New"/>
          <w:sz w:val="30"/>
          <w:szCs w:val="30"/>
        </w:rPr>
        <w:t>3</w:t>
      </w:r>
      <w:r w:rsidR="00181604" w:rsidRPr="00CA12A4">
        <w:rPr>
          <w:rFonts w:ascii="Angsana New" w:hAnsi="Angsana New"/>
          <w:sz w:val="30"/>
          <w:szCs w:val="30"/>
          <w:cs/>
        </w:rPr>
        <w:t xml:space="preserve">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มีราคาปิดอยู่ที่ </w:t>
      </w:r>
      <w:r w:rsidR="003A55CD" w:rsidRPr="00CA12A4">
        <w:rPr>
          <w:rFonts w:ascii="Angsana New" w:hAnsi="Angsana New"/>
          <w:sz w:val="30"/>
          <w:szCs w:val="30"/>
        </w:rPr>
        <w:t>14.30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 บาท 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2562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17.90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="008C43D6" w:rsidRPr="00CA12A4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 w:rsidRPr="00CA12A4">
        <w:rPr>
          <w:rFonts w:ascii="Angsana New" w:hAnsi="Angsana New"/>
          <w:sz w:val="30"/>
          <w:szCs w:val="30"/>
        </w:rPr>
        <w:t xml:space="preserve"> FTREIT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เท่ากับ </w:t>
      </w:r>
      <w:r w:rsidR="003A55CD" w:rsidRPr="00CA12A4">
        <w:rPr>
          <w:rFonts w:ascii="Angsana New" w:hAnsi="Angsana New"/>
          <w:sz w:val="30"/>
          <w:szCs w:val="30"/>
        </w:rPr>
        <w:t>8,984.98</w:t>
      </w:r>
      <w:r w:rsidR="003A55CD" w:rsidRPr="00CA12A4">
        <w:rPr>
          <w:rFonts w:ascii="Angsana New" w:hAnsi="Angsana New"/>
          <w:sz w:val="30"/>
          <w:szCs w:val="30"/>
          <w:cs/>
        </w:rPr>
        <w:t xml:space="preserve">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ล้านบาท 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2562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10,912.87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11364B4" w14:textId="77777777" w:rsidR="000042C5" w:rsidRPr="00CA12A4" w:rsidRDefault="000042C5" w:rsidP="000042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2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DB8AF39" w14:textId="176EC955" w:rsidR="005259BC" w:rsidRPr="00CA12A4" w:rsidRDefault="002C3DC5" w:rsidP="0061493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 w:right="22" w:hanging="27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กองทุนรวมสิทธิการเช่าอสังหาริมทรัพย์โกลด์</w:t>
      </w:r>
      <w:r w:rsidRPr="00CA12A4">
        <w:rPr>
          <w:rFonts w:ascii="Angsana New" w:hAnsi="Angsana New"/>
          <w:spacing w:val="-4"/>
          <w:sz w:val="24"/>
          <w:szCs w:val="24"/>
        </w:rPr>
        <w:t xml:space="preserve">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ซึ่งเป็นกองทุนรวมจดทะเบียนในตลาดหลักทรัพย์แห่งประเทศไทย ณ วันที่ </w:t>
      </w:r>
      <w:r w:rsidR="008C43D6" w:rsidRPr="00CA12A4">
        <w:rPr>
          <w:rFonts w:ascii="Angsana New" w:hAnsi="Angsana New"/>
          <w:sz w:val="30"/>
          <w:szCs w:val="30"/>
        </w:rPr>
        <w:t xml:space="preserve">30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กันยายน </w:t>
      </w:r>
      <w:r w:rsidR="008C43D6" w:rsidRPr="00CA12A4">
        <w:rPr>
          <w:rFonts w:ascii="Angsana New" w:hAnsi="Angsana New"/>
          <w:sz w:val="30"/>
          <w:szCs w:val="30"/>
        </w:rPr>
        <w:t>256</w:t>
      </w:r>
      <w:r w:rsidR="003D6F49" w:rsidRPr="00CA12A4">
        <w:rPr>
          <w:rFonts w:ascii="Angsana New" w:hAnsi="Angsana New"/>
          <w:sz w:val="30"/>
          <w:szCs w:val="30"/>
        </w:rPr>
        <w:t>3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 มีราคาปิดต่อหน่วยอยู่ที่</w:t>
      </w:r>
      <w:r w:rsidR="005259BC" w:rsidRPr="00CA12A4">
        <w:rPr>
          <w:rFonts w:ascii="Angsana New" w:hAnsi="Angsana New"/>
          <w:sz w:val="30"/>
          <w:szCs w:val="30"/>
          <w:cs/>
        </w:rPr>
        <w:t xml:space="preserve"> </w:t>
      </w:r>
      <w:r w:rsidR="00CD1B1D" w:rsidRPr="00CA12A4">
        <w:rPr>
          <w:rFonts w:ascii="Angsana New" w:hAnsi="Angsana New"/>
          <w:sz w:val="30"/>
          <w:szCs w:val="30"/>
        </w:rPr>
        <w:t>6.00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 บาท 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2562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7.50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="008C43D6" w:rsidRPr="00CA12A4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 w:rsidR="00596B07" w:rsidRPr="00CA12A4">
        <w:rPr>
          <w:rFonts w:ascii="Angsana New" w:hAnsi="Angsana New"/>
          <w:sz w:val="30"/>
          <w:szCs w:val="30"/>
        </w:rPr>
        <w:t xml:space="preserve"> GOLD FUND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เท่ากับ </w:t>
      </w:r>
      <w:r w:rsidR="00CD1B1D" w:rsidRPr="00CA12A4">
        <w:rPr>
          <w:rFonts w:ascii="Angsana New" w:hAnsi="Angsana New"/>
          <w:sz w:val="30"/>
          <w:szCs w:val="30"/>
        </w:rPr>
        <w:t>408</w:t>
      </w:r>
      <w:r w:rsidR="00C87867" w:rsidRPr="00CA12A4">
        <w:rPr>
          <w:rFonts w:ascii="Angsana New" w:hAnsi="Angsana New"/>
          <w:sz w:val="30"/>
          <w:szCs w:val="30"/>
        </w:rPr>
        <w:t xml:space="preserve">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ล้านบาท 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2562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510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2FF0E48C" w14:textId="77777777" w:rsidR="000042C5" w:rsidRPr="00CA12A4" w:rsidRDefault="000042C5" w:rsidP="000042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z w:val="30"/>
          <w:szCs w:val="30"/>
        </w:rPr>
      </w:pPr>
    </w:p>
    <w:p w14:paraId="11270663" w14:textId="654FA814" w:rsidR="008C43D6" w:rsidRPr="00CA12A4" w:rsidRDefault="00596B07" w:rsidP="0061493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 w:right="22" w:hanging="27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</w:rPr>
        <w:t xml:space="preserve">GVREIT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เป็นทรัสต์ที่จดทะเบียนในตลาดหลักทรัพย์แห่งประเทศไทย ณ วันที่ </w:t>
      </w:r>
      <w:r w:rsidR="008C43D6" w:rsidRPr="00CA12A4">
        <w:rPr>
          <w:rFonts w:ascii="Angsana New" w:hAnsi="Angsana New"/>
          <w:sz w:val="30"/>
          <w:szCs w:val="30"/>
        </w:rPr>
        <w:t xml:space="preserve">30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กันยายน </w:t>
      </w:r>
      <w:r w:rsidR="00C87867" w:rsidRPr="00CA12A4">
        <w:rPr>
          <w:rFonts w:ascii="Angsana New" w:hAnsi="Angsana New"/>
          <w:sz w:val="30"/>
          <w:szCs w:val="30"/>
        </w:rPr>
        <w:t>2563</w:t>
      </w:r>
      <w:r w:rsidRPr="00CA12A4">
        <w:rPr>
          <w:rFonts w:ascii="Angsana New" w:hAnsi="Angsana New"/>
          <w:sz w:val="30"/>
          <w:szCs w:val="30"/>
        </w:rPr>
        <w:br/>
      </w:r>
      <w:r w:rsidR="008C43D6" w:rsidRPr="00CA12A4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CD1B1D" w:rsidRPr="00CA12A4">
        <w:rPr>
          <w:rFonts w:ascii="Angsana New" w:hAnsi="Angsana New"/>
          <w:sz w:val="30"/>
          <w:szCs w:val="30"/>
        </w:rPr>
        <w:t>12</w:t>
      </w:r>
      <w:r w:rsidR="004820E1" w:rsidRPr="00CA12A4">
        <w:rPr>
          <w:rFonts w:ascii="Angsana New" w:hAnsi="Angsana New"/>
          <w:sz w:val="30"/>
          <w:szCs w:val="30"/>
        </w:rPr>
        <w:t>.00</w:t>
      </w:r>
      <w:r w:rsidR="00CD1B1D" w:rsidRPr="00CA12A4">
        <w:rPr>
          <w:rFonts w:ascii="Angsana New" w:hAnsi="Angsana New"/>
          <w:sz w:val="30"/>
          <w:szCs w:val="30"/>
        </w:rPr>
        <w:t xml:space="preserve"> 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บาท 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2562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16.80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 มูลค่ายุติธรรม</w:t>
      </w:r>
      <w:r w:rsidRPr="00CA12A4">
        <w:rPr>
          <w:rFonts w:ascii="Angsana New" w:hAnsi="Angsana New"/>
          <w:sz w:val="30"/>
          <w:szCs w:val="30"/>
        </w:rPr>
        <w:t xml:space="preserve"> GVREIT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 เท่ากับ </w:t>
      </w:r>
      <w:r w:rsidR="00CD1B1D" w:rsidRPr="00CA12A4">
        <w:rPr>
          <w:rFonts w:ascii="Angsana New" w:hAnsi="Angsana New"/>
          <w:sz w:val="30"/>
          <w:szCs w:val="30"/>
        </w:rPr>
        <w:t>2,214</w:t>
      </w:r>
      <w:r w:rsidR="008C43D6" w:rsidRPr="00CA12A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2562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87867" w:rsidRPr="00CA12A4">
        <w:rPr>
          <w:rFonts w:ascii="Angsana New" w:hAnsi="Angsana New"/>
          <w:i/>
          <w:iCs/>
          <w:sz w:val="30"/>
          <w:szCs w:val="30"/>
        </w:rPr>
        <w:t>3,099.60</w:t>
      </w:r>
      <w:r w:rsidR="008C43D6" w:rsidRPr="00CA12A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212CADED" w14:textId="77777777" w:rsidR="008C43D6" w:rsidRPr="00CA12A4" w:rsidRDefault="008C43D6" w:rsidP="00233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310"/>
        <w:jc w:val="thaiDistribute"/>
        <w:rPr>
          <w:rFonts w:ascii="Angsana New" w:hAnsi="Angsana New"/>
          <w:sz w:val="30"/>
          <w:szCs w:val="30"/>
        </w:rPr>
      </w:pPr>
    </w:p>
    <w:p w14:paraId="22F0EF31" w14:textId="2F7D3DC7" w:rsidR="00233BD4" w:rsidRPr="00CA12A4" w:rsidRDefault="00233BD4" w:rsidP="00614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right="22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ในเดือน</w:t>
      </w:r>
      <w:r w:rsidRPr="00CA12A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A12A4">
        <w:rPr>
          <w:rFonts w:ascii="Angsana New" w:hAnsi="Angsana New"/>
          <w:sz w:val="30"/>
          <w:szCs w:val="30"/>
          <w:cs/>
        </w:rPr>
        <w:t>2563 บริษัท</w:t>
      </w:r>
      <w:r w:rsidRPr="00CA12A4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CA12A4">
        <w:rPr>
          <w:rFonts w:ascii="Angsana New" w:hAnsi="Angsana New"/>
          <w:sz w:val="30"/>
          <w:szCs w:val="30"/>
          <w:cs/>
        </w:rPr>
        <w:t>ได้</w:t>
      </w:r>
      <w:r w:rsidRPr="00CA12A4">
        <w:rPr>
          <w:rFonts w:ascii="Angsana New" w:hAnsi="Angsana New" w:hint="cs"/>
          <w:sz w:val="30"/>
          <w:szCs w:val="30"/>
          <w:cs/>
        </w:rPr>
        <w:t xml:space="preserve">ซื้อหน่วยทรัสต์ของ </w:t>
      </w:r>
      <w:r w:rsidRPr="00CA12A4">
        <w:rPr>
          <w:rFonts w:ascii="Angsana New" w:hAnsi="Angsana New"/>
          <w:sz w:val="30"/>
          <w:szCs w:val="30"/>
        </w:rPr>
        <w:t xml:space="preserve">FTREIT </w:t>
      </w:r>
      <w:r w:rsidR="00544B09" w:rsidRPr="00CA12A4">
        <w:rPr>
          <w:rFonts w:ascii="Angsana New" w:hAnsi="Angsana New" w:hint="cs"/>
          <w:sz w:val="30"/>
          <w:szCs w:val="30"/>
          <w:cs/>
        </w:rPr>
        <w:t>คิด</w:t>
      </w:r>
      <w:r w:rsidRPr="00CA12A4">
        <w:rPr>
          <w:rFonts w:ascii="Angsana New" w:hAnsi="Angsana New" w:hint="cs"/>
          <w:sz w:val="30"/>
          <w:szCs w:val="30"/>
          <w:cs/>
        </w:rPr>
        <w:t>เป็น</w:t>
      </w:r>
      <w:r w:rsidR="00544B09" w:rsidRPr="00CA12A4">
        <w:rPr>
          <w:rFonts w:ascii="Angsana New" w:hAnsi="Angsana New" w:hint="cs"/>
          <w:sz w:val="30"/>
          <w:szCs w:val="30"/>
          <w:cs/>
        </w:rPr>
        <w:t>ส่วนได้เสียของความเป็นเจ้าของเป็น</w:t>
      </w:r>
      <w:r w:rsidRPr="00CA12A4">
        <w:rPr>
          <w:rFonts w:ascii="Angsana New" w:hAnsi="Angsana New" w:hint="cs"/>
          <w:sz w:val="30"/>
          <w:szCs w:val="30"/>
          <w:cs/>
        </w:rPr>
        <w:t>จำนวน</w:t>
      </w:r>
      <w:r w:rsidRPr="00CA12A4">
        <w:rPr>
          <w:rFonts w:ascii="Angsana New" w:hAnsi="Angsana New"/>
          <w:sz w:val="30"/>
          <w:szCs w:val="30"/>
          <w:cs/>
        </w:rPr>
        <w:t xml:space="preserve">ร้อยละ </w:t>
      </w:r>
      <w:r w:rsidR="008A5437" w:rsidRPr="00CA12A4">
        <w:rPr>
          <w:rFonts w:ascii="Angsana New" w:hAnsi="Angsana New"/>
          <w:sz w:val="30"/>
          <w:szCs w:val="30"/>
        </w:rPr>
        <w:t>0.13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Pr="00CA12A4">
        <w:rPr>
          <w:rFonts w:ascii="Angsana New" w:hAnsi="Angsana New"/>
          <w:sz w:val="30"/>
          <w:szCs w:val="30"/>
        </w:rPr>
        <w:t>2</w:t>
      </w:r>
      <w:r w:rsidR="003F793A" w:rsidRPr="00CA12A4">
        <w:rPr>
          <w:rFonts w:ascii="Angsana New" w:hAnsi="Angsana New"/>
          <w:sz w:val="30"/>
          <w:szCs w:val="30"/>
        </w:rPr>
        <w:t>3</w:t>
      </w:r>
      <w:r w:rsidRPr="00CA12A4">
        <w:rPr>
          <w:rFonts w:ascii="Angsana New" w:hAnsi="Angsana New"/>
          <w:sz w:val="30"/>
          <w:szCs w:val="30"/>
        </w:rPr>
        <w:t xml:space="preserve">.43 </w:t>
      </w:r>
      <w:r w:rsidRPr="00CA12A4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="00BD3C67" w:rsidRPr="00CA12A4">
        <w:rPr>
          <w:rFonts w:ascii="Angsana New" w:hAnsi="Angsana New"/>
          <w:sz w:val="30"/>
          <w:szCs w:val="30"/>
        </w:rPr>
        <w:t>1,142.03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103A9D22" w14:textId="7636051E" w:rsidR="00233BD4" w:rsidRPr="00CA12A4" w:rsidRDefault="00233BD4" w:rsidP="008C4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DB155" w14:textId="6172128C" w:rsidR="00233BD4" w:rsidRPr="00CA12A4" w:rsidRDefault="00233BD4" w:rsidP="00614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right="22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ในเดือน</w:t>
      </w:r>
      <w:r w:rsidR="00F96128" w:rsidRPr="00CA12A4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2563 บริษัท</w:t>
      </w:r>
      <w:r w:rsidR="00F96128" w:rsidRPr="00CA12A4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CA12A4">
        <w:rPr>
          <w:rFonts w:ascii="Angsana New" w:hAnsi="Angsana New"/>
          <w:sz w:val="30"/>
          <w:szCs w:val="30"/>
          <w:cs/>
        </w:rPr>
        <w:t>ได้</w:t>
      </w:r>
      <w:r w:rsidR="00F96128" w:rsidRPr="00CA12A4">
        <w:rPr>
          <w:rFonts w:ascii="Angsana New" w:hAnsi="Angsana New" w:hint="cs"/>
          <w:sz w:val="30"/>
          <w:szCs w:val="30"/>
          <w:cs/>
        </w:rPr>
        <w:t xml:space="preserve">ขายหน่วยทรัสต์ของ </w:t>
      </w:r>
      <w:r w:rsidR="00F96128" w:rsidRPr="00CA12A4">
        <w:rPr>
          <w:rFonts w:ascii="Angsana New" w:hAnsi="Angsana New"/>
          <w:sz w:val="30"/>
          <w:szCs w:val="30"/>
        </w:rPr>
        <w:t>FTREIT</w:t>
      </w:r>
      <w:r w:rsidRPr="00CA12A4">
        <w:rPr>
          <w:rFonts w:ascii="Angsana New" w:hAnsi="Angsana New"/>
          <w:sz w:val="30"/>
          <w:szCs w:val="30"/>
          <w:cs/>
        </w:rPr>
        <w:t xml:space="preserve"> ออกไปร้อยละ </w:t>
      </w:r>
      <w:r w:rsidR="008A5437" w:rsidRPr="00CA12A4">
        <w:rPr>
          <w:rFonts w:ascii="Angsana New" w:hAnsi="Angsana New"/>
          <w:sz w:val="30"/>
          <w:szCs w:val="30"/>
        </w:rPr>
        <w:t>1.30</w:t>
      </w:r>
      <w:r w:rsidR="003F793A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="00CB27E1" w:rsidRPr="00CA12A4">
        <w:rPr>
          <w:rFonts w:ascii="Angsana New" w:hAnsi="Angsana New"/>
          <w:sz w:val="30"/>
          <w:szCs w:val="30"/>
        </w:rPr>
        <w:t>2</w:t>
      </w:r>
      <w:r w:rsidR="001A5213" w:rsidRPr="00CA12A4">
        <w:rPr>
          <w:rFonts w:ascii="Angsana New" w:hAnsi="Angsana New"/>
          <w:sz w:val="30"/>
          <w:szCs w:val="30"/>
        </w:rPr>
        <w:t>4</w:t>
      </w:r>
      <w:r w:rsidR="00CB27E1" w:rsidRPr="00CA12A4">
        <w:rPr>
          <w:rFonts w:ascii="Angsana New" w:hAnsi="Angsana New"/>
          <w:sz w:val="30"/>
          <w:szCs w:val="30"/>
        </w:rPr>
        <w:t>.</w:t>
      </w:r>
      <w:r w:rsidR="001A5213" w:rsidRPr="00CA12A4">
        <w:rPr>
          <w:rFonts w:ascii="Angsana New" w:hAnsi="Angsana New"/>
          <w:sz w:val="30"/>
          <w:szCs w:val="30"/>
        </w:rPr>
        <w:t>43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="00BD3C67" w:rsidRPr="00CA12A4">
        <w:rPr>
          <w:rFonts w:ascii="Angsana New" w:hAnsi="Angsana New"/>
          <w:sz w:val="30"/>
          <w:szCs w:val="30"/>
        </w:rPr>
        <w:t xml:space="preserve">942.81 </w:t>
      </w:r>
      <w:r w:rsidRPr="00CA12A4">
        <w:rPr>
          <w:rFonts w:ascii="Angsana New" w:hAnsi="Angsana New"/>
          <w:sz w:val="30"/>
          <w:szCs w:val="30"/>
          <w:cs/>
        </w:rPr>
        <w:t xml:space="preserve">ล้านบาท กลุ่มบริษัทรับรู้กำไรจากการขายจำนวน </w:t>
      </w:r>
      <w:r w:rsidR="00BD3C67" w:rsidRPr="00CA12A4">
        <w:rPr>
          <w:rFonts w:ascii="Angsana New" w:hAnsi="Angsana New"/>
          <w:sz w:val="30"/>
          <w:szCs w:val="30"/>
        </w:rPr>
        <w:t>384.06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ล้านบาท</w:t>
      </w:r>
    </w:p>
    <w:p w14:paraId="1A127398" w14:textId="77777777" w:rsidR="00233BD4" w:rsidRPr="00CA12A4" w:rsidRDefault="00233BD4" w:rsidP="00614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right="22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8F5EC" w14:textId="385FB999" w:rsidR="00233BD4" w:rsidRPr="00CA12A4" w:rsidRDefault="00233BD4" w:rsidP="00614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right="22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ในเดือน</w:t>
      </w:r>
      <w:r w:rsidRPr="00CA12A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A12A4">
        <w:rPr>
          <w:rFonts w:ascii="Angsana New" w:hAnsi="Angsana New"/>
          <w:sz w:val="30"/>
          <w:szCs w:val="30"/>
          <w:cs/>
        </w:rPr>
        <w:t xml:space="preserve">2563 </w:t>
      </w:r>
      <w:r w:rsidR="00F96128" w:rsidRPr="00CA12A4">
        <w:rPr>
          <w:rFonts w:ascii="Angsana New" w:hAnsi="Angsana New" w:hint="cs"/>
          <w:sz w:val="30"/>
          <w:szCs w:val="30"/>
          <w:cs/>
        </w:rPr>
        <w:t>บริษัทย่อยแห่งหนึ่งได้แปลงเงินให้กู้ยืมระยะสั้นและเงินทดลองจ่ายแก่กิจกา</w:t>
      </w:r>
      <w:r w:rsidR="00654F75" w:rsidRPr="00CA12A4">
        <w:rPr>
          <w:rFonts w:ascii="Angsana New" w:hAnsi="Angsana New" w:hint="cs"/>
          <w:sz w:val="30"/>
          <w:szCs w:val="30"/>
          <w:cs/>
        </w:rPr>
        <w:t>ร</w:t>
      </w:r>
      <w:r w:rsidR="00F96128" w:rsidRPr="00CA12A4">
        <w:rPr>
          <w:rFonts w:ascii="Angsana New" w:hAnsi="Angsana New" w:hint="cs"/>
          <w:sz w:val="30"/>
          <w:szCs w:val="30"/>
          <w:cs/>
        </w:rPr>
        <w:t xml:space="preserve">ที่เกี่ยวข้องกันเป็นเงินลงทุนในการร่วมค้า เป็นเงินจำนวนทั้งสิ้น </w:t>
      </w:r>
      <w:r w:rsidR="00F96128" w:rsidRPr="00CA12A4">
        <w:rPr>
          <w:rFonts w:ascii="Angsana New" w:hAnsi="Angsana New"/>
          <w:sz w:val="30"/>
          <w:szCs w:val="30"/>
        </w:rPr>
        <w:t xml:space="preserve">146.11 </w:t>
      </w:r>
      <w:r w:rsidR="00F96128" w:rsidRPr="00CA12A4">
        <w:rPr>
          <w:rFonts w:ascii="Angsana New" w:hAnsi="Angsana New" w:hint="cs"/>
          <w:sz w:val="30"/>
          <w:szCs w:val="30"/>
          <w:cs/>
        </w:rPr>
        <w:t>ล้านบาท</w:t>
      </w:r>
    </w:p>
    <w:p w14:paraId="5683395A" w14:textId="033C0C23" w:rsidR="000042C5" w:rsidRPr="00CA12A4" w:rsidRDefault="000042C5" w:rsidP="00614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right="22"/>
        <w:jc w:val="thaiDistribute"/>
        <w:rPr>
          <w:rFonts w:ascii="Angsana New" w:hAnsi="Angsana New"/>
          <w:sz w:val="30"/>
          <w:szCs w:val="30"/>
        </w:rPr>
      </w:pPr>
    </w:p>
    <w:p w14:paraId="774290AD" w14:textId="77777777" w:rsidR="00C421B4" w:rsidRPr="00CA12A4" w:rsidRDefault="00C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A66EAB" w14:textId="07A8F16D" w:rsidR="00C421B4" w:rsidRPr="00CA12A4" w:rsidRDefault="00C4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421B4" w:rsidRPr="00CA12A4" w:rsidSect="003F1243">
          <w:pgSz w:w="11909" w:h="16834" w:code="9"/>
          <w:pgMar w:top="691" w:right="1152" w:bottom="851" w:left="1440" w:header="720" w:footer="720" w:gutter="0"/>
          <w:paperSrc w:first="257" w:other="257"/>
          <w:pgNumType w:start="73"/>
          <w:cols w:space="720"/>
          <w:docGrid w:linePitch="245"/>
        </w:sectPr>
      </w:pPr>
    </w:p>
    <w:p w14:paraId="0006775A" w14:textId="118CA76A" w:rsidR="00C421B4" w:rsidRPr="00CA12A4" w:rsidRDefault="00C421B4" w:rsidP="008C7B3A">
      <w:pPr>
        <w:pStyle w:val="block"/>
        <w:spacing w:line="240" w:lineRule="auto"/>
        <w:ind w:left="27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บริษัทร่วมและการร่วมค้า</w:t>
      </w:r>
      <w:r w:rsidR="00991AC6" w:rsidRPr="00CA12A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ที่มีสาระสำคัญ</w:t>
      </w:r>
    </w:p>
    <w:p w14:paraId="0CD9C307" w14:textId="286E28BF" w:rsidR="00C421B4" w:rsidRPr="00CA12A4" w:rsidRDefault="00C421B4" w:rsidP="0081355C">
      <w:pPr>
        <w:pStyle w:val="block"/>
        <w:spacing w:after="0" w:line="240" w:lineRule="auto"/>
        <w:ind w:left="27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การร่วมค้า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ปรับปรุงด้วยการปรับมูลค่ายุติธรรม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ณ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วันที่ซื้อ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และความแตกต่างของนโยบายการบัญชี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251DF756" w14:textId="77777777" w:rsidR="0081355C" w:rsidRPr="00CA12A4" w:rsidRDefault="0081355C" w:rsidP="0081355C">
      <w:pPr>
        <w:pStyle w:val="block"/>
        <w:spacing w:after="0" w:line="240" w:lineRule="auto"/>
        <w:ind w:left="27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4954" w:type="pct"/>
        <w:tblLayout w:type="fixed"/>
        <w:tblLook w:val="04A0" w:firstRow="1" w:lastRow="0" w:firstColumn="1" w:lastColumn="0" w:noHBand="0" w:noVBand="1"/>
      </w:tblPr>
      <w:tblGrid>
        <w:gridCol w:w="4861"/>
        <w:gridCol w:w="962"/>
        <w:gridCol w:w="237"/>
        <w:gridCol w:w="1040"/>
        <w:gridCol w:w="236"/>
        <w:gridCol w:w="1045"/>
        <w:gridCol w:w="239"/>
        <w:gridCol w:w="1088"/>
        <w:gridCol w:w="236"/>
        <w:gridCol w:w="1036"/>
        <w:gridCol w:w="242"/>
        <w:gridCol w:w="1097"/>
        <w:gridCol w:w="242"/>
        <w:gridCol w:w="1285"/>
        <w:gridCol w:w="245"/>
        <w:gridCol w:w="1048"/>
        <w:gridCol w:w="12"/>
      </w:tblGrid>
      <w:tr w:rsidR="000714E2" w:rsidRPr="00CA12A4" w14:paraId="619427CA" w14:textId="18579EFF" w:rsidTr="00DA69B1">
        <w:trPr>
          <w:trHeight w:val="344"/>
          <w:tblHeader/>
        </w:trPr>
        <w:tc>
          <w:tcPr>
            <w:tcW w:w="1604" w:type="pct"/>
            <w:shd w:val="clear" w:color="auto" w:fill="auto"/>
          </w:tcPr>
          <w:p w14:paraId="522D8923" w14:textId="77777777" w:rsidR="00BD7304" w:rsidRPr="00CA12A4" w:rsidRDefault="00BD7304" w:rsidP="0067149F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460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22BB" w14:textId="33135F21" w:rsidR="00BD7304" w:rsidRPr="00CA12A4" w:rsidDel="0041386B" w:rsidRDefault="00BD7304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80" w:type="pct"/>
          </w:tcPr>
          <w:p w14:paraId="6AD6874E" w14:textId="77777777" w:rsidR="00BD7304" w:rsidRPr="00CA12A4" w:rsidRDefault="00BD7304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56" w:type="pct"/>
            <w:gridSpan w:val="4"/>
            <w:tcBorders>
              <w:bottom w:val="single" w:sz="4" w:space="0" w:color="auto"/>
            </w:tcBorders>
            <w:vAlign w:val="bottom"/>
          </w:tcPr>
          <w:p w14:paraId="747B59B3" w14:textId="45A1D9BC" w:rsidR="00BD7304" w:rsidRPr="00CA12A4" w:rsidRDefault="00BD7304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0714E2" w:rsidRPr="00CA12A4" w14:paraId="765FA385" w14:textId="7D414DDC" w:rsidTr="00DA69B1">
        <w:trPr>
          <w:trHeight w:val="432"/>
          <w:tblHeader/>
        </w:trPr>
        <w:tc>
          <w:tcPr>
            <w:tcW w:w="1604" w:type="pct"/>
            <w:shd w:val="clear" w:color="auto" w:fill="auto"/>
          </w:tcPr>
          <w:p w14:paraId="0D71AEEF" w14:textId="77777777" w:rsidR="00250AF2" w:rsidRPr="00CA12A4" w:rsidRDefault="00250AF2" w:rsidP="0067149F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738" w:type="pct"/>
            <w:gridSpan w:val="3"/>
            <w:shd w:val="clear" w:color="auto" w:fill="auto"/>
            <w:vAlign w:val="bottom"/>
          </w:tcPr>
          <w:p w14:paraId="1FF8A0A0" w14:textId="657CBF23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FTREIT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036E1E9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83" w:type="pct"/>
            <w:gridSpan w:val="3"/>
            <w:shd w:val="clear" w:color="auto" w:fill="auto"/>
            <w:vAlign w:val="center"/>
          </w:tcPr>
          <w:p w14:paraId="2865E191" w14:textId="68566556" w:rsidR="00250AF2" w:rsidRPr="00CA12A4" w:rsidRDefault="0076044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eastAsia="en-GB" w:bidi="th-TH"/>
              </w:rPr>
              <w:t>บริษัท ทีอาร์เอ แลนด์</w:t>
            </w:r>
            <w:r w:rsidRPr="00CA12A4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eastAsia="en-GB" w:bidi="th-TH"/>
              </w:rPr>
              <w:br/>
            </w:r>
            <w:r w:rsidR="00250AF2"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ดีเวลลอปเม้นต์ จำกัด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78B435A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784" w:type="pct"/>
            <w:gridSpan w:val="3"/>
            <w:shd w:val="clear" w:color="auto" w:fill="auto"/>
            <w:vAlign w:val="bottom"/>
          </w:tcPr>
          <w:p w14:paraId="2409BCDC" w14:textId="6BCCFD92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eastAsia="Calibri" w:hAnsiTheme="majorBidi" w:cstheme="majorBidi"/>
                <w:b w:val="0"/>
                <w:sz w:val="30"/>
                <w:szCs w:val="30"/>
                <w:lang w:eastAsia="en-GB"/>
              </w:rPr>
              <w:t>GVREIT</w:t>
            </w:r>
          </w:p>
        </w:tc>
        <w:tc>
          <w:tcPr>
            <w:tcW w:w="80" w:type="pct"/>
          </w:tcPr>
          <w:p w14:paraId="249EF6CD" w14:textId="77777777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56" w:type="pct"/>
            <w:gridSpan w:val="4"/>
            <w:vAlign w:val="bottom"/>
          </w:tcPr>
          <w:p w14:paraId="553F3EF8" w14:textId="6958E8E8" w:rsidR="00250AF2" w:rsidRPr="00CA12A4" w:rsidRDefault="0076044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กลุ่ม</w:t>
            </w:r>
            <w:r w:rsidR="00250AF2" w:rsidRPr="00CA12A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="00250AF2" w:rsidRPr="00CA12A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250AF2" w:rsidRPr="00CA12A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เกษมทรัพย์ภักดี</w:t>
            </w:r>
            <w:r w:rsidR="00250AF2" w:rsidRPr="00CA12A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250AF2" w:rsidRPr="00CA12A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0714E2" w:rsidRPr="00CA12A4" w14:paraId="33E2ADD9" w14:textId="4CCA805B" w:rsidTr="00DA69B1">
        <w:trPr>
          <w:trHeight w:val="432"/>
          <w:tblHeader/>
        </w:trPr>
        <w:tc>
          <w:tcPr>
            <w:tcW w:w="1604" w:type="pct"/>
            <w:shd w:val="clear" w:color="auto" w:fill="auto"/>
          </w:tcPr>
          <w:p w14:paraId="5B1D912B" w14:textId="77777777" w:rsidR="00250AF2" w:rsidRPr="00CA12A4" w:rsidRDefault="00250AF2" w:rsidP="0067149F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18571144" w14:textId="4D8677E3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F3E0DBB" w14:textId="77777777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42" w:type="pct"/>
            <w:shd w:val="clear" w:color="auto" w:fill="auto"/>
            <w:vAlign w:val="bottom"/>
          </w:tcPr>
          <w:p w14:paraId="6AA1A954" w14:textId="3AB20D64" w:rsidR="00250AF2" w:rsidRPr="00CA12A4" w:rsidRDefault="00250AF2" w:rsidP="005C3F4F">
            <w:pPr>
              <w:pStyle w:val="acctfourfigures"/>
              <w:tabs>
                <w:tab w:val="clear" w:pos="765"/>
              </w:tabs>
              <w:spacing w:line="240" w:lineRule="auto"/>
              <w:ind w:left="-79" w:right="-1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6E9F905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6903182B" w14:textId="5BB88B92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6C32448" w14:textId="77777777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7539EE4" w14:textId="51CF3C80" w:rsidR="00250AF2" w:rsidRPr="00CA12A4" w:rsidRDefault="00250AF2" w:rsidP="005C3F4F">
            <w:pPr>
              <w:pStyle w:val="acctmergecolhdg"/>
              <w:spacing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E038EA2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  <w:vAlign w:val="bottom"/>
          </w:tcPr>
          <w:p w14:paraId="4983B5CB" w14:textId="1650D9E3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CE1F786" w14:textId="77777777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eastAsia="Calibri" w:hAnsiTheme="majorBidi" w:cstheme="majorBidi"/>
                <w:b w:val="0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362" w:type="pct"/>
            <w:shd w:val="clear" w:color="auto" w:fill="auto"/>
            <w:vAlign w:val="bottom"/>
          </w:tcPr>
          <w:p w14:paraId="63E1B428" w14:textId="36C395B5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80" w:type="pct"/>
          </w:tcPr>
          <w:p w14:paraId="64C9529F" w14:textId="77777777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4" w:type="pct"/>
            <w:vAlign w:val="bottom"/>
          </w:tcPr>
          <w:p w14:paraId="1A7393C7" w14:textId="08531C18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81" w:type="pct"/>
            <w:vAlign w:val="bottom"/>
          </w:tcPr>
          <w:p w14:paraId="5EF8EFFD" w14:textId="77777777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0F1BADAE" w14:textId="7769884D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250AF2" w:rsidRPr="00CA12A4" w14:paraId="5B48EFCE" w14:textId="303018A6" w:rsidTr="002C3DC5">
        <w:trPr>
          <w:gridAfter w:val="1"/>
          <w:wAfter w:w="4" w:type="pct"/>
          <w:trHeight w:val="344"/>
          <w:tblHeader/>
        </w:trPr>
        <w:tc>
          <w:tcPr>
            <w:tcW w:w="1604" w:type="pct"/>
            <w:shd w:val="clear" w:color="auto" w:fill="auto"/>
          </w:tcPr>
          <w:p w14:paraId="5970199A" w14:textId="77777777" w:rsidR="00250AF2" w:rsidRPr="00CA12A4" w:rsidRDefault="00250AF2" w:rsidP="0067149F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92" w:type="pct"/>
            <w:gridSpan w:val="15"/>
            <w:shd w:val="clear" w:color="auto" w:fill="auto"/>
            <w:vAlign w:val="bottom"/>
          </w:tcPr>
          <w:p w14:paraId="2FFB6B1C" w14:textId="0F1B3827" w:rsidR="00250AF2" w:rsidRPr="00CA12A4" w:rsidRDefault="00250AF2" w:rsidP="0067149F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714E2" w:rsidRPr="00CA12A4" w14:paraId="7180306A" w14:textId="4C8B18E7" w:rsidTr="00DA69B1">
        <w:trPr>
          <w:trHeight w:val="73"/>
        </w:trPr>
        <w:tc>
          <w:tcPr>
            <w:tcW w:w="1604" w:type="pct"/>
            <w:shd w:val="clear" w:color="auto" w:fill="auto"/>
          </w:tcPr>
          <w:p w14:paraId="3AA5D272" w14:textId="77777777" w:rsidR="00250AF2" w:rsidRPr="00CA12A4" w:rsidRDefault="00250AF2" w:rsidP="0067149F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68745D8" w14:textId="2FAD7586" w:rsidR="00250AF2" w:rsidRPr="00CA12A4" w:rsidRDefault="00250AF2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3,0</w:t>
            </w:r>
            <w:r w:rsidR="00CB27E1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48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0E8F2E90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25F9FB8B" w14:textId="0364F060" w:rsidR="00250AF2" w:rsidRPr="00CA12A4" w:rsidRDefault="00250AF2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2,087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0233C3F0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14:paraId="16F089C2" w14:textId="13C6D898" w:rsidR="00250AF2" w:rsidRPr="00CA12A4" w:rsidRDefault="00250AF2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22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24E19A77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7DEFA08B" w14:textId="39D0AEEB" w:rsidR="00250AF2" w:rsidRPr="00CA12A4" w:rsidRDefault="00250AF2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6CEEE21D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236568D9" w14:textId="7EB176EE" w:rsidR="00250AF2" w:rsidRPr="00CA12A4" w:rsidRDefault="004820E1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1,183</w:t>
            </w:r>
          </w:p>
        </w:tc>
        <w:tc>
          <w:tcPr>
            <w:tcW w:w="80" w:type="pct"/>
            <w:shd w:val="clear" w:color="auto" w:fill="auto"/>
          </w:tcPr>
          <w:p w14:paraId="04741F7B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shd w:val="clear" w:color="auto" w:fill="auto"/>
          </w:tcPr>
          <w:p w14:paraId="75E87292" w14:textId="566C5C98" w:rsidR="00250AF2" w:rsidRPr="00CA12A4" w:rsidRDefault="00250AF2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1,213</w:t>
            </w:r>
          </w:p>
        </w:tc>
        <w:tc>
          <w:tcPr>
            <w:tcW w:w="80" w:type="pct"/>
          </w:tcPr>
          <w:p w14:paraId="185A85A5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</w:tcPr>
          <w:p w14:paraId="77279E6C" w14:textId="57D54AC6" w:rsidR="00250AF2" w:rsidRPr="00CA12A4" w:rsidRDefault="00250AF2" w:rsidP="000714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1,16</w:t>
            </w:r>
            <w:r w:rsidR="000714E2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81" w:type="pct"/>
          </w:tcPr>
          <w:p w14:paraId="6EC50379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51" w:type="pct"/>
            <w:gridSpan w:val="2"/>
          </w:tcPr>
          <w:p w14:paraId="3DF4666D" w14:textId="0DA87A9F" w:rsidR="00250AF2" w:rsidRPr="00CA12A4" w:rsidRDefault="00250AF2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649</w:t>
            </w:r>
          </w:p>
        </w:tc>
      </w:tr>
      <w:tr w:rsidR="00422B73" w:rsidRPr="00CA12A4" w14:paraId="4B8EE478" w14:textId="77777777" w:rsidTr="00DA69B1">
        <w:trPr>
          <w:trHeight w:val="73"/>
        </w:trPr>
        <w:tc>
          <w:tcPr>
            <w:tcW w:w="1604" w:type="pct"/>
            <w:shd w:val="clear" w:color="auto" w:fill="auto"/>
          </w:tcPr>
          <w:p w14:paraId="208DC4FE" w14:textId="77777777" w:rsidR="00422B73" w:rsidRPr="00CA12A4" w:rsidRDefault="00422B73" w:rsidP="0067149F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9CB0F20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7E102A12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4D2AE0A9" w14:textId="77777777" w:rsidR="00422B73" w:rsidRPr="00CA12A4" w:rsidRDefault="00422B73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00F9916F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14:paraId="014D013B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0234E6DE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428974A0" w14:textId="77777777" w:rsidR="00422B73" w:rsidRPr="00CA12A4" w:rsidRDefault="00422B73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2E4C0281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3508CA35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shd w:val="clear" w:color="auto" w:fill="auto"/>
          </w:tcPr>
          <w:p w14:paraId="2D4227B3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shd w:val="clear" w:color="auto" w:fill="auto"/>
          </w:tcPr>
          <w:p w14:paraId="5DF9CCB3" w14:textId="77777777" w:rsidR="00422B73" w:rsidRPr="00CA12A4" w:rsidRDefault="00422B73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32EE497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</w:tcPr>
          <w:p w14:paraId="49044E78" w14:textId="77777777" w:rsidR="00422B73" w:rsidRPr="00CA12A4" w:rsidRDefault="00422B73" w:rsidP="000714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1" w:type="pct"/>
          </w:tcPr>
          <w:p w14:paraId="454334B9" w14:textId="77777777" w:rsidR="00422B73" w:rsidRPr="00CA12A4" w:rsidRDefault="00422B73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51" w:type="pct"/>
            <w:gridSpan w:val="2"/>
          </w:tcPr>
          <w:p w14:paraId="3E4A82F6" w14:textId="77777777" w:rsidR="00422B73" w:rsidRPr="00CA12A4" w:rsidRDefault="00422B73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0714E2" w:rsidRPr="00CA12A4" w14:paraId="3B82A9BC" w14:textId="3AFCC042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5DCE4991" w14:textId="6AB8D74A" w:rsidR="00250AF2" w:rsidRPr="00CA12A4" w:rsidRDefault="00250AF2" w:rsidP="00F156A7">
            <w:pPr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 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ขาดทุน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) จากการดำเนินงานอย่างต่อเนื่อง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DE931A4" w14:textId="275A13B7" w:rsidR="00250AF2" w:rsidRPr="00CA12A4" w:rsidRDefault="00BC04C3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1,194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062244FC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6BBD3A4E" w14:textId="344DC76E" w:rsidR="00250AF2" w:rsidRPr="00CA12A4" w:rsidRDefault="00BC04C3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1,866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5572BC78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14:paraId="2DB5246E" w14:textId="1FD83734" w:rsidR="00250AF2" w:rsidRPr="00CA12A4" w:rsidRDefault="00250AF2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</w:t>
            </w:r>
            <w:r w:rsidR="00CB27E1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19436BD3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4A8C4BA7" w14:textId="17B957A4" w:rsidR="00250AF2" w:rsidRPr="00CA12A4" w:rsidRDefault="00250AF2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  <w:vAlign w:val="center"/>
          </w:tcPr>
          <w:p w14:paraId="033F22E2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2829EA15" w14:textId="42960DA5" w:rsidR="00250AF2" w:rsidRPr="00CA12A4" w:rsidRDefault="004820E1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7</w:t>
            </w:r>
            <w:r w:rsidR="00A822D2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30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6B05E106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5B969944" w14:textId="74540BF2" w:rsidR="00250AF2" w:rsidRPr="00CA12A4" w:rsidRDefault="000714E2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765</w:t>
            </w:r>
          </w:p>
        </w:tc>
        <w:tc>
          <w:tcPr>
            <w:tcW w:w="80" w:type="pct"/>
          </w:tcPr>
          <w:p w14:paraId="3496FB80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24" w:type="pct"/>
          </w:tcPr>
          <w:p w14:paraId="7AC02C6E" w14:textId="0D17F575" w:rsidR="00250AF2" w:rsidRPr="00CA12A4" w:rsidRDefault="00250AF2" w:rsidP="000714E2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-127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(61</w:t>
            </w:r>
            <w:r w:rsidR="000714E2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6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81" w:type="pct"/>
          </w:tcPr>
          <w:p w14:paraId="3ADC4818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1" w:type="pct"/>
            <w:gridSpan w:val="2"/>
          </w:tcPr>
          <w:p w14:paraId="44E1F2DE" w14:textId="6B304153" w:rsidR="00250AF2" w:rsidRPr="00CA12A4" w:rsidRDefault="00250AF2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(25</w:t>
            </w:r>
            <w:r w:rsidR="000714E2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0714E2" w:rsidRPr="00CA12A4" w14:paraId="3515722C" w14:textId="0FE5E60D" w:rsidTr="00DA69B1">
        <w:trPr>
          <w:trHeight w:val="332"/>
        </w:trPr>
        <w:tc>
          <w:tcPr>
            <w:tcW w:w="1604" w:type="pct"/>
            <w:shd w:val="clear" w:color="auto" w:fill="auto"/>
          </w:tcPr>
          <w:p w14:paraId="7BE17158" w14:textId="56BAB9E5" w:rsidR="00250AF2" w:rsidRPr="00CA12A4" w:rsidRDefault="00250AF2" w:rsidP="0067149F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="00760442" w:rsidRPr="00CA12A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2C3DC5" w:rsidRPr="00CA12A4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="002C3DC5" w:rsidRPr="00CA12A4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เบ็ดเสร็จรวม</w:t>
            </w:r>
            <w:r w:rsidR="00CB27E1" w:rsidRPr="00CA12A4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(ร้อยละ 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100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63156" w14:textId="3AB41D91" w:rsidR="00250AF2" w:rsidRPr="00CA12A4" w:rsidRDefault="00250AF2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1,</w:t>
            </w:r>
            <w:r w:rsidR="00341286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194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85F672A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59591" w14:textId="68D3A073" w:rsidR="00250AF2" w:rsidRPr="00CA12A4" w:rsidRDefault="00250AF2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1,866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447B74F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05785" w14:textId="2700986D" w:rsidR="00250AF2" w:rsidRPr="00CA12A4" w:rsidRDefault="00250AF2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</w:t>
            </w:r>
            <w:r w:rsidR="00CB27E1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6B3A730A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C2BDD" w14:textId="4340978D" w:rsidR="00250AF2" w:rsidRPr="00CA12A4" w:rsidRDefault="00250AF2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70B800C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C2021" w14:textId="7BA286DC" w:rsidR="00250AF2" w:rsidRPr="00CA12A4" w:rsidRDefault="004820E1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7</w:t>
            </w:r>
            <w:r w:rsidR="00A822D2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30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0A96EAD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7B0C7" w14:textId="20902A7E" w:rsidR="00250AF2" w:rsidRPr="00CA12A4" w:rsidRDefault="000714E2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765</w:t>
            </w:r>
          </w:p>
        </w:tc>
        <w:tc>
          <w:tcPr>
            <w:tcW w:w="80" w:type="pct"/>
            <w:vAlign w:val="bottom"/>
          </w:tcPr>
          <w:p w14:paraId="1292036B" w14:textId="77777777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989FE" w14:textId="2BBB86F5" w:rsidR="00250AF2" w:rsidRPr="00CA12A4" w:rsidRDefault="00250AF2" w:rsidP="000714E2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-100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 xml:space="preserve">   (61</w:t>
            </w:r>
            <w:r w:rsidR="000714E2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6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81" w:type="pct"/>
            <w:vAlign w:val="bottom"/>
          </w:tcPr>
          <w:p w14:paraId="388F53EA" w14:textId="72B01CCE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C394F" w14:textId="15D06326" w:rsidR="00250AF2" w:rsidRPr="00CA12A4" w:rsidRDefault="00250AF2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(25</w:t>
            </w:r>
            <w:r w:rsidR="000714E2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0714E2" w:rsidRPr="00CA12A4" w14:paraId="666587CD" w14:textId="6B5A85B5" w:rsidTr="00DA69B1">
        <w:trPr>
          <w:trHeight w:val="332"/>
        </w:trPr>
        <w:tc>
          <w:tcPr>
            <w:tcW w:w="1604" w:type="pct"/>
            <w:shd w:val="clear" w:color="auto" w:fill="auto"/>
          </w:tcPr>
          <w:p w14:paraId="7B0F7FC5" w14:textId="77777777" w:rsidR="00250AF2" w:rsidRPr="00CA12A4" w:rsidRDefault="00250AF2" w:rsidP="0067149F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5B2A9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1BC3CE3F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BF9FD" w14:textId="77777777" w:rsidR="00250AF2" w:rsidRPr="00CA12A4" w:rsidRDefault="00250AF2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4942341A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5B772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20EB3668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2EAC6" w14:textId="77777777" w:rsidR="00250AF2" w:rsidRPr="00CA12A4" w:rsidRDefault="00250AF2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14:paraId="7145BA91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34AA2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4E22E95D" w14:textId="77777777" w:rsidR="00250AF2" w:rsidRPr="00CA12A4" w:rsidRDefault="00250AF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F7DB0" w14:textId="77777777" w:rsidR="00250AF2" w:rsidRPr="00CA12A4" w:rsidRDefault="00250AF2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6CF292F" w14:textId="77777777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13A6A971" w14:textId="77777777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" w:type="pct"/>
          </w:tcPr>
          <w:p w14:paraId="3D93A9D7" w14:textId="77777777" w:rsidR="00250AF2" w:rsidRPr="00CA12A4" w:rsidRDefault="00250AF2" w:rsidP="00671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</w:tcBorders>
          </w:tcPr>
          <w:p w14:paraId="616A8B17" w14:textId="77777777" w:rsidR="00250AF2" w:rsidRPr="00CA12A4" w:rsidRDefault="00250AF2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0714E2" w:rsidRPr="00CA12A4" w14:paraId="545AFA5A" w14:textId="440A4DA1" w:rsidTr="00DA69B1">
        <w:trPr>
          <w:trHeight w:val="332"/>
        </w:trPr>
        <w:tc>
          <w:tcPr>
            <w:tcW w:w="1604" w:type="pct"/>
            <w:shd w:val="clear" w:color="auto" w:fill="auto"/>
          </w:tcPr>
          <w:p w14:paraId="14B729D8" w14:textId="7B062F63" w:rsidR="000714E2" w:rsidRPr="00CA12A4" w:rsidRDefault="000714E2" w:rsidP="0067149F">
            <w:pPr>
              <w:ind w:left="144" w:right="-94" w:hanging="144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="002C3DC5" w:rsidRPr="00CA12A4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="002C3DC5" w:rsidRPr="00CA12A4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) 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เบ็ดเสร็จรวม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ตามส่วนได้เสียของกลุ่มบริษัท</w:t>
            </w:r>
          </w:p>
        </w:tc>
        <w:tc>
          <w:tcPr>
            <w:tcW w:w="317" w:type="pct"/>
            <w:shd w:val="clear" w:color="auto" w:fill="auto"/>
          </w:tcPr>
          <w:p w14:paraId="51CCF6F2" w14:textId="13CE084E" w:rsidR="000714E2" w:rsidRPr="00CA12A4" w:rsidRDefault="000714E2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2</w:t>
            </w:r>
            <w:r w:rsidR="00341286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66</w:t>
            </w:r>
          </w:p>
        </w:tc>
        <w:tc>
          <w:tcPr>
            <w:tcW w:w="78" w:type="pct"/>
            <w:shd w:val="clear" w:color="auto" w:fill="auto"/>
          </w:tcPr>
          <w:p w14:paraId="3F2A7396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5AA11AE1" w14:textId="06264C06" w:rsidR="000714E2" w:rsidRPr="00CA12A4" w:rsidRDefault="000714E2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437</w:t>
            </w:r>
          </w:p>
        </w:tc>
        <w:tc>
          <w:tcPr>
            <w:tcW w:w="78" w:type="pct"/>
            <w:shd w:val="clear" w:color="auto" w:fill="auto"/>
          </w:tcPr>
          <w:p w14:paraId="71911E53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shd w:val="clear" w:color="auto" w:fill="auto"/>
          </w:tcPr>
          <w:p w14:paraId="67454844" w14:textId="41258946" w:rsidR="000714E2" w:rsidRPr="00CA12A4" w:rsidRDefault="000714E2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79" w:type="pct"/>
            <w:shd w:val="clear" w:color="auto" w:fill="auto"/>
          </w:tcPr>
          <w:p w14:paraId="67F24B1E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shd w:val="clear" w:color="auto" w:fill="auto"/>
          </w:tcPr>
          <w:p w14:paraId="5538A5C0" w14:textId="7CBD58E0" w:rsidR="000714E2" w:rsidRPr="00CA12A4" w:rsidRDefault="000714E2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2)</w:t>
            </w:r>
          </w:p>
        </w:tc>
        <w:tc>
          <w:tcPr>
            <w:tcW w:w="78" w:type="pct"/>
            <w:shd w:val="clear" w:color="auto" w:fill="auto"/>
          </w:tcPr>
          <w:p w14:paraId="793B8725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7BBC92D2" w14:textId="4B662453" w:rsidR="000714E2" w:rsidRPr="00CA12A4" w:rsidRDefault="004820E1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16</w:t>
            </w:r>
            <w:r w:rsidR="00A822D2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80" w:type="pct"/>
            <w:shd w:val="clear" w:color="auto" w:fill="auto"/>
          </w:tcPr>
          <w:p w14:paraId="0C597036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shd w:val="clear" w:color="auto" w:fill="auto"/>
          </w:tcPr>
          <w:p w14:paraId="5E328D13" w14:textId="7DBC8F92" w:rsidR="000714E2" w:rsidRPr="00CA12A4" w:rsidRDefault="000714E2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173</w:t>
            </w:r>
          </w:p>
        </w:tc>
        <w:tc>
          <w:tcPr>
            <w:tcW w:w="80" w:type="pct"/>
          </w:tcPr>
          <w:p w14:paraId="1710FD77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24" w:type="pct"/>
          </w:tcPr>
          <w:p w14:paraId="68FE40D2" w14:textId="566CD9C4" w:rsidR="000714E2" w:rsidRPr="00CA12A4" w:rsidRDefault="000714E2" w:rsidP="000714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302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81" w:type="pct"/>
          </w:tcPr>
          <w:p w14:paraId="2040A2C7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</w:tcPr>
          <w:p w14:paraId="3F120A64" w14:textId="396C0C17" w:rsidR="000714E2" w:rsidRPr="00CA12A4" w:rsidRDefault="000714E2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(125)</w:t>
            </w:r>
          </w:p>
        </w:tc>
      </w:tr>
      <w:tr w:rsidR="000714E2" w:rsidRPr="00CA12A4" w14:paraId="301859F1" w14:textId="6D20DFDE" w:rsidTr="00DA69B1">
        <w:trPr>
          <w:trHeight w:val="332"/>
        </w:trPr>
        <w:tc>
          <w:tcPr>
            <w:tcW w:w="1604" w:type="pct"/>
            <w:shd w:val="clear" w:color="auto" w:fill="auto"/>
            <w:vAlign w:val="bottom"/>
          </w:tcPr>
          <w:p w14:paraId="4143307A" w14:textId="15221A67" w:rsidR="000714E2" w:rsidRPr="00CA12A4" w:rsidRDefault="000714E2" w:rsidP="00F156A7">
            <w:pPr>
              <w:ind w:left="144" w:right="-94" w:hanging="144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การปรับปรุงรายการตามนโยบายการบัญชีของ</w:t>
            </w:r>
            <w:r w:rsidR="00991AC6" w:rsidRPr="00CA12A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en-GB"/>
              </w:rPr>
              <w:t>กลุ่ม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บริษัท</w:t>
            </w:r>
            <w:r w:rsidR="00BC04C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en-GB"/>
              </w:rPr>
              <w:t>และอื่นๆ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49A793BC" w14:textId="4107636A" w:rsidR="000714E2" w:rsidRPr="00CA12A4" w:rsidRDefault="006C7337" w:rsidP="0022190A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-13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(179)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CDB5DDA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  <w:vAlign w:val="bottom"/>
          </w:tcPr>
          <w:p w14:paraId="46AC43C5" w14:textId="1A90A235" w:rsidR="000714E2" w:rsidRPr="00CA12A4" w:rsidRDefault="000714E2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126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9B0B2A8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shd w:val="clear" w:color="auto" w:fill="auto"/>
          </w:tcPr>
          <w:p w14:paraId="3A523D91" w14:textId="77777777" w:rsidR="00BC04C3" w:rsidRDefault="00BC04C3" w:rsidP="00461C8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  <w:p w14:paraId="6AC2CBEB" w14:textId="055C205D" w:rsidR="000714E2" w:rsidRPr="00CA12A4" w:rsidRDefault="000714E2" w:rsidP="00461C8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E15DDFF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shd w:val="clear" w:color="auto" w:fill="auto"/>
          </w:tcPr>
          <w:p w14:paraId="500C5D17" w14:textId="77777777" w:rsidR="00BC04C3" w:rsidRDefault="00BC04C3" w:rsidP="000714E2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7F2617E" w14:textId="585BAD18" w:rsidR="000714E2" w:rsidRPr="00CA12A4" w:rsidRDefault="000714E2" w:rsidP="000714E2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8930127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14:paraId="1D2963CB" w14:textId="77777777" w:rsidR="00BC04C3" w:rsidRDefault="00BC04C3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  <w:p w14:paraId="6AA021F6" w14:textId="0010BCD8" w:rsidR="000714E2" w:rsidRPr="00CA12A4" w:rsidRDefault="004820E1" w:rsidP="00BC04C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12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(</w:t>
            </w:r>
            <w:r w:rsidR="00A822D2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90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1C43D0AE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shd w:val="clear" w:color="auto" w:fill="auto"/>
          </w:tcPr>
          <w:p w14:paraId="30AD4AFE" w14:textId="77777777" w:rsidR="00BC04C3" w:rsidRDefault="00BC04C3" w:rsidP="000714E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0A975C7" w14:textId="57E61480" w:rsidR="000714E2" w:rsidRPr="00CA12A4" w:rsidRDefault="000714E2" w:rsidP="000714E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90)</w:t>
            </w:r>
          </w:p>
        </w:tc>
        <w:tc>
          <w:tcPr>
            <w:tcW w:w="80" w:type="pct"/>
          </w:tcPr>
          <w:p w14:paraId="6A71BD30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24" w:type="pct"/>
          </w:tcPr>
          <w:p w14:paraId="66374626" w14:textId="77777777" w:rsidR="00BC04C3" w:rsidRDefault="00BC04C3" w:rsidP="000714E2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-127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77C6D927" w14:textId="0322B99C" w:rsidR="000714E2" w:rsidRPr="00CA12A4" w:rsidRDefault="000714E2" w:rsidP="000714E2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-127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81" w:type="pct"/>
          </w:tcPr>
          <w:p w14:paraId="31D658B0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1" w:type="pct"/>
            <w:gridSpan w:val="2"/>
          </w:tcPr>
          <w:p w14:paraId="7E979515" w14:textId="77777777" w:rsidR="00BC04C3" w:rsidRDefault="00BC04C3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DD126D4" w14:textId="718B0DA6" w:rsidR="000714E2" w:rsidRPr="00CA12A4" w:rsidRDefault="000714E2" w:rsidP="00BC04C3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(11)</w:t>
            </w:r>
          </w:p>
        </w:tc>
      </w:tr>
      <w:tr w:rsidR="000714E2" w:rsidRPr="00CA12A4" w14:paraId="5811F0B4" w14:textId="2CA33216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313F35C3" w14:textId="6E7C578E" w:rsidR="000714E2" w:rsidRPr="00CA12A4" w:rsidRDefault="000714E2" w:rsidP="005E440B">
            <w:pPr>
              <w:ind w:left="167" w:hanging="16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  <w:r w:rsidR="005E440B" w:rsidRPr="005E440B">
              <w:rPr>
                <w:rFonts w:asciiTheme="majorBidi" w:eastAsia="Calibr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สุทธิจากกำไรที่ยังไม่เกิดขึ้นจากการขายอสังหาริมทรัพย์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D0547" w14:textId="77777777" w:rsidR="005E440B" w:rsidRDefault="005E440B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  <w:p w14:paraId="60FE510E" w14:textId="200E6BDF" w:rsidR="000714E2" w:rsidRPr="00CA12A4" w:rsidRDefault="006C7337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87</w:t>
            </w:r>
          </w:p>
        </w:tc>
        <w:tc>
          <w:tcPr>
            <w:tcW w:w="78" w:type="pct"/>
            <w:shd w:val="clear" w:color="auto" w:fill="auto"/>
          </w:tcPr>
          <w:p w14:paraId="17787069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AE1A6" w14:textId="77777777" w:rsidR="005E440B" w:rsidRDefault="005E440B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  <w:p w14:paraId="027D3C52" w14:textId="79D068A1" w:rsidR="000714E2" w:rsidRPr="00CA12A4" w:rsidRDefault="000714E2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31</w:t>
            </w: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1</w:t>
            </w:r>
          </w:p>
        </w:tc>
        <w:tc>
          <w:tcPr>
            <w:tcW w:w="78" w:type="pct"/>
            <w:shd w:val="clear" w:color="auto" w:fill="auto"/>
          </w:tcPr>
          <w:p w14:paraId="197FD6E8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6EAFE" w14:textId="77777777" w:rsidR="005E440B" w:rsidRDefault="005E440B" w:rsidP="0018716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58642FD7" w14:textId="12BF6C35" w:rsidR="000714E2" w:rsidRPr="00CA12A4" w:rsidRDefault="000714E2" w:rsidP="0018716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79" w:type="pct"/>
            <w:shd w:val="clear" w:color="auto" w:fill="auto"/>
          </w:tcPr>
          <w:p w14:paraId="168C265F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B9B8" w14:textId="77777777" w:rsidR="005E440B" w:rsidRDefault="005E440B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9A8C722" w14:textId="229205E4" w:rsidR="000714E2" w:rsidRPr="00CA12A4" w:rsidRDefault="000714E2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(</w:t>
            </w: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7AEC14CD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045EA" w14:textId="77777777" w:rsidR="005E440B" w:rsidRDefault="005E440B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4DE6F82E" w14:textId="1EF9A309" w:rsidR="000714E2" w:rsidRPr="00CA12A4" w:rsidRDefault="004820E1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75</w:t>
            </w:r>
          </w:p>
        </w:tc>
        <w:tc>
          <w:tcPr>
            <w:tcW w:w="80" w:type="pct"/>
            <w:shd w:val="clear" w:color="auto" w:fill="auto"/>
          </w:tcPr>
          <w:p w14:paraId="30CBD25B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8BFAB" w14:textId="77777777" w:rsidR="005E440B" w:rsidRDefault="005E440B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651B824" w14:textId="41B7244F" w:rsidR="000714E2" w:rsidRPr="00CA12A4" w:rsidRDefault="008D529F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83</w:t>
            </w:r>
          </w:p>
        </w:tc>
        <w:tc>
          <w:tcPr>
            <w:tcW w:w="80" w:type="pct"/>
          </w:tcPr>
          <w:p w14:paraId="7C08773F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4855DC55" w14:textId="77777777" w:rsidR="005E440B" w:rsidRDefault="005E440B" w:rsidP="000714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  <w:p w14:paraId="79C110A4" w14:textId="46DDDC36" w:rsidR="000714E2" w:rsidRPr="00CA12A4" w:rsidRDefault="000714E2" w:rsidP="000714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(301)</w:t>
            </w:r>
          </w:p>
        </w:tc>
        <w:tc>
          <w:tcPr>
            <w:tcW w:w="81" w:type="pct"/>
          </w:tcPr>
          <w:p w14:paraId="5168C4E1" w14:textId="77777777" w:rsidR="000714E2" w:rsidRPr="00CA12A4" w:rsidRDefault="000714E2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99A61" w14:textId="77777777" w:rsidR="005E440B" w:rsidRDefault="005E440B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70254B1" w14:textId="20F2851E" w:rsidR="000714E2" w:rsidRPr="00CA12A4" w:rsidRDefault="000714E2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(136)</w:t>
            </w:r>
          </w:p>
        </w:tc>
      </w:tr>
      <w:tr w:rsidR="00BC04C3" w:rsidRPr="00CA12A4" w14:paraId="2B617833" w14:textId="77777777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7ABE6470" w14:textId="77777777" w:rsidR="00BC04C3" w:rsidRPr="00CA12A4" w:rsidRDefault="00BC04C3" w:rsidP="0067149F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</w:tcPr>
          <w:p w14:paraId="752026DA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8" w:type="pct"/>
            <w:shd w:val="clear" w:color="auto" w:fill="auto"/>
          </w:tcPr>
          <w:p w14:paraId="6D7F774C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4E10936C" w14:textId="77777777" w:rsidR="00BC04C3" w:rsidRPr="00CA12A4" w:rsidRDefault="00BC04C3" w:rsidP="005C3F4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8" w:type="pct"/>
            <w:shd w:val="clear" w:color="auto" w:fill="auto"/>
          </w:tcPr>
          <w:p w14:paraId="6CF476F7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14:paraId="7984CEAC" w14:textId="77777777" w:rsidR="00BC04C3" w:rsidRPr="00CA12A4" w:rsidRDefault="00BC04C3" w:rsidP="0018716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shd w:val="clear" w:color="auto" w:fill="auto"/>
          </w:tcPr>
          <w:p w14:paraId="76F9A0E1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</w:tcPr>
          <w:p w14:paraId="619DD671" w14:textId="77777777" w:rsidR="00BC04C3" w:rsidRPr="00CA12A4" w:rsidRDefault="00BC04C3" w:rsidP="005C3F4F">
            <w:pPr>
              <w:pStyle w:val="acctfourfigures"/>
              <w:spacing w:line="240" w:lineRule="atLeast"/>
              <w:ind w:left="-135" w:right="-6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8" w:type="pct"/>
            <w:shd w:val="clear" w:color="auto" w:fill="auto"/>
          </w:tcPr>
          <w:p w14:paraId="7F388CE1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3781A028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shd w:val="clear" w:color="auto" w:fill="auto"/>
          </w:tcPr>
          <w:p w14:paraId="02E9E14C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</w:tcPr>
          <w:p w14:paraId="6174CE04" w14:textId="77777777" w:rsidR="00BC04C3" w:rsidRPr="00CA12A4" w:rsidRDefault="00BC04C3" w:rsidP="005C3F4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</w:tcPr>
          <w:p w14:paraId="59104C24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6145E601" w14:textId="77777777" w:rsidR="00BC04C3" w:rsidRPr="00CA12A4" w:rsidRDefault="00BC04C3" w:rsidP="000714E2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" w:type="pct"/>
          </w:tcPr>
          <w:p w14:paraId="5195A7E7" w14:textId="77777777" w:rsidR="00BC04C3" w:rsidRPr="00CA12A4" w:rsidRDefault="00BC04C3" w:rsidP="0067149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</w:tcBorders>
          </w:tcPr>
          <w:p w14:paraId="75572633" w14:textId="77777777" w:rsidR="00BC04C3" w:rsidRPr="00CA12A4" w:rsidRDefault="00BC04C3" w:rsidP="0059250C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8D529F" w:rsidRPr="00CA12A4" w14:paraId="6C26C39F" w14:textId="6DF8FB5C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0D1E7290" w14:textId="07D1226D" w:rsidR="008D529F" w:rsidRPr="00CA12A4" w:rsidRDefault="008D529F" w:rsidP="003B0F2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317" w:type="pct"/>
            <w:shd w:val="clear" w:color="auto" w:fill="auto"/>
          </w:tcPr>
          <w:p w14:paraId="641DB768" w14:textId="491B6C20" w:rsidR="008D529F" w:rsidRPr="00CA12A4" w:rsidRDefault="00DB1CBC" w:rsidP="003B0F2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1,664</w:t>
            </w:r>
          </w:p>
        </w:tc>
        <w:tc>
          <w:tcPr>
            <w:tcW w:w="78" w:type="pct"/>
            <w:shd w:val="clear" w:color="auto" w:fill="auto"/>
          </w:tcPr>
          <w:p w14:paraId="6311FA5A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43BE4C46" w14:textId="6EB0B8F9" w:rsidR="008D529F" w:rsidRPr="00CA12A4" w:rsidRDefault="00DB1CBC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1,372</w:t>
            </w:r>
          </w:p>
        </w:tc>
        <w:tc>
          <w:tcPr>
            <w:tcW w:w="78" w:type="pct"/>
            <w:shd w:val="clear" w:color="auto" w:fill="auto"/>
          </w:tcPr>
          <w:p w14:paraId="768103C0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shd w:val="clear" w:color="auto" w:fill="auto"/>
          </w:tcPr>
          <w:p w14:paraId="4E79D349" w14:textId="4FD89555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27</w:t>
            </w:r>
            <w:r w:rsidR="00CB27E1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79" w:type="pct"/>
            <w:shd w:val="clear" w:color="auto" w:fill="auto"/>
          </w:tcPr>
          <w:p w14:paraId="32AB7F26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shd w:val="clear" w:color="auto" w:fill="auto"/>
          </w:tcPr>
          <w:p w14:paraId="7839904B" w14:textId="6D604F91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3,738</w:t>
            </w:r>
          </w:p>
        </w:tc>
        <w:tc>
          <w:tcPr>
            <w:tcW w:w="78" w:type="pct"/>
            <w:shd w:val="clear" w:color="auto" w:fill="auto"/>
          </w:tcPr>
          <w:p w14:paraId="536195FD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61C3F7C7" w14:textId="53AF31C3" w:rsidR="008D529F" w:rsidRPr="00CA12A4" w:rsidRDefault="00101539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80" w:type="pct"/>
            <w:shd w:val="clear" w:color="auto" w:fill="auto"/>
          </w:tcPr>
          <w:p w14:paraId="36058A93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shd w:val="clear" w:color="auto" w:fill="auto"/>
          </w:tcPr>
          <w:p w14:paraId="0DA1F7DB" w14:textId="06E6AA1E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135</w:t>
            </w:r>
          </w:p>
        </w:tc>
        <w:tc>
          <w:tcPr>
            <w:tcW w:w="80" w:type="pct"/>
          </w:tcPr>
          <w:p w14:paraId="19AE46DB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</w:tcPr>
          <w:p w14:paraId="4DE0FF2C" w14:textId="4A3ECB7C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577</w:t>
            </w:r>
          </w:p>
        </w:tc>
        <w:tc>
          <w:tcPr>
            <w:tcW w:w="81" w:type="pct"/>
          </w:tcPr>
          <w:p w14:paraId="4BAA1CFD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</w:tcPr>
          <w:p w14:paraId="5827063A" w14:textId="751B7342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886</w:t>
            </w:r>
          </w:p>
        </w:tc>
      </w:tr>
      <w:tr w:rsidR="008D529F" w:rsidRPr="00CA12A4" w14:paraId="6EDF20E4" w14:textId="5CC9C090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1F617132" w14:textId="7D2256DB" w:rsidR="008D529F" w:rsidRPr="00CA12A4" w:rsidRDefault="008D529F" w:rsidP="003B0F2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317" w:type="pct"/>
            <w:shd w:val="clear" w:color="auto" w:fill="auto"/>
          </w:tcPr>
          <w:p w14:paraId="78404109" w14:textId="7A909705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4</w:t>
            </w:r>
            <w:r w:rsidR="00DB1CBC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DB1CBC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207</w:t>
            </w:r>
          </w:p>
        </w:tc>
        <w:tc>
          <w:tcPr>
            <w:tcW w:w="78" w:type="pct"/>
            <w:shd w:val="clear" w:color="auto" w:fill="auto"/>
          </w:tcPr>
          <w:p w14:paraId="540BE71C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67AE0C4A" w14:textId="2201502A" w:rsidR="008D529F" w:rsidRPr="00CA12A4" w:rsidRDefault="00A57FFC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DB1CBC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7,139</w:t>
            </w:r>
          </w:p>
        </w:tc>
        <w:tc>
          <w:tcPr>
            <w:tcW w:w="78" w:type="pct"/>
            <w:shd w:val="clear" w:color="auto" w:fill="auto"/>
          </w:tcPr>
          <w:p w14:paraId="1B1A5B09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shd w:val="clear" w:color="auto" w:fill="auto"/>
          </w:tcPr>
          <w:p w14:paraId="5D232E2D" w14:textId="70BBE8FA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9,538</w:t>
            </w:r>
          </w:p>
        </w:tc>
        <w:tc>
          <w:tcPr>
            <w:tcW w:w="79" w:type="pct"/>
            <w:shd w:val="clear" w:color="auto" w:fill="auto"/>
          </w:tcPr>
          <w:p w14:paraId="29AF603F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shd w:val="clear" w:color="auto" w:fill="auto"/>
          </w:tcPr>
          <w:p w14:paraId="480C19F1" w14:textId="3FB603E2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4,515</w:t>
            </w:r>
          </w:p>
        </w:tc>
        <w:tc>
          <w:tcPr>
            <w:tcW w:w="78" w:type="pct"/>
            <w:shd w:val="clear" w:color="auto" w:fill="auto"/>
          </w:tcPr>
          <w:p w14:paraId="134C1037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6816C367" w14:textId="4704BD28" w:rsidR="008D529F" w:rsidRPr="00CA12A4" w:rsidRDefault="00101539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11,258</w:t>
            </w:r>
          </w:p>
        </w:tc>
        <w:tc>
          <w:tcPr>
            <w:tcW w:w="80" w:type="pct"/>
            <w:shd w:val="clear" w:color="auto" w:fill="auto"/>
          </w:tcPr>
          <w:p w14:paraId="4C5333D0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shd w:val="clear" w:color="auto" w:fill="auto"/>
          </w:tcPr>
          <w:p w14:paraId="2EF793E5" w14:textId="236834E3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11,124</w:t>
            </w:r>
          </w:p>
        </w:tc>
        <w:tc>
          <w:tcPr>
            <w:tcW w:w="80" w:type="pct"/>
          </w:tcPr>
          <w:p w14:paraId="6AF19028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</w:tcPr>
          <w:p w14:paraId="503431D0" w14:textId="4FC66E93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6,</w:t>
            </w:r>
            <w:r w:rsidRPr="00CA12A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en-GB" w:bidi="th-TH"/>
              </w:rPr>
              <w:t>851</w:t>
            </w:r>
          </w:p>
        </w:tc>
        <w:tc>
          <w:tcPr>
            <w:tcW w:w="81" w:type="pct"/>
          </w:tcPr>
          <w:p w14:paraId="7D67C5F6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</w:tcPr>
          <w:p w14:paraId="11226090" w14:textId="06D1ADD8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7,089</w:t>
            </w:r>
          </w:p>
        </w:tc>
      </w:tr>
      <w:tr w:rsidR="008D529F" w:rsidRPr="00CA12A4" w14:paraId="1FF9B5FA" w14:textId="21CDEBCC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605DBA3A" w14:textId="296B16A8" w:rsidR="008D529F" w:rsidRPr="00CA12A4" w:rsidRDefault="008D529F" w:rsidP="003B0F2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317" w:type="pct"/>
            <w:shd w:val="clear" w:color="auto" w:fill="auto"/>
          </w:tcPr>
          <w:p w14:paraId="06BE374A" w14:textId="03A13C47" w:rsidR="008D529F" w:rsidRPr="00CA12A4" w:rsidRDefault="008D529F" w:rsidP="00CB27E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5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(3,</w:t>
            </w:r>
            <w:r w:rsidR="00DB1CBC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141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4A5BBACB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3C19DE54" w14:textId="3DE9E58E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(1</w:t>
            </w:r>
            <w:r w:rsidR="00DB1CBC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,619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47731B86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shd w:val="clear" w:color="auto" w:fill="auto"/>
          </w:tcPr>
          <w:p w14:paraId="25F3C9CF" w14:textId="446C25B6" w:rsidR="008D529F" w:rsidRPr="00CA12A4" w:rsidRDefault="008D529F" w:rsidP="00CB27E1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-23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(7)</w:t>
            </w:r>
          </w:p>
        </w:tc>
        <w:tc>
          <w:tcPr>
            <w:tcW w:w="79" w:type="pct"/>
            <w:shd w:val="clear" w:color="auto" w:fill="auto"/>
          </w:tcPr>
          <w:p w14:paraId="1491D3C8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shd w:val="clear" w:color="auto" w:fill="auto"/>
          </w:tcPr>
          <w:p w14:paraId="3976615E" w14:textId="5A18F319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(2)</w:t>
            </w:r>
          </w:p>
        </w:tc>
        <w:tc>
          <w:tcPr>
            <w:tcW w:w="78" w:type="pct"/>
            <w:shd w:val="clear" w:color="auto" w:fill="auto"/>
          </w:tcPr>
          <w:p w14:paraId="0D823874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57BC83CB" w14:textId="6CAE49B8" w:rsidR="008D529F" w:rsidRPr="00CA12A4" w:rsidRDefault="00101539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(107)</w:t>
            </w:r>
          </w:p>
        </w:tc>
        <w:tc>
          <w:tcPr>
            <w:tcW w:w="80" w:type="pct"/>
            <w:shd w:val="clear" w:color="auto" w:fill="auto"/>
          </w:tcPr>
          <w:p w14:paraId="7618F1C9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shd w:val="clear" w:color="auto" w:fill="auto"/>
          </w:tcPr>
          <w:p w14:paraId="3600B391" w14:textId="0A32FAC0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(87)</w:t>
            </w:r>
          </w:p>
        </w:tc>
        <w:tc>
          <w:tcPr>
            <w:tcW w:w="80" w:type="pct"/>
          </w:tcPr>
          <w:p w14:paraId="53F58BC7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</w:tcPr>
          <w:p w14:paraId="0E0043C9" w14:textId="66112B09" w:rsidR="008D529F" w:rsidRPr="00CA12A4" w:rsidRDefault="008D529F" w:rsidP="003C128B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-14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(228)</w:t>
            </w:r>
          </w:p>
        </w:tc>
        <w:tc>
          <w:tcPr>
            <w:tcW w:w="81" w:type="pct"/>
          </w:tcPr>
          <w:p w14:paraId="3B353E7A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</w:tcPr>
          <w:p w14:paraId="04AA9A9A" w14:textId="39219154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(1,100)</w:t>
            </w:r>
          </w:p>
        </w:tc>
      </w:tr>
      <w:tr w:rsidR="008D529F" w:rsidRPr="00CA12A4" w14:paraId="2E234E6C" w14:textId="4E3729CA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07EC969B" w14:textId="219C4A9B" w:rsidR="008D529F" w:rsidRPr="00CA12A4" w:rsidRDefault="008D529F" w:rsidP="003B0F2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14:paraId="1A5A7A53" w14:textId="1BB84457" w:rsidR="008D529F" w:rsidRPr="00CA12A4" w:rsidRDefault="008D529F" w:rsidP="00CB27E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5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(9,</w:t>
            </w:r>
            <w:r w:rsidR="00DB1CBC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756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1C13769B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14:paraId="31B9D17B" w14:textId="547CECFA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(9,</w:t>
            </w:r>
            <w:r w:rsidR="00DB1CBC"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385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40A625DD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14:paraId="41076262" w14:textId="03EF857F" w:rsidR="008D529F" w:rsidRPr="00CA12A4" w:rsidRDefault="008D529F" w:rsidP="00461C8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3560DEF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617CD7" w14:textId="63C68F10" w:rsidR="008D529F" w:rsidRPr="00CA12A4" w:rsidRDefault="008D529F" w:rsidP="00461C8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1FF16F9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14:paraId="12214A9E" w14:textId="06BADAC1" w:rsidR="008D529F" w:rsidRPr="00CA12A4" w:rsidRDefault="00101539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(2,311)</w:t>
            </w:r>
          </w:p>
        </w:tc>
        <w:tc>
          <w:tcPr>
            <w:tcW w:w="80" w:type="pct"/>
            <w:shd w:val="clear" w:color="auto" w:fill="auto"/>
          </w:tcPr>
          <w:p w14:paraId="2238420D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</w:tcPr>
          <w:p w14:paraId="634ABE78" w14:textId="0B7B6B5D" w:rsidR="008D529F" w:rsidRPr="00CA12A4" w:rsidRDefault="008D529F" w:rsidP="003C128B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(2,323)</w:t>
            </w:r>
          </w:p>
        </w:tc>
        <w:tc>
          <w:tcPr>
            <w:tcW w:w="80" w:type="pct"/>
          </w:tcPr>
          <w:p w14:paraId="4579E1F4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6FDE17BE" w14:textId="3BACF40D" w:rsidR="008D529F" w:rsidRPr="00CA12A4" w:rsidRDefault="003C128B" w:rsidP="003C128B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5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 xml:space="preserve">  </w:t>
            </w:r>
            <w:r w:rsidR="008D529F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8D529F" w:rsidRPr="00CA12A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en-GB" w:bidi="th-TH"/>
              </w:rPr>
              <w:t>5</w:t>
            </w:r>
            <w:r w:rsidR="008D529F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8D529F" w:rsidRPr="00CA12A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en-GB" w:bidi="th-TH"/>
              </w:rPr>
              <w:t>116</w:t>
            </w:r>
            <w:r w:rsidR="008D529F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81" w:type="pct"/>
          </w:tcPr>
          <w:p w14:paraId="3641C684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</w:tcPr>
          <w:p w14:paraId="14697E69" w14:textId="57D12226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(4,182)</w:t>
            </w:r>
          </w:p>
        </w:tc>
      </w:tr>
      <w:tr w:rsidR="008D529F" w:rsidRPr="00CA12A4" w14:paraId="48BA5ED8" w14:textId="1C43B57B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51EEEBA3" w14:textId="03E6D003" w:rsidR="008D529F" w:rsidRPr="00CA12A4" w:rsidRDefault="008D529F" w:rsidP="003B0F2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  <w:t>100</w:t>
            </w: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2B198" w14:textId="5B95C23D" w:rsidR="008D529F" w:rsidRPr="00CA12A4" w:rsidRDefault="00CB27E1" w:rsidP="003B0F2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29,974</w:t>
            </w:r>
          </w:p>
        </w:tc>
        <w:tc>
          <w:tcPr>
            <w:tcW w:w="78" w:type="pct"/>
            <w:shd w:val="clear" w:color="auto" w:fill="auto"/>
          </w:tcPr>
          <w:p w14:paraId="0EF3E4D8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EF707" w14:textId="2045A4CE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27,507</w:t>
            </w:r>
          </w:p>
        </w:tc>
        <w:tc>
          <w:tcPr>
            <w:tcW w:w="78" w:type="pct"/>
            <w:shd w:val="clear" w:color="auto" w:fill="auto"/>
          </w:tcPr>
          <w:p w14:paraId="1677A91A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F10F5" w14:textId="0515D95E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9,80</w:t>
            </w:r>
            <w:r w:rsidR="00CB27E1"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79" w:type="pct"/>
            <w:shd w:val="clear" w:color="auto" w:fill="auto"/>
          </w:tcPr>
          <w:p w14:paraId="7C5A378E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767" w14:textId="191FAC12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8,251</w:t>
            </w:r>
          </w:p>
        </w:tc>
        <w:tc>
          <w:tcPr>
            <w:tcW w:w="78" w:type="pct"/>
            <w:shd w:val="clear" w:color="auto" w:fill="auto"/>
          </w:tcPr>
          <w:p w14:paraId="51E424C9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41FF7" w14:textId="2C7C8974" w:rsidR="008D529F" w:rsidRPr="00CA12A4" w:rsidRDefault="00101539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8,930</w:t>
            </w:r>
          </w:p>
        </w:tc>
        <w:tc>
          <w:tcPr>
            <w:tcW w:w="80" w:type="pct"/>
            <w:shd w:val="clear" w:color="auto" w:fill="auto"/>
          </w:tcPr>
          <w:p w14:paraId="742B249D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88BBA" w14:textId="65472D93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8,849</w:t>
            </w:r>
          </w:p>
        </w:tc>
        <w:tc>
          <w:tcPr>
            <w:tcW w:w="80" w:type="pct"/>
          </w:tcPr>
          <w:p w14:paraId="4C853F9A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2EE5D967" w14:textId="245EC043" w:rsidR="008D529F" w:rsidRPr="00CA12A4" w:rsidRDefault="000447B7" w:rsidP="000447B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   </w:t>
            </w:r>
            <w:r w:rsidR="008D529F"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2,084</w:t>
            </w:r>
          </w:p>
        </w:tc>
        <w:tc>
          <w:tcPr>
            <w:tcW w:w="81" w:type="pct"/>
          </w:tcPr>
          <w:p w14:paraId="42D211D2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2711F" w14:textId="2D7E9D56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2,693</w:t>
            </w:r>
          </w:p>
        </w:tc>
      </w:tr>
      <w:tr w:rsidR="008D529F" w:rsidRPr="00CA12A4" w14:paraId="1E61AC4F" w14:textId="50ED02E3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64C92F89" w14:textId="77777777" w:rsidR="008D529F" w:rsidRPr="00CA12A4" w:rsidRDefault="008D529F" w:rsidP="003B0F2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</w:tcPr>
          <w:p w14:paraId="15318120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8" w:type="pct"/>
            <w:shd w:val="clear" w:color="auto" w:fill="auto"/>
          </w:tcPr>
          <w:p w14:paraId="273360C0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79135B19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shd w:val="clear" w:color="auto" w:fill="auto"/>
          </w:tcPr>
          <w:p w14:paraId="769AB482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</w:tcPr>
          <w:p w14:paraId="280BC4C2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shd w:val="clear" w:color="auto" w:fill="auto"/>
          </w:tcPr>
          <w:p w14:paraId="6687FEBF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</w:tcPr>
          <w:p w14:paraId="0A44CF0A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8" w:type="pct"/>
            <w:shd w:val="clear" w:color="auto" w:fill="auto"/>
          </w:tcPr>
          <w:p w14:paraId="0CC76A75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shd w:val="clear" w:color="auto" w:fill="auto"/>
          </w:tcPr>
          <w:p w14:paraId="594BCA57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shd w:val="clear" w:color="auto" w:fill="auto"/>
          </w:tcPr>
          <w:p w14:paraId="4B9E6284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</w:tcPr>
          <w:p w14:paraId="163645E9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3B24BAF6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0B253581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" w:type="pct"/>
          </w:tcPr>
          <w:p w14:paraId="2D8249F1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</w:tcBorders>
          </w:tcPr>
          <w:p w14:paraId="7A5B5F3D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D529F" w:rsidRPr="00CA12A4" w14:paraId="72562E64" w14:textId="75BD1650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59E17F6A" w14:textId="5E1BDE8C" w:rsidR="008D529F" w:rsidRPr="00CA12A4" w:rsidRDefault="008D529F" w:rsidP="00F156A7">
            <w:pPr>
              <w:ind w:left="144" w:right="-94" w:hanging="144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กลุ่ม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บริษัท</w:t>
            </w:r>
          </w:p>
        </w:tc>
        <w:tc>
          <w:tcPr>
            <w:tcW w:w="317" w:type="pct"/>
            <w:shd w:val="clear" w:color="auto" w:fill="auto"/>
          </w:tcPr>
          <w:p w14:paraId="3AE1E557" w14:textId="74D6D924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6</w:t>
            </w:r>
            <w:r w:rsidR="00CB27E1"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,673</w:t>
            </w:r>
          </w:p>
        </w:tc>
        <w:tc>
          <w:tcPr>
            <w:tcW w:w="78" w:type="pct"/>
            <w:shd w:val="clear" w:color="auto" w:fill="auto"/>
          </w:tcPr>
          <w:p w14:paraId="072820A9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2979B602" w14:textId="4D447171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6,445</w:t>
            </w:r>
          </w:p>
        </w:tc>
        <w:tc>
          <w:tcPr>
            <w:tcW w:w="78" w:type="pct"/>
            <w:shd w:val="clear" w:color="auto" w:fill="auto"/>
          </w:tcPr>
          <w:p w14:paraId="3D48308F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shd w:val="clear" w:color="auto" w:fill="auto"/>
          </w:tcPr>
          <w:p w14:paraId="157BC2E1" w14:textId="62EB7136" w:rsidR="008D529F" w:rsidRPr="00CA12A4" w:rsidRDefault="008D529F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4,903</w:t>
            </w:r>
          </w:p>
        </w:tc>
        <w:tc>
          <w:tcPr>
            <w:tcW w:w="79" w:type="pct"/>
            <w:shd w:val="clear" w:color="auto" w:fill="auto"/>
          </w:tcPr>
          <w:p w14:paraId="47EFFEEA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shd w:val="clear" w:color="auto" w:fill="auto"/>
          </w:tcPr>
          <w:p w14:paraId="5D13344B" w14:textId="5E494C51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4,126</w:t>
            </w:r>
          </w:p>
        </w:tc>
        <w:tc>
          <w:tcPr>
            <w:tcW w:w="78" w:type="pct"/>
            <w:shd w:val="clear" w:color="auto" w:fill="auto"/>
          </w:tcPr>
          <w:p w14:paraId="44CA008E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shd w:val="clear" w:color="auto" w:fill="auto"/>
          </w:tcPr>
          <w:p w14:paraId="1484233A" w14:textId="79915CAC" w:rsidR="008D529F" w:rsidRPr="00CA12A4" w:rsidRDefault="00101539" w:rsidP="003B0F2C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2,022</w:t>
            </w:r>
          </w:p>
        </w:tc>
        <w:tc>
          <w:tcPr>
            <w:tcW w:w="80" w:type="pct"/>
            <w:shd w:val="clear" w:color="auto" w:fill="auto"/>
          </w:tcPr>
          <w:p w14:paraId="2C48212B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shd w:val="clear" w:color="auto" w:fill="auto"/>
          </w:tcPr>
          <w:p w14:paraId="662D31D4" w14:textId="00E31D12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2,003</w:t>
            </w:r>
          </w:p>
        </w:tc>
        <w:tc>
          <w:tcPr>
            <w:tcW w:w="80" w:type="pct"/>
          </w:tcPr>
          <w:p w14:paraId="6EDD8F98" w14:textId="77777777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</w:tcPr>
          <w:p w14:paraId="44DAA48B" w14:textId="38E09102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1,021</w:t>
            </w:r>
          </w:p>
        </w:tc>
        <w:tc>
          <w:tcPr>
            <w:tcW w:w="81" w:type="pct"/>
          </w:tcPr>
          <w:p w14:paraId="12E738BF" w14:textId="77777777" w:rsidR="008D529F" w:rsidRPr="00CA12A4" w:rsidRDefault="008D529F" w:rsidP="003B0F2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</w:tcPr>
          <w:p w14:paraId="4B78BF78" w14:textId="5545573D" w:rsidR="008D529F" w:rsidRPr="00CA12A4" w:rsidRDefault="008D529F" w:rsidP="00E2284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1,3</w:t>
            </w:r>
            <w:r w:rsidRPr="00CA12A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eastAsia="en-GB" w:bidi="th-TH"/>
              </w:rPr>
              <w:t>19</w:t>
            </w:r>
          </w:p>
        </w:tc>
      </w:tr>
      <w:tr w:rsidR="00DA69B1" w:rsidRPr="00CA12A4" w14:paraId="1F2A7FF1" w14:textId="19A19D2A" w:rsidTr="00DA69B1">
        <w:trPr>
          <w:trHeight w:val="344"/>
        </w:trPr>
        <w:tc>
          <w:tcPr>
            <w:tcW w:w="1604" w:type="pct"/>
            <w:shd w:val="clear" w:color="auto" w:fill="auto"/>
            <w:vAlign w:val="bottom"/>
          </w:tcPr>
          <w:p w14:paraId="44583C3D" w14:textId="6BB205C2" w:rsidR="00DA69B1" w:rsidRPr="00CA12A4" w:rsidRDefault="00DA69B1" w:rsidP="00DA69B1">
            <w:pPr>
              <w:ind w:left="144" w:right="-94" w:hanging="144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การปรับปรุงรายการตามนโยบายการบัญชีของ</w:t>
            </w:r>
            <w:r w:rsidRPr="00CA12A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en-GB"/>
              </w:rPr>
              <w:t>กลุ่ม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en-GB"/>
              </w:rPr>
              <w:t>และอื่นๆ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14:paraId="0C6002FD" w14:textId="77777777" w:rsidR="00DA69B1" w:rsidRDefault="00DA69B1" w:rsidP="00DA69B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5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 xml:space="preserve"> </w:t>
            </w:r>
          </w:p>
          <w:p w14:paraId="080BB89F" w14:textId="76CF5E42" w:rsidR="00DA69B1" w:rsidRPr="00CA12A4" w:rsidRDefault="00DA69B1" w:rsidP="00DA69B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5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(3,019)</w:t>
            </w:r>
          </w:p>
        </w:tc>
        <w:tc>
          <w:tcPr>
            <w:tcW w:w="78" w:type="pct"/>
            <w:shd w:val="clear" w:color="auto" w:fill="auto"/>
          </w:tcPr>
          <w:p w14:paraId="44B651AD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14:paraId="18ADAB5C" w14:textId="77777777" w:rsidR="00DA69B1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168303E" w14:textId="5A5F64DF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(3,035)</w:t>
            </w:r>
          </w:p>
        </w:tc>
        <w:tc>
          <w:tcPr>
            <w:tcW w:w="78" w:type="pct"/>
            <w:shd w:val="clear" w:color="auto" w:fill="auto"/>
          </w:tcPr>
          <w:p w14:paraId="350F7E8F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14:paraId="1290AD09" w14:textId="77777777" w:rsidR="00DA69B1" w:rsidRDefault="00DA69B1" w:rsidP="00DA69B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  <w:p w14:paraId="2E770B18" w14:textId="5993B4EC" w:rsidR="00DA69B1" w:rsidRPr="00CA12A4" w:rsidRDefault="00DA69B1" w:rsidP="00DA69B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7F154B6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7BFD9AD0" w14:textId="77777777" w:rsidR="00DA69B1" w:rsidRDefault="00DA69B1" w:rsidP="00DA69B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04B9E69" w14:textId="534AE9F1" w:rsidR="00DA69B1" w:rsidRPr="00CA12A4" w:rsidRDefault="00DA69B1" w:rsidP="00DA69B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17" w:right="-129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0090940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14:paraId="033F7BC4" w14:textId="77777777" w:rsidR="00DA69B1" w:rsidRDefault="00DA69B1" w:rsidP="00DA69B1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  <w:p w14:paraId="15B48D55" w14:textId="4B291CB7" w:rsidR="00DA69B1" w:rsidRPr="00CA12A4" w:rsidRDefault="00DA69B1" w:rsidP="00DA69B1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(481)</w:t>
            </w:r>
          </w:p>
        </w:tc>
        <w:tc>
          <w:tcPr>
            <w:tcW w:w="80" w:type="pct"/>
            <w:shd w:val="clear" w:color="auto" w:fill="auto"/>
          </w:tcPr>
          <w:p w14:paraId="4A9EA861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</w:tcPr>
          <w:p w14:paraId="65E1F77B" w14:textId="77777777" w:rsidR="00DA69B1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3AE7B69" w14:textId="357BB52B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(387)</w:t>
            </w:r>
          </w:p>
        </w:tc>
        <w:tc>
          <w:tcPr>
            <w:tcW w:w="80" w:type="pct"/>
          </w:tcPr>
          <w:p w14:paraId="17C153BF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37FC1A6F" w14:textId="77777777" w:rsidR="00DA69B1" w:rsidRDefault="00DA69B1" w:rsidP="00DA69B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5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6EB68FBD" w14:textId="28E017C1" w:rsidR="00DA69B1" w:rsidRPr="00CA12A4" w:rsidRDefault="00DA69B1" w:rsidP="00DA69B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5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(23)</w:t>
            </w:r>
          </w:p>
        </w:tc>
        <w:tc>
          <w:tcPr>
            <w:tcW w:w="81" w:type="pct"/>
          </w:tcPr>
          <w:p w14:paraId="6CB53F31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</w:tcPr>
          <w:p w14:paraId="4F3C93F7" w14:textId="77777777" w:rsidR="00DA69B1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0462C9F" w14:textId="5D8EED90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(2</w:t>
            </w:r>
            <w:r w:rsidRPr="00CA12A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eastAsia="en-GB" w:bidi="th-TH"/>
              </w:rPr>
              <w:t>0</w:t>
            </w:r>
            <w:r w:rsidRPr="00CA12A4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DA69B1" w:rsidRPr="00CA12A4" w14:paraId="7DF94770" w14:textId="5953A927" w:rsidTr="00DA69B1">
        <w:trPr>
          <w:trHeight w:val="344"/>
        </w:trPr>
        <w:tc>
          <w:tcPr>
            <w:tcW w:w="1604" w:type="pct"/>
            <w:shd w:val="clear" w:color="auto" w:fill="auto"/>
          </w:tcPr>
          <w:p w14:paraId="337DE9FD" w14:textId="6D87337E" w:rsidR="00DA69B1" w:rsidRPr="00CA12A4" w:rsidRDefault="00DA69B1" w:rsidP="00DA69B1">
            <w:pPr>
              <w:ind w:left="144" w:right="-94" w:hanging="144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  <w:r w:rsidRPr="005E440B">
              <w:rPr>
                <w:rFonts w:asciiTheme="majorBidi" w:eastAsia="Calibr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สุทธิจากกำไรที่ยังไม่เกิดขึ้นจากการขายอสังหาริมทรัพย์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30CB" w14:textId="77777777" w:rsidR="00DA69B1" w:rsidRDefault="00DA69B1" w:rsidP="00DA69B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  <w:p w14:paraId="00866CB9" w14:textId="62053EB9" w:rsidR="00DA69B1" w:rsidRPr="00CA12A4" w:rsidRDefault="00DA69B1" w:rsidP="00DA69B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3,654</w:t>
            </w:r>
          </w:p>
        </w:tc>
        <w:tc>
          <w:tcPr>
            <w:tcW w:w="78" w:type="pct"/>
            <w:shd w:val="clear" w:color="auto" w:fill="auto"/>
          </w:tcPr>
          <w:p w14:paraId="4005B891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F32B6" w14:textId="77777777" w:rsidR="00DA69B1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68677D5" w14:textId="1910EA0A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3,410</w:t>
            </w:r>
          </w:p>
        </w:tc>
        <w:tc>
          <w:tcPr>
            <w:tcW w:w="78" w:type="pct"/>
            <w:shd w:val="clear" w:color="auto" w:fill="auto"/>
          </w:tcPr>
          <w:p w14:paraId="5FAFED8F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1AF5C" w14:textId="77777777" w:rsidR="00DA69B1" w:rsidRDefault="00DA69B1" w:rsidP="00DA69B1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7B397637" w14:textId="4B7948FB" w:rsidR="00DA69B1" w:rsidRPr="00CA12A4" w:rsidRDefault="00DA69B1" w:rsidP="00DA69B1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4,903</w:t>
            </w:r>
          </w:p>
        </w:tc>
        <w:tc>
          <w:tcPr>
            <w:tcW w:w="79" w:type="pct"/>
            <w:shd w:val="clear" w:color="auto" w:fill="auto"/>
          </w:tcPr>
          <w:p w14:paraId="66791211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202C0" w14:textId="77777777" w:rsidR="00DA69B1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DB6FA34" w14:textId="00E11EAA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4,126</w:t>
            </w:r>
          </w:p>
        </w:tc>
        <w:tc>
          <w:tcPr>
            <w:tcW w:w="78" w:type="pct"/>
            <w:shd w:val="clear" w:color="auto" w:fill="auto"/>
          </w:tcPr>
          <w:p w14:paraId="7FA98988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9FE81" w14:textId="77777777" w:rsidR="00DA69B1" w:rsidRDefault="00DA69B1" w:rsidP="00DA69B1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260E3526" w14:textId="661052EB" w:rsidR="00DA69B1" w:rsidRPr="00CA12A4" w:rsidRDefault="00DA69B1" w:rsidP="00DA69B1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  <w:t>1,541</w:t>
            </w:r>
          </w:p>
        </w:tc>
        <w:tc>
          <w:tcPr>
            <w:tcW w:w="80" w:type="pct"/>
            <w:shd w:val="clear" w:color="auto" w:fill="auto"/>
          </w:tcPr>
          <w:p w14:paraId="0A19A755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F5AC6" w14:textId="77777777" w:rsidR="00DA69B1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5352805" w14:textId="00B55B61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1,616</w:t>
            </w:r>
          </w:p>
        </w:tc>
        <w:tc>
          <w:tcPr>
            <w:tcW w:w="80" w:type="pct"/>
          </w:tcPr>
          <w:p w14:paraId="334D0DE0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627F4A0B" w14:textId="77777777" w:rsidR="00DA69B1" w:rsidRDefault="00DA69B1" w:rsidP="00DA69B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5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  <w:p w14:paraId="2E1A1DD9" w14:textId="58CA4328" w:rsidR="00DA69B1" w:rsidRPr="00CA12A4" w:rsidRDefault="00DA69B1" w:rsidP="00DA69B1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5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998</w:t>
            </w:r>
          </w:p>
        </w:tc>
        <w:tc>
          <w:tcPr>
            <w:tcW w:w="81" w:type="pct"/>
          </w:tcPr>
          <w:p w14:paraId="3AF7CEA5" w14:textId="77777777" w:rsidR="00DA69B1" w:rsidRPr="00CA12A4" w:rsidRDefault="00DA69B1" w:rsidP="00DA69B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6228B" w14:textId="77777777" w:rsidR="00DA69B1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FBF6E5A" w14:textId="48487325" w:rsidR="00DA69B1" w:rsidRPr="00CA12A4" w:rsidRDefault="00DA69B1" w:rsidP="00DA69B1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66" w:right="-11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12A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1,299</w:t>
            </w:r>
          </w:p>
        </w:tc>
      </w:tr>
    </w:tbl>
    <w:p w14:paraId="6995E50E" w14:textId="77777777" w:rsidR="006D1A08" w:rsidRPr="00CA12A4" w:rsidRDefault="006D1A08"/>
    <w:p w14:paraId="4C13DCBB" w14:textId="3107D045" w:rsidR="0083694D" w:rsidRPr="00CA12A4" w:rsidRDefault="0083694D"/>
    <w:p w14:paraId="0E92DA7A" w14:textId="14BFD541" w:rsidR="00E7708F" w:rsidRPr="00CA12A4" w:rsidRDefault="00E7708F" w:rsidP="00823253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E7708F" w:rsidRPr="00CA12A4" w:rsidSect="003F1243">
          <w:pgSz w:w="16834" w:h="11909" w:orient="landscape" w:code="9"/>
          <w:pgMar w:top="1276" w:right="691" w:bottom="1152" w:left="851" w:header="720" w:footer="720" w:gutter="0"/>
          <w:paperSrc w:first="257" w:other="257"/>
          <w:pgNumType w:start="74"/>
          <w:cols w:space="720"/>
          <w:docGrid w:linePitch="245"/>
        </w:sectPr>
      </w:pPr>
    </w:p>
    <w:p w14:paraId="71A350FE" w14:textId="2FC64517" w:rsidR="001C7D7E" w:rsidRPr="00CA12A4" w:rsidRDefault="00CA3649" w:rsidP="00CB2A79">
      <w:pPr>
        <w:tabs>
          <w:tab w:val="clear" w:pos="454"/>
        </w:tabs>
        <w:spacing w:line="240" w:lineRule="auto"/>
        <w:ind w:left="270"/>
        <w:jc w:val="thaiDistribute"/>
        <w:rPr>
          <w:rFonts w:asciiTheme="majorBidi" w:eastAsia="Angsana New" w:hAnsiTheme="majorBidi"/>
          <w:i/>
          <w:iCs/>
          <w:sz w:val="30"/>
          <w:szCs w:val="30"/>
        </w:rPr>
      </w:pPr>
      <w:r w:rsidRPr="00CA12A4">
        <w:rPr>
          <w:rFonts w:asciiTheme="majorBidi" w:eastAsia="Angsana New" w:hAnsiTheme="majorBidi" w:hint="cs"/>
          <w:i/>
          <w:iCs/>
          <w:sz w:val="30"/>
          <w:szCs w:val="30"/>
          <w:cs/>
        </w:rPr>
        <w:lastRenderedPageBreak/>
        <w:t>บริษัทร่วมและการร่วมค้าที่ไม่มีสาระสำคัญ</w:t>
      </w:r>
    </w:p>
    <w:p w14:paraId="7CABB5AF" w14:textId="77777777" w:rsidR="00CA3649" w:rsidRPr="00CA12A4" w:rsidRDefault="00CA3649" w:rsidP="00CB2A79">
      <w:pPr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</w:p>
    <w:p w14:paraId="3507AF95" w14:textId="7952AF59" w:rsidR="00E9518C" w:rsidRPr="00CA12A4" w:rsidRDefault="00CA3649" w:rsidP="00CB2A79">
      <w:pPr>
        <w:tabs>
          <w:tab w:val="clear" w:pos="227"/>
          <w:tab w:val="clear" w:pos="454"/>
          <w:tab w:val="left" w:pos="270"/>
        </w:tabs>
        <w:ind w:left="27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A12A4">
        <w:rPr>
          <w:rFonts w:asciiTheme="majorBidi" w:eastAsia="Angsana New" w:hAnsiTheme="majorBidi" w:cstheme="majorBidi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741DE38A" w14:textId="39AF08DD" w:rsidR="0095649F" w:rsidRPr="00CA12A4" w:rsidRDefault="0095649F" w:rsidP="00DE4EB3">
      <w:pPr>
        <w:tabs>
          <w:tab w:val="clear" w:pos="454"/>
        </w:tabs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tbl>
      <w:tblPr>
        <w:tblW w:w="882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990"/>
        <w:gridCol w:w="180"/>
        <w:gridCol w:w="900"/>
        <w:gridCol w:w="264"/>
        <w:gridCol w:w="1031"/>
        <w:gridCol w:w="178"/>
        <w:gridCol w:w="957"/>
      </w:tblGrid>
      <w:tr w:rsidR="0095649F" w:rsidRPr="00CA12A4" w14:paraId="6A6E0B76" w14:textId="77777777" w:rsidTr="00BA32DE">
        <w:trPr>
          <w:cantSplit/>
          <w:trHeight w:val="18"/>
          <w:tblHeader/>
        </w:trPr>
        <w:tc>
          <w:tcPr>
            <w:tcW w:w="4320" w:type="dxa"/>
          </w:tcPr>
          <w:p w14:paraId="5E9DEB41" w14:textId="77777777" w:rsidR="0095649F" w:rsidRPr="00CA12A4" w:rsidRDefault="0095649F" w:rsidP="00B8670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B56F64D" w14:textId="6F1BB1B8" w:rsidR="0095649F" w:rsidRPr="00CA12A4" w:rsidRDefault="0095649F" w:rsidP="0095649F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264" w:type="dxa"/>
          </w:tcPr>
          <w:p w14:paraId="0233D213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166" w:type="dxa"/>
            <w:gridSpan w:val="3"/>
          </w:tcPr>
          <w:p w14:paraId="190EDE2C" w14:textId="720B7C2B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95649F" w:rsidRPr="00CA12A4" w14:paraId="49534A0D" w14:textId="77777777" w:rsidTr="00BA32DE">
        <w:trPr>
          <w:cantSplit/>
          <w:trHeight w:val="18"/>
          <w:tblHeader/>
        </w:trPr>
        <w:tc>
          <w:tcPr>
            <w:tcW w:w="4320" w:type="dxa"/>
          </w:tcPr>
          <w:p w14:paraId="548320AD" w14:textId="77777777" w:rsidR="0095649F" w:rsidRPr="00CA12A4" w:rsidRDefault="0095649F" w:rsidP="00B8670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5897752" w14:textId="69474B2B" w:rsidR="0095649F" w:rsidRPr="00CA12A4" w:rsidRDefault="0095649F" w:rsidP="0095649F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264" w:type="dxa"/>
          </w:tcPr>
          <w:p w14:paraId="45B362E6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166" w:type="dxa"/>
            <w:gridSpan w:val="3"/>
          </w:tcPr>
          <w:p w14:paraId="0DE5F0CB" w14:textId="6D5F09E5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95649F" w:rsidRPr="00CA12A4" w14:paraId="7E130844" w14:textId="77777777" w:rsidTr="00BA32DE">
        <w:trPr>
          <w:cantSplit/>
          <w:trHeight w:val="18"/>
          <w:tblHeader/>
        </w:trPr>
        <w:tc>
          <w:tcPr>
            <w:tcW w:w="4320" w:type="dxa"/>
          </w:tcPr>
          <w:p w14:paraId="1ABA97AB" w14:textId="77777777" w:rsidR="0095649F" w:rsidRPr="00CA12A4" w:rsidRDefault="0095649F" w:rsidP="00B867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940E2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21AD5B4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A850554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4C2A1E10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06D02EA6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7B9A39D1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66A90ADF" w14:textId="77777777" w:rsidR="0095649F" w:rsidRPr="00CA12A4" w:rsidRDefault="0095649F" w:rsidP="00B8670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95649F" w:rsidRPr="00CA12A4" w14:paraId="4D87C84B" w14:textId="77777777" w:rsidTr="00BA32DE">
        <w:trPr>
          <w:cantSplit/>
          <w:trHeight w:val="18"/>
          <w:tblHeader/>
        </w:trPr>
        <w:tc>
          <w:tcPr>
            <w:tcW w:w="4320" w:type="dxa"/>
          </w:tcPr>
          <w:p w14:paraId="3B311130" w14:textId="77777777" w:rsidR="0095649F" w:rsidRPr="00CA12A4" w:rsidRDefault="0095649F" w:rsidP="00B8670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646D3B46" w14:textId="77777777" w:rsidR="0095649F" w:rsidRPr="00CA12A4" w:rsidRDefault="0095649F" w:rsidP="00B8670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5649F" w:rsidRPr="00CA12A4" w14:paraId="49B6051E" w14:textId="77777777" w:rsidTr="00BA32DE">
        <w:trPr>
          <w:cantSplit/>
          <w:trHeight w:val="18"/>
        </w:trPr>
        <w:tc>
          <w:tcPr>
            <w:tcW w:w="4320" w:type="dxa"/>
          </w:tcPr>
          <w:p w14:paraId="5AB85519" w14:textId="3F101EB7" w:rsidR="0095649F" w:rsidRPr="00CA12A4" w:rsidRDefault="0095649F" w:rsidP="00B8670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</w:t>
            </w:r>
          </w:p>
        </w:tc>
        <w:tc>
          <w:tcPr>
            <w:tcW w:w="990" w:type="dxa"/>
            <w:vAlign w:val="bottom"/>
          </w:tcPr>
          <w:p w14:paraId="6CA5786C" w14:textId="69A8B97D" w:rsidR="0095649F" w:rsidRPr="00CA12A4" w:rsidRDefault="0095649F" w:rsidP="00B867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09A6FF" w14:textId="77777777" w:rsidR="0095649F" w:rsidRPr="00CA12A4" w:rsidRDefault="0095649F" w:rsidP="00B867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583D82" w14:textId="6630653D" w:rsidR="0095649F" w:rsidRPr="00CA12A4" w:rsidRDefault="0095649F" w:rsidP="00B867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083C78E6" w14:textId="77777777" w:rsidR="0095649F" w:rsidRPr="00CA12A4" w:rsidRDefault="0095649F" w:rsidP="00B867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2F6CCC6" w14:textId="62CCCF0F" w:rsidR="0095649F" w:rsidRPr="00CA12A4" w:rsidRDefault="0095649F" w:rsidP="00B867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1A8AC5" w14:textId="77777777" w:rsidR="0095649F" w:rsidRPr="00CA12A4" w:rsidRDefault="0095649F" w:rsidP="00B867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124A5BF2" w14:textId="46090334" w:rsidR="0095649F" w:rsidRPr="00CA12A4" w:rsidRDefault="0095649F" w:rsidP="00B867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649F" w:rsidRPr="00CA12A4" w14:paraId="37CF3B13" w14:textId="77777777" w:rsidTr="00BA32DE">
        <w:trPr>
          <w:cantSplit/>
          <w:trHeight w:val="18"/>
        </w:trPr>
        <w:tc>
          <w:tcPr>
            <w:tcW w:w="4320" w:type="dxa"/>
          </w:tcPr>
          <w:p w14:paraId="5B14C051" w14:textId="468E8567" w:rsidR="0095649F" w:rsidRPr="00CA12A4" w:rsidRDefault="0095649F" w:rsidP="0095649F">
            <w:pPr>
              <w:tabs>
                <w:tab w:val="clear" w:pos="227"/>
              </w:tabs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</w:t>
            </w:r>
            <w:r w:rsidRPr="00CA12A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มค้าที่ไม่มีสาระสำคัญ</w:t>
            </w:r>
          </w:p>
        </w:tc>
        <w:tc>
          <w:tcPr>
            <w:tcW w:w="990" w:type="dxa"/>
            <w:vAlign w:val="bottom"/>
          </w:tcPr>
          <w:p w14:paraId="4622DB63" w14:textId="1D1BF75A" w:rsidR="0095649F" w:rsidRPr="00CA12A4" w:rsidRDefault="003C128B" w:rsidP="00B867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80" w:type="dxa"/>
            <w:vAlign w:val="bottom"/>
          </w:tcPr>
          <w:p w14:paraId="42473763" w14:textId="77777777" w:rsidR="0095649F" w:rsidRPr="00CA12A4" w:rsidRDefault="0095649F" w:rsidP="00B867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24A350" w14:textId="3C8532FA" w:rsidR="0095649F" w:rsidRPr="00CA12A4" w:rsidRDefault="00E331E8" w:rsidP="00B867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64" w:type="dxa"/>
            <w:vAlign w:val="bottom"/>
          </w:tcPr>
          <w:p w14:paraId="3599FF71" w14:textId="77777777" w:rsidR="0095649F" w:rsidRPr="00CA12A4" w:rsidRDefault="0095649F" w:rsidP="00B867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6FE9618C" w14:textId="4DC6EB2D" w:rsidR="0095649F" w:rsidRPr="00CA12A4" w:rsidRDefault="00363C8E" w:rsidP="00B867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610C0"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178" w:type="dxa"/>
            <w:vAlign w:val="bottom"/>
          </w:tcPr>
          <w:p w14:paraId="67502D58" w14:textId="77777777" w:rsidR="0095649F" w:rsidRPr="00CA12A4" w:rsidRDefault="0095649F" w:rsidP="00B8670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9E881FB" w14:textId="04EE87F4" w:rsidR="0095649F" w:rsidRPr="00CA12A4" w:rsidRDefault="00E331E8" w:rsidP="00B867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</w:tr>
      <w:tr w:rsidR="0095649F" w:rsidRPr="00CA12A4" w14:paraId="027D22BD" w14:textId="77777777" w:rsidTr="00BA32DE">
        <w:trPr>
          <w:cantSplit/>
          <w:trHeight w:val="18"/>
        </w:trPr>
        <w:tc>
          <w:tcPr>
            <w:tcW w:w="4320" w:type="dxa"/>
          </w:tcPr>
          <w:p w14:paraId="66EF1E32" w14:textId="77777777" w:rsidR="0095649F" w:rsidRPr="00CA12A4" w:rsidRDefault="0095649F" w:rsidP="00B867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990" w:type="dxa"/>
          </w:tcPr>
          <w:p w14:paraId="7E665D3F" w14:textId="77777777" w:rsidR="0095649F" w:rsidRPr="00CA12A4" w:rsidRDefault="0095649F" w:rsidP="00B8670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14281B" w14:textId="77777777" w:rsidR="0095649F" w:rsidRPr="00CA12A4" w:rsidRDefault="0095649F" w:rsidP="00B867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537523" w14:textId="77777777" w:rsidR="0095649F" w:rsidRPr="00CA12A4" w:rsidRDefault="0095649F" w:rsidP="00B8670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4C1BE0C" w14:textId="77777777" w:rsidR="0095649F" w:rsidRPr="00CA12A4" w:rsidRDefault="0095649F" w:rsidP="00B867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07A48F6E" w14:textId="77777777" w:rsidR="0095649F" w:rsidRPr="00CA12A4" w:rsidRDefault="0095649F" w:rsidP="00B8670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F1F23DC" w14:textId="77777777" w:rsidR="0095649F" w:rsidRPr="00CA12A4" w:rsidRDefault="0095649F" w:rsidP="00B867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</w:tcPr>
          <w:p w14:paraId="78AF91E6" w14:textId="77777777" w:rsidR="0095649F" w:rsidRPr="00CA12A4" w:rsidRDefault="0095649F" w:rsidP="00B8670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1E8" w:rsidRPr="00CA12A4" w14:paraId="51756048" w14:textId="77777777" w:rsidTr="00BA32DE">
        <w:trPr>
          <w:cantSplit/>
          <w:trHeight w:val="18"/>
        </w:trPr>
        <w:tc>
          <w:tcPr>
            <w:tcW w:w="4320" w:type="dxa"/>
          </w:tcPr>
          <w:p w14:paraId="15AA5BA5" w14:textId="5054FF7A" w:rsidR="00E331E8" w:rsidRPr="00CA12A4" w:rsidRDefault="00E331E8" w:rsidP="00E331E8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C3DC5"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C3DC5" w:rsidRPr="00CA1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3DC5"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990" w:type="dxa"/>
          </w:tcPr>
          <w:p w14:paraId="438A7826" w14:textId="2F98BC0D" w:rsidR="00E331E8" w:rsidRPr="00CA12A4" w:rsidRDefault="00101539" w:rsidP="0010153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323024EB" w14:textId="77777777" w:rsidR="00E331E8" w:rsidRPr="00CA12A4" w:rsidRDefault="00E331E8" w:rsidP="00E33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C052069" w14:textId="0742B674" w:rsidR="00E331E8" w:rsidRPr="00CA12A4" w:rsidRDefault="003A1F32" w:rsidP="001015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34</w:t>
            </w:r>
          </w:p>
        </w:tc>
        <w:tc>
          <w:tcPr>
            <w:tcW w:w="264" w:type="dxa"/>
          </w:tcPr>
          <w:p w14:paraId="6BB96290" w14:textId="77777777" w:rsidR="00E331E8" w:rsidRPr="00CA12A4" w:rsidRDefault="00E331E8" w:rsidP="00E33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207296B" w14:textId="5FEE5557" w:rsidR="00E331E8" w:rsidRPr="00CA12A4" w:rsidRDefault="002D6C76" w:rsidP="00E331E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1539" w:rsidRPr="00CA12A4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7CCD87F" w14:textId="77777777" w:rsidR="00E331E8" w:rsidRPr="00CA12A4" w:rsidRDefault="00E331E8" w:rsidP="00E33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</w:tcPr>
          <w:p w14:paraId="789A45D1" w14:textId="78DC0A87" w:rsidR="00E331E8" w:rsidRPr="00CA12A4" w:rsidRDefault="003A1F32" w:rsidP="00E331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</w:t>
            </w:r>
          </w:p>
        </w:tc>
      </w:tr>
      <w:tr w:rsidR="00E331E8" w:rsidRPr="00CA12A4" w14:paraId="7F41B4F0" w14:textId="77777777" w:rsidTr="00BA32DE">
        <w:trPr>
          <w:cantSplit/>
          <w:trHeight w:val="18"/>
        </w:trPr>
        <w:tc>
          <w:tcPr>
            <w:tcW w:w="4320" w:type="dxa"/>
          </w:tcPr>
          <w:p w14:paraId="7E5993DA" w14:textId="3C7ED568" w:rsidR="00E331E8" w:rsidRPr="00CA12A4" w:rsidRDefault="00E331E8" w:rsidP="00E331E8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C3DC5"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2C3DC5"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89FDDE" w14:textId="058887DB" w:rsidR="00E331E8" w:rsidRPr="00CA12A4" w:rsidRDefault="00101539" w:rsidP="0010153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180" w:type="dxa"/>
          </w:tcPr>
          <w:p w14:paraId="41DD083D" w14:textId="77777777" w:rsidR="00E331E8" w:rsidRPr="00CA12A4" w:rsidRDefault="00E331E8" w:rsidP="00E331E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91D6CA" w14:textId="06505869" w:rsidR="00E331E8" w:rsidRPr="00CA12A4" w:rsidRDefault="00E331E8" w:rsidP="0010153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64" w:type="dxa"/>
          </w:tcPr>
          <w:p w14:paraId="10E9D9EE" w14:textId="77777777" w:rsidR="00E331E8" w:rsidRPr="00CA12A4" w:rsidRDefault="00E331E8" w:rsidP="00E331E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65A2B11" w14:textId="0CF915C2" w:rsidR="00E331E8" w:rsidRPr="00CA12A4" w:rsidRDefault="002D6C76" w:rsidP="00E331E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01539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7C33206F" w14:textId="77777777" w:rsidR="00E331E8" w:rsidRPr="00CA12A4" w:rsidRDefault="00E331E8" w:rsidP="00E331E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0704CDE" w14:textId="535C6226" w:rsidR="00E331E8" w:rsidRPr="00CA12A4" w:rsidRDefault="00E331E8" w:rsidP="00E331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1CF0A323" w14:textId="77777777" w:rsidR="00101539" w:rsidRPr="00CA12A4" w:rsidRDefault="00101539" w:rsidP="00DE4EB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616D55D" w14:textId="6D52F000" w:rsidR="00F81176" w:rsidRPr="00CA12A4" w:rsidRDefault="00F81176" w:rsidP="005F0F36">
      <w:pPr>
        <w:pStyle w:val="Heading6"/>
        <w:numPr>
          <w:ilvl w:val="0"/>
          <w:numId w:val="16"/>
        </w:numPr>
        <w:tabs>
          <w:tab w:val="left" w:pos="180"/>
        </w:tabs>
        <w:ind w:hanging="117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59532748" w14:textId="473CDE59" w:rsidR="00F81176" w:rsidRPr="00CA12A4" w:rsidRDefault="00F81176" w:rsidP="00DE4EB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70789C4" w14:textId="0A04BA84" w:rsidR="003240B8" w:rsidRPr="00CA12A4" w:rsidRDefault="003240B8" w:rsidP="003240B8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ปี </w:t>
      </w:r>
      <w:r w:rsidRPr="00CA12A4">
        <w:rPr>
          <w:rFonts w:ascii="Angsana New" w:hAnsi="Angsana New"/>
          <w:i/>
          <w:iCs/>
          <w:sz w:val="30"/>
          <w:szCs w:val="30"/>
          <w:lang w:val="en-US" w:bidi="th-TH"/>
        </w:rPr>
        <w:t>2562</w:t>
      </w:r>
    </w:p>
    <w:p w14:paraId="727401F6" w14:textId="77777777" w:rsidR="003240B8" w:rsidRPr="00CA12A4" w:rsidRDefault="003240B8" w:rsidP="00DE4EB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01C710F9" w14:textId="77777777" w:rsidR="00BD1F5A" w:rsidRPr="00CA12A4" w:rsidRDefault="00B90802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การซื้อกิจการ </w:t>
      </w:r>
    </w:p>
    <w:p w14:paraId="4CE2C579" w14:textId="77777777" w:rsidR="00BD1F5A" w:rsidRPr="00CA12A4" w:rsidRDefault="00BD1F5A" w:rsidP="00DE4EB3">
      <w:pPr>
        <w:pStyle w:val="block"/>
        <w:spacing w:after="0" w:line="240" w:lineRule="auto"/>
        <w:ind w:left="518" w:right="47"/>
        <w:jc w:val="thaiDistribute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32BE8276" w14:textId="77777777" w:rsidR="00B90802" w:rsidRPr="00CA12A4" w:rsidRDefault="00B90802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CA12A4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 แผ่นดินทอง พร็อพเพอร์ตี้ ดีเวลลอปเม้นท์ จำกัด (มหาชน)</w:t>
      </w:r>
    </w:p>
    <w:p w14:paraId="519FA8A1" w14:textId="77777777" w:rsidR="00B90802" w:rsidRPr="00CA12A4" w:rsidRDefault="00B90802" w:rsidP="00DE4EB3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9C03660" w14:textId="00DBB389" w:rsidR="00B90802" w:rsidRPr="00CA12A4" w:rsidRDefault="00B90802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bidi="th-TH"/>
        </w:rPr>
      </w:pPr>
      <w:r w:rsidRPr="00CA12A4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CA12A4">
        <w:rPr>
          <w:rFonts w:ascii="Angsana New" w:hAnsi="Angsana New"/>
          <w:sz w:val="30"/>
          <w:szCs w:val="30"/>
          <w:lang w:bidi="th-TH"/>
        </w:rPr>
        <w:t>7</w:t>
      </w:r>
      <w:r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 xml:space="preserve">พฤษภาคม </w:t>
      </w:r>
      <w:r w:rsidRPr="00CA12A4">
        <w:rPr>
          <w:rFonts w:asciiTheme="majorBidi" w:eastAsia="Angsana New" w:hAnsiTheme="majorBidi" w:cstheme="majorBidi"/>
          <w:sz w:val="30"/>
          <w:szCs w:val="30"/>
          <w:lang w:val="en-US" w:eastAsia="en-US" w:bidi="th-TH"/>
        </w:rPr>
        <w:t>2562</w:t>
      </w:r>
      <w:r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 xml:space="preserve"> ที่ประชุมวิสามัญผู้ถือหุ้นของบริษัท มีมติอนุมัติการเข้าซื้อกิจการของบริษัท แผ่นดินทอง พร็อพเพอร์ตี้ ดีเวลลอปเม้นท์ จ</w:t>
      </w:r>
      <w:r w:rsidR="00F32529"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>ำ</w:t>
      </w:r>
      <w:r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>กัด</w:t>
      </w:r>
      <w:r w:rsidRPr="00CA12A4">
        <w:rPr>
          <w:rFonts w:asciiTheme="majorBidi" w:eastAsia="Angsana New" w:hAnsiTheme="majorBidi" w:cstheme="majorBidi"/>
          <w:sz w:val="30"/>
          <w:szCs w:val="30"/>
          <w:lang w:val="en-US" w:eastAsia="en-US" w:bidi="th-TH"/>
        </w:rPr>
        <w:t xml:space="preserve"> (</w:t>
      </w:r>
      <w:r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>มหาชน)</w:t>
      </w:r>
      <w:r w:rsidRPr="00CA12A4">
        <w:rPr>
          <w:rFonts w:asciiTheme="majorBidi" w:eastAsia="Angsana New" w:hAnsiTheme="majorBidi" w:cstheme="majorBidi"/>
          <w:sz w:val="30"/>
          <w:szCs w:val="30"/>
          <w:lang w:val="en-US" w:eastAsia="en-US" w:bidi="th-TH"/>
        </w:rPr>
        <w:t xml:space="preserve"> “GOLD” </w:t>
      </w:r>
      <w:r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>โดยการทำคำเสนอซื้อหลักทรัพย์ทั้งหมดของกิจการโดยสมัครใจ</w:t>
      </w:r>
      <w:r w:rsidRPr="00CA12A4">
        <w:rPr>
          <w:rFonts w:asciiTheme="majorBidi" w:eastAsia="Angsana New" w:hAnsiTheme="majorBidi" w:cstheme="majorBidi"/>
          <w:sz w:val="30"/>
          <w:szCs w:val="30"/>
          <w:lang w:val="en-US" w:eastAsia="en-US" w:bidi="th-TH"/>
        </w:rPr>
        <w:t xml:space="preserve"> </w:t>
      </w:r>
      <w:r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 xml:space="preserve">รวมจำนวน </w:t>
      </w:r>
      <w:r w:rsidRPr="00CA12A4">
        <w:rPr>
          <w:rFonts w:asciiTheme="majorBidi" w:eastAsia="Angsana New" w:hAnsiTheme="majorBidi" w:cstheme="majorBidi"/>
          <w:sz w:val="30"/>
          <w:szCs w:val="30"/>
          <w:lang w:val="en-US" w:eastAsia="en-US" w:bidi="th-TH"/>
        </w:rPr>
        <w:t>2,323.72</w:t>
      </w:r>
      <w:r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 xml:space="preserve"> ล้านหุ้น ราคาเสนอซื้อหุ้นละ </w:t>
      </w:r>
      <w:r w:rsidRPr="00CA12A4">
        <w:rPr>
          <w:rFonts w:asciiTheme="majorBidi" w:eastAsia="Angsana New" w:hAnsiTheme="majorBidi" w:cstheme="majorBidi"/>
          <w:sz w:val="30"/>
          <w:szCs w:val="30"/>
          <w:lang w:val="en-US" w:eastAsia="en-US" w:bidi="th-TH"/>
        </w:rPr>
        <w:t>8.50</w:t>
      </w:r>
      <w:r w:rsidRPr="00CA12A4">
        <w:rPr>
          <w:rFonts w:asciiTheme="majorBidi" w:eastAsia="Angsana New" w:hAnsiTheme="majorBidi" w:cstheme="majorBidi"/>
          <w:sz w:val="30"/>
          <w:szCs w:val="30"/>
          <w:cs/>
          <w:lang w:val="en-US" w:eastAsia="en-US" w:bidi="th-TH"/>
        </w:rPr>
        <w:t xml:space="preserve"> บาท </w:t>
      </w:r>
      <w:r w:rsidR="00C17542" w:rsidRPr="00CA12A4">
        <w:rPr>
          <w:rFonts w:asciiTheme="majorBidi" w:eastAsia="Angsana New" w:hAnsiTheme="majorBidi" w:cstheme="majorBidi" w:hint="cs"/>
          <w:sz w:val="30"/>
          <w:szCs w:val="30"/>
          <w:cs/>
          <w:lang w:val="en-US" w:eastAsia="en-US" w:bidi="th-TH"/>
        </w:rPr>
        <w:t xml:space="preserve">ซึ่งสำเร็จในเดือนสิงหาคม </w:t>
      </w:r>
      <w:r w:rsidR="00C17542" w:rsidRPr="00CA12A4">
        <w:rPr>
          <w:rFonts w:asciiTheme="majorBidi" w:eastAsia="Angsana New" w:hAnsiTheme="majorBidi" w:cstheme="majorBidi"/>
          <w:sz w:val="30"/>
          <w:szCs w:val="30"/>
          <w:lang w:val="en-US" w:eastAsia="en-US" w:bidi="th-TH"/>
        </w:rPr>
        <w:t>2562</w:t>
      </w:r>
    </w:p>
    <w:p w14:paraId="2DF2C762" w14:textId="77777777" w:rsidR="00B90802" w:rsidRPr="00CA12A4" w:rsidRDefault="00B90802" w:rsidP="00B90802">
      <w:pPr>
        <w:ind w:left="518" w:right="-43"/>
        <w:jc w:val="both"/>
        <w:rPr>
          <w:rFonts w:ascii="Angsana New" w:eastAsia="AngsanaNew" w:hAnsi="Angsana New"/>
          <w:sz w:val="24"/>
          <w:szCs w:val="24"/>
          <w:lang w:bidi="ar-SA"/>
        </w:rPr>
      </w:pPr>
    </w:p>
    <w:p w14:paraId="513BA372" w14:textId="787EEE2B" w:rsidR="00CB2A79" w:rsidRPr="00CA12A4" w:rsidRDefault="00B90802" w:rsidP="00CB2A79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cs/>
          <w:lang w:bidi="th-TH"/>
        </w:rPr>
        <w:t>โดย</w:t>
      </w:r>
      <w:r w:rsidR="00514131" w:rsidRPr="00CA12A4">
        <w:rPr>
          <w:rFonts w:ascii="Angsana New" w:hAnsi="Angsana New" w:hint="cs"/>
          <w:sz w:val="30"/>
          <w:szCs w:val="30"/>
          <w:cs/>
          <w:lang w:bidi="th-TH"/>
        </w:rPr>
        <w:t xml:space="preserve">มีรายละเอียดตามหมายเหตุประกอบงบการเงินข้อ </w:t>
      </w:r>
      <w:r w:rsidR="002C3DC5" w:rsidRPr="00CA12A4">
        <w:rPr>
          <w:rFonts w:ascii="Angsana New" w:hAnsi="Angsana New"/>
          <w:sz w:val="30"/>
          <w:szCs w:val="30"/>
          <w:lang w:val="en-US" w:bidi="th-TH"/>
        </w:rPr>
        <w:t>5</w:t>
      </w:r>
    </w:p>
    <w:p w14:paraId="0A9E438D" w14:textId="599B7F6E" w:rsidR="00B71754" w:rsidRPr="00CA12A4" w:rsidRDefault="00B71754" w:rsidP="003C128B">
      <w:pPr>
        <w:pStyle w:val="block"/>
        <w:spacing w:after="0" w:line="240" w:lineRule="atLeast"/>
        <w:ind w:left="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D7497AC" w14:textId="3CEB6CDD" w:rsidR="003240B8" w:rsidRPr="00CA12A4" w:rsidRDefault="003240B8" w:rsidP="003C128B">
      <w:pPr>
        <w:pStyle w:val="block"/>
        <w:spacing w:after="0" w:line="240" w:lineRule="atLeast"/>
        <w:ind w:left="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EBC29C9" w14:textId="039BD326" w:rsidR="003240B8" w:rsidRPr="00CA12A4" w:rsidRDefault="003240B8" w:rsidP="003C128B">
      <w:pPr>
        <w:pStyle w:val="block"/>
        <w:spacing w:after="0" w:line="240" w:lineRule="atLeast"/>
        <w:ind w:left="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C000517" w14:textId="77D0043E" w:rsidR="003240B8" w:rsidRPr="00CA12A4" w:rsidRDefault="003240B8" w:rsidP="003C128B">
      <w:pPr>
        <w:pStyle w:val="block"/>
        <w:spacing w:after="0" w:line="240" w:lineRule="atLeast"/>
        <w:ind w:left="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23FA3E8" w14:textId="5E7FA59D" w:rsidR="003240B8" w:rsidRPr="00CA12A4" w:rsidRDefault="003240B8" w:rsidP="003C128B">
      <w:pPr>
        <w:pStyle w:val="block"/>
        <w:spacing w:after="0" w:line="240" w:lineRule="atLeast"/>
        <w:ind w:left="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20169ED" w14:textId="77777777" w:rsidR="003240B8" w:rsidRPr="00CA12A4" w:rsidRDefault="003240B8" w:rsidP="003C128B">
      <w:pPr>
        <w:pStyle w:val="block"/>
        <w:spacing w:after="0" w:line="240" w:lineRule="atLeast"/>
        <w:ind w:left="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5871B03" w14:textId="293F7013" w:rsidR="00BD1F5A" w:rsidRPr="00CA12A4" w:rsidRDefault="00BD1F5A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บริษัท ซิสเต็ม แอสเซ็ทส์ จำกัด</w:t>
      </w:r>
    </w:p>
    <w:p w14:paraId="3B241DBA" w14:textId="77777777" w:rsidR="00BD1F5A" w:rsidRPr="00CA12A4" w:rsidRDefault="00BD1F5A" w:rsidP="008514E6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3954807" w14:textId="77777777" w:rsidR="00BD1F5A" w:rsidRPr="00CA12A4" w:rsidRDefault="00BD1F5A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A12A4">
        <w:rPr>
          <w:rFonts w:ascii="Angsana New" w:hAnsi="Angsana New"/>
          <w:sz w:val="30"/>
          <w:szCs w:val="30"/>
          <w:cs/>
          <w:lang w:val="en-US" w:bidi="th-TH"/>
        </w:rPr>
        <w:t>เมื่อ</w:t>
      </w:r>
      <w:r w:rsidR="00866E2C" w:rsidRPr="00CA12A4">
        <w:rPr>
          <w:rFonts w:ascii="Angsana New" w:hAnsi="Angsana New"/>
          <w:sz w:val="30"/>
          <w:szCs w:val="30"/>
          <w:cs/>
          <w:lang w:val="en-US" w:bidi="th-TH"/>
        </w:rPr>
        <w:t>เดือน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สิงหาคม </w:t>
      </w:r>
      <w:r w:rsidRPr="00CA12A4">
        <w:rPr>
          <w:rFonts w:ascii="Angsana New" w:hAnsi="Angsana New"/>
          <w:sz w:val="30"/>
          <w:szCs w:val="30"/>
          <w:lang w:val="en-US" w:bidi="th-TH"/>
        </w:rPr>
        <w:t>2562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ที่ประชุมคณะกรรมการของบริษัท </w:t>
      </w:r>
      <w:r w:rsidR="00347D51" w:rsidRPr="00CA12A4">
        <w:rPr>
          <w:rFonts w:ascii="Angsana New" w:hAnsi="Angsana New"/>
          <w:sz w:val="30"/>
          <w:szCs w:val="30"/>
          <w:cs/>
          <w:lang w:val="en-US" w:bidi="th-TH"/>
        </w:rPr>
        <w:t>คณะกรรมการมีมติอนุมัติการ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เข้าซื้อหุ้นสามัญทั้งหมด </w:t>
      </w:r>
      <w:r w:rsidRPr="00CA12A4">
        <w:rPr>
          <w:rFonts w:ascii="Angsana New" w:hAnsi="Angsana New"/>
          <w:sz w:val="30"/>
          <w:szCs w:val="30"/>
          <w:lang w:val="en-US" w:bidi="th-TH"/>
        </w:rPr>
        <w:t>40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ล้านหุ้นของ บริษัท ซิสเต็ม แอสเซ็ทส์ จำกัด คิดเป็นร้อยละ </w:t>
      </w:r>
      <w:r w:rsidRPr="00CA12A4">
        <w:rPr>
          <w:rFonts w:ascii="Angsana New" w:hAnsi="Angsana New"/>
          <w:sz w:val="30"/>
          <w:szCs w:val="30"/>
          <w:lang w:val="en-US" w:bidi="th-TH"/>
        </w:rPr>
        <w:t>100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ของจำนวนหุ้นที่ออกและชำระแล้ว ในราคาหุ้นละ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 10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บาท รวมเป็นจำนวนเงิน </w:t>
      </w:r>
      <w:r w:rsidRPr="00CA12A4">
        <w:rPr>
          <w:rFonts w:ascii="Angsana New" w:hAnsi="Angsana New"/>
          <w:sz w:val="30"/>
          <w:szCs w:val="30"/>
          <w:lang w:val="en-US" w:bidi="th-TH"/>
        </w:rPr>
        <w:t>400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บริษัทได้ชำระมูลค่าการซื้อหุ้นดังกล่าว เมื่อวันที่ </w:t>
      </w:r>
      <w:r w:rsidRPr="00CA12A4">
        <w:rPr>
          <w:rFonts w:ascii="Angsana New" w:hAnsi="Angsana New"/>
          <w:sz w:val="30"/>
          <w:szCs w:val="30"/>
          <w:lang w:val="en-US" w:bidi="th-TH"/>
        </w:rPr>
        <w:t>19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สิงหาคม 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>บริษัทจัดประเภทเงินลงทุนในบริษัท ซิสเต็ม แอสเซ็ทส์ จำกัด เป็นเงินลงทุนในบริษัทย่อย</w:t>
      </w:r>
    </w:p>
    <w:p w14:paraId="022D74F4" w14:textId="77777777" w:rsidR="003240B8" w:rsidRPr="00CA12A4" w:rsidRDefault="003240B8" w:rsidP="00CB2A79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234F3A0" w14:textId="6B499D89" w:rsidR="00CB2A79" w:rsidRPr="00CA12A4" w:rsidRDefault="00CB2A79" w:rsidP="00CB2A79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บริษัทย่อย</w:t>
      </w:r>
    </w:p>
    <w:p w14:paraId="1E562E3D" w14:textId="77777777" w:rsidR="00CB2A79" w:rsidRPr="00CA12A4" w:rsidRDefault="00CB2A79" w:rsidP="00CB2A79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1413495" w14:textId="5E41D35B" w:rsidR="00CB2A79" w:rsidRPr="00CA12A4" w:rsidRDefault="00CB2A79" w:rsidP="00CB2A79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 เฟรเซอร์ส พร็อพเพอร์ตี้ ศูนย์บริหารเงิน (ประเทศไทย) จำกัด</w:t>
      </w:r>
    </w:p>
    <w:p w14:paraId="78869F5E" w14:textId="77777777" w:rsidR="00CB2A79" w:rsidRPr="00CA12A4" w:rsidRDefault="00CB2A79" w:rsidP="00CB2A79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575784F" w14:textId="3E71C8B4" w:rsidR="00CB2A79" w:rsidRPr="00CA12A4" w:rsidRDefault="00CB2A79" w:rsidP="004E4ECF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 w:hint="cs"/>
          <w:sz w:val="30"/>
          <w:szCs w:val="30"/>
          <w:cs/>
          <w:lang w:val="en-US"/>
        </w:rPr>
        <w:t>เมื่อเดือนตุลาคม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E4ECF" w:rsidRPr="00CA12A4">
        <w:rPr>
          <w:rFonts w:ascii="Angsana New" w:hAnsi="Angsana New"/>
          <w:sz w:val="30"/>
          <w:szCs w:val="30"/>
          <w:lang w:val="en-US"/>
        </w:rPr>
        <w:t>2562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ที่ประชุมคณะกรรมการของบริษัทได้มีมติอนุมัติให้จัดตั้ง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ศูนย์บริหารเงิน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เฟรเซอร์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พร็อพเพอร์ตี้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ประเทศไทย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ซึ่งบริษัทถือเป็นบริษัทย่อย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ถือหุ้นในสัดส่วนร้อยละ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E4ECF" w:rsidRPr="00CA12A4">
        <w:rPr>
          <w:rFonts w:ascii="Angsana New" w:hAnsi="Angsana New"/>
          <w:sz w:val="30"/>
          <w:szCs w:val="30"/>
          <w:lang w:val="en-US"/>
        </w:rPr>
        <w:t>100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เพื่อเป็นศูนย์กลางในการบริหารจัดการด้านการเงินของกลุ่มบริษัท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ด้วยทุนจดทะเบียน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E4ECF" w:rsidRPr="00CA12A4">
        <w:rPr>
          <w:rFonts w:ascii="Angsana New" w:hAnsi="Angsana New"/>
          <w:sz w:val="30"/>
          <w:szCs w:val="30"/>
          <w:lang w:val="en-US"/>
        </w:rPr>
        <w:t>10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เป็นทุนหุ้นสามัญ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E4ECF" w:rsidRPr="00CA12A4">
        <w:rPr>
          <w:rFonts w:ascii="Angsana New" w:hAnsi="Angsana New"/>
          <w:sz w:val="30"/>
          <w:szCs w:val="30"/>
          <w:lang w:val="en-US"/>
        </w:rPr>
        <w:t>1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มูลค่าที่ตราไว้หุ้นละ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E4ECF" w:rsidRPr="00CA12A4">
        <w:rPr>
          <w:rFonts w:ascii="Angsana New" w:hAnsi="Angsana New"/>
          <w:sz w:val="30"/>
          <w:szCs w:val="30"/>
          <w:lang w:val="en-US"/>
        </w:rPr>
        <w:t>10</w:t>
      </w:r>
      <w:r w:rsidRPr="00CA12A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6C91C034" w14:textId="77777777" w:rsidR="00D56C21" w:rsidRPr="00CA12A4" w:rsidRDefault="00D56C21" w:rsidP="00D56C21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B3C3BF3" w14:textId="3754BDF9" w:rsidR="00DB3057" w:rsidRPr="00CA12A4" w:rsidRDefault="00DB3057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บริษัทย่อยทางอ้อม</w:t>
      </w:r>
    </w:p>
    <w:p w14:paraId="4908D4B8" w14:textId="77777777" w:rsidR="003C128B" w:rsidRPr="00CA12A4" w:rsidRDefault="003C128B" w:rsidP="003C128B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BB503C8" w14:textId="4992BAC6" w:rsidR="003C128B" w:rsidRPr="00CA12A4" w:rsidRDefault="00DB3057" w:rsidP="00D56C21">
      <w:pPr>
        <w:pStyle w:val="block"/>
        <w:spacing w:after="0" w:line="240" w:lineRule="atLeast"/>
        <w:ind w:left="360" w:right="47" w:hanging="18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บริษัท ออโตเมชั่น แอสเซ็ท จำกัด (ถือหุ้นโดยบริษัท เฟรเซอร์ส พร็อพเพอร์ตี้ อินดัสเทรียล (ประเทศไทย)   </w:t>
      </w:r>
      <w:r w:rsidR="002D30AB" w:rsidRPr="00CA12A4">
        <w:rPr>
          <w:rFonts w:ascii="Angsana New" w:hAnsi="Angsana New"/>
          <w:i/>
          <w:iCs/>
          <w:sz w:val="30"/>
          <w:szCs w:val="30"/>
          <w:lang w:val="en-US" w:bidi="th-TH"/>
        </w:rPr>
        <w:br/>
      </w:r>
      <w:r w:rsidRPr="00CA12A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จำกัด ในอัตราร้อยละ </w:t>
      </w:r>
      <w:r w:rsidRPr="00CA12A4">
        <w:rPr>
          <w:rFonts w:ascii="Angsana New" w:hAnsi="Angsana New"/>
          <w:i/>
          <w:iCs/>
          <w:sz w:val="30"/>
          <w:szCs w:val="30"/>
          <w:lang w:val="en-US" w:bidi="th-TH"/>
        </w:rPr>
        <w:t>100)</w:t>
      </w:r>
    </w:p>
    <w:p w14:paraId="142B171B" w14:textId="77777777" w:rsidR="00D577B4" w:rsidRPr="00CA12A4" w:rsidRDefault="00D577B4" w:rsidP="00D577B4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0001A2F" w14:textId="5A02F751" w:rsidR="003C128B" w:rsidRPr="00CA12A4" w:rsidRDefault="00DB3057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ในการประชุมคณะกรรมการของบริษัท เฟรเซอร์ส พร็อพเพอร์ตี้ อินดัสเทรียล (ประเทศไทย) จำกัด ซึ่งเป็นบริษัทย่อยของบริษัท เมื่อวันที่ </w:t>
      </w:r>
      <w:r w:rsidRPr="00CA12A4">
        <w:rPr>
          <w:rFonts w:ascii="Angsana New" w:hAnsi="Angsana New"/>
          <w:sz w:val="30"/>
          <w:szCs w:val="30"/>
          <w:lang w:val="en-US" w:bidi="th-TH"/>
        </w:rPr>
        <w:t>4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เมษายน </w:t>
      </w:r>
      <w:r w:rsidRPr="00CA12A4">
        <w:rPr>
          <w:rFonts w:ascii="Angsana New" w:hAnsi="Angsana New"/>
          <w:sz w:val="30"/>
          <w:szCs w:val="30"/>
          <w:lang w:val="en-US" w:bidi="th-TH"/>
        </w:rPr>
        <w:t>2562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คณะกรรมการมีมติอนุมัติจัดตั้งบริษัท ออโตเมชั่น แอสเซ็ท จำกัด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เพื่อดำเนินธุรกิจให้บริการด้านระบบปฏิบัติการอัตโนมัติสำหรับโรงงานอุตสาหกรรมและคลังสินค้า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โดยมีทุนจดทะเบียน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>1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แบ่งออกเป็นหุ้นสามัญจำนวน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>100,000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>10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บริษัทดังกล่าวได้</w:t>
      </w:r>
      <w:r w:rsidRPr="00CA12A4">
        <w:rPr>
          <w:rFonts w:ascii="Angsana New" w:hAnsi="Angsana New" w:hint="cs"/>
          <w:sz w:val="30"/>
          <w:szCs w:val="30"/>
          <w:cs/>
          <w:lang w:bidi="th-TH"/>
        </w:rPr>
        <w:t>จดทะเบียนการจัดตั้งกับกระทรวงพาณิชย์เมื่อวันที่</w:t>
      </w:r>
      <w:r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bidi="th-TH"/>
        </w:rPr>
        <w:t>9</w:t>
      </w:r>
      <w:r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bidi="th-TH"/>
        </w:rPr>
        <w:t>เมษายน</w:t>
      </w:r>
      <w:r w:rsidRPr="00CA1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bidi="th-TH"/>
        </w:rPr>
        <w:t>2562</w:t>
      </w:r>
    </w:p>
    <w:p w14:paraId="7D62D8BF" w14:textId="77777777" w:rsidR="003C128B" w:rsidRPr="00CA12A4" w:rsidRDefault="003C128B" w:rsidP="003C128B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740304B" w14:textId="1BE1D9BD" w:rsidR="002D30AB" w:rsidRPr="00CA12A4" w:rsidRDefault="00DB3057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ในเดือนกรกฎาคม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ที่ประชุมวิสามัญผู้ถือหุ้นของบริษัท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ออโตเมชั่น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แอสเซ็ท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ซึ่งเป็นบริษัทย่อยทางอ้อมของบริษัท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ได้มีมติอนุมัติการเพิ่มทุนจดทะเบียนจากเดิม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17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โดยออกหุ้นสามัญจำนวนรวม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1.6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ล้านหุ้น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10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รวมเป็นจำนวนเงิน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16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8514E6" w:rsidRPr="00CA12A4">
        <w:rPr>
          <w:rFonts w:ascii="Angsana New" w:hAnsi="Angsana New"/>
          <w:sz w:val="30"/>
          <w:szCs w:val="30"/>
          <w:lang w:val="en-US" w:bidi="th-TH"/>
        </w:rPr>
        <w:tab/>
      </w:r>
    </w:p>
    <w:p w14:paraId="7A43027C" w14:textId="24EC6293" w:rsidR="00D56C21" w:rsidRPr="00CA12A4" w:rsidRDefault="00D56C21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B8E6225" w14:textId="77777777" w:rsidR="003240B8" w:rsidRPr="00CA12A4" w:rsidRDefault="003240B8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1FE6E24" w14:textId="69364E82" w:rsidR="003240B8" w:rsidRPr="00CA12A4" w:rsidRDefault="003240B8" w:rsidP="00D56C21">
      <w:pPr>
        <w:pStyle w:val="block"/>
        <w:tabs>
          <w:tab w:val="left" w:pos="180"/>
        </w:tabs>
        <w:spacing w:after="0" w:line="240" w:lineRule="atLeast"/>
        <w:ind w:left="270" w:right="47" w:hanging="9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 xml:space="preserve">ปี </w:t>
      </w:r>
      <w:r w:rsidRPr="00CA12A4">
        <w:rPr>
          <w:rFonts w:ascii="Angsana New" w:hAnsi="Angsana New"/>
          <w:i/>
          <w:iCs/>
          <w:sz w:val="30"/>
          <w:szCs w:val="30"/>
          <w:lang w:val="en-US" w:bidi="th-TH"/>
        </w:rPr>
        <w:t>2563</w:t>
      </w:r>
    </w:p>
    <w:p w14:paraId="4FDF4E77" w14:textId="77777777" w:rsidR="003240B8" w:rsidRPr="00CA12A4" w:rsidRDefault="003240B8" w:rsidP="00D56C21">
      <w:pPr>
        <w:pStyle w:val="block"/>
        <w:tabs>
          <w:tab w:val="left" w:pos="180"/>
        </w:tabs>
        <w:spacing w:after="0" w:line="240" w:lineRule="atLeast"/>
        <w:ind w:left="270" w:right="47" w:hanging="90"/>
        <w:jc w:val="thaiDistribute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59388828" w14:textId="304F5617" w:rsidR="00AA19F1" w:rsidRDefault="003240B8" w:rsidP="00AA19F1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ในการประชุมคณะกรรมการของบริษัทย่อยหลายแห่ง</w:t>
      </w:r>
      <w:r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ในเดือนตุลาคม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 2562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</w:t>
      </w:r>
      <w:r w:rsidR="009C3C21" w:rsidRPr="00CA12A4"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</w:t>
      </w:r>
      <w:r w:rsidRPr="00CA12A4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คณะกรรมการได้มีมติอนุมัติจัดตั้งบริษัท</w:t>
      </w:r>
      <w:r w:rsidR="00AA19F1" w:rsidRPr="00CA12A4">
        <w:rPr>
          <w:rFonts w:ascii="Angsana New" w:hAnsi="Angsana New" w:hint="cs"/>
          <w:sz w:val="30"/>
          <w:szCs w:val="30"/>
          <w:cs/>
          <w:lang w:val="en-US" w:bidi="th-TH"/>
        </w:rPr>
        <w:t>ดังต่อไปนี้</w:t>
      </w:r>
      <w:r w:rsidRPr="00CA12A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C3C21" w:rsidRPr="00CA12A4">
        <w:rPr>
          <w:rFonts w:ascii="Angsana New" w:hAnsi="Angsana New" w:hint="cs"/>
          <w:sz w:val="30"/>
          <w:szCs w:val="30"/>
          <w:cs/>
          <w:lang w:val="en-US" w:bidi="th-TH"/>
        </w:rPr>
        <w:t xml:space="preserve">โดยถือหุ้นผ่านทาง </w:t>
      </w:r>
      <w:r w:rsidR="009C3C21" w:rsidRPr="00CA12A4">
        <w:rPr>
          <w:rFonts w:ascii="Angsana New" w:hAnsi="Angsana New"/>
          <w:sz w:val="30"/>
          <w:szCs w:val="30"/>
          <w:lang w:val="en-US" w:bidi="th-TH"/>
        </w:rPr>
        <w:t>Frasers Property Thailand (</w:t>
      </w:r>
      <w:proofErr w:type="spellStart"/>
      <w:r w:rsidR="009C3C21" w:rsidRPr="00CA12A4">
        <w:rPr>
          <w:rFonts w:ascii="Angsana New" w:hAnsi="Angsana New"/>
          <w:sz w:val="30"/>
          <w:szCs w:val="30"/>
          <w:lang w:val="en-US" w:bidi="th-TH"/>
        </w:rPr>
        <w:t>Internation</w:t>
      </w:r>
      <w:proofErr w:type="spellEnd"/>
      <w:r w:rsidR="009C3C21" w:rsidRPr="00CA12A4">
        <w:rPr>
          <w:rFonts w:ascii="Angsana New" w:hAnsi="Angsana New"/>
          <w:sz w:val="30"/>
          <w:szCs w:val="30"/>
          <w:lang w:val="en-US" w:bidi="th-TH"/>
        </w:rPr>
        <w:t>) Pt</w:t>
      </w:r>
      <w:r w:rsidR="000313B6">
        <w:rPr>
          <w:rFonts w:ascii="Angsana New" w:hAnsi="Angsana New"/>
          <w:sz w:val="30"/>
          <w:szCs w:val="30"/>
          <w:lang w:val="en-US" w:bidi="th-TH"/>
        </w:rPr>
        <w:t>e</w:t>
      </w:r>
      <w:r w:rsidR="009C3C21" w:rsidRPr="00CA12A4">
        <w:rPr>
          <w:rFonts w:ascii="Angsana New" w:hAnsi="Angsana New"/>
          <w:sz w:val="30"/>
          <w:szCs w:val="30"/>
          <w:lang w:val="en-US" w:bidi="th-TH"/>
        </w:rPr>
        <w:t>. Ltd.</w:t>
      </w:r>
      <w:r w:rsidR="009C3C21" w:rsidRPr="00CA12A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A19F1" w:rsidRPr="00CA12A4">
        <w:rPr>
          <w:rFonts w:ascii="Angsana New" w:hAnsi="Angsana New" w:hint="cs"/>
          <w:sz w:val="30"/>
          <w:szCs w:val="30"/>
          <w:cs/>
          <w:lang w:val="en-US" w:bidi="th-TH"/>
        </w:rPr>
        <w:t>เพื่อดำเนินธุรกิจการบริหารการลงทุน</w:t>
      </w:r>
      <w:r w:rsidR="00AA19F1"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A19F1" w:rsidRPr="00CA12A4">
        <w:rPr>
          <w:rFonts w:ascii="Angsana New" w:hAnsi="Angsana New" w:hint="cs"/>
          <w:sz w:val="30"/>
          <w:szCs w:val="30"/>
          <w:cs/>
          <w:lang w:val="en-US" w:bidi="th-TH"/>
        </w:rPr>
        <w:t>โดยมีทุนจดทะเบียน</w:t>
      </w:r>
      <w:r w:rsidR="00AA19F1">
        <w:rPr>
          <w:rFonts w:ascii="Angsana New" w:hAnsi="Angsana New" w:hint="cs"/>
          <w:sz w:val="30"/>
          <w:szCs w:val="30"/>
          <w:cs/>
          <w:lang w:val="en-US" w:bidi="th-TH"/>
        </w:rPr>
        <w:t>แต่ละบริษัท</w:t>
      </w:r>
      <w:r w:rsidR="00AA19F1"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1 </w:t>
      </w:r>
      <w:r w:rsidR="00AA19F1" w:rsidRPr="00CA12A4">
        <w:rPr>
          <w:rFonts w:ascii="Angsana New" w:hAnsi="Angsana New" w:hint="cs"/>
          <w:sz w:val="30"/>
          <w:szCs w:val="30"/>
          <w:cs/>
          <w:lang w:val="en-US" w:bidi="th-TH"/>
        </w:rPr>
        <w:t>ดอลลาร์สิงคโปร์</w:t>
      </w:r>
      <w:r w:rsidR="00AA19F1"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A19F1" w:rsidRPr="00CA12A4">
        <w:rPr>
          <w:rFonts w:ascii="Angsana New" w:hAnsi="Angsana New" w:hint="cs"/>
          <w:sz w:val="30"/>
          <w:szCs w:val="30"/>
          <w:cs/>
          <w:lang w:val="en-US" w:bidi="th-TH"/>
        </w:rPr>
        <w:t>แบ่งออกเป็นหุ้นสามัญ</w:t>
      </w:r>
      <w:r w:rsidR="00AA19F1"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1 </w:t>
      </w:r>
      <w:r w:rsidR="00AA19F1" w:rsidRPr="00CA12A4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="00AA19F1"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A19F1" w:rsidRPr="00CA12A4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="00AA19F1" w:rsidRPr="00CA12A4">
        <w:rPr>
          <w:rFonts w:ascii="Angsana New" w:hAnsi="Angsana New"/>
          <w:sz w:val="30"/>
          <w:szCs w:val="30"/>
          <w:cs/>
          <w:lang w:val="en-US" w:bidi="th-TH"/>
        </w:rPr>
        <w:t xml:space="preserve"> 1 </w:t>
      </w:r>
      <w:r w:rsidR="00AA19F1" w:rsidRPr="00CA12A4">
        <w:rPr>
          <w:rFonts w:ascii="Angsana New" w:hAnsi="Angsana New" w:hint="cs"/>
          <w:sz w:val="30"/>
          <w:szCs w:val="30"/>
          <w:cs/>
          <w:lang w:val="en-US" w:bidi="th-TH"/>
        </w:rPr>
        <w:t>ดอลลาร์สิงคโปร์</w:t>
      </w:r>
    </w:p>
    <w:p w14:paraId="1BC4CD02" w14:textId="77777777" w:rsidR="00AA19F1" w:rsidRPr="00AA19F1" w:rsidRDefault="00AA19F1" w:rsidP="00AA19F1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p w14:paraId="1844B666" w14:textId="3FF75CC1" w:rsidR="003240B8" w:rsidRPr="00CA12A4" w:rsidRDefault="003240B8" w:rsidP="003240B8">
      <w:pPr>
        <w:pStyle w:val="block"/>
        <w:numPr>
          <w:ilvl w:val="0"/>
          <w:numId w:val="42"/>
        </w:numPr>
        <w:spacing w:after="0" w:line="240" w:lineRule="atLeast"/>
        <w:ind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lang w:val="en-US" w:bidi="th-TH"/>
        </w:rPr>
        <w:t>Frasers Property Thailand (Vietnam) Pte. Ltd.</w:t>
      </w:r>
    </w:p>
    <w:p w14:paraId="0FAE260B" w14:textId="78BA139D" w:rsidR="003240B8" w:rsidRPr="00CA12A4" w:rsidRDefault="003240B8" w:rsidP="003240B8">
      <w:pPr>
        <w:pStyle w:val="block"/>
        <w:numPr>
          <w:ilvl w:val="0"/>
          <w:numId w:val="42"/>
        </w:numPr>
        <w:spacing w:after="0" w:line="240" w:lineRule="atLeast"/>
        <w:ind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lang w:val="en-US" w:bidi="th-TH"/>
        </w:rPr>
        <w:t xml:space="preserve">Amigos </w:t>
      </w:r>
      <w:proofErr w:type="gramStart"/>
      <w:r w:rsidRPr="00CA12A4">
        <w:rPr>
          <w:rFonts w:ascii="Angsana New" w:hAnsi="Angsana New"/>
          <w:sz w:val="30"/>
          <w:szCs w:val="30"/>
          <w:lang w:val="en-US" w:bidi="th-TH"/>
        </w:rPr>
        <w:t>An</w:t>
      </w:r>
      <w:proofErr w:type="gramEnd"/>
      <w:r w:rsidRPr="00CA12A4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CA12A4">
        <w:rPr>
          <w:rFonts w:ascii="Angsana New" w:hAnsi="Angsana New"/>
          <w:sz w:val="30"/>
          <w:szCs w:val="30"/>
          <w:lang w:val="en-US" w:bidi="th-TH"/>
        </w:rPr>
        <w:t>Phu</w:t>
      </w:r>
      <w:proofErr w:type="spellEnd"/>
      <w:r w:rsidRPr="00CA12A4">
        <w:rPr>
          <w:rFonts w:ascii="Angsana New" w:hAnsi="Angsana New"/>
          <w:sz w:val="30"/>
          <w:szCs w:val="30"/>
          <w:lang w:val="en-US" w:bidi="th-TH"/>
        </w:rPr>
        <w:t xml:space="preserve"> Holding Pte. Ltd.</w:t>
      </w:r>
    </w:p>
    <w:p w14:paraId="158F73DC" w14:textId="51F82D99" w:rsidR="00D36170" w:rsidRPr="00CA12A4" w:rsidRDefault="00D36170" w:rsidP="003240B8">
      <w:pPr>
        <w:pStyle w:val="block"/>
        <w:numPr>
          <w:ilvl w:val="0"/>
          <w:numId w:val="42"/>
        </w:numPr>
        <w:spacing w:after="0" w:line="240" w:lineRule="atLeast"/>
        <w:ind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lang w:val="en-US" w:bidi="th-TH"/>
        </w:rPr>
        <w:t xml:space="preserve">Amigos </w:t>
      </w:r>
      <w:proofErr w:type="gramStart"/>
      <w:r w:rsidRPr="00CA12A4">
        <w:rPr>
          <w:rFonts w:ascii="Angsana New" w:hAnsi="Angsana New"/>
          <w:sz w:val="30"/>
          <w:szCs w:val="30"/>
          <w:lang w:val="en-US" w:bidi="th-TH"/>
        </w:rPr>
        <w:t>An</w:t>
      </w:r>
      <w:proofErr w:type="gramEnd"/>
      <w:r w:rsidRPr="00CA12A4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CA12A4">
        <w:rPr>
          <w:rFonts w:ascii="Angsana New" w:hAnsi="Angsana New"/>
          <w:sz w:val="30"/>
          <w:szCs w:val="30"/>
          <w:lang w:val="en-US" w:bidi="th-TH"/>
        </w:rPr>
        <w:t>Phu</w:t>
      </w:r>
      <w:proofErr w:type="spellEnd"/>
      <w:r w:rsidRPr="00CA12A4">
        <w:rPr>
          <w:rFonts w:ascii="Angsana New" w:hAnsi="Angsana New"/>
          <w:sz w:val="30"/>
          <w:szCs w:val="30"/>
          <w:lang w:val="en-US" w:bidi="th-TH"/>
        </w:rPr>
        <w:t xml:space="preserve"> (Singapore) Pte. Ltd.</w:t>
      </w:r>
    </w:p>
    <w:p w14:paraId="38FA34F4" w14:textId="433D9DD8" w:rsidR="00D36170" w:rsidRPr="00CA12A4" w:rsidRDefault="00D36170" w:rsidP="003240B8">
      <w:pPr>
        <w:pStyle w:val="block"/>
        <w:numPr>
          <w:ilvl w:val="0"/>
          <w:numId w:val="42"/>
        </w:numPr>
        <w:spacing w:after="0" w:line="240" w:lineRule="atLeast"/>
        <w:ind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lang w:val="en-US" w:bidi="th-TH"/>
        </w:rPr>
        <w:t>ALPS Ventura Pte. Ltd.</w:t>
      </w:r>
    </w:p>
    <w:p w14:paraId="2DDD4F3F" w14:textId="6C97BC61" w:rsidR="00D36170" w:rsidRPr="00CA12A4" w:rsidRDefault="00D36170" w:rsidP="003240B8">
      <w:pPr>
        <w:pStyle w:val="block"/>
        <w:numPr>
          <w:ilvl w:val="0"/>
          <w:numId w:val="42"/>
        </w:numPr>
        <w:spacing w:after="0" w:line="240" w:lineRule="atLeast"/>
        <w:ind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lang w:val="en-US" w:bidi="th-TH"/>
        </w:rPr>
        <w:t>New Motion Pte. Ltd.</w:t>
      </w:r>
    </w:p>
    <w:p w14:paraId="1422C5C9" w14:textId="64C0C3DF" w:rsidR="009C3C21" w:rsidRPr="00CA12A4" w:rsidRDefault="009C3C21" w:rsidP="003240B8">
      <w:pPr>
        <w:pStyle w:val="block"/>
        <w:numPr>
          <w:ilvl w:val="0"/>
          <w:numId w:val="42"/>
        </w:numPr>
        <w:spacing w:after="0" w:line="240" w:lineRule="atLeast"/>
        <w:ind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lang w:val="en-US" w:bidi="th-TH"/>
        </w:rPr>
        <w:t>Grand Trail Holding Pte. Ltd.</w:t>
      </w:r>
      <w:r w:rsidR="00F45A60" w:rsidRPr="00CA12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F45A60" w:rsidRPr="00CA12A4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</w:p>
    <w:p w14:paraId="4BED99E9" w14:textId="40655E97" w:rsidR="009C3C21" w:rsidRPr="00CA12A4" w:rsidRDefault="009C3C21" w:rsidP="003240B8">
      <w:pPr>
        <w:pStyle w:val="block"/>
        <w:numPr>
          <w:ilvl w:val="0"/>
          <w:numId w:val="42"/>
        </w:numPr>
        <w:spacing w:after="0" w:line="240" w:lineRule="atLeast"/>
        <w:ind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lang w:val="en-US" w:bidi="th-TH"/>
        </w:rPr>
        <w:t>Grand Trail Investment Pte. Ltd.</w:t>
      </w:r>
    </w:p>
    <w:p w14:paraId="0D65E7BA" w14:textId="75DB88B2" w:rsidR="003240B8" w:rsidRPr="00CA12A4" w:rsidRDefault="003240B8" w:rsidP="003240B8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B2B1B46" w14:textId="147ABE96" w:rsidR="008514E6" w:rsidRPr="00CA12A4" w:rsidRDefault="008514E6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การพิจารณาการด้อยค่าของเงินลงทุนในบริษัทย่อย</w:t>
      </w:r>
      <w:r w:rsidR="000F05E9"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  <w:r w:rsidR="000F05E9" w:rsidRPr="00CA12A4">
        <w:rPr>
          <w:rFonts w:ascii="Angsana New" w:hAnsi="Angsana New"/>
          <w:i/>
          <w:iCs/>
          <w:sz w:val="30"/>
          <w:szCs w:val="30"/>
          <w:cs/>
        </w:rPr>
        <w:t xml:space="preserve"> และการร่วมค้า </w:t>
      </w:r>
      <w:r w:rsidRPr="00CA12A4">
        <w:rPr>
          <w:rFonts w:ascii="Angsana New" w:hAnsi="Angsana New"/>
          <w:i/>
          <w:iCs/>
          <w:sz w:val="30"/>
          <w:szCs w:val="30"/>
          <w:cs/>
        </w:rPr>
        <w:t>และเงินให้กู้ยืมแก่กิจการที่</w:t>
      </w:r>
      <w:r w:rsidR="002D30AB" w:rsidRPr="00CA12A4">
        <w:rPr>
          <w:rFonts w:ascii="Angsana New" w:hAnsi="Angsana New"/>
          <w:i/>
          <w:iCs/>
          <w:sz w:val="30"/>
          <w:szCs w:val="30"/>
          <w:lang w:bidi="th-TH"/>
        </w:rPr>
        <w:br/>
        <w:t xml:space="preserve">   </w:t>
      </w:r>
      <w:r w:rsidRPr="00CA12A4">
        <w:rPr>
          <w:rFonts w:ascii="Angsana New" w:hAnsi="Angsana New"/>
          <w:i/>
          <w:iCs/>
          <w:sz w:val="30"/>
          <w:szCs w:val="30"/>
          <w:cs/>
        </w:rPr>
        <w:t>เกี่ยวข้องกัน</w:t>
      </w:r>
    </w:p>
    <w:p w14:paraId="43EE2EB9" w14:textId="77777777" w:rsidR="00D577B4" w:rsidRPr="00CA12A4" w:rsidRDefault="00D577B4" w:rsidP="00D577B4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24"/>
          <w:szCs w:val="24"/>
          <w:cs/>
        </w:rPr>
      </w:pPr>
    </w:p>
    <w:p w14:paraId="51E0D825" w14:textId="19C27E66" w:rsidR="00AF0F99" w:rsidRPr="00CA12A4" w:rsidRDefault="008514E6" w:rsidP="0061493B">
      <w:pPr>
        <w:pStyle w:val="block"/>
        <w:spacing w:after="0" w:line="240" w:lineRule="atLeast"/>
        <w:ind w:left="18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ผู้บริหาร</w:t>
      </w:r>
      <w:r w:rsidRPr="00CA12A4">
        <w:rPr>
          <w:rFonts w:ascii="Angsana New" w:hAnsi="Angsana New"/>
          <w:sz w:val="30"/>
          <w:szCs w:val="30"/>
          <w:cs/>
        </w:rPr>
        <w:t>ของบริษัทได้มีการทดสอบการด้อยค่าของมูลค่าตามบัญชีของเงินลงทุนในบริษัทย่อย เงินลงทุนใน</w:t>
      </w:r>
      <w:r w:rsidRPr="00CA12A4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บริษัทร่วมและการร่วมค้าและเงินให้กู้ยืมแก่กิจการที่เกี่ยวข้องกัน 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ดำเนินธุรกิจ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และอัตราคิดลดซึ่งคำนวณจากวิธีต้นทุนถัวเฉลี่ยถ่วงน้ำหนักของเงินทุน</w:t>
      </w:r>
    </w:p>
    <w:p w14:paraId="7250C4E6" w14:textId="77777777" w:rsidR="009C159E" w:rsidRPr="00CA12A4" w:rsidRDefault="009C159E" w:rsidP="00D577B4">
      <w:pPr>
        <w:pStyle w:val="block"/>
        <w:spacing w:after="0" w:line="240" w:lineRule="atLeast"/>
        <w:ind w:left="518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3AD14AA" w14:textId="0AD90550" w:rsidR="00AA3398" w:rsidRPr="00CA12A4" w:rsidRDefault="008514E6" w:rsidP="002103E6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การประมาณคิดลดกระแสเงินสดในอนาคตจำเป็นต้องใช้ข้อสมมติฐานและดุลยพินิจของผู้บริหาร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ซึ่งอยู่บนพื้นฐานของประสบการณ์ในอดีตและแผนการดำเนินธุรกิจ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รวมถึงการคาดการณ์ในอนาคตที่เชื่อว่าสมเหตุสมผลในสถานการณ์ปัจจุบัน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โดยหากมีการเปลี่ยนแปลงของข้อมูลหรือมีข้อมูลใหม่ที่ชัดเจนขึ้น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อาจทำให้เกิดผลกระทบต่อการเปลี่ยนแปลงของสมมติฐาน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</w:t>
      </w:r>
    </w:p>
    <w:p w14:paraId="42AD7660" w14:textId="77777777" w:rsidR="002103E6" w:rsidRPr="00CA12A4" w:rsidRDefault="002103E6" w:rsidP="002103E6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24"/>
          <w:szCs w:val="24"/>
        </w:rPr>
      </w:pPr>
    </w:p>
    <w:p w14:paraId="31345E1A" w14:textId="1ED895A0" w:rsidR="00A162FA" w:rsidRPr="00CA12A4" w:rsidRDefault="008514E6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จากการทดสอบการด้อยค่าดังกล่าว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หากการประมาณการมูลค่าที่จะได้รับคืนต่ำกว่ามูลค่าตามบัญชี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กลุ่มบริษัทจะ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คืนเพิ่มขึ้นในภายหลัง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ผลขาดทุนและการกลับรายการค่าเผื่อผลขาดทุนดังกล่าวจะถูกรับรู้ในกำไรหรือขาดทุน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</w:p>
    <w:p w14:paraId="5C7B60B7" w14:textId="10EEA56F" w:rsidR="00924F1E" w:rsidRPr="00CA12A4" w:rsidRDefault="00924F1E" w:rsidP="0061493B">
      <w:pPr>
        <w:pStyle w:val="block"/>
        <w:spacing w:after="0" w:line="240" w:lineRule="atLeast"/>
        <w:ind w:left="180" w:right="47"/>
        <w:jc w:val="thaiDistribute"/>
        <w:rPr>
          <w:rFonts w:ascii="Angsana New" w:hAnsi="Angsana New"/>
          <w:sz w:val="30"/>
          <w:szCs w:val="30"/>
          <w:lang w:bidi="th-TH"/>
        </w:rPr>
        <w:sectPr w:rsidR="00924F1E" w:rsidRPr="00CA12A4" w:rsidSect="003F1243">
          <w:footerReference w:type="default" r:id="rId12"/>
          <w:pgSz w:w="11909" w:h="16834" w:code="9"/>
          <w:pgMar w:top="691" w:right="1152" w:bottom="851" w:left="1440" w:header="720" w:footer="720" w:gutter="0"/>
          <w:paperSrc w:first="257" w:other="257"/>
          <w:pgNumType w:start="76"/>
          <w:cols w:space="720"/>
          <w:docGrid w:linePitch="245"/>
        </w:sectPr>
      </w:pPr>
    </w:p>
    <w:tbl>
      <w:tblPr>
        <w:tblW w:w="1549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900"/>
        <w:gridCol w:w="720"/>
        <w:gridCol w:w="720"/>
        <w:gridCol w:w="720"/>
        <w:gridCol w:w="720"/>
        <w:gridCol w:w="720"/>
        <w:gridCol w:w="270"/>
        <w:gridCol w:w="720"/>
        <w:gridCol w:w="270"/>
        <w:gridCol w:w="720"/>
        <w:gridCol w:w="270"/>
        <w:gridCol w:w="540"/>
        <w:gridCol w:w="270"/>
        <w:gridCol w:w="990"/>
        <w:gridCol w:w="270"/>
        <w:gridCol w:w="804"/>
        <w:gridCol w:w="6"/>
        <w:gridCol w:w="264"/>
        <w:gridCol w:w="6"/>
        <w:gridCol w:w="720"/>
        <w:gridCol w:w="270"/>
        <w:gridCol w:w="828"/>
      </w:tblGrid>
      <w:tr w:rsidR="00B7417D" w:rsidRPr="00CA12A4" w14:paraId="7D018582" w14:textId="77777777" w:rsidTr="00966938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CA6C369" w14:textId="399C4AA6" w:rsidR="00B7417D" w:rsidRPr="00CA12A4" w:rsidRDefault="00B7417D" w:rsidP="000637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4A39F30" w14:textId="77777777" w:rsidR="00B7417D" w:rsidRPr="00CA12A4" w:rsidRDefault="00B7417D" w:rsidP="0006375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41EBAA5" w14:textId="77777777" w:rsidR="00B7417D" w:rsidRPr="00CA12A4" w:rsidRDefault="00B7417D" w:rsidP="000637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10815" w:type="dxa"/>
            <w:gridSpan w:val="21"/>
            <w:shd w:val="clear" w:color="auto" w:fill="auto"/>
            <w:tcMar>
              <w:left w:w="115" w:type="dxa"/>
              <w:right w:w="115" w:type="dxa"/>
            </w:tcMar>
          </w:tcPr>
          <w:p w14:paraId="151FB8CE" w14:textId="1F1B096E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66F66" w:rsidRPr="00CA12A4" w14:paraId="659C4473" w14:textId="77777777" w:rsidTr="00966938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0805C03" w14:textId="77777777" w:rsidR="00B7417D" w:rsidRPr="00CA12A4" w:rsidDel="00B7417D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56D688" w14:textId="77777777" w:rsidR="00B7417D" w:rsidRPr="00CA12A4" w:rsidRDefault="00B7417D" w:rsidP="00DE4E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970C133" w14:textId="10D8D3F7" w:rsidR="00B7417D" w:rsidRPr="00CA12A4" w:rsidRDefault="00B74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2CF5C1F" w14:textId="694864B9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0DFA2A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42DC20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037A51" w14:textId="77777777" w:rsidR="00B7417D" w:rsidRPr="00CA12A4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3781BDE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D1CE19" w14:textId="77777777" w:rsidR="00B7417D" w:rsidRPr="00CA12A4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DC3C44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00FCD5" w14:textId="77777777" w:rsidR="00B7417D" w:rsidRPr="00CA12A4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F05917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6396756F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E24185D" w14:textId="77777777" w:rsidR="00B7417D" w:rsidRPr="00CA12A4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69C776FB" w14:textId="77777777" w:rsidR="00B7417D" w:rsidRPr="00CA12A4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2C7B2A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97DB706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6E346EF" w14:textId="77777777" w:rsidR="00B7417D" w:rsidRPr="00CA12A4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8250BEE" w14:textId="77777777" w:rsidR="00B7417D" w:rsidRPr="00CA12A4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47596A" w14:textId="77777777" w:rsidR="00B7417D" w:rsidRPr="00CA12A4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2C3E1AF0" w14:textId="77777777" w:rsidR="00B7417D" w:rsidRPr="00CA12A4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66F66" w:rsidRPr="00CA12A4" w14:paraId="294FEE62" w14:textId="77777777" w:rsidTr="00966938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F31E3F8" w14:textId="77777777" w:rsidR="00B7417D" w:rsidRPr="00CA12A4" w:rsidDel="00B7417D" w:rsidRDefault="00B7417D" w:rsidP="00B741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8038F04" w14:textId="194CFDAD" w:rsidR="00B7417D" w:rsidRPr="00CA12A4" w:rsidRDefault="00B7417D" w:rsidP="00DE4EB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B9251E9" w14:textId="17874DB6" w:rsidR="00B7417D" w:rsidRPr="00CA12A4" w:rsidRDefault="002B5D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ดำเนินธุรกิจ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F70BAA7" w14:textId="2ECEBC47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289FE58" w14:textId="430DCED3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16EEB2E" w14:textId="03C45264" w:rsidR="00B7417D" w:rsidRPr="00CA12A4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410918" w14:textId="77777777" w:rsidR="00B7417D" w:rsidRPr="00CA12A4" w:rsidRDefault="00B7417D" w:rsidP="00DE4EB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2C5E7000" w14:textId="1D9982B9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FB7E13" w14:textId="77777777" w:rsidR="00B7417D" w:rsidRPr="00CA12A4" w:rsidRDefault="00B741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64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2EB4F7" w14:textId="2538B61F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ราคาทุน-สุทธิ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E1434B" w14:textId="77777777" w:rsidR="00B7417D" w:rsidRPr="00CA12A4" w:rsidRDefault="00B7417D" w:rsidP="00B7417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8" w:type="dxa"/>
            <w:gridSpan w:val="4"/>
            <w:shd w:val="clear" w:color="auto" w:fill="auto"/>
          </w:tcPr>
          <w:p w14:paraId="60FEC81D" w14:textId="153A4053" w:rsidR="00B7417D" w:rsidRPr="00CA12A4" w:rsidRDefault="00B7417D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="002B5D2D" w:rsidRPr="00CA12A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</w:tr>
      <w:tr w:rsidR="00C66F66" w:rsidRPr="00CA12A4" w14:paraId="3785E78D" w14:textId="77777777" w:rsidTr="00966938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FC4CB7D" w14:textId="77777777" w:rsidR="00041D33" w:rsidRPr="00CA12A4" w:rsidDel="00B7417D" w:rsidRDefault="00041D33" w:rsidP="00041D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BBF2EEF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0786D53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06F593" w14:textId="2920473B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07DBE0" w14:textId="56596FFC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8AE130" w14:textId="4029F050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EDCCD8" w14:textId="23F4F7C5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D87593" w14:textId="07D1F7B8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7237306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00994D" w14:textId="1D18F555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05FCEF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0C52E20" w14:textId="61888D27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87382B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982D2D1" w14:textId="4E9BF1C0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DE65E1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50F74D4B" w14:textId="4F9631C2" w:rsidR="00041D33" w:rsidRPr="00CA12A4" w:rsidDel="00AB0B77" w:rsidRDefault="00041D33" w:rsidP="00C66F66">
            <w:pPr>
              <w:pStyle w:val="acctfourfigures"/>
              <w:tabs>
                <w:tab w:val="clear" w:pos="765"/>
              </w:tabs>
              <w:spacing w:line="240" w:lineRule="auto"/>
              <w:ind w:left="-129" w:right="-12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5D06F2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DE03D72" w14:textId="4FFFC59A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A1F57D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53834A" w14:textId="55620711" w:rsidR="00041D33" w:rsidRPr="00CA12A4" w:rsidDel="00AB0B77" w:rsidRDefault="00041D33" w:rsidP="00C66F66">
            <w:pPr>
              <w:pStyle w:val="acctfourfigures"/>
              <w:tabs>
                <w:tab w:val="clear" w:pos="765"/>
              </w:tabs>
              <w:spacing w:line="240" w:lineRule="auto"/>
              <w:ind w:left="-129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CE0A7A5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418C1EC9" w14:textId="2CB5EADF" w:rsidR="00041D33" w:rsidRPr="00CA12A4" w:rsidDel="00AB0B77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</w:tr>
      <w:tr w:rsidR="00041D33" w:rsidRPr="00CA12A4" w14:paraId="1EBF1757" w14:textId="77777777" w:rsidTr="00966938">
        <w:trPr>
          <w:tblHeader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1D9F58D" w14:textId="77777777" w:rsidR="00041D33" w:rsidRPr="00CA12A4" w:rsidDel="00B7417D" w:rsidRDefault="00041D33" w:rsidP="00041D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1ADF2D9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94A3364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7051EF8" w14:textId="40636780" w:rsidR="00041D33" w:rsidRPr="00CA12A4" w:rsidRDefault="00041D33" w:rsidP="00DE4EB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375" w:type="dxa"/>
            <w:gridSpan w:val="19"/>
            <w:shd w:val="clear" w:color="auto" w:fill="auto"/>
            <w:tcMar>
              <w:left w:w="115" w:type="dxa"/>
              <w:right w:w="115" w:type="dxa"/>
            </w:tcMar>
          </w:tcPr>
          <w:p w14:paraId="3857E37D" w14:textId="408675D0" w:rsidR="00041D33" w:rsidRPr="00CA12A4" w:rsidRDefault="00041D33" w:rsidP="00DE4EB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C66F66" w:rsidRPr="00CA12A4" w14:paraId="3D6830F3" w14:textId="77777777" w:rsidTr="00966938">
        <w:trPr>
          <w:trHeight w:val="73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B55E95B" w14:textId="13CC3D66" w:rsidR="00041D33" w:rsidRPr="00CA12A4" w:rsidRDefault="00041D33" w:rsidP="008115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="002B5D2D" w:rsidRPr="00CA12A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9E61FCD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C5EC9D9" w14:textId="77777777" w:rsidR="00041D33" w:rsidRPr="00CA12A4" w:rsidRDefault="00041D33" w:rsidP="00041D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5B9BD5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B726385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60CF69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01F723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D72EDA1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131341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D66F50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7953EF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5EC0A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78D0AE7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8E846DC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01F36B60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26AE251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09793039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93BA964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0DE1B06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BF89C5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6154D8B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4C9474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76E80080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66F66" w:rsidRPr="00CA12A4" w14:paraId="7850B416" w14:textId="77777777" w:rsidTr="00966938">
        <w:trPr>
          <w:trHeight w:val="73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D829CC0" w14:textId="531A32DB" w:rsidR="00041D33" w:rsidRPr="00CA12A4" w:rsidRDefault="00041D33" w:rsidP="0081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บริษัท อีโค อินดัสเทรียล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6C4545B" w14:textId="77777777" w:rsidR="00041D33" w:rsidRPr="00CA12A4" w:rsidRDefault="00041D33" w:rsidP="0009652B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4E50265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99C6A4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E23425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57EC0F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39BCCF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4CB860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4A3F81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72D875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3E6DADE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6752BD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8DDD933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51E270BD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BDC1F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D088CD2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C0F1BFE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AB1D8F6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DD083F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92192D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DCA758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580CA632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66F66" w:rsidRPr="00CA12A4" w14:paraId="08DA30C2" w14:textId="77777777" w:rsidTr="00966938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B19ADB9" w14:textId="035A2A92" w:rsidR="00041D33" w:rsidRPr="00CA12A4" w:rsidRDefault="00041D33" w:rsidP="0009652B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เซอร์วิส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>เซส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32A6441" w14:textId="5D965CDB" w:rsidR="00041D33" w:rsidRPr="00CA12A4" w:rsidRDefault="00041D33" w:rsidP="0009652B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C54E77A" w14:textId="77777777" w:rsidR="00041D33" w:rsidRPr="00CA12A4" w:rsidRDefault="00041D33" w:rsidP="008115FF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4139AA" w14:textId="34C999AA" w:rsidR="00041D33" w:rsidRPr="00CA12A4" w:rsidRDefault="00C64A0A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D9AB9FD" w14:textId="77777777" w:rsidR="00041D33" w:rsidRPr="00CA12A4" w:rsidRDefault="00041D33" w:rsidP="008115FF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DB95A1" w14:textId="308055CB" w:rsidR="00041D33" w:rsidRPr="00CA12A4" w:rsidRDefault="00C64A0A" w:rsidP="00C64A0A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FE29CB" w14:textId="77777777" w:rsidR="00041D33" w:rsidRPr="00CA12A4" w:rsidRDefault="00041D33" w:rsidP="008115F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8D5B6A" w14:textId="252BAAD6" w:rsidR="00041D33" w:rsidRPr="00CA12A4" w:rsidRDefault="00E92503" w:rsidP="00E9250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2F8B4CA" w14:textId="340EC0EC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A3CADEE" w14:textId="77777777" w:rsidR="00041D33" w:rsidRPr="00CA12A4" w:rsidRDefault="00041D33" w:rsidP="008115FF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E969BE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98A4F2D" w14:textId="6381EC7D" w:rsidR="00041D33" w:rsidRPr="00CA12A4" w:rsidRDefault="00E92503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A0C512F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359337C4" w14:textId="77777777" w:rsidR="00041D33" w:rsidRPr="00CA12A4" w:rsidRDefault="00041D33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BCF1CD0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039143C3" w14:textId="0FBF2495" w:rsidR="00041D33" w:rsidRPr="00CA12A4" w:rsidRDefault="00F41EAD" w:rsidP="00041D3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6E14E67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89B8F5" w14:textId="77777777" w:rsidR="00041D33" w:rsidRPr="00CA12A4" w:rsidRDefault="00041D33" w:rsidP="008115FF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896C71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11F1EF" w14:textId="77C8634B" w:rsidR="00041D33" w:rsidRPr="00CA12A4" w:rsidRDefault="00F41EAD" w:rsidP="00DE4E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C7B3139" w14:textId="77777777" w:rsidR="00041D33" w:rsidRPr="00CA12A4" w:rsidRDefault="00041D33" w:rsidP="00041D3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0D1C118E" w14:textId="4CE592B3" w:rsidR="00041D33" w:rsidRPr="00CA12A4" w:rsidRDefault="00041D33" w:rsidP="00BF647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</w:tr>
      <w:tr w:rsidR="00184485" w:rsidRPr="00CA12A4" w14:paraId="7F9557C8" w14:textId="77777777" w:rsidTr="00966938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BCE2C87" w14:textId="763BE79E" w:rsidR="00184485" w:rsidRPr="00CA12A4" w:rsidRDefault="00184485" w:rsidP="00DB1CB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F8F1E85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092A850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4FD04B" w14:textId="77777777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F68EC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D1729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24F69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142D6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21EDDF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36889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22578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85A87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9DD5A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241AF08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8ABBC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D53368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5FECC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70C55C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4497C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8076C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58977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1DB68EE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2C6A4199" w14:textId="77777777" w:rsidTr="00966938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121E2B9" w14:textId="60813788" w:rsidR="00184485" w:rsidRPr="00CA12A4" w:rsidRDefault="00DB1CBC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184485" w:rsidRPr="00CA12A4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="00184485" w:rsidRPr="00CA12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84485" w:rsidRPr="00CA12A4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C03B057" w14:textId="5915C5C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490F158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877AA3" w14:textId="77777777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78857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A6418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22C196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D763F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2251D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A9CF7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288CA7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CC26F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6FF0B7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4167061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  <w:tab w:val="decimal" w:pos="38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611C2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082242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B14B5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BA4801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D35F6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800CDB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E0954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5FCBE70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29E14B12" w14:textId="77777777" w:rsidTr="00966938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5BBC92D" w14:textId="613A4B6D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153" w:right="-119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ประเทศไทย</w:t>
            </w: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) 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0217867" w14:textId="60897954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F14C29D" w14:textId="156D144E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7AC78B" w14:textId="5B4268A0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45F66A" w14:textId="6D48432B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0B0EF5" w14:textId="32E8C1DA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11,500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49ADAA" w14:textId="21BD7811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11,500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A981285" w14:textId="73ECC6BC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11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70B684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AB940E" w14:textId="61B610EB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11,515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5B9C0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7D8234" w14:textId="0A5A6FD3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F8A74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70365D4E" w14:textId="455A817B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0A6659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A94D748" w14:textId="3C9DD49C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11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,515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13B54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E1D5F1F" w14:textId="236F3072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11,515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7004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337438" w14:textId="5D962B4E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E77E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1B4B113E" w14:textId="6508414D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84485" w:rsidRPr="00CA12A4" w14:paraId="78A58D7F" w14:textId="77777777" w:rsidTr="00966938"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4632E2B" w14:textId="5864F95B" w:rsidR="00184485" w:rsidRPr="00CA12A4" w:rsidRDefault="00DB1CBC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FIRM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BEF1FCE" w14:textId="777B7AC2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บริหารจัดการ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FA4092A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00563E" w14:textId="77777777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F9550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3FB27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CAED05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7C0B5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CB47F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93CBC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3FC97D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59B5B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89D50E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0635677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9CF06E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2648175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6B36AF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C1C9A0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04E76E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D35679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50C7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2C4BF29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6B6B44EA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A37A9BB" w14:textId="161C57E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47738EF" w14:textId="00E7EE22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กองทรัสต์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CD00609" w14:textId="216016A2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845F9C" w14:textId="08C7BC8D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69.99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54C36D" w14:textId="0484327C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69</w:t>
            </w: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6DA320B" w14:textId="0A78261C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BBEBD2A" w14:textId="0A98EABD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6BE70C" w14:textId="5D90FD0D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8B9BB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E09117" w14:textId="5C1F3EDA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2B1D9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1BC610" w14:textId="78B41B2F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8A05D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7C0FD602" w14:textId="65B41225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6920C0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2BE53C58" w14:textId="0DF23DEA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48CBD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7C0E912" w14:textId="66B82015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BA3BF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9A75AD" w14:textId="7DC74AFF" w:rsidR="00184485" w:rsidRPr="00CA12A4" w:rsidRDefault="00184485" w:rsidP="001844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15A1419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665F2715" w14:textId="4A3DDF1F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22</w:t>
            </w:r>
          </w:p>
        </w:tc>
      </w:tr>
      <w:tr w:rsidR="00184485" w:rsidRPr="00CA12A4" w14:paraId="55FCDD25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F06FDC7" w14:textId="4886242A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A42BF50" w14:textId="1D83B0B1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DB2625C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F745ED4" w14:textId="77777777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8C4C7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CBE6C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19D34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D7663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1792DD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E04D4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014AC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9F622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186520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4905D62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  <w:tab w:val="decimal" w:pos="551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F5302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7C45BC9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A608DC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52ACEB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487B9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5BA7CD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5513C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30E4D64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08B3693D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0BCCA9A" w14:textId="53C8A806" w:rsidR="00184485" w:rsidRPr="00CA12A4" w:rsidRDefault="00184485" w:rsidP="00184485">
            <w:pPr>
              <w:spacing w:line="240" w:lineRule="auto"/>
              <w:ind w:left="153" w:right="-11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เทคโนโลยี (ประเทศไทย)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5B560F1" w14:textId="0E245348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ศูนย์ข้อมูล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A54E613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0B4FA8" w14:textId="0EAF2605" w:rsidR="00184485" w:rsidRPr="00CA12A4" w:rsidRDefault="002455E9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="00184485" w:rsidRPr="00CA12A4">
              <w:rPr>
                <w:rFonts w:ascii="Angsana New" w:hAnsi="Angsana New"/>
                <w:sz w:val="24"/>
                <w:szCs w:val="24"/>
                <w:lang w:bidi="th-TH"/>
              </w:rPr>
              <w:t>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F4F84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580640" w14:textId="2033A4BA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731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5E198A" w14:textId="5FB7BE92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372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036DB0" w14:textId="2A9C7432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731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493B43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7522BB" w14:textId="321FC4D0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372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5C232B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620FEC2" w14:textId="600EE0C1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ADA359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2047996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D50EC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09A607D9" w14:textId="6C554A89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731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187D1F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28FE607" w14:textId="29F062D1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372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784B7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2F42BE2" w14:textId="619512C5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46F8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787702C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84485" w:rsidRPr="00CA12A4" w14:paraId="051AAC1B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FD1115A" w14:textId="7F01ABE4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บางกอกโลจิสติกส์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2939153" w14:textId="65353E7F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23AD8A6" w14:textId="5BFFB18C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6961452" w14:textId="0827981B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E99C72" w14:textId="0480CB30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342CEA" w14:textId="76262514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845053" w14:textId="7F29DFEF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3E258C" w14:textId="556BDB9A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C33324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1D3732" w14:textId="1889F28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2DB4BB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F54B95" w14:textId="65874863" w:rsidR="00184485" w:rsidRPr="00CA12A4" w:rsidRDefault="00184485" w:rsidP="00184485">
            <w:pPr>
              <w:pStyle w:val="acctfourfigures"/>
              <w:tabs>
                <w:tab w:val="clear" w:pos="765"/>
                <w:tab w:val="decimal" w:pos="221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61564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63373EF3" w14:textId="17EA74A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76DEB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04B2F02" w14:textId="11F0DC8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F57245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D1AC5F2" w14:textId="51146EC6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28BDA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00FA33" w14:textId="674722BA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8B4F6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34719981" w14:textId="102E08CE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84485" w:rsidRPr="00CA12A4" w14:paraId="7879AC78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0A37503" w14:textId="59391C5B" w:rsidR="00184485" w:rsidRPr="00CA12A4" w:rsidRDefault="00184485" w:rsidP="00184485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พาร์ค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9CCB667" w14:textId="3947CD6A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67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D7E5DBE" w14:textId="69987BFA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3DF1C93" w14:textId="660E7E7C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75.00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580DC4" w14:textId="3616B995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75.00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14F44B" w14:textId="72E62AD5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EC9DCA" w14:textId="74D4589C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6E1F3C" w14:textId="16F827DC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B0F3E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8993BF" w14:textId="019C0610" w:rsidR="00184485" w:rsidRPr="00CA12A4" w:rsidRDefault="00184485" w:rsidP="00184485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EF5FFE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665C24" w14:textId="35D12CB2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E99F2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488B7F59" w14:textId="1A445E8D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AA14D8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0928FA5C" w14:textId="60B171AC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1950A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36BC40" w14:textId="39649B06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E0D0F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BBCAAC1" w14:textId="2EFDEC6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F9BF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463EF63F" w14:textId="74F9047C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84485" w:rsidRPr="00CA12A4" w14:paraId="00DAEFF7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0FBCDA4" w14:textId="145D2148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Shanghai TICON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24"/>
                <w:szCs w:val="24"/>
              </w:rPr>
              <w:t>Investment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0CFE66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8883F3C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EEB2C5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CAFF5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339ED0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F3E20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7ED60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E6B08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70FE66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075E8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C1473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D5E65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3AF27DE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  <w:tab w:val="decimal" w:pos="672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D41E9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7BA7733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FC847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F73722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EFD5C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DE829C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56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86B7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285FDE2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8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4E5948E9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8010B30" w14:textId="2D5CFF67" w:rsidR="00184485" w:rsidRPr="00CA12A4" w:rsidRDefault="00184485" w:rsidP="00184485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Management Company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B16E470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84678C7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29426D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45D6A5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8666AE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B3A739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81D8A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61FBB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01EB4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1ACCAA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E849A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5E80B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27C6F1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  <w:tab w:val="decimal" w:pos="557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BF1FF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213B548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C267F2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BE9F42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478FE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968326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62C76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61888B6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8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2720C07E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24EDF98" w14:textId="34695331" w:rsidR="00184485" w:rsidRPr="00CA12A4" w:rsidRDefault="00184485" w:rsidP="00184485">
            <w:pPr>
              <w:tabs>
                <w:tab w:val="clear" w:pos="227"/>
                <w:tab w:val="clear" w:pos="454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Limited*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6E4B8F7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F98A109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จี</w:t>
            </w: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น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66D726" w14:textId="551754A8" w:rsidR="00184485" w:rsidRPr="00CA12A4" w:rsidRDefault="00184485" w:rsidP="00996E3B">
            <w:pPr>
              <w:pStyle w:val="acctfourfigures"/>
              <w:tabs>
                <w:tab w:val="clear" w:pos="765"/>
                <w:tab w:val="decimal" w:pos="2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AAFFE5" w14:textId="6C509846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DBA8CE" w14:textId="03062FE8" w:rsidR="00184485" w:rsidRPr="00CA12A4" w:rsidRDefault="00184485" w:rsidP="000A256C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B80B7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02D2B4" w14:textId="75953088" w:rsidR="00184485" w:rsidRPr="00CA12A4" w:rsidRDefault="000A256C" w:rsidP="000A256C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E5A160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0C3E8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85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DC759B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C8D24A" w14:textId="34AC87AD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A38257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701419C" w14:textId="52594422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3EC42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50F8EFA1" w14:textId="1262BDA9" w:rsidR="00184485" w:rsidRPr="00CA12A4" w:rsidRDefault="00184485" w:rsidP="00996E3B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90DC1E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D5F4D9" w14:textId="65D82E16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1EE89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CDFF2A" w14:textId="5E63074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C2B01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7EEB622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84485" w:rsidRPr="00CA12A4" w14:paraId="21FE4BC9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C1257FA" w14:textId="32108FAB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C60176" w14:textId="60E17071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32FE6F" w14:textId="3D96E524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0F9A71" w14:textId="4AACD0F2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9570BD" w14:textId="0E8C75FB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31D138" w14:textId="62D8AF2D" w:rsidR="00184485" w:rsidRPr="00CA12A4" w:rsidRDefault="00184485" w:rsidP="0018448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AF5231" w14:textId="7621ECF5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BE627" w14:textId="2DC53454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294AB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46C0D" w14:textId="45D777F6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22E8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D0AC92" w14:textId="01755256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790C3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D790FF" w14:textId="400CCB13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E264B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3FD29F" w14:textId="0CE45C3A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FF28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872969" w14:textId="35635DA8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4C863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613D3" w14:textId="2FB2CC47" w:rsidR="00184485" w:rsidRPr="00CA12A4" w:rsidRDefault="00184485" w:rsidP="00184485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F3345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A2B80EF" w14:textId="7BE904A0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7E2B30CE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FF8E2EA" w14:textId="6E01335F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A12A4">
              <w:rPr>
                <w:rFonts w:ascii="Angsana New" w:hAnsi="Angsana New"/>
                <w:sz w:val="24"/>
                <w:szCs w:val="24"/>
              </w:rPr>
              <w:t>Hong Kong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CA12A4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2631A8" w14:textId="4E2DE126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4BBD3D" w14:textId="512345F3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ฮ่องกง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A7CABD" w14:textId="11A9341C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199EFD" w14:textId="04D0FBA9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4F9B9" w14:textId="09822896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1CEF52" w14:textId="605343F5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575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5F0B5" w14:textId="714772E9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C03A6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8C60ED" w14:textId="7562E55E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6F14B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F8FD" w14:textId="2738AC01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AEDE7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98A1C5" w14:textId="6E063F68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82BAB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0CDA7" w14:textId="57E8C280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575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1E3FB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7FCE64" w14:textId="00BB6728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575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1D838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4CC563" w14:textId="50AA5B5D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D48E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C22628A" w14:textId="30710C13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84485" w:rsidRPr="00CA12A4" w14:paraId="3F92923D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2D174F" w14:textId="1F86F304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Frasers Property Thailand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3E960" w14:textId="37441562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CB9C8" w14:textId="199654E8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EFE015" w14:textId="7B73D858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6A019" w14:textId="71991A64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4024B" w14:textId="2D961464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B32267" w14:textId="44272A7F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979A4" w14:textId="50400C5D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DC439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1B09B3" w14:textId="5CE4CAAC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FD0D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0AFC5A" w14:textId="09960FB2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7FF06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63B84" w14:textId="32BFF7E6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96153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B8A5CA" w14:textId="7874C53F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BD02D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1A388" w14:textId="578A8748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8B543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2A006C" w14:textId="3AD6A526" w:rsidR="00184485" w:rsidRPr="00CA12A4" w:rsidRDefault="00184485" w:rsidP="00184485">
            <w:pPr>
              <w:pStyle w:val="acctfourfigures"/>
              <w:tabs>
                <w:tab w:val="clear" w:pos="765"/>
                <w:tab w:val="decimal" w:pos="162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5EE52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68B0D86" w14:textId="6830FFEA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700194A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21F27" w14:textId="41D1ABB8" w:rsidR="00184485" w:rsidRPr="00CA12A4" w:rsidRDefault="00184485" w:rsidP="00184485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A12A4">
              <w:rPr>
                <w:rFonts w:ascii="Angsana New" w:hAnsi="Angsana New"/>
                <w:sz w:val="24"/>
                <w:szCs w:val="24"/>
              </w:rPr>
              <w:t>International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CA12A4">
              <w:rPr>
                <w:rFonts w:ascii="Angsana New" w:hAnsi="Angsana New"/>
                <w:sz w:val="24"/>
                <w:szCs w:val="24"/>
              </w:rPr>
              <w:t>Pte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CA12A4">
              <w:rPr>
                <w:rFonts w:ascii="Angsana New" w:hAnsi="Angsana New"/>
                <w:sz w:val="24"/>
                <w:szCs w:val="24"/>
              </w:rPr>
              <w:t>Ltd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D1DE4E" w14:textId="4D9AF294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4A2695" w14:textId="4C590769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71093" w14:textId="7A01FA02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03A734" w14:textId="0E7E135A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323A87" w14:textId="4B3190FD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 xml:space="preserve">8,499 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FC0F34" w14:textId="772B36A1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6,429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026A5" w14:textId="7F93C88E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 xml:space="preserve">8,499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3738D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D8DF1" w14:textId="3BB9836D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6,429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B229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BB55CC" w14:textId="327FDE8B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D7438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45A83F" w14:textId="5FA93886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54407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391ACC" w14:textId="1D5597D4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8,499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5E59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05B7C3" w14:textId="2E047271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6,429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67688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215E07" w14:textId="7BA73715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116B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5718B81" w14:textId="58F91F42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84485" w:rsidRPr="00CA12A4" w14:paraId="02113089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125D62" w14:textId="77777777" w:rsidR="00184485" w:rsidRPr="00CA12A4" w:rsidRDefault="00184485" w:rsidP="00184485">
            <w:pPr>
              <w:spacing w:line="240" w:lineRule="auto"/>
              <w:ind w:left="153"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954BB3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85D65D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7D7A7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CEED8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11" w:right="-11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7C5CB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FEBE0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3" w:right="-11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CD576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9E049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232BA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146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4FCB1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2E13A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B3FA3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927A4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68CF8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EE458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EF5EC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1404B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057CB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8ED7D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B3F0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5ACD26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84485" w:rsidRPr="00CA12A4" w14:paraId="12F34C3B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4C4CC5A" w14:textId="6B461984" w:rsidR="00184485" w:rsidRPr="00CA12A4" w:rsidRDefault="00184485" w:rsidP="00184485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ซิสเต็ม แอสเซ็ทส์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29885B" w14:textId="61920512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60E799" w14:textId="2FAA162E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A19893" w14:textId="503810E6" w:rsidR="00184485" w:rsidRPr="00CA12A4" w:rsidRDefault="00184485" w:rsidP="00184485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32AB64" w14:textId="510E60F2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E2E90" w14:textId="4FE7DFB8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FFF51" w14:textId="411801EB" w:rsidR="00184485" w:rsidRPr="00CA12A4" w:rsidRDefault="00184485" w:rsidP="0018448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835457" w14:textId="460E0411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74C2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42012A" w14:textId="68B69FA9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335F2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D74706" w14:textId="0DB908E6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CC71E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B1BD0" w14:textId="3A584E0A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6D36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09E6C6" w14:textId="0E9709F8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E6FC2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64C6F9" w14:textId="3DA33C9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32439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8629C" w14:textId="0F2F5963" w:rsidR="00184485" w:rsidRPr="00CA12A4" w:rsidRDefault="00184485" w:rsidP="0018448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CBB13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95A942D" w14:textId="66D612FC" w:rsidR="00184485" w:rsidRPr="00CA12A4" w:rsidRDefault="00184485" w:rsidP="001844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184485" w:rsidRPr="00CA12A4" w14:paraId="2C6AC7F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2892BC1" w14:textId="7B4DBC8F" w:rsidR="00184485" w:rsidRPr="00CA12A4" w:rsidRDefault="00184485" w:rsidP="00184485">
            <w:pPr>
              <w:pStyle w:val="acctfourfigures"/>
              <w:tabs>
                <w:tab w:val="clear" w:pos="765"/>
                <w:tab w:val="decimal" w:pos="162"/>
                <w:tab w:val="decimal" w:pos="240"/>
                <w:tab w:val="decimal" w:pos="702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606328" w14:textId="2396A1F2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C8B96B" w14:textId="5AAD04B1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7E0713" w14:textId="3A310C21" w:rsidR="00184485" w:rsidRPr="00CA12A4" w:rsidRDefault="00184485" w:rsidP="00996E3B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24F81" w14:textId="3A99ED04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10B50D" w14:textId="79B04F84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FE5525" w14:textId="3E268FD0" w:rsidR="00184485" w:rsidRPr="00CA12A4" w:rsidRDefault="00184485" w:rsidP="0018448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5205E" w14:textId="6C13C91C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878B4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F696BB" w14:textId="686804D6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1546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FF6C4" w14:textId="04282B01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AA70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5971F" w14:textId="798E839E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635E3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228200" w14:textId="06344DFE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E23D4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558942" w14:textId="6B5C4A98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400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7F993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5D715" w14:textId="6E895994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8FD1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8D271F7" w14:textId="4EA68F58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184485" w:rsidRPr="00CA12A4" w14:paraId="088DCA83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9166356" w14:textId="6E639156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GOLD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515E4A" w14:textId="06AA6BE8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9B2F01" w14:textId="0298A5FD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66DEF9" w14:textId="6DA69A00" w:rsidR="00184485" w:rsidRPr="00CA12A4" w:rsidRDefault="00184485" w:rsidP="00184485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05B6FC" w14:textId="608FAACF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0F1DB" w14:textId="58F2B65C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A3D40A" w14:textId="6D11D7C6" w:rsidR="00184485" w:rsidRPr="00CA12A4" w:rsidRDefault="00184485" w:rsidP="0018448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4CCF33" w14:textId="3AE781DD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58AA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9417AE" w14:textId="5ADD0B92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D5C3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7299C" w14:textId="35374E13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F3FCA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11265" w14:textId="6AC32130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9BAAA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E62BF" w14:textId="25BB0C5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4EF4F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81DFD" w14:textId="39541C01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435B9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D59D1" w14:textId="74188ACD" w:rsidR="00184485" w:rsidRPr="00CA12A4" w:rsidRDefault="00184485" w:rsidP="0018448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0B75F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3B9C380" w14:textId="0B00D0BA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84485" w:rsidRPr="00CA12A4" w14:paraId="1CB1D022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A70638A" w14:textId="352485C5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A74BCC" w14:textId="141F781C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13A075" w14:textId="373FE14E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FF900F" w14:textId="68222159" w:rsidR="00184485" w:rsidRPr="00CA12A4" w:rsidRDefault="00184485" w:rsidP="00184485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99.44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464420" w14:textId="28B341C8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94.85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B04DB3" w14:textId="34D43BA5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11,038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A1B035" w14:textId="7FEF6454" w:rsidR="00184485" w:rsidRPr="00CA12A4" w:rsidRDefault="00184485" w:rsidP="0018448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11,038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F1B579" w14:textId="7D6AC583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19,642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CBC31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824EC" w14:textId="1DE8E015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18,734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D23D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D59C9E" w14:textId="140674F2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6303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8201" w14:textId="09E938F5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E9452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E5BAF" w14:textId="5BAF90AB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19,642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E007B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5BC38" w14:textId="533AD2BD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18,734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962932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B4EF3A" w14:textId="058ABDEE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4A61C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596FE97" w14:textId="12B37E4B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184485" w:rsidRPr="00CA12A4" w14:paraId="48ACAD20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E3D2E56" w14:textId="523004A3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277EEC" w14:textId="04888033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ศูนย์กลางในการ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3CE9DE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E4C41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43630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BA22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C836A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E5EDB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DCD2F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96B0D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0AF0C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C4303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7A1BE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8E0F3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E9983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80CEB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873BC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D912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2860D5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BA6E5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28C2A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8BF29A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184485" w:rsidRPr="00CA12A4" w14:paraId="4858F8DD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9D83927" w14:textId="3DEE749B" w:rsidR="00184485" w:rsidRPr="00CA12A4" w:rsidRDefault="00184485" w:rsidP="00184485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 xml:space="preserve">ศูนย์บริหารเงิน </w:t>
            </w:r>
            <w:r w:rsidRPr="00CA12A4">
              <w:rPr>
                <w:rFonts w:ascii="Angsana New" w:hAnsi="Angsana New"/>
                <w:sz w:val="24"/>
                <w:szCs w:val="24"/>
              </w:rPr>
              <w:t>(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A12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55673" w14:textId="3D04C039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7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A245FB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637D9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D691D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548C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E6078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BBD54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F2F68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E9DB5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914BB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135A0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240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21D7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0D39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2229A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A42DB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A23E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C0937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E5EC5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A86A3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00C5E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9B5390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184485" w:rsidRPr="00CA12A4" w14:paraId="17068427" w14:textId="77777777" w:rsidTr="00966938">
        <w:trPr>
          <w:trHeight w:val="60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972A999" w14:textId="720FAA14" w:rsidR="00184485" w:rsidRPr="00CA12A4" w:rsidRDefault="00184485" w:rsidP="00184485">
            <w:pPr>
              <w:spacing w:line="240" w:lineRule="auto"/>
              <w:ind w:left="15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114BD" w14:textId="3542516D" w:rsidR="00184485" w:rsidRPr="00CA12A4" w:rsidRDefault="00184485" w:rsidP="001844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ด้านการเงิน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E5A5C7" w14:textId="12A1CD5F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15745F" w14:textId="7E1F7D35" w:rsidR="00184485" w:rsidRPr="00CA12A4" w:rsidRDefault="00184485" w:rsidP="00184485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E3960" w14:textId="5FE5EA60" w:rsidR="00184485" w:rsidRPr="00CA12A4" w:rsidRDefault="00184485" w:rsidP="00216EA2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8C020C" w14:textId="1913500B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376EF5" w14:textId="436F5463" w:rsidR="00184485" w:rsidRPr="00CA12A4" w:rsidRDefault="00F1257E" w:rsidP="00216EA2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89CB9" w14:textId="70C3263E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91387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2F8C6A" w14:textId="6C4B48CF" w:rsidR="00184485" w:rsidRPr="00CA12A4" w:rsidRDefault="000A256C" w:rsidP="000A256C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A82E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ED44FF" w14:textId="383F40D6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7C930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212358" w14:textId="6DA72BCE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55E2D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EB9C3B" w14:textId="794DDAF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D56CA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B55D96" w14:textId="1C0BFEA3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D4426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7B0" w14:textId="7058DC65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ED53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1E6A" w14:textId="3BDE39B6" w:rsidR="00184485" w:rsidRPr="00CA12A4" w:rsidRDefault="00184485" w:rsidP="00216EA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4485" w:rsidRPr="00CA12A4" w14:paraId="2BB3D1FD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29EC23B" w14:textId="77777777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F8E2594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B4477EE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CB9C52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D1BCA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5F669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657F9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08945F" w14:textId="57B20E7E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41,6</w:t>
            </w:r>
            <w:r w:rsidR="000A256C"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30EB2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B96379" w14:textId="45C965BE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38,35</w:t>
            </w:r>
            <w:r w:rsidR="000A256C"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29F6E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266AB" w14:textId="56C12880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598B0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794BD" w14:textId="78315D30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1E08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1FEBB8" w14:textId="0400FB1A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41,609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2C6A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C32EA" w14:textId="242397A4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38,329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29F59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FF06E" w14:textId="10655AD5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7A3D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58749" w14:textId="51595032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31</w:t>
            </w:r>
          </w:p>
        </w:tc>
      </w:tr>
      <w:tr w:rsidR="00184485" w:rsidRPr="00CA12A4" w14:paraId="49DB00B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D970F00" w14:textId="77777777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7275C33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C08EB43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D36684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4AED8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486C1A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0C1438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48235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810C0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7950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DD0CA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3A434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34870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2D489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46F7D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9DC56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AB986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035F6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70733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318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783B1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FCCA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3E21FB0B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99AAD2A" w14:textId="3EF67900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DF1EB11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4D3B79B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37734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4E269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42B206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862BE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4F817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2629F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25A98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E45E2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FBEE8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FAA96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40BD2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4CBE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2EE46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FD704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C92F5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2A8E8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AB7E8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22E46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3A222E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42E2A31E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EE742DE" w14:textId="26AC4DCD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8FD254C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28CCEF7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ECCB5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D40F0B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5F73E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EEFD9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83C0C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8694B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03F9D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9459F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4D114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9BDC5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615E8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75631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66A28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76BC1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B638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C6E8D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DF916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98AE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6B1ED2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56C7CC6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3D9454F" w14:textId="176BB763" w:rsidR="00184485" w:rsidRPr="00CA12A4" w:rsidRDefault="00216EA2" w:rsidP="00184485">
            <w:pPr>
              <w:spacing w:line="240" w:lineRule="auto"/>
              <w:ind w:right="-112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="00184485" w:rsidRPr="00CA12A4"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>เฟรเซอร์ส</w:t>
            </w:r>
            <w:r w:rsidR="00184485" w:rsidRPr="00CA12A4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 </w:t>
            </w:r>
            <w:r w:rsidR="00184485" w:rsidRPr="00CA12A4"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>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144CCDA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773A946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B31D9B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7A21E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73DF1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241F0A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B9661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8F82F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A0E19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FAB10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6701B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BA641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9F65B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0D9AE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FD961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7302E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4289D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AEF2F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ABE33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8ADF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177AA2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2954399F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BD2EAF0" w14:textId="49E5C118" w:rsidR="00184485" w:rsidRPr="00CA12A4" w:rsidRDefault="00216EA2" w:rsidP="00184485">
            <w:pPr>
              <w:spacing w:line="240" w:lineRule="auto"/>
              <w:ind w:right="-112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="00184485" w:rsidRPr="00CA12A4"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>อินดัสเทรียล</w:t>
            </w:r>
            <w:r w:rsidR="00184485" w:rsidRPr="00CA12A4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 (</w:t>
            </w:r>
            <w:r w:rsidR="00184485" w:rsidRPr="00CA12A4"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>ประเทศไทย</w:t>
            </w:r>
            <w:r w:rsidR="00184485" w:rsidRPr="00CA12A4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58BB762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C06D4EF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D23C6B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8B37E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7ECF94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23060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AA5AF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6F655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0286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6BCBA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71328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ABD22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AA516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0296F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666FF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E19E9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8E9EA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68B67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2DF37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E1E11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B85066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720EA5BA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7D867A2" w14:textId="73B9607D" w:rsidR="00184485" w:rsidRPr="00CA12A4" w:rsidRDefault="00216EA2" w:rsidP="00184485">
            <w:pPr>
              <w:spacing w:line="240" w:lineRule="auto"/>
              <w:ind w:right="-112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="00184485" w:rsidRPr="00CA12A4"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40CA2C5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3CD2F37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1992E0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C88266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E35FF0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869A6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DEEF0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840E6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291D7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5C6A3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62E5B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1295D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BFB9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C0254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61EE1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F7495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C53A7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45FBE7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1BBF8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8EF95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6FFE55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5606144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66964BB" w14:textId="0A3C8BA1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ออโตเมชั่น</w:t>
            </w:r>
            <w:r w:rsidRPr="00CA12A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แอสเซ็ท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44A5424" w14:textId="16D7E8C1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บริการระบบ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28ACCBB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DD124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1205C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75808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DD0EA4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B9605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1D7A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BDB2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03D9D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C9B39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FAE26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CC2E5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1B47F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A42EE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A78CB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CEF31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4FCD2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7E6CA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1ACC1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01523A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74874897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E9A5849" w14:textId="066E0E14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239A908" w14:textId="0104E4D5" w:rsidR="00184485" w:rsidRPr="00CA12A4" w:rsidRDefault="00184485" w:rsidP="00184485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ปฎิบัติการ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91680CF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58441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83802D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D2A51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141DC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C80F0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F532F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B0389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78E2E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A5D27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89216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D399B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BD539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3C3AE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AC2CC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3E69A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679DE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20B0C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29CB2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263AA4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16EA2" w:rsidRPr="00CA12A4" w14:paraId="7F73D7B1" w14:textId="61EF1C33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AA55452" w14:textId="09B4EFA9" w:rsidR="00216EA2" w:rsidRPr="00CA12A4" w:rsidRDefault="00216EA2" w:rsidP="00184485">
            <w:pPr>
              <w:tabs>
                <w:tab w:val="clear" w:pos="227"/>
              </w:tabs>
              <w:spacing w:line="240" w:lineRule="auto"/>
              <w:ind w:left="158"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3A08503" w14:textId="1DF5091C" w:rsidR="00216EA2" w:rsidRPr="00CA12A4" w:rsidRDefault="00216EA2" w:rsidP="00184485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01B98E8" w14:textId="2081AFEA" w:rsidR="00216EA2" w:rsidRPr="00CA12A4" w:rsidRDefault="00216EA2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C5EDCD" w14:textId="6BA21CA2" w:rsidR="00216EA2" w:rsidRPr="00CA12A4" w:rsidRDefault="00216EA2" w:rsidP="00B66FE5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D408C11" w14:textId="048B18CB" w:rsidR="00216EA2" w:rsidRPr="00CA12A4" w:rsidRDefault="00216EA2" w:rsidP="00B66FE5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4A43AA" w14:textId="78CF97EF" w:rsidR="00216EA2" w:rsidRPr="00CA12A4" w:rsidRDefault="00216EA2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12A247" w14:textId="6AEE739E" w:rsidR="00216EA2" w:rsidRPr="00CA12A4" w:rsidRDefault="00216EA2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E86F9B" w14:textId="3BFA93A1" w:rsidR="00216EA2" w:rsidRPr="00CA12A4" w:rsidRDefault="00216EA2" w:rsidP="00996E3B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0E8A36" w14:textId="77777777" w:rsidR="00216EA2" w:rsidRPr="00CA12A4" w:rsidRDefault="00216EA2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D93207" w14:textId="16FE52F2" w:rsidR="00216EA2" w:rsidRPr="00CA12A4" w:rsidRDefault="00216EA2" w:rsidP="00996E3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610C7C" w14:textId="77777777" w:rsidR="00216EA2" w:rsidRPr="00CA12A4" w:rsidRDefault="00216EA2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8D800" w14:textId="24BB91BC" w:rsidR="00216EA2" w:rsidRPr="00CA12A4" w:rsidRDefault="00216EA2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F341A8" w14:textId="77777777" w:rsidR="00216EA2" w:rsidRPr="00CA12A4" w:rsidRDefault="00216EA2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2A92B6" w14:textId="4AD2ABF1" w:rsidR="00216EA2" w:rsidRPr="00CA12A4" w:rsidRDefault="00216EA2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B314D" w14:textId="77777777" w:rsidR="00216EA2" w:rsidRPr="00CA12A4" w:rsidRDefault="00216EA2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AF2101" w14:textId="5C6A6976" w:rsidR="00216EA2" w:rsidRPr="00CA12A4" w:rsidRDefault="00216EA2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1E887" w14:textId="77777777" w:rsidR="00216EA2" w:rsidRPr="00CA12A4" w:rsidRDefault="00216EA2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22942" w14:textId="795CC7B4" w:rsidR="00216EA2" w:rsidRPr="00CA12A4" w:rsidRDefault="00216EA2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4594E2" w14:textId="77777777" w:rsidR="00216EA2" w:rsidRPr="00CA12A4" w:rsidRDefault="00216EA2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6D55A7" w14:textId="4CEEA6B7" w:rsidR="00216EA2" w:rsidRPr="00CA12A4" w:rsidRDefault="00216EA2" w:rsidP="00216EA2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BC04F" w14:textId="77777777" w:rsidR="00216EA2" w:rsidRPr="00CA12A4" w:rsidRDefault="00216EA2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F8D6BF8" w14:textId="7A7EA40D" w:rsidR="00216EA2" w:rsidRPr="00CA12A4" w:rsidRDefault="00216EA2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84485" w:rsidRPr="00CA12A4" w14:paraId="584EFF2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14EF8C0" w14:textId="77777777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DA9CA2C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5BDCD74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7FC25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4E7BD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2F1957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00A09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1DCC4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3371B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9E5C9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53B26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F0CCB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E9C55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44A46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63B85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A2F56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AD554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AD24A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763629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CB4CB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4A27D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BE6978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064775D9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99EC272" w14:textId="77777777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A967C5D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A2DB34F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44A80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2EEF59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44FEAD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8F1C75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7886F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DF1E2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93B4D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8CDE9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441BD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EC46B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62BFB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6291E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83EF1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78D4B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86797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EF323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6602E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9539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C58D09A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62882EB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E80A765" w14:textId="34BEF9FE" w:rsidR="00184485" w:rsidRPr="00CA12A4" w:rsidRDefault="00184485" w:rsidP="00184485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CA12A4">
              <w:rPr>
                <w:rFonts w:asciiTheme="majorBidi" w:hAnsiTheme="majorBidi" w:cstheme="majorBidi" w:hint="cs"/>
                <w:i/>
                <w:iCs/>
                <w:color w:val="000000" w:themeColor="text1"/>
                <w:sz w:val="24"/>
                <w:szCs w:val="24"/>
                <w:u w:val="single"/>
                <w:cs/>
              </w:rPr>
              <w:lastRenderedPageBreak/>
              <w:t xml:space="preserve">ถือหุ้นผ่าน </w:t>
            </w:r>
            <w:r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</w:rPr>
              <w:t>Fraser</w:t>
            </w:r>
            <w:r w:rsidR="00DB1CBC"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</w:rPr>
              <w:t>s</w:t>
            </w:r>
            <w:r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 Property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8A2DC48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AE9831C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57918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977B9E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12360B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41C36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F2943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2E0D8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C9C96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3FB08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643BE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5A04D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78D81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05D8D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CBA3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60074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4E77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E30BFE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3F14E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11B1C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BDE845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329319AF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5F47A1C" w14:textId="252A1085" w:rsidR="00184485" w:rsidRPr="00CA12A4" w:rsidRDefault="00216EA2" w:rsidP="00184485">
            <w:pPr>
              <w:spacing w:line="240" w:lineRule="auto"/>
              <w:ind w:right="-112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  <w:t xml:space="preserve">   </w:t>
            </w:r>
            <w:r w:rsidR="00184485"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</w:rPr>
              <w:t>Thailand (</w:t>
            </w:r>
            <w:proofErr w:type="spellStart"/>
            <w:r w:rsidR="00184485"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</w:rPr>
              <w:t>Internation</w:t>
            </w:r>
            <w:proofErr w:type="spellEnd"/>
            <w:r w:rsidR="00184485"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) </w:t>
            </w:r>
            <w:proofErr w:type="spellStart"/>
            <w:r w:rsidR="00184485"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</w:rPr>
              <w:t>Ptd</w:t>
            </w:r>
            <w:proofErr w:type="spellEnd"/>
            <w:r w:rsidR="00184485" w:rsidRPr="00CA12A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</w:rPr>
              <w:t>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EFD85E0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F05A60A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BF81EF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E87F6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6D24A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24136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083B9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E3EBE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DA5C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2CB6B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6AE0B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3B18C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327DC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F51C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C1BC2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5CE59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E174C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4AC23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09F82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2864D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4671B6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5FCC00A1" w14:textId="77777777" w:rsidTr="00966938">
        <w:trPr>
          <w:trHeight w:val="342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9F6C434" w14:textId="1D894843" w:rsidR="00184485" w:rsidRPr="00CA12A4" w:rsidRDefault="00184485" w:rsidP="00184485">
            <w:pPr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Fraser</w:t>
            </w:r>
            <w:r w:rsidR="00DB1CBC" w:rsidRPr="00CA12A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 w:rsidRPr="00CA12A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Property</w:t>
            </w:r>
            <w:r w:rsidRPr="00CA12A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Thailand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AD1E731" w14:textId="77777777" w:rsidR="00184485" w:rsidRPr="00CA12A4" w:rsidRDefault="00184485" w:rsidP="00184485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19F16A6" w14:textId="77777777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F349B9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42066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FBDAA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C003EF0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7B6A3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A6581B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8EF06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A89AA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418AE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799288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F75F79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16665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6213F2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A3DEB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A2F37C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color w:val="FF0000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63A4F3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BBF45E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A77D1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6F3533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FF0000"/>
                <w:sz w:val="24"/>
                <w:szCs w:val="24"/>
                <w:lang w:val="en-US" w:bidi="th-TH"/>
              </w:rPr>
            </w:pPr>
          </w:p>
        </w:tc>
      </w:tr>
      <w:tr w:rsidR="00184485" w:rsidRPr="00CA12A4" w14:paraId="6D78E2D5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4ABFA72" w14:textId="58093A0F" w:rsidR="00184485" w:rsidRPr="00CA12A4" w:rsidRDefault="00184485" w:rsidP="00184485">
            <w:pPr>
              <w:spacing w:line="240" w:lineRule="auto"/>
              <w:ind w:left="151" w:right="-11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(Vietnam)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4B3CFCB" w14:textId="6C847962" w:rsidR="00184485" w:rsidRPr="00CA12A4" w:rsidRDefault="00184485" w:rsidP="00184485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1375346" w14:textId="5D205F9A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สิงค์โปร์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2826492" w14:textId="6282AF79" w:rsidR="00184485" w:rsidRPr="00CA12A4" w:rsidRDefault="00184485" w:rsidP="00184485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F58FB1A" w14:textId="37EEBA13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18" w:right="-11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3A5CD04" w14:textId="0424FD24" w:rsidR="00184485" w:rsidRPr="00CA12A4" w:rsidRDefault="00184485" w:rsidP="00262C0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B6F19C" w14:textId="023D230F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5FE1BC" w14:textId="16A30D14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63D113" w14:textId="21AA1E60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4588F55" w14:textId="29914DB0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7F8A0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DEA900" w14:textId="75F9C15A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062DE7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201BED02" w14:textId="2B3D4C79" w:rsidR="00184485" w:rsidRPr="00CA12A4" w:rsidRDefault="00184485" w:rsidP="0018448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602364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3A9FFA" w14:textId="56CE345C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17FBD5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24F530" w14:textId="4E64C79C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DF3856" w14:textId="77777777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81057F" w14:textId="4B702C5A" w:rsidR="00184485" w:rsidRPr="00CA12A4" w:rsidRDefault="00184485" w:rsidP="00184485">
            <w:pPr>
              <w:pStyle w:val="acctfourfigures"/>
              <w:tabs>
                <w:tab w:val="clear" w:pos="765"/>
                <w:tab w:val="decimal" w:pos="34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CB334" w14:textId="3DDB3EC6" w:rsidR="00184485" w:rsidRPr="00CA12A4" w:rsidRDefault="00184485" w:rsidP="0018448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7833921A" w14:textId="45CBA4A3" w:rsidR="00184485" w:rsidRPr="00CA12A4" w:rsidRDefault="00184485" w:rsidP="001844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262C06" w:rsidRPr="00CA12A4" w14:paraId="3313E41E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418707B" w14:textId="37C486D7" w:rsidR="00262C06" w:rsidRPr="00CA12A4" w:rsidRDefault="00262C06" w:rsidP="00262C06">
            <w:pPr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 xml:space="preserve">Amigos </w:t>
            </w:r>
            <w:proofErr w:type="gramStart"/>
            <w:r w:rsidRPr="00CA12A4">
              <w:rPr>
                <w:rFonts w:asciiTheme="majorBidi" w:hAnsiTheme="majorBidi" w:cstheme="majorBidi"/>
                <w:sz w:val="24"/>
                <w:szCs w:val="24"/>
              </w:rPr>
              <w:t>An</w:t>
            </w:r>
            <w:proofErr w:type="gramEnd"/>
            <w:r w:rsidRPr="00CA12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A12A4">
              <w:rPr>
                <w:rFonts w:asciiTheme="majorBidi" w:hAnsiTheme="majorBidi" w:cstheme="majorBidi"/>
                <w:sz w:val="24"/>
                <w:szCs w:val="24"/>
              </w:rPr>
              <w:t>Phu</w:t>
            </w:r>
            <w:proofErr w:type="spellEnd"/>
            <w:r w:rsidRPr="00CA12A4">
              <w:rPr>
                <w:rFonts w:asciiTheme="majorBidi" w:hAnsiTheme="majorBidi" w:cstheme="majorBidi"/>
                <w:sz w:val="24"/>
                <w:szCs w:val="24"/>
              </w:rPr>
              <w:t xml:space="preserve"> Holding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89FC846" w14:textId="0975C75E" w:rsidR="00262C06" w:rsidRPr="00CA12A4" w:rsidRDefault="00262C06" w:rsidP="00262C06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4D2D1A2" w14:textId="066E0BC9" w:rsidR="00262C06" w:rsidRPr="00CA12A4" w:rsidRDefault="00262C06" w:rsidP="00262C0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สิงค์โปร์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C13A7F" w14:textId="46C6DF0F" w:rsidR="00262C06" w:rsidRPr="00CA12A4" w:rsidRDefault="00262C06" w:rsidP="00262C0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DEE03B6" w14:textId="56680F66" w:rsidR="00262C06" w:rsidRPr="00CA12A4" w:rsidRDefault="00262C06" w:rsidP="00262C0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18" w:right="-11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113456" w14:textId="7123AACC" w:rsidR="00262C06" w:rsidRPr="00CA12A4" w:rsidRDefault="00262C06" w:rsidP="00262C0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118B35" w14:textId="005C3FC9" w:rsidR="00262C06" w:rsidRPr="00CA12A4" w:rsidRDefault="00262C06" w:rsidP="00262C0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161A10" w14:textId="6E07B63E" w:rsidR="00262C06" w:rsidRPr="00CA12A4" w:rsidRDefault="00262C06" w:rsidP="00262C0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F2BF4A" w14:textId="77777777" w:rsidR="00262C06" w:rsidRPr="00CA12A4" w:rsidRDefault="00262C06" w:rsidP="00262C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3A14DCD" w14:textId="38E75984" w:rsidR="00262C06" w:rsidRPr="00CA12A4" w:rsidRDefault="00262C06" w:rsidP="00262C0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329C19" w14:textId="77777777" w:rsidR="00262C06" w:rsidRPr="00CA12A4" w:rsidRDefault="00262C06" w:rsidP="00262C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B30D7" w14:textId="1E6201E2" w:rsidR="00262C06" w:rsidRPr="00CA12A4" w:rsidRDefault="00262C06" w:rsidP="00262C0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AD8611" w14:textId="77777777" w:rsidR="00262C06" w:rsidRPr="00CA12A4" w:rsidRDefault="00262C06" w:rsidP="00262C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7DFD0B78" w14:textId="30EF0847" w:rsidR="00262C06" w:rsidRPr="00CA12A4" w:rsidRDefault="00262C06" w:rsidP="00262C0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ADFDDE" w14:textId="77777777" w:rsidR="00262C06" w:rsidRPr="00CA12A4" w:rsidRDefault="00262C06" w:rsidP="00262C0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F1107C" w14:textId="5D1D6914" w:rsidR="00262C06" w:rsidRPr="00CA12A4" w:rsidRDefault="00262C06" w:rsidP="00262C0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1208A3" w14:textId="77777777" w:rsidR="00262C06" w:rsidRPr="00CA12A4" w:rsidRDefault="00262C06" w:rsidP="00262C0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E239C5" w14:textId="4C550393" w:rsidR="00262C06" w:rsidRPr="00CA12A4" w:rsidRDefault="00262C06" w:rsidP="00262C0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CF16BB" w14:textId="77777777" w:rsidR="00262C06" w:rsidRPr="00CA12A4" w:rsidRDefault="00262C06" w:rsidP="00262C0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7C771" w14:textId="7476FA09" w:rsidR="00262C06" w:rsidRPr="00CA12A4" w:rsidRDefault="00262C06" w:rsidP="00262C06">
            <w:pPr>
              <w:pStyle w:val="acctfourfigures"/>
              <w:tabs>
                <w:tab w:val="clear" w:pos="765"/>
                <w:tab w:val="decimal" w:pos="34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B2D23" w14:textId="77777777" w:rsidR="00262C06" w:rsidRPr="00CA12A4" w:rsidRDefault="00262C06" w:rsidP="00262C0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0C1F97EC" w14:textId="13633118" w:rsidR="00262C06" w:rsidRPr="00CA12A4" w:rsidRDefault="00262C06" w:rsidP="00262C0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6659C6" w:rsidRPr="00CA12A4" w14:paraId="507BC49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3211E84" w14:textId="635CA903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 xml:space="preserve">Amigos </w:t>
            </w:r>
            <w:proofErr w:type="gramStart"/>
            <w:r w:rsidRPr="00CA12A4">
              <w:rPr>
                <w:rFonts w:asciiTheme="majorBidi" w:hAnsiTheme="majorBidi" w:cstheme="majorBidi"/>
                <w:sz w:val="24"/>
                <w:szCs w:val="24"/>
              </w:rPr>
              <w:t>An</w:t>
            </w:r>
            <w:proofErr w:type="gramEnd"/>
            <w:r w:rsidRPr="00CA12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A12A4">
              <w:rPr>
                <w:rFonts w:asciiTheme="majorBidi" w:hAnsiTheme="majorBidi" w:cstheme="majorBidi"/>
                <w:sz w:val="24"/>
                <w:szCs w:val="24"/>
              </w:rPr>
              <w:t>Phu</w:t>
            </w:r>
            <w:proofErr w:type="spellEnd"/>
            <w:r w:rsidRPr="00CA12A4">
              <w:rPr>
                <w:rFonts w:asciiTheme="majorBidi" w:hAnsiTheme="majorBidi" w:cstheme="majorBidi"/>
                <w:sz w:val="24"/>
                <w:szCs w:val="24"/>
              </w:rPr>
              <w:t xml:space="preserve"> (Singapore)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89C6733" w14:textId="74CCB6B9" w:rsidR="006659C6" w:rsidRPr="00CA12A4" w:rsidRDefault="006659C6" w:rsidP="006659C6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32FE0AE" w14:textId="6C8AC0DB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สิงค์โปร์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CB32D4" w14:textId="22156FE5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469AAA9" w14:textId="2B72720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18" w:right="-11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4C4DF5A" w14:textId="608DDF45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22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FB93DE3" w14:textId="3DBB3AA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87FE29" w14:textId="52C5D15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2E5CC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9AA6875" w14:textId="09FBD03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76176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6C045B" w14:textId="1C6EB16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F01DA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7AAD8C04" w14:textId="5D97BE5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E1702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99A94B" w14:textId="216CE85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00839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9C49CBB" w14:textId="6A1B27C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BD955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17EC0D" w14:textId="2ED2D28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76B5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1F6DC06C" w14:textId="68E2F32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6659C6" w:rsidRPr="00CA12A4" w14:paraId="5A3BC296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60F0685" w14:textId="2B8A93DB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ALPS Ventura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97A0896" w14:textId="1BDBF2FD" w:rsidR="006659C6" w:rsidRPr="00CA12A4" w:rsidRDefault="006659C6" w:rsidP="006659C6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9A84E64" w14:textId="328919F8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สิงค์โปร์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D41B63" w14:textId="4F8F2DFB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C2B5C44" w14:textId="1E0DAA7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18" w:right="-11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67F5220" w14:textId="0D51A59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7E8306" w14:textId="104A968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753827" w14:textId="187E935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F7E1C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09D25DA" w14:textId="4AE81F1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C1C32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68C0C1" w14:textId="45FD9A0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B78EB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1CE99436" w14:textId="2D0C101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E79DC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9CCF8C" w14:textId="42D1DF4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D2ED6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BEA3D17" w14:textId="086F84F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368FC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3742EC" w14:textId="394D510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F525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39D5CD8F" w14:textId="662A23B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6659C6" w:rsidRPr="00CA12A4" w14:paraId="324588B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E1B8E2E" w14:textId="0484E9E2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New Motion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22A4770" w14:textId="4D5E3559" w:rsidR="006659C6" w:rsidRPr="00CA12A4" w:rsidRDefault="006659C6" w:rsidP="006659C6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B036D86" w14:textId="7177C211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สิงค์โปร์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D8DA5B6" w14:textId="2C2609CC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1B3705" w14:textId="4A52AC9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18" w:right="-11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1A970E" w14:textId="60B4737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821BE90" w14:textId="05BDE50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988949" w14:textId="61075C9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D7695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9F22FAA" w14:textId="7277BEA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1B519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16F176" w14:textId="76DB116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3A3E9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56810BE3" w14:textId="4D37370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B1F13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80689B" w14:textId="5A4680E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39EC0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620D40F" w14:textId="5DCAE4D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74258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D0A355" w14:textId="4BBA19A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6ADF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4A1C1459" w14:textId="3D76AD5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6659C6" w:rsidRPr="00CA12A4" w14:paraId="41A1F91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1B68337" w14:textId="0201F69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Grand Trail Holding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1D48383" w14:textId="0F3D1784" w:rsidR="006659C6" w:rsidRPr="00CA12A4" w:rsidRDefault="006659C6" w:rsidP="006659C6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0C60AB6" w14:textId="7CFB924B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สิงค์โปร์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895DBF5" w14:textId="02ADC52C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2418CD" w14:textId="5F71CDC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18" w:right="-11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D83F4C" w14:textId="2BF005E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0123BE" w14:textId="321EC7F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C527C3" w14:textId="61E9CA7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93218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5793E83" w14:textId="6108DD2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5FE9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9193C1" w14:textId="2C18AAD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DE590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29099258" w14:textId="495E97C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40141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503D5C" w14:textId="4CF1846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4E951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6BB5733" w14:textId="687279A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0CF4F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1DFBAD" w14:textId="0AB2DC8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CD6D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0BD9E7E5" w14:textId="0AC227F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6659C6" w:rsidRPr="00CA12A4" w14:paraId="5DA6BE90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F042AEA" w14:textId="4D8E8E2C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Grand Trail Investment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DEF1E89" w14:textId="3535316D" w:rsidR="006659C6" w:rsidRPr="00CA12A4" w:rsidRDefault="006659C6" w:rsidP="006659C6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บริหารการลงทุน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9734B34" w14:textId="4DFB1993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สิงค์โปร์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718F722" w14:textId="651AE0ED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3CDCD1C" w14:textId="5333D03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18" w:right="-11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428B61" w14:textId="6B07ECD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E9EAC6" w14:textId="5DDBCBA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05BEF" w14:textId="541FE2C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33CDE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6E9D83" w14:textId="664B35A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9D83D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D742AB" w14:textId="6E56D15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256E1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52FE4020" w14:textId="13AABA6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EF38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023F97" w14:textId="17BCA369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4E55E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54254CA" w14:textId="3AD59EE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BB830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9D8AFE" w14:textId="303DE0C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E9ECA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77283C85" w14:textId="50E427F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</w:tr>
      <w:tr w:rsidR="006659C6" w:rsidRPr="00CA12A4" w14:paraId="1F0F4134" w14:textId="77777777" w:rsidTr="00966938">
        <w:trPr>
          <w:trHeight w:val="64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0307A4E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ED0BBA8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8BBF426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D9220A8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FBB87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18" w:right="-11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E10C7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CA7290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DD298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8F57B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2402D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8E786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AEEAE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75882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</w:tcPr>
          <w:p w14:paraId="2CF67A1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B6D0D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76DE6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3F4A3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40F2BA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50A48F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9DCE0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F6838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</w:tcPr>
          <w:p w14:paraId="1221358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6659C6" w:rsidRPr="00CA12A4" w14:paraId="6280EED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9F5B427" w14:textId="2E5849E3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ถือหุ้นผ่านทาง</w:t>
            </w: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</w:rPr>
              <w:t xml:space="preserve"> GOLD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20D0D05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9B92BEA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FD6AB90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80A14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8" w:right="-11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B9200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70F701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4BBBE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748AC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FD93F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216A9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037EE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28E99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9544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75BB7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A6615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F0D92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C8E21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95D27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B6DCD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403B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8507AB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021D886F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4EF870" w14:textId="0B2BAF45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นารายณ์ พาวิลเลียน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9DC204" w14:textId="1C18B54B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2911C8" w14:textId="2A5FDAD3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9C0916" w14:textId="396C02C1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2156C42" w14:textId="7BFBC1B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8" w:right="-11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E6DC97" w14:textId="4CD6EA03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5A98B0A" w14:textId="7BFFA05C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475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447AD9D" w14:textId="6E3511B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DC35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13F6C" w14:textId="1BD7CA6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EAC9F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53816B" w14:textId="525C102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98BA8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3923B7" w14:textId="407D331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BE65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5F8C2B" w14:textId="535C2914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90FFD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B30FF5" w14:textId="1E1E4A2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77D67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6A5583" w14:textId="762328A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5F5FB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7E833F1" w14:textId="0B10A97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6659C6" w:rsidRPr="00CA12A4" w14:paraId="3A02FE95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207C2AC" w14:textId="16FBFD10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ยูไนเต็ด โฮมส์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C40ABE" w14:textId="57CB4215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1DCE5BB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65EE15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B6B697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8" w:right="-11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2BA79F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6E5A9F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B602C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967AC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F09A8D" w14:textId="142D994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65FC0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83369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D3389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2E0577" w14:textId="2FA2D0B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948A9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94722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ED2D9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FA1260" w14:textId="4ADA315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9FF30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39FFD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19E2A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31A10CB" w14:textId="3D358FC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77F7E10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267DE4C" w14:textId="5C280C41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C7BEA9" w14:textId="2BB30529" w:rsidR="006659C6" w:rsidRPr="00CA12A4" w:rsidRDefault="006659C6" w:rsidP="006659C6">
            <w:pPr>
              <w:ind w:left="62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AEA23F3" w14:textId="7488A563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371F0DB" w14:textId="5D8A7069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18" w:right="-1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31B14A" w14:textId="0442BC7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18" w:right="-11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E6B3269" w14:textId="73183ED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179A768" w14:textId="03CC9050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31822A4" w14:textId="04F577E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F5A99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781904" w14:textId="13C9611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647E6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5207FD" w14:textId="58053A9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09553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16224D" w14:textId="2F9EF5E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2EB43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C4B6C9" w14:textId="5BA4DD96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5332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A96252" w14:textId="004CF93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2DD23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E717BF" w14:textId="5FC428F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6CCF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F71B349" w14:textId="24005E7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</w:tr>
      <w:tr w:rsidR="006659C6" w:rsidRPr="00CA12A4" w14:paraId="5AFCBB70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ED74DF" w14:textId="670684F5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โกลเด้น แลนด์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3A94136" w14:textId="4F28DE0D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F37A948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6601F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65BC7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FBFE5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05A2D8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912B5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38BB9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825E8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727CB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26B67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32F27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8C5C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CC417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F7A22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13C5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9050D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7AA5F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3DEEB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FBB13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9CAFA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5C4C71EF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CAF9B32" w14:textId="0CD709E3" w:rsidR="006659C6" w:rsidRPr="00CA12A4" w:rsidRDefault="006659C6" w:rsidP="006659C6">
            <w:pPr>
              <w:spacing w:line="240" w:lineRule="auto"/>
              <w:ind w:left="151"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(เมย์แฟร์)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7E18908" w14:textId="70E04CC9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52D6C4" w14:textId="31A10922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05F565" w14:textId="59AE2085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A3F584" w14:textId="1FE5FD5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0E89EA" w14:textId="44C5D973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CDC25A" w14:textId="1FE5A560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A5E98F" w14:textId="5ED5A89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FDFE3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0F94EC" w14:textId="4C4879B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D0FA0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3AACA" w14:textId="2F72F8D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8BEA9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B38038" w14:textId="1372146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4AA44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8C4F7F" w14:textId="0334297B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D2749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D0445D" w14:textId="1A86AD9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DB666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F41CE4" w14:textId="433FE9E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5156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D1290DE" w14:textId="3BBDFD0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659C6" w:rsidRPr="00CA12A4" w14:paraId="2827B45F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8E56A" w14:textId="6393D902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นอร์ท สาธร เรียลตี้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45DCA3" w14:textId="3E57CC5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2E3DD8" w14:textId="09E82716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075F22" w14:textId="0822859B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D9891F" w14:textId="5534F09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6E4813" w14:textId="7533F81A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CFC443" w14:textId="48060A59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A9237E" w14:textId="45B0C42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C37AD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4CF47B" w14:textId="029FDAF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4BF31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BA96FA" w14:textId="68C08C9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3E96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1F1C10" w14:textId="49A01A2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84719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05CD1F" w14:textId="03281433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9B0B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0F8DE1" w14:textId="1E17737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C2D92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12E838" w14:textId="05FC3A0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387D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D5EC7E7" w14:textId="04B5FA1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659C6" w:rsidRPr="00CA12A4" w14:paraId="6BE3D866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85DA6B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902E1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903A91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23BBC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E842F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5E175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B1FFA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A999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711E0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98F9E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828B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FE38B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D193B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1D0D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9FAE4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EDB1C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C942C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12D9C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3A78B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351BB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75B17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8262EF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659C6" w:rsidRPr="00CA12A4" w14:paraId="67F91F17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63F76FB" w14:textId="4C0C40FE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ริทซ์ วิลเลจ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C44630" w14:textId="737DDABF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C57275" w14:textId="0FA93D16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C4D63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5B8C93" w14:textId="41B9CAE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2C8F8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8B5416" w14:textId="1FF62A19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25974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28422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7D9139" w14:textId="2160F72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39427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B8051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A7CA6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0C87BF" w14:textId="2EAC41B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C0520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78D6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980DA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5138E2" w14:textId="548FE0B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FFEEF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7F9B2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6EFE3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A1AFA17" w14:textId="5209946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4E6C4FA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89865D1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86A7B7" w14:textId="3E3DB4E4" w:rsidR="006659C6" w:rsidRPr="00CA12A4" w:rsidRDefault="006659C6" w:rsidP="006659C6">
            <w:pPr>
              <w:ind w:left="60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DCF871" w14:textId="6EC5FE91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33BC2D" w14:textId="2F6C4561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C6DBDE" w14:textId="3CC3F45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EDC576" w14:textId="65C1E9CA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BD3CC5" w14:textId="44827F02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D149F9" w14:textId="2961E13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0FD1B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C2D13" w14:textId="5D4F46C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89E72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7688CF" w14:textId="3DDE8A2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6B306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2D035D" w14:textId="455BB62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E6CAB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FCDD10" w14:textId="339BAB11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B97E9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3B11AC" w14:textId="6A670EC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21B5A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4263B1" w14:textId="384AD77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754B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77AD5E3" w14:textId="0EAE5BE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659C6" w:rsidRPr="00CA12A4" w14:paraId="52E77C7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B7764CA" w14:textId="7B543CAA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บริษัท</w:t>
            </w:r>
            <w:r w:rsidRPr="00CA12A4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โกลเด้น</w:t>
            </w:r>
            <w:r w:rsidRPr="00CA12A4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แลนด์</w:t>
            </w:r>
            <w:r w:rsidRPr="00CA12A4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โปโล</w:t>
            </w:r>
            <w:r w:rsidRPr="00CA12A4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628129" w14:textId="6DECC289" w:rsidR="006659C6" w:rsidRPr="00CA12A4" w:rsidRDefault="006659C6" w:rsidP="006659C6">
            <w:pPr>
              <w:ind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บริการจ้างเหม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01CB52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E2094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8B498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8FA9B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6F834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0B85B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6B32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E38C9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94C01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9A00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0C804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A1AF6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D3088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FB753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CCAC1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F240B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A9E1A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42CBD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91C5F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C64D26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659C6" w:rsidRPr="00CA12A4" w14:paraId="47B84041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AB448" w14:textId="622D5C8C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322D3" w14:textId="2EEFE966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แรงงาน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6BA502" w14:textId="135320DB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A62BF3" w14:textId="67AE6B4F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F0C42C" w14:textId="51FDD0A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A29CFC" w14:textId="5B32DD65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6D3095" w14:textId="4F24502A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EDB772" w14:textId="2B09B4A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358C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924F6A" w14:textId="1E29BC9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FD966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7F17A0" w14:textId="1D67837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BA2FC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C829FC" w14:textId="423393F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FF54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5D90A9" w14:textId="75FE8109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83486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7DB3A5" w14:textId="4FBF3DC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61901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E0AED3" w14:textId="2A39B20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F959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B3B9462" w14:textId="76B28C4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659C6" w:rsidRPr="00CA12A4" w14:paraId="23A4FB9D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0C9CEB" w14:textId="1106144B" w:rsidR="006659C6" w:rsidRPr="00CA12A4" w:rsidRDefault="006659C6" w:rsidP="0066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พาราไดส์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EC9160" w14:textId="2486A804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1FDF1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C8003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BDD70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EF5AF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82C3A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9991F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82CEC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43C51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EDF07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2F7DB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F5D56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09A68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46E43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ADAA8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74F99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9877F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40061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3690C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5BDAE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7E9E93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659C6" w:rsidRPr="00CA12A4" w14:paraId="1B9FBD37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85D07D" w14:textId="314D77F7" w:rsidR="006659C6" w:rsidRPr="00CA12A4" w:rsidRDefault="006659C6" w:rsidP="006659C6">
            <w:pPr>
              <w:spacing w:line="240" w:lineRule="auto"/>
              <w:ind w:left="158"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พร็อพเพอร์ตี้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9BFAD7" w14:textId="5AA9E221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F2E320" w14:textId="77203BF6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000503" w14:textId="2957A412" w:rsidR="006659C6" w:rsidRPr="00CA12A4" w:rsidRDefault="006659C6" w:rsidP="006659C6">
            <w:pPr>
              <w:pStyle w:val="acctfourfigures"/>
              <w:tabs>
                <w:tab w:val="clear" w:pos="765"/>
                <w:tab w:val="decimal" w:pos="1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CD1B62" w14:textId="113AE39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A04987" w14:textId="1D7E75AC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CA12A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31B275" w14:textId="7EE0749F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CA12A4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981A5A" w14:textId="2E65257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37E57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6A8F86" w14:textId="3ABB8EF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10CF3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EB1C8B" w14:textId="272C338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B2E1F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9419CC" w14:textId="4867EB8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AE891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CF0DDB" w14:textId="3FA934F9" w:rsidR="006659C6" w:rsidRPr="00CA12A4" w:rsidRDefault="006659C6" w:rsidP="006659C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5348C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1ABE72" w14:textId="55C2649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9090D4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5046C5" w14:textId="027055D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7E0C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6385EF5" w14:textId="1D98EB1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2EB8E6D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2863F5" w14:textId="63940290" w:rsidR="006659C6" w:rsidRPr="00CA12A4" w:rsidRDefault="006659C6" w:rsidP="0066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โกลเด้น พร็อพเพอร์ต</w:t>
            </w:r>
            <w:r w:rsidRPr="00CA12A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8F8D3C" w14:textId="598F77CB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บริการการบริหาร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2A31D5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C6759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A316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66B09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92295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47B75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51067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7264E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9642B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8B55C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669C9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91486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2AC0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DF170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83837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576C3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DF106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84655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31214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0D7B7F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1751F002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0EAE8B" w14:textId="75861E1C" w:rsidR="006659C6" w:rsidRPr="00CA12A4" w:rsidRDefault="006659C6" w:rsidP="006659C6">
            <w:pPr>
              <w:spacing w:line="240" w:lineRule="auto"/>
              <w:ind w:left="158"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4ACBAF" w14:textId="264127DE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774D376" w14:textId="2FE694B9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E13C5F" w14:textId="223E0F5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D5CE92" w14:textId="625B219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628A82" w14:textId="2B80ADE4" w:rsidR="006659C6" w:rsidRPr="00CA12A4" w:rsidRDefault="006659C6" w:rsidP="00241B2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1,480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688467" w14:textId="0AE35C22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1,480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AC41D5" w14:textId="795A3CA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6636C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4F9B07" w14:textId="0A7F4F0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FB314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9DA963" w14:textId="65C1386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7810D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2A9B5D" w14:textId="51076CF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970C6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C3F8E0" w14:textId="5962144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2F965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A6A5AC" w14:textId="24EB82F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2EA82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F6A761" w14:textId="2A991C8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016B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0F37812" w14:textId="7A0C0BA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6D1F889B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9AD8F8" w14:textId="242F7C45" w:rsidR="006659C6" w:rsidRPr="00CA12A4" w:rsidRDefault="006659C6" w:rsidP="0066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โกลเด้นแฮบิเทชั่น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82927E" w14:textId="0726E619" w:rsidR="006659C6" w:rsidRPr="00CA12A4" w:rsidRDefault="006659C6" w:rsidP="006659C6">
            <w:pPr>
              <w:ind w:right="-11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C3A8A92" w14:textId="5A366C55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E2CF9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43B7CE" w14:textId="5D31CA9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EF1C1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414CE42" w14:textId="53DCEB0A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398D2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E8B61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9F18B3" w14:textId="5B4DD47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8384A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84338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BAE6C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33C3BE" w14:textId="51699A3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9485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89C05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A3EDE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EA3771" w14:textId="796C78F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5DCE4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C061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6FED6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CF48F06" w14:textId="3CFAB7D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5196C3EB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D712950" w14:textId="0DFC4123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4AA3F6" w14:textId="4E9CF3ED" w:rsidR="006659C6" w:rsidRPr="00CA12A4" w:rsidRDefault="006659C6" w:rsidP="006659C6">
            <w:pPr>
              <w:ind w:left="60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F80F7DE" w14:textId="5DBBEE44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2083F" w14:textId="41E0784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F31174" w14:textId="0DB098D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8F194AB" w14:textId="029BDCD9" w:rsidR="006659C6" w:rsidRPr="00CA12A4" w:rsidRDefault="006659C6" w:rsidP="00241B2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E10B9C" w14:textId="4AE37C44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872EF1" w14:textId="15D60CB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20DA7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6B1938" w14:textId="14231D9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B3667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6DC283" w14:textId="409CAA8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CBDDC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06F780" w14:textId="2232D80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51C0C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5DF6AC" w14:textId="22B140F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CD16E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F45D7B" w14:textId="1395C0B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B30F0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55379E" w14:textId="4EE731B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4396B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DF8EC86" w14:textId="730FB75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480F4BE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FE6F64D" w14:textId="7CE06ACC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สาธรทอง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8398F9" w14:textId="5B73901D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59080B8" w14:textId="5BAE0B18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A6DAD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26A607" w14:textId="4F005AF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BC234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302C2" w14:textId="6AD6D6EE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ADB8C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9563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119072" w14:textId="4BC54AE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DF3EF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7EF2C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358C5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55FF0E" w14:textId="6AD36B3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26BC4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1234A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79E4D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4D22EF" w14:textId="40968E0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3421D5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6B74E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6FCE6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74D35A1" w14:textId="3FDDF1E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77E2E05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020D116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023C0B" w14:textId="1019C8C9" w:rsidR="006659C6" w:rsidRPr="00CA12A4" w:rsidRDefault="006659C6" w:rsidP="006659C6">
            <w:pPr>
              <w:ind w:left="60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EC64000" w14:textId="66CEA0A3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91F6D8" w14:textId="5B72B0D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B7BB2D" w14:textId="1FF582D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100</w:t>
            </w: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9466BF" w14:textId="30741C37" w:rsidR="006659C6" w:rsidRPr="00CA12A4" w:rsidRDefault="006659C6" w:rsidP="00241B2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6661B" w14:textId="28A9C5C8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F806E7" w14:textId="4FB2A2E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2DB7B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EB61D" w14:textId="1415424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CD31F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02390E" w14:textId="55467C8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5398A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139B27" w14:textId="0E9D6A1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33FD6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8D819B" w14:textId="0514F9C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B1F6B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51C6E9" w14:textId="47FC310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488D9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6DD058" w14:textId="166B3AC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EBA0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4937457" w14:textId="30F19B4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77438C76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F1A9C" w14:textId="486E0D91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สาธรทรัพย์สิน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30C8FAA" w14:textId="2118D8F3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3F0410D" w14:textId="2169AD9A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FC76D3" w14:textId="59F78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675417" w14:textId="03C4BFE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11F596" w14:textId="716B4A57" w:rsidR="006659C6" w:rsidRPr="00CA12A4" w:rsidRDefault="006659C6" w:rsidP="00241B2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073F4D" w14:textId="23DFF393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245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145592" w14:textId="1320F46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23B1C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6732B8" w14:textId="5E3F9E5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11B57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6BF43E" w14:textId="0C23C9B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85D02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8F5C16" w14:textId="4D8A370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CC6B6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40CC65" w14:textId="10BFF34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EE1C3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BCC4BF" w14:textId="6B0C0A4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D47C6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B43010" w14:textId="2ABBDE4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4B0B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31BA988" w14:textId="3C43995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4A61274D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E2BC22" w14:textId="360B04F2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กรุงเทพบ้านและที่ดิน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580E02" w14:textId="00C0252E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E1E62A0" w14:textId="3076C685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BA96A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32485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0D994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D2B2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2E520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0D0FC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24666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79F82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30DAF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4DDD0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25031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F4C0B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91A56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8490A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AF38B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1F34E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3D176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8692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3A775D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7CCE86CB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0313C4" w14:textId="2E7E98B7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มหาชน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1A0CB5" w14:textId="665F0091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F667909" w14:textId="2D444E26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3E1CB8" w14:textId="0814CC2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E09F80" w14:textId="0059E47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53D77A" w14:textId="3C0FCCB7" w:rsidR="006659C6" w:rsidRPr="00CA12A4" w:rsidRDefault="006659C6" w:rsidP="00241B2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1,780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7E4554" w14:textId="38047DAB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1,780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367178" w14:textId="724DD86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ABED2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B59B80" w14:textId="462D2FC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1B6F6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8D2CC3" w14:textId="53FF462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FB221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577964" w14:textId="4E8E00D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D8AB2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2B9984" w14:textId="2EE5DC4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AD315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4A04DC" w14:textId="38C2158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A93F3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EC06C4" w14:textId="044C3EA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C4D7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AC5AEC5" w14:textId="08C0164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2C8431E8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A07A01" w14:textId="77777777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755BCA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E4F5602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A36DD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BA505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2A7DA2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69539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B811D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0F3A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FBD8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77EEC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FAA8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0E926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144A1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6A72A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BD298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EF67C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6E070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B1166E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A6467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EA688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9B8AAF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2981C470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B8312C" w14:textId="77777777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43383A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DD101B5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3B412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3FBBE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A17757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03129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EC8D4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F4007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C350E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03FFD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7BBFD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B6CE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0EA76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39C69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840EA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3221C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46FA0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F3C35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9A2C7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A9744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3DDA7F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6E58556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19EE7A" w14:textId="77777777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DE6954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07B9F66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9EC46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E16D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39398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61967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D52AB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D49B2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5002F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8FF1D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3C981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3C14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39FA6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495F0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CF35D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50FF3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5D100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3D4F0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0CF7D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8CAD1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2D9888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122A709A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588F4B" w14:textId="77777777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7E18D9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78C0631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1D6329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6055F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CF205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18EFF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B9C2D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73DD1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4826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3CAB1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7BCE1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9D5E0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2D3C6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7375E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7DFFE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CFC9A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77686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EC15D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0FF48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25148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791099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3A4EBB4E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57084B3" w14:textId="23A17A0F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lastRenderedPageBreak/>
              <w:t>ถือหุ้น</w:t>
            </w:r>
            <w:r w:rsidRPr="00CA12A4">
              <w:rPr>
                <w:rFonts w:asciiTheme="majorBidi" w:hAnsiTheme="majorBidi" w:cstheme="majorBidi" w:hint="cs"/>
                <w:i/>
                <w:iCs/>
                <w:sz w:val="24"/>
                <w:szCs w:val="24"/>
                <w:u w:val="single"/>
                <w:cs/>
              </w:rPr>
              <w:t>ผ่านทาง</w:t>
            </w: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 xml:space="preserve">บริษัท นารายณ์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89FAE5A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0F09F1E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A15157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E47E33" w14:textId="58396F6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CA1E7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FF1D42" w14:textId="42BC98A9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12540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2D7AD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CE40E1" w14:textId="26A27DB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9BC91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7F1B0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3DA08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436C74" w14:textId="0F1EAB6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A44DB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4672C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AEC59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DFF925" w14:textId="7513AE9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E65C3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09F52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E58A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F6B815D" w14:textId="5DFE050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3525EDF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563FFF9" w14:textId="6E6DBBAA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พาวิลเลียน จำกัด ในอัตรา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85F99E5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69FC700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AA2188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94B2F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A35E9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C718A8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DCEAB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25176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FF37E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10C4A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5520C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D7FBB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DF770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E5936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54535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0E460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A0C26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4F813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1C64C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54268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856CDE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5E6E0571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A6CB23E" w14:textId="23BBEB4B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 xml:space="preserve">ร้อยละ </w:t>
            </w: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</w:rPr>
              <w:t>50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6FE9EC8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11E1016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95C1F8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331E2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18349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DA5E20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DC7B8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7C069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14D3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09560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35737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9BE69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ADFF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9ED2C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092A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B08DA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36092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0997F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18FD6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BD7A1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B015D8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6401C061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1CA9E84" w14:textId="40784356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วอคเกอร์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โฮมส์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52FF1D6" w14:textId="412BFD66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hint="cs"/>
                <w:sz w:val="24"/>
                <w:szCs w:val="24"/>
                <w:cs/>
              </w:rPr>
              <w:t>พัฒนา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B5D8E50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F296F4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9FA77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E7D5C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FFDA9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72141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79C7F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F83F9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AD6CF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38F32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D5E3D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923E2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67BEA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09EE0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FC4DF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47E00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69A06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3BEDB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1BF60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3B93A6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62B6A0B5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6814A63" w14:textId="16C2F1B2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0F7D0C" w14:textId="2831E3B5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23D2154" w14:textId="36BF04A2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3489E7" w14:textId="3E6A017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9B3C75" w14:textId="7D1A75E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6B30AA" w14:textId="26D0D72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136D3A3" w14:textId="7B29D58A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61BA94" w14:textId="6FDC7D9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3F999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F4AC7B" w14:textId="1C19A08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89D2A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6461E9" w14:textId="1822DA3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0CF56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2FF88B" w14:textId="1E2FA25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5EAAD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CCB261" w14:textId="2036D67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E3F68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7550DE" w14:textId="247310B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5AC147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9ACFF6" w14:textId="45A1BD5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8CDF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B7215AE" w14:textId="6D55DA2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21FFEC6A" w14:textId="77777777" w:rsidTr="00966938">
        <w:trPr>
          <w:trHeight w:val="64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BF4A212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2FA4E19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79312D0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4587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66A81C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F02575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7DD4B1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97A5A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BBA75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1008E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3169D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B64FA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1B48E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C8F1C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F1398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393B7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AB70B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0FFB9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32B06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A6719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61097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5B5295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5CF5D4B5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21D5102" w14:textId="5748E6B4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ถือหุ้น</w:t>
            </w:r>
            <w:r w:rsidRPr="00CA12A4">
              <w:rPr>
                <w:rFonts w:asciiTheme="majorBidi" w:hAnsiTheme="majorBidi" w:cstheme="majorBidi" w:hint="cs"/>
                <w:i/>
                <w:iCs/>
                <w:sz w:val="24"/>
                <w:szCs w:val="24"/>
                <w:u w:val="single"/>
                <w:cs/>
              </w:rPr>
              <w:t>ผ่านทาง</w:t>
            </w: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 xml:space="preserve">บริษัท นารายณ์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9B9A3E6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1D1973C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A382C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BDC1B8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618D5B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CBDF3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F25F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A108B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D7477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DD7FE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810C2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BAF27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F51DC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83D42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6F927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51FFE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D3D8C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300E4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9FA3C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B3D7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553050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41CFEE62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DEE0FCD" w14:textId="22C766C7" w:rsidR="006659C6" w:rsidRPr="00CA12A4" w:rsidRDefault="006659C6" w:rsidP="006659C6">
            <w:pPr>
              <w:spacing w:line="240" w:lineRule="auto"/>
              <w:ind w:left="158" w:right="-112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พาวิลเลียน จำกัด ในอัตรา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0E10278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32864A7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FAA10D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54EE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4CDCF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C6B19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9073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B5A1F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135F4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3B7C9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268E1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25997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7C476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CC6C4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6381B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3343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A74F2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F93E92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64452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BE982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FE0E57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794279C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0F8EB82" w14:textId="08F9C1D3" w:rsidR="006659C6" w:rsidRPr="00CA12A4" w:rsidRDefault="006659C6" w:rsidP="006659C6">
            <w:pPr>
              <w:spacing w:line="240" w:lineRule="auto"/>
              <w:ind w:left="158" w:right="-112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 xml:space="preserve">ร้อยละ </w:t>
            </w: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</w:rPr>
              <w:t xml:space="preserve">25 </w:t>
            </w:r>
            <w:r w:rsidRPr="00CA12A4">
              <w:rPr>
                <w:rFonts w:asciiTheme="majorBidi" w:hAnsiTheme="majorBidi" w:cstheme="majorBidi" w:hint="cs"/>
                <w:i/>
                <w:iCs/>
                <w:sz w:val="24"/>
                <w:szCs w:val="24"/>
                <w:u w:val="single"/>
                <w:cs/>
              </w:rPr>
              <w:t>และบริษัท ริทซ์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86FC620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31082AF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722AD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E388C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03FE8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547997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D84F9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712A8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78F6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9C13D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182B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F039A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0F56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33C8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9A5DF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14BAC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4D640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B02C87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D257D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81042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4897B0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14D1EE9E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6461818" w14:textId="4323EFCE" w:rsidR="006659C6" w:rsidRPr="00CA12A4" w:rsidRDefault="006659C6" w:rsidP="006659C6">
            <w:pPr>
              <w:spacing w:line="240" w:lineRule="auto"/>
              <w:ind w:left="158" w:right="-112"/>
              <w:rPr>
                <w:rFonts w:ascii="Angsana New" w:hAnsi="Angsana New"/>
                <w:i/>
                <w:iCs/>
                <w:spacing w:val="-6"/>
                <w:sz w:val="24"/>
                <w:szCs w:val="24"/>
                <w:u w:val="single"/>
              </w:rPr>
            </w:pPr>
            <w:r w:rsidRPr="00CA12A4">
              <w:rPr>
                <w:rFonts w:asciiTheme="majorBidi" w:hAnsiTheme="majorBidi" w:cstheme="majorBidi" w:hint="cs"/>
                <w:i/>
                <w:iCs/>
                <w:spacing w:val="-6"/>
                <w:sz w:val="24"/>
                <w:szCs w:val="24"/>
                <w:u w:val="single"/>
                <w:cs/>
              </w:rPr>
              <w:t>วิลเลจ</w:t>
            </w:r>
            <w:r w:rsidRPr="00CA12A4"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  <w:u w:val="single"/>
              </w:rPr>
              <w:t xml:space="preserve"> </w:t>
            </w:r>
            <w:r w:rsidRPr="00CA12A4">
              <w:rPr>
                <w:rFonts w:asciiTheme="majorBidi" w:hAnsiTheme="majorBidi" w:cstheme="majorBidi" w:hint="cs"/>
                <w:i/>
                <w:iCs/>
                <w:spacing w:val="-6"/>
                <w:sz w:val="24"/>
                <w:szCs w:val="24"/>
                <w:u w:val="single"/>
                <w:cs/>
              </w:rPr>
              <w:t xml:space="preserve">จำกัด </w:t>
            </w:r>
            <w:r w:rsidRPr="00CA12A4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u w:val="single"/>
                <w:cs/>
              </w:rPr>
              <w:t xml:space="preserve">ในอัตราร้อยละ </w:t>
            </w:r>
            <w:r w:rsidRPr="00CA12A4">
              <w:rPr>
                <w:rFonts w:ascii="Angsana New" w:hAnsi="Angsana New"/>
                <w:i/>
                <w:iCs/>
                <w:spacing w:val="-6"/>
                <w:sz w:val="24"/>
                <w:szCs w:val="24"/>
                <w:u w:val="single"/>
              </w:rPr>
              <w:t>25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A16F3B6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D906049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6CAC22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B88740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CD8A43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E2079C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C3F6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4A0FA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47C92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FC68D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4F804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F94B7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D19B4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3FCF3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FD163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4A46C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88F68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65D35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6A4D1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1CF91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38D0A5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0469F7A2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76CAFD2" w14:textId="00D243C2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โกลเด้น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เรสซิเด้นซ์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FA1CF79" w14:textId="6234A602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พัฒนา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DA13A09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D3C466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C64F2A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7BD840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C7DC89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854BD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BAF15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C94AA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42D84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6F877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AD97A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9EF7C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50DB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3B558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4D238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58420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E95CB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977B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69CA3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E7FB5A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4AFB7EB2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608905B" w14:textId="057CA6CE" w:rsidR="006659C6" w:rsidRPr="00CA12A4" w:rsidRDefault="006659C6" w:rsidP="006659C6">
            <w:pPr>
              <w:spacing w:line="240" w:lineRule="auto"/>
              <w:ind w:left="158" w:right="-112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96C927" w14:textId="2D5356B6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0AFABB2" w14:textId="3892DE02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5A8CED" w14:textId="65465AE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2DD41F5" w14:textId="6D2171A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381B90" w14:textId="5F1658A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C8628B3" w14:textId="3E3FFD24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D41626" w14:textId="59A2D42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626F5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565E02" w14:textId="56B2E77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6140C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FFDCA7" w14:textId="28678D2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C0C6E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9AD29A" w14:textId="279E52A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8E132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814AEE" w14:textId="7FD6A45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247A2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6F275F" w14:textId="686A9FB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B4655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4568D7" w14:textId="5D7E766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3BF5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760787E" w14:textId="5791A42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509A7976" w14:textId="77777777" w:rsidTr="00966938">
        <w:trPr>
          <w:trHeight w:val="64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CB8F92C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F3BCB53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3F40DC9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C1C1A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2F9B4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565E58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123AFA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178A3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1F32C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ECF13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EE7F8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9E5E5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97023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3C7EC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D9464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6905E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14440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82F44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E2D81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887A9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D4C2D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B4351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6259C46B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132752A" w14:textId="3FC13BDC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C5A92C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F7B974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92610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0DA6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E7765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B2AD2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AAC0E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B786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AFF76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B2090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10FB4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84B36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E248E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12EC3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FD5D0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E6245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0C046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10C5B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7D09F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338F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5DC5FF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6B909AC6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10B923E" w14:textId="66E3034F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โกลเด้นแลนด์</w:t>
            </w: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(เมย์แฟร์)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F606CE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6FBBBF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8236A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7660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5B60C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9D2E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0DCDE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A1C66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44439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E1D53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BD854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AE0C7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221D9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D6A95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2C176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8A69E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0D0E6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EE05D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63F31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7159E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291B9C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362494B6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8D1203A" w14:textId="35163CEA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เมย์แฟร์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CE255D" w14:textId="312BB952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C47E2" w14:textId="7571503C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DEA6E8" w14:textId="5719312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B5EB39" w14:textId="220A021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DB47C" w14:textId="7752DA0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D1DD86" w14:textId="2B0DABBF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2C4DC5" w14:textId="6A53722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B0749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752EE6" w14:textId="1E4EBF2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95254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C46BC2" w14:textId="4E08CAA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66F68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0D497A" w14:textId="425285E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C8A77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CD210D" w14:textId="72E82C6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79B8C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B287F5" w14:textId="4FFCA02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16776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F07DFE" w14:textId="299889C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E5A9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D86C445" w14:textId="5BEA651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06F7EA7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FA23982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4F251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50C8D8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635E1E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C2765A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E73AD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6D7E96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21E30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EFF0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5B4D1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A9748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E90F1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F5360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26A5C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37B9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99530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141BF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81076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06CBB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C32E7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DB2B8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322BEA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4CEFFDB7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7666A4D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08D63A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0F4923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27583E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1530E7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5FA0C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1A71A0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9E599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DF773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ECEA1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DC88C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775A9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DBEE4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522C2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74E41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5FB70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FD4B8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46640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47894B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EF374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995F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A6AC40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7F8193D0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128855D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912962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ED8452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BFA10F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6978A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47270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B097B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B8804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1ECE6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E0593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CBAE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F094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845FF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62DD5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D19B6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2DD8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39AFE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1F0B2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FC0BA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588EE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6F812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8BA55F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019ED053" w14:textId="77777777" w:rsidTr="00966938">
        <w:trPr>
          <w:trHeight w:val="234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3516055" w14:textId="58B5423B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lastRenderedPageBreak/>
              <w:t>ถือหุ้นผ่านทาง</w:t>
            </w:r>
            <w:r w:rsidRPr="00CA12A4">
              <w:rPr>
                <w:rFonts w:asciiTheme="majorBidi" w:hAnsiTheme="majorBidi" w:cstheme="majorBidi" w:hint="cs"/>
                <w:i/>
                <w:iCs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E99956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AC46D9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2694B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2374C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D433F9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EBAA9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FB82A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CFEB7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88901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0D93C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EA508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20C0E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94768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38CA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88CA2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0E77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7C357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1B03E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714BD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778DA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B817CD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4508359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8E8E815" w14:textId="64657EC4" w:rsidR="006659C6" w:rsidRPr="00CA12A4" w:rsidRDefault="006659C6" w:rsidP="006659C6">
            <w:pPr>
              <w:spacing w:line="240" w:lineRule="auto"/>
              <w:ind w:left="158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โกลเด้นแลนด์โปโล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1C1D82" w14:textId="77777777" w:rsidR="006659C6" w:rsidRPr="00CA12A4" w:rsidRDefault="006659C6" w:rsidP="006659C6">
            <w:pPr>
              <w:ind w:left="-23" w:right="-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A4E0B0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4C9F5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188EF6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D54D10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E3E37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9B2C7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05CD5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A2481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B5300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00CFC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2F6DC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92D0B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5D0F7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2860A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0FC86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88991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6620F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0B3EC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74481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6FE4E2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4EFB672E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4AAA491" w14:textId="01B76584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เอ็มเอสจีแอล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783327" w14:textId="682B8825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4F5AB9" w14:textId="3C69C836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58593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62EC3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0DE3E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EC3B8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B48F8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F1D2B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2E106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36EE7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664E6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DA87B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95E14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EF700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A9883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DBB7B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23CC7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68853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CA820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EBA04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D70E48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47EACE6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FE68DAB" w14:textId="2726CF68" w:rsidR="006659C6" w:rsidRPr="00CA12A4" w:rsidRDefault="006659C6" w:rsidP="006659C6">
            <w:pPr>
              <w:spacing w:line="240" w:lineRule="auto"/>
              <w:ind w:left="158"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พร็อพเพอร์ตี้จำกัด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D5D222" w14:textId="6912D1EC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7EB233D" w14:textId="04B760B6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2B3C08A" w14:textId="3C5004F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4EE3EC2" w14:textId="23CC756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2EA5D09" w14:textId="5201B1C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40003D4" w14:textId="256EE9C5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9FA285" w14:textId="1F47958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2AC59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EB4D08" w14:textId="1840DBB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F70C9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A9D64B" w14:textId="0B39329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8EB6F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0DF2A7" w14:textId="2C56155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22D11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BCA385" w14:textId="7D7E29B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D9ED5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7251FC" w14:textId="6C13FDC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BFF94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CBE720" w14:textId="55FC2F2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E7C8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DAC594E" w14:textId="46AB013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31AEE7C1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5FCAFFE" w14:textId="6C9D1368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9F858B3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76F920F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E432AC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1CD12A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350410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8DC105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6B050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AC1B2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9AA9E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7574C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0E29B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645F6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ADA6B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E2D88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99CFD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C8582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EAE59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76199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C0599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3A0EB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553249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6AB694D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DFDB47A" w14:textId="7EEAC70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9016C3C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6A21150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27F09E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EAB7C3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3CA3F7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F2EE5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AE352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3AFAA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AFBE7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2A286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5DD7F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329D3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C6C8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0148D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551F2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98DEF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AF057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72A97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DBE2E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D1D2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B7320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2149866A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A2A97FF" w14:textId="6480F507" w:rsidR="006659C6" w:rsidRPr="00CA12A4" w:rsidRDefault="006659C6" w:rsidP="006659C6">
            <w:pPr>
              <w:spacing w:line="240" w:lineRule="auto"/>
              <w:ind w:left="158"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  <w:t>บ้าน และที่ดิน จำกัด (มหาชน)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F161A61" w14:textId="7777777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DFEE81D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1B511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E02ADC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D2987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530FFC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D04AC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D0BE6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26668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37A6A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01203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3CFB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8D09D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BEDD6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40E55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AB903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8D57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B117C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E940C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67AB5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1255C0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68754410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CB6579E" w14:textId="62FBE75C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ไซด์วอล์ค แลนด์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4C0A57" w14:textId="1EC48397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2355916" w14:textId="18EFCE41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3A784A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C989E4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FC2E8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91E81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821F5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F903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0EF11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43F91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B8ADB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EE348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62FFF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0221B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D4167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6D9FE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9D2DC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F0F2B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9D549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C3F2F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A4C9EC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6DABF436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5C10422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C882E4" w14:textId="73F9010F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F522618" w14:textId="143E0991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D8C2236" w14:textId="64DB0DE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0953FF" w14:textId="7318974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4E84A6F" w14:textId="260D670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E7C5445" w14:textId="1BE8A8EA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9D400" w14:textId="5447B90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06E46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764766" w14:textId="5E92714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9DDC1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101AA4" w14:textId="330F7C1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AF4B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EA38D0" w14:textId="74176D8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926FF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DEEA18" w14:textId="41D15CE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C762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1AA2C9" w14:textId="17E534B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4E3F4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27C510" w14:textId="4F24894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FEC9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5E4981A" w14:textId="47B2599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38144F6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605F2547" w14:textId="34C5DB8C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ไพร์ม พลัส แอสเซ็ท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25F680" w14:textId="35656D61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46E60F1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989F29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C2C5A3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C8D647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531DF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B066B1" w14:textId="2C3607F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605A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74EE5" w14:textId="632F64A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1A680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14CCC7" w14:textId="64E5E92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09C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875D09" w14:textId="47C17D0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08E0F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BFEA9" w14:textId="5454796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556E7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7A9EBE" w14:textId="4D30630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D28D9F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3F4EDF" w14:textId="4095C84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18EF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295636F" w14:textId="42B54E9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303B2F09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01B26FA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B314EB" w14:textId="0F21ED2B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D365BE1" w14:textId="2C21D513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96F9EC7" w14:textId="42B1747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A2B228A" w14:textId="152A0FF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3D8F7B3" w14:textId="6B361B3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5A379B4" w14:textId="5DBFC24C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80A28B" w14:textId="6875FF5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E8722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704333" w14:textId="11D0FC0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CEA6C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E05944" w14:textId="196263F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CD3D3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B2A466" w14:textId="6EA14A5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59BE1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DE3472" w14:textId="3CAD455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8EED2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2DC98A" w14:textId="5E49154E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999861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B98A07" w14:textId="34C34C3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1037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1DB1D0" w14:textId="434FD5F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7C3B9910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E37C19E" w14:textId="25846845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เฟิร์ส แสควร์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0BC402" w14:textId="770B0123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A6B5313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25ECB4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9A958A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0BAF43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F38550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23907C" w14:textId="3259F3D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6AF12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B2A583" w14:textId="559438F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84507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1059E0" w14:textId="5DF9DCB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549C1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F54DFE" w14:textId="26CE936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BDB3C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A5F2F1" w14:textId="322A962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65E83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8A1F3B" w14:textId="7E9EEE5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DCFC7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CD4502" w14:textId="2690086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D1BE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D84D712" w14:textId="2FDC03F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2EAC294C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55ECC5E1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702951" w14:textId="7C378789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4EE0DCD" w14:textId="218530F9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B94313C" w14:textId="2CCEDF3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F31BABD" w14:textId="624B816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1D5CCBD" w14:textId="15BEABC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21C2D99" w14:textId="55AC5620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0E369A" w14:textId="17D8220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517AA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DA2D4F" w14:textId="599D651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08F9B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614017" w14:textId="063B1BD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E4A54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A62083" w14:textId="24A6BDDA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3A1B8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DFC81" w14:textId="2BCE0C0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0CB63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B6E4D2" w14:textId="1AAFDBA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7536E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C874B1" w14:textId="678A8C9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1814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939EFAB" w14:textId="493FEDB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1E3045A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04571E16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29DDAE" w14:textId="77777777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A2A0BB7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A104B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E2BE1D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4846F4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7AE56D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5E0E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D1C84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FBF9E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AF8ED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07286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A65CB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3F11F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A15A3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0EEB3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63554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CB87F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2CF72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11C7B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2794B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C8039A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359FDAB4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F1C82DD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D5356C" w14:textId="77777777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56F419B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834BB2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9FDFF2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0321F0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DDE5C8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8FF42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96E2A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81C9A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21F33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7C866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3C2BC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674FF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73DA8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3231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B51B9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F0569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366D1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03F8D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6D9EF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377CA7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49D66BBB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7246CE4B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651699" w14:textId="77777777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E20AF18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06E9F87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8ED074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83C1A4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4C93BE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0C27D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6261C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4D682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A28D9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1ED4B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D42C4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B482E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0DC3B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19EC0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80398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2CF03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07B8C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48ABD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F5597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8769FA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7235B989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2E7BCFD6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10B66" w14:textId="77777777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A7F2CE8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BEAACD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4F608A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DB7BAD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C8712B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E6873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DE4FC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7565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A91C2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A9F35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E9FF8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FD395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8E4B6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EE6A4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6F2B4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DC6A0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6DC9EE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9EB3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50DC1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A18530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741316AF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AF6568C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630AAF" w14:textId="77777777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D9D9C89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28B201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E5BEB6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762935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BBBC1B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03FB3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C8AC5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8782A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AB473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D7AB9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DEE34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C1D45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FBD44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0AF33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2096E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48D91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3BC408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0420A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65ADE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4CDBE8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46A5AB01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6688851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4253CF" w14:textId="77777777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2960884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0D15B0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1A9E531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6E7807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A39060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A9842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40845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210CA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F0A00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8933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75BC2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BF8C6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AA8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9D643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19CE3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0A18E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6B5EB2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1C8C4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3E9A2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3AC5E2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6659C6" w:rsidRPr="00CA12A4" w14:paraId="739F9BD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1DB9089A" w14:textId="09476194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รีกัล รีเจี้ยน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8BB411" w14:textId="46B3265D" w:rsidR="006659C6" w:rsidRPr="00CA12A4" w:rsidRDefault="006659C6" w:rsidP="006659C6">
            <w:pPr>
              <w:ind w:left="-23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พัฒนา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087CBE4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4A5A9E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273754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626722B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29ACE03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21735E" w14:textId="739350E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53C67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F2DED0" w14:textId="04E58105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5AA1E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015084" w14:textId="6C61F449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7AA3A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E442DC" w14:textId="2F1FA74D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E5D6E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73163E" w14:textId="7DC5FA4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2921B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FE3C9F" w14:textId="7EB1959F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F6877E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CBBD97" w14:textId="02EAA466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35356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84D96D1" w14:textId="3FED052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551A2173" w14:textId="77777777" w:rsidTr="00966938">
        <w:trPr>
          <w:trHeight w:val="345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4DD6EB2A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0894A8" w14:textId="61D39D64" w:rsidR="006659C6" w:rsidRPr="00CA12A4" w:rsidRDefault="006659C6" w:rsidP="006659C6">
            <w:pPr>
              <w:ind w:left="60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93BC82C" w14:textId="0DEE9B10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57B2357" w14:textId="1756FC5B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00794E6" w14:textId="15BF73C1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DE822A8" w14:textId="4ED0BDF2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D865E79" w14:textId="78F4B04E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E320D3" w14:textId="3C2E5990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6F02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BE5179" w14:textId="592EC64C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4831F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10A74" w14:textId="727A3B68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EAA915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655329" w14:textId="5645F0E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341F2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9B7A5A" w14:textId="5437ABF4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B1931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65466E" w14:textId="76CC87E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84BB8B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F9F449" w14:textId="1F86A81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1D6A0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678D898" w14:textId="0BEA9DD3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659C6" w:rsidRPr="00CA12A4" w14:paraId="686A622D" w14:textId="77777777" w:rsidTr="00966938">
        <w:trPr>
          <w:trHeight w:val="64"/>
        </w:trPr>
        <w:tc>
          <w:tcPr>
            <w:tcW w:w="2520" w:type="dxa"/>
            <w:shd w:val="clear" w:color="auto" w:fill="auto"/>
            <w:tcMar>
              <w:left w:w="115" w:type="dxa"/>
              <w:right w:w="115" w:type="dxa"/>
            </w:tcMar>
          </w:tcPr>
          <w:p w14:paraId="3C53E90C" w14:textId="77777777" w:rsidR="006659C6" w:rsidRPr="00CA12A4" w:rsidRDefault="006659C6" w:rsidP="006659C6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205636" w14:textId="77777777" w:rsidR="006659C6" w:rsidRPr="00CA12A4" w:rsidRDefault="006659C6" w:rsidP="006659C6">
            <w:pPr>
              <w:ind w:left="60" w:right="-11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5984230" w14:textId="77777777" w:rsidR="006659C6" w:rsidRPr="00CA12A4" w:rsidRDefault="006659C6" w:rsidP="006659C6">
            <w:pPr>
              <w:pStyle w:val="acctfourfigures"/>
              <w:tabs>
                <w:tab w:val="clear" w:pos="765"/>
              </w:tabs>
              <w:spacing w:line="240" w:lineRule="auto"/>
              <w:ind w:left="-121"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7D300CEA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376C794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57754D7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</w:tcPr>
          <w:p w14:paraId="4A29C2A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DFE4D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B1A430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F4CBEF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406B7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676D53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D9F2BB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41A0C9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121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C22958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B8E524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3B7D8E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4C8481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3" w:right="-11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84337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B80817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1B57B6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A00B69C" w14:textId="77777777" w:rsidR="006659C6" w:rsidRPr="00CA12A4" w:rsidRDefault="006659C6" w:rsidP="006659C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659C6" w:rsidRPr="00CA12A4" w14:paraId="40C055DB" w14:textId="77777777" w:rsidTr="00966938">
        <w:trPr>
          <w:trHeight w:val="345"/>
        </w:trPr>
        <w:tc>
          <w:tcPr>
            <w:tcW w:w="15495" w:type="dxa"/>
            <w:gridSpan w:val="24"/>
            <w:shd w:val="clear" w:color="auto" w:fill="auto"/>
            <w:tcMar>
              <w:left w:w="115" w:type="dxa"/>
              <w:right w:w="115" w:type="dxa"/>
            </w:tcMar>
          </w:tcPr>
          <w:p w14:paraId="0AAA425B" w14:textId="4C192947" w:rsidR="006659C6" w:rsidRPr="00CA12A4" w:rsidRDefault="006659C6" w:rsidP="006659C6">
            <w:pPr>
              <w:pStyle w:val="acctfourfigures"/>
              <w:tabs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*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24"/>
                <w:szCs w:val="24"/>
              </w:rPr>
              <w:t xml:space="preserve">Shanghai TICON Investment Management Company Limited 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บริษัทย่อยซึ่งจดทะเบียนจัดตั้งและดำเนินธุรกิจในประเทศจีนได้เลิกกิจการ และเสร็จสิ้นการชำระบัญชีแล้ว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 xml:space="preserve">เมื่อวันที่ </w:t>
            </w:r>
            <w:r w:rsidRPr="00CA12A4">
              <w:rPr>
                <w:rFonts w:ascii="Angsana New" w:hAnsi="Angsana New"/>
                <w:sz w:val="24"/>
                <w:szCs w:val="24"/>
              </w:rPr>
              <w:t xml:space="preserve">4 </w:t>
            </w: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CA12A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</w:tbl>
    <w:p w14:paraId="7F011CF9" w14:textId="77777777" w:rsidR="00BA32DE" w:rsidRPr="00CA12A4" w:rsidRDefault="00BA32DE" w:rsidP="00A6488B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AD5E9E" w14:textId="73D64AD1" w:rsidR="00A6488B" w:rsidRPr="00CA12A4" w:rsidRDefault="00A6488B" w:rsidP="00A6488B">
      <w:pPr>
        <w:pStyle w:val="block"/>
        <w:spacing w:after="0" w:line="240" w:lineRule="atLeast"/>
        <w:ind w:left="518" w:right="-4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A12A4">
        <w:rPr>
          <w:rFonts w:ascii="Angsana New" w:eastAsia="Times New Roman" w:hAnsi="Angsana New" w:hint="cs"/>
          <w:spacing w:val="-2"/>
          <w:sz w:val="30"/>
          <w:szCs w:val="30"/>
          <w:cs/>
        </w:rPr>
        <w:t>ย่อยทั้งหมดดำเนินธุรกิจในประเทศไทยยกเว้น</w:t>
      </w:r>
    </w:p>
    <w:p w14:paraId="366B48E8" w14:textId="2FB938C6" w:rsidR="00DD63AD" w:rsidRPr="00CA12A4" w:rsidRDefault="00A6488B" w:rsidP="00A6488B">
      <w:pPr>
        <w:pStyle w:val="block"/>
        <w:spacing w:after="0" w:line="240" w:lineRule="atLeast"/>
        <w:ind w:left="518" w:right="-45"/>
        <w:jc w:val="thaiDistribute"/>
        <w:rPr>
          <w:rFonts w:ascii="Angsana New" w:eastAsia="Times New Roman" w:hAnsi="Angsana New"/>
          <w:spacing w:val="-2"/>
          <w:sz w:val="30"/>
          <w:szCs w:val="30"/>
          <w:lang w:bidi="th-TH"/>
        </w:rPr>
      </w:pPr>
      <w:r w:rsidRPr="00CA12A4">
        <w:rPr>
          <w:rFonts w:ascii="Angsana New" w:eastAsia="Times New Roman" w:hAnsi="Angsana New" w:hint="cs"/>
          <w:spacing w:val="-2"/>
          <w:sz w:val="30"/>
          <w:szCs w:val="30"/>
          <w:cs/>
          <w:lang w:bidi="th-TH"/>
        </w:rPr>
        <w:t>1.</w:t>
      </w:r>
      <w:r w:rsidR="008F796F" w:rsidRPr="00CA12A4">
        <w:rPr>
          <w:rFonts w:ascii="Angsana New" w:eastAsia="Times New Roman" w:hAnsi="Angsana New"/>
          <w:spacing w:val="-2"/>
          <w:sz w:val="30"/>
          <w:szCs w:val="30"/>
          <w:lang w:bidi="th-TH"/>
        </w:rPr>
        <w:t xml:space="preserve"> </w:t>
      </w:r>
      <w:r w:rsidRPr="00CA12A4">
        <w:rPr>
          <w:rFonts w:ascii="Angsana New" w:eastAsia="Times New Roman" w:hAnsi="Angsana New" w:hint="cs"/>
          <w:spacing w:val="-2"/>
          <w:sz w:val="30"/>
          <w:szCs w:val="30"/>
          <w:cs/>
          <w:lang w:bidi="th-TH"/>
        </w:rPr>
        <w:t xml:space="preserve"> </w:t>
      </w:r>
      <w:r w:rsidRPr="00CA12A4">
        <w:rPr>
          <w:rFonts w:ascii="Angsana New" w:eastAsia="Times New Roman" w:hAnsi="Angsana New"/>
          <w:spacing w:val="-2"/>
          <w:sz w:val="30"/>
          <w:szCs w:val="30"/>
        </w:rPr>
        <w:t xml:space="preserve">Frasers Property </w:t>
      </w:r>
      <w:proofErr w:type="gramStart"/>
      <w:r w:rsidRPr="00CA12A4">
        <w:rPr>
          <w:rFonts w:ascii="Angsana New" w:eastAsia="Times New Roman" w:hAnsi="Angsana New"/>
          <w:spacing w:val="-2"/>
          <w:sz w:val="30"/>
          <w:szCs w:val="30"/>
        </w:rPr>
        <w:t>Thailand  (</w:t>
      </w:r>
      <w:proofErr w:type="gramEnd"/>
      <w:r w:rsidRPr="00CA12A4">
        <w:rPr>
          <w:rFonts w:ascii="Angsana New" w:eastAsia="Times New Roman" w:hAnsi="Angsana New"/>
          <w:spacing w:val="-2"/>
          <w:sz w:val="30"/>
          <w:szCs w:val="30"/>
        </w:rPr>
        <w:t xml:space="preserve">Hong Kong) Limited </w:t>
      </w:r>
      <w:r w:rsidRPr="00CA12A4">
        <w:rPr>
          <w:rFonts w:ascii="Angsana New" w:eastAsia="Times New Roman" w:hAnsi="Angsana New" w:hint="cs"/>
          <w:spacing w:val="-2"/>
          <w:sz w:val="30"/>
          <w:szCs w:val="30"/>
          <w:cs/>
          <w:lang w:bidi="th-TH"/>
        </w:rPr>
        <w:t>จดทะเบียนจัดตั้งและ</w:t>
      </w:r>
      <w:r w:rsidRPr="00CA12A4">
        <w:rPr>
          <w:rFonts w:ascii="Angsana New" w:eastAsia="Times New Roman" w:hAnsi="Angsana New" w:hint="cs"/>
          <w:spacing w:val="-2"/>
          <w:sz w:val="30"/>
          <w:szCs w:val="30"/>
          <w:cs/>
        </w:rPr>
        <w:t>ดำเนินธุรกิจใน</w:t>
      </w:r>
      <w:r w:rsidRPr="00CA12A4">
        <w:rPr>
          <w:rFonts w:ascii="Angsana New" w:eastAsia="Times New Roman" w:hAnsi="Angsana New" w:hint="cs"/>
          <w:spacing w:val="-2"/>
          <w:sz w:val="30"/>
          <w:szCs w:val="30"/>
          <w:cs/>
          <w:lang w:bidi="th-TH"/>
        </w:rPr>
        <w:t>เขตบริหารพิเศษ</w:t>
      </w:r>
      <w:r w:rsidRPr="00CA12A4">
        <w:rPr>
          <w:rFonts w:ascii="Angsana New" w:eastAsia="Times New Roman" w:hAnsi="Angsana New" w:hint="cs"/>
          <w:spacing w:val="-2"/>
          <w:sz w:val="30"/>
          <w:szCs w:val="30"/>
          <w:cs/>
        </w:rPr>
        <w:t>ฮ่องกง</w:t>
      </w:r>
      <w:r w:rsidR="00DD63AD" w:rsidRPr="00CA12A4">
        <w:rPr>
          <w:rFonts w:ascii="Angsana New" w:eastAsia="Times New Roman" w:hAnsi="Angsana New" w:hint="cs"/>
          <w:spacing w:val="-2"/>
          <w:sz w:val="30"/>
          <w:szCs w:val="30"/>
          <w:cs/>
          <w:lang w:bidi="th-TH"/>
        </w:rPr>
        <w:t xml:space="preserve"> แห่งสาธารณรัฐประชาชนจีน</w:t>
      </w:r>
    </w:p>
    <w:p w14:paraId="1E5C4C29" w14:textId="45AFDC4D" w:rsidR="00702C0C" w:rsidRPr="00CA12A4" w:rsidRDefault="00216EA2" w:rsidP="008F796F">
      <w:pPr>
        <w:pStyle w:val="block"/>
        <w:spacing w:after="0" w:line="240" w:lineRule="atLeast"/>
        <w:ind w:left="720" w:right="-45" w:hanging="180"/>
        <w:rPr>
          <w:rFonts w:ascii="Angsana New" w:eastAsia="Times New Roman" w:hAnsi="Angsana New"/>
          <w:spacing w:val="-2"/>
          <w:sz w:val="30"/>
          <w:szCs w:val="30"/>
        </w:rPr>
      </w:pPr>
      <w:r w:rsidRPr="00CA12A4">
        <w:rPr>
          <w:rFonts w:ascii="Angsana New" w:eastAsia="Times New Roman" w:hAnsi="Angsana New"/>
          <w:spacing w:val="-2"/>
          <w:sz w:val="30"/>
          <w:szCs w:val="30"/>
          <w:lang w:bidi="th-TH"/>
        </w:rPr>
        <w:t>2</w:t>
      </w:r>
      <w:r w:rsidR="00DD63AD" w:rsidRPr="00CA12A4">
        <w:rPr>
          <w:rFonts w:ascii="Angsana New" w:eastAsia="Times New Roman" w:hAnsi="Angsana New" w:hint="cs"/>
          <w:spacing w:val="-2"/>
          <w:sz w:val="30"/>
          <w:szCs w:val="30"/>
          <w:cs/>
          <w:lang w:bidi="th-TH"/>
        </w:rPr>
        <w:t>.</w:t>
      </w:r>
      <w:r w:rsidR="00DD63AD" w:rsidRPr="00CA12A4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Frasers Property Thailand (International) </w:t>
      </w:r>
      <w:proofErr w:type="spellStart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>Pte.</w:t>
      </w:r>
      <w:proofErr w:type="spellEnd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Ltd.,</w:t>
      </w:r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Frasers Property Thailand (Vietnam) </w:t>
      </w:r>
      <w:proofErr w:type="spellStart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>Pte.</w:t>
      </w:r>
      <w:proofErr w:type="spellEnd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Ltd., ALPS Ventura </w:t>
      </w:r>
      <w:proofErr w:type="spellStart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>Pte.</w:t>
      </w:r>
      <w:proofErr w:type="spellEnd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Ltd., New Motion </w:t>
      </w:r>
      <w:proofErr w:type="spellStart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>Pte.</w:t>
      </w:r>
      <w:proofErr w:type="spellEnd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Ltd., Grand Trail Holding </w:t>
      </w:r>
      <w:proofErr w:type="spellStart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>Pte.</w:t>
      </w:r>
      <w:proofErr w:type="spellEnd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Ltd., </w:t>
      </w:r>
      <w:r w:rsidR="008F796F" w:rsidRPr="00CA12A4">
        <w:rPr>
          <w:rFonts w:ascii="Angsana New" w:eastAsia="Times New Roman" w:hAnsi="Angsana New"/>
          <w:spacing w:val="-2"/>
          <w:sz w:val="30"/>
          <w:szCs w:val="30"/>
          <w:cs/>
        </w:rPr>
        <w:br/>
      </w:r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Grand Trail Investment </w:t>
      </w:r>
      <w:proofErr w:type="spellStart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>Pte.</w:t>
      </w:r>
      <w:proofErr w:type="spellEnd"/>
      <w:r w:rsidR="008E741A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Ltd.</w:t>
      </w:r>
      <w:proofErr w:type="gramStart"/>
      <w:r w:rsidR="008E741A" w:rsidRPr="00CA12A4">
        <w:rPr>
          <w:rFonts w:ascii="Angsana New" w:eastAsia="Times New Roman" w:hAnsi="Angsana New"/>
          <w:spacing w:val="-2"/>
          <w:sz w:val="30"/>
          <w:szCs w:val="30"/>
          <w:lang w:bidi="th-TH"/>
        </w:rPr>
        <w:t xml:space="preserve">, </w:t>
      </w:r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Amigos</w:t>
      </w:r>
      <w:proofErr w:type="gramEnd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An </w:t>
      </w:r>
      <w:proofErr w:type="spellStart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(Singapore) </w:t>
      </w:r>
      <w:proofErr w:type="spellStart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>Pte.</w:t>
      </w:r>
      <w:proofErr w:type="spellEnd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Ltd. </w:t>
      </w:r>
      <w:r w:rsidR="00702C0C" w:rsidRPr="00CA12A4">
        <w:rPr>
          <w:rFonts w:ascii="Angsana New" w:eastAsia="Times New Roman" w:hAnsi="Angsana New" w:hint="cs"/>
          <w:spacing w:val="-2"/>
          <w:sz w:val="30"/>
          <w:szCs w:val="30"/>
          <w:cs/>
          <w:lang w:bidi="th-TH"/>
        </w:rPr>
        <w:t>และ</w:t>
      </w:r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 Amigos An </w:t>
      </w:r>
      <w:proofErr w:type="spellStart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="00702C0C" w:rsidRPr="00CA12A4">
        <w:rPr>
          <w:rFonts w:ascii="Angsana New" w:eastAsia="Times New Roman" w:hAnsi="Angsana New"/>
          <w:spacing w:val="-2"/>
          <w:sz w:val="30"/>
          <w:szCs w:val="30"/>
        </w:rPr>
        <w:t xml:space="preserve"> Holding</w:t>
      </w:r>
      <w:r w:rsidR="00702C0C" w:rsidRPr="00CA12A4">
        <w:rPr>
          <w:rFonts w:ascii="Angsana New" w:eastAsia="Times New Roman" w:hAnsi="Angsana New" w:hint="cs"/>
          <w:spacing w:val="-2"/>
          <w:sz w:val="30"/>
          <w:szCs w:val="30"/>
          <w:cs/>
          <w:lang w:bidi="th-TH"/>
        </w:rPr>
        <w:t xml:space="preserve"> จดทะเบียนจัดตั้งและดำเนิน</w:t>
      </w:r>
      <w:r w:rsidR="00702C0C" w:rsidRPr="00CA12A4">
        <w:rPr>
          <w:rFonts w:ascii="Angsana New" w:eastAsia="Times New Roman" w:hAnsi="Angsana New" w:hint="cs"/>
          <w:spacing w:val="-2"/>
          <w:sz w:val="30"/>
          <w:szCs w:val="30"/>
          <w:cs/>
        </w:rPr>
        <w:t>ธุรกิจในประเทศสิงคโปร์</w:t>
      </w:r>
    </w:p>
    <w:p w14:paraId="178BD101" w14:textId="68C16FC5" w:rsidR="00924F1E" w:rsidRPr="00CA12A4" w:rsidRDefault="00924F1E" w:rsidP="006212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924F1E" w:rsidRPr="00CA12A4" w:rsidSect="009C3C21">
          <w:pgSz w:w="16834" w:h="11909" w:orient="landscape" w:code="9"/>
          <w:pgMar w:top="1440" w:right="691" w:bottom="1152" w:left="851" w:header="720" w:footer="720" w:gutter="0"/>
          <w:paperSrc w:first="257" w:other="257"/>
          <w:pgNumType w:start="79"/>
          <w:cols w:space="720"/>
          <w:docGrid w:linePitch="245"/>
        </w:sectPr>
      </w:pPr>
    </w:p>
    <w:p w14:paraId="1102325C" w14:textId="168FDE42" w:rsidR="00C24C64" w:rsidRPr="00CA12A4" w:rsidRDefault="00C24C64" w:rsidP="002103E6">
      <w:pPr>
        <w:pStyle w:val="Heading6"/>
        <w:ind w:left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CA12A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lastRenderedPageBreak/>
        <w:t>เงิน</w:t>
      </w:r>
      <w:r w:rsidR="006659C6" w:rsidRPr="00CA12A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  <w:lang w:val="en-US"/>
        </w:rPr>
        <w:t>ให้</w:t>
      </w:r>
      <w:r w:rsidRPr="00CA12A4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กู้ยืมระยะสั้นเพื่อโครงการลงทุน</w:t>
      </w:r>
    </w:p>
    <w:p w14:paraId="2D64F475" w14:textId="6CF7980C" w:rsidR="00C24C64" w:rsidRPr="00CA12A4" w:rsidRDefault="00C24C64" w:rsidP="00C24C64">
      <w:pPr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A12A4">
        <w:rPr>
          <w:rFonts w:asciiTheme="majorBidi" w:hAnsiTheme="majorBidi" w:cstheme="majorBidi"/>
          <w:sz w:val="30"/>
          <w:szCs w:val="30"/>
          <w:cs/>
          <w:lang w:val="x-none" w:eastAsia="x-none"/>
        </w:rPr>
        <w:tab/>
      </w:r>
      <w:r w:rsidRPr="00CA12A4">
        <w:rPr>
          <w:rFonts w:asciiTheme="majorBidi" w:hAnsiTheme="majorBidi" w:cstheme="majorBidi"/>
          <w:sz w:val="30"/>
          <w:szCs w:val="30"/>
          <w:cs/>
          <w:lang w:val="x-none" w:eastAsia="x-none"/>
        </w:rPr>
        <w:tab/>
      </w:r>
    </w:p>
    <w:p w14:paraId="7190FFEA" w14:textId="6333C5CB" w:rsidR="00C24C64" w:rsidRPr="00CA12A4" w:rsidRDefault="00C24C64" w:rsidP="00E900BD">
      <w:pPr>
        <w:tabs>
          <w:tab w:val="clear" w:pos="454"/>
        </w:tabs>
        <w:ind w:left="540"/>
        <w:jc w:val="thaiDistribute"/>
        <w:rPr>
          <w:sz w:val="30"/>
          <w:szCs w:val="30"/>
          <w:cs/>
          <w:lang w:eastAsia="x-none"/>
        </w:rPr>
      </w:pPr>
      <w:r w:rsidRPr="00CA12A4">
        <w:rPr>
          <w:rFonts w:asciiTheme="majorBidi" w:hAnsiTheme="majorBidi" w:cstheme="majorBidi"/>
          <w:sz w:val="30"/>
          <w:szCs w:val="30"/>
          <w:cs/>
          <w:lang w:val="x-none" w:eastAsia="x-none"/>
        </w:rPr>
        <w:t>ณ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วันที่ </w:t>
      </w:r>
      <w:r w:rsidR="00EB285D" w:rsidRPr="00CA12A4">
        <w:rPr>
          <w:rFonts w:asciiTheme="majorBidi" w:hAnsiTheme="majorBidi" w:cstheme="majorBidi"/>
          <w:sz w:val="30"/>
          <w:szCs w:val="30"/>
          <w:lang w:eastAsia="x-none"/>
        </w:rPr>
        <w:t xml:space="preserve">30 </w:t>
      </w:r>
      <w:r w:rsidR="005F0F36" w:rsidRPr="00CA12A4">
        <w:rPr>
          <w:rFonts w:asciiTheme="majorBidi" w:hAnsiTheme="majorBidi" w:cstheme="majorBidi" w:hint="cs"/>
          <w:sz w:val="30"/>
          <w:szCs w:val="30"/>
          <w:cs/>
          <w:lang w:eastAsia="x-none"/>
        </w:rPr>
        <w:t>กันยายน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EB285D" w:rsidRPr="00CA12A4">
        <w:rPr>
          <w:rFonts w:asciiTheme="majorBidi" w:hAnsiTheme="majorBidi" w:cstheme="majorBidi"/>
          <w:sz w:val="30"/>
          <w:szCs w:val="30"/>
          <w:lang w:eastAsia="x-none"/>
        </w:rPr>
        <w:t xml:space="preserve">2563 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>บริษัทย่อยทางอ้อมของบริษัท</w:t>
      </w:r>
      <w:r w:rsidR="00B66FE5" w:rsidRPr="00CA12A4">
        <w:rPr>
          <w:rFonts w:asciiTheme="majorBidi" w:hAnsiTheme="majorBidi" w:cstheme="majorBidi"/>
          <w:sz w:val="30"/>
          <w:szCs w:val="30"/>
          <w:lang w:eastAsia="x-none"/>
        </w:rPr>
        <w:t xml:space="preserve"> 2</w:t>
      </w:r>
      <w:r w:rsidR="00B66FE5" w:rsidRPr="00CA12A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แห่ง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>มีเงินให้กู้ยืมระยะสั้น</w:t>
      </w:r>
      <w:r w:rsidR="00AD611A" w:rsidRPr="00CA12A4">
        <w:rPr>
          <w:rFonts w:asciiTheme="majorBidi" w:hAnsiTheme="majorBidi" w:cstheme="majorBidi" w:hint="cs"/>
          <w:sz w:val="30"/>
          <w:szCs w:val="30"/>
          <w:cs/>
          <w:lang w:eastAsia="x-none"/>
        </w:rPr>
        <w:t>และเงินมัดจำ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>แก่บริษัทในต่างประเทศแห่งหนึ่ง</w:t>
      </w:r>
      <w:r w:rsidR="004B6B1A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="004B6B1A">
        <w:rPr>
          <w:rFonts w:asciiTheme="majorBidi" w:hAnsiTheme="majorBidi" w:cstheme="majorBidi" w:hint="cs"/>
          <w:sz w:val="30"/>
          <w:szCs w:val="30"/>
          <w:cs/>
          <w:lang w:eastAsia="x-none"/>
        </w:rPr>
        <w:t>รวม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072490" w:rsidRPr="00CA12A4">
        <w:rPr>
          <w:rFonts w:asciiTheme="majorBidi" w:hAnsiTheme="majorBidi" w:cstheme="majorBidi"/>
          <w:sz w:val="30"/>
          <w:szCs w:val="30"/>
          <w:lang w:eastAsia="x-none"/>
        </w:rPr>
        <w:t>1,644.5</w:t>
      </w:r>
      <w:r w:rsidR="00C86899" w:rsidRPr="00CA12A4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="00072490" w:rsidRPr="00CA12A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="008F796F" w:rsidRPr="00CA12A4">
        <w:rPr>
          <w:rFonts w:asciiTheme="majorBidi" w:hAnsiTheme="majorBidi" w:cstheme="majorBidi" w:hint="cs"/>
          <w:sz w:val="30"/>
          <w:szCs w:val="30"/>
          <w:cs/>
          <w:lang w:eastAsia="x-none"/>
        </w:rPr>
        <w:t>เพื่อ</w:t>
      </w:r>
      <w:r w:rsidR="00EB285D"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>โครงการลงทุนพัฒนาอสังหาริมทรัพย์ในต่างประเทศ ทั้งนี้คู่สัญญา</w:t>
      </w:r>
      <w:r w:rsidR="00EB285D" w:rsidRPr="00CA12A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ดังกล่าวต้องชำระเงินกู้พร้อมดอกเบี้ยให้แก่กลุ่มบริษัทหากไม่สามารถปฎิบัติตามเงื่อนไขที่ระบุในสัญญา</w:t>
      </w:r>
      <w:r w:rsidR="008F796F" w:rsidRPr="00CA12A4">
        <w:rPr>
          <w:rFonts w:asciiTheme="majorBidi" w:hAnsiTheme="majorBidi" w:cstheme="majorBidi" w:hint="cs"/>
          <w:spacing w:val="-4"/>
          <w:sz w:val="30"/>
          <w:szCs w:val="30"/>
          <w:cs/>
          <w:lang w:eastAsia="x-none"/>
        </w:rPr>
        <w:t>ในอนาคต</w:t>
      </w:r>
      <w:r w:rsidR="00EB285D" w:rsidRPr="00CA12A4">
        <w:rPr>
          <w:rFonts w:hint="cs"/>
          <w:spacing w:val="-4"/>
          <w:sz w:val="30"/>
          <w:szCs w:val="30"/>
          <w:cs/>
          <w:lang w:eastAsia="x-none"/>
        </w:rPr>
        <w:t>ได้</w:t>
      </w:r>
    </w:p>
    <w:p w14:paraId="46406326" w14:textId="2F288C29" w:rsidR="00C24C64" w:rsidRPr="00CA12A4" w:rsidRDefault="00C24C64" w:rsidP="00C24C64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9DDD958" w14:textId="55E36E10" w:rsidR="00063750" w:rsidRPr="00CA12A4" w:rsidRDefault="00063750" w:rsidP="005F0F3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เงินลงทุนอื่น</w:t>
      </w:r>
    </w:p>
    <w:p w14:paraId="7EE7F7D5" w14:textId="77777777" w:rsidR="00063750" w:rsidRPr="00CA12A4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0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5"/>
        <w:gridCol w:w="1698"/>
        <w:gridCol w:w="236"/>
        <w:gridCol w:w="1614"/>
      </w:tblGrid>
      <w:tr w:rsidR="00063750" w:rsidRPr="00CA12A4" w14:paraId="1CF3F15F" w14:textId="77777777" w:rsidTr="00F1257E"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B91AE" w14:textId="77777777" w:rsidR="00063750" w:rsidRPr="00CA12A4" w:rsidRDefault="00063750" w:rsidP="0006375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077E2" w14:textId="77777777" w:rsidR="00063750" w:rsidRPr="00CA12A4" w:rsidRDefault="00063750" w:rsidP="00063750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7035" w:rsidRPr="00CA12A4" w14:paraId="32B95B03" w14:textId="77777777" w:rsidTr="00F1257E"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A67B3" w14:textId="77777777" w:rsidR="00327035" w:rsidRPr="00CA12A4" w:rsidRDefault="00327035" w:rsidP="0032703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8F76B" w14:textId="5250A13B" w:rsidR="00327035" w:rsidRPr="00CA12A4" w:rsidRDefault="008E58C1" w:rsidP="00327035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C951" w14:textId="77777777" w:rsidR="00327035" w:rsidRPr="00CA12A4" w:rsidRDefault="00327035" w:rsidP="0032703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1599" w14:textId="0D421500" w:rsidR="00327035" w:rsidRPr="00CA12A4" w:rsidRDefault="008E58C1" w:rsidP="00327035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327035" w:rsidRPr="00CA12A4" w14:paraId="0008916B" w14:textId="77777777" w:rsidTr="00F1257E"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5400F" w14:textId="77777777" w:rsidR="00327035" w:rsidRPr="00CA12A4" w:rsidRDefault="00327035" w:rsidP="0032703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3B3D" w14:textId="77777777" w:rsidR="00327035" w:rsidRPr="00CA12A4" w:rsidRDefault="00327035" w:rsidP="00327035">
            <w:pPr>
              <w:pStyle w:val="block"/>
              <w:spacing w:after="0" w:line="240" w:lineRule="auto"/>
              <w:ind w:left="0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7035" w:rsidRPr="00CA12A4" w14:paraId="0A080202" w14:textId="77777777" w:rsidTr="00F1257E"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6BE4" w14:textId="74C14283" w:rsidR="00327035" w:rsidRPr="00CA12A4" w:rsidRDefault="00327035" w:rsidP="0032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="00216EA2"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2562 / 2561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089C" w14:textId="7E2B7DA3" w:rsidR="00327035" w:rsidRPr="00CA12A4" w:rsidRDefault="000C6DDF" w:rsidP="002D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16AB" w14:textId="77777777" w:rsidR="00327035" w:rsidRPr="00CA12A4" w:rsidRDefault="00327035" w:rsidP="0032703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0A1B2" w14:textId="77777777" w:rsidR="00327035" w:rsidRPr="00CA12A4" w:rsidRDefault="00327035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27035" w:rsidRPr="00CA12A4" w14:paraId="72511F31" w14:textId="77777777" w:rsidTr="00F1257E"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C01E" w14:textId="77777777" w:rsidR="00327035" w:rsidRPr="00CA12A4" w:rsidRDefault="00327035" w:rsidP="0032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4459" w14:textId="32A499B9" w:rsidR="00327035" w:rsidRPr="00CA12A4" w:rsidRDefault="002D3C95" w:rsidP="003E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122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D123" w14:textId="77777777" w:rsidR="00327035" w:rsidRPr="00CA12A4" w:rsidRDefault="00327035" w:rsidP="0032703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1E81" w14:textId="3C8304D5" w:rsidR="00327035" w:rsidRPr="00CA12A4" w:rsidRDefault="00327035" w:rsidP="002D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669</w:t>
            </w:r>
          </w:p>
        </w:tc>
      </w:tr>
      <w:tr w:rsidR="00327035" w:rsidRPr="00CA12A4" w14:paraId="227D86F4" w14:textId="77777777" w:rsidTr="00F1257E">
        <w:tc>
          <w:tcPr>
            <w:tcW w:w="5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7CF5" w14:textId="095D3F37" w:rsidR="00327035" w:rsidRPr="00CA12A4" w:rsidRDefault="00327035" w:rsidP="0032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949B0C" w14:textId="3642FA36" w:rsidR="00327035" w:rsidRPr="00CA12A4" w:rsidRDefault="003E323D" w:rsidP="002D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DF3F" w14:textId="77777777" w:rsidR="00327035" w:rsidRPr="00CA12A4" w:rsidRDefault="00327035" w:rsidP="0032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D3D17" w14:textId="420DE919" w:rsidR="00327035" w:rsidRPr="00CA12A4" w:rsidRDefault="00327035" w:rsidP="002D3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</w:tr>
    </w:tbl>
    <w:p w14:paraId="267BFEBD" w14:textId="77777777" w:rsidR="00063750" w:rsidRPr="00CA12A4" w:rsidRDefault="00063750" w:rsidP="00DB1C83">
      <w:pPr>
        <w:tabs>
          <w:tab w:val="clear" w:pos="227"/>
          <w:tab w:val="clear" w:pos="907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lang w:eastAsia="x-none"/>
        </w:rPr>
      </w:pPr>
    </w:p>
    <w:p w14:paraId="7DE84F48" w14:textId="3B2A914E" w:rsidR="00063750" w:rsidRPr="00CA12A4" w:rsidRDefault="00063750" w:rsidP="0006375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eastAsia="x-none"/>
        </w:rPr>
      </w:pP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ในประชุมวิสามัญผู้ถือหุ้นของ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Frasers Property Thailand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(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International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)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Pte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.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Ltd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. ซึ่งเป็นบริษัทย่อยของบริษัท เมื่อวันที่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17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เมษายน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2562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ผู้ถือหุ้นมีมติอนุมัติให้เข้าลงทุนในหุ้นสามัญของ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PBA International Pte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.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Ltd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. (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“PBAI”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) ซึ่งประกอบธุรกิจให้บริการระบบปฏิบัติการอัตโนมัติครบวงจร ในประเทศสิงคโปร์ ในสัดส่วนร้อยละ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10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ของหุ้นทั้งหมดของ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PBAI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โดยซื้อหุ้นสามัญจา</w:t>
      </w:r>
      <w:r w:rsidR="008F796F" w:rsidRPr="00CA12A4">
        <w:rPr>
          <w:rFonts w:asciiTheme="majorBidi" w:hAnsiTheme="majorBidi" w:cstheme="majorBidi" w:hint="cs"/>
          <w:spacing w:val="-2"/>
          <w:sz w:val="30"/>
          <w:szCs w:val="30"/>
          <w:cs/>
          <w:lang w:eastAsia="x-none"/>
        </w:rPr>
        <w:t>กผู้ถือหุ้น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ซึ่งเป็นผู้ถือหุ้นรายใหญ่ของ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PBAI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จำนวนร้อยละ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5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ของหุ้นทั้งหมด คิดเป็นจำนวนหุ้น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547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หุ้น มูลค่าหุ้นละ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26,000 </w:t>
      </w:r>
      <w:r w:rsidR="008E2865"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ดอลลาร์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สิงคโปร์</w:t>
      </w:r>
      <w:r w:rsidR="008E2865"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คิดเป็นจำนวนเงิน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334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.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64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ล้านบาท และจองซื้อหุ้นสามัญเพิ่มทุนของ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PBAI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อีกจำนวนร้อยละ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5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ของหุ้นทั้งหมด คิดเป็นจำนวนหุ้น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547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หุ้น มูลค่าหุ้นละ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26,000 </w:t>
      </w:r>
      <w:r w:rsidR="008E2865"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ดอลลาร์สิงคโปร์</w:t>
      </w:r>
      <w:r w:rsidR="008E2865"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คิดเป็นจำนวนเงิน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334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.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64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ล้านบาท และบริษัทย่อยได้ลงทุนในบริษัทดังกล่าวเมื่อวันที่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23 </w:t>
      </w:r>
      <w:r w:rsidRPr="00CA12A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เมษายน </w:t>
      </w:r>
      <w:r w:rsidRPr="00CA12A4">
        <w:rPr>
          <w:rFonts w:asciiTheme="majorBidi" w:hAnsiTheme="majorBidi" w:cstheme="majorBidi"/>
          <w:spacing w:val="-2"/>
          <w:sz w:val="30"/>
          <w:szCs w:val="30"/>
          <w:lang w:eastAsia="x-none"/>
        </w:rPr>
        <w:t>2562</w:t>
      </w:r>
    </w:p>
    <w:p w14:paraId="2290D5BC" w14:textId="15D39A2D" w:rsidR="00063750" w:rsidRPr="00CA12A4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CE6C23" w14:textId="171778F9" w:rsidR="008F796F" w:rsidRPr="00CA12A4" w:rsidRDefault="008F796F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A889E7A" w14:textId="663A7D67" w:rsidR="008F796F" w:rsidRPr="00CA12A4" w:rsidRDefault="008F796F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CE9CBA8" w14:textId="1A9E43AD" w:rsidR="00BB53D5" w:rsidRPr="00CA12A4" w:rsidRDefault="00BB53D5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496F2E7" w14:textId="6DF16474" w:rsidR="00DB1C83" w:rsidRPr="00CA12A4" w:rsidRDefault="00DB1C83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A79C7E" w14:textId="192B6C69" w:rsidR="00DB1C83" w:rsidRPr="00CA12A4" w:rsidRDefault="00DB1C83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1EABB6E" w14:textId="77777777" w:rsidR="00DB1C83" w:rsidRPr="00CA12A4" w:rsidRDefault="00DB1C83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DE17ED0" w14:textId="77777777" w:rsidR="008F796F" w:rsidRPr="00CA12A4" w:rsidRDefault="008F796F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9645874" w14:textId="77777777" w:rsidR="00063750" w:rsidRPr="00CA12A4" w:rsidRDefault="00063750" w:rsidP="000637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cs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ส่วนได้เสียที่ไม่มีอำนาจการควบคุม </w:t>
      </w:r>
    </w:p>
    <w:p w14:paraId="09A214BD" w14:textId="77777777" w:rsidR="00063750" w:rsidRPr="00CA12A4" w:rsidRDefault="00063750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5222F8B" w14:textId="411EADEC" w:rsidR="00063750" w:rsidRPr="00CA12A4" w:rsidRDefault="008E58C1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/>
          <w:sz w:val="30"/>
          <w:szCs w:val="30"/>
          <w:lang w:val="en-US" w:eastAsia="en-US" w:bidi="th-TH"/>
        </w:rPr>
      </w:pPr>
      <w:r w:rsidRPr="00CA12A4">
        <w:rPr>
          <w:rFonts w:asciiTheme="majorBidi" w:hAnsiTheme="majorBidi" w:hint="cs"/>
          <w:sz w:val="30"/>
          <w:szCs w:val="30"/>
          <w:cs/>
          <w:lang w:val="en-US" w:eastAsia="en-US" w:bidi="th-TH"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1031D4F" w14:textId="39103D6E" w:rsidR="008E58C1" w:rsidRPr="00CA12A4" w:rsidRDefault="008E58C1" w:rsidP="0062128A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/>
          <w:sz w:val="30"/>
          <w:szCs w:val="30"/>
          <w:lang w:val="en-US" w:eastAsia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0"/>
        <w:gridCol w:w="630"/>
        <w:gridCol w:w="1593"/>
        <w:gridCol w:w="207"/>
        <w:gridCol w:w="1530"/>
      </w:tblGrid>
      <w:tr w:rsidR="00E926CB" w:rsidRPr="00CA12A4" w14:paraId="4C21636A" w14:textId="77777777" w:rsidTr="005F0F36">
        <w:trPr>
          <w:cantSplit/>
          <w:trHeight w:val="69"/>
          <w:tblHeader/>
        </w:trPr>
        <w:tc>
          <w:tcPr>
            <w:tcW w:w="5220" w:type="dxa"/>
            <w:vAlign w:val="bottom"/>
          </w:tcPr>
          <w:p w14:paraId="3E143433" w14:textId="5BE925A1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2362AB" w14:textId="5A778ECC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08D014D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711ACDE" w14:textId="1F501C55" w:rsidR="00E926CB" w:rsidRPr="00CA12A4" w:rsidRDefault="00E926CB" w:rsidP="00E926CB">
            <w:pPr>
              <w:pStyle w:val="acctmergecolhdg"/>
              <w:spacing w:line="240" w:lineRule="atLeast"/>
              <w:ind w:left="-81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CA12A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E926CB" w:rsidRPr="00CA12A4" w14:paraId="0367D091" w14:textId="77777777" w:rsidTr="005F0F36">
        <w:trPr>
          <w:cantSplit/>
          <w:trHeight w:val="69"/>
          <w:tblHeader/>
        </w:trPr>
        <w:tc>
          <w:tcPr>
            <w:tcW w:w="5220" w:type="dxa"/>
            <w:vAlign w:val="bottom"/>
          </w:tcPr>
          <w:p w14:paraId="40E0A4C4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1DCCBF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344712F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53B701F2" w14:textId="5AB3C925" w:rsidR="00E926CB" w:rsidRPr="00CA12A4" w:rsidRDefault="00E926CB" w:rsidP="00E92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07" w:type="dxa"/>
            <w:vAlign w:val="bottom"/>
          </w:tcPr>
          <w:p w14:paraId="2ED29401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84C433" w14:textId="4FAD0211" w:rsidR="00E926CB" w:rsidRPr="00CA12A4" w:rsidRDefault="00E926CB" w:rsidP="00E926CB">
            <w:pPr>
              <w:pStyle w:val="acctmergecolhdg"/>
              <w:spacing w:line="240" w:lineRule="atLeast"/>
              <w:ind w:left="-81"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C96DE8" w:rsidRPr="00CA12A4" w14:paraId="0A34E93E" w14:textId="77777777" w:rsidTr="00B3094D">
        <w:trPr>
          <w:cantSplit/>
          <w:trHeight w:val="69"/>
          <w:tblHeader/>
        </w:trPr>
        <w:tc>
          <w:tcPr>
            <w:tcW w:w="5220" w:type="dxa"/>
            <w:vAlign w:val="bottom"/>
          </w:tcPr>
          <w:p w14:paraId="0E5A45AD" w14:textId="77777777" w:rsidR="00C96DE8" w:rsidRPr="00CA12A4" w:rsidRDefault="00C96DE8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2FC687" w14:textId="77777777" w:rsidR="00C96DE8" w:rsidRPr="00CA12A4" w:rsidRDefault="00C96DE8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BE00A3A" w14:textId="77777777" w:rsidR="00C96DE8" w:rsidRPr="00CA12A4" w:rsidRDefault="00C96DE8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F4A8DF6" w14:textId="0A5CF19C" w:rsidR="00C96DE8" w:rsidRPr="00CA12A4" w:rsidRDefault="00C96DE8" w:rsidP="00E926CB">
            <w:pPr>
              <w:pStyle w:val="acctmergecolhdg"/>
              <w:spacing w:line="240" w:lineRule="atLeast"/>
              <w:ind w:left="-81"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กลุ่มบริษัท</w:t>
            </w:r>
            <w:r w:rsidRPr="00CA12A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CA12A4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แผ่นดินทอง</w:t>
            </w:r>
            <w:r w:rsidRPr="00CA12A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CA12A4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พร็อพเพอร์ตี้</w:t>
            </w:r>
            <w:r w:rsidRPr="00CA12A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CA12A4"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br/>
            </w:r>
            <w:r w:rsidRPr="00CA12A4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ดีเวลลอปเม้นท์</w:t>
            </w:r>
            <w:r w:rsidRPr="00CA12A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CA12A4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จำกัด</w:t>
            </w:r>
            <w:r w:rsidRPr="00CA12A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(</w:t>
            </w:r>
            <w:r w:rsidRPr="00CA12A4">
              <w:rPr>
                <w:rFonts w:asciiTheme="majorBidi" w:hAnsiTheme="majorBidi" w:cs="Angsana New" w:hint="cs"/>
                <w:b w:val="0"/>
                <w:sz w:val="30"/>
                <w:szCs w:val="30"/>
                <w:cs/>
                <w:lang w:val="en-US" w:bidi="th-TH"/>
              </w:rPr>
              <w:t>มหาชน</w:t>
            </w:r>
            <w:r w:rsidRPr="00CA12A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66FE5" w:rsidRPr="00CA12A4" w14:paraId="6B3CDAB8" w14:textId="77777777" w:rsidTr="006574D8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365BD73D" w14:textId="77777777" w:rsidR="00B66FE5" w:rsidRPr="00CA12A4" w:rsidRDefault="00B66FE5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5D06DD" w14:textId="77777777" w:rsidR="00B66FE5" w:rsidRPr="00CA12A4" w:rsidRDefault="00B66FE5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7DD45F9" w14:textId="77777777" w:rsidR="00B66FE5" w:rsidRPr="00CA12A4" w:rsidRDefault="00B66FE5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9592066" w14:textId="2A9F6C92" w:rsidR="00B66FE5" w:rsidRPr="00CA12A4" w:rsidRDefault="00B66FE5" w:rsidP="00B66F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926CB" w:rsidRPr="00CA12A4" w14:paraId="4269F27C" w14:textId="77777777" w:rsidTr="005F0F36">
        <w:trPr>
          <w:cantSplit/>
          <w:trHeight w:val="20"/>
        </w:trPr>
        <w:tc>
          <w:tcPr>
            <w:tcW w:w="5220" w:type="dxa"/>
            <w:vAlign w:val="bottom"/>
          </w:tcPr>
          <w:p w14:paraId="4CDE15A2" w14:textId="20F1161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" w:type="dxa"/>
            <w:vAlign w:val="bottom"/>
          </w:tcPr>
          <w:p w14:paraId="7EF0D6E4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870F05F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1FC25CFB" w14:textId="73124211" w:rsidR="00E926CB" w:rsidRPr="00CA12A4" w:rsidRDefault="00E926CB" w:rsidP="002473B7">
            <w:pPr>
              <w:pStyle w:val="acctmergecolhdg"/>
              <w:spacing w:line="240" w:lineRule="atLeast"/>
              <w:ind w:right="7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0.56</w:t>
            </w:r>
          </w:p>
        </w:tc>
        <w:tc>
          <w:tcPr>
            <w:tcW w:w="207" w:type="dxa"/>
            <w:vAlign w:val="bottom"/>
          </w:tcPr>
          <w:p w14:paraId="7E75D562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880664" w14:textId="5884C476" w:rsidR="00E926CB" w:rsidRPr="00CA12A4" w:rsidRDefault="00E926CB" w:rsidP="002473B7">
            <w:pPr>
              <w:pStyle w:val="acctmergecolhdg"/>
              <w:spacing w:line="240" w:lineRule="atLeast"/>
              <w:ind w:right="4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</w:rPr>
              <w:t>5.15</w:t>
            </w:r>
          </w:p>
        </w:tc>
      </w:tr>
      <w:tr w:rsidR="00E926CB" w:rsidRPr="00CA12A4" w14:paraId="38DCF22E" w14:textId="77777777" w:rsidTr="005F0F36">
        <w:trPr>
          <w:cantSplit/>
          <w:trHeight w:val="69"/>
        </w:trPr>
        <w:tc>
          <w:tcPr>
            <w:tcW w:w="5220" w:type="dxa"/>
          </w:tcPr>
          <w:p w14:paraId="37EFBE23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35E1C63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4C73A302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0B41618A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" w:type="dxa"/>
          </w:tcPr>
          <w:p w14:paraId="6647AE7E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FDFCED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E926CB" w:rsidRPr="00CA12A4" w14:paraId="58FCBBA2" w14:textId="77777777" w:rsidTr="005F0F36">
        <w:trPr>
          <w:cantSplit/>
          <w:trHeight w:val="20"/>
        </w:trPr>
        <w:tc>
          <w:tcPr>
            <w:tcW w:w="5220" w:type="dxa"/>
          </w:tcPr>
          <w:p w14:paraId="0F439FA3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304FEA49" w14:textId="2C2B5AD1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04DBC399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7DEB6639" w14:textId="0941A514" w:rsidR="00E926CB" w:rsidRPr="00CA12A4" w:rsidRDefault="00E926CB" w:rsidP="002473B7">
            <w:pPr>
              <w:pStyle w:val="acctmergecolhdg"/>
              <w:spacing w:line="240" w:lineRule="atLeast"/>
              <w:ind w:right="7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34,5</w:t>
            </w:r>
            <w:r w:rsidR="002473B7"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98</w:t>
            </w:r>
          </w:p>
        </w:tc>
        <w:tc>
          <w:tcPr>
            <w:tcW w:w="207" w:type="dxa"/>
          </w:tcPr>
          <w:p w14:paraId="4ABD87E6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1371AC" w14:textId="425DAF84" w:rsidR="00E926CB" w:rsidRPr="00CA12A4" w:rsidRDefault="00E926CB" w:rsidP="002473B7">
            <w:pPr>
              <w:pStyle w:val="acctmergecolhdg"/>
              <w:spacing w:line="240" w:lineRule="atLeast"/>
              <w:ind w:right="4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</w:rPr>
              <w:t>33,528</w:t>
            </w:r>
          </w:p>
        </w:tc>
      </w:tr>
      <w:tr w:rsidR="00E926CB" w:rsidRPr="00CA12A4" w14:paraId="18AB1679" w14:textId="77777777" w:rsidTr="005F0F36">
        <w:trPr>
          <w:cantSplit/>
          <w:trHeight w:val="20"/>
        </w:trPr>
        <w:tc>
          <w:tcPr>
            <w:tcW w:w="5220" w:type="dxa"/>
          </w:tcPr>
          <w:p w14:paraId="72B7221F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76A4EB28" w14:textId="5DD71C9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FDE4CF3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7E3AE402" w14:textId="513FC17C" w:rsidR="00E926CB" w:rsidRPr="00CA12A4" w:rsidRDefault="00E926CB" w:rsidP="002473B7">
            <w:pPr>
              <w:pStyle w:val="acctmergecolhdg"/>
              <w:spacing w:line="240" w:lineRule="atLeast"/>
              <w:ind w:right="7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12,784</w:t>
            </w:r>
          </w:p>
        </w:tc>
        <w:tc>
          <w:tcPr>
            <w:tcW w:w="207" w:type="dxa"/>
          </w:tcPr>
          <w:p w14:paraId="344A29D9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342CE5" w14:textId="23D86AFD" w:rsidR="00E926CB" w:rsidRPr="00CA12A4" w:rsidRDefault="00E926CB" w:rsidP="002473B7">
            <w:pPr>
              <w:pStyle w:val="acctmergecolhdg"/>
              <w:spacing w:line="240" w:lineRule="atLeast"/>
              <w:ind w:right="4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</w:rPr>
              <w:t>14,018</w:t>
            </w:r>
          </w:p>
        </w:tc>
      </w:tr>
      <w:tr w:rsidR="00E926CB" w:rsidRPr="00CA12A4" w14:paraId="307D910F" w14:textId="77777777" w:rsidTr="005F0F36">
        <w:trPr>
          <w:cantSplit/>
          <w:trHeight w:val="20"/>
        </w:trPr>
        <w:tc>
          <w:tcPr>
            <w:tcW w:w="5220" w:type="dxa"/>
          </w:tcPr>
          <w:p w14:paraId="7689EC28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80" w:type="dxa"/>
          </w:tcPr>
          <w:p w14:paraId="2435B052" w14:textId="1E1F1C2C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3ABA01F2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0CE977AF" w14:textId="3D55CDEA" w:rsidR="00E926CB" w:rsidRPr="00CA12A4" w:rsidRDefault="00E926CB" w:rsidP="002473B7">
            <w:pPr>
              <w:pStyle w:val="acctmergecolhdg"/>
              <w:spacing w:line="240" w:lineRule="atLeast"/>
              <w:ind w:right="-18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(7,</w:t>
            </w:r>
            <w:r w:rsidR="002473B7"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410</w:t>
            </w: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207" w:type="dxa"/>
          </w:tcPr>
          <w:p w14:paraId="73A13516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7E75E5" w14:textId="065DAC90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</w:rPr>
              <w:t>(16,025)</w:t>
            </w:r>
          </w:p>
        </w:tc>
      </w:tr>
      <w:tr w:rsidR="00E926CB" w:rsidRPr="00CA12A4" w14:paraId="4890FFA3" w14:textId="77777777" w:rsidTr="005F0F36">
        <w:trPr>
          <w:cantSplit/>
          <w:trHeight w:val="20"/>
        </w:trPr>
        <w:tc>
          <w:tcPr>
            <w:tcW w:w="5220" w:type="dxa"/>
          </w:tcPr>
          <w:p w14:paraId="5C32AF22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1F759E85" w14:textId="5394B66C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7E4F0EC2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9F61C64" w14:textId="7B203924" w:rsidR="00E926CB" w:rsidRPr="00CA12A4" w:rsidRDefault="00E926CB" w:rsidP="002473B7">
            <w:pPr>
              <w:pStyle w:val="acctmergecolhdg"/>
              <w:spacing w:line="240" w:lineRule="atLeast"/>
              <w:ind w:right="-18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(22,321)</w:t>
            </w:r>
          </w:p>
        </w:tc>
        <w:tc>
          <w:tcPr>
            <w:tcW w:w="207" w:type="dxa"/>
          </w:tcPr>
          <w:p w14:paraId="31AC022B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DBFD4B" w14:textId="0B2391DD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</w:rPr>
              <w:t>(14,334)</w:t>
            </w:r>
          </w:p>
        </w:tc>
      </w:tr>
      <w:tr w:rsidR="00E926CB" w:rsidRPr="00CA12A4" w14:paraId="621EC30A" w14:textId="77777777" w:rsidTr="005F0F36">
        <w:trPr>
          <w:cantSplit/>
          <w:trHeight w:val="20"/>
        </w:trPr>
        <w:tc>
          <w:tcPr>
            <w:tcW w:w="5220" w:type="dxa"/>
          </w:tcPr>
          <w:p w14:paraId="7DABDE70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80" w:type="dxa"/>
          </w:tcPr>
          <w:p w14:paraId="458160CE" w14:textId="78FBAB18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F6B8AE4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2BBC0E51" w14:textId="74B8BCFE" w:rsidR="00E926CB" w:rsidRPr="00CA12A4" w:rsidRDefault="00E926CB" w:rsidP="002473B7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17,65</w:t>
            </w:r>
            <w:r w:rsidR="0025165D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7" w:type="dxa"/>
          </w:tcPr>
          <w:p w14:paraId="687E09D2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4BB9AC" w14:textId="7B162ABF" w:rsidR="00E926CB" w:rsidRPr="00CA12A4" w:rsidRDefault="00E926CB" w:rsidP="002473B7">
            <w:pPr>
              <w:pStyle w:val="acctmergecolhdg"/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17,187</w:t>
            </w:r>
          </w:p>
        </w:tc>
      </w:tr>
      <w:tr w:rsidR="00E926CB" w:rsidRPr="00CA12A4" w14:paraId="669E37ED" w14:textId="77777777" w:rsidTr="005F0F36">
        <w:trPr>
          <w:cantSplit/>
          <w:trHeight w:val="20"/>
        </w:trPr>
        <w:tc>
          <w:tcPr>
            <w:tcW w:w="5220" w:type="dxa"/>
          </w:tcPr>
          <w:p w14:paraId="7D559FAD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8DB9ED1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C689236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52BE1D19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26F2F1B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6F15A5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6CB" w:rsidRPr="00CA12A4" w14:paraId="53E138B8" w14:textId="77777777" w:rsidTr="005F0F36">
        <w:trPr>
          <w:cantSplit/>
          <w:trHeight w:val="20"/>
        </w:trPr>
        <w:tc>
          <w:tcPr>
            <w:tcW w:w="5220" w:type="dxa"/>
          </w:tcPr>
          <w:p w14:paraId="512D4261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" w:type="dxa"/>
          </w:tcPr>
          <w:p w14:paraId="505864B8" w14:textId="48CDBED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A1CCCBE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6DE7966C" w14:textId="2AFA98E6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(231)</w:t>
            </w:r>
          </w:p>
        </w:tc>
        <w:tc>
          <w:tcPr>
            <w:tcW w:w="207" w:type="dxa"/>
          </w:tcPr>
          <w:p w14:paraId="6882A1AC" w14:textId="77777777" w:rsidR="00E926CB" w:rsidRPr="00CA12A4" w:rsidRDefault="00E926CB" w:rsidP="00E926C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8127CF" w14:textId="2B785ADD" w:rsidR="00E926CB" w:rsidRPr="00CA12A4" w:rsidRDefault="00E926CB" w:rsidP="002473B7">
            <w:pPr>
              <w:pStyle w:val="acctmergecolhdg"/>
              <w:spacing w:line="240" w:lineRule="atLeast"/>
              <w:ind w:right="4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</w:rPr>
              <w:t>594</w:t>
            </w:r>
          </w:p>
        </w:tc>
      </w:tr>
      <w:tr w:rsidR="00E926CB" w:rsidRPr="00CA12A4" w14:paraId="509901C5" w14:textId="77777777" w:rsidTr="005F0F36">
        <w:trPr>
          <w:cantSplit/>
          <w:trHeight w:val="20"/>
        </w:trPr>
        <w:tc>
          <w:tcPr>
            <w:tcW w:w="5220" w:type="dxa"/>
          </w:tcPr>
          <w:p w14:paraId="0249C2E3" w14:textId="77777777" w:rsidR="00E926CB" w:rsidRPr="00CA12A4" w:rsidRDefault="00E926CB" w:rsidP="00E926CB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</w:tcPr>
          <w:p w14:paraId="62C64259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AEC3FE6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045C5D29" w14:textId="0DCE7913" w:rsidR="00E926CB" w:rsidRPr="00CA12A4" w:rsidRDefault="00E926CB" w:rsidP="002473B7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  <w:r w:rsidR="002473B7"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07" w:type="dxa"/>
          </w:tcPr>
          <w:p w14:paraId="666E9215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E72591" w14:textId="0ACA9274" w:rsidR="00E926CB" w:rsidRPr="00CA12A4" w:rsidRDefault="002623DB" w:rsidP="002623DB">
            <w:pPr>
              <w:pStyle w:val="acctmergecolhdg"/>
              <w:spacing w:line="240" w:lineRule="atLeast"/>
              <w:ind w:right="4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 w:val="0"/>
                <w:sz w:val="30"/>
                <w:szCs w:val="30"/>
              </w:rPr>
              <w:t>92</w:t>
            </w:r>
          </w:p>
        </w:tc>
      </w:tr>
      <w:tr w:rsidR="00E926CB" w:rsidRPr="00CA12A4" w14:paraId="6C219727" w14:textId="77777777" w:rsidTr="005F0F36">
        <w:trPr>
          <w:cantSplit/>
          <w:trHeight w:val="20"/>
        </w:trPr>
        <w:tc>
          <w:tcPr>
            <w:tcW w:w="5220" w:type="dxa"/>
          </w:tcPr>
          <w:p w14:paraId="18E5B118" w14:textId="77777777" w:rsidR="00E926CB" w:rsidRPr="00CA12A4" w:rsidRDefault="00E926CB" w:rsidP="00E926CB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3EC7A6FB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0C5DCD0B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058FDB04" w14:textId="4C1236E0" w:rsidR="00E926CB" w:rsidRPr="00CA12A4" w:rsidRDefault="002473B7" w:rsidP="002473B7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07" w:type="dxa"/>
          </w:tcPr>
          <w:p w14:paraId="7AD1EEE2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C64A69" w14:textId="6230C60F" w:rsidR="00E926CB" w:rsidRPr="00CA12A4" w:rsidRDefault="00E926CB" w:rsidP="00EA517B">
            <w:pPr>
              <w:pStyle w:val="acctfourfigures"/>
              <w:spacing w:line="240" w:lineRule="atLeast"/>
              <w:ind w:right="23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E926CB" w:rsidRPr="00CA12A4" w14:paraId="70FB4EE6" w14:textId="77777777" w:rsidTr="005F0F36">
        <w:trPr>
          <w:cantSplit/>
          <w:trHeight w:val="20"/>
        </w:trPr>
        <w:tc>
          <w:tcPr>
            <w:tcW w:w="5220" w:type="dxa"/>
          </w:tcPr>
          <w:p w14:paraId="5FB09A6B" w14:textId="77777777" w:rsidR="00E926CB" w:rsidRPr="00CA12A4" w:rsidRDefault="00E926CB" w:rsidP="00E926CB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520E067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94D879E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1E5874B8" w14:textId="5B130A0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</w:t>
            </w:r>
            <w:r w:rsidR="00297EA2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07" w:type="dxa"/>
          </w:tcPr>
          <w:p w14:paraId="428272C9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7A6ED9" w14:textId="72A55DB2" w:rsidR="00E926CB" w:rsidRPr="00CA12A4" w:rsidRDefault="002623DB" w:rsidP="002473B7">
            <w:pPr>
              <w:pStyle w:val="acctfourfigures"/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686</w:t>
            </w:r>
          </w:p>
        </w:tc>
      </w:tr>
      <w:tr w:rsidR="00E926CB" w:rsidRPr="00CA12A4" w14:paraId="4E4B9AFD" w14:textId="77777777" w:rsidTr="005F0F36">
        <w:trPr>
          <w:cantSplit/>
          <w:trHeight w:val="20"/>
        </w:trPr>
        <w:tc>
          <w:tcPr>
            <w:tcW w:w="5220" w:type="dxa"/>
          </w:tcPr>
          <w:p w14:paraId="740EC61D" w14:textId="77777777" w:rsidR="00E926CB" w:rsidRPr="00CA12A4" w:rsidRDefault="00E926CB" w:rsidP="00E926CB">
            <w:pPr>
              <w:pStyle w:val="ListBullet3"/>
              <w:numPr>
                <w:ilvl w:val="0"/>
                <w:numId w:val="0"/>
              </w:num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5D32A69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10F034B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77FE258A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BF32268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7BD29C" w14:textId="77777777" w:rsidR="00E926CB" w:rsidRPr="00CA12A4" w:rsidRDefault="00E926CB" w:rsidP="00E926C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6CB" w:rsidRPr="00CA12A4" w14:paraId="46E51E28" w14:textId="77777777" w:rsidTr="005F0F36">
        <w:trPr>
          <w:cantSplit/>
          <w:trHeight w:val="20"/>
        </w:trPr>
        <w:tc>
          <w:tcPr>
            <w:tcW w:w="5220" w:type="dxa"/>
          </w:tcPr>
          <w:p w14:paraId="4585C077" w14:textId="77777777" w:rsidR="00E926CB" w:rsidRPr="00CA12A4" w:rsidRDefault="00E926CB" w:rsidP="00E926CB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" w:type="dxa"/>
          </w:tcPr>
          <w:p w14:paraId="373565EE" w14:textId="6538C3A4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69426FE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4CA89558" w14:textId="068B5206" w:rsidR="00E926CB" w:rsidRPr="00CA12A4" w:rsidRDefault="00E926CB" w:rsidP="002473B7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16,367</w:t>
            </w:r>
          </w:p>
        </w:tc>
        <w:tc>
          <w:tcPr>
            <w:tcW w:w="207" w:type="dxa"/>
          </w:tcPr>
          <w:p w14:paraId="7A763E36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3D9761" w14:textId="5DE118AB" w:rsidR="00E926CB" w:rsidRPr="00CA12A4" w:rsidRDefault="00E926CB" w:rsidP="002473B7">
            <w:pPr>
              <w:pStyle w:val="acctfourfigures"/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17,503</w:t>
            </w:r>
          </w:p>
        </w:tc>
      </w:tr>
      <w:tr w:rsidR="00E926CB" w:rsidRPr="00CA12A4" w14:paraId="33AFBA1A" w14:textId="77777777" w:rsidTr="005F0F36">
        <w:trPr>
          <w:cantSplit/>
          <w:trHeight w:val="20"/>
        </w:trPr>
        <w:tc>
          <w:tcPr>
            <w:tcW w:w="5220" w:type="dxa"/>
          </w:tcPr>
          <w:p w14:paraId="5EC2CE07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80" w:type="dxa"/>
          </w:tcPr>
          <w:p w14:paraId="7266D927" w14:textId="64EFC898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EA59B9C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24FA5FB" w14:textId="29D66229" w:rsidR="00E926CB" w:rsidRPr="00CA12A4" w:rsidRDefault="00E926CB" w:rsidP="002473B7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  <w:tc>
          <w:tcPr>
            <w:tcW w:w="207" w:type="dxa"/>
          </w:tcPr>
          <w:p w14:paraId="249F8732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124A0E" w14:textId="7B3C3489" w:rsidR="00E926CB" w:rsidRPr="00CA12A4" w:rsidRDefault="00E926CB" w:rsidP="002473B7">
            <w:pPr>
              <w:pStyle w:val="acctfourfigures"/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2,249</w:t>
            </w:r>
          </w:p>
        </w:tc>
      </w:tr>
      <w:tr w:rsidR="00E926CB" w:rsidRPr="00CA12A4" w14:paraId="12B7C942" w14:textId="77777777" w:rsidTr="005F0F36">
        <w:trPr>
          <w:cantSplit/>
          <w:trHeight w:val="20"/>
        </w:trPr>
        <w:tc>
          <w:tcPr>
            <w:tcW w:w="5220" w:type="dxa"/>
            <w:vAlign w:val="bottom"/>
          </w:tcPr>
          <w:p w14:paraId="77834811" w14:textId="77777777" w:rsidR="00E926CB" w:rsidRPr="00CA12A4" w:rsidRDefault="00E926CB" w:rsidP="00E926C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</w:tcPr>
          <w:p w14:paraId="02709F1A" w14:textId="40179304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59463B7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18C230F6" w14:textId="2080784B" w:rsidR="00E926CB" w:rsidRPr="00CA12A4" w:rsidRDefault="00E926CB" w:rsidP="00EA517B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6CDD10CD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DA7497" w14:textId="314643D9" w:rsidR="00E926CB" w:rsidRPr="00CA12A4" w:rsidRDefault="00E926CB" w:rsidP="002473B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(10)</w:t>
            </w:r>
          </w:p>
        </w:tc>
      </w:tr>
      <w:tr w:rsidR="00E926CB" w:rsidRPr="00CA12A4" w14:paraId="6DD58C7B" w14:textId="77777777" w:rsidTr="005F0F36">
        <w:trPr>
          <w:cantSplit/>
          <w:trHeight w:val="20"/>
        </w:trPr>
        <w:tc>
          <w:tcPr>
            <w:tcW w:w="5220" w:type="dxa"/>
          </w:tcPr>
          <w:p w14:paraId="2FB09AF4" w14:textId="77777777" w:rsidR="00E926CB" w:rsidRPr="00CA12A4" w:rsidRDefault="00E926CB" w:rsidP="00E926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80" w:type="dxa"/>
          </w:tcPr>
          <w:p w14:paraId="25356267" w14:textId="5771E5C2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0C0CC224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6080A5CF" w14:textId="7B938DF7" w:rsidR="00E926CB" w:rsidRPr="00CA12A4" w:rsidRDefault="00E926CB" w:rsidP="002473B7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</w:t>
            </w:r>
          </w:p>
        </w:tc>
        <w:tc>
          <w:tcPr>
            <w:tcW w:w="207" w:type="dxa"/>
          </w:tcPr>
          <w:p w14:paraId="4265E205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9CC244" w14:textId="40CA7517" w:rsidR="00E926CB" w:rsidRPr="00CA12A4" w:rsidRDefault="00E926CB" w:rsidP="002473B7">
            <w:pPr>
              <w:pStyle w:val="acctfourfigures"/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sz w:val="30"/>
                <w:szCs w:val="30"/>
              </w:rPr>
              <w:t>2,239</w:t>
            </w:r>
          </w:p>
        </w:tc>
      </w:tr>
      <w:tr w:rsidR="00E926CB" w:rsidRPr="00CA12A4" w14:paraId="2D89191C" w14:textId="77777777" w:rsidTr="005F0F36">
        <w:trPr>
          <w:cantSplit/>
          <w:trHeight w:val="20"/>
        </w:trPr>
        <w:tc>
          <w:tcPr>
            <w:tcW w:w="5220" w:type="dxa"/>
          </w:tcPr>
          <w:p w14:paraId="5D2439BE" w14:textId="77777777" w:rsidR="00E926CB" w:rsidRPr="00CA12A4" w:rsidRDefault="00E926CB" w:rsidP="00E926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1C822B0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05E78CAA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1F0BF741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" w:type="dxa"/>
          </w:tcPr>
          <w:p w14:paraId="29193382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6D9D339" w14:textId="77777777" w:rsidR="00E926CB" w:rsidRPr="00CA12A4" w:rsidRDefault="00E926CB" w:rsidP="00E926C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6CB" w:rsidRPr="00CA12A4" w14:paraId="523795F4" w14:textId="77777777" w:rsidTr="005F0F36">
        <w:trPr>
          <w:cantSplit/>
          <w:trHeight w:val="20"/>
        </w:trPr>
        <w:tc>
          <w:tcPr>
            <w:tcW w:w="5220" w:type="dxa"/>
          </w:tcPr>
          <w:p w14:paraId="347B4C76" w14:textId="77777777" w:rsidR="00E926CB" w:rsidRPr="00CA12A4" w:rsidRDefault="00E926CB" w:rsidP="00E926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80" w:type="dxa"/>
          </w:tcPr>
          <w:p w14:paraId="7931156B" w14:textId="364A5E6B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0F9FCE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1729E71" w14:textId="66BA29D3" w:rsidR="00E926CB" w:rsidRPr="00CA12A4" w:rsidRDefault="00E926CB" w:rsidP="002473B7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07" w:type="dxa"/>
          </w:tcPr>
          <w:p w14:paraId="35353197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BC2DD8" w14:textId="57654591" w:rsidR="00E926CB" w:rsidRPr="00CA12A4" w:rsidRDefault="00E926CB" w:rsidP="002473B7">
            <w:pPr>
              <w:pStyle w:val="acctfourfigures"/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2623DB"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E926CB" w:rsidRPr="00CA12A4" w14:paraId="6B7696B0" w14:textId="77777777" w:rsidTr="005F0F36">
        <w:trPr>
          <w:cantSplit/>
          <w:trHeight w:val="20"/>
        </w:trPr>
        <w:tc>
          <w:tcPr>
            <w:tcW w:w="5220" w:type="dxa"/>
          </w:tcPr>
          <w:p w14:paraId="1318C989" w14:textId="24356263" w:rsidR="00E926CB" w:rsidRPr="00CA12A4" w:rsidRDefault="00E926CB" w:rsidP="00E926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</w:tcPr>
          <w:p w14:paraId="38F8359B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52D54ED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571FC4DD" w14:textId="3CE50F54" w:rsidR="00E926CB" w:rsidRPr="00CA12A4" w:rsidRDefault="002473B7" w:rsidP="002473B7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07" w:type="dxa"/>
          </w:tcPr>
          <w:p w14:paraId="78D03809" w14:textId="77777777" w:rsidR="00E926CB" w:rsidRPr="00CA12A4" w:rsidRDefault="00E926CB" w:rsidP="00E926C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02A4BB" w14:textId="1A85C821" w:rsidR="00E926CB" w:rsidRPr="00CA12A4" w:rsidRDefault="002623DB" w:rsidP="002623DB">
            <w:pPr>
              <w:pStyle w:val="acctfourfigures"/>
              <w:spacing w:line="240" w:lineRule="atLeast"/>
              <w:ind w:right="4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13</w:t>
            </w:r>
          </w:p>
        </w:tc>
      </w:tr>
      <w:tr w:rsidR="00E926CB" w:rsidRPr="00CA12A4" w14:paraId="326FFF2E" w14:textId="77777777" w:rsidTr="005F0F36">
        <w:trPr>
          <w:cantSplit/>
          <w:trHeight w:val="20"/>
        </w:trPr>
        <w:tc>
          <w:tcPr>
            <w:tcW w:w="5220" w:type="dxa"/>
          </w:tcPr>
          <w:p w14:paraId="26B11C21" w14:textId="6656DAC5" w:rsidR="00E926CB" w:rsidRPr="00CA12A4" w:rsidRDefault="00E926CB" w:rsidP="00E926CB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7390DDD3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179AEA11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2D125A87" w14:textId="474CA28C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343A" w:rsidRPr="00CA12A4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" w:type="dxa"/>
          </w:tcPr>
          <w:p w14:paraId="3427CA68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8CB7B1" w14:textId="1C2B88CE" w:rsidR="00E926CB" w:rsidRPr="00CA12A4" w:rsidRDefault="002623DB" w:rsidP="002623D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(10)</w:t>
            </w:r>
          </w:p>
        </w:tc>
      </w:tr>
      <w:tr w:rsidR="00E926CB" w:rsidRPr="00CA12A4" w14:paraId="38EC057F" w14:textId="77777777" w:rsidTr="005F0F36">
        <w:trPr>
          <w:cantSplit/>
          <w:trHeight w:val="20"/>
        </w:trPr>
        <w:tc>
          <w:tcPr>
            <w:tcW w:w="5220" w:type="dxa"/>
          </w:tcPr>
          <w:p w14:paraId="60312B5F" w14:textId="2D13B12D" w:rsidR="00E926CB" w:rsidRPr="00CA12A4" w:rsidRDefault="00E926CB" w:rsidP="00E926CB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5959BAD2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260E5ED" w14:textId="77777777" w:rsidR="00E926CB" w:rsidRPr="00CA12A4" w:rsidRDefault="00E926CB" w:rsidP="00E926C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3A61948F" w14:textId="7B64408F" w:rsidR="00E926CB" w:rsidRPr="00CA12A4" w:rsidRDefault="00E926CB" w:rsidP="002473B7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07" w:type="dxa"/>
          </w:tcPr>
          <w:p w14:paraId="4C8CF529" w14:textId="77777777" w:rsidR="00E926CB" w:rsidRPr="00CA12A4" w:rsidRDefault="00E926CB" w:rsidP="002473B7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6A5FD1C" w14:textId="3CB1CA0E" w:rsidR="00E926CB" w:rsidRPr="00CA12A4" w:rsidRDefault="00E926CB" w:rsidP="002473B7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623DB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297EA2" w:rsidRPr="00CA12A4" w14:paraId="2ED52CCA" w14:textId="77777777" w:rsidTr="005F0F36">
        <w:trPr>
          <w:cantSplit/>
          <w:trHeight w:val="20"/>
        </w:trPr>
        <w:tc>
          <w:tcPr>
            <w:tcW w:w="5220" w:type="dxa"/>
            <w:vAlign w:val="bottom"/>
          </w:tcPr>
          <w:p w14:paraId="25F5837E" w14:textId="1D50C29F" w:rsidR="00297EA2" w:rsidRPr="00CA12A4" w:rsidRDefault="00297EA2" w:rsidP="00297EA2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lastRenderedPageBreak/>
              <w:t>กระแสเงินสดจากกิจกรรมดำเนินงาน</w:t>
            </w:r>
          </w:p>
        </w:tc>
        <w:tc>
          <w:tcPr>
            <w:tcW w:w="180" w:type="dxa"/>
          </w:tcPr>
          <w:p w14:paraId="56C24247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75757EE6" w14:textId="44AF0422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79226FB" w14:textId="7604C185" w:rsidR="00297EA2" w:rsidRPr="00CA12A4" w:rsidRDefault="00297EA2" w:rsidP="0057343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07" w:type="dxa"/>
          </w:tcPr>
          <w:p w14:paraId="7CEE3489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62654D" w14:textId="70D36041" w:rsidR="00297EA2" w:rsidRPr="00CA12A4" w:rsidRDefault="00297EA2" w:rsidP="00D413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(4,503)</w:t>
            </w:r>
          </w:p>
        </w:tc>
      </w:tr>
      <w:tr w:rsidR="00297EA2" w:rsidRPr="00CA12A4" w14:paraId="7E6F39DC" w14:textId="77777777" w:rsidTr="005F0F36">
        <w:trPr>
          <w:cantSplit/>
          <w:trHeight w:val="20"/>
        </w:trPr>
        <w:tc>
          <w:tcPr>
            <w:tcW w:w="5220" w:type="dxa"/>
            <w:vAlign w:val="bottom"/>
          </w:tcPr>
          <w:p w14:paraId="432417DA" w14:textId="3E46FCE4" w:rsidR="00297EA2" w:rsidRPr="00CA12A4" w:rsidRDefault="00297EA2" w:rsidP="00297EA2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80" w:type="dxa"/>
          </w:tcPr>
          <w:p w14:paraId="5AB3D132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6D648C" w14:textId="093E545C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2B73296" w14:textId="2F80FA70" w:rsidR="00297EA2" w:rsidRPr="00CA12A4" w:rsidRDefault="00297EA2" w:rsidP="0057343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07" w:type="dxa"/>
          </w:tcPr>
          <w:p w14:paraId="291C9BA1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8B41FC" w14:textId="131751EC" w:rsidR="00297EA2" w:rsidRPr="00CA12A4" w:rsidRDefault="00297EA2" w:rsidP="00D413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(26)</w:t>
            </w:r>
          </w:p>
        </w:tc>
      </w:tr>
      <w:tr w:rsidR="00297EA2" w:rsidRPr="00CA12A4" w14:paraId="538D0D0C" w14:textId="77777777" w:rsidTr="005F0F36">
        <w:trPr>
          <w:cantSplit/>
          <w:trHeight w:val="20"/>
        </w:trPr>
        <w:tc>
          <w:tcPr>
            <w:tcW w:w="5220" w:type="dxa"/>
          </w:tcPr>
          <w:p w14:paraId="0C0B9A8C" w14:textId="12C99880" w:rsidR="00297EA2" w:rsidRPr="00CA12A4" w:rsidRDefault="00297EA2" w:rsidP="00297EA2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80" w:type="dxa"/>
          </w:tcPr>
          <w:p w14:paraId="34349672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07C65FC" w14:textId="37371641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1F6154D5" w14:textId="032F156B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74003283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9EC234" w14:textId="00AE8269" w:rsidR="00297EA2" w:rsidRPr="00CA12A4" w:rsidRDefault="00297EA2" w:rsidP="00D413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EA2" w:rsidRPr="00CA12A4" w14:paraId="60867E97" w14:textId="41CDA80C" w:rsidTr="005F0F36">
        <w:trPr>
          <w:cantSplit/>
          <w:trHeight w:val="20"/>
        </w:trPr>
        <w:tc>
          <w:tcPr>
            <w:tcW w:w="5400" w:type="dxa"/>
            <w:gridSpan w:val="2"/>
          </w:tcPr>
          <w:p w14:paraId="31DA9D92" w14:textId="513F1A99" w:rsidR="00297EA2" w:rsidRPr="00CA12A4" w:rsidRDefault="00297EA2" w:rsidP="00297EA2">
            <w:pPr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2ADBB4E5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49B77A46" w14:textId="05E0266F" w:rsidR="00297EA2" w:rsidRPr="00CA12A4" w:rsidRDefault="00297EA2" w:rsidP="0057343A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(1,333)</w:t>
            </w:r>
          </w:p>
        </w:tc>
        <w:tc>
          <w:tcPr>
            <w:tcW w:w="207" w:type="dxa"/>
          </w:tcPr>
          <w:p w14:paraId="1EDABB67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542E71" w14:textId="7A73ABA7" w:rsidR="00297EA2" w:rsidRPr="00CA12A4" w:rsidRDefault="00297EA2" w:rsidP="00D413ED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4,908</w:t>
            </w:r>
          </w:p>
        </w:tc>
      </w:tr>
      <w:tr w:rsidR="00297EA2" w:rsidRPr="00CA12A4" w14:paraId="5F0BFDF7" w14:textId="77777777" w:rsidTr="005F0F36">
        <w:trPr>
          <w:cantSplit/>
          <w:trHeight w:val="20"/>
        </w:trPr>
        <w:tc>
          <w:tcPr>
            <w:tcW w:w="5220" w:type="dxa"/>
          </w:tcPr>
          <w:p w14:paraId="653A5C20" w14:textId="2884BE08" w:rsidR="00297EA2" w:rsidRPr="00CA12A4" w:rsidRDefault="00297EA2" w:rsidP="00297EA2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80" w:type="dxa"/>
          </w:tcPr>
          <w:p w14:paraId="0AED1E81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B7FD66" w14:textId="575D845E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double" w:sz="4" w:space="0" w:color="auto"/>
            </w:tcBorders>
          </w:tcPr>
          <w:p w14:paraId="3E811749" w14:textId="622F5A19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(452)</w:t>
            </w:r>
          </w:p>
        </w:tc>
        <w:tc>
          <w:tcPr>
            <w:tcW w:w="207" w:type="dxa"/>
          </w:tcPr>
          <w:p w14:paraId="79670E34" w14:textId="77777777" w:rsidR="00297EA2" w:rsidRPr="00CA12A4" w:rsidRDefault="00297EA2" w:rsidP="00297E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98D40F" w14:textId="07F71BB5" w:rsidR="00297EA2" w:rsidRPr="00CA12A4" w:rsidRDefault="0057343A" w:rsidP="00D413ED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</w:tr>
    </w:tbl>
    <w:p w14:paraId="19360F74" w14:textId="77777777" w:rsidR="00601041" w:rsidRPr="00CA12A4" w:rsidRDefault="00601041">
      <w:pPr>
        <w:rPr>
          <w:rFonts w:asciiTheme="majorBidi" w:hAnsiTheme="majorBidi" w:cstheme="majorBidi"/>
          <w:sz w:val="30"/>
          <w:szCs w:val="30"/>
        </w:rPr>
      </w:pPr>
    </w:p>
    <w:p w14:paraId="3D71DFB0" w14:textId="1F970E8A" w:rsidR="006B217C" w:rsidRPr="00CA12A4" w:rsidRDefault="006B217C" w:rsidP="00032003">
      <w:pPr>
        <w:pStyle w:val="Heading6"/>
        <w:numPr>
          <w:ilvl w:val="0"/>
          <w:numId w:val="16"/>
        </w:numPr>
        <w:tabs>
          <w:tab w:val="clear" w:pos="900"/>
          <w:tab w:val="num" w:pos="558"/>
        </w:tabs>
        <w:ind w:hanging="882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57343A" w:rsidRPr="00CA12A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49F3BCD" w14:textId="77777777" w:rsidR="006B217C" w:rsidRPr="00CA12A4" w:rsidRDefault="006B217C" w:rsidP="006B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817"/>
        <w:gridCol w:w="990"/>
        <w:gridCol w:w="990"/>
        <w:gridCol w:w="270"/>
        <w:gridCol w:w="1350"/>
        <w:gridCol w:w="270"/>
        <w:gridCol w:w="1350"/>
        <w:gridCol w:w="270"/>
        <w:gridCol w:w="1080"/>
      </w:tblGrid>
      <w:tr w:rsidR="00297EA2" w:rsidRPr="00CA12A4" w14:paraId="15FE0E72" w14:textId="77777777" w:rsidTr="00BA32DE">
        <w:trPr>
          <w:tblHeader/>
        </w:trPr>
        <w:tc>
          <w:tcPr>
            <w:tcW w:w="2817" w:type="dxa"/>
          </w:tcPr>
          <w:p w14:paraId="7BC611A5" w14:textId="77777777" w:rsidR="00297EA2" w:rsidRPr="00CA12A4" w:rsidRDefault="00297EA2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89FCF8A" w14:textId="77777777" w:rsidR="00297EA2" w:rsidRPr="00CA12A4" w:rsidRDefault="00297EA2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25E9D0DA" w14:textId="70ED7D35" w:rsidR="00297EA2" w:rsidRPr="00CA12A4" w:rsidRDefault="00297EA2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B2238" w:rsidRPr="00CA12A4" w14:paraId="2BC7AFDF" w14:textId="77777777" w:rsidTr="00BA32DE">
        <w:trPr>
          <w:tblHeader/>
        </w:trPr>
        <w:tc>
          <w:tcPr>
            <w:tcW w:w="2817" w:type="dxa"/>
          </w:tcPr>
          <w:p w14:paraId="4E7CD752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265D4F90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4297A08" w14:textId="1DF8CFCA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2E25DD" w14:textId="2F01D3DC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8EE8712" w14:textId="50691B81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270" w:type="dxa"/>
            <w:vAlign w:val="center"/>
          </w:tcPr>
          <w:p w14:paraId="79F4BD10" w14:textId="6B50F7C8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2FF0A93" w14:textId="0E8A0C9A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270" w:type="dxa"/>
          </w:tcPr>
          <w:p w14:paraId="0D455889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623CEA" w14:textId="072C5F39" w:rsidR="009B2238" w:rsidRPr="00CA12A4" w:rsidRDefault="009B223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4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</w:tr>
      <w:tr w:rsidR="009B2238" w:rsidRPr="00CA12A4" w14:paraId="6F048288" w14:textId="77777777" w:rsidTr="00BA32DE">
        <w:trPr>
          <w:tblHeader/>
        </w:trPr>
        <w:tc>
          <w:tcPr>
            <w:tcW w:w="2817" w:type="dxa"/>
          </w:tcPr>
          <w:p w14:paraId="26B2C485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3329F93C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3B65D32" w14:textId="6D482856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C77ACB" w14:textId="763B804F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C4B413F" w14:textId="1C3E9E48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เพื่อการ</w:t>
            </w:r>
          </w:p>
        </w:tc>
        <w:tc>
          <w:tcPr>
            <w:tcW w:w="270" w:type="dxa"/>
          </w:tcPr>
          <w:p w14:paraId="1E12EE8C" w14:textId="77777777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56309F" w14:textId="294AF5EB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เพื่อการ</w:t>
            </w:r>
          </w:p>
        </w:tc>
        <w:tc>
          <w:tcPr>
            <w:tcW w:w="270" w:type="dxa"/>
          </w:tcPr>
          <w:p w14:paraId="209433B5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906877" w14:textId="3BC8EFF8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</w:p>
        </w:tc>
      </w:tr>
      <w:tr w:rsidR="009B2238" w:rsidRPr="00CA12A4" w14:paraId="1C5E7403" w14:textId="77777777" w:rsidTr="00BA32DE">
        <w:trPr>
          <w:tblHeader/>
        </w:trPr>
        <w:tc>
          <w:tcPr>
            <w:tcW w:w="2817" w:type="dxa"/>
          </w:tcPr>
          <w:p w14:paraId="37EBF452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208D291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87A759" w14:textId="0021C391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662BE403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CD72965" w14:textId="7DF3EB32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ลงทุนเพื่อ</w:t>
            </w:r>
          </w:p>
        </w:tc>
        <w:tc>
          <w:tcPr>
            <w:tcW w:w="270" w:type="dxa"/>
          </w:tcPr>
          <w:p w14:paraId="255BED85" w14:textId="77777777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2B3DB63" w14:textId="7C1CB329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ลงทุนเพื่อ</w:t>
            </w:r>
          </w:p>
        </w:tc>
        <w:tc>
          <w:tcPr>
            <w:tcW w:w="270" w:type="dxa"/>
          </w:tcPr>
          <w:p w14:paraId="58F43729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F503B3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</w:p>
        </w:tc>
      </w:tr>
      <w:tr w:rsidR="009B2238" w:rsidRPr="00CA12A4" w14:paraId="1108FB46" w14:textId="77777777" w:rsidTr="00BA32DE">
        <w:trPr>
          <w:tblHeader/>
        </w:trPr>
        <w:tc>
          <w:tcPr>
            <w:tcW w:w="2817" w:type="dxa"/>
          </w:tcPr>
          <w:p w14:paraId="17AAEF07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13A0B0C5" w14:textId="2A4C32BE" w:rsidR="009B2238" w:rsidRPr="00CA12A4" w:rsidRDefault="00EF26B5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31A36332" w14:textId="4B962B89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64215645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DF77E7D" w14:textId="2ECEA598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</w:tcPr>
          <w:p w14:paraId="4ABC710E" w14:textId="77777777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A49F270" w14:textId="2E8F419F" w:rsidR="009B2238" w:rsidRPr="00CA12A4" w:rsidRDefault="009B2238" w:rsidP="00B6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การพาณิชย์</w:t>
            </w:r>
          </w:p>
        </w:tc>
        <w:tc>
          <w:tcPr>
            <w:tcW w:w="270" w:type="dxa"/>
          </w:tcPr>
          <w:p w14:paraId="41E6900C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3102A3" w14:textId="30C8AFFF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F81176" w:rsidRPr="00CA12A4" w14:paraId="0E88E3BE" w14:textId="77777777" w:rsidTr="00BA32DE">
        <w:trPr>
          <w:tblHeader/>
        </w:trPr>
        <w:tc>
          <w:tcPr>
            <w:tcW w:w="2817" w:type="dxa"/>
          </w:tcPr>
          <w:p w14:paraId="1B108B6D" w14:textId="77777777" w:rsidR="00F81176" w:rsidRPr="00CA12A4" w:rsidRDefault="00F81176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64C19D5A" w14:textId="77777777" w:rsidR="00F81176" w:rsidRPr="00CA12A4" w:rsidRDefault="00F81176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2BE6DD8" w14:textId="46BEB4A8" w:rsidR="00F81176" w:rsidRPr="00CA12A4" w:rsidRDefault="00F81176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2238" w:rsidRPr="00CA12A4" w14:paraId="131D65AB" w14:textId="77777777" w:rsidTr="00BA32DE">
        <w:tc>
          <w:tcPr>
            <w:tcW w:w="2817" w:type="dxa"/>
          </w:tcPr>
          <w:p w14:paraId="3495B5A2" w14:textId="77777777" w:rsidR="009B2238" w:rsidRPr="00CA12A4" w:rsidRDefault="009B2238" w:rsidP="00AC4B76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E65D7DF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D9B2D7D" w14:textId="3D6AD3A2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4E55A19" w14:textId="34572109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785EA" w14:textId="4108AD18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793E3F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55C15E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7FBC0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1F554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5A2F37" w:rsidRPr="00CA12A4" w14:paraId="3CC7A1FA" w14:textId="77777777" w:rsidTr="00BA32DE">
        <w:tc>
          <w:tcPr>
            <w:tcW w:w="3807" w:type="dxa"/>
            <w:gridSpan w:val="2"/>
          </w:tcPr>
          <w:p w14:paraId="3B9F3561" w14:textId="369FB59B" w:rsidR="005A2F37" w:rsidRPr="00CA12A4" w:rsidRDefault="005A2F37" w:rsidP="005A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" w:hanging="90"/>
              <w:rPr>
                <w:rFonts w:ascii="Angsana New" w:eastAsia="Times New Roman" w:hAnsi="Angsana New"/>
                <w:sz w:val="30"/>
                <w:szCs w:val="30"/>
                <w:cs/>
                <w:lang w:val="en-GB" w:bidi="ar-SA"/>
              </w:rPr>
            </w:pP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ตุลาคม</w:t>
            </w:r>
            <w:r w:rsidRPr="00CA12A4">
              <w:rPr>
                <w:rFonts w:asciiTheme="majorBidi" w:hAnsiTheme="majorBidi"/>
                <w:sz w:val="30"/>
                <w:szCs w:val="30"/>
              </w:rPr>
              <w:t xml:space="preserve"> 256</w:t>
            </w:r>
            <w:r w:rsidR="0094410C" w:rsidRPr="00CA12A4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14:paraId="747584AF" w14:textId="01BCAF3E" w:rsidR="005A2F37" w:rsidRPr="00CA12A4" w:rsidRDefault="005A2F37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32B2B1F1" w14:textId="152CD860" w:rsidR="005A2F37" w:rsidRPr="00CA12A4" w:rsidRDefault="005A2F3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CFAABE" w14:textId="726F6F27" w:rsidR="005A2F37" w:rsidRPr="00CA12A4" w:rsidRDefault="005A2F37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31,315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6396D" w14:textId="77777777" w:rsidR="005A2F37" w:rsidRPr="00CA12A4" w:rsidRDefault="005A2F3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65F4D9" w14:textId="0450BD08" w:rsidR="005A2F37" w:rsidRPr="00CA12A4" w:rsidRDefault="005A2F37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8,131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EF22F" w14:textId="77777777" w:rsidR="005A2F37" w:rsidRPr="00CA12A4" w:rsidRDefault="005A2F3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DEE9D" w14:textId="28708A10" w:rsidR="005A2F37" w:rsidRPr="00CA12A4" w:rsidRDefault="005A2F37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39,890</w:t>
            </w:r>
          </w:p>
        </w:tc>
      </w:tr>
      <w:tr w:rsidR="009B2238" w:rsidRPr="00CA12A4" w14:paraId="68B42A08" w14:textId="77777777" w:rsidTr="00BA32DE">
        <w:tc>
          <w:tcPr>
            <w:tcW w:w="2817" w:type="dxa"/>
          </w:tcPr>
          <w:p w14:paraId="519DBC5A" w14:textId="77777777" w:rsidR="009B2238" w:rsidRPr="00CA12A4" w:rsidRDefault="009B2238" w:rsidP="00AC4B76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B4F9BF1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E467B7" w14:textId="006D5D76" w:rsidR="009B223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08339CE7" w14:textId="5B70150D" w:rsidR="009B2238" w:rsidRPr="00CA12A4" w:rsidRDefault="009B223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E3ED3" w14:textId="6C005A1E" w:rsidR="009B223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1,308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CE910" w14:textId="77777777" w:rsidR="009B2238" w:rsidRPr="00CA12A4" w:rsidRDefault="009B223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65DE6F" w14:textId="3AD9A867" w:rsidR="009B223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131713" w14:textId="77777777" w:rsidR="009B2238" w:rsidRPr="00CA12A4" w:rsidRDefault="009B223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90A12" w14:textId="4B1E5AC6" w:rsidR="009B223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1,905</w:t>
            </w:r>
          </w:p>
        </w:tc>
      </w:tr>
      <w:tr w:rsidR="009B2238" w:rsidRPr="00CA12A4" w14:paraId="282AB728" w14:textId="77777777" w:rsidTr="00BA32DE">
        <w:trPr>
          <w:trHeight w:val="164"/>
        </w:trPr>
        <w:tc>
          <w:tcPr>
            <w:tcW w:w="2817" w:type="dxa"/>
          </w:tcPr>
          <w:p w14:paraId="62BD5869" w14:textId="77777777" w:rsidR="009B2238" w:rsidRPr="00CA12A4" w:rsidRDefault="009B2238" w:rsidP="00AC4B76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14F59661" w14:textId="77777777" w:rsidR="009B2238" w:rsidRPr="00CA12A4" w:rsidRDefault="009B2238" w:rsidP="009B2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0D9F78" w14:textId="668D3239" w:rsidR="009B223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EC8760" w14:textId="566BC912" w:rsidR="009B2238" w:rsidRPr="00CA12A4" w:rsidRDefault="009B223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96BFBC" w14:textId="31822BA4" w:rsidR="009B223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(945)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6677D" w14:textId="77777777" w:rsidR="009B2238" w:rsidRPr="00CA12A4" w:rsidRDefault="009B223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FCF83B" w14:textId="4E46FF0E" w:rsidR="009B223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BD6C2" w14:textId="77777777" w:rsidR="009B2238" w:rsidRPr="00CA12A4" w:rsidRDefault="009B223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ABCD3" w14:textId="564FE4FC" w:rsidR="009B223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 w:right="-56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(1,009)</w:t>
            </w:r>
          </w:p>
        </w:tc>
      </w:tr>
      <w:tr w:rsidR="00EF26B5" w:rsidRPr="00CA12A4" w14:paraId="39EBF97E" w14:textId="77777777" w:rsidTr="00BA32DE">
        <w:trPr>
          <w:trHeight w:val="164"/>
        </w:trPr>
        <w:tc>
          <w:tcPr>
            <w:tcW w:w="2817" w:type="dxa"/>
          </w:tcPr>
          <w:p w14:paraId="197A4B5D" w14:textId="7784D26A" w:rsidR="00EF26B5" w:rsidRPr="00CA12A4" w:rsidRDefault="00EF26B5" w:rsidP="00AC4B76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03AA0076" w14:textId="77777777" w:rsidR="00EF26B5" w:rsidRPr="00CA12A4" w:rsidRDefault="00EF26B5" w:rsidP="00EF2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BE061E5" w14:textId="52106B9E" w:rsidR="00EF26B5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(721)</w:t>
            </w:r>
          </w:p>
        </w:tc>
        <w:tc>
          <w:tcPr>
            <w:tcW w:w="270" w:type="dxa"/>
          </w:tcPr>
          <w:p w14:paraId="5A185C6A" w14:textId="77777777" w:rsidR="00EF26B5" w:rsidRPr="00CA12A4" w:rsidRDefault="00EF26B5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9E409F" w14:textId="5AFD5E98" w:rsidR="00EF26B5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721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2061B" w14:textId="77777777" w:rsidR="00EF26B5" w:rsidRPr="00CA12A4" w:rsidRDefault="00EF26B5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50F47A" w14:textId="4522D106" w:rsidR="00EF26B5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FCEC7" w14:textId="77777777" w:rsidR="00EF26B5" w:rsidRPr="00CA12A4" w:rsidRDefault="00EF26B5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6C75B1" w14:textId="63B9AAEB" w:rsidR="00EF26B5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766FF8" w:rsidRPr="00CA12A4" w14:paraId="67F0DFA7" w14:textId="77777777" w:rsidTr="00BA32DE">
        <w:tc>
          <w:tcPr>
            <w:tcW w:w="2817" w:type="dxa"/>
          </w:tcPr>
          <w:p w14:paraId="09C13E78" w14:textId="64DEEE1C" w:rsidR="00766FF8" w:rsidRPr="00CA12A4" w:rsidRDefault="00766FF8" w:rsidP="00AC4B76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โอนมาจาก:</w:t>
            </w:r>
          </w:p>
        </w:tc>
        <w:tc>
          <w:tcPr>
            <w:tcW w:w="990" w:type="dxa"/>
          </w:tcPr>
          <w:p w14:paraId="55863944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E5127B" w14:textId="5E03CD7C" w:rsidR="00766FF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3591E" w14:textId="25AB6F99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FBDF9" w14:textId="1A126397" w:rsidR="00766FF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7ABE3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C9E04F" w14:textId="77777777" w:rsidR="00766FF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EFD0F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EF16F" w14:textId="77777777" w:rsidR="00766FF8" w:rsidRPr="00CA12A4" w:rsidRDefault="00766FF8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</w:tr>
      <w:tr w:rsidR="00BD0439" w:rsidRPr="00CA12A4" w14:paraId="6CAAEDF9" w14:textId="77777777" w:rsidTr="00BD0439">
        <w:trPr>
          <w:trHeight w:val="55"/>
        </w:trPr>
        <w:tc>
          <w:tcPr>
            <w:tcW w:w="2817" w:type="dxa"/>
          </w:tcPr>
          <w:p w14:paraId="79257E6D" w14:textId="4BAF4AC8" w:rsidR="00BD0439" w:rsidRPr="00CA12A4" w:rsidRDefault="00BD0439" w:rsidP="00BD0439">
            <w:pPr>
              <w:ind w:left="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อสังหาริมทรัพย์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90" w:type="dxa"/>
          </w:tcPr>
          <w:p w14:paraId="2E7021DF" w14:textId="44F1B018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CA12A4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90" w:type="dxa"/>
            <w:vAlign w:val="bottom"/>
          </w:tcPr>
          <w:p w14:paraId="1ED02EAC" w14:textId="52BFBF05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B3AFA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324F07" w14:textId="2EDCF969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0EA0F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416937" w14:textId="6E59000B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1BC8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C6EFE" w14:textId="0AAD94EC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56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</w:tr>
      <w:tr w:rsidR="00BD0439" w:rsidRPr="00CA12A4" w14:paraId="727173AE" w14:textId="77777777" w:rsidTr="00BA32DE">
        <w:tc>
          <w:tcPr>
            <w:tcW w:w="2817" w:type="dxa"/>
          </w:tcPr>
          <w:p w14:paraId="4A1F4CD2" w14:textId="6A9F4690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</w:tcPr>
          <w:p w14:paraId="2DD2F852" w14:textId="0BB90345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8D2813" w14:textId="4036D6B6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722E9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345D3" w14:textId="12D7C7B5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A68D2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30D4" w14:textId="7B151815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 w:right="70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22E79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C2A7" w14:textId="5D643A33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</w:tr>
      <w:tr w:rsidR="00BD0439" w:rsidRPr="00CA12A4" w14:paraId="69634BF6" w14:textId="77777777" w:rsidTr="00BA32DE">
        <w:tc>
          <w:tcPr>
            <w:tcW w:w="3807" w:type="dxa"/>
            <w:gridSpan w:val="2"/>
          </w:tcPr>
          <w:p w14:paraId="62C99EE5" w14:textId="2C09D08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b/>
                <w:bCs/>
                <w:spacing w:val="-6"/>
                <w:sz w:val="30"/>
                <w:szCs w:val="30"/>
                <w:cs/>
              </w:rPr>
              <w:t>ณ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</w:rPr>
              <w:t>30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b/>
                <w:bCs/>
                <w:spacing w:val="-6"/>
                <w:sz w:val="30"/>
                <w:szCs w:val="30"/>
                <w:cs/>
              </w:rPr>
              <w:t>และ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b/>
                <w:bCs/>
                <w:spacing w:val="-6"/>
                <w:sz w:val="30"/>
                <w:szCs w:val="30"/>
                <w:cs/>
              </w:rPr>
              <w:t>วันที่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</w:rPr>
              <w:t>1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b/>
                <w:bCs/>
                <w:spacing w:val="-6"/>
                <w:sz w:val="30"/>
                <w:szCs w:val="30"/>
                <w:cs/>
              </w:rPr>
              <w:t>ตุลาคม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</w:rPr>
              <w:t>2562</w:t>
            </w:r>
          </w:p>
        </w:tc>
        <w:tc>
          <w:tcPr>
            <w:tcW w:w="990" w:type="dxa"/>
            <w:vAlign w:val="bottom"/>
          </w:tcPr>
          <w:p w14:paraId="6BE1B4FE" w14:textId="16BE2110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70" w:type="dxa"/>
          </w:tcPr>
          <w:p w14:paraId="4CE9738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00DFD3" w14:textId="17071970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08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9771D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F69321" w14:textId="343DA390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72CE8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02AAE8" w14:textId="3BB89C9C" w:rsidR="00BD0439" w:rsidRPr="00CA12A4" w:rsidRDefault="00BD0439" w:rsidP="00D4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 w:right="-56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40,818</w:t>
            </w:r>
          </w:p>
        </w:tc>
      </w:tr>
      <w:tr w:rsidR="002B1585" w:rsidRPr="00CA12A4" w14:paraId="3809ACE3" w14:textId="77777777" w:rsidTr="00BA32DE">
        <w:tc>
          <w:tcPr>
            <w:tcW w:w="3807" w:type="dxa"/>
            <w:gridSpan w:val="2"/>
          </w:tcPr>
          <w:p w14:paraId="110D03B1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B535A5E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EA36A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8FD620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9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166171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A50166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35543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AAF73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5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2B1585" w:rsidRPr="00CA12A4" w14:paraId="514B6913" w14:textId="77777777" w:rsidTr="00BA32DE">
        <w:tc>
          <w:tcPr>
            <w:tcW w:w="3807" w:type="dxa"/>
            <w:gridSpan w:val="2"/>
          </w:tcPr>
          <w:p w14:paraId="3F0B359C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147B96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60222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1CA79F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9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74D5D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3FB104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76C430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14832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5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2B1585" w:rsidRPr="00CA12A4" w14:paraId="2057E88B" w14:textId="77777777" w:rsidTr="00BA32DE">
        <w:tc>
          <w:tcPr>
            <w:tcW w:w="3807" w:type="dxa"/>
            <w:gridSpan w:val="2"/>
          </w:tcPr>
          <w:p w14:paraId="1516CF97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269E90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DB177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ADC9B8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79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20671E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20CA7C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04AFB2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D4FF6D" w14:textId="77777777" w:rsidR="002B1585" w:rsidRPr="00CA12A4" w:rsidRDefault="002B1585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5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BD0439" w:rsidRPr="00CA12A4" w14:paraId="62C6FAE7" w14:textId="77777777" w:rsidTr="00BA32DE">
        <w:tc>
          <w:tcPr>
            <w:tcW w:w="2817" w:type="dxa"/>
          </w:tcPr>
          <w:p w14:paraId="40F45795" w14:textId="345CE996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-108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lastRenderedPageBreak/>
              <w:t>เพิ่มขึ้น</w:t>
            </w:r>
          </w:p>
        </w:tc>
        <w:tc>
          <w:tcPr>
            <w:tcW w:w="990" w:type="dxa"/>
          </w:tcPr>
          <w:p w14:paraId="78D0CA0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5DEA6F7" w14:textId="5FA7E13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1,649</w:t>
            </w:r>
          </w:p>
        </w:tc>
        <w:tc>
          <w:tcPr>
            <w:tcW w:w="270" w:type="dxa"/>
          </w:tcPr>
          <w:p w14:paraId="21428450" w14:textId="366B1A5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E2E1F4" w14:textId="24B016E0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9" w:right="-11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033A1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D74B5C" w14:textId="1481B51E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2D03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AA352D" w14:textId="25C708C3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56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1,666</w:t>
            </w:r>
          </w:p>
        </w:tc>
      </w:tr>
      <w:tr w:rsidR="00BD0439" w:rsidRPr="00CA12A4" w14:paraId="7D6C39F9" w14:textId="77777777" w:rsidTr="00BA32DE">
        <w:tc>
          <w:tcPr>
            <w:tcW w:w="2817" w:type="dxa"/>
          </w:tcPr>
          <w:p w14:paraId="616D0967" w14:textId="315E8915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-108" w:hanging="14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2F0E944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A414D" w14:textId="16E66F5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80FF2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0D8A31D" w14:textId="24008D7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(2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,246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F64E1A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1F08A0" w14:textId="4440AFFA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AA48D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A77CD1" w14:textId="76B34001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10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(2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,246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</w:tr>
      <w:tr w:rsidR="00BD0439" w:rsidRPr="00CA12A4" w14:paraId="7F7670EB" w14:textId="77777777" w:rsidTr="00BA32DE">
        <w:tc>
          <w:tcPr>
            <w:tcW w:w="2817" w:type="dxa"/>
          </w:tcPr>
          <w:p w14:paraId="0ED5607D" w14:textId="0848B49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-108" w:hanging="14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ตัดจ่าย</w:t>
            </w:r>
          </w:p>
        </w:tc>
        <w:tc>
          <w:tcPr>
            <w:tcW w:w="990" w:type="dxa"/>
          </w:tcPr>
          <w:p w14:paraId="2AE35D2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85390" w14:textId="227F896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79" w:right="-38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762AAB5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FBA4A2" w14:textId="1D18B91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7C31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33A324" w14:textId="6CDF625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(6)</w:t>
            </w:r>
          </w:p>
        </w:tc>
        <w:tc>
          <w:tcPr>
            <w:tcW w:w="270" w:type="dxa"/>
            <w:shd w:val="clear" w:color="auto" w:fill="auto"/>
          </w:tcPr>
          <w:p w14:paraId="370683DB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D3211" w14:textId="4B580208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10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6)</w:t>
            </w:r>
          </w:p>
        </w:tc>
      </w:tr>
      <w:tr w:rsidR="00BD0439" w:rsidRPr="00CA12A4" w14:paraId="32D3A44D" w14:textId="77777777" w:rsidTr="00BA32DE">
        <w:tc>
          <w:tcPr>
            <w:tcW w:w="2817" w:type="dxa"/>
          </w:tcPr>
          <w:p w14:paraId="4F95EF87" w14:textId="730E7CB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-108" w:hanging="14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4612E55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4DF2B" w14:textId="5A3178EC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38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(1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436)</w:t>
            </w:r>
          </w:p>
        </w:tc>
        <w:tc>
          <w:tcPr>
            <w:tcW w:w="270" w:type="dxa"/>
          </w:tcPr>
          <w:p w14:paraId="1622670A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0D7AC1F" w14:textId="36F8EF0B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1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436</w:t>
            </w:r>
          </w:p>
        </w:tc>
        <w:tc>
          <w:tcPr>
            <w:tcW w:w="270" w:type="dxa"/>
            <w:shd w:val="clear" w:color="auto" w:fill="auto"/>
          </w:tcPr>
          <w:p w14:paraId="2CF2F1A9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2DB669" w14:textId="093FED5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BBC81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F6F9A3" w14:textId="748114CB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79" w:right="-10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D0439" w:rsidRPr="00CA12A4" w14:paraId="4465798F" w14:textId="77777777" w:rsidTr="00BA32DE">
        <w:tc>
          <w:tcPr>
            <w:tcW w:w="2817" w:type="dxa"/>
          </w:tcPr>
          <w:p w14:paraId="06945DFE" w14:textId="4BEED085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-108" w:hanging="14"/>
              <w:jc w:val="thaiDistribute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โอนมาจาก</w:t>
            </w:r>
            <w:r w:rsidRPr="00CA12A4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</w:rPr>
              <w:t xml:space="preserve"> / </w:t>
            </w:r>
            <w:r w:rsidRPr="00CA12A4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</w:rPr>
              <w:t>โอนออกไปที่</w:t>
            </w:r>
            <w:r w:rsidRPr="00CA12A4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</w:rPr>
              <w:t>)</w:t>
            </w:r>
            <w:r w:rsidRPr="00CA12A4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:</w:t>
            </w:r>
          </w:p>
        </w:tc>
        <w:tc>
          <w:tcPr>
            <w:tcW w:w="990" w:type="dxa"/>
          </w:tcPr>
          <w:p w14:paraId="04E6863C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AD66B" w14:textId="3D1F951F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DAB32" w14:textId="09B83B62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B85EAD" w14:textId="0FDABC12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14D32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F4B9B5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854659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885E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D0439" w:rsidRPr="00CA12A4" w14:paraId="0BB82812" w14:textId="77777777" w:rsidTr="00BA32DE">
        <w:tc>
          <w:tcPr>
            <w:tcW w:w="2817" w:type="dxa"/>
          </w:tcPr>
          <w:p w14:paraId="20B98BCD" w14:textId="060431B1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108"/>
              <w:jc w:val="thaiDistribute"/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</w:tcPr>
          <w:p w14:paraId="09350913" w14:textId="50F75822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990" w:type="dxa"/>
          </w:tcPr>
          <w:p w14:paraId="7860A86D" w14:textId="3F5B158C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(1)</w:t>
            </w:r>
          </w:p>
        </w:tc>
        <w:tc>
          <w:tcPr>
            <w:tcW w:w="270" w:type="dxa"/>
          </w:tcPr>
          <w:p w14:paraId="48DB7120" w14:textId="0B0921C1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A9C9F6" w14:textId="2456843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79" w:right="-74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B5B4B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E29BDD" w14:textId="13855C35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782166B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A2FC5C" w14:textId="7208A06B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12</w:t>
            </w:r>
          </w:p>
        </w:tc>
      </w:tr>
      <w:tr w:rsidR="00BD0439" w:rsidRPr="00CA12A4" w14:paraId="4E17AAA7" w14:textId="77777777" w:rsidTr="00BA32DE">
        <w:tc>
          <w:tcPr>
            <w:tcW w:w="2817" w:type="dxa"/>
          </w:tcPr>
          <w:p w14:paraId="673EB4DF" w14:textId="09B27BEB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108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สินทรัพย์ไม่หมุนเวียน</w:t>
            </w:r>
            <w:r w:rsidR="00496117"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6BADC0E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E3B5C" w14:textId="35DB4281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9C7D905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2DD48D2" w14:textId="03CDEE6C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 w:right="-7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(296)</w:t>
            </w:r>
          </w:p>
        </w:tc>
        <w:tc>
          <w:tcPr>
            <w:tcW w:w="270" w:type="dxa"/>
            <w:shd w:val="clear" w:color="auto" w:fill="auto"/>
          </w:tcPr>
          <w:p w14:paraId="1E3F560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D393FE" w14:textId="398BC02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16E7D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586497" w14:textId="12A417C4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(296)</w:t>
            </w:r>
          </w:p>
        </w:tc>
      </w:tr>
      <w:tr w:rsidR="00BD0439" w:rsidRPr="00CA12A4" w14:paraId="7A4C5D90" w14:textId="77777777" w:rsidTr="00BA32DE">
        <w:tc>
          <w:tcPr>
            <w:tcW w:w="2817" w:type="dxa"/>
          </w:tcPr>
          <w:p w14:paraId="2417ECA5" w14:textId="391AAF30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4DE35EE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D9D346" w14:textId="7BC5EB98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9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70" w:type="dxa"/>
          </w:tcPr>
          <w:p w14:paraId="03FE8F8F" w14:textId="57F4C296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BC7C9F3" w14:textId="221B1AF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20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31,294</w:t>
            </w:r>
          </w:p>
        </w:tc>
        <w:tc>
          <w:tcPr>
            <w:tcW w:w="270" w:type="dxa"/>
            <w:shd w:val="clear" w:color="auto" w:fill="auto"/>
          </w:tcPr>
          <w:p w14:paraId="5A9B24A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D8F48E" w14:textId="6D2B42C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8,175</w:t>
            </w:r>
          </w:p>
        </w:tc>
        <w:tc>
          <w:tcPr>
            <w:tcW w:w="270" w:type="dxa"/>
            <w:shd w:val="clear" w:color="auto" w:fill="auto"/>
          </w:tcPr>
          <w:p w14:paraId="7A2AAAAC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E28670" w14:textId="4E131CB0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5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39,938</w:t>
            </w:r>
          </w:p>
        </w:tc>
      </w:tr>
      <w:tr w:rsidR="00BD0439" w:rsidRPr="00CA12A4" w14:paraId="56373287" w14:textId="77777777" w:rsidTr="00BA32DE">
        <w:tc>
          <w:tcPr>
            <w:tcW w:w="2817" w:type="dxa"/>
          </w:tcPr>
          <w:p w14:paraId="3BFB3BAC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 w:firstLine="72"/>
              <w:rPr>
                <w:rFonts w:ascii="Angsana New" w:eastAsia="Times New Roman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02CF972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6A5A9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2213F8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64E50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2B28EB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19C829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320CA4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FBCEBF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D0439" w:rsidRPr="00CA12A4" w14:paraId="3730D2A7" w14:textId="77777777" w:rsidTr="004A3028">
        <w:tc>
          <w:tcPr>
            <w:tcW w:w="3807" w:type="dxa"/>
            <w:gridSpan w:val="2"/>
          </w:tcPr>
          <w:p w14:paraId="6C6EF646" w14:textId="610F6751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ค่าเสื่อมราคาและขาดทุนจา</w:t>
            </w:r>
            <w:r w:rsidRPr="00CA12A4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ก</w:t>
            </w:r>
            <w:r w:rsidRPr="00CA12A4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90" w:type="dxa"/>
          </w:tcPr>
          <w:p w14:paraId="69C17B72" w14:textId="56FBC34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9EA2C" w14:textId="585C58A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EAD124" w14:textId="24543DF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6639B5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C0905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6D832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4CBE6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D0439" w:rsidRPr="00CA12A4" w14:paraId="076C42E3" w14:textId="77777777" w:rsidTr="00BA32DE">
        <w:tc>
          <w:tcPr>
            <w:tcW w:w="2817" w:type="dxa"/>
          </w:tcPr>
          <w:p w14:paraId="670E1FB7" w14:textId="0188107B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1 ตุลาคม </w:t>
            </w:r>
            <w:r w:rsidR="00E614E4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14:paraId="23E3A18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3FC8BE" w14:textId="44365CCF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48CBAF2" w14:textId="3EA9A586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B856B0" w14:textId="50EF191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282F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C62BB1" w14:textId="4B145FC5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724D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CB8DA" w14:textId="67AAF463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4,268</w:t>
            </w:r>
          </w:p>
        </w:tc>
      </w:tr>
      <w:tr w:rsidR="00BD0439" w:rsidRPr="00CA12A4" w14:paraId="46CD6F03" w14:textId="77777777" w:rsidTr="00BA32DE">
        <w:tc>
          <w:tcPr>
            <w:tcW w:w="2817" w:type="dxa"/>
          </w:tcPr>
          <w:p w14:paraId="5F4EC113" w14:textId="031DC0F6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B51E219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9D7E8A" w14:textId="7424E188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19910B" w14:textId="6304EA4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BBE03" w14:textId="39C25E4A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54657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B85BDD" w14:textId="7BB8E62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8E21D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72830" w14:textId="7F62A8E7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818</w:t>
            </w:r>
          </w:p>
        </w:tc>
      </w:tr>
      <w:tr w:rsidR="00BD0439" w:rsidRPr="00CA12A4" w14:paraId="7CC4F279" w14:textId="77777777" w:rsidTr="00BA32DE">
        <w:tc>
          <w:tcPr>
            <w:tcW w:w="2817" w:type="dxa"/>
          </w:tcPr>
          <w:p w14:paraId="10E1A48A" w14:textId="7D47E803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3B720C3D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14C4C4A" w14:textId="4A9CA736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23</w:t>
            </w:r>
          </w:p>
        </w:tc>
        <w:tc>
          <w:tcPr>
            <w:tcW w:w="270" w:type="dxa"/>
          </w:tcPr>
          <w:p w14:paraId="07177B58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E384E2" w14:textId="76C7A0A6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DA87E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E5D42D" w14:textId="636AFEEF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9732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275FB" w14:textId="1AC2EFC4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144</w:t>
            </w:r>
          </w:p>
        </w:tc>
      </w:tr>
      <w:tr w:rsidR="00BD0439" w:rsidRPr="00CA12A4" w14:paraId="7F4D98FE" w14:textId="77777777" w:rsidTr="00BA32DE">
        <w:tc>
          <w:tcPr>
            <w:tcW w:w="2817" w:type="dxa"/>
          </w:tcPr>
          <w:p w14:paraId="1CAFE740" w14:textId="5F6E4516" w:rsidR="00BD0439" w:rsidRPr="00CA12A4" w:rsidRDefault="00BD0439" w:rsidP="00BD0439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6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23474949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020BD6E" w14:textId="26C29E6A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EDE0DE" w14:textId="419A1B93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D3307E" w14:textId="36A4907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8036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A65D29" w14:textId="7B4F58A0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50A052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234CFE" w14:textId="0169D7F5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(102)</w:t>
            </w:r>
          </w:p>
        </w:tc>
      </w:tr>
      <w:tr w:rsidR="00BD0439" w:rsidRPr="00CA12A4" w14:paraId="6D4F9175" w14:textId="77777777" w:rsidTr="00BA32DE">
        <w:tc>
          <w:tcPr>
            <w:tcW w:w="3807" w:type="dxa"/>
            <w:gridSpan w:val="2"/>
          </w:tcPr>
          <w:p w14:paraId="4A9168D1" w14:textId="0B56A6BA" w:rsidR="00BD0439" w:rsidRPr="00CA12A4" w:rsidRDefault="00BD0439" w:rsidP="00216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ณ 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</w:rPr>
              <w:t>30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กันยายน และ วันที่ 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</w:rPr>
              <w:t>1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  <w:cs/>
              </w:rPr>
              <w:t xml:space="preserve"> ตุลาคม </w:t>
            </w:r>
            <w:r w:rsidRPr="00CA12A4">
              <w:rPr>
                <w:rFonts w:ascii="Angsana New" w:eastAsia="Times New Roman" w:hAnsi="Angsana New"/>
                <w:b/>
                <w:bCs/>
                <w:spacing w:val="-6"/>
                <w:sz w:val="30"/>
                <w:szCs w:val="3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739F80" w14:textId="5C52511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2C754C00" w14:textId="6CFFC69E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EF3C4" w14:textId="1AC2830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A77E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5A5C5" w14:textId="25F6146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1,962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51E6F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D2DB6" w14:textId="6C797F2B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5,128</w:t>
            </w:r>
          </w:p>
        </w:tc>
      </w:tr>
      <w:tr w:rsidR="00BD0439" w:rsidRPr="00CA12A4" w14:paraId="104C26C2" w14:textId="77777777" w:rsidTr="00BA32DE">
        <w:tc>
          <w:tcPr>
            <w:tcW w:w="2817" w:type="dxa"/>
          </w:tcPr>
          <w:p w14:paraId="208C1663" w14:textId="77777777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943A88F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B0CCF9" w14:textId="6B6B44E3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44C89" w14:textId="0DBAADF8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A6528F" w14:textId="0376C98E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A2545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34A281" w14:textId="4D1A2E2B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D421E4" w:rsidRPr="00CA12A4">
              <w:rPr>
                <w:rFonts w:ascii="Angsana New" w:eastAsia="Times New Roman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B11EB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B4328" w14:textId="733603A2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D421E4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60</w:t>
            </w:r>
          </w:p>
        </w:tc>
      </w:tr>
      <w:tr w:rsidR="00BD0439" w:rsidRPr="00CA12A4" w14:paraId="6923E624" w14:textId="77777777" w:rsidTr="00BA32DE">
        <w:tc>
          <w:tcPr>
            <w:tcW w:w="2817" w:type="dxa"/>
          </w:tcPr>
          <w:p w14:paraId="7795DDE3" w14:textId="19332F1F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4B6E4D2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1924BB2" w14:textId="066F0D6A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</w:tcPr>
          <w:p w14:paraId="446EE1E7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DD2685" w14:textId="5CD47977" w:rsidR="00BD0439" w:rsidRPr="00CA12A4" w:rsidRDefault="00D421E4" w:rsidP="00D4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BA0B8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F19BF7" w14:textId="006A147F" w:rsidR="00BD0439" w:rsidRPr="00CA12A4" w:rsidRDefault="00D421E4" w:rsidP="00D42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94CF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976EB" w14:textId="185A9FEA" w:rsidR="00BD0439" w:rsidRPr="00CA12A4" w:rsidRDefault="00D421E4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</w:p>
        </w:tc>
      </w:tr>
      <w:tr w:rsidR="00BD0439" w:rsidRPr="00CA12A4" w14:paraId="33CC5E2D" w14:textId="77777777" w:rsidTr="00BA32DE">
        <w:tc>
          <w:tcPr>
            <w:tcW w:w="2817" w:type="dxa"/>
          </w:tcPr>
          <w:p w14:paraId="7B0A0363" w14:textId="574BBB24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4A30EA2B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029A539" w14:textId="75C660DF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FD178" w14:textId="15BA8915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94618A" w14:textId="34D95CE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(3</w:t>
            </w:r>
            <w:r w:rsidR="00D421E4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ED6E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365738" w14:textId="3C50F65F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CE54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37CED" w14:textId="089F6656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(3</w:t>
            </w:r>
            <w:r w:rsidR="00D421E4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D0439" w:rsidRPr="00CA12A4" w14:paraId="51A7EEB8" w14:textId="77777777" w:rsidTr="00BA32DE">
        <w:tc>
          <w:tcPr>
            <w:tcW w:w="2817" w:type="dxa"/>
          </w:tcPr>
          <w:p w14:paraId="3C0843D3" w14:textId="1AE9502E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hint="cs"/>
                <w:i/>
                <w:iCs/>
                <w:sz w:val="30"/>
                <w:szCs w:val="30"/>
                <w:cs/>
              </w:rPr>
              <w:t>โอนมาจาก</w:t>
            </w:r>
            <w:r w:rsidRPr="00CA12A4">
              <w:rPr>
                <w:rFonts w:asciiTheme="majorBidi" w:eastAsia="Times New Roman" w:hAnsiTheme="majorBidi"/>
                <w:i/>
                <w:iCs/>
                <w:sz w:val="30"/>
                <w:szCs w:val="30"/>
                <w:cs/>
              </w:rPr>
              <w:t xml:space="preserve"> / </w:t>
            </w:r>
            <w:r w:rsidRPr="00CA12A4">
              <w:rPr>
                <w:rFonts w:asciiTheme="majorBidi" w:eastAsia="Times New Roman" w:hAnsiTheme="majorBidi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Theme="majorBidi" w:eastAsia="Times New Roman" w:hAnsiTheme="majorBidi" w:hint="cs"/>
                <w:i/>
                <w:iCs/>
                <w:sz w:val="30"/>
                <w:szCs w:val="30"/>
                <w:cs/>
              </w:rPr>
              <w:t>โอนออกไปที่</w:t>
            </w:r>
            <w:r w:rsidRPr="00CA12A4">
              <w:rPr>
                <w:rFonts w:asciiTheme="majorBidi" w:eastAsia="Times New Roman" w:hAnsiTheme="majorBidi"/>
                <w:i/>
                <w:iCs/>
                <w:sz w:val="30"/>
                <w:szCs w:val="30"/>
              </w:rPr>
              <w:t>)</w:t>
            </w: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14:paraId="241ED4D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DD6FD4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BEDB0A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E5F77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321C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43232A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A8B64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4DE1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D0439" w:rsidRPr="00CA12A4" w14:paraId="2C1D7212" w14:textId="77777777" w:rsidTr="00BA32DE">
        <w:tc>
          <w:tcPr>
            <w:tcW w:w="2817" w:type="dxa"/>
          </w:tcPr>
          <w:p w14:paraId="568ADBD4" w14:textId="75EF56A8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  ที่ดิน</w:t>
            </w:r>
            <w:r w:rsidRPr="00CA12A4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อาคาร</w:t>
            </w:r>
            <w:r w:rsidRPr="00CA12A4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28203ECB" w14:textId="635ACECC" w:rsidR="00BD0439" w:rsidRPr="00CA12A4" w:rsidRDefault="00A9686C" w:rsidP="00A96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990" w:type="dxa"/>
            <w:vAlign w:val="bottom"/>
          </w:tcPr>
          <w:p w14:paraId="7815AA77" w14:textId="69E87FE5" w:rsidR="00BD0439" w:rsidRPr="00CA12A4" w:rsidRDefault="00F41922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398453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964FFA" w14:textId="7603C01F" w:rsidR="00BD0439" w:rsidRPr="00CA12A4" w:rsidRDefault="00F41922" w:rsidP="00F4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6EBFB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17E4EF" w14:textId="386EAFD5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67C1D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455D3" w14:textId="4D9E33B3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BD0439" w:rsidRPr="00CA12A4" w14:paraId="0C1F4970" w14:textId="77777777" w:rsidTr="00BA32DE">
        <w:tc>
          <w:tcPr>
            <w:tcW w:w="2817" w:type="dxa"/>
          </w:tcPr>
          <w:p w14:paraId="7492CEAE" w14:textId="17484B5E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สินทรัพย์ไม่หมุนเวียน</w:t>
            </w:r>
            <w:r w:rsidR="00496117"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3F0FE79E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355C5B" w14:textId="0961C6A3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50598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7FB1" w14:textId="43145BB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3A3A9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A55B3" w14:textId="070E050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67C8F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54D33" w14:textId="50200BBC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(68)</w:t>
            </w:r>
          </w:p>
        </w:tc>
      </w:tr>
      <w:tr w:rsidR="00BD0439" w:rsidRPr="00CA12A4" w14:paraId="2D21CEF9" w14:textId="77777777" w:rsidTr="00BA32DE">
        <w:tc>
          <w:tcPr>
            <w:tcW w:w="2817" w:type="dxa"/>
          </w:tcPr>
          <w:p w14:paraId="5E9682D0" w14:textId="3585A715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F255C6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3B7A2" w14:textId="0C5CD0E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C8411EC" w14:textId="334BFC1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6920A" w14:textId="11DDC2C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,181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D736E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22F16" w14:textId="0F9BE786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31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516AB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35006" w14:textId="37E899C5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,574</w:t>
            </w:r>
          </w:p>
        </w:tc>
      </w:tr>
      <w:tr w:rsidR="00BD0439" w:rsidRPr="00CA12A4" w14:paraId="29BD557D" w14:textId="77777777" w:rsidTr="00BA32DE">
        <w:tc>
          <w:tcPr>
            <w:tcW w:w="2817" w:type="dxa"/>
          </w:tcPr>
          <w:p w14:paraId="050DE34D" w14:textId="0B771F01" w:rsidR="00F64E0A" w:rsidRPr="00CA12A4" w:rsidRDefault="00F64E0A" w:rsidP="00BD0439">
            <w:pPr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0D5C756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C0AC18" w14:textId="15753F1C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E5E7909" w14:textId="6078862F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4CD0DC" w14:textId="71B09559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F55E9E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3B9872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422B8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C4D21C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D0439" w:rsidRPr="00CA12A4" w14:paraId="08311BBB" w14:textId="77777777" w:rsidTr="00BA32DE">
        <w:trPr>
          <w:trHeight w:val="70"/>
        </w:trPr>
        <w:tc>
          <w:tcPr>
            <w:tcW w:w="2817" w:type="dxa"/>
          </w:tcPr>
          <w:p w14:paraId="5F8563AA" w14:textId="77777777" w:rsidR="00BD0439" w:rsidRPr="00CA12A4" w:rsidRDefault="00BD0439" w:rsidP="00BD0439">
            <w:pPr>
              <w:ind w:left="6" w:hanging="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B4D66FF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7FA3DD" w14:textId="5FAF6DBF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AB21F" w14:textId="1C96C13B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75103E" w14:textId="295611EE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FCD89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0CF57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309D75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56E3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7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D0439" w:rsidRPr="00CA12A4" w14:paraId="55687F80" w14:textId="77777777" w:rsidTr="00BA32DE">
        <w:tc>
          <w:tcPr>
            <w:tcW w:w="2817" w:type="dxa"/>
          </w:tcPr>
          <w:p w14:paraId="0B30102B" w14:textId="6B15A199" w:rsidR="00BD0439" w:rsidRPr="00CA12A4" w:rsidRDefault="00BD0439" w:rsidP="00BD0439">
            <w:pPr>
              <w:ind w:left="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990" w:type="dxa"/>
          </w:tcPr>
          <w:p w14:paraId="4DE8F120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CDB500" w14:textId="26DEFA91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105E4AA0" w14:textId="08CBA035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77389B" w14:textId="40B479F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29,280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3864D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3F257" w14:textId="0755B07F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4E08E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D75F1D" w14:textId="7D60B533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7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35,690</w:t>
            </w:r>
          </w:p>
        </w:tc>
      </w:tr>
      <w:tr w:rsidR="00BD0439" w:rsidRPr="00CA12A4" w14:paraId="3F646D29" w14:textId="77777777" w:rsidTr="00BA32DE">
        <w:tc>
          <w:tcPr>
            <w:tcW w:w="2817" w:type="dxa"/>
          </w:tcPr>
          <w:p w14:paraId="24F03289" w14:textId="02146728" w:rsidR="00BD0439" w:rsidRPr="00CA12A4" w:rsidRDefault="00BD0439" w:rsidP="00BD0439">
            <w:pPr>
              <w:ind w:left="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990" w:type="dxa"/>
          </w:tcPr>
          <w:p w14:paraId="2DCF6DDD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06435A9" w14:textId="07A776D2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17B4A2C4" w14:textId="1CA566C4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684B1" w14:textId="55AF78C0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28,113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D1FC4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87527" w14:textId="3548CBDD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30F91" w14:textId="77777777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90291" w14:textId="4726457A" w:rsidR="00BD0439" w:rsidRPr="00CA12A4" w:rsidRDefault="00BD0439" w:rsidP="00BD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right="7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34,364</w:t>
            </w:r>
          </w:p>
        </w:tc>
      </w:tr>
    </w:tbl>
    <w:p w14:paraId="6CB762F4" w14:textId="77777777" w:rsidR="003F264D" w:rsidRPr="00CA12A4" w:rsidRDefault="003F264D" w:rsidP="007D0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2"/>
        </w:tabs>
        <w:ind w:right="-171"/>
        <w:rPr>
          <w:rFonts w:ascii="Angsana New" w:hAnsi="Angsana New"/>
          <w:sz w:val="2"/>
          <w:szCs w:val="2"/>
        </w:rPr>
      </w:pPr>
    </w:p>
    <w:tbl>
      <w:tblPr>
        <w:tblW w:w="90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07"/>
        <w:gridCol w:w="996"/>
        <w:gridCol w:w="1236"/>
        <w:gridCol w:w="270"/>
        <w:gridCol w:w="1488"/>
        <w:gridCol w:w="238"/>
        <w:gridCol w:w="1064"/>
      </w:tblGrid>
      <w:tr w:rsidR="00BB09E1" w:rsidRPr="00CA12A4" w14:paraId="7CDE2E7E" w14:textId="77777777" w:rsidTr="003365B4">
        <w:trPr>
          <w:tblHeader/>
        </w:trPr>
        <w:tc>
          <w:tcPr>
            <w:tcW w:w="3807" w:type="dxa"/>
          </w:tcPr>
          <w:p w14:paraId="1C32071D" w14:textId="77777777" w:rsidR="00BB09E1" w:rsidRPr="00CA12A4" w:rsidRDefault="00BB09E1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6" w:type="dxa"/>
          </w:tcPr>
          <w:p w14:paraId="46479A62" w14:textId="77777777" w:rsidR="00BB09E1" w:rsidRPr="00CA12A4" w:rsidRDefault="00BB09E1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296" w:type="dxa"/>
            <w:gridSpan w:val="5"/>
            <w:vAlign w:val="center"/>
          </w:tcPr>
          <w:p w14:paraId="43FA8572" w14:textId="77777777" w:rsidR="00BB09E1" w:rsidRPr="00CA12A4" w:rsidRDefault="00BB09E1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ADF" w:rsidRPr="00CA12A4" w14:paraId="671B4A47" w14:textId="77777777" w:rsidTr="003365B4">
        <w:trPr>
          <w:tblHeader/>
        </w:trPr>
        <w:tc>
          <w:tcPr>
            <w:tcW w:w="3807" w:type="dxa"/>
          </w:tcPr>
          <w:p w14:paraId="72AA8DEF" w14:textId="77777777" w:rsidR="00A72ADF" w:rsidRPr="00CA12A4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6" w:type="dxa"/>
          </w:tcPr>
          <w:p w14:paraId="1413F4E6" w14:textId="77777777" w:rsidR="00A72ADF" w:rsidRPr="00CA12A4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5CA6E4C2" w14:textId="2F6C94AF" w:rsidR="00A72ADF" w:rsidRPr="00CA12A4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A2D214" w14:textId="77777777" w:rsidR="00A72ADF" w:rsidRPr="00CA12A4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 w14:paraId="4661F673" w14:textId="77777777" w:rsidR="00A72ADF" w:rsidRPr="00CA12A4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238" w:type="dxa"/>
          </w:tcPr>
          <w:p w14:paraId="3738618F" w14:textId="77777777" w:rsidR="00A72ADF" w:rsidRPr="00CA12A4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0903853E" w14:textId="76C2DE51" w:rsidR="00A72ADF" w:rsidRPr="00CA12A4" w:rsidRDefault="00A72ADF" w:rsidP="0058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</w:tr>
      <w:tr w:rsidR="001E5D47" w:rsidRPr="00CA12A4" w14:paraId="4902E629" w14:textId="77777777" w:rsidTr="003365B4">
        <w:trPr>
          <w:tblHeader/>
        </w:trPr>
        <w:tc>
          <w:tcPr>
            <w:tcW w:w="3807" w:type="dxa"/>
          </w:tcPr>
          <w:p w14:paraId="1CFD6CD2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6" w:type="dxa"/>
          </w:tcPr>
          <w:p w14:paraId="414484C3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7CA609D3" w14:textId="7390C9EC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08D3CD74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 w14:paraId="407DA0E6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เพื่อการลงทุน</w:t>
            </w:r>
          </w:p>
        </w:tc>
        <w:tc>
          <w:tcPr>
            <w:tcW w:w="238" w:type="dxa"/>
          </w:tcPr>
          <w:p w14:paraId="2E927584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43B31A40" w14:textId="149F6676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1E5D47" w:rsidRPr="00CA12A4" w14:paraId="06DDC85D" w14:textId="77777777" w:rsidTr="003365B4">
        <w:trPr>
          <w:tblHeader/>
        </w:trPr>
        <w:tc>
          <w:tcPr>
            <w:tcW w:w="3807" w:type="dxa"/>
          </w:tcPr>
          <w:p w14:paraId="6871EE36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6" w:type="dxa"/>
          </w:tcPr>
          <w:p w14:paraId="75CC6A60" w14:textId="0569CEEB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6" w:type="dxa"/>
            <w:vAlign w:val="center"/>
          </w:tcPr>
          <w:p w14:paraId="3E19E022" w14:textId="38205D2A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01B84A8D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center"/>
          </w:tcPr>
          <w:p w14:paraId="1610C0AB" w14:textId="096AD193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เพื่ออุตสาหกรรม</w:t>
            </w:r>
          </w:p>
        </w:tc>
        <w:tc>
          <w:tcPr>
            <w:tcW w:w="238" w:type="dxa"/>
          </w:tcPr>
          <w:p w14:paraId="1BBC1181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18F840E1" w14:textId="715C12F3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1E5D47" w:rsidRPr="00CA12A4" w14:paraId="0B30739C" w14:textId="77777777" w:rsidTr="003365B4">
        <w:trPr>
          <w:tblHeader/>
        </w:trPr>
        <w:tc>
          <w:tcPr>
            <w:tcW w:w="3807" w:type="dxa"/>
          </w:tcPr>
          <w:p w14:paraId="0F4495BA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6" w:type="dxa"/>
          </w:tcPr>
          <w:p w14:paraId="5530CA73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296" w:type="dxa"/>
            <w:gridSpan w:val="5"/>
            <w:vAlign w:val="center"/>
          </w:tcPr>
          <w:p w14:paraId="4BD37B5D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5D47" w:rsidRPr="00CA12A4" w14:paraId="3AE6C65B" w14:textId="77777777" w:rsidTr="003365B4">
        <w:trPr>
          <w:trHeight w:val="68"/>
        </w:trPr>
        <w:tc>
          <w:tcPr>
            <w:tcW w:w="3807" w:type="dxa"/>
          </w:tcPr>
          <w:p w14:paraId="5CCFCC76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6" w:type="dxa"/>
          </w:tcPr>
          <w:p w14:paraId="2AE3ABD3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7B439923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56CB99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BCD9E65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A428599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0C10A2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E5D47" w:rsidRPr="00CA12A4" w14:paraId="2BDF4FF9" w14:textId="77777777" w:rsidTr="003365B4">
        <w:tc>
          <w:tcPr>
            <w:tcW w:w="3807" w:type="dxa"/>
          </w:tcPr>
          <w:p w14:paraId="4254710B" w14:textId="036C1848" w:rsidR="001E5D47" w:rsidRPr="00CA12A4" w:rsidRDefault="00953AD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ตุลาคม</w:t>
            </w:r>
            <w:r w:rsidRPr="00CA12A4">
              <w:rPr>
                <w:rFonts w:asciiTheme="majorBidi" w:hAnsiTheme="majorBidi"/>
                <w:sz w:val="30"/>
                <w:szCs w:val="30"/>
              </w:rPr>
              <w:t xml:space="preserve"> 2561</w:t>
            </w:r>
          </w:p>
        </w:tc>
        <w:tc>
          <w:tcPr>
            <w:tcW w:w="996" w:type="dxa"/>
          </w:tcPr>
          <w:p w14:paraId="3C81809F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F30347E" w14:textId="2B62CF76" w:rsidR="001E5D47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5AB2B9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D871ABB" w14:textId="63E1EAFD" w:rsidR="001E5D47" w:rsidRPr="00CA12A4" w:rsidRDefault="00766FF8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7,344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194244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B0FE55E" w14:textId="6D00DF39" w:rsidR="001E5D47" w:rsidRPr="00CA12A4" w:rsidRDefault="00766FF8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7,476</w:t>
            </w:r>
          </w:p>
        </w:tc>
      </w:tr>
      <w:tr w:rsidR="001E5D47" w:rsidRPr="00CA12A4" w14:paraId="5E8BDB17" w14:textId="77777777" w:rsidTr="003365B4">
        <w:tc>
          <w:tcPr>
            <w:tcW w:w="3807" w:type="dxa"/>
          </w:tcPr>
          <w:p w14:paraId="310BC193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6" w:type="dxa"/>
          </w:tcPr>
          <w:p w14:paraId="2B0DEE22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0755E00" w14:textId="55807C73" w:rsidR="001E5D47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A40310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C164737" w14:textId="3D33339A" w:rsidR="001E5D47" w:rsidRPr="00CA12A4" w:rsidRDefault="00766FF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B6F0FC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E47AB85" w14:textId="704F5D08" w:rsidR="001E5D47" w:rsidRPr="00CA12A4" w:rsidRDefault="00766FF8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</w:p>
        </w:tc>
      </w:tr>
      <w:tr w:rsidR="001E5D47" w:rsidRPr="00CA12A4" w14:paraId="518C5F21" w14:textId="77777777" w:rsidTr="003365B4">
        <w:trPr>
          <w:trHeight w:val="164"/>
        </w:trPr>
        <w:tc>
          <w:tcPr>
            <w:tcW w:w="3807" w:type="dxa"/>
          </w:tcPr>
          <w:p w14:paraId="3660F007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6" w:type="dxa"/>
          </w:tcPr>
          <w:p w14:paraId="3FE4FAE2" w14:textId="77777777" w:rsidR="001E5D47" w:rsidRPr="00CA12A4" w:rsidRDefault="001E5D47" w:rsidP="001E5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E798EBC" w14:textId="2FB0DDB0" w:rsidR="001E5D47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5ABF3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F824119" w14:textId="2F35846D" w:rsidR="001E5D47" w:rsidRPr="00CA12A4" w:rsidRDefault="00766FF8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(82)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084249" w14:textId="77777777" w:rsidR="001E5D47" w:rsidRPr="00CA12A4" w:rsidRDefault="001E5D47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EE3BB12" w14:textId="76F825F2" w:rsidR="001E5D47" w:rsidRPr="00CA12A4" w:rsidRDefault="00766FF8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(82)</w:t>
            </w:r>
          </w:p>
        </w:tc>
      </w:tr>
      <w:tr w:rsidR="00E85CD1" w:rsidRPr="00CA12A4" w14:paraId="1ADC8FDD" w14:textId="77777777" w:rsidTr="003365B4">
        <w:trPr>
          <w:trHeight w:val="164"/>
        </w:trPr>
        <w:tc>
          <w:tcPr>
            <w:tcW w:w="3807" w:type="dxa"/>
          </w:tcPr>
          <w:p w14:paraId="09D85FCB" w14:textId="55DC091F" w:rsidR="00E85CD1" w:rsidRPr="00CA12A4" w:rsidRDefault="00E85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96" w:type="dxa"/>
          </w:tcPr>
          <w:p w14:paraId="4CDFB1BB" w14:textId="77777777" w:rsidR="00E85CD1" w:rsidRPr="00CA12A4" w:rsidRDefault="00E85CD1" w:rsidP="00E8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3CB23B9C" w14:textId="5B7CE0F2" w:rsidR="00E85CD1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A59FFF" w14:textId="77777777" w:rsidR="00E85CD1" w:rsidRPr="00CA12A4" w:rsidRDefault="00E85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8F7C8B0" w14:textId="60CE96EE" w:rsidR="00E85CD1" w:rsidRPr="00CA12A4" w:rsidRDefault="00766FF8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DAD39D" w14:textId="77777777" w:rsidR="00E85CD1" w:rsidRPr="00CA12A4" w:rsidRDefault="00E85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9F51969" w14:textId="708106CB" w:rsidR="00E85CD1" w:rsidRPr="00CA12A4" w:rsidRDefault="00766FF8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66FF8" w:rsidRPr="00CA12A4" w14:paraId="34631E3D" w14:textId="77777777" w:rsidTr="003365B4">
        <w:tc>
          <w:tcPr>
            <w:tcW w:w="3807" w:type="dxa"/>
          </w:tcPr>
          <w:p w14:paraId="0B1D3A85" w14:textId="485C2B02" w:rsidR="00766FF8" w:rsidRPr="00CA12A4" w:rsidRDefault="00953AD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74AF6"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74AF6"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</w:t>
            </w:r>
            <w:r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74AF6" w:rsidRPr="00CA12A4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6" w:type="dxa"/>
          </w:tcPr>
          <w:p w14:paraId="7B5ABF07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35F7104" w14:textId="7AC605EB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    127</w:t>
            </w:r>
          </w:p>
        </w:tc>
        <w:tc>
          <w:tcPr>
            <w:tcW w:w="270" w:type="dxa"/>
            <w:shd w:val="clear" w:color="auto" w:fill="auto"/>
          </w:tcPr>
          <w:p w14:paraId="5F7FA1DC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3E7154FB" w14:textId="5E67B0D2" w:rsidR="00766FF8" w:rsidRPr="00CA12A4" w:rsidRDefault="00766FF8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7,357</w:t>
            </w:r>
          </w:p>
        </w:tc>
        <w:tc>
          <w:tcPr>
            <w:tcW w:w="238" w:type="dxa"/>
            <w:shd w:val="clear" w:color="auto" w:fill="auto"/>
          </w:tcPr>
          <w:p w14:paraId="1CD5F5C8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5742AFE7" w14:textId="4AF75DB4" w:rsidR="00766FF8" w:rsidRPr="00CA12A4" w:rsidRDefault="00766FF8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484</w:t>
            </w:r>
          </w:p>
        </w:tc>
      </w:tr>
      <w:tr w:rsidR="00766FF8" w:rsidRPr="00CA12A4" w14:paraId="6B339BDE" w14:textId="77777777" w:rsidTr="003365B4">
        <w:trPr>
          <w:trHeight w:val="56"/>
        </w:trPr>
        <w:tc>
          <w:tcPr>
            <w:tcW w:w="3807" w:type="dxa"/>
          </w:tcPr>
          <w:p w14:paraId="598BE486" w14:textId="0ED28E12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6" w:type="dxa"/>
          </w:tcPr>
          <w:p w14:paraId="66CAC4C4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0BEB761D" w14:textId="2B10FEC1" w:rsidR="00766FF8" w:rsidRPr="00CA12A4" w:rsidRDefault="006B0474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EE105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2AB5648" w14:textId="620D794D" w:rsidR="00766FF8" w:rsidRPr="00CA12A4" w:rsidRDefault="006B0474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19DD59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54D8D53" w14:textId="049090B8" w:rsidR="00766FF8" w:rsidRPr="00CA12A4" w:rsidRDefault="006B0474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156</w:t>
            </w:r>
          </w:p>
        </w:tc>
      </w:tr>
      <w:tr w:rsidR="00766FF8" w:rsidRPr="00CA12A4" w14:paraId="2E5A73A7" w14:textId="77777777" w:rsidTr="003365B4">
        <w:tc>
          <w:tcPr>
            <w:tcW w:w="3807" w:type="dxa"/>
          </w:tcPr>
          <w:p w14:paraId="35EF7103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 w:right="-108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6" w:type="dxa"/>
          </w:tcPr>
          <w:p w14:paraId="3DCF4027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52DCFD9F" w14:textId="72402196" w:rsidR="00766FF8" w:rsidRPr="00CA12A4" w:rsidRDefault="007562DB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A945B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</w:tcPr>
          <w:p w14:paraId="621A277F" w14:textId="4216A348" w:rsidR="00766FF8" w:rsidRPr="00CA12A4" w:rsidRDefault="006B0474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(1,24</w:t>
            </w:r>
            <w:r w:rsidR="007562DB" w:rsidRPr="00CA12A4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06A1513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20B72D88" w14:textId="2D5FEB91" w:rsidR="00766FF8" w:rsidRPr="00CA12A4" w:rsidRDefault="006B0474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(1,2</w:t>
            </w:r>
            <w:r w:rsidR="007562DB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2)</w:t>
            </w:r>
          </w:p>
        </w:tc>
      </w:tr>
      <w:tr w:rsidR="007562DB" w:rsidRPr="00CA12A4" w14:paraId="4561F2BE" w14:textId="77777777" w:rsidTr="003365B4">
        <w:tc>
          <w:tcPr>
            <w:tcW w:w="3807" w:type="dxa"/>
          </w:tcPr>
          <w:p w14:paraId="64632581" w14:textId="374A3C11" w:rsidR="007562DB" w:rsidRPr="00CA12A4" w:rsidRDefault="007562D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 w:right="-108"/>
              <w:jc w:val="thaiDistribute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ตัดจ่าย</w:t>
            </w:r>
          </w:p>
        </w:tc>
        <w:tc>
          <w:tcPr>
            <w:tcW w:w="996" w:type="dxa"/>
          </w:tcPr>
          <w:p w14:paraId="4AA2A865" w14:textId="77777777" w:rsidR="007562DB" w:rsidRPr="00CA12A4" w:rsidRDefault="007562DB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5D22FF0F" w14:textId="163351BA" w:rsidR="007562DB" w:rsidRPr="00CA12A4" w:rsidRDefault="007562DB" w:rsidP="00756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  <w:shd w:val="clear" w:color="auto" w:fill="auto"/>
          </w:tcPr>
          <w:p w14:paraId="229FD085" w14:textId="77777777" w:rsidR="007562DB" w:rsidRPr="00CA12A4" w:rsidRDefault="007562D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</w:tcPr>
          <w:p w14:paraId="680F51A2" w14:textId="53DCE9A0" w:rsidR="007562DB" w:rsidRPr="00CA12A4" w:rsidRDefault="007562DB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EBBB375" w14:textId="77777777" w:rsidR="007562DB" w:rsidRPr="00CA12A4" w:rsidRDefault="007562D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71E04FCA" w14:textId="384D5AD6" w:rsidR="007562DB" w:rsidRPr="00CA12A4" w:rsidRDefault="007562DB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(10)</w:t>
            </w:r>
          </w:p>
        </w:tc>
      </w:tr>
      <w:tr w:rsidR="00766FF8" w:rsidRPr="00CA12A4" w14:paraId="04E57CDC" w14:textId="77777777" w:rsidTr="003365B4">
        <w:tc>
          <w:tcPr>
            <w:tcW w:w="3807" w:type="dxa"/>
          </w:tcPr>
          <w:p w14:paraId="3ED6ACA2" w14:textId="043AAFA3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 w:right="-108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โอน</w:t>
            </w:r>
          </w:p>
        </w:tc>
        <w:tc>
          <w:tcPr>
            <w:tcW w:w="996" w:type="dxa"/>
          </w:tcPr>
          <w:p w14:paraId="4CA9A801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239F1072" w14:textId="53EACD64" w:rsidR="00766FF8" w:rsidRPr="00CA12A4" w:rsidRDefault="006B0474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562DB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6B657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BCDE1AD" w14:textId="7A3DADC5" w:rsidR="00766FF8" w:rsidRPr="00CA12A4" w:rsidRDefault="006B0474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32</w:t>
            </w:r>
          </w:p>
        </w:tc>
        <w:tc>
          <w:tcPr>
            <w:tcW w:w="238" w:type="dxa"/>
            <w:shd w:val="clear" w:color="auto" w:fill="auto"/>
          </w:tcPr>
          <w:p w14:paraId="64577AEB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B1377BE" w14:textId="5554C7EB" w:rsidR="00766FF8" w:rsidRPr="00CA12A4" w:rsidRDefault="006B0474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66FF8" w:rsidRPr="00CA12A4" w14:paraId="2BA3A003" w14:textId="77777777" w:rsidTr="003365B4">
        <w:trPr>
          <w:trHeight w:val="54"/>
        </w:trPr>
        <w:tc>
          <w:tcPr>
            <w:tcW w:w="3807" w:type="dxa"/>
          </w:tcPr>
          <w:p w14:paraId="72F3A650" w14:textId="6F07C6F1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 w:right="-108"/>
              <w:jc w:val="thaiDistribute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 xml:space="preserve">ณ วันที่ </w:t>
            </w:r>
            <w:r w:rsidR="00D74AF6"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 xml:space="preserve"> กันยายน </w:t>
            </w:r>
            <w:r w:rsidR="00D74AF6"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2563</w:t>
            </w:r>
          </w:p>
        </w:tc>
        <w:tc>
          <w:tcPr>
            <w:tcW w:w="996" w:type="dxa"/>
          </w:tcPr>
          <w:p w14:paraId="08403337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21F98B0A" w14:textId="457CD83C" w:rsidR="00766FF8" w:rsidRPr="00CA12A4" w:rsidRDefault="006B0474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="007562DB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57D219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416A0" w14:textId="10318C46" w:rsidR="00766FF8" w:rsidRPr="00CA12A4" w:rsidRDefault="006B0474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6,14</w:t>
            </w:r>
            <w:r w:rsidR="007562DB"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5C84B03F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696A3C99" w14:textId="226F386C" w:rsidR="00766FF8" w:rsidRPr="00CA12A4" w:rsidRDefault="006B0474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6,38</w:t>
            </w:r>
            <w:r w:rsidR="007562DB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766FF8" w:rsidRPr="00CA12A4" w14:paraId="4C9E190C" w14:textId="77777777" w:rsidTr="003365B4">
        <w:trPr>
          <w:trHeight w:val="54"/>
        </w:trPr>
        <w:tc>
          <w:tcPr>
            <w:tcW w:w="3807" w:type="dxa"/>
          </w:tcPr>
          <w:p w14:paraId="48D23401" w14:textId="471AF8CB" w:rsidR="003365B4" w:rsidRPr="00CA12A4" w:rsidRDefault="003365B4" w:rsidP="00887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Times New Roman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6" w:type="dxa"/>
          </w:tcPr>
          <w:p w14:paraId="4321E7F3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06CC2A1A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177CC3C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4BE2FAC1" w14:textId="77777777" w:rsidR="00766FF8" w:rsidRPr="00CA12A4" w:rsidRDefault="00766FF8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DBA9999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5AA37A77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66FF8" w:rsidRPr="00CA12A4" w14:paraId="07C08525" w14:textId="77777777" w:rsidTr="003365B4">
        <w:tc>
          <w:tcPr>
            <w:tcW w:w="3807" w:type="dxa"/>
          </w:tcPr>
          <w:p w14:paraId="1767A048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96" w:type="dxa"/>
          </w:tcPr>
          <w:p w14:paraId="7D7CAF29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3358C343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47B57B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</w:tcPr>
          <w:p w14:paraId="2D0A2F37" w14:textId="77777777" w:rsidR="00766FF8" w:rsidRPr="00CA12A4" w:rsidRDefault="00766FF8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AC20A72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0117C3D5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66FF8" w:rsidRPr="00CA12A4" w14:paraId="4180CFDF" w14:textId="77777777" w:rsidTr="003365B4">
        <w:tc>
          <w:tcPr>
            <w:tcW w:w="3807" w:type="dxa"/>
          </w:tcPr>
          <w:p w14:paraId="7FC089D8" w14:textId="4E3A0E73" w:rsidR="00766FF8" w:rsidRPr="00CA12A4" w:rsidRDefault="00953AD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 w:right="-108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ตุลาคม</w:t>
            </w:r>
            <w:r w:rsidRPr="00CA12A4">
              <w:rPr>
                <w:rFonts w:asciiTheme="majorBidi" w:hAnsiTheme="majorBidi"/>
                <w:sz w:val="30"/>
                <w:szCs w:val="30"/>
              </w:rPr>
              <w:t xml:space="preserve"> 2561</w:t>
            </w:r>
          </w:p>
        </w:tc>
        <w:tc>
          <w:tcPr>
            <w:tcW w:w="996" w:type="dxa"/>
          </w:tcPr>
          <w:p w14:paraId="18753206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30CC680" w14:textId="5E0512C7" w:rsidR="00766FF8" w:rsidRPr="00CA12A4" w:rsidRDefault="00B61340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810C9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818EBA1" w14:textId="03AE3709" w:rsidR="00766FF8" w:rsidRPr="00CA12A4" w:rsidRDefault="00B61340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979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1435A9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55B7AC0" w14:textId="4D820679" w:rsidR="00766FF8" w:rsidRPr="00CA12A4" w:rsidRDefault="00B61340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997</w:t>
            </w:r>
          </w:p>
        </w:tc>
      </w:tr>
      <w:tr w:rsidR="00766FF8" w:rsidRPr="00CA12A4" w14:paraId="5F300B3C" w14:textId="77777777" w:rsidTr="003365B4">
        <w:tc>
          <w:tcPr>
            <w:tcW w:w="3807" w:type="dxa"/>
          </w:tcPr>
          <w:p w14:paraId="05B379BA" w14:textId="630FB178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 w:rsidR="00953AD6"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96" w:type="dxa"/>
          </w:tcPr>
          <w:p w14:paraId="515194A2" w14:textId="77777777" w:rsidR="00766FF8" w:rsidRPr="00CA12A4" w:rsidRDefault="00766FF8" w:rsidP="0076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1BFF04E" w14:textId="103F1E43" w:rsidR="00766FF8" w:rsidRPr="00CA12A4" w:rsidRDefault="00B61340" w:rsidP="00EA51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2B7EC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B06E5E5" w14:textId="60789CB2" w:rsidR="00766FF8" w:rsidRPr="00CA12A4" w:rsidRDefault="00B61340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AE8A7C" w14:textId="77777777" w:rsidR="00766FF8" w:rsidRPr="00CA12A4" w:rsidRDefault="00766FF8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D03A079" w14:textId="0E2046E3" w:rsidR="00766FF8" w:rsidRPr="00CA12A4" w:rsidRDefault="00B61340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95</w:t>
            </w:r>
          </w:p>
        </w:tc>
      </w:tr>
      <w:tr w:rsidR="00953AD6" w:rsidRPr="00CA12A4" w14:paraId="066EA91D" w14:textId="77777777" w:rsidTr="003365B4">
        <w:tc>
          <w:tcPr>
            <w:tcW w:w="3807" w:type="dxa"/>
          </w:tcPr>
          <w:p w14:paraId="50FE1421" w14:textId="41C35C53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6" w:type="dxa"/>
          </w:tcPr>
          <w:p w14:paraId="3E571A18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E90D7F9" w14:textId="5EAF01E7" w:rsidR="00953AD6" w:rsidRPr="00CA12A4" w:rsidRDefault="00953AD6" w:rsidP="000A5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1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A295A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D11685" w14:textId="7AE8D487" w:rsidR="00953AD6" w:rsidRPr="00CA12A4" w:rsidRDefault="00953AD6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59C854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8671A74" w14:textId="512E4889" w:rsidR="00953AD6" w:rsidRPr="00CA12A4" w:rsidRDefault="00953AD6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</w:tr>
      <w:tr w:rsidR="00953AD6" w:rsidRPr="00CA12A4" w14:paraId="2D55120D" w14:textId="77777777" w:rsidTr="003365B4">
        <w:tc>
          <w:tcPr>
            <w:tcW w:w="3807" w:type="dxa"/>
          </w:tcPr>
          <w:p w14:paraId="1688D21E" w14:textId="24C90974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6" w:type="dxa"/>
          </w:tcPr>
          <w:p w14:paraId="19F198C6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47EAF88" w14:textId="4073AB8B" w:rsidR="00953AD6" w:rsidRPr="00CA12A4" w:rsidRDefault="00953AD6" w:rsidP="00EA51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0D8CF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62A6652" w14:textId="0ACA12F6" w:rsidR="00953AD6" w:rsidRPr="00CA12A4" w:rsidRDefault="00953AD6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A45200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1EA874A" w14:textId="6E86365F" w:rsidR="00953AD6" w:rsidRPr="00CA12A4" w:rsidRDefault="00953AD6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(7)</w:t>
            </w:r>
          </w:p>
        </w:tc>
      </w:tr>
      <w:tr w:rsidR="00953AD6" w:rsidRPr="00CA12A4" w14:paraId="3A512FD1" w14:textId="77777777" w:rsidTr="003365B4">
        <w:tc>
          <w:tcPr>
            <w:tcW w:w="3807" w:type="dxa"/>
          </w:tcPr>
          <w:p w14:paraId="616EA17E" w14:textId="5A554953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และ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6" w:type="dxa"/>
          </w:tcPr>
          <w:p w14:paraId="6C364101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8A238" w14:textId="14EAC973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43D0C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6D531" w14:textId="0E3F0185" w:rsidR="00953AD6" w:rsidRPr="00CA12A4" w:rsidRDefault="00953AD6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1,067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6D9EDB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3FA2B" w14:textId="2229FC66" w:rsidR="00953AD6" w:rsidRPr="00CA12A4" w:rsidRDefault="00953AD6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1,106</w:t>
            </w:r>
          </w:p>
        </w:tc>
      </w:tr>
      <w:tr w:rsidR="00953AD6" w:rsidRPr="00CA12A4" w14:paraId="64D7C81A" w14:textId="77777777" w:rsidTr="003365B4">
        <w:tc>
          <w:tcPr>
            <w:tcW w:w="3807" w:type="dxa"/>
          </w:tcPr>
          <w:p w14:paraId="57A449DA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6" w:type="dxa"/>
          </w:tcPr>
          <w:p w14:paraId="54B223BC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111C095" w14:textId="43A15905" w:rsidR="00953AD6" w:rsidRPr="00CA12A4" w:rsidRDefault="006B0474" w:rsidP="00EA51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5F370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228EB53" w14:textId="12393FD4" w:rsidR="00953AD6" w:rsidRPr="00CA12A4" w:rsidRDefault="006B0474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D8AE9C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1AF803F" w14:textId="28DA3372" w:rsidR="00953AD6" w:rsidRPr="00CA12A4" w:rsidRDefault="006B0474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95</w:t>
            </w:r>
          </w:p>
        </w:tc>
      </w:tr>
      <w:tr w:rsidR="00F60510" w:rsidRPr="00CA12A4" w14:paraId="4509CA88" w14:textId="77777777" w:rsidTr="003365B4">
        <w:tc>
          <w:tcPr>
            <w:tcW w:w="3807" w:type="dxa"/>
          </w:tcPr>
          <w:p w14:paraId="095BD322" w14:textId="44805352" w:rsidR="00F60510" w:rsidRPr="00CA12A4" w:rsidRDefault="00F60510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6" w:type="dxa"/>
          </w:tcPr>
          <w:p w14:paraId="22BF7873" w14:textId="77777777" w:rsidR="00F60510" w:rsidRPr="00CA12A4" w:rsidRDefault="00F60510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267C96FD" w14:textId="2DEE11FF" w:rsidR="00F60510" w:rsidRPr="00CA12A4" w:rsidRDefault="006B0474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</w:t>
            </w:r>
            <w:r w:rsidR="007562DB" w:rsidRPr="00CA12A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93F21" w14:textId="77777777" w:rsidR="00F60510" w:rsidRPr="00CA12A4" w:rsidRDefault="00F60510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1B798F3" w14:textId="0A094E87" w:rsidR="00F60510" w:rsidRPr="00CA12A4" w:rsidRDefault="006B0474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737274" w14:textId="77777777" w:rsidR="00F60510" w:rsidRPr="00CA12A4" w:rsidRDefault="00F60510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6FA8D41" w14:textId="4CA58499" w:rsidR="00F60510" w:rsidRPr="00CA12A4" w:rsidRDefault="006B0474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</w:tr>
      <w:tr w:rsidR="00953AD6" w:rsidRPr="00CA12A4" w14:paraId="7967AB0B" w14:textId="77777777" w:rsidTr="003365B4">
        <w:tc>
          <w:tcPr>
            <w:tcW w:w="3807" w:type="dxa"/>
          </w:tcPr>
          <w:p w14:paraId="0EBCC94B" w14:textId="24035760" w:rsidR="00953AD6" w:rsidRPr="00CA12A4" w:rsidRDefault="00F60510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6" w:type="dxa"/>
          </w:tcPr>
          <w:p w14:paraId="7B830228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BF6B669" w14:textId="55F4641F" w:rsidR="00953AD6" w:rsidRPr="00CA12A4" w:rsidRDefault="006B0474" w:rsidP="00EA51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C0B9FA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6AB91F2" w14:textId="6C2A7858" w:rsidR="00953AD6" w:rsidRPr="00CA12A4" w:rsidRDefault="006B0474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(191)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0AE0EE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F63F981" w14:textId="2DBB91B6" w:rsidR="00953AD6" w:rsidRPr="00CA12A4" w:rsidRDefault="006B0474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(191)</w:t>
            </w:r>
          </w:p>
        </w:tc>
      </w:tr>
      <w:tr w:rsidR="00953AD6" w:rsidRPr="00CA12A4" w14:paraId="0A232761" w14:textId="77777777" w:rsidTr="003365B4">
        <w:tc>
          <w:tcPr>
            <w:tcW w:w="3807" w:type="dxa"/>
          </w:tcPr>
          <w:p w14:paraId="78EF0832" w14:textId="0804B574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6" w:type="dxa"/>
          </w:tcPr>
          <w:p w14:paraId="051A6FA9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A65DB" w14:textId="0E0C3678" w:rsidR="00953AD6" w:rsidRPr="00CA12A4" w:rsidRDefault="006B0474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7562DB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27CFD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1EE78" w14:textId="57280E48" w:rsidR="00953AD6" w:rsidRPr="00CA12A4" w:rsidRDefault="000771E5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97</w:t>
            </w:r>
            <w:r w:rsidR="007562DB"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065578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9E1AC" w14:textId="07AE2EF0" w:rsidR="00953AD6" w:rsidRPr="00CA12A4" w:rsidRDefault="000771E5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</w:tr>
      <w:tr w:rsidR="00953AD6" w:rsidRPr="00CA12A4" w14:paraId="6A362A48" w14:textId="77777777" w:rsidTr="003365B4">
        <w:tc>
          <w:tcPr>
            <w:tcW w:w="3807" w:type="dxa"/>
          </w:tcPr>
          <w:p w14:paraId="0670C3A9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</w:tcPr>
          <w:p w14:paraId="2F0EE165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99F9A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CD4D3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D827C" w14:textId="77777777" w:rsidR="00953AD6" w:rsidRPr="00CA12A4" w:rsidRDefault="00953AD6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1A3B519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690F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53AD6" w:rsidRPr="00CA12A4" w14:paraId="03096D97" w14:textId="77777777" w:rsidTr="003365B4">
        <w:trPr>
          <w:trHeight w:val="70"/>
        </w:trPr>
        <w:tc>
          <w:tcPr>
            <w:tcW w:w="3807" w:type="dxa"/>
          </w:tcPr>
          <w:p w14:paraId="35DAA485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6" w:type="dxa"/>
          </w:tcPr>
          <w:p w14:paraId="1FE64F45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17BD272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454B16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B5E6582" w14:textId="77777777" w:rsidR="00953AD6" w:rsidRPr="00CA12A4" w:rsidRDefault="00953AD6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F68EFE3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7C7B221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79" w:right="-1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53AD6" w:rsidRPr="00CA12A4" w14:paraId="4C0AAF48" w14:textId="77777777" w:rsidTr="003365B4">
        <w:tc>
          <w:tcPr>
            <w:tcW w:w="3807" w:type="dxa"/>
          </w:tcPr>
          <w:p w14:paraId="1C3F5051" w14:textId="19557D8E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4C0242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6" w:type="dxa"/>
          </w:tcPr>
          <w:p w14:paraId="43F8FB82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D57A07" w14:textId="3AC21B8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7232E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D5DDF" w14:textId="11C06BBF" w:rsidR="00953AD6" w:rsidRPr="00CA12A4" w:rsidRDefault="00953AD6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6,290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A971CC3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373C21" w14:textId="1DF2395C" w:rsidR="00953AD6" w:rsidRPr="00CA12A4" w:rsidRDefault="00953AD6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6,378</w:t>
            </w:r>
          </w:p>
        </w:tc>
      </w:tr>
      <w:tr w:rsidR="00953AD6" w:rsidRPr="00CA12A4" w14:paraId="6F181779" w14:textId="77777777" w:rsidTr="003365B4">
        <w:tc>
          <w:tcPr>
            <w:tcW w:w="3807" w:type="dxa"/>
          </w:tcPr>
          <w:p w14:paraId="50F32935" w14:textId="61D33144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996" w:type="dxa"/>
          </w:tcPr>
          <w:p w14:paraId="1B80BE1B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9E235" w14:textId="68BB722F" w:rsidR="00953AD6" w:rsidRPr="00CA12A4" w:rsidRDefault="000771E5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</w:t>
            </w:r>
            <w:r w:rsidR="007562DB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7E145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A01FD" w14:textId="15E80705" w:rsidR="00953AD6" w:rsidRPr="00CA12A4" w:rsidRDefault="000771E5" w:rsidP="007D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17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5,17</w:t>
            </w:r>
            <w:r w:rsidR="007562DB"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BB0C4C" w14:textId="77777777" w:rsidR="00953AD6" w:rsidRPr="00CA12A4" w:rsidRDefault="00953AD6" w:rsidP="00953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37AB9" w14:textId="3FC1913A" w:rsidR="00953AD6" w:rsidRPr="00CA12A4" w:rsidRDefault="000771E5" w:rsidP="0033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79" w:right="-1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5,366</w:t>
            </w:r>
          </w:p>
        </w:tc>
      </w:tr>
    </w:tbl>
    <w:p w14:paraId="644B7951" w14:textId="77777777" w:rsidR="002B1585" w:rsidRPr="00CA12A4" w:rsidRDefault="002B1585">
      <w:pPr>
        <w:rPr>
          <w:sz w:val="4"/>
          <w:szCs w:val="4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270"/>
        <w:gridCol w:w="956"/>
        <w:gridCol w:w="270"/>
        <w:gridCol w:w="990"/>
        <w:gridCol w:w="270"/>
        <w:gridCol w:w="934"/>
        <w:gridCol w:w="270"/>
        <w:gridCol w:w="900"/>
      </w:tblGrid>
      <w:tr w:rsidR="00466AF6" w:rsidRPr="00CA12A4" w14:paraId="0B739BC4" w14:textId="77777777" w:rsidTr="00966938">
        <w:trPr>
          <w:trHeight w:val="20"/>
          <w:tblHeader/>
        </w:trPr>
        <w:tc>
          <w:tcPr>
            <w:tcW w:w="4230" w:type="dxa"/>
          </w:tcPr>
          <w:p w14:paraId="343C3964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2937D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1790D3F1" w14:textId="104AD67A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1F7A80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04" w:type="dxa"/>
            <w:gridSpan w:val="3"/>
          </w:tcPr>
          <w:p w14:paraId="14AB51F3" w14:textId="442D72E8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AF6" w:rsidRPr="00CA12A4" w14:paraId="57DC5364" w14:textId="77777777" w:rsidTr="00966938">
        <w:trPr>
          <w:trHeight w:val="20"/>
          <w:tblHeader/>
        </w:trPr>
        <w:tc>
          <w:tcPr>
            <w:tcW w:w="4230" w:type="dxa"/>
            <w:shd w:val="clear" w:color="auto" w:fill="auto"/>
          </w:tcPr>
          <w:p w14:paraId="6D2B626D" w14:textId="1E9E1310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46BE097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2993D766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BB3607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147971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083C828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4AA273C8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40A3E9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DCFCD5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E7895" w:rsidRPr="00CA12A4" w14:paraId="18940ADA" w14:textId="77777777" w:rsidTr="00966938">
        <w:trPr>
          <w:trHeight w:val="20"/>
          <w:tblHeader/>
        </w:trPr>
        <w:tc>
          <w:tcPr>
            <w:tcW w:w="4230" w:type="dxa"/>
            <w:shd w:val="clear" w:color="auto" w:fill="auto"/>
          </w:tcPr>
          <w:p w14:paraId="5463C089" w14:textId="77777777" w:rsidR="007E7895" w:rsidRPr="00CA12A4" w:rsidRDefault="007E7895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DE31B9" w14:textId="77777777" w:rsidR="007E7895" w:rsidRPr="00CA12A4" w:rsidRDefault="007E7895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1426338B" w14:textId="1108FB02" w:rsidR="007E7895" w:rsidRPr="00CA12A4" w:rsidRDefault="007E7895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hint="cs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CA12A4">
              <w:rPr>
                <w:rFonts w:asciiTheme="majorBidi" w:hAnsi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66AF6" w:rsidRPr="00CA12A4" w14:paraId="79A1732C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1F9DDA23" w14:textId="74B1617A" w:rsidR="00466AF6" w:rsidRPr="00CA12A4" w:rsidRDefault="00466AF6" w:rsidP="00BF3B2C">
            <w:pPr>
              <w:ind w:left="164" w:hanging="1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จำนวนเงินที่รับรู้ในกำไรหรือขาดทุนที่เกี่ยวกับ</w:t>
            </w:r>
          </w:p>
        </w:tc>
        <w:tc>
          <w:tcPr>
            <w:tcW w:w="270" w:type="dxa"/>
            <w:shd w:val="clear" w:color="auto" w:fill="auto"/>
          </w:tcPr>
          <w:p w14:paraId="05C63B33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0D9B5C6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1F20C7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3966CE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29D7FC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54FAEA6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EBD073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DA8A3D1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AF6" w:rsidRPr="00CA12A4" w14:paraId="2474977B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1FCDEAEA" w14:textId="7314814D" w:rsidR="00466AF6" w:rsidRPr="00CA12A4" w:rsidRDefault="00466AF6" w:rsidP="00466AF6">
            <w:pPr>
              <w:tabs>
                <w:tab w:val="clear" w:pos="227"/>
              </w:tabs>
              <w:ind w:left="2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  <w:shd w:val="clear" w:color="auto" w:fill="auto"/>
          </w:tcPr>
          <w:p w14:paraId="39B9C8F5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75F3074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296A1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E952B6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17011D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9265B6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54EF75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1730431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AF6" w:rsidRPr="00CA12A4" w14:paraId="19F67C53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41CC4EB4" w14:textId="50EA0381" w:rsidR="00466AF6" w:rsidRPr="00CA12A4" w:rsidRDefault="00466AF6" w:rsidP="00BF3B2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0D3580" w:rsidRPr="00CA12A4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="004D690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D3580" w:rsidRPr="00CA12A4">
              <w:rPr>
                <w:rFonts w:ascii="Angsana New" w:hAnsi="Angsana New" w:hint="cs"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270" w:type="dxa"/>
            <w:shd w:val="clear" w:color="auto" w:fill="auto"/>
          </w:tcPr>
          <w:p w14:paraId="55F422A3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1E1997D" w14:textId="72C44EDE" w:rsidR="00466AF6" w:rsidRPr="00CA12A4" w:rsidRDefault="0086390E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0D3580" w:rsidRPr="00CA12A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16CA14D3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8D8FE8" w14:textId="1058FBA2" w:rsidR="00466AF6" w:rsidRPr="00CA12A4" w:rsidRDefault="0086390E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A60903"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E4F69"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ED6AC66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CA074DC" w14:textId="3FC0B934" w:rsidR="00466AF6" w:rsidRPr="00CA12A4" w:rsidRDefault="00BE7E59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3580" w:rsidRPr="00CA12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2AFF16B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2CD5304" w14:textId="16DB6933" w:rsidR="00466AF6" w:rsidRPr="00CA12A4" w:rsidRDefault="000D3580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</w:tr>
      <w:tr w:rsidR="00466AF6" w:rsidRPr="00CA12A4" w14:paraId="47F24613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200C34A7" w14:textId="77777777" w:rsidR="00466AF6" w:rsidRPr="00CA12A4" w:rsidRDefault="00466AF6" w:rsidP="00BF3B2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70" w:type="dxa"/>
            <w:shd w:val="clear" w:color="auto" w:fill="auto"/>
          </w:tcPr>
          <w:p w14:paraId="0F4CB380" w14:textId="77777777" w:rsidR="00466AF6" w:rsidRPr="00CA12A4" w:rsidRDefault="00466AF6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C8EFE42" w14:textId="3189B401" w:rsidR="00466AF6" w:rsidRPr="00CA12A4" w:rsidRDefault="007847F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64BCEBC3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AD841D" w14:textId="006256F0" w:rsidR="00466AF6" w:rsidRPr="00CA12A4" w:rsidRDefault="007847F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62DB" w:rsidRPr="00CA12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B21212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76C0598" w14:textId="43CF69EF" w:rsidR="00466AF6" w:rsidRPr="00CA12A4" w:rsidRDefault="000010B0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62DB"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61F75E2" w14:textId="77777777" w:rsidR="00466AF6" w:rsidRPr="00CA12A4" w:rsidRDefault="00466AF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FA1486" w14:textId="6ABEFACE" w:rsidR="00466AF6" w:rsidRPr="00CA12A4" w:rsidRDefault="007847F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62DB"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D0667" w:rsidRPr="00CA12A4" w14:paraId="46774826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57EC4818" w14:textId="567C00F0" w:rsidR="00CD0667" w:rsidRPr="00CA12A4" w:rsidRDefault="00CD0667" w:rsidP="00CD0667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ค่าเสื่อมราคาบันทึกเป็นส่วนหนึ่งใน</w:t>
            </w:r>
            <w:r w:rsidRPr="00CA12A4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1E96A8B9" w14:textId="77777777" w:rsidR="00CD0667" w:rsidRPr="00CA12A4" w:rsidRDefault="00CD0667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14D3792E" w14:textId="77777777" w:rsidR="00CD0667" w:rsidRPr="00CA12A4" w:rsidRDefault="00CD0667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DCA77D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122EB8" w14:textId="77777777" w:rsidR="00CD0667" w:rsidRPr="00CA12A4" w:rsidRDefault="00CD0667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970730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FB74B6" w14:textId="77777777" w:rsidR="00CD0667" w:rsidRPr="00CA12A4" w:rsidRDefault="00CD0667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B92D68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F0FA69A" w14:textId="77777777" w:rsidR="00CD0667" w:rsidRPr="00CA12A4" w:rsidRDefault="00CD0667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667" w:rsidRPr="00CA12A4" w14:paraId="54E7C712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4B633A83" w14:textId="6E977CAA" w:rsidR="00CD0667" w:rsidRPr="00CA12A4" w:rsidRDefault="00CD0667" w:rsidP="00936843">
            <w:pPr>
              <w:pStyle w:val="ListParagraph"/>
              <w:numPr>
                <w:ilvl w:val="0"/>
                <w:numId w:val="34"/>
              </w:num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ต้นทุนในการให้เช่าและบริการที่เกี่ยวข้อง</w:t>
            </w:r>
          </w:p>
        </w:tc>
        <w:tc>
          <w:tcPr>
            <w:tcW w:w="270" w:type="dxa"/>
            <w:shd w:val="clear" w:color="auto" w:fill="auto"/>
          </w:tcPr>
          <w:p w14:paraId="38C880FE" w14:textId="77777777" w:rsidR="00CD0667" w:rsidRPr="00CA12A4" w:rsidRDefault="00CD0667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7F095C19" w14:textId="05589634" w:rsidR="00CD0667" w:rsidRPr="00CA12A4" w:rsidRDefault="007562DB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251F2465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C3ED2A" w14:textId="5E6DF330" w:rsidR="00CD0667" w:rsidRPr="00CA12A4" w:rsidRDefault="00657771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156E401F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19EB343" w14:textId="67AAD486" w:rsidR="00CD0667" w:rsidRPr="00CA12A4" w:rsidRDefault="000034C3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04FEE8E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57F6F91" w14:textId="686EBB63" w:rsidR="00CD0667" w:rsidRPr="00CA12A4" w:rsidRDefault="00657771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CD0667" w:rsidRPr="00CA12A4" w14:paraId="05DC8CEF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59E6DCE7" w14:textId="4ED1162F" w:rsidR="00CD0667" w:rsidRPr="00CA12A4" w:rsidRDefault="00CD0667" w:rsidP="00936843">
            <w:pPr>
              <w:pStyle w:val="ListParagraph"/>
              <w:numPr>
                <w:ilvl w:val="0"/>
                <w:numId w:val="34"/>
              </w:num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</w:tcPr>
          <w:p w14:paraId="08B572BF" w14:textId="77777777" w:rsidR="00CD0667" w:rsidRPr="00CA12A4" w:rsidRDefault="00CD0667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33FFC149" w14:textId="4CD34507" w:rsidR="00CD0667" w:rsidRPr="00CA12A4" w:rsidRDefault="007847F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75A6D453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2C66F2" w14:textId="22B8A1DA" w:rsidR="00CD0667" w:rsidRPr="00CA12A4" w:rsidRDefault="00657771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6E760FE1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24C0CE5" w14:textId="68E33026" w:rsidR="00CD0667" w:rsidRPr="00CA12A4" w:rsidRDefault="007847F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7A97853B" w14:textId="77777777" w:rsidR="00CD0667" w:rsidRPr="00CA12A4" w:rsidRDefault="00CD0667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1DF12AF" w14:textId="556D6869" w:rsidR="00CD0667" w:rsidRPr="00CA12A4" w:rsidRDefault="00657771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7E7895" w:rsidRPr="00CA12A4" w14:paraId="20A72625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2F25B845" w14:textId="77777777" w:rsidR="007E7895" w:rsidRPr="00CA12A4" w:rsidRDefault="007E7895" w:rsidP="007E7895">
            <w:pPr>
              <w:pStyle w:val="ListParagraph"/>
              <w:ind w:left="3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1B0190" w14:textId="77777777" w:rsidR="007E7895" w:rsidRPr="00CA12A4" w:rsidRDefault="007E789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0817CAA1" w14:textId="77777777" w:rsidR="007E7895" w:rsidRPr="00CA12A4" w:rsidRDefault="007E789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C549C0" w14:textId="77777777" w:rsidR="007E7895" w:rsidRPr="00CA12A4" w:rsidRDefault="007E7895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AAF443" w14:textId="77777777" w:rsidR="007E7895" w:rsidRPr="00CA12A4" w:rsidRDefault="007E789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6979F1" w14:textId="77777777" w:rsidR="007E7895" w:rsidRPr="00CA12A4" w:rsidRDefault="007E7895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077F6F4" w14:textId="77777777" w:rsidR="007E7895" w:rsidRPr="00CA12A4" w:rsidRDefault="007E789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49D7C4" w14:textId="77777777" w:rsidR="007E7895" w:rsidRPr="00CA12A4" w:rsidRDefault="007E7895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CE74DFA" w14:textId="77777777" w:rsidR="007E7895" w:rsidRPr="00CA12A4" w:rsidRDefault="007E7895" w:rsidP="00BF3B2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5290" w:rsidRPr="00CA12A4" w14:paraId="5F331E9F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08CE6B1F" w14:textId="60CA834C" w:rsidR="00275290" w:rsidRPr="00CA12A4" w:rsidRDefault="00275290" w:rsidP="00275290">
            <w:pPr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</w:t>
            </w:r>
          </w:p>
        </w:tc>
        <w:tc>
          <w:tcPr>
            <w:tcW w:w="270" w:type="dxa"/>
            <w:shd w:val="clear" w:color="auto" w:fill="auto"/>
          </w:tcPr>
          <w:p w14:paraId="71F03869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27B0FE2B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13925C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E2ABFD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ECD737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090557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1EA276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34B6A1F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290" w:rsidRPr="00CA12A4" w14:paraId="24B5E6F0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422F884B" w14:textId="6EE83AAD" w:rsidR="00275290" w:rsidRPr="004B6B1A" w:rsidRDefault="004B6B1A" w:rsidP="00275290">
            <w:pPr>
              <w:pStyle w:val="ListParagraph"/>
              <w:tabs>
                <w:tab w:val="clear" w:pos="227"/>
                <w:tab w:val="clear" w:pos="454"/>
              </w:tabs>
              <w:ind w:left="251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B6B1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เช่าและบริการที่เกี่ยวข้อง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270" w:type="dxa"/>
            <w:shd w:val="clear" w:color="auto" w:fill="auto"/>
          </w:tcPr>
          <w:p w14:paraId="348C8A53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0EA36D45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A39EC0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0DE572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281B01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3A0F857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63E891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DDB6AE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290" w:rsidRPr="00CA12A4" w14:paraId="14460262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38E84038" w14:textId="6FED97EB" w:rsidR="00275290" w:rsidRPr="00CA12A4" w:rsidRDefault="00275290" w:rsidP="00275290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</w:tcPr>
          <w:p w14:paraId="40F47EDB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7EB38194" w14:textId="62390B1A" w:rsidR="00275290" w:rsidRPr="00CA12A4" w:rsidRDefault="00834564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4775CC"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477F0BCB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F43C7E" w14:textId="17C23CFB" w:rsidR="00275290" w:rsidRPr="00CA12A4" w:rsidRDefault="00657771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B6B1A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70" w:type="dxa"/>
            <w:shd w:val="clear" w:color="auto" w:fill="auto"/>
          </w:tcPr>
          <w:p w14:paraId="07C18E23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776789B" w14:textId="1B5886FF" w:rsidR="00275290" w:rsidRPr="00CA12A4" w:rsidRDefault="002257F9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14:paraId="06FDAC60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CCA9F17" w14:textId="7103F3FC" w:rsidR="00275290" w:rsidRPr="00CA12A4" w:rsidRDefault="00657771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275290" w:rsidRPr="00CA12A4" w14:paraId="08DFB834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6617B34B" w14:textId="339585FD" w:rsidR="00275290" w:rsidRPr="00CA12A4" w:rsidRDefault="00275290" w:rsidP="00275290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2B1585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  <w:r w:rsidR="002B1585"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36463BC2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3F6F5074" w14:textId="7CBA45BB" w:rsidR="00275290" w:rsidRPr="00CA12A4" w:rsidRDefault="004775CC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4564" w:rsidRPr="00CA1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2C6E36DA" w14:textId="62413B6E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3B1254" w14:textId="25E35C05" w:rsidR="00275290" w:rsidRPr="00CA12A4" w:rsidRDefault="004B6B1A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3,727</w:t>
            </w:r>
          </w:p>
        </w:tc>
        <w:tc>
          <w:tcPr>
            <w:tcW w:w="270" w:type="dxa"/>
            <w:shd w:val="clear" w:color="auto" w:fill="auto"/>
          </w:tcPr>
          <w:p w14:paraId="443ADEC8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1817653" w14:textId="1612C877" w:rsidR="00275290" w:rsidRPr="00CA12A4" w:rsidRDefault="002257F9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7EA5158E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38ECC3" w14:textId="5FF4A9D4" w:rsidR="00275290" w:rsidRPr="00CA12A4" w:rsidRDefault="00657771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</w:tr>
      <w:tr w:rsidR="00275290" w:rsidRPr="00CA12A4" w14:paraId="2AFEFC26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0119DBB1" w14:textId="1647A99E" w:rsidR="00275290" w:rsidRPr="00CA12A4" w:rsidRDefault="00275290" w:rsidP="00275290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270" w:type="dxa"/>
            <w:shd w:val="clear" w:color="auto" w:fill="auto"/>
          </w:tcPr>
          <w:p w14:paraId="580DD8BC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2640906C" w14:textId="2DBB0C5E" w:rsidR="00275290" w:rsidRPr="00CA12A4" w:rsidRDefault="00834564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3,671</w:t>
            </w:r>
          </w:p>
        </w:tc>
        <w:tc>
          <w:tcPr>
            <w:tcW w:w="270" w:type="dxa"/>
            <w:shd w:val="clear" w:color="auto" w:fill="auto"/>
          </w:tcPr>
          <w:p w14:paraId="15F1424C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8926E3" w14:textId="2EF2B9E1" w:rsidR="00275290" w:rsidRPr="00CA12A4" w:rsidRDefault="00657771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7562DB" w:rsidRPr="00CA1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FA5C508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5849355" w14:textId="59C9675B" w:rsidR="00275290" w:rsidRPr="00CA12A4" w:rsidRDefault="002257F9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3A14EC09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FAFEC09" w14:textId="77279693" w:rsidR="00275290" w:rsidRPr="00CA12A4" w:rsidRDefault="00657771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275290" w:rsidRPr="00CA12A4" w14:paraId="64CEDCAC" w14:textId="77777777" w:rsidTr="00966938">
        <w:trPr>
          <w:trHeight w:val="20"/>
        </w:trPr>
        <w:tc>
          <w:tcPr>
            <w:tcW w:w="4230" w:type="dxa"/>
            <w:shd w:val="clear" w:color="auto" w:fill="auto"/>
          </w:tcPr>
          <w:p w14:paraId="566A06DA" w14:textId="5642DAA1" w:rsidR="00275290" w:rsidRPr="00CA12A4" w:rsidRDefault="00275290" w:rsidP="00275290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C95AC84" w14:textId="77777777" w:rsidR="00275290" w:rsidRPr="00CA12A4" w:rsidRDefault="00275290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81D31" w14:textId="45295A59" w:rsidR="00275290" w:rsidRPr="00CA12A4" w:rsidRDefault="00834564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</w:t>
            </w:r>
            <w:r w:rsidR="004775CC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3354C774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48122" w14:textId="4B66E66D" w:rsidR="00275290" w:rsidRPr="00CA12A4" w:rsidRDefault="00657771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4B6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4E8AE6F1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A937A" w14:textId="5898E3C2" w:rsidR="00275290" w:rsidRPr="00CA12A4" w:rsidRDefault="002257F9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138886B1" w14:textId="77777777" w:rsidR="00275290" w:rsidRPr="00CA12A4" w:rsidRDefault="00275290" w:rsidP="00275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3DFD5" w14:textId="001FA047" w:rsidR="00275290" w:rsidRPr="00CA12A4" w:rsidRDefault="00657771" w:rsidP="0027529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</w:tr>
    </w:tbl>
    <w:p w14:paraId="567BA70A" w14:textId="77777777" w:rsidR="00410BF3" w:rsidRPr="00CA12A4" w:rsidRDefault="00410BF3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8"/>
          <w:szCs w:val="28"/>
          <w:lang w:val="en-US"/>
        </w:rPr>
      </w:pPr>
    </w:p>
    <w:p w14:paraId="5DD3337D" w14:textId="29522821" w:rsidR="005960E8" w:rsidRPr="00CA12A4" w:rsidRDefault="005960E8" w:rsidP="00DB75F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CA12A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A15C48" w:rsidRPr="00CA12A4">
        <w:rPr>
          <w:rFonts w:ascii="Angsana New" w:hAnsi="Angsana New" w:hint="cs"/>
          <w:sz w:val="30"/>
          <w:szCs w:val="30"/>
          <w:cs/>
          <w:lang w:bidi="th-TH"/>
        </w:rPr>
        <w:t>ของกลุ่มกิจการประกอบด้วย อสังหาริมทรัพย์</w:t>
      </w:r>
      <w:r w:rsidR="00E85CD1" w:rsidRPr="00CA12A4">
        <w:rPr>
          <w:rFonts w:ascii="Angsana New" w:hAnsi="Angsana New"/>
          <w:sz w:val="30"/>
          <w:szCs w:val="30"/>
          <w:cs/>
          <w:lang w:bidi="th-TH"/>
        </w:rPr>
        <w:t>เพื่อ</w:t>
      </w:r>
      <w:r w:rsidR="00A15C48" w:rsidRPr="00CA12A4">
        <w:rPr>
          <w:rFonts w:ascii="Angsana New" w:hAnsi="Angsana New" w:hint="cs"/>
          <w:sz w:val="30"/>
          <w:szCs w:val="30"/>
          <w:cs/>
          <w:lang w:bidi="th-TH"/>
        </w:rPr>
        <w:t>การลงทุน</w:t>
      </w:r>
      <w:r w:rsidR="00E85CD1" w:rsidRPr="00CA12A4">
        <w:rPr>
          <w:rFonts w:ascii="Angsana New" w:hAnsi="Angsana New"/>
          <w:sz w:val="30"/>
          <w:szCs w:val="30"/>
          <w:cs/>
          <w:lang w:bidi="th-TH"/>
        </w:rPr>
        <w:t>อุตสาหกรรม</w:t>
      </w:r>
      <w:r w:rsidR="00A15C48" w:rsidRPr="00CA12A4">
        <w:rPr>
          <w:rFonts w:ascii="Angsana New" w:hAnsi="Angsana New" w:hint="cs"/>
          <w:sz w:val="30"/>
          <w:szCs w:val="30"/>
          <w:cs/>
          <w:lang w:bidi="th-TH"/>
        </w:rPr>
        <w:t>และอสังหาริมทรัพย์เพื่อการลงทุนเพื่อการพาณิชย์</w:t>
      </w:r>
    </w:p>
    <w:p w14:paraId="4FDA48BD" w14:textId="042550D5" w:rsidR="00DB75FA" w:rsidRPr="00CA12A4" w:rsidRDefault="00DB75FA" w:rsidP="00DB75F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69AAA83" w14:textId="74EE625B" w:rsidR="00DB75FA" w:rsidRPr="00CA12A4" w:rsidRDefault="00DB75FA" w:rsidP="00DB75F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CA12A4">
        <w:rPr>
          <w:rFonts w:ascii="Angsana New" w:hAnsi="Angsana New" w:hint="cs"/>
          <w:sz w:val="30"/>
          <w:szCs w:val="30"/>
          <w:cs/>
          <w:lang w:bidi="th-TH"/>
        </w:rPr>
        <w:t>อสังหาริมทรัพย์เพื่อการลงทุนเพื่ออุตสาหกรรมประกอบด้วย ที่ดินและส่วนปรับปรุงที่ดิน งานระหว่างก่อสร้าง สินทรัพย์ส่วนกลาง อาคารโรงงานและคลังสินค้า</w:t>
      </w:r>
    </w:p>
    <w:p w14:paraId="18D0882B" w14:textId="77777777" w:rsidR="00DB75FA" w:rsidRPr="00CA12A4" w:rsidRDefault="00DB75FA" w:rsidP="00DB75FA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cs/>
          <w:lang w:bidi="th-TH"/>
        </w:rPr>
      </w:pPr>
    </w:p>
    <w:p w14:paraId="0A6B392D" w14:textId="7F777F84" w:rsidR="005960E8" w:rsidRPr="00CA12A4" w:rsidRDefault="00E141D6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="00DB75FA" w:rsidRPr="00CA12A4">
        <w:rPr>
          <w:rFonts w:ascii="Angsana New" w:hAnsi="Angsana New" w:hint="cs"/>
          <w:sz w:val="30"/>
          <w:szCs w:val="30"/>
          <w:cs/>
        </w:rPr>
        <w:t>ลงทุนเพื่อการ</w:t>
      </w:r>
      <w:r w:rsidRPr="00CA12A4">
        <w:rPr>
          <w:rFonts w:ascii="Angsana New" w:hAnsi="Angsana New" w:hint="cs"/>
          <w:sz w:val="30"/>
          <w:szCs w:val="30"/>
          <w:cs/>
        </w:rPr>
        <w:t>พาณิชย์</w:t>
      </w:r>
      <w:r w:rsidR="00DB75FA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 xml:space="preserve">ประกอบด้วย </w:t>
      </w:r>
      <w:r w:rsidR="005960E8" w:rsidRPr="00CA12A4">
        <w:rPr>
          <w:rFonts w:ascii="Angsana New" w:hAnsi="Angsana New"/>
          <w:sz w:val="30"/>
          <w:szCs w:val="30"/>
          <w:cs/>
        </w:rPr>
        <w:t>อาคารสำนักงานที่ให้เช่า</w:t>
      </w:r>
      <w:r w:rsidRPr="00CA12A4">
        <w:rPr>
          <w:rFonts w:ascii="Angsana New" w:hAnsi="Angsana New" w:hint="cs"/>
          <w:sz w:val="30"/>
          <w:szCs w:val="30"/>
          <w:cs/>
        </w:rPr>
        <w:t>ซึ่งส่วนหนึ่ง</w:t>
      </w:r>
      <w:r w:rsidR="005960E8" w:rsidRPr="00CA12A4">
        <w:rPr>
          <w:rFonts w:ascii="Angsana New" w:hAnsi="Angsana New"/>
          <w:sz w:val="30"/>
          <w:szCs w:val="30"/>
          <w:cs/>
        </w:rPr>
        <w:t>เป็นสินทรัพย์</w:t>
      </w:r>
      <w:r w:rsidR="00DB75FA" w:rsidRPr="00CA12A4">
        <w:rPr>
          <w:rFonts w:ascii="Angsana New" w:hAnsi="Angsana New"/>
          <w:sz w:val="30"/>
          <w:szCs w:val="30"/>
          <w:cs/>
        </w:rPr>
        <w:br/>
      </w:r>
      <w:r w:rsidR="005960E8" w:rsidRPr="00CA12A4">
        <w:rPr>
          <w:rFonts w:ascii="Angsana New" w:hAnsi="Angsana New"/>
          <w:sz w:val="30"/>
          <w:szCs w:val="30"/>
          <w:cs/>
        </w:rPr>
        <w:t>ที่ตั้งอยู่บน</w:t>
      </w:r>
      <w:r w:rsidR="00A8447F" w:rsidRPr="00CA12A4">
        <w:rPr>
          <w:rFonts w:ascii="Angsana New" w:hAnsi="Angsana New"/>
          <w:sz w:val="30"/>
          <w:szCs w:val="30"/>
          <w:cs/>
        </w:rPr>
        <w:t>ที่ดินเช่าซึ่ง</w:t>
      </w:r>
      <w:r w:rsidR="008D6B74" w:rsidRPr="00CA12A4">
        <w:rPr>
          <w:rFonts w:ascii="Angsana New" w:hAnsi="Angsana New" w:hint="cs"/>
          <w:sz w:val="30"/>
          <w:szCs w:val="30"/>
          <w:cs/>
        </w:rPr>
        <w:t xml:space="preserve"> บริษัทย่อย</w:t>
      </w:r>
      <w:r w:rsidR="00A8447F" w:rsidRPr="00CA12A4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</w:t>
      </w:r>
      <w:r w:rsidR="005960E8" w:rsidRPr="00CA12A4">
        <w:rPr>
          <w:rFonts w:ascii="Angsana New" w:hAnsi="Angsana New"/>
          <w:sz w:val="30"/>
          <w:szCs w:val="30"/>
          <w:cs/>
        </w:rPr>
        <w:t xml:space="preserve">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 (ดูหมายเหตุข้อ </w:t>
      </w:r>
      <w:r w:rsidR="005960E8" w:rsidRPr="00CA12A4">
        <w:rPr>
          <w:rFonts w:ascii="Angsana New" w:hAnsi="Angsana New"/>
          <w:sz w:val="30"/>
          <w:szCs w:val="30"/>
        </w:rPr>
        <w:t>1</w:t>
      </w:r>
      <w:r w:rsidR="00C37E65" w:rsidRPr="00CA12A4">
        <w:rPr>
          <w:rFonts w:ascii="Angsana New" w:hAnsi="Angsana New"/>
          <w:sz w:val="30"/>
          <w:szCs w:val="30"/>
        </w:rPr>
        <w:t>8</w:t>
      </w:r>
      <w:r w:rsidR="005960E8" w:rsidRPr="00CA12A4">
        <w:rPr>
          <w:rFonts w:ascii="Angsana New" w:hAnsi="Angsana New"/>
          <w:sz w:val="30"/>
          <w:szCs w:val="30"/>
          <w:cs/>
        </w:rPr>
        <w:t>)</w:t>
      </w:r>
    </w:p>
    <w:p w14:paraId="6D10366B" w14:textId="77777777" w:rsidR="00EF1E9C" w:rsidRPr="00CA12A4" w:rsidRDefault="00EF1E9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5A64DD" w14:textId="67F994CE" w:rsidR="0045516D" w:rsidRPr="00CA12A4" w:rsidRDefault="0045516D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CA12A4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2CDC56EA" w14:textId="77777777" w:rsidR="0045516D" w:rsidRPr="00CA12A4" w:rsidRDefault="0045516D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1BFF26AD" w14:textId="54C7ECBB" w:rsidR="0045516D" w:rsidRPr="00CA12A4" w:rsidRDefault="009417C6" w:rsidP="003E7253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กลุ่มบริษัทมีภาระค้ำประกันใน</w:t>
      </w:r>
      <w:r w:rsidR="0045516D" w:rsidRPr="00CA12A4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E141D6" w:rsidRPr="00CA12A4">
        <w:rPr>
          <w:rFonts w:ascii="Angsana New" w:hAnsi="Angsana New"/>
          <w:sz w:val="30"/>
          <w:szCs w:val="30"/>
          <w:cs/>
        </w:rPr>
        <w:t>เพื่ออุตสาหกรรม</w:t>
      </w:r>
      <w:r w:rsidRPr="00CA12A4">
        <w:rPr>
          <w:rFonts w:ascii="Angsana New" w:hAnsi="Angsana New"/>
          <w:sz w:val="30"/>
          <w:szCs w:val="30"/>
          <w:cs/>
        </w:rPr>
        <w:t xml:space="preserve"> ตามรายละเอียดในหมายเหตุข้อ </w:t>
      </w:r>
      <w:r w:rsidR="00815AEF" w:rsidRPr="00CA12A4">
        <w:rPr>
          <w:rFonts w:ascii="Angsana New" w:hAnsi="Angsana New"/>
          <w:sz w:val="30"/>
          <w:szCs w:val="30"/>
        </w:rPr>
        <w:t>18</w:t>
      </w:r>
    </w:p>
    <w:p w14:paraId="468616CC" w14:textId="19BC75A5" w:rsidR="003E7253" w:rsidRPr="00CA12A4" w:rsidRDefault="004C7922" w:rsidP="004C7922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มูลค่ายุติธรรมของอสังหาริมทรัพย์เพื่อการลงทุนของกลุ่มบริษัทและบริษ</w:t>
      </w:r>
      <w:r w:rsidR="00657771" w:rsidRPr="00CA12A4">
        <w:rPr>
          <w:rFonts w:ascii="Angsana New" w:hAnsi="Angsana New" w:hint="cs"/>
          <w:sz w:val="30"/>
          <w:szCs w:val="30"/>
          <w:cs/>
        </w:rPr>
        <w:t>ั</w:t>
      </w:r>
      <w:r w:rsidRPr="00CA12A4">
        <w:rPr>
          <w:rFonts w:ascii="Angsana New" w:hAnsi="Angsana New" w:hint="cs"/>
          <w:sz w:val="30"/>
          <w:szCs w:val="30"/>
          <w:cs/>
        </w:rPr>
        <w:t>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ประเมินราคาโดยผู้ประเมินราคาอิสระโดยวิธีคิดลดกระแสเงินสดโดยใช้อัตราคิดลดที่ปรับค่าความเสี่ยง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3</w:t>
      </w:r>
    </w:p>
    <w:p w14:paraId="7EEA5931" w14:textId="77777777" w:rsidR="004C7922" w:rsidRPr="00CA12A4" w:rsidRDefault="004C7922" w:rsidP="003E7253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F6D7B" w14:textId="172C0286" w:rsidR="00151BF1" w:rsidRPr="00CA12A4" w:rsidRDefault="0045516D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CA12A4">
        <w:rPr>
          <w:rFonts w:ascii="Angsana New" w:hAnsi="Angsana New"/>
          <w:sz w:val="30"/>
          <w:szCs w:val="30"/>
        </w:rPr>
        <w:t xml:space="preserve">30 </w:t>
      </w:r>
      <w:r w:rsidRPr="00CA12A4">
        <w:rPr>
          <w:rFonts w:ascii="Angsana New" w:hAnsi="Angsana New"/>
          <w:sz w:val="30"/>
          <w:szCs w:val="30"/>
          <w:cs/>
        </w:rPr>
        <w:t xml:space="preserve">กันยายน </w:t>
      </w:r>
      <w:r w:rsidR="003E7253" w:rsidRPr="00CA12A4">
        <w:rPr>
          <w:rFonts w:ascii="Angsana New" w:hAnsi="Angsana New"/>
          <w:sz w:val="30"/>
          <w:szCs w:val="30"/>
        </w:rPr>
        <w:t>2563</w:t>
      </w:r>
      <w:r w:rsidR="003E7253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และ </w:t>
      </w:r>
      <w:r w:rsidR="003E7253" w:rsidRPr="00CA12A4">
        <w:rPr>
          <w:rFonts w:ascii="Angsana New" w:hAnsi="Angsana New"/>
          <w:sz w:val="30"/>
          <w:szCs w:val="30"/>
        </w:rPr>
        <w:t>2562</w:t>
      </w:r>
      <w:r w:rsidR="003E7253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มีดังนี้</w:t>
      </w:r>
    </w:p>
    <w:p w14:paraId="40519F46" w14:textId="77777777" w:rsidR="006806D1" w:rsidRPr="00CA12A4" w:rsidRDefault="006806D1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19"/>
        <w:gridCol w:w="255"/>
        <w:gridCol w:w="1201"/>
        <w:gridCol w:w="255"/>
        <w:gridCol w:w="1257"/>
        <w:gridCol w:w="255"/>
        <w:gridCol w:w="1218"/>
      </w:tblGrid>
      <w:tr w:rsidR="0045516D" w:rsidRPr="00CA12A4" w14:paraId="12865C22" w14:textId="77777777" w:rsidTr="00845939">
        <w:trPr>
          <w:trHeight w:val="407"/>
        </w:trPr>
        <w:tc>
          <w:tcPr>
            <w:tcW w:w="3330" w:type="dxa"/>
          </w:tcPr>
          <w:p w14:paraId="5A97FAD9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137F37A4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516D" w:rsidRPr="00CA12A4" w14:paraId="7AB05767" w14:textId="77777777" w:rsidTr="003365B4">
        <w:trPr>
          <w:trHeight w:val="407"/>
          <w:tblHeader/>
        </w:trPr>
        <w:tc>
          <w:tcPr>
            <w:tcW w:w="3330" w:type="dxa"/>
          </w:tcPr>
          <w:p w14:paraId="478937C1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Pr="00CA12A4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775" w:type="dxa"/>
            <w:gridSpan w:val="3"/>
          </w:tcPr>
          <w:p w14:paraId="762CB1D0" w14:textId="472F8438" w:rsidR="0045516D" w:rsidRPr="00CA12A4" w:rsidRDefault="003E7253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14:paraId="2BAE7C70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5FE8A289" w14:textId="04F02A05" w:rsidR="0045516D" w:rsidRPr="00CA12A4" w:rsidRDefault="003E7253" w:rsidP="002B1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-1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3F124C" w:rsidRPr="00CA12A4" w14:paraId="6B237B09" w14:textId="77777777" w:rsidTr="003365B4">
        <w:trPr>
          <w:trHeight w:val="407"/>
          <w:tblHeader/>
        </w:trPr>
        <w:tc>
          <w:tcPr>
            <w:tcW w:w="3330" w:type="dxa"/>
          </w:tcPr>
          <w:p w14:paraId="5A16115D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dxa"/>
          </w:tcPr>
          <w:p w14:paraId="1BA4FBDF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5" w:type="dxa"/>
          </w:tcPr>
          <w:p w14:paraId="235F60BF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1D0F44D9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5" w:type="dxa"/>
          </w:tcPr>
          <w:p w14:paraId="6DD0FAEB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0536EB28" w14:textId="77777777" w:rsidR="0045516D" w:rsidRPr="00CA12A4" w:rsidRDefault="0045516D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5" w:type="dxa"/>
          </w:tcPr>
          <w:p w14:paraId="26E812A8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3020888E" w14:textId="77777777" w:rsidR="0045516D" w:rsidRPr="00CA12A4" w:rsidRDefault="0045516D" w:rsidP="004D3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5516D" w:rsidRPr="00CA12A4" w14:paraId="18DCAB8B" w14:textId="77777777" w:rsidTr="003365B4">
        <w:trPr>
          <w:trHeight w:val="407"/>
          <w:tblHeader/>
        </w:trPr>
        <w:tc>
          <w:tcPr>
            <w:tcW w:w="3330" w:type="dxa"/>
          </w:tcPr>
          <w:p w14:paraId="4B34051A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5B4819A" w14:textId="77777777" w:rsidR="0045516D" w:rsidRPr="00CA12A4" w:rsidRDefault="0045516D" w:rsidP="0095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124C" w:rsidRPr="00CA12A4" w14:paraId="37C47750" w14:textId="77777777" w:rsidTr="003365B4">
        <w:trPr>
          <w:trHeight w:val="424"/>
        </w:trPr>
        <w:tc>
          <w:tcPr>
            <w:tcW w:w="3330" w:type="dxa"/>
          </w:tcPr>
          <w:p w14:paraId="64ADA89E" w14:textId="77777777" w:rsidR="0045516D" w:rsidRPr="00CA12A4" w:rsidRDefault="0045516D" w:rsidP="0045516D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19" w:type="dxa"/>
          </w:tcPr>
          <w:p w14:paraId="752AAD48" w14:textId="3E7C67D4" w:rsidR="0045516D" w:rsidRPr="00CA12A4" w:rsidRDefault="0045516D" w:rsidP="009F6D36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14694FA" w14:textId="77777777" w:rsidR="0045516D" w:rsidRPr="00CA12A4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center"/>
          </w:tcPr>
          <w:p w14:paraId="0BCDEB01" w14:textId="77777777" w:rsidR="0045516D" w:rsidRPr="00CA12A4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5BD30F8" w14:textId="77777777" w:rsidR="0045516D" w:rsidRPr="00CA12A4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60C9ADB" w14:textId="5CE9B7E4" w:rsidR="0045516D" w:rsidRPr="00CA12A4" w:rsidRDefault="0045516D" w:rsidP="00EC096F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C9DB66C" w14:textId="77777777" w:rsidR="0045516D" w:rsidRPr="00CA12A4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vAlign w:val="center"/>
          </w:tcPr>
          <w:p w14:paraId="296C389C" w14:textId="77777777" w:rsidR="0045516D" w:rsidRPr="00CA12A4" w:rsidRDefault="0045516D" w:rsidP="00955BFE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253" w:rsidRPr="00CA12A4" w14:paraId="354768E6" w14:textId="77777777" w:rsidTr="003365B4">
        <w:trPr>
          <w:trHeight w:val="424"/>
        </w:trPr>
        <w:tc>
          <w:tcPr>
            <w:tcW w:w="3330" w:type="dxa"/>
          </w:tcPr>
          <w:p w14:paraId="69696D35" w14:textId="7D7BBB0F" w:rsidR="003E7253" w:rsidRPr="00CA12A4" w:rsidRDefault="003E7253" w:rsidP="003E7253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1319" w:type="dxa"/>
          </w:tcPr>
          <w:p w14:paraId="0C8F67D8" w14:textId="09149EA9" w:rsidR="003E7253" w:rsidRPr="00CA12A4" w:rsidRDefault="00AF6105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="0096703D" w:rsidRPr="00CA12A4">
              <w:rPr>
                <w:rFonts w:ascii="Angsana New" w:hAnsi="Angsana New"/>
                <w:sz w:val="30"/>
                <w:szCs w:val="30"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>,</w:t>
            </w:r>
            <w:r w:rsidR="0096703D" w:rsidRPr="00CA12A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5" w:type="dxa"/>
          </w:tcPr>
          <w:p w14:paraId="748F77EC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center"/>
          </w:tcPr>
          <w:p w14:paraId="3EF88A40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FDC9A48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D179E9D" w14:textId="7DDBFB63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29,501</w:t>
            </w:r>
          </w:p>
        </w:tc>
        <w:tc>
          <w:tcPr>
            <w:tcW w:w="255" w:type="dxa"/>
          </w:tcPr>
          <w:p w14:paraId="7E2CBA6F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vAlign w:val="center"/>
          </w:tcPr>
          <w:p w14:paraId="14F92685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253" w:rsidRPr="00CA12A4" w14:paraId="3C026302" w14:textId="77777777" w:rsidTr="003365B4">
        <w:trPr>
          <w:trHeight w:val="424"/>
        </w:trPr>
        <w:tc>
          <w:tcPr>
            <w:tcW w:w="3330" w:type="dxa"/>
          </w:tcPr>
          <w:p w14:paraId="42D1098C" w14:textId="62224D61" w:rsidR="003E7253" w:rsidRPr="00CA12A4" w:rsidRDefault="00D662A8" w:rsidP="003E7253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8681008" w14:textId="68058F94" w:rsidR="003E7253" w:rsidRPr="00CA12A4" w:rsidRDefault="00AF6105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81</w:t>
            </w:r>
            <w:r w:rsidR="00856586" w:rsidRPr="00CA1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</w:tcPr>
          <w:p w14:paraId="7B3BEA61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center"/>
          </w:tcPr>
          <w:p w14:paraId="449B8585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D5E29F1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07BC83C" w14:textId="11EA57C0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55" w:type="dxa"/>
          </w:tcPr>
          <w:p w14:paraId="67BD7CC9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vAlign w:val="center"/>
          </w:tcPr>
          <w:p w14:paraId="6B6926CC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253" w:rsidRPr="00CA12A4" w14:paraId="6FA2F0E9" w14:textId="77777777" w:rsidTr="003365B4">
        <w:trPr>
          <w:trHeight w:val="424"/>
        </w:trPr>
        <w:tc>
          <w:tcPr>
            <w:tcW w:w="3330" w:type="dxa"/>
          </w:tcPr>
          <w:p w14:paraId="3C83EAC8" w14:textId="77777777" w:rsidR="003E7253" w:rsidRPr="00CA12A4" w:rsidRDefault="003E7253" w:rsidP="003E7253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2BD2BF5E" w14:textId="054B1DC2" w:rsidR="003E7253" w:rsidRPr="00CA12A4" w:rsidRDefault="00856586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703D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F6105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6703D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255" w:type="dxa"/>
          </w:tcPr>
          <w:p w14:paraId="4F044247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center"/>
          </w:tcPr>
          <w:p w14:paraId="716F826B" w14:textId="198508E2" w:rsidR="003E7253" w:rsidRPr="00CA12A4" w:rsidRDefault="00856586" w:rsidP="00DE4EB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6703D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F6105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6703D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255" w:type="dxa"/>
          </w:tcPr>
          <w:p w14:paraId="5DEB40E6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2525A57A" w14:textId="666E325D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30,130</w:t>
            </w:r>
          </w:p>
        </w:tc>
        <w:tc>
          <w:tcPr>
            <w:tcW w:w="255" w:type="dxa"/>
          </w:tcPr>
          <w:p w14:paraId="3049FEB5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vAlign w:val="center"/>
          </w:tcPr>
          <w:p w14:paraId="21BD20E0" w14:textId="2C8EF74C" w:rsidR="003E7253" w:rsidRPr="00CA12A4" w:rsidRDefault="003E7253" w:rsidP="004D3C23">
            <w:pPr>
              <w:tabs>
                <w:tab w:val="clear" w:pos="454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37,710</w:t>
            </w:r>
          </w:p>
        </w:tc>
      </w:tr>
      <w:tr w:rsidR="003E7253" w:rsidRPr="00CA12A4" w14:paraId="2171D678" w14:textId="77777777" w:rsidTr="003365B4">
        <w:trPr>
          <w:trHeight w:val="424"/>
        </w:trPr>
        <w:tc>
          <w:tcPr>
            <w:tcW w:w="3330" w:type="dxa"/>
          </w:tcPr>
          <w:p w14:paraId="62E24727" w14:textId="6ABC5A66" w:rsidR="003E7253" w:rsidRPr="00CA12A4" w:rsidRDefault="003E7253" w:rsidP="003E7253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DD088B3" w14:textId="59A3C0EB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18F339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center"/>
          </w:tcPr>
          <w:p w14:paraId="2C37B464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0101C45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51968E5" w14:textId="7CAED163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AD9ED56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vAlign w:val="center"/>
          </w:tcPr>
          <w:p w14:paraId="0572D569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253" w:rsidRPr="00CA12A4" w14:paraId="198207FC" w14:textId="77777777" w:rsidTr="003365B4">
        <w:trPr>
          <w:trHeight w:val="424"/>
        </w:trPr>
        <w:tc>
          <w:tcPr>
            <w:tcW w:w="3330" w:type="dxa"/>
          </w:tcPr>
          <w:p w14:paraId="24FEC60B" w14:textId="60534320" w:rsidR="003E7253" w:rsidRPr="00CA12A4" w:rsidRDefault="003E7253" w:rsidP="003E7253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เพื่อการพาณิชย์</w:t>
            </w:r>
          </w:p>
        </w:tc>
        <w:tc>
          <w:tcPr>
            <w:tcW w:w="1319" w:type="dxa"/>
          </w:tcPr>
          <w:p w14:paraId="5D005868" w14:textId="4D69A1F7" w:rsidR="003E7253" w:rsidRPr="00CA12A4" w:rsidRDefault="00856586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5,</w:t>
            </w:r>
            <w:r w:rsidR="00AE4F69" w:rsidRPr="00CA12A4">
              <w:rPr>
                <w:rFonts w:ascii="Angsana New" w:hAnsi="Angsana New"/>
                <w:sz w:val="30"/>
                <w:szCs w:val="30"/>
              </w:rPr>
              <w:t>86</w:t>
            </w:r>
            <w:r w:rsidR="0073082F" w:rsidRPr="00CA1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</w:tcPr>
          <w:p w14:paraId="714C7867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center"/>
          </w:tcPr>
          <w:p w14:paraId="1DB3F378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B8FF360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C7866DD" w14:textId="5BC93A24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6,189</w:t>
            </w:r>
          </w:p>
        </w:tc>
        <w:tc>
          <w:tcPr>
            <w:tcW w:w="255" w:type="dxa"/>
          </w:tcPr>
          <w:p w14:paraId="320F26F2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vAlign w:val="center"/>
          </w:tcPr>
          <w:p w14:paraId="0A55D2BB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253" w:rsidRPr="00CA12A4" w14:paraId="204DB612" w14:textId="77777777" w:rsidTr="003365B4">
        <w:trPr>
          <w:trHeight w:val="424"/>
        </w:trPr>
        <w:tc>
          <w:tcPr>
            <w:tcW w:w="3330" w:type="dxa"/>
          </w:tcPr>
          <w:p w14:paraId="07220C36" w14:textId="58FF648B" w:rsidR="003E7253" w:rsidRPr="00CA12A4" w:rsidRDefault="00D662A8" w:rsidP="003E7253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03B266B" w14:textId="6754D8DF" w:rsidR="003E7253" w:rsidRPr="00CA12A4" w:rsidRDefault="00856586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9</w:t>
            </w:r>
            <w:r w:rsidR="001F1616" w:rsidRPr="00CA12A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55" w:type="dxa"/>
          </w:tcPr>
          <w:p w14:paraId="383DB68E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2913DB4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8F8ED3F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0B24EF8" w14:textId="0DD7CD68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255" w:type="dxa"/>
          </w:tcPr>
          <w:p w14:paraId="638C6C10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D1A9834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253" w:rsidRPr="00CA12A4" w14:paraId="4843B34E" w14:textId="77777777" w:rsidTr="003365B4">
        <w:trPr>
          <w:trHeight w:val="424"/>
        </w:trPr>
        <w:tc>
          <w:tcPr>
            <w:tcW w:w="3330" w:type="dxa"/>
          </w:tcPr>
          <w:p w14:paraId="46A023FB" w14:textId="77777777" w:rsidR="003E7253" w:rsidRPr="00CA12A4" w:rsidRDefault="003E7253" w:rsidP="003E7253">
            <w:pPr>
              <w:tabs>
                <w:tab w:val="left" w:pos="360"/>
                <w:tab w:val="left" w:pos="720"/>
                <w:tab w:val="right" w:pos="7200"/>
                <w:tab w:val="right" w:pos="8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089125B6" w14:textId="7741B2FD" w:rsidR="003E7253" w:rsidRPr="00CA12A4" w:rsidRDefault="00856586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AE4F69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F1616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55" w:type="dxa"/>
          </w:tcPr>
          <w:p w14:paraId="43605C35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2BE33B8" w14:textId="42FDB449" w:rsidR="003E7253" w:rsidRPr="00CA12A4" w:rsidRDefault="00856586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AE4F69"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="0096703D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55" w:type="dxa"/>
          </w:tcPr>
          <w:p w14:paraId="35D30B36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C61E9A2" w14:textId="6CD8A2C3" w:rsidR="003E7253" w:rsidRPr="00CA12A4" w:rsidRDefault="003E7253" w:rsidP="003E725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7,164</w:t>
            </w:r>
          </w:p>
        </w:tc>
        <w:tc>
          <w:tcPr>
            <w:tcW w:w="255" w:type="dxa"/>
          </w:tcPr>
          <w:p w14:paraId="534CF5F2" w14:textId="77777777" w:rsidR="003E7253" w:rsidRPr="00CA12A4" w:rsidRDefault="003E7253" w:rsidP="003E7253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A8415C3" w14:textId="4DE8F824" w:rsidR="003E7253" w:rsidRPr="00CA12A4" w:rsidRDefault="003E7253" w:rsidP="00DE4EB3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13,122</w:t>
            </w:r>
          </w:p>
        </w:tc>
      </w:tr>
      <w:tr w:rsidR="003E7253" w:rsidRPr="00CA12A4" w14:paraId="1A0B9F15" w14:textId="77777777" w:rsidTr="003365B4">
        <w:trPr>
          <w:trHeight w:val="424"/>
        </w:trPr>
        <w:tc>
          <w:tcPr>
            <w:tcW w:w="3330" w:type="dxa"/>
          </w:tcPr>
          <w:p w14:paraId="604E8656" w14:textId="77777777" w:rsidR="003E7253" w:rsidRPr="00CA12A4" w:rsidRDefault="003E7253" w:rsidP="003E72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F847B1E" w14:textId="65FB098A" w:rsidR="003E7253" w:rsidRPr="00CA12A4" w:rsidRDefault="00714F22" w:rsidP="003E7253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6703D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6703D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F1616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55" w:type="dxa"/>
          </w:tcPr>
          <w:p w14:paraId="5873FAA0" w14:textId="77777777" w:rsidR="003E7253" w:rsidRPr="00CA12A4" w:rsidRDefault="003E7253" w:rsidP="003E725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7462A5F6" w14:textId="0ADE5C50" w:rsidR="003E7253" w:rsidRPr="00CA12A4" w:rsidRDefault="0096703D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714F22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55" w:type="dxa"/>
          </w:tcPr>
          <w:p w14:paraId="0785C668" w14:textId="77777777" w:rsidR="003E7253" w:rsidRPr="00CA12A4" w:rsidRDefault="003E7253" w:rsidP="003E725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21936F5" w14:textId="058C7C7D" w:rsidR="003E7253" w:rsidRPr="00CA12A4" w:rsidRDefault="003E7253" w:rsidP="003E7253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37,294</w:t>
            </w:r>
          </w:p>
        </w:tc>
        <w:tc>
          <w:tcPr>
            <w:tcW w:w="255" w:type="dxa"/>
          </w:tcPr>
          <w:p w14:paraId="0C5E312B" w14:textId="77777777" w:rsidR="003E7253" w:rsidRPr="00CA12A4" w:rsidRDefault="003E7253" w:rsidP="003E725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14910222" w14:textId="66470AA3" w:rsidR="003E7253" w:rsidRPr="00CA12A4" w:rsidRDefault="003E7253" w:rsidP="003E7253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50,832</w:t>
            </w:r>
          </w:p>
        </w:tc>
      </w:tr>
      <w:tr w:rsidR="00B20ED5" w:rsidRPr="00CA12A4" w14:paraId="772CD097" w14:textId="77777777" w:rsidTr="00845939">
        <w:trPr>
          <w:trHeight w:val="38"/>
        </w:trPr>
        <w:tc>
          <w:tcPr>
            <w:tcW w:w="3330" w:type="dxa"/>
          </w:tcPr>
          <w:p w14:paraId="543C6F2D" w14:textId="77777777" w:rsidR="00B20ED5" w:rsidRPr="00CA12A4" w:rsidRDefault="00B20ED5" w:rsidP="003E72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2D81F215" w14:textId="77777777" w:rsidR="00B20ED5" w:rsidRPr="00CA12A4" w:rsidRDefault="00B20ED5" w:rsidP="003E7253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6D30D635" w14:textId="77777777" w:rsidR="00B20ED5" w:rsidRPr="00CA12A4" w:rsidRDefault="00B20ED5" w:rsidP="003E725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0596B382" w14:textId="77777777" w:rsidR="00B20ED5" w:rsidRPr="00CA12A4" w:rsidRDefault="00B20ED5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01712645" w14:textId="77777777" w:rsidR="00B20ED5" w:rsidRPr="00CA12A4" w:rsidRDefault="00B20ED5" w:rsidP="003E725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CD5E6B4" w14:textId="77777777" w:rsidR="00B20ED5" w:rsidRPr="00CA12A4" w:rsidRDefault="00B20ED5" w:rsidP="003E7253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650065B9" w14:textId="77777777" w:rsidR="00B20ED5" w:rsidRPr="00CA12A4" w:rsidRDefault="00B20ED5" w:rsidP="003E725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B4B69F5" w14:textId="77777777" w:rsidR="00B20ED5" w:rsidRPr="00CA12A4" w:rsidRDefault="00B20ED5" w:rsidP="003E7253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7701" w:rsidRPr="00CA12A4" w14:paraId="484B52CC" w14:textId="77777777" w:rsidTr="003365B4">
        <w:trPr>
          <w:trHeight w:val="407"/>
          <w:tblHeader/>
        </w:trPr>
        <w:tc>
          <w:tcPr>
            <w:tcW w:w="3330" w:type="dxa"/>
          </w:tcPr>
          <w:p w14:paraId="5DE64442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5D5708A" w14:textId="36A426E2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CA12A4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</w:t>
            </w:r>
          </w:p>
        </w:tc>
      </w:tr>
      <w:tr w:rsidR="00A37701" w:rsidRPr="00CA12A4" w14:paraId="0B5EF2DA" w14:textId="77777777" w:rsidTr="003365B4">
        <w:trPr>
          <w:trHeight w:val="407"/>
          <w:tblHeader/>
        </w:trPr>
        <w:tc>
          <w:tcPr>
            <w:tcW w:w="3330" w:type="dxa"/>
          </w:tcPr>
          <w:p w14:paraId="0CB42ED5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Pr="00CA12A4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775" w:type="dxa"/>
            <w:gridSpan w:val="3"/>
          </w:tcPr>
          <w:p w14:paraId="7775693B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14:paraId="6E53040D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01CF5E3D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A37701" w:rsidRPr="00CA12A4" w14:paraId="7DF99286" w14:textId="77777777" w:rsidTr="003365B4">
        <w:trPr>
          <w:trHeight w:val="407"/>
          <w:tblHeader/>
        </w:trPr>
        <w:tc>
          <w:tcPr>
            <w:tcW w:w="3330" w:type="dxa"/>
          </w:tcPr>
          <w:p w14:paraId="54973A83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dxa"/>
          </w:tcPr>
          <w:p w14:paraId="48AC8F98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5" w:type="dxa"/>
          </w:tcPr>
          <w:p w14:paraId="1F0D86DF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64FBEBE1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55" w:type="dxa"/>
          </w:tcPr>
          <w:p w14:paraId="2F9512E5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0502B436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5" w:type="dxa"/>
          </w:tcPr>
          <w:p w14:paraId="53C82700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408D0B5C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7701" w:rsidRPr="00CA12A4" w14:paraId="3267F17F" w14:textId="77777777" w:rsidTr="003365B4">
        <w:trPr>
          <w:trHeight w:val="407"/>
          <w:tblHeader/>
        </w:trPr>
        <w:tc>
          <w:tcPr>
            <w:tcW w:w="3330" w:type="dxa"/>
          </w:tcPr>
          <w:p w14:paraId="15AD7FB0" w14:textId="77777777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BBD2602" w14:textId="0E448645" w:rsidR="00A37701" w:rsidRPr="00CA12A4" w:rsidRDefault="00A3770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7701" w:rsidRPr="00CA12A4" w14:paraId="3FCB0866" w14:textId="77777777" w:rsidTr="003365B4">
        <w:trPr>
          <w:trHeight w:val="407"/>
          <w:tblHeader/>
        </w:trPr>
        <w:tc>
          <w:tcPr>
            <w:tcW w:w="3330" w:type="dxa"/>
          </w:tcPr>
          <w:p w14:paraId="67A0D925" w14:textId="7A3263EF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19" w:type="dxa"/>
          </w:tcPr>
          <w:p w14:paraId="20B7528F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3E703ED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408E7BFB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53720B4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E6F09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C267759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ABD6B53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7701" w:rsidRPr="00CA12A4" w14:paraId="615AFB7A" w14:textId="77777777" w:rsidTr="003365B4">
        <w:trPr>
          <w:trHeight w:val="407"/>
          <w:tblHeader/>
        </w:trPr>
        <w:tc>
          <w:tcPr>
            <w:tcW w:w="3330" w:type="dxa"/>
          </w:tcPr>
          <w:p w14:paraId="012A6831" w14:textId="7A30CF3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52EBD393" w14:textId="03691B6D" w:rsidR="00A37701" w:rsidRPr="00CA12A4" w:rsidRDefault="00714F22" w:rsidP="007D052C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96703D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55" w:type="dxa"/>
          </w:tcPr>
          <w:p w14:paraId="3C209BF3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4A0B8DA5" w14:textId="2DD7674D" w:rsidR="00A37701" w:rsidRPr="00CA12A4" w:rsidRDefault="007562DB" w:rsidP="007D052C">
            <w:pPr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96703D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55" w:type="dxa"/>
          </w:tcPr>
          <w:p w14:paraId="3845E103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BD60368" w14:textId="22B5E025" w:rsidR="00A37701" w:rsidRPr="00CA12A4" w:rsidRDefault="004E086B" w:rsidP="007D052C">
            <w:pPr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7562DB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255" w:type="dxa"/>
          </w:tcPr>
          <w:p w14:paraId="0C4DAC63" w14:textId="77777777" w:rsidR="00A37701" w:rsidRPr="00CA12A4" w:rsidRDefault="00A37701" w:rsidP="00A3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center"/>
          </w:tcPr>
          <w:p w14:paraId="1ADB1255" w14:textId="6B0D0FFF" w:rsidR="00A37701" w:rsidRPr="00CA12A4" w:rsidRDefault="004E086B" w:rsidP="007D052C">
            <w:pPr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7562DB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562DB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48821EBD" w14:textId="1E8957E2" w:rsidR="007562DB" w:rsidRPr="00CA12A4" w:rsidRDefault="007562DB"/>
    <w:p w14:paraId="15FD4827" w14:textId="30C5CBD9" w:rsidR="00B66FE5" w:rsidRPr="00CA12A4" w:rsidRDefault="00B66FE5"/>
    <w:p w14:paraId="2F2A08D8" w14:textId="6DFA020C" w:rsidR="00B66FE5" w:rsidRPr="00CA12A4" w:rsidRDefault="00B66FE5"/>
    <w:p w14:paraId="2B2D6EA9" w14:textId="08FB1D3E" w:rsidR="001D0B77" w:rsidRPr="00CA12A4" w:rsidRDefault="001D0B77"/>
    <w:p w14:paraId="249D90D1" w14:textId="77777777" w:rsidR="001D0B77" w:rsidRPr="00CA12A4" w:rsidRDefault="001D0B77"/>
    <w:p w14:paraId="34AAD751" w14:textId="522734F3" w:rsidR="00B66FE5" w:rsidRPr="00CA12A4" w:rsidRDefault="00B66FE5"/>
    <w:p w14:paraId="4527408B" w14:textId="0DE3EE6A" w:rsidR="00F45A60" w:rsidRPr="00CA12A4" w:rsidRDefault="00F45A60"/>
    <w:p w14:paraId="7C3E0AC8" w14:textId="77777777" w:rsidR="00F45A60" w:rsidRPr="00CA12A4" w:rsidRDefault="00F45A60"/>
    <w:p w14:paraId="0C7FBB6A" w14:textId="77777777" w:rsidR="00B66FE5" w:rsidRPr="00CA12A4" w:rsidRDefault="00B66FE5"/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3510"/>
        <w:gridCol w:w="3510"/>
      </w:tblGrid>
      <w:tr w:rsidR="000D1546" w:rsidRPr="00CA12A4" w14:paraId="3CFA9EB8" w14:textId="77777777" w:rsidTr="007E7895">
        <w:tc>
          <w:tcPr>
            <w:tcW w:w="2070" w:type="dxa"/>
          </w:tcPr>
          <w:p w14:paraId="07619AFE" w14:textId="187657D7" w:rsidR="000D1546" w:rsidRPr="00CA12A4" w:rsidRDefault="000D154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ประเภทของสินทรัพย์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00367938" w14:textId="60C52D24" w:rsidR="000D1546" w:rsidRPr="00CA12A4" w:rsidRDefault="000D1546" w:rsidP="002C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4D51104" w14:textId="7C051215" w:rsidR="000D1546" w:rsidRPr="00CA12A4" w:rsidRDefault="000D1546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D274EC" w:rsidRPr="00CA12A4" w14:paraId="32ED6B5D" w14:textId="77777777" w:rsidTr="007E7895">
        <w:tc>
          <w:tcPr>
            <w:tcW w:w="2070" w:type="dxa"/>
          </w:tcPr>
          <w:p w14:paraId="43BF87BC" w14:textId="311F873D" w:rsidR="00D274EC" w:rsidRPr="00CA12A4" w:rsidRDefault="00D274EC" w:rsidP="00D2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3510" w:type="dxa"/>
            <w:shd w:val="clear" w:color="auto" w:fill="auto"/>
          </w:tcPr>
          <w:p w14:paraId="25C7211A" w14:textId="21940807" w:rsidR="00D274EC" w:rsidRPr="00CA12A4" w:rsidRDefault="00D274EC" w:rsidP="00D2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  <w:tc>
          <w:tcPr>
            <w:tcW w:w="3510" w:type="dxa"/>
            <w:shd w:val="clear" w:color="auto" w:fill="auto"/>
          </w:tcPr>
          <w:p w14:paraId="634D98D7" w14:textId="77777777" w:rsidR="00D274EC" w:rsidRPr="00CA12A4" w:rsidRDefault="00D274EC" w:rsidP="00D2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274EC" w:rsidRPr="00CA12A4" w14:paraId="66C8BFFE" w14:textId="77777777" w:rsidTr="007E7895">
        <w:tc>
          <w:tcPr>
            <w:tcW w:w="2070" w:type="dxa"/>
          </w:tcPr>
          <w:p w14:paraId="473948E7" w14:textId="25EA9CEE" w:rsidR="00D274EC" w:rsidRPr="00CA12A4" w:rsidRDefault="00D274EC" w:rsidP="00D2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อาคารโรงงาน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และคลังสินค้าให้เช่า</w:t>
            </w:r>
          </w:p>
        </w:tc>
        <w:tc>
          <w:tcPr>
            <w:tcW w:w="3510" w:type="dxa"/>
            <w:shd w:val="clear" w:color="auto" w:fill="auto"/>
          </w:tcPr>
          <w:p w14:paraId="75A7E004" w14:textId="4683BEBE" w:rsidR="00D274EC" w:rsidRPr="00CA12A4" w:rsidRDefault="00D274EC" w:rsidP="007E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3"/>
              <w:jc w:val="thaiDistribute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และอัตราการเช่าพื้นที่ กระแสเงินสดสุทธิที่คาดไว้จะถูกคิดลดโดยใช้อัตราคิดลด</w:t>
            </w:r>
            <w:r w:rsidRPr="00CA12A4">
              <w:rPr>
                <w:rFonts w:ascii="Angsana New" w:hAnsi="Angsana New" w:hint="cs"/>
                <w:spacing w:val="-2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0" w:type="dxa"/>
            <w:shd w:val="clear" w:color="auto" w:fill="auto"/>
          </w:tcPr>
          <w:p w14:paraId="12071AF0" w14:textId="6F65F17A" w:rsidR="00D274EC" w:rsidRPr="00CA12A4" w:rsidRDefault="00D274EC" w:rsidP="00936843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5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อัตราการเพิ่มขึ้นของค่าเช่าในตลาดที่ประมาณการไว้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5A12428" w14:textId="34EDCF61" w:rsidR="00D274EC" w:rsidRPr="00CA12A4" w:rsidRDefault="00D274EC" w:rsidP="00936843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5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ระยะเวลาที่เลิกเช่า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1F4EA80" w14:textId="22399209" w:rsidR="00D274EC" w:rsidRPr="00CA12A4" w:rsidRDefault="00D274EC" w:rsidP="00936843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5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อัตราการครอบครอง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A1EB313" w14:textId="52E9D07B" w:rsidR="00D274EC" w:rsidRPr="00CA12A4" w:rsidRDefault="00D274EC" w:rsidP="00936843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5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ระยะเวลาที่ให้เช่าฟรี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D274EC" w:rsidRPr="00CA12A4" w14:paraId="354E4CF2" w14:textId="77777777" w:rsidTr="007E7895">
        <w:tc>
          <w:tcPr>
            <w:tcW w:w="2070" w:type="dxa"/>
          </w:tcPr>
          <w:p w14:paraId="1733949B" w14:textId="7D479301" w:rsidR="00D274EC" w:rsidRPr="00CA12A4" w:rsidRDefault="00D274EC" w:rsidP="00D2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3510" w:type="dxa"/>
            <w:shd w:val="clear" w:color="auto" w:fill="auto"/>
          </w:tcPr>
          <w:p w14:paraId="340C57DE" w14:textId="6360E4BA" w:rsidR="00D274EC" w:rsidRPr="00CA12A4" w:rsidRDefault="00D274EC" w:rsidP="00D2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3510" w:type="dxa"/>
            <w:shd w:val="clear" w:color="auto" w:fill="auto"/>
          </w:tcPr>
          <w:p w14:paraId="5893B331" w14:textId="77777777" w:rsidR="00D274EC" w:rsidRPr="00CA12A4" w:rsidRDefault="00D274EC" w:rsidP="00984B3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74EC" w:rsidRPr="00CA12A4" w14:paraId="3F5DBBFA" w14:textId="77777777" w:rsidTr="007E7895">
        <w:tc>
          <w:tcPr>
            <w:tcW w:w="2070" w:type="dxa"/>
          </w:tcPr>
          <w:p w14:paraId="0262C2B1" w14:textId="0FA40B23" w:rsidR="00D274EC" w:rsidRPr="00CA12A4" w:rsidRDefault="00D274EC" w:rsidP="00D2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3510" w:type="dxa"/>
            <w:shd w:val="clear" w:color="auto" w:fill="auto"/>
          </w:tcPr>
          <w:p w14:paraId="21D3A8EA" w14:textId="1CB2376D" w:rsidR="00D274EC" w:rsidRPr="00CA12A4" w:rsidRDefault="00D274EC" w:rsidP="007E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วิธีการรายได้ โดยการคิดลดกระแสเงิ</w:t>
            </w:r>
            <w:r w:rsidR="007E7895" w:rsidRPr="00CA12A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</w:t>
            </w:r>
          </w:p>
        </w:tc>
        <w:tc>
          <w:tcPr>
            <w:tcW w:w="3510" w:type="dxa"/>
            <w:shd w:val="clear" w:color="auto" w:fill="auto"/>
          </w:tcPr>
          <w:p w14:paraId="5003DDB8" w14:textId="77777777" w:rsidR="00D274EC" w:rsidRPr="00CA12A4" w:rsidRDefault="00D274EC" w:rsidP="00984B3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9910711" w14:textId="063710FE" w:rsidR="004020B7" w:rsidRPr="00CA12A4" w:rsidRDefault="004020B7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013256A" w14:textId="45B685C8" w:rsidR="006B1A90" w:rsidRPr="00CA12A4" w:rsidRDefault="006B1A90" w:rsidP="00DF3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อสังหาริมทรัพย์เพื่อการลงทุนที่ติดภาระจำยอม</w:t>
      </w:r>
    </w:p>
    <w:p w14:paraId="79F19A33" w14:textId="77777777" w:rsidR="00667903" w:rsidRPr="00CA12A4" w:rsidRDefault="00667903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77AB5FF8" w14:textId="267FE635" w:rsidR="0099502B" w:rsidRPr="00CA12A4" w:rsidRDefault="006B1A90" w:rsidP="00513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2E81" w:rsidRPr="00CA12A4">
        <w:rPr>
          <w:rFonts w:ascii="Angsana New" w:hAnsi="Angsana New"/>
          <w:sz w:val="30"/>
          <w:szCs w:val="30"/>
        </w:rPr>
        <w:t>30</w:t>
      </w:r>
      <w:r w:rsidR="002C7165" w:rsidRPr="00CA12A4">
        <w:rPr>
          <w:rFonts w:ascii="Angsana New" w:hAnsi="Angsana New"/>
          <w:sz w:val="30"/>
          <w:szCs w:val="30"/>
          <w:cs/>
        </w:rPr>
        <w:t xml:space="preserve"> </w:t>
      </w:r>
      <w:r w:rsidR="007965AC" w:rsidRPr="00CA12A4">
        <w:rPr>
          <w:rFonts w:ascii="Angsana New" w:hAnsi="Angsana New"/>
          <w:sz w:val="30"/>
          <w:szCs w:val="30"/>
          <w:cs/>
        </w:rPr>
        <w:t>กันย</w:t>
      </w:r>
      <w:r w:rsidR="002C7165" w:rsidRPr="00CA12A4">
        <w:rPr>
          <w:rFonts w:ascii="Angsana New" w:hAnsi="Angsana New"/>
          <w:sz w:val="30"/>
          <w:szCs w:val="30"/>
          <w:cs/>
        </w:rPr>
        <w:t xml:space="preserve">ายน </w:t>
      </w:r>
      <w:r w:rsidR="005213E1" w:rsidRPr="00CA12A4">
        <w:rPr>
          <w:rFonts w:ascii="Angsana New" w:hAnsi="Angsana New"/>
          <w:sz w:val="30"/>
          <w:szCs w:val="30"/>
        </w:rPr>
        <w:t>2563</w:t>
      </w:r>
      <w:r w:rsidR="005213E1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กลุ่มบริษัทและบริษัทมีอสังหาริมทรัพย์เพื่อการลงทุน</w:t>
      </w:r>
      <w:r w:rsidR="00182587" w:rsidRPr="00CA12A4">
        <w:rPr>
          <w:rFonts w:ascii="Angsana New" w:hAnsi="Angsana New"/>
          <w:sz w:val="30"/>
          <w:szCs w:val="30"/>
          <w:cs/>
        </w:rPr>
        <w:t>เพื่อ</w:t>
      </w:r>
      <w:r w:rsidR="00B81261" w:rsidRPr="00CA12A4">
        <w:rPr>
          <w:rFonts w:ascii="Angsana New" w:hAnsi="Angsana New"/>
          <w:sz w:val="30"/>
          <w:szCs w:val="30"/>
          <w:cs/>
        </w:rPr>
        <w:t>อุตสาหกรรม</w:t>
      </w:r>
      <w:r w:rsidRPr="00CA12A4">
        <w:rPr>
          <w:rFonts w:ascii="Angsana New" w:hAnsi="Angsana New"/>
          <w:sz w:val="30"/>
          <w:szCs w:val="30"/>
          <w:cs/>
        </w:rPr>
        <w:t>บางส่วน</w:t>
      </w:r>
      <w:r w:rsidR="005D3E8A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ได้แก่ ที่ดินที่ติดภาระจำยอม ซึ่งมีมูลค่าตามบัญชีเป็นจำนวน </w:t>
      </w:r>
      <w:r w:rsidR="00942E81" w:rsidRPr="00CA12A4">
        <w:rPr>
          <w:rFonts w:ascii="Angsana New" w:hAnsi="Angsana New"/>
          <w:sz w:val="30"/>
          <w:szCs w:val="30"/>
        </w:rPr>
        <w:t xml:space="preserve">594.43 </w:t>
      </w:r>
      <w:r w:rsidRPr="00CA12A4">
        <w:rPr>
          <w:rFonts w:ascii="Angsana New" w:hAnsi="Angsana New"/>
          <w:sz w:val="30"/>
          <w:szCs w:val="30"/>
          <w:cs/>
        </w:rPr>
        <w:t>ล้านบาท</w:t>
      </w:r>
      <w:r w:rsidR="004B53A8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และ </w:t>
      </w:r>
      <w:r w:rsidR="00942E81" w:rsidRPr="00CA12A4">
        <w:rPr>
          <w:rFonts w:ascii="Angsana New" w:hAnsi="Angsana New"/>
          <w:sz w:val="30"/>
          <w:szCs w:val="30"/>
        </w:rPr>
        <w:t>17.92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2B1585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5213E1" w:rsidRPr="00CA12A4">
        <w:rPr>
          <w:rFonts w:ascii="Angsana New" w:hAnsi="Angsana New"/>
          <w:i/>
          <w:iCs/>
          <w:sz w:val="30"/>
          <w:szCs w:val="30"/>
        </w:rPr>
        <w:t>2562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213E1" w:rsidRPr="00CA12A4">
        <w:rPr>
          <w:rFonts w:ascii="Angsana New" w:hAnsi="Angsana New"/>
          <w:i/>
          <w:iCs/>
          <w:sz w:val="30"/>
          <w:szCs w:val="30"/>
        </w:rPr>
        <w:t>586.40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4B53A8"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5213E1" w:rsidRPr="00CA12A4">
        <w:rPr>
          <w:rFonts w:ascii="Angsana New" w:hAnsi="Angsana New"/>
          <w:i/>
          <w:iCs/>
          <w:sz w:val="30"/>
          <w:szCs w:val="30"/>
        </w:rPr>
        <w:t>9.89</w:t>
      </w:r>
      <w:r w:rsidR="0099502B" w:rsidRPr="00CA12A4">
        <w:rPr>
          <w:rFonts w:ascii="Angsana New" w:hAnsi="Angsana New"/>
          <w:i/>
          <w:iCs/>
          <w:sz w:val="30"/>
          <w:szCs w:val="30"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</w:p>
    <w:p w14:paraId="17F14A5B" w14:textId="77777777" w:rsidR="007D052C" w:rsidRPr="00CA12A4" w:rsidRDefault="007D052C" w:rsidP="00513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584449" w14:textId="61A713F9" w:rsidR="000B4D7C" w:rsidRPr="00CA12A4" w:rsidRDefault="00113B64" w:rsidP="00032003">
      <w:pPr>
        <w:pStyle w:val="Heading6"/>
        <w:numPr>
          <w:ilvl w:val="0"/>
          <w:numId w:val="16"/>
        </w:numPr>
        <w:tabs>
          <w:tab w:val="clear" w:pos="900"/>
          <w:tab w:val="num" w:pos="558"/>
        </w:tabs>
        <w:ind w:hanging="882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lastRenderedPageBreak/>
        <w:t>สิทธิการเช่า</w:t>
      </w:r>
      <w:r w:rsidR="0089213D" w:rsidRPr="00CA12A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7D4091C3" w14:textId="77777777" w:rsidR="007860BD" w:rsidRPr="00CA12A4" w:rsidRDefault="007860BD" w:rsidP="007860BD">
      <w:pPr>
        <w:rPr>
          <w:rFonts w:ascii="Angsana New" w:hAnsi="Angsana New"/>
          <w:sz w:val="30"/>
          <w:szCs w:val="30"/>
          <w:lang w:eastAsia="x-none"/>
        </w:rPr>
      </w:pPr>
    </w:p>
    <w:p w14:paraId="3124DF99" w14:textId="77777777" w:rsidR="002472CF" w:rsidRPr="00CA12A4" w:rsidRDefault="002472CF" w:rsidP="0024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14:paraId="6EA2D0DD" w14:textId="77777777" w:rsidR="002472CF" w:rsidRPr="00CA12A4" w:rsidRDefault="002472CF" w:rsidP="0024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773397C8" w14:textId="62769832" w:rsidR="002472CF" w:rsidRPr="00CA12A4" w:rsidRDefault="002472CF" w:rsidP="0024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กลุ่มบริษัทได้ทำสัญญาเช่าที่ดินเพื่อการ</w:t>
      </w:r>
      <w:r w:rsidR="000D3706" w:rsidRPr="00CA12A4">
        <w:rPr>
          <w:rFonts w:ascii="Angsana New" w:hAnsi="Angsana New"/>
          <w:sz w:val="30"/>
          <w:szCs w:val="30"/>
          <w:cs/>
        </w:rPr>
        <w:t>พัฒนาอสังหาริมทรัพย์</w:t>
      </w:r>
      <w:r w:rsidR="008433E2" w:rsidRPr="00CA12A4">
        <w:rPr>
          <w:rFonts w:ascii="Angsana New" w:hAnsi="Angsana New"/>
          <w:sz w:val="30"/>
          <w:szCs w:val="30"/>
          <w:cs/>
        </w:rPr>
        <w:t xml:space="preserve"> </w:t>
      </w:r>
      <w:r w:rsidR="000D3706" w:rsidRPr="00CA12A4">
        <w:rPr>
          <w:rFonts w:ascii="Angsana New" w:hAnsi="Angsana New"/>
          <w:sz w:val="30"/>
          <w:szCs w:val="30"/>
          <w:cs/>
        </w:rPr>
        <w:t>โดยการสร้าง</w:t>
      </w:r>
      <w:r w:rsidR="00A1175C" w:rsidRPr="00CA12A4">
        <w:rPr>
          <w:rFonts w:ascii="Angsana New" w:hAnsi="Angsana New"/>
          <w:sz w:val="30"/>
          <w:szCs w:val="30"/>
          <w:cs/>
        </w:rPr>
        <w:t>อาคาร</w:t>
      </w:r>
      <w:r w:rsidR="00913C73" w:rsidRPr="00CA12A4">
        <w:rPr>
          <w:rFonts w:ascii="Angsana New" w:hAnsi="Angsana New"/>
          <w:sz w:val="30"/>
          <w:szCs w:val="30"/>
          <w:cs/>
        </w:rPr>
        <w:t>โรงงานแ</w:t>
      </w:r>
      <w:r w:rsidR="008433E2" w:rsidRPr="00CA12A4">
        <w:rPr>
          <w:rFonts w:ascii="Angsana New" w:hAnsi="Angsana New"/>
          <w:sz w:val="30"/>
          <w:szCs w:val="30"/>
          <w:cs/>
        </w:rPr>
        <w:t>ละ</w:t>
      </w:r>
      <w:r w:rsidR="000D3706" w:rsidRPr="00CA12A4">
        <w:rPr>
          <w:rFonts w:ascii="Angsana New" w:hAnsi="Angsana New"/>
          <w:sz w:val="30"/>
          <w:szCs w:val="30"/>
          <w:cs/>
        </w:rPr>
        <w:t>คลังสินค้าเพื่อให้เช่า</w:t>
      </w:r>
      <w:r w:rsidR="002D4120" w:rsidRPr="00CA12A4">
        <w:rPr>
          <w:rFonts w:ascii="Angsana New" w:hAnsi="Angsana New"/>
          <w:sz w:val="30"/>
          <w:szCs w:val="30"/>
          <w:cs/>
        </w:rPr>
        <w:t>เพื่อการพัฒนาอาคารสำนักงานให้เช่าและ/หรือโรงแรม</w:t>
      </w:r>
      <w:r w:rsidRPr="00CA12A4">
        <w:rPr>
          <w:rFonts w:ascii="Angsana New" w:hAnsi="Angsana New"/>
          <w:sz w:val="30"/>
          <w:szCs w:val="30"/>
          <w:cs/>
        </w:rPr>
        <w:t xml:space="preserve"> ดังรายละเอียดต่อไปนี้</w:t>
      </w:r>
    </w:p>
    <w:p w14:paraId="696275D1" w14:textId="77777777" w:rsidR="005213E1" w:rsidRPr="00CA12A4" w:rsidRDefault="005213E1" w:rsidP="0024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52" w:type="dxa"/>
        <w:tblInd w:w="423" w:type="dxa"/>
        <w:tblLook w:val="04A0" w:firstRow="1" w:lastRow="0" w:firstColumn="1" w:lastColumn="0" w:noHBand="0" w:noVBand="1"/>
      </w:tblPr>
      <w:tblGrid>
        <w:gridCol w:w="3087"/>
        <w:gridCol w:w="2745"/>
        <w:gridCol w:w="1620"/>
        <w:gridCol w:w="1800"/>
      </w:tblGrid>
      <w:tr w:rsidR="002472CF" w:rsidRPr="00CA12A4" w14:paraId="69A70B05" w14:textId="77777777" w:rsidTr="002B1585">
        <w:trPr>
          <w:trHeight w:val="479"/>
        </w:trPr>
        <w:tc>
          <w:tcPr>
            <w:tcW w:w="3087" w:type="dxa"/>
          </w:tcPr>
          <w:p w14:paraId="5CC8BE78" w14:textId="77777777" w:rsidR="00A9696A" w:rsidRPr="00CA12A4" w:rsidRDefault="00A9696A" w:rsidP="00B8394D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268139" w14:textId="3E87049D" w:rsidR="002472CF" w:rsidRPr="00CA12A4" w:rsidRDefault="002472CF" w:rsidP="00B8394D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745" w:type="dxa"/>
          </w:tcPr>
          <w:p w14:paraId="14CEABA6" w14:textId="77777777" w:rsidR="00A9696A" w:rsidRPr="00CA12A4" w:rsidRDefault="00A9696A" w:rsidP="00B8394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383E79" w14:textId="3F896403" w:rsidR="002472CF" w:rsidRPr="00CA12A4" w:rsidRDefault="002472CF" w:rsidP="00B8394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ผู้ให้เช่า</w:t>
            </w:r>
          </w:p>
        </w:tc>
        <w:tc>
          <w:tcPr>
            <w:tcW w:w="1620" w:type="dxa"/>
          </w:tcPr>
          <w:p w14:paraId="1BBD0C21" w14:textId="77777777" w:rsidR="00A9696A" w:rsidRPr="00CA12A4" w:rsidRDefault="00A9696A" w:rsidP="00B8394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C18ED6" w14:textId="5EEF41D2" w:rsidR="002472CF" w:rsidRPr="00CA12A4" w:rsidRDefault="002472CF" w:rsidP="00B8394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800" w:type="dxa"/>
          </w:tcPr>
          <w:p w14:paraId="54916A47" w14:textId="3C692732" w:rsidR="002472CF" w:rsidRPr="00CA12A4" w:rsidRDefault="002472CF" w:rsidP="00B8394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วันที่มีผลบังคับ</w:t>
            </w:r>
            <w:r w:rsidR="00A9696A" w:rsidRPr="00CA12A4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</w:t>
            </w:r>
          </w:p>
        </w:tc>
      </w:tr>
      <w:tr w:rsidR="00182587" w:rsidRPr="00CA12A4" w14:paraId="62727ED4" w14:textId="77777777" w:rsidTr="00942F1B">
        <w:trPr>
          <w:trHeight w:val="200"/>
        </w:trPr>
        <w:tc>
          <w:tcPr>
            <w:tcW w:w="3087" w:type="dxa"/>
          </w:tcPr>
          <w:p w14:paraId="3AB394B3" w14:textId="7305DC8A" w:rsidR="00182587" w:rsidRPr="00CA12A4" w:rsidRDefault="00257654" w:rsidP="00A9696A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45" w:type="dxa"/>
          </w:tcPr>
          <w:p w14:paraId="165C7C42" w14:textId="77777777" w:rsidR="00182587" w:rsidRPr="00CA12A4" w:rsidRDefault="00182587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17B2A9" w14:textId="77777777" w:rsidR="00182587" w:rsidRPr="00CA12A4" w:rsidRDefault="00182587" w:rsidP="009A0D6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2DF090" w14:textId="77777777" w:rsidR="00182587" w:rsidRPr="00CA12A4" w:rsidRDefault="00182587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6B49" w:rsidRPr="00CA12A4" w14:paraId="7521BB81" w14:textId="77777777" w:rsidTr="00942F1B">
        <w:trPr>
          <w:trHeight w:val="137"/>
        </w:trPr>
        <w:tc>
          <w:tcPr>
            <w:tcW w:w="3087" w:type="dxa"/>
          </w:tcPr>
          <w:p w14:paraId="0FC4EAEC" w14:textId="76BC0C5D" w:rsidR="00916B49" w:rsidRPr="00CA12A4" w:rsidRDefault="00916B49" w:rsidP="00916B49">
            <w:pPr>
              <w:tabs>
                <w:tab w:val="clear" w:pos="227"/>
                <w:tab w:val="clear" w:pos="5387"/>
                <w:tab w:val="clear" w:pos="5613"/>
                <w:tab w:val="left" w:pos="2484"/>
              </w:tabs>
              <w:spacing w:line="240" w:lineRule="auto"/>
              <w:ind w:left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2745" w:type="dxa"/>
          </w:tcPr>
          <w:p w14:paraId="10750D38" w14:textId="77777777" w:rsidR="00916B49" w:rsidRPr="00CA12A4" w:rsidRDefault="00916B49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8DAA2" w14:textId="77777777" w:rsidR="00916B49" w:rsidRPr="00CA12A4" w:rsidRDefault="00916B49" w:rsidP="009A0D6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386906" w14:textId="77777777" w:rsidR="00916B49" w:rsidRPr="00CA12A4" w:rsidRDefault="00916B49" w:rsidP="00A9696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472CF" w:rsidRPr="00CA12A4" w14:paraId="2851B6B2" w14:textId="77777777" w:rsidTr="002B1585">
        <w:tc>
          <w:tcPr>
            <w:tcW w:w="3087" w:type="dxa"/>
          </w:tcPr>
          <w:p w14:paraId="485EA7DE" w14:textId="209A76F3" w:rsidR="002472CF" w:rsidRPr="00CA12A4" w:rsidRDefault="002472CF" w:rsidP="006F178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="000D3706" w:rsidRPr="00CA12A4">
              <w:rPr>
                <w:rFonts w:ascii="Angsana New" w:hAnsi="Angsana New"/>
                <w:sz w:val="30"/>
                <w:szCs w:val="30"/>
                <w:cs/>
              </w:rPr>
              <w:t xml:space="preserve">บางพลี </w:t>
            </w:r>
            <w:r w:rsidR="005B4D62"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5" w:type="dxa"/>
          </w:tcPr>
          <w:p w14:paraId="725ABC72" w14:textId="77777777" w:rsidR="000D3706" w:rsidRPr="00CA12A4" w:rsidRDefault="000D3706" w:rsidP="009A0D6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370B8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ชัยนันท์-บางพลี    </w:t>
            </w:r>
          </w:p>
          <w:p w14:paraId="1DFC6896" w14:textId="77777777" w:rsidR="002472CF" w:rsidRPr="00CA12A4" w:rsidRDefault="000D3706" w:rsidP="009A0D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พาร์คแลนด์ จำกัด</w:t>
            </w:r>
          </w:p>
        </w:tc>
        <w:tc>
          <w:tcPr>
            <w:tcW w:w="1620" w:type="dxa"/>
          </w:tcPr>
          <w:p w14:paraId="7745100A" w14:textId="3F3B208E" w:rsidR="002472CF" w:rsidRPr="00CA12A4" w:rsidRDefault="006F1782" w:rsidP="001F2A28">
            <w:pPr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472CF"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ถึง </w:t>
            </w:r>
            <w:r w:rsidR="008707FD" w:rsidRPr="00CA12A4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="00395715"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95715"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</w:tcPr>
          <w:p w14:paraId="2F854FC3" w14:textId="13EC672C" w:rsidR="002472CF" w:rsidRPr="00CA12A4" w:rsidRDefault="005B4D62" w:rsidP="00B8394D">
            <w:pPr>
              <w:tabs>
                <w:tab w:val="clear" w:pos="1644"/>
                <w:tab w:val="left" w:pos="1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</w:t>
            </w:r>
            <w:r w:rsidR="002472CF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F1782" w:rsidRPr="00CA12A4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="002472CF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472CF" w:rsidRPr="00CA12A4">
              <w:rPr>
                <w:rFonts w:ascii="Angsana New" w:hAnsi="Angsana New"/>
                <w:sz w:val="30"/>
                <w:szCs w:val="30"/>
              </w:rPr>
              <w:t>25</w:t>
            </w:r>
            <w:r w:rsidR="006F1782" w:rsidRPr="00CA12A4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2472CF" w:rsidRPr="00CA12A4" w14:paraId="3F9C9759" w14:textId="77777777" w:rsidTr="002B1585">
        <w:tc>
          <w:tcPr>
            <w:tcW w:w="3087" w:type="dxa"/>
          </w:tcPr>
          <w:p w14:paraId="61DA8FBF" w14:textId="6D403767" w:rsidR="002472CF" w:rsidRPr="00CA12A4" w:rsidRDefault="002472CF" w:rsidP="000D37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="000D3706" w:rsidRPr="00CA12A4">
              <w:rPr>
                <w:rFonts w:ascii="Angsana New" w:hAnsi="Angsana New"/>
                <w:sz w:val="30"/>
                <w:szCs w:val="30"/>
                <w:cs/>
              </w:rPr>
              <w:t>บางนา กม.</w:t>
            </w:r>
            <w:r w:rsidR="005B4D62" w:rsidRPr="00CA12A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45" w:type="dxa"/>
          </w:tcPr>
          <w:p w14:paraId="05015F73" w14:textId="5702ECB9" w:rsidR="002472CF" w:rsidRPr="00CA12A4" w:rsidRDefault="000D3706" w:rsidP="002B1585">
            <w:pPr>
              <w:tabs>
                <w:tab w:val="clear" w:pos="16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บริษัท พรชัยอีควิป</w:t>
            </w:r>
            <w:r w:rsidR="006F1782" w:rsidRPr="00CA12A4">
              <w:rPr>
                <w:rFonts w:ascii="Angsana New" w:hAnsi="Angsana New"/>
                <w:sz w:val="30"/>
                <w:szCs w:val="30"/>
                <w:cs/>
              </w:rPr>
              <w:t>เม้นท์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0B771F5" w14:textId="77777777" w:rsidR="002472CF" w:rsidRPr="00CA12A4" w:rsidRDefault="002472CF" w:rsidP="004C48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0D3706" w:rsidRPr="00CA12A4">
              <w:rPr>
                <w:rFonts w:ascii="Angsana New" w:hAnsi="Angsana New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389B79CE" w14:textId="7FD6B258" w:rsidR="002472CF" w:rsidRPr="00CA12A4" w:rsidRDefault="005B4D62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2472CF"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3706" w:rsidRPr="00CA12A4">
              <w:rPr>
                <w:rFonts w:ascii="Angsana New" w:hAnsi="Angsana New"/>
                <w:sz w:val="30"/>
                <w:szCs w:val="30"/>
                <w:cs/>
              </w:rPr>
              <w:t>พฤษภา</w:t>
            </w:r>
            <w:r w:rsidR="002472CF" w:rsidRPr="00CA12A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</w:tr>
      <w:tr w:rsidR="0089213D" w:rsidRPr="00CA12A4" w14:paraId="05727F60" w14:textId="77777777" w:rsidTr="002B1585">
        <w:tc>
          <w:tcPr>
            <w:tcW w:w="3087" w:type="dxa"/>
          </w:tcPr>
          <w:p w14:paraId="6D8360AE" w14:textId="083E9AE4" w:rsidR="0089213D" w:rsidRPr="00CA12A4" w:rsidRDefault="0089213D" w:rsidP="000D37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โครงการบางพลี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2745" w:type="dxa"/>
          </w:tcPr>
          <w:p w14:paraId="6420D331" w14:textId="386A4825" w:rsidR="0089213D" w:rsidRPr="00CA12A4" w:rsidRDefault="00485A1A" w:rsidP="006F1782">
            <w:pPr>
              <w:tabs>
                <w:tab w:val="clear" w:pos="1644"/>
                <w:tab w:val="clear" w:pos="1871"/>
                <w:tab w:val="left" w:pos="18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บุคคลธรรมดา</w:t>
            </w:r>
          </w:p>
        </w:tc>
        <w:tc>
          <w:tcPr>
            <w:tcW w:w="1620" w:type="dxa"/>
          </w:tcPr>
          <w:p w14:paraId="5A52F2DD" w14:textId="73CAFC20" w:rsidR="0089213D" w:rsidRPr="00CA12A4" w:rsidRDefault="0089213D" w:rsidP="004C48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3B3BEFFD" w14:textId="483FCD58" w:rsidR="0089213D" w:rsidRPr="00CA12A4" w:rsidRDefault="0089213D" w:rsidP="0089213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213D" w:rsidRPr="00CA12A4" w14:paraId="113A53BC" w14:textId="77777777" w:rsidTr="002B1585">
        <w:tc>
          <w:tcPr>
            <w:tcW w:w="3087" w:type="dxa"/>
          </w:tcPr>
          <w:p w14:paraId="0592F515" w14:textId="77777777" w:rsidR="0089213D" w:rsidRPr="00CA12A4" w:rsidRDefault="0089213D" w:rsidP="000D37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14:paraId="71D0CD5D" w14:textId="08BAACBC" w:rsidR="0089213D" w:rsidRPr="00CA12A4" w:rsidRDefault="00485A1A" w:rsidP="006F1782">
            <w:pPr>
              <w:tabs>
                <w:tab w:val="clear" w:pos="1644"/>
                <w:tab w:val="clear" w:pos="1871"/>
                <w:tab w:val="left" w:pos="18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บจ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แอล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เอช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กรุ๊ป</w:t>
            </w:r>
          </w:p>
        </w:tc>
        <w:tc>
          <w:tcPr>
            <w:tcW w:w="1620" w:type="dxa"/>
          </w:tcPr>
          <w:p w14:paraId="72636577" w14:textId="77777777" w:rsidR="0089213D" w:rsidRPr="00CA12A4" w:rsidRDefault="0089213D" w:rsidP="000D370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A3869A8" w14:textId="77777777" w:rsidR="0089213D" w:rsidRPr="00CA12A4" w:rsidRDefault="0089213D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213D" w:rsidRPr="00CA12A4" w14:paraId="147C1209" w14:textId="77777777" w:rsidTr="002B1585">
        <w:tc>
          <w:tcPr>
            <w:tcW w:w="3087" w:type="dxa"/>
          </w:tcPr>
          <w:p w14:paraId="0B274BE5" w14:textId="77777777" w:rsidR="0089213D" w:rsidRPr="00CA12A4" w:rsidRDefault="0089213D" w:rsidP="000D37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14:paraId="7D9759EB" w14:textId="4D013B89" w:rsidR="0089213D" w:rsidRPr="00CA12A4" w:rsidRDefault="00485A1A" w:rsidP="006F1782">
            <w:pPr>
              <w:tabs>
                <w:tab w:val="clear" w:pos="1644"/>
                <w:tab w:val="clear" w:pos="1871"/>
                <w:tab w:val="left" w:pos="18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บจ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แอล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แมนูแฟคเจอริง</w:t>
            </w:r>
          </w:p>
        </w:tc>
        <w:tc>
          <w:tcPr>
            <w:tcW w:w="1620" w:type="dxa"/>
          </w:tcPr>
          <w:p w14:paraId="32618262" w14:textId="77777777" w:rsidR="0089213D" w:rsidRPr="00CA12A4" w:rsidRDefault="0089213D" w:rsidP="000D370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1D3C6BC" w14:textId="77777777" w:rsidR="0089213D" w:rsidRPr="00CA12A4" w:rsidRDefault="0089213D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1585" w:rsidRPr="00CA12A4" w14:paraId="0346C567" w14:textId="77777777" w:rsidTr="002B1585">
        <w:tc>
          <w:tcPr>
            <w:tcW w:w="3087" w:type="dxa"/>
          </w:tcPr>
          <w:p w14:paraId="6ED9EF5F" w14:textId="77777777" w:rsidR="002B1585" w:rsidRPr="00CA12A4" w:rsidRDefault="002B1585" w:rsidP="000D37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14:paraId="39C10AFF" w14:textId="77777777" w:rsidR="002B1585" w:rsidRPr="00CA12A4" w:rsidRDefault="002B1585" w:rsidP="006F1782">
            <w:pPr>
              <w:tabs>
                <w:tab w:val="clear" w:pos="1644"/>
                <w:tab w:val="clear" w:pos="1871"/>
                <w:tab w:val="left" w:pos="18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DCF994D" w14:textId="77777777" w:rsidR="002B1585" w:rsidRPr="00CA12A4" w:rsidRDefault="002B1585" w:rsidP="000D370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38EF72" w14:textId="77777777" w:rsidR="002B1585" w:rsidRPr="00CA12A4" w:rsidRDefault="002B1585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2587" w:rsidRPr="00CA12A4" w14:paraId="69D25CCF" w14:textId="77777777" w:rsidTr="002B1585">
        <w:tc>
          <w:tcPr>
            <w:tcW w:w="3087" w:type="dxa"/>
          </w:tcPr>
          <w:p w14:paraId="5C2B83F5" w14:textId="0B977B50" w:rsidR="00182587" w:rsidRPr="00CA12A4" w:rsidRDefault="00257654" w:rsidP="002C759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45" w:type="dxa"/>
          </w:tcPr>
          <w:p w14:paraId="0C723D47" w14:textId="77777777" w:rsidR="00182587" w:rsidRPr="00CA12A4" w:rsidRDefault="00182587" w:rsidP="006F1782">
            <w:pPr>
              <w:tabs>
                <w:tab w:val="clear" w:pos="1644"/>
                <w:tab w:val="clear" w:pos="1871"/>
                <w:tab w:val="left" w:pos="18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A57628" w14:textId="77777777" w:rsidR="00182587" w:rsidRPr="00CA12A4" w:rsidRDefault="00182587" w:rsidP="000D370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B29A33" w14:textId="77777777" w:rsidR="00182587" w:rsidRPr="00CA12A4" w:rsidRDefault="00182587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6B49" w:rsidRPr="00CA12A4" w14:paraId="32D2E48A" w14:textId="77777777" w:rsidTr="002B1585">
        <w:tc>
          <w:tcPr>
            <w:tcW w:w="3087" w:type="dxa"/>
          </w:tcPr>
          <w:p w14:paraId="51724AB6" w14:textId="11EF9295" w:rsidR="00916B49" w:rsidRPr="00CA12A4" w:rsidRDefault="00916B49" w:rsidP="00916B49">
            <w:pPr>
              <w:tabs>
                <w:tab w:val="clear" w:pos="227"/>
                <w:tab w:val="clear" w:pos="5387"/>
                <w:tab w:val="clear" w:pos="5613"/>
                <w:tab w:val="left" w:pos="2484"/>
              </w:tabs>
              <w:spacing w:line="240" w:lineRule="auto"/>
              <w:ind w:left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เพื่อการพาณิชย์</w:t>
            </w:r>
          </w:p>
        </w:tc>
        <w:tc>
          <w:tcPr>
            <w:tcW w:w="2745" w:type="dxa"/>
          </w:tcPr>
          <w:p w14:paraId="28A8FEA9" w14:textId="77777777" w:rsidR="00916B49" w:rsidRPr="00CA12A4" w:rsidRDefault="00916B49" w:rsidP="006F1782">
            <w:pPr>
              <w:tabs>
                <w:tab w:val="clear" w:pos="1644"/>
                <w:tab w:val="clear" w:pos="1871"/>
                <w:tab w:val="left" w:pos="18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63E6B5D" w14:textId="77777777" w:rsidR="00916B49" w:rsidRPr="00CA12A4" w:rsidRDefault="00916B49" w:rsidP="000D370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3A9C40C" w14:textId="77777777" w:rsidR="00916B49" w:rsidRPr="00CA12A4" w:rsidRDefault="00916B49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0CBE" w:rsidRPr="00CA12A4" w14:paraId="70C651EF" w14:textId="77777777" w:rsidTr="002B1585">
        <w:tc>
          <w:tcPr>
            <w:tcW w:w="3087" w:type="dxa"/>
          </w:tcPr>
          <w:p w14:paraId="7566FE0E" w14:textId="77777777" w:rsidR="00FD0CBE" w:rsidRPr="00CA12A4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โครงการโกลเด้นแลนด์ บิวดิ้ง</w:t>
            </w:r>
          </w:p>
        </w:tc>
        <w:tc>
          <w:tcPr>
            <w:tcW w:w="2745" w:type="dxa"/>
          </w:tcPr>
          <w:p w14:paraId="0B2D5F4B" w14:textId="77777777" w:rsidR="00FD0CBE" w:rsidRPr="00CA12A4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วชิราวุธวิทยาลัย</w:t>
            </w:r>
          </w:p>
        </w:tc>
        <w:tc>
          <w:tcPr>
            <w:tcW w:w="1620" w:type="dxa"/>
          </w:tcPr>
          <w:p w14:paraId="66AD6BA1" w14:textId="77777777" w:rsidR="00FD0CBE" w:rsidRPr="00CA12A4" w:rsidRDefault="00FD0CBE" w:rsidP="004C48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30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606DFD9" w14:textId="77777777" w:rsidR="00FD0CBE" w:rsidRPr="00CA12A4" w:rsidRDefault="00FD0CBE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1 กันยายน </w:t>
            </w:r>
            <w:r w:rsidRPr="00CA12A4">
              <w:rPr>
                <w:rFonts w:ascii="Angsana New" w:hAnsi="Angsana New"/>
                <w:sz w:val="30"/>
                <w:szCs w:val="30"/>
              </w:rPr>
              <w:t>2535</w:t>
            </w:r>
          </w:p>
        </w:tc>
      </w:tr>
      <w:tr w:rsidR="00FD0CBE" w:rsidRPr="00CA12A4" w14:paraId="7455AE0A" w14:textId="77777777" w:rsidTr="002B1585">
        <w:tc>
          <w:tcPr>
            <w:tcW w:w="3087" w:type="dxa"/>
          </w:tcPr>
          <w:p w14:paraId="03423052" w14:textId="77777777" w:rsidR="00FD0CBE" w:rsidRPr="00CA12A4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โครงการเอฟ วาย ไอ เซ็นเตอร์</w:t>
            </w:r>
          </w:p>
        </w:tc>
        <w:tc>
          <w:tcPr>
            <w:tcW w:w="2745" w:type="dxa"/>
          </w:tcPr>
          <w:p w14:paraId="1D445BE2" w14:textId="77777777" w:rsidR="00FD0CBE" w:rsidRPr="00CA12A4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14:paraId="6285B961" w14:textId="77777777" w:rsidR="00FD0CBE" w:rsidRPr="00CA12A4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 ส่วนพระมหากษัตริย์</w:t>
            </w:r>
          </w:p>
        </w:tc>
        <w:tc>
          <w:tcPr>
            <w:tcW w:w="1620" w:type="dxa"/>
          </w:tcPr>
          <w:p w14:paraId="3F25ABA2" w14:textId="77777777" w:rsidR="00FD0CBE" w:rsidRPr="00CA12A4" w:rsidRDefault="00FD0CBE" w:rsidP="004C48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2336472F" w14:textId="77777777" w:rsidR="00FD0CBE" w:rsidRPr="00CA12A4" w:rsidRDefault="00FD0CBE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1 มีนาคม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</w:tr>
      <w:tr w:rsidR="00FD0CBE" w:rsidRPr="00CA12A4" w14:paraId="391F316E" w14:textId="77777777" w:rsidTr="002B1585">
        <w:tc>
          <w:tcPr>
            <w:tcW w:w="3087" w:type="dxa"/>
          </w:tcPr>
          <w:p w14:paraId="160298EA" w14:textId="77777777" w:rsidR="00FD0CBE" w:rsidRPr="00CA12A4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โครงการสาทร สแควร์ และ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 โครงการดับบลิว โฮเต็ล แบงคอก</w:t>
            </w:r>
          </w:p>
        </w:tc>
        <w:tc>
          <w:tcPr>
            <w:tcW w:w="2745" w:type="dxa"/>
          </w:tcPr>
          <w:p w14:paraId="7CB11668" w14:textId="77777777" w:rsidR="00FD0CBE" w:rsidRPr="00CA12A4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14:paraId="30B585F9" w14:textId="77777777" w:rsidR="00FD0CBE" w:rsidRPr="00CA12A4" w:rsidRDefault="00FD0CBE" w:rsidP="00FD0C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  ส่วนพระมหากษัตริย์</w:t>
            </w:r>
          </w:p>
        </w:tc>
        <w:tc>
          <w:tcPr>
            <w:tcW w:w="1620" w:type="dxa"/>
          </w:tcPr>
          <w:p w14:paraId="6A3B702D" w14:textId="401A96E4" w:rsidR="00FD0CBE" w:rsidRPr="00CA12A4" w:rsidRDefault="00FD0CBE" w:rsidP="004C480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CA12A4">
              <w:rPr>
                <w:rFonts w:ascii="Angsana New" w:hAnsi="Angsana New"/>
                <w:sz w:val="30"/>
                <w:szCs w:val="30"/>
              </w:rPr>
              <w:t>9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054B699C" w14:textId="77777777" w:rsidR="00FD0CBE" w:rsidRPr="00CA12A4" w:rsidRDefault="00FD0CBE" w:rsidP="00B839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1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2550</w:t>
            </w:r>
          </w:p>
        </w:tc>
      </w:tr>
    </w:tbl>
    <w:p w14:paraId="712FAA6C" w14:textId="1B457F24" w:rsidR="00C9526F" w:rsidRPr="00CA12A4" w:rsidRDefault="00C9526F" w:rsidP="004C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542B534E" w14:textId="1D27BF44" w:rsidR="00B66FE5" w:rsidRPr="00CA12A4" w:rsidRDefault="00B66FE5" w:rsidP="004C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8E144B5" w14:textId="1515A5A7" w:rsidR="00B66FE5" w:rsidRPr="00CA12A4" w:rsidRDefault="00B66FE5" w:rsidP="004C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80BF99" w14:textId="384338CF" w:rsidR="00B66FE5" w:rsidRPr="00CA12A4" w:rsidRDefault="00B66FE5" w:rsidP="004C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05E72A28" w14:textId="1048E28D" w:rsidR="00B66FE5" w:rsidRPr="00CA12A4" w:rsidRDefault="00B66FE5" w:rsidP="004C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57280088" w14:textId="34A93BEC" w:rsidR="00B66FE5" w:rsidRPr="00CA12A4" w:rsidRDefault="00B66FE5" w:rsidP="004C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5B6C9065" w14:textId="77777777" w:rsidR="00B66FE5" w:rsidRPr="00CA12A4" w:rsidRDefault="00B66FE5" w:rsidP="004C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FDF5974" w14:textId="64D513C6" w:rsidR="000E682E" w:rsidRPr="00CA12A4" w:rsidRDefault="004C4806" w:rsidP="004C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630"/>
        <w:rPr>
          <w:rFonts w:ascii="Angsana New" w:hAnsi="Angsana New"/>
          <w:spacing w:val="-2"/>
          <w:sz w:val="30"/>
          <w:szCs w:val="30"/>
          <w:cs/>
        </w:rPr>
      </w:pPr>
      <w:r w:rsidRPr="00CA12A4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             </w:t>
      </w:r>
      <w:r w:rsidR="000E682E" w:rsidRPr="00CA12A4">
        <w:rPr>
          <w:rFonts w:ascii="Angsana New" w:hAnsi="Angsana New"/>
          <w:spacing w:val="-2"/>
          <w:sz w:val="30"/>
          <w:szCs w:val="30"/>
          <w:cs/>
        </w:rPr>
        <w:t>รายการเปลี่ยนแปลง</w:t>
      </w:r>
      <w:r w:rsidR="00BD71DB" w:rsidRPr="00CA12A4">
        <w:rPr>
          <w:rFonts w:ascii="Angsana New" w:hAnsi="Angsana New" w:hint="cs"/>
          <w:spacing w:val="-2"/>
          <w:sz w:val="30"/>
          <w:szCs w:val="30"/>
          <w:cs/>
        </w:rPr>
        <w:t>สิทธิการเช่า</w:t>
      </w:r>
      <w:r w:rsidR="000E682E" w:rsidRPr="00CA12A4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A37FD" w:rsidRPr="00CA12A4">
        <w:rPr>
          <w:rFonts w:ascii="Angsana New" w:hAnsi="Angsana New"/>
          <w:spacing w:val="-2"/>
          <w:sz w:val="30"/>
          <w:szCs w:val="30"/>
          <w:cs/>
        </w:rPr>
        <w:t xml:space="preserve">ปีสิ้นสุดวันที่ </w:t>
      </w:r>
      <w:r w:rsidR="00F370B8" w:rsidRPr="00CA12A4">
        <w:rPr>
          <w:rFonts w:ascii="Angsana New" w:hAnsi="Angsana New"/>
          <w:spacing w:val="-2"/>
          <w:sz w:val="30"/>
          <w:szCs w:val="30"/>
        </w:rPr>
        <w:t>30</w:t>
      </w:r>
      <w:r w:rsidR="00BA37FD" w:rsidRPr="00CA12A4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="005213E1" w:rsidRPr="00CA12A4">
        <w:rPr>
          <w:rFonts w:ascii="Angsana New" w:hAnsi="Angsana New"/>
          <w:spacing w:val="-2"/>
          <w:sz w:val="30"/>
          <w:szCs w:val="30"/>
        </w:rPr>
        <w:t>2563</w:t>
      </w:r>
      <w:r w:rsidR="005213E1"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37FD" w:rsidRPr="00CA12A4">
        <w:rPr>
          <w:rFonts w:ascii="Angsana New" w:hAnsi="Angsana New"/>
          <w:spacing w:val="-2"/>
          <w:sz w:val="30"/>
          <w:szCs w:val="30"/>
          <w:cs/>
        </w:rPr>
        <w:t>และ</w:t>
      </w:r>
      <w:r w:rsidR="007232AD" w:rsidRPr="00CA12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213E1" w:rsidRPr="00CA12A4">
        <w:rPr>
          <w:rFonts w:ascii="Angsana New" w:hAnsi="Angsana New"/>
          <w:spacing w:val="-2"/>
          <w:sz w:val="30"/>
          <w:szCs w:val="30"/>
        </w:rPr>
        <w:t>2562</w:t>
      </w:r>
      <w:r w:rsidR="000E682E" w:rsidRPr="00CA12A4">
        <w:rPr>
          <w:rFonts w:ascii="Angsana New" w:hAnsi="Angsana New"/>
          <w:spacing w:val="-2"/>
          <w:sz w:val="30"/>
          <w:szCs w:val="30"/>
        </w:rPr>
        <w:t xml:space="preserve"> </w:t>
      </w:r>
      <w:r w:rsidR="000E682E" w:rsidRPr="00CA12A4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6677AD9A" w14:textId="77777777" w:rsidR="000E682E" w:rsidRPr="00CA12A4" w:rsidRDefault="000E682E" w:rsidP="000E682E">
      <w:pPr>
        <w:rPr>
          <w:sz w:val="30"/>
          <w:szCs w:val="30"/>
          <w:lang w:val="x-none" w:eastAsia="x-none"/>
        </w:rPr>
      </w:pP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168"/>
        <w:gridCol w:w="360"/>
        <w:gridCol w:w="1440"/>
        <w:gridCol w:w="1530"/>
        <w:gridCol w:w="1350"/>
        <w:gridCol w:w="1350"/>
      </w:tblGrid>
      <w:tr w:rsidR="00342EDB" w:rsidRPr="00CA12A4" w14:paraId="6F7457C6" w14:textId="77777777" w:rsidTr="00DE4EB3">
        <w:trPr>
          <w:tblHeader/>
        </w:trPr>
        <w:tc>
          <w:tcPr>
            <w:tcW w:w="3168" w:type="dxa"/>
            <w:shd w:val="clear" w:color="auto" w:fill="auto"/>
          </w:tcPr>
          <w:p w14:paraId="184BCD88" w14:textId="77777777" w:rsidR="00342EDB" w:rsidRPr="00CA12A4" w:rsidRDefault="00342EDB" w:rsidP="0044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ADBD1C6" w14:textId="77777777" w:rsidR="00342EDB" w:rsidRPr="00CA12A4" w:rsidRDefault="00342EDB" w:rsidP="00182C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70" w:type="dxa"/>
            <w:gridSpan w:val="2"/>
          </w:tcPr>
          <w:p w14:paraId="2F18930E" w14:textId="583BD80A" w:rsidR="00342EDB" w:rsidRPr="00CA12A4" w:rsidRDefault="00342EDB" w:rsidP="00182C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CCE3FD9" w14:textId="77777777" w:rsidR="00342EDB" w:rsidRPr="00CA12A4" w:rsidRDefault="00342EDB" w:rsidP="004445D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394D" w:rsidRPr="00CA12A4" w14:paraId="1F3EB6DA" w14:textId="77777777" w:rsidTr="00DE4EB3">
        <w:trPr>
          <w:tblHeader/>
        </w:trPr>
        <w:tc>
          <w:tcPr>
            <w:tcW w:w="3168" w:type="dxa"/>
            <w:shd w:val="clear" w:color="auto" w:fill="auto"/>
          </w:tcPr>
          <w:p w14:paraId="387339D2" w14:textId="2CB42B36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77B9ECC9" w14:textId="77777777" w:rsidR="00B8394D" w:rsidRPr="00CA12A4" w:rsidRDefault="00B8394D" w:rsidP="00B8394D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7E0149" w14:textId="523E8275" w:rsidR="00B8394D" w:rsidRPr="00CA12A4" w:rsidRDefault="00B8394D" w:rsidP="00B8394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vAlign w:val="center"/>
          </w:tcPr>
          <w:p w14:paraId="78042FBF" w14:textId="4BFEC130" w:rsidR="00B8394D" w:rsidRPr="00CA12A4" w:rsidRDefault="00B8394D" w:rsidP="00B8394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50" w:type="dxa"/>
            <w:vAlign w:val="center"/>
          </w:tcPr>
          <w:p w14:paraId="53A8B79C" w14:textId="7FCA16F9" w:rsidR="00B8394D" w:rsidRPr="00CA12A4" w:rsidRDefault="00B8394D" w:rsidP="00B8394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98B404" w14:textId="6C019E88" w:rsidR="00B8394D" w:rsidRPr="00CA12A4" w:rsidRDefault="00B8394D" w:rsidP="00B8394D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B8394D" w:rsidRPr="00CA12A4" w14:paraId="1197D12F" w14:textId="77777777" w:rsidTr="00DE4EB3">
        <w:trPr>
          <w:tblHeader/>
        </w:trPr>
        <w:tc>
          <w:tcPr>
            <w:tcW w:w="3168" w:type="dxa"/>
            <w:shd w:val="clear" w:color="auto" w:fill="auto"/>
          </w:tcPr>
          <w:p w14:paraId="5E1153A2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321FDA4" w14:textId="77777777" w:rsidR="00B8394D" w:rsidRPr="00CA12A4" w:rsidRDefault="00B8394D" w:rsidP="00B839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70" w:type="dxa"/>
            <w:gridSpan w:val="4"/>
          </w:tcPr>
          <w:p w14:paraId="59C26489" w14:textId="205E77AD" w:rsidR="00B8394D" w:rsidRPr="00CA12A4" w:rsidRDefault="00B8394D" w:rsidP="00B8394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8394D" w:rsidRPr="00CA12A4" w14:paraId="3F159D31" w14:textId="77777777" w:rsidTr="00DE4EB3">
        <w:tc>
          <w:tcPr>
            <w:tcW w:w="3168" w:type="dxa"/>
            <w:shd w:val="clear" w:color="auto" w:fill="auto"/>
          </w:tcPr>
          <w:p w14:paraId="0840C3C1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63C79F7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A28820" w14:textId="2A0C5598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4CF243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F6EED9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35D413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36CA" w:rsidRPr="00CA12A4" w14:paraId="5F7E4C21" w14:textId="77777777" w:rsidTr="00DE4EB3">
        <w:tc>
          <w:tcPr>
            <w:tcW w:w="3168" w:type="dxa"/>
            <w:shd w:val="clear" w:color="auto" w:fill="auto"/>
          </w:tcPr>
          <w:p w14:paraId="3B3C34CC" w14:textId="41D5D25B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BD71DB"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D71DB" w:rsidRPr="00CA12A4">
              <w:rPr>
                <w:rFonts w:ascii="Angsana New" w:hAnsi="Angsana New"/>
                <w:sz w:val="30"/>
                <w:szCs w:val="30"/>
              </w:rPr>
              <w:t>2562/2561</w:t>
            </w:r>
          </w:p>
        </w:tc>
        <w:tc>
          <w:tcPr>
            <w:tcW w:w="360" w:type="dxa"/>
          </w:tcPr>
          <w:p w14:paraId="65D81175" w14:textId="77777777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FC24157" w14:textId="174831B4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</w:rPr>
              <w:t>,134</w:t>
            </w:r>
          </w:p>
        </w:tc>
        <w:tc>
          <w:tcPr>
            <w:tcW w:w="1530" w:type="dxa"/>
          </w:tcPr>
          <w:p w14:paraId="2A51682B" w14:textId="502A1DE3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2,134</w:t>
            </w:r>
          </w:p>
        </w:tc>
        <w:tc>
          <w:tcPr>
            <w:tcW w:w="1350" w:type="dxa"/>
            <w:shd w:val="clear" w:color="auto" w:fill="auto"/>
          </w:tcPr>
          <w:p w14:paraId="101610FE" w14:textId="48DFC94D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968BCF" w14:textId="1C8FA15F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43A3A" w:rsidRPr="00CA12A4" w14:paraId="6CB01D56" w14:textId="77777777" w:rsidTr="00DE4EB3">
        <w:tc>
          <w:tcPr>
            <w:tcW w:w="3168" w:type="dxa"/>
            <w:shd w:val="clear" w:color="auto" w:fill="auto"/>
          </w:tcPr>
          <w:p w14:paraId="206BDACA" w14:textId="0846BB9D" w:rsidR="00F43A3A" w:rsidRPr="00CA12A4" w:rsidRDefault="00F43A3A" w:rsidP="00F4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64B5465B" w14:textId="77777777" w:rsidR="00F43A3A" w:rsidRPr="00CA12A4" w:rsidRDefault="00F43A3A" w:rsidP="00F4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58FC22" w14:textId="40E2CD3D" w:rsidR="00F43A3A" w:rsidRPr="00CA12A4" w:rsidRDefault="00F43A3A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position w:val="12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position w:val="12"/>
                <w:sz w:val="30"/>
                <w:szCs w:val="30"/>
              </w:rPr>
              <w:t>234</w:t>
            </w:r>
          </w:p>
        </w:tc>
        <w:tc>
          <w:tcPr>
            <w:tcW w:w="1530" w:type="dxa"/>
          </w:tcPr>
          <w:p w14:paraId="05CD6D7C" w14:textId="47440CAB" w:rsidR="00F43A3A" w:rsidRPr="00CA12A4" w:rsidRDefault="00F43A3A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position w:val="12"/>
                <w:sz w:val="30"/>
                <w:szCs w:val="30"/>
              </w:rPr>
            </w:pPr>
            <w:r w:rsidRPr="00CA12A4">
              <w:rPr>
                <w:position w:val="12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4EDEC50" w14:textId="18A6D211" w:rsidR="00F43A3A" w:rsidRPr="00CA12A4" w:rsidRDefault="00F43A3A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position w:val="12"/>
                <w:sz w:val="30"/>
                <w:szCs w:val="30"/>
              </w:rPr>
            </w:pPr>
            <w:r w:rsidRPr="00CA12A4">
              <w:rPr>
                <w:position w:val="12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8F90BB" w14:textId="52D596C3" w:rsidR="00F43A3A" w:rsidRPr="00CA12A4" w:rsidRDefault="00F43A3A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position w:val="12"/>
                <w:sz w:val="30"/>
                <w:szCs w:val="30"/>
                <w:cs/>
              </w:rPr>
            </w:pPr>
            <w:r w:rsidRPr="00CA12A4">
              <w:rPr>
                <w:position w:val="12"/>
                <w:sz w:val="30"/>
                <w:szCs w:val="30"/>
                <w:cs/>
              </w:rPr>
              <w:t>-</w:t>
            </w:r>
          </w:p>
        </w:tc>
      </w:tr>
      <w:tr w:rsidR="00FA36CA" w:rsidRPr="00CA12A4" w14:paraId="69D210EB" w14:textId="77777777" w:rsidTr="00DE4EB3">
        <w:trPr>
          <w:trHeight w:val="60"/>
        </w:trPr>
        <w:tc>
          <w:tcPr>
            <w:tcW w:w="3168" w:type="dxa"/>
            <w:shd w:val="clear" w:color="auto" w:fill="auto"/>
          </w:tcPr>
          <w:p w14:paraId="782745DA" w14:textId="5B5C6C90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8034E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0" w:type="dxa"/>
          </w:tcPr>
          <w:p w14:paraId="3A71DB08" w14:textId="77777777" w:rsidR="00FA36CA" w:rsidRPr="00CA12A4" w:rsidRDefault="00FA36CA" w:rsidP="00FA36CA">
            <w:pPr>
              <w:pStyle w:val="BodyText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5AFB0F0" w14:textId="6F3E93CB" w:rsidR="00FA36CA" w:rsidRPr="00CA12A4" w:rsidRDefault="00FA36CA" w:rsidP="00411D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2,368</w:t>
            </w:r>
          </w:p>
        </w:tc>
        <w:tc>
          <w:tcPr>
            <w:tcW w:w="1530" w:type="dxa"/>
          </w:tcPr>
          <w:p w14:paraId="10239AAB" w14:textId="1BEBF88D" w:rsidR="00FA36CA" w:rsidRPr="00CA12A4" w:rsidRDefault="00FA36CA" w:rsidP="00411D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2,134</w:t>
            </w:r>
          </w:p>
        </w:tc>
        <w:tc>
          <w:tcPr>
            <w:tcW w:w="1350" w:type="dxa"/>
            <w:shd w:val="clear" w:color="auto" w:fill="auto"/>
          </w:tcPr>
          <w:p w14:paraId="40F13D6E" w14:textId="7707AE6A" w:rsidR="00FA36CA" w:rsidRPr="00CA12A4" w:rsidRDefault="00FA36CA" w:rsidP="00411D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CE7E5B" w14:textId="28EDD92F" w:rsidR="00FA36CA" w:rsidRPr="00CA12A4" w:rsidRDefault="00FA36CA" w:rsidP="00411DC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8394D" w:rsidRPr="00CA12A4" w14:paraId="2506270C" w14:textId="77777777" w:rsidTr="00DE4EB3">
        <w:tc>
          <w:tcPr>
            <w:tcW w:w="3168" w:type="dxa"/>
            <w:shd w:val="clear" w:color="auto" w:fill="auto"/>
          </w:tcPr>
          <w:p w14:paraId="3ADFF97D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8DB45B1" w14:textId="77777777" w:rsidR="00B8394D" w:rsidRPr="00CA12A4" w:rsidRDefault="00B8394D" w:rsidP="00B8394D">
            <w:pPr>
              <w:pStyle w:val="BodyText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D731364" w14:textId="3CEC85F1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BBBB26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074FC8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8CA796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94D" w:rsidRPr="00CA12A4" w14:paraId="2568DC0F" w14:textId="77777777" w:rsidTr="00DE4EB3">
        <w:tc>
          <w:tcPr>
            <w:tcW w:w="3168" w:type="dxa"/>
            <w:shd w:val="clear" w:color="auto" w:fill="auto"/>
          </w:tcPr>
          <w:p w14:paraId="7814AD14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360" w:type="dxa"/>
          </w:tcPr>
          <w:p w14:paraId="73275353" w14:textId="77777777" w:rsidR="00B8394D" w:rsidRPr="00CA12A4" w:rsidRDefault="00B8394D" w:rsidP="00B8394D">
            <w:pPr>
              <w:pStyle w:val="BodyText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C40E189" w14:textId="6F0D7AA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19159D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5F27DE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891EA2" w14:textId="77777777" w:rsidR="00B8394D" w:rsidRPr="00CA12A4" w:rsidRDefault="00B8394D" w:rsidP="00B8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6CA" w:rsidRPr="00CA12A4" w14:paraId="1D5A67B9" w14:textId="77777777" w:rsidTr="00AD611A">
        <w:tc>
          <w:tcPr>
            <w:tcW w:w="3168" w:type="dxa"/>
            <w:shd w:val="clear" w:color="auto" w:fill="auto"/>
          </w:tcPr>
          <w:p w14:paraId="42CEEF8F" w14:textId="45658818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="00BD71DB"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2562/2561</w:t>
            </w:r>
          </w:p>
        </w:tc>
        <w:tc>
          <w:tcPr>
            <w:tcW w:w="360" w:type="dxa"/>
          </w:tcPr>
          <w:p w14:paraId="155F3B01" w14:textId="77777777" w:rsidR="00FA36CA" w:rsidRPr="00CA12A4" w:rsidRDefault="00FA36CA" w:rsidP="00FA36CA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17C91F10" w14:textId="490A5FA0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530" w:type="dxa"/>
          </w:tcPr>
          <w:p w14:paraId="19B961B0" w14:textId="553E7EEC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350" w:type="dxa"/>
            <w:shd w:val="clear" w:color="auto" w:fill="auto"/>
          </w:tcPr>
          <w:p w14:paraId="77E54B3D" w14:textId="2B500796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846D1B" w14:textId="35D6AE5C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A36CA" w:rsidRPr="00CA12A4" w14:paraId="06009732" w14:textId="77777777" w:rsidTr="00042A22">
        <w:tc>
          <w:tcPr>
            <w:tcW w:w="3168" w:type="dxa"/>
            <w:shd w:val="clear" w:color="auto" w:fill="auto"/>
          </w:tcPr>
          <w:p w14:paraId="3049DF8D" w14:textId="7A2C9F7F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</w:tcPr>
          <w:p w14:paraId="72AA0E8B" w14:textId="77777777" w:rsidR="00FA36CA" w:rsidRPr="00CA12A4" w:rsidRDefault="00FA36CA" w:rsidP="00FA36CA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1D11F8AB" w14:textId="39E46A8D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D4796" w:rsidRPr="00CA12A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557D86CB" w14:textId="3C40D5FC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50" w:type="dxa"/>
            <w:shd w:val="clear" w:color="auto" w:fill="auto"/>
          </w:tcPr>
          <w:p w14:paraId="4BA90F4F" w14:textId="383FD165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BD2351" w14:textId="14572BC6" w:rsidR="00FA36CA" w:rsidRPr="00CA12A4" w:rsidRDefault="00FA36CA" w:rsidP="00FA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66FE5" w:rsidRPr="00CA12A4" w14:paraId="203CA6F6" w14:textId="77777777" w:rsidTr="00042A22">
        <w:tc>
          <w:tcPr>
            <w:tcW w:w="3168" w:type="dxa"/>
            <w:shd w:val="clear" w:color="auto" w:fill="auto"/>
          </w:tcPr>
          <w:p w14:paraId="5FB5188D" w14:textId="6427357A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04F28F6A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17BCCB0" w14:textId="0A65DD74" w:rsidR="00B66FE5" w:rsidRPr="00CA12A4" w:rsidRDefault="00B66FE5" w:rsidP="00A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2AB4" w:rsidRPr="00CA12A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0" w:type="dxa"/>
          </w:tcPr>
          <w:p w14:paraId="45685241" w14:textId="128A344F" w:rsidR="00B66FE5" w:rsidRPr="00CA12A4" w:rsidRDefault="00B66FE5" w:rsidP="0072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4E286B0B" w14:textId="7A6925A1" w:rsidR="00B66FE5" w:rsidRPr="00CA12A4" w:rsidRDefault="00B66FE5" w:rsidP="00A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9F6041" w14:textId="50577B16" w:rsidR="00B66FE5" w:rsidRPr="00CA12A4" w:rsidRDefault="00B66FE5" w:rsidP="00A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66FE5" w:rsidRPr="00CA12A4" w14:paraId="1A5341D7" w14:textId="77777777" w:rsidTr="00042A22">
        <w:tc>
          <w:tcPr>
            <w:tcW w:w="3168" w:type="dxa"/>
            <w:shd w:val="clear" w:color="auto" w:fill="auto"/>
          </w:tcPr>
          <w:p w14:paraId="3F8CFCFB" w14:textId="03F75AB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8034E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0" w:type="dxa"/>
          </w:tcPr>
          <w:p w14:paraId="1ED20785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A774717" w14:textId="2DFD3D71" w:rsidR="00B66FE5" w:rsidRPr="00CA12A4" w:rsidRDefault="00B66FE5" w:rsidP="00B66F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C12AB4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4CEF2C06" w14:textId="59886A15" w:rsidR="00B66FE5" w:rsidRPr="00CA12A4" w:rsidRDefault="00B66FE5" w:rsidP="00B66F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1350" w:type="dxa"/>
            <w:shd w:val="clear" w:color="auto" w:fill="auto"/>
          </w:tcPr>
          <w:p w14:paraId="0E78C6F6" w14:textId="615A819E" w:rsidR="00B66FE5" w:rsidRPr="00CA12A4" w:rsidRDefault="00B66FE5" w:rsidP="00B66F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A758A9B" w14:textId="682B6A01" w:rsidR="00B66FE5" w:rsidRPr="00CA12A4" w:rsidRDefault="00B66FE5" w:rsidP="00B66F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66FE5" w:rsidRPr="00CA12A4" w14:paraId="0BD71769" w14:textId="77777777" w:rsidTr="00DE4EB3">
        <w:tc>
          <w:tcPr>
            <w:tcW w:w="3168" w:type="dxa"/>
            <w:shd w:val="clear" w:color="auto" w:fill="auto"/>
          </w:tcPr>
          <w:p w14:paraId="51DDDCE5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908A51B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0"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7701981" w14:textId="68748469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F3B50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E3308C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CA4573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FE5" w:rsidRPr="00CA12A4" w14:paraId="701E3835" w14:textId="77777777" w:rsidTr="00DE4EB3">
        <w:tc>
          <w:tcPr>
            <w:tcW w:w="3168" w:type="dxa"/>
            <w:shd w:val="clear" w:color="auto" w:fill="auto"/>
          </w:tcPr>
          <w:p w14:paraId="55A9C753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60" w:type="dxa"/>
          </w:tcPr>
          <w:p w14:paraId="59FDAC27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D508D1F" w14:textId="3BB2EB6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42D386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99FDD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368F24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FE5" w:rsidRPr="00CA12A4" w14:paraId="4A7C93E8" w14:textId="77777777" w:rsidTr="00DE4EB3">
        <w:trPr>
          <w:trHeight w:val="60"/>
        </w:trPr>
        <w:tc>
          <w:tcPr>
            <w:tcW w:w="3168" w:type="dxa"/>
            <w:shd w:val="clear" w:color="auto" w:fill="auto"/>
          </w:tcPr>
          <w:p w14:paraId="525F4B2E" w14:textId="3E5876F5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ตุลาคม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2562/2561</w:t>
            </w:r>
          </w:p>
        </w:tc>
        <w:tc>
          <w:tcPr>
            <w:tcW w:w="360" w:type="dxa"/>
          </w:tcPr>
          <w:p w14:paraId="7CC1E501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CD3FC5A" w14:textId="1A9F3A24" w:rsidR="00B66FE5" w:rsidRPr="00CA12A4" w:rsidRDefault="00B66FE5" w:rsidP="00B6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1530" w:type="dxa"/>
          </w:tcPr>
          <w:p w14:paraId="5B84DDF6" w14:textId="4C128D22" w:rsidR="00B66FE5" w:rsidRPr="00CA12A4" w:rsidRDefault="00B66FE5" w:rsidP="00B6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1,750</w:t>
            </w:r>
          </w:p>
        </w:tc>
        <w:tc>
          <w:tcPr>
            <w:tcW w:w="1350" w:type="dxa"/>
          </w:tcPr>
          <w:p w14:paraId="13441B55" w14:textId="7F83BA8B" w:rsidR="00B66FE5" w:rsidRPr="00CA12A4" w:rsidRDefault="00B66FE5" w:rsidP="00B6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D9541C" w14:textId="38AAB9EF" w:rsidR="00B66FE5" w:rsidRPr="00CA12A4" w:rsidRDefault="00B66FE5" w:rsidP="00B6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66FE5" w:rsidRPr="00CA12A4" w14:paraId="5CC59092" w14:textId="77777777" w:rsidTr="00DE4EB3">
        <w:tc>
          <w:tcPr>
            <w:tcW w:w="3168" w:type="dxa"/>
            <w:shd w:val="clear" w:color="auto" w:fill="auto"/>
          </w:tcPr>
          <w:p w14:paraId="28430E0A" w14:textId="0C4E542E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0" w:type="dxa"/>
          </w:tcPr>
          <w:p w14:paraId="590BD9B6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F7E588C" w14:textId="738C0C26" w:rsidR="00B66FE5" w:rsidRPr="00CA12A4" w:rsidRDefault="00B66FE5" w:rsidP="00B6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1,79</w:t>
            </w:r>
            <w:r w:rsidR="00C12AB4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1D17AE34" w14:textId="30180664" w:rsidR="00B66FE5" w:rsidRPr="00CA12A4" w:rsidRDefault="00B66FE5" w:rsidP="00B6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1350" w:type="dxa"/>
          </w:tcPr>
          <w:p w14:paraId="3082D556" w14:textId="7B987275" w:rsidR="00B66FE5" w:rsidRPr="00CA12A4" w:rsidRDefault="00B66FE5" w:rsidP="00B6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3F12EB" w14:textId="77777777" w:rsidR="00B66FE5" w:rsidRPr="00CA12A4" w:rsidRDefault="00B66FE5" w:rsidP="00B6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66FE5" w:rsidRPr="00CA12A4" w14:paraId="2FACA5CE" w14:textId="77777777" w:rsidTr="00DE4EB3">
        <w:tc>
          <w:tcPr>
            <w:tcW w:w="3168" w:type="dxa"/>
            <w:shd w:val="clear" w:color="auto" w:fill="auto"/>
          </w:tcPr>
          <w:p w14:paraId="50AE884D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261D8D2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52AFE43D" w14:textId="36AC1301" w:rsidR="00B66FE5" w:rsidRPr="00CA12A4" w:rsidRDefault="00B66FE5" w:rsidP="00B66FE5">
            <w:pPr>
              <w:pStyle w:val="BodyText3"/>
            </w:pPr>
          </w:p>
        </w:tc>
        <w:tc>
          <w:tcPr>
            <w:tcW w:w="1530" w:type="dxa"/>
          </w:tcPr>
          <w:p w14:paraId="40D3D213" w14:textId="77777777" w:rsidR="00B66FE5" w:rsidRPr="00CA12A4" w:rsidRDefault="00B66FE5" w:rsidP="00B66FE5">
            <w:pPr>
              <w:pStyle w:val="BodyText3"/>
            </w:pPr>
          </w:p>
        </w:tc>
        <w:tc>
          <w:tcPr>
            <w:tcW w:w="1350" w:type="dxa"/>
          </w:tcPr>
          <w:p w14:paraId="192EFB8C" w14:textId="77777777" w:rsidR="00B66FE5" w:rsidRPr="00CA12A4" w:rsidRDefault="00B66FE5" w:rsidP="00B66FE5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74D8C4" w14:textId="77777777" w:rsidR="00B66FE5" w:rsidRPr="00CA12A4" w:rsidRDefault="00B66FE5" w:rsidP="00B66FE5">
            <w:pPr>
              <w:pStyle w:val="BodyText3"/>
              <w:rPr>
                <w:cs/>
              </w:rPr>
            </w:pPr>
          </w:p>
        </w:tc>
      </w:tr>
      <w:tr w:rsidR="00B66FE5" w:rsidRPr="00CA12A4" w14:paraId="2E25E86F" w14:textId="77777777" w:rsidTr="00DE4EB3">
        <w:tc>
          <w:tcPr>
            <w:tcW w:w="3168" w:type="dxa"/>
            <w:shd w:val="clear" w:color="auto" w:fill="auto"/>
          </w:tcPr>
          <w:p w14:paraId="7ACA19E9" w14:textId="6BC632F9" w:rsidR="00B66FE5" w:rsidRPr="00CA12A4" w:rsidRDefault="00B66FE5" w:rsidP="00B66FE5">
            <w:pPr>
              <w:pStyle w:val="BodyText3"/>
              <w:jc w:val="left"/>
              <w:rPr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  <w:r w:rsidRPr="00CA12A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US"/>
              </w:rPr>
              <w:t>ป</w:t>
            </w:r>
            <w:r w:rsidRPr="00CA12A4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ระกอบด้วย</w:t>
            </w:r>
          </w:p>
        </w:tc>
        <w:tc>
          <w:tcPr>
            <w:tcW w:w="360" w:type="dxa"/>
          </w:tcPr>
          <w:p w14:paraId="4B610DB2" w14:textId="4169CF27" w:rsidR="00B66FE5" w:rsidRPr="00CA12A4" w:rsidRDefault="00B66FE5" w:rsidP="00B66FE5">
            <w:pPr>
              <w:pStyle w:val="BodyText3"/>
              <w:ind w:left="-130" w:right="-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50EC97" w14:textId="7EC7A064" w:rsidR="00B66FE5" w:rsidRPr="00CA12A4" w:rsidRDefault="00B66FE5" w:rsidP="00B66FE5">
            <w:pPr>
              <w:pStyle w:val="BodyText3"/>
              <w:rPr>
                <w:cs/>
                <w:lang w:val="en-US"/>
              </w:rPr>
            </w:pPr>
          </w:p>
        </w:tc>
        <w:tc>
          <w:tcPr>
            <w:tcW w:w="1530" w:type="dxa"/>
          </w:tcPr>
          <w:p w14:paraId="59913AE4" w14:textId="77777777" w:rsidR="00B66FE5" w:rsidRPr="00CA12A4" w:rsidRDefault="00B66FE5" w:rsidP="00B66FE5">
            <w:pPr>
              <w:pStyle w:val="BodyText3"/>
            </w:pPr>
          </w:p>
        </w:tc>
        <w:tc>
          <w:tcPr>
            <w:tcW w:w="1350" w:type="dxa"/>
          </w:tcPr>
          <w:p w14:paraId="338D1518" w14:textId="77777777" w:rsidR="00B66FE5" w:rsidRPr="00CA12A4" w:rsidRDefault="00B66FE5" w:rsidP="00B66FE5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6F1282" w14:textId="77777777" w:rsidR="00B66FE5" w:rsidRPr="00CA12A4" w:rsidRDefault="00B66FE5" w:rsidP="00B66FE5">
            <w:pPr>
              <w:pStyle w:val="BodyText3"/>
              <w:rPr>
                <w:cs/>
              </w:rPr>
            </w:pPr>
          </w:p>
        </w:tc>
      </w:tr>
      <w:tr w:rsidR="00B66FE5" w:rsidRPr="00CA12A4" w14:paraId="73B5E088" w14:textId="77777777" w:rsidTr="00DE4EB3">
        <w:tc>
          <w:tcPr>
            <w:tcW w:w="3168" w:type="dxa"/>
            <w:shd w:val="clear" w:color="auto" w:fill="auto"/>
          </w:tcPr>
          <w:p w14:paraId="181CC76B" w14:textId="1E445A15" w:rsidR="00B66FE5" w:rsidRPr="00CA12A4" w:rsidRDefault="00B66FE5" w:rsidP="00B66FE5">
            <w:pPr>
              <w:pStyle w:val="BodyText3"/>
              <w:rPr>
                <w:cs/>
                <w:lang w:val="en-US"/>
              </w:rPr>
            </w:pPr>
            <w:r w:rsidRPr="00CA12A4">
              <w:rPr>
                <w:rFonts w:ascii="Angsana New" w:eastAsia="Times New Roman" w:hAnsi="Angsana New"/>
                <w:b/>
                <w:bCs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</w:rPr>
              <w:t xml:space="preserve">1 </w:t>
            </w:r>
            <w:r w:rsidRPr="00CA12A4">
              <w:rPr>
                <w:rFonts w:ascii="Angsana New" w:eastAsia="Times New Roman" w:hAnsi="Angsana New"/>
                <w:b/>
                <w:bCs/>
                <w:cs/>
              </w:rPr>
              <w:t>ตุลาคม</w:t>
            </w:r>
            <w:r w:rsidRPr="00CA12A4">
              <w:rPr>
                <w:rFonts w:ascii="Angsana New" w:eastAsia="Times New Roman" w:hAnsi="Angsana New"/>
                <w:b/>
                <w:bCs/>
                <w:lang w:val="en-US"/>
              </w:rPr>
              <w:t xml:space="preserve"> 2562/2561</w:t>
            </w:r>
          </w:p>
        </w:tc>
        <w:tc>
          <w:tcPr>
            <w:tcW w:w="360" w:type="dxa"/>
          </w:tcPr>
          <w:p w14:paraId="6198ED99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31B09D2" w14:textId="65574FB0" w:rsidR="00B66FE5" w:rsidRPr="00CA12A4" w:rsidRDefault="00B66FE5" w:rsidP="00B66FE5">
            <w:pPr>
              <w:pStyle w:val="BodyText3"/>
            </w:pPr>
          </w:p>
        </w:tc>
        <w:tc>
          <w:tcPr>
            <w:tcW w:w="1530" w:type="dxa"/>
          </w:tcPr>
          <w:p w14:paraId="5F548EBC" w14:textId="77777777" w:rsidR="00B66FE5" w:rsidRPr="00CA12A4" w:rsidRDefault="00B66FE5" w:rsidP="00B66FE5">
            <w:pPr>
              <w:pStyle w:val="BodyText3"/>
            </w:pPr>
          </w:p>
        </w:tc>
        <w:tc>
          <w:tcPr>
            <w:tcW w:w="1350" w:type="dxa"/>
          </w:tcPr>
          <w:p w14:paraId="49F4AD25" w14:textId="77777777" w:rsidR="00B66FE5" w:rsidRPr="00CA12A4" w:rsidRDefault="00B66FE5" w:rsidP="00B66FE5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A33F08" w14:textId="77777777" w:rsidR="00B66FE5" w:rsidRPr="00CA12A4" w:rsidRDefault="00B66FE5" w:rsidP="00B66FE5">
            <w:pPr>
              <w:pStyle w:val="BodyText3"/>
              <w:rPr>
                <w:cs/>
              </w:rPr>
            </w:pPr>
          </w:p>
        </w:tc>
      </w:tr>
      <w:tr w:rsidR="00B66FE5" w:rsidRPr="00CA12A4" w14:paraId="17878E5C" w14:textId="77777777" w:rsidTr="00DE4EB3">
        <w:tc>
          <w:tcPr>
            <w:tcW w:w="3168" w:type="dxa"/>
            <w:shd w:val="clear" w:color="auto" w:fill="auto"/>
          </w:tcPr>
          <w:p w14:paraId="47FD5AA1" w14:textId="014F5A3A" w:rsidR="00B66FE5" w:rsidRPr="00CA12A4" w:rsidRDefault="00B66FE5" w:rsidP="00B66FE5">
            <w:pPr>
              <w:pStyle w:val="BodyText3"/>
              <w:rPr>
                <w:cs/>
              </w:rPr>
            </w:pPr>
            <w:r w:rsidRPr="00CA12A4">
              <w:rPr>
                <w:rFonts w:ascii="Angsana New" w:eastAsia="Times New Roman" w:hAnsi="Angsana New"/>
                <w:cs/>
              </w:rPr>
              <w:t>สิทธิการเช่า</w:t>
            </w:r>
          </w:p>
        </w:tc>
        <w:tc>
          <w:tcPr>
            <w:tcW w:w="360" w:type="dxa"/>
          </w:tcPr>
          <w:p w14:paraId="2634ECEB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AAA14" w14:textId="0E1036D5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1,660</w:t>
            </w:r>
          </w:p>
        </w:tc>
        <w:tc>
          <w:tcPr>
            <w:tcW w:w="1530" w:type="dxa"/>
            <w:vAlign w:val="bottom"/>
          </w:tcPr>
          <w:p w14:paraId="2BABA812" w14:textId="14F21734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1,756</w:t>
            </w:r>
          </w:p>
        </w:tc>
        <w:tc>
          <w:tcPr>
            <w:tcW w:w="1350" w:type="dxa"/>
            <w:vAlign w:val="bottom"/>
          </w:tcPr>
          <w:p w14:paraId="735B761B" w14:textId="6A92C08F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CED329" w14:textId="7D0AB21A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6FE5" w:rsidRPr="00CA12A4" w14:paraId="26FFD543" w14:textId="77777777" w:rsidTr="00DE4EB3">
        <w:tc>
          <w:tcPr>
            <w:tcW w:w="3168" w:type="dxa"/>
            <w:shd w:val="clear" w:color="auto" w:fill="auto"/>
          </w:tcPr>
          <w:p w14:paraId="7609D881" w14:textId="1E5E478B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42BAEF39" w14:textId="31673778" w:rsidR="00B66FE5" w:rsidRPr="00CA12A4" w:rsidRDefault="00B66FE5" w:rsidP="00B66FE5">
            <w:pPr>
              <w:pStyle w:val="BodyText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C3D54E" w14:textId="6B805E8C" w:rsidR="00B66FE5" w:rsidRPr="00CA12A4" w:rsidRDefault="00B66FE5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530" w:type="dxa"/>
            <w:vAlign w:val="bottom"/>
          </w:tcPr>
          <w:p w14:paraId="5DDB08B2" w14:textId="2C69CD1B" w:rsidR="00B66FE5" w:rsidRPr="00CA12A4" w:rsidRDefault="00B66FE5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(6)</w:t>
            </w:r>
          </w:p>
        </w:tc>
        <w:tc>
          <w:tcPr>
            <w:tcW w:w="1350" w:type="dxa"/>
            <w:vAlign w:val="bottom"/>
          </w:tcPr>
          <w:p w14:paraId="36E97C24" w14:textId="1AF22011" w:rsidR="00B66FE5" w:rsidRPr="00CA12A4" w:rsidRDefault="00B66FE5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4C4500" w14:textId="1E5F8409" w:rsidR="00B66FE5" w:rsidRPr="00CA12A4" w:rsidRDefault="00B66FE5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6FE5" w:rsidRPr="00CA12A4" w14:paraId="02EE657E" w14:textId="77777777" w:rsidTr="00DE4EB3">
        <w:tc>
          <w:tcPr>
            <w:tcW w:w="3168" w:type="dxa"/>
            <w:shd w:val="clear" w:color="auto" w:fill="auto"/>
          </w:tcPr>
          <w:p w14:paraId="4F69F003" w14:textId="77777777" w:rsidR="00B66FE5" w:rsidRPr="00CA12A4" w:rsidRDefault="00B66FE5" w:rsidP="00B66FE5">
            <w:pPr>
              <w:pStyle w:val="BodyText3"/>
              <w:rPr>
                <w:cs/>
              </w:rPr>
            </w:pPr>
          </w:p>
        </w:tc>
        <w:tc>
          <w:tcPr>
            <w:tcW w:w="360" w:type="dxa"/>
          </w:tcPr>
          <w:p w14:paraId="556B1961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2992F6" w14:textId="018D853F" w:rsidR="00B66FE5" w:rsidRPr="00CA12A4" w:rsidRDefault="00B66FE5" w:rsidP="00B66FE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1530" w:type="dxa"/>
            <w:vAlign w:val="bottom"/>
          </w:tcPr>
          <w:p w14:paraId="0BF7A21D" w14:textId="2458FDEB" w:rsidR="00B66FE5" w:rsidRPr="00CA12A4" w:rsidRDefault="00B66FE5" w:rsidP="00B66FE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1,750</w:t>
            </w:r>
          </w:p>
        </w:tc>
        <w:tc>
          <w:tcPr>
            <w:tcW w:w="1350" w:type="dxa"/>
            <w:vAlign w:val="bottom"/>
          </w:tcPr>
          <w:p w14:paraId="3612F599" w14:textId="55C4F827" w:rsidR="00B66FE5" w:rsidRPr="00CA12A4" w:rsidRDefault="00B66FE5" w:rsidP="00B66FE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64B7DD" w14:textId="51591905" w:rsidR="00B66FE5" w:rsidRPr="00CA12A4" w:rsidRDefault="00B66FE5" w:rsidP="00B66FE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66FE5" w:rsidRPr="00CA12A4" w14:paraId="113B7C50" w14:textId="77777777" w:rsidTr="00DE4EB3">
        <w:tc>
          <w:tcPr>
            <w:tcW w:w="3168" w:type="dxa"/>
            <w:shd w:val="clear" w:color="auto" w:fill="auto"/>
          </w:tcPr>
          <w:p w14:paraId="171E1347" w14:textId="733C1916" w:rsidR="00B66FE5" w:rsidRPr="00CA12A4" w:rsidRDefault="00B66FE5" w:rsidP="00B66FE5">
            <w:pPr>
              <w:pStyle w:val="BodyText3"/>
              <w:rPr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</w:rPr>
              <w:t xml:space="preserve">30 </w:t>
            </w:r>
            <w:r w:rsidRPr="00CA12A4">
              <w:rPr>
                <w:rFonts w:ascii="Angsana New" w:eastAsia="Times New Roman" w:hAnsi="Angsana New"/>
                <w:b/>
                <w:bCs/>
                <w:cs/>
              </w:rPr>
              <w:t>กันยายน</w:t>
            </w:r>
          </w:p>
        </w:tc>
        <w:tc>
          <w:tcPr>
            <w:tcW w:w="360" w:type="dxa"/>
          </w:tcPr>
          <w:p w14:paraId="137A2087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D65891" w14:textId="3D9EE313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10A158" w14:textId="619914D0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0A91C0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863211" w14:textId="7777777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6FE5" w:rsidRPr="00CA12A4" w14:paraId="6B9495C6" w14:textId="77777777" w:rsidTr="00DE4EB3">
        <w:tc>
          <w:tcPr>
            <w:tcW w:w="3168" w:type="dxa"/>
            <w:shd w:val="clear" w:color="auto" w:fill="auto"/>
          </w:tcPr>
          <w:p w14:paraId="0F802B1E" w14:textId="5C450EE7" w:rsidR="00B66FE5" w:rsidRPr="00CA12A4" w:rsidRDefault="00B66FE5" w:rsidP="00B66FE5">
            <w:pPr>
              <w:pStyle w:val="BodyText3"/>
              <w:rPr>
                <w:cs/>
              </w:rPr>
            </w:pPr>
            <w:r w:rsidRPr="00CA12A4">
              <w:rPr>
                <w:rFonts w:ascii="Angsana New" w:eastAsia="Times New Roman" w:hAnsi="Angsana New"/>
                <w:cs/>
              </w:rPr>
              <w:t>สิทธิการเช่า</w:t>
            </w:r>
          </w:p>
        </w:tc>
        <w:tc>
          <w:tcPr>
            <w:tcW w:w="360" w:type="dxa"/>
          </w:tcPr>
          <w:p w14:paraId="307DB881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02E18F" w14:textId="12A3CB87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  <w:tc>
          <w:tcPr>
            <w:tcW w:w="1530" w:type="dxa"/>
            <w:vAlign w:val="bottom"/>
          </w:tcPr>
          <w:p w14:paraId="6094059C" w14:textId="5519D1FC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1,660</w:t>
            </w:r>
          </w:p>
        </w:tc>
        <w:tc>
          <w:tcPr>
            <w:tcW w:w="1350" w:type="dxa"/>
            <w:vAlign w:val="bottom"/>
          </w:tcPr>
          <w:p w14:paraId="29A829A2" w14:textId="0070D10E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1FE46" w14:textId="6221C728" w:rsidR="00B66FE5" w:rsidRPr="00CA12A4" w:rsidRDefault="00B66FE5" w:rsidP="00B66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6FE5" w:rsidRPr="00CA12A4" w14:paraId="1175BF33" w14:textId="77777777" w:rsidTr="009E4F43">
        <w:tc>
          <w:tcPr>
            <w:tcW w:w="3168" w:type="dxa"/>
            <w:shd w:val="clear" w:color="auto" w:fill="auto"/>
          </w:tcPr>
          <w:p w14:paraId="20A47EEF" w14:textId="5A5671BB" w:rsidR="00B66FE5" w:rsidRPr="00CA12A4" w:rsidRDefault="00B66FE5" w:rsidP="00B66FE5">
            <w:pPr>
              <w:pStyle w:val="BodyText3"/>
              <w:rPr>
                <w:cs/>
              </w:rPr>
            </w:pPr>
            <w:r w:rsidRPr="00CA12A4">
              <w:rPr>
                <w:rFonts w:ascii="Angsana New" w:hAnsi="Angsana New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65545A6D" w14:textId="02CE9AC1" w:rsidR="00B66FE5" w:rsidRPr="00CA12A4" w:rsidRDefault="00B66FE5" w:rsidP="00B66FE5">
            <w:pPr>
              <w:pStyle w:val="BodyText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6663F" w14:textId="4C7B06F1" w:rsidR="00B66FE5" w:rsidRPr="00CA12A4" w:rsidRDefault="00B66FE5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1530" w:type="dxa"/>
            <w:vAlign w:val="bottom"/>
          </w:tcPr>
          <w:p w14:paraId="47AD6D68" w14:textId="5133548E" w:rsidR="00B66FE5" w:rsidRPr="00CA12A4" w:rsidRDefault="00B66FE5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350" w:type="dxa"/>
            <w:vAlign w:val="bottom"/>
          </w:tcPr>
          <w:p w14:paraId="634B058C" w14:textId="0310B43F" w:rsidR="00B66FE5" w:rsidRPr="00CA12A4" w:rsidRDefault="00B66FE5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20B2BC" w14:textId="44E22A6A" w:rsidR="00B66FE5" w:rsidRPr="00CA12A4" w:rsidRDefault="00B66FE5" w:rsidP="00B66FE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6FE5" w:rsidRPr="00CA12A4" w14:paraId="66AB51D7" w14:textId="77777777" w:rsidTr="00823279">
        <w:tc>
          <w:tcPr>
            <w:tcW w:w="3168" w:type="dxa"/>
            <w:shd w:val="clear" w:color="auto" w:fill="auto"/>
          </w:tcPr>
          <w:p w14:paraId="1C4BBB2E" w14:textId="77777777" w:rsidR="00B66FE5" w:rsidRPr="00CA12A4" w:rsidRDefault="00B66FE5" w:rsidP="00B66FE5">
            <w:pPr>
              <w:pStyle w:val="BodyText3"/>
              <w:rPr>
                <w:cs/>
              </w:rPr>
            </w:pPr>
          </w:p>
        </w:tc>
        <w:tc>
          <w:tcPr>
            <w:tcW w:w="360" w:type="dxa"/>
          </w:tcPr>
          <w:p w14:paraId="20588AC9" w14:textId="77777777" w:rsidR="00B66FE5" w:rsidRPr="00CA12A4" w:rsidRDefault="00B66FE5" w:rsidP="00B66FE5">
            <w:pPr>
              <w:pStyle w:val="BodyText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D107E6" w14:textId="50D854F3" w:rsidR="00B66FE5" w:rsidRPr="00CA12A4" w:rsidRDefault="00B66FE5" w:rsidP="00B66FE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1,792</w:t>
            </w:r>
          </w:p>
        </w:tc>
        <w:tc>
          <w:tcPr>
            <w:tcW w:w="1530" w:type="dxa"/>
            <w:vAlign w:val="bottom"/>
          </w:tcPr>
          <w:p w14:paraId="1128FC51" w14:textId="74D4D649" w:rsidR="00B66FE5" w:rsidRPr="00CA12A4" w:rsidRDefault="00B66FE5" w:rsidP="00B66FE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1350" w:type="dxa"/>
            <w:vAlign w:val="bottom"/>
          </w:tcPr>
          <w:p w14:paraId="6C646958" w14:textId="03A6AE39" w:rsidR="00B66FE5" w:rsidRPr="00CA12A4" w:rsidRDefault="00B66FE5" w:rsidP="00B66FE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A3E77" w14:textId="55FDF023" w:rsidR="00B66FE5" w:rsidRPr="00CA12A4" w:rsidRDefault="00B66FE5" w:rsidP="00B66FE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7BB42E5" w14:textId="77777777" w:rsidR="00AD31D1" w:rsidRPr="00CA12A4" w:rsidRDefault="00AD31D1" w:rsidP="00A96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  <w:cs/>
        </w:rPr>
        <w:sectPr w:rsidR="00AD31D1" w:rsidRPr="00CA12A4" w:rsidSect="00DE4EB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5BCC817" w14:textId="6B6363B3" w:rsidR="008D002E" w:rsidRPr="00CA12A4" w:rsidRDefault="008D002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5EF4C6EE" w14:textId="77777777" w:rsidR="009D0F41" w:rsidRPr="00CA12A4" w:rsidRDefault="009D0F41" w:rsidP="009D0F41">
      <w:pPr>
        <w:rPr>
          <w:rFonts w:ascii="Angsana New" w:hAnsi="Angsana New"/>
          <w:sz w:val="8"/>
          <w:szCs w:val="8"/>
          <w:lang w:val="x-none" w:eastAsia="x-none"/>
        </w:rPr>
      </w:pPr>
    </w:p>
    <w:tbl>
      <w:tblPr>
        <w:tblW w:w="15180" w:type="dxa"/>
        <w:tblInd w:w="-216" w:type="dxa"/>
        <w:tblLayout w:type="fixed"/>
        <w:tblLook w:val="01E0" w:firstRow="1" w:lastRow="1" w:firstColumn="1" w:lastColumn="1" w:noHBand="0" w:noVBand="0"/>
      </w:tblPr>
      <w:tblGrid>
        <w:gridCol w:w="2286"/>
        <w:gridCol w:w="180"/>
        <w:gridCol w:w="630"/>
        <w:gridCol w:w="990"/>
        <w:gridCol w:w="270"/>
        <w:gridCol w:w="1059"/>
        <w:gridCol w:w="236"/>
        <w:gridCol w:w="1215"/>
        <w:gridCol w:w="270"/>
        <w:gridCol w:w="1188"/>
        <w:gridCol w:w="236"/>
        <w:gridCol w:w="1319"/>
        <w:gridCol w:w="270"/>
        <w:gridCol w:w="900"/>
        <w:gridCol w:w="270"/>
        <w:gridCol w:w="1168"/>
        <w:gridCol w:w="236"/>
        <w:gridCol w:w="1161"/>
        <w:gridCol w:w="259"/>
        <w:gridCol w:w="1037"/>
      </w:tblGrid>
      <w:tr w:rsidR="00CF1AAF" w:rsidRPr="00CA12A4" w14:paraId="0EB63C0E" w14:textId="77777777" w:rsidTr="00122731">
        <w:trPr>
          <w:tblHeader/>
        </w:trPr>
        <w:tc>
          <w:tcPr>
            <w:tcW w:w="2466" w:type="dxa"/>
            <w:gridSpan w:val="2"/>
            <w:shd w:val="clear" w:color="auto" w:fill="auto"/>
          </w:tcPr>
          <w:p w14:paraId="10255213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0" w:type="dxa"/>
          </w:tcPr>
          <w:p w14:paraId="02CA5243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4" w:type="dxa"/>
            <w:gridSpan w:val="17"/>
          </w:tcPr>
          <w:p w14:paraId="26C28006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1AAF" w:rsidRPr="00CA12A4" w14:paraId="3CB37BE8" w14:textId="77777777" w:rsidTr="00122731">
        <w:trPr>
          <w:trHeight w:val="60"/>
          <w:tblHeader/>
        </w:trPr>
        <w:tc>
          <w:tcPr>
            <w:tcW w:w="2466" w:type="dxa"/>
            <w:gridSpan w:val="2"/>
            <w:shd w:val="clear" w:color="auto" w:fill="auto"/>
          </w:tcPr>
          <w:p w14:paraId="002A8F5A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hanging="141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0" w:type="dxa"/>
          </w:tcPr>
          <w:p w14:paraId="7BCA0DE3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83C564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83BDD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135D390C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6237D4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236" w:type="dxa"/>
            <w:vAlign w:val="bottom"/>
          </w:tcPr>
          <w:p w14:paraId="2504C23E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9C92AC" w14:textId="5F0CF48B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  <w:r w:rsidR="00505326" w:rsidRPr="00CA12A4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 w:rsidR="00505326" w:rsidRPr="00CA12A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และส่วนปรับปรุงอาคารเช่า</w:t>
            </w:r>
          </w:p>
        </w:tc>
        <w:tc>
          <w:tcPr>
            <w:tcW w:w="270" w:type="dxa"/>
            <w:vAlign w:val="bottom"/>
          </w:tcPr>
          <w:p w14:paraId="0BB3BBA3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093205F4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B1BC9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B193C1A" w14:textId="77777777" w:rsidR="00235686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  <w:p w14:paraId="2E05C610" w14:textId="05460ACE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C17B3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75F73B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A7E07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16D4600" w14:textId="77777777" w:rsidR="00F857FF" w:rsidRPr="00CA12A4" w:rsidRDefault="00744CB3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ระบบ</w:t>
            </w:r>
          </w:p>
          <w:p w14:paraId="77E78A0E" w14:textId="644382A4" w:rsidR="00CF1AAF" w:rsidRPr="00CA12A4" w:rsidRDefault="00744CB3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สา</w:t>
            </w:r>
            <w:r w:rsidR="00F857FF" w:rsidRPr="00CA12A4">
              <w:rPr>
                <w:rFonts w:ascii="Angsana New" w:hAnsi="Angsana New"/>
                <w:sz w:val="26"/>
                <w:szCs w:val="26"/>
                <w:cs/>
              </w:rPr>
              <w:t>ธา</w:t>
            </w:r>
            <w:r w:rsidRPr="00CA12A4">
              <w:rPr>
                <w:rFonts w:ascii="Angsana New" w:hAnsi="Angsana New"/>
                <w:sz w:val="26"/>
                <w:szCs w:val="26"/>
                <w:cs/>
              </w:rPr>
              <w:t>รณูปโภค</w:t>
            </w:r>
          </w:p>
        </w:tc>
        <w:tc>
          <w:tcPr>
            <w:tcW w:w="236" w:type="dxa"/>
            <w:vAlign w:val="bottom"/>
          </w:tcPr>
          <w:p w14:paraId="08A844E2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  <w:vAlign w:val="bottom"/>
          </w:tcPr>
          <w:p w14:paraId="271E8DDA" w14:textId="77777777" w:rsidR="00CF1AAF" w:rsidRPr="00CA12A4" w:rsidRDefault="00744CB3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59" w:type="dxa"/>
            <w:vAlign w:val="bottom"/>
          </w:tcPr>
          <w:p w14:paraId="5A34B7E4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vAlign w:val="bottom"/>
          </w:tcPr>
          <w:p w14:paraId="337F7B8C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F1AAF" w:rsidRPr="00CA12A4" w14:paraId="4F685A75" w14:textId="77777777" w:rsidTr="00122731">
        <w:trPr>
          <w:tblHeader/>
        </w:trPr>
        <w:tc>
          <w:tcPr>
            <w:tcW w:w="2286" w:type="dxa"/>
            <w:shd w:val="clear" w:color="auto" w:fill="auto"/>
          </w:tcPr>
          <w:p w14:paraId="4CA54926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</w:tcPr>
          <w:p w14:paraId="7BF416C9" w14:textId="77777777" w:rsidR="00CF1AAF" w:rsidRPr="00CA12A4" w:rsidRDefault="00CF1AAF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08" w:right="-144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84" w:type="dxa"/>
            <w:gridSpan w:val="17"/>
          </w:tcPr>
          <w:p w14:paraId="5E1B1102" w14:textId="09E19994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ล้าน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CF1AAF" w:rsidRPr="00CA12A4" w14:paraId="32C1711F" w14:textId="77777777" w:rsidTr="00122731">
        <w:tc>
          <w:tcPr>
            <w:tcW w:w="2466" w:type="dxa"/>
            <w:gridSpan w:val="2"/>
            <w:shd w:val="clear" w:color="auto" w:fill="auto"/>
          </w:tcPr>
          <w:p w14:paraId="71632772" w14:textId="77777777" w:rsidR="00CF1AAF" w:rsidRPr="00CA12A4" w:rsidRDefault="00CF1AA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30" w:type="dxa"/>
          </w:tcPr>
          <w:p w14:paraId="03ED44AB" w14:textId="77777777" w:rsidR="00CF1AAF" w:rsidRPr="00CA12A4" w:rsidRDefault="00CF1AAF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6FF829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024E6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EE44388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FF5FD1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0BC399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5B82ED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50BA765E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BDDCD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B58B94C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C95872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530452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D9C81C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4DE99A2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B8D649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00180DE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4B99007" w14:textId="77777777" w:rsidR="00CF1AAF" w:rsidRPr="00CA12A4" w:rsidRDefault="00CF1AAF" w:rsidP="00DE4EB3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2DD72C0B" w14:textId="77777777" w:rsidR="00CF1AAF" w:rsidRPr="00CA12A4" w:rsidRDefault="00CF1AAF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F1AAF" w:rsidRPr="00CA12A4" w14:paraId="53A2D6AB" w14:textId="77777777" w:rsidTr="00122731">
        <w:tc>
          <w:tcPr>
            <w:tcW w:w="2466" w:type="dxa"/>
            <w:gridSpan w:val="2"/>
            <w:shd w:val="clear" w:color="auto" w:fill="auto"/>
          </w:tcPr>
          <w:p w14:paraId="421D84E8" w14:textId="317B4A40" w:rsidR="00CF1AAF" w:rsidRPr="00CA12A4" w:rsidRDefault="009D0F41" w:rsidP="009D0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CA12A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CA12A4">
              <w:rPr>
                <w:rFonts w:ascii="Angsana New" w:hAnsi="Angsana New"/>
                <w:sz w:val="26"/>
                <w:szCs w:val="26"/>
                <w:cs/>
              </w:rPr>
              <w:t xml:space="preserve"> 1 </w:t>
            </w: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CA12A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32AD" w:rsidRPr="00CA12A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30" w:type="dxa"/>
          </w:tcPr>
          <w:p w14:paraId="01809F89" w14:textId="77777777" w:rsidR="00CF1AAF" w:rsidRPr="00CA12A4" w:rsidRDefault="00CF1AAF" w:rsidP="00122731">
            <w:pPr>
              <w:pStyle w:val="acctfourfigures"/>
              <w:tabs>
                <w:tab w:val="clear" w:pos="765"/>
                <w:tab w:val="decimal" w:pos="519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7509C9" w14:textId="79627A1E" w:rsidR="00CF1AAF" w:rsidRPr="00CA12A4" w:rsidRDefault="00811990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1,024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534A5" w14:textId="77777777" w:rsidR="00CF1AAF" w:rsidRPr="00CA12A4" w:rsidRDefault="00CF1AAF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</w:tcPr>
          <w:p w14:paraId="01C16DF8" w14:textId="32130067" w:rsidR="00811990" w:rsidRPr="00CA12A4" w:rsidRDefault="00811990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236" w:type="dxa"/>
          </w:tcPr>
          <w:p w14:paraId="74A47644" w14:textId="77777777" w:rsidR="00CF1AAF" w:rsidRPr="00CA12A4" w:rsidRDefault="00CF1AAF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45A113B" w14:textId="557CD713" w:rsidR="00CF1AAF" w:rsidRPr="00CA12A4" w:rsidRDefault="00811990" w:rsidP="00DC1D7A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1,988</w:t>
            </w:r>
          </w:p>
        </w:tc>
        <w:tc>
          <w:tcPr>
            <w:tcW w:w="270" w:type="dxa"/>
            <w:vAlign w:val="bottom"/>
          </w:tcPr>
          <w:p w14:paraId="6E53DF05" w14:textId="77777777" w:rsidR="00CF1AAF" w:rsidRPr="00CA12A4" w:rsidRDefault="00CF1AAF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29FB3CF" w14:textId="7B52D24A" w:rsidR="00CF1AAF" w:rsidRPr="00CA12A4" w:rsidRDefault="00811990" w:rsidP="00EA517B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C1E2BD" w14:textId="77777777" w:rsidR="00CF1AAF" w:rsidRPr="00CA12A4" w:rsidRDefault="00CF1AAF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02464FF" w14:textId="2D065DD8" w:rsidR="00CF1AAF" w:rsidRPr="00CA12A4" w:rsidRDefault="00811990" w:rsidP="00EA517B">
            <w:pPr>
              <w:pStyle w:val="acctfourfigures"/>
              <w:tabs>
                <w:tab w:val="clear" w:pos="765"/>
                <w:tab w:val="decimal" w:pos="91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43598A" w14:textId="77777777" w:rsidR="00CF1AAF" w:rsidRPr="00CA12A4" w:rsidRDefault="00CF1AAF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EC0E0" w14:textId="684AF7A4" w:rsidR="00CF1AAF" w:rsidRPr="00CA12A4" w:rsidRDefault="00811990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A1EA1" w14:textId="77777777" w:rsidR="00CF1AAF" w:rsidRPr="00CA12A4" w:rsidRDefault="00CF1AAF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005C462" w14:textId="4877CD8D" w:rsidR="00811990" w:rsidRPr="00CA12A4" w:rsidRDefault="00811990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366</w:t>
            </w:r>
          </w:p>
        </w:tc>
        <w:tc>
          <w:tcPr>
            <w:tcW w:w="236" w:type="dxa"/>
          </w:tcPr>
          <w:p w14:paraId="484B986D" w14:textId="77777777" w:rsidR="00CF1AAF" w:rsidRPr="00CA12A4" w:rsidRDefault="00CF1AAF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723699D" w14:textId="2512A184" w:rsidR="00811990" w:rsidRPr="00CA12A4" w:rsidRDefault="00811990" w:rsidP="009D0F41">
            <w:pPr>
              <w:pStyle w:val="acctfourfigures"/>
              <w:tabs>
                <w:tab w:val="clear" w:pos="765"/>
                <w:tab w:val="decimal" w:pos="566"/>
              </w:tabs>
              <w:spacing w:line="320" w:lineRule="exact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4497619C" w14:textId="77777777" w:rsidR="00CF1AAF" w:rsidRPr="00CA12A4" w:rsidRDefault="00CF1AAF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E8872A3" w14:textId="556AA298" w:rsidR="00CF1AAF" w:rsidRPr="00CA12A4" w:rsidRDefault="00811990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4,310</w:t>
            </w:r>
          </w:p>
        </w:tc>
      </w:tr>
      <w:tr w:rsidR="00D25936" w:rsidRPr="00CA12A4" w14:paraId="1B97EC15" w14:textId="77777777" w:rsidTr="00122731">
        <w:tc>
          <w:tcPr>
            <w:tcW w:w="2466" w:type="dxa"/>
            <w:gridSpan w:val="2"/>
          </w:tcPr>
          <w:p w14:paraId="291236EA" w14:textId="77777777" w:rsidR="00D25936" w:rsidRPr="00CA12A4" w:rsidRDefault="00D25936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3AD16BDA" w14:textId="77777777" w:rsidR="00D25936" w:rsidRPr="00CA12A4" w:rsidRDefault="00D25936" w:rsidP="00122731">
            <w:pPr>
              <w:pStyle w:val="acctfourfigures"/>
              <w:tabs>
                <w:tab w:val="clear" w:pos="765"/>
                <w:tab w:val="decimal" w:pos="519"/>
                <w:tab w:val="decimal" w:pos="882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3508E" w14:textId="76EC7835" w:rsidR="00D25936" w:rsidRPr="00CA12A4" w:rsidRDefault="00811990" w:rsidP="00DE4EB3">
            <w:pPr>
              <w:pStyle w:val="acctfourfigures"/>
              <w:tabs>
                <w:tab w:val="clear" w:pos="765"/>
                <w:tab w:val="decimal" w:pos="55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62091" w14:textId="77777777" w:rsidR="00D25936" w:rsidRPr="00CA12A4" w:rsidRDefault="00D25936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29AC315F" w14:textId="68CC8509" w:rsidR="00D25936" w:rsidRPr="00CA12A4" w:rsidRDefault="00811990" w:rsidP="00DE4EB3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DEEC30E" w14:textId="77777777" w:rsidR="00D25936" w:rsidRPr="00CA12A4" w:rsidRDefault="00D25936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5BBDDD1B" w14:textId="091886CF" w:rsidR="00D25936" w:rsidRPr="00CA12A4" w:rsidRDefault="00811990" w:rsidP="00DC1D7A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270" w:type="dxa"/>
          </w:tcPr>
          <w:p w14:paraId="1DD839AA" w14:textId="77777777" w:rsidR="00D25936" w:rsidRPr="00CA12A4" w:rsidRDefault="00D25936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</w:tcPr>
          <w:p w14:paraId="0B28F4F8" w14:textId="0CF87331" w:rsidR="00D25936" w:rsidRPr="00CA12A4" w:rsidRDefault="00811990" w:rsidP="00EA517B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D4A8923" w14:textId="77777777" w:rsidR="00D25936" w:rsidRPr="00CA12A4" w:rsidRDefault="00D25936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6F7BE2A5" w14:textId="3267D6EC" w:rsidR="00D25936" w:rsidRPr="00CA12A4" w:rsidRDefault="00811990" w:rsidP="00EA517B">
            <w:pPr>
              <w:pStyle w:val="acctfourfigures"/>
              <w:tabs>
                <w:tab w:val="clear" w:pos="765"/>
                <w:tab w:val="decimal" w:pos="91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7EB2D976" w14:textId="77777777" w:rsidR="00D25936" w:rsidRPr="00CA12A4" w:rsidRDefault="00D25936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E4D7815" w14:textId="54ACF772" w:rsidR="00D25936" w:rsidRPr="00CA12A4" w:rsidRDefault="00811990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D048CFA" w14:textId="77777777" w:rsidR="00D25936" w:rsidRPr="00CA12A4" w:rsidRDefault="00D25936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2A13A5F" w14:textId="0A9DB6D8" w:rsidR="00D25936" w:rsidRPr="00CA12A4" w:rsidRDefault="00811990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5E49298C" w14:textId="77777777" w:rsidR="00D25936" w:rsidRPr="00CA12A4" w:rsidRDefault="00D25936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37CBD44C" w14:textId="5F7C3B8F" w:rsidR="00D25936" w:rsidRPr="00CA12A4" w:rsidRDefault="00811990" w:rsidP="00DE4EB3">
            <w:pPr>
              <w:pStyle w:val="acctfourfigures"/>
              <w:tabs>
                <w:tab w:val="clear" w:pos="765"/>
                <w:tab w:val="decimal" w:pos="566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219C4BCA" w14:textId="77777777" w:rsidR="00D25936" w:rsidRPr="00CA12A4" w:rsidRDefault="00D25936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0414589B" w14:textId="3C05B48A" w:rsidR="00D25936" w:rsidRPr="00CA12A4" w:rsidRDefault="00811990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165</w:t>
            </w:r>
          </w:p>
        </w:tc>
      </w:tr>
      <w:tr w:rsidR="009D0F41" w:rsidRPr="00CA12A4" w14:paraId="65E796ED" w14:textId="77777777" w:rsidTr="00122731">
        <w:tc>
          <w:tcPr>
            <w:tcW w:w="2466" w:type="dxa"/>
            <w:gridSpan w:val="2"/>
          </w:tcPr>
          <w:p w14:paraId="1056FB7B" w14:textId="01D9A519" w:rsidR="009D0F41" w:rsidRPr="00CA12A4" w:rsidRDefault="009D0F4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โอนออกไปที่</w:t>
            </w:r>
            <w:r w:rsidR="002F211E" w:rsidRPr="00CA12A4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630" w:type="dxa"/>
          </w:tcPr>
          <w:p w14:paraId="73FA5A39" w14:textId="77777777" w:rsidR="009D0F41" w:rsidRPr="00CA12A4" w:rsidRDefault="009D0F41" w:rsidP="00122731">
            <w:pPr>
              <w:pStyle w:val="acctfourfigures"/>
              <w:tabs>
                <w:tab w:val="clear" w:pos="765"/>
                <w:tab w:val="decimal" w:pos="519"/>
                <w:tab w:val="decimal" w:pos="882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433EA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55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2897E9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958A1CF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84445B6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5E3323D8" w14:textId="77777777" w:rsidR="009D0F41" w:rsidRPr="00CA12A4" w:rsidRDefault="009D0F41" w:rsidP="00DC1D7A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F2EF4E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</w:tcPr>
          <w:p w14:paraId="04D37B60" w14:textId="77777777" w:rsidR="009D0F41" w:rsidRPr="00CA12A4" w:rsidRDefault="009D0F41" w:rsidP="00EA517B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30C50D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2A045FE3" w14:textId="77777777" w:rsidR="009D0F41" w:rsidRPr="00CA12A4" w:rsidRDefault="009D0F4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DF4AFB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4C258D" w14:textId="77777777" w:rsidR="009D0F41" w:rsidRPr="00CA12A4" w:rsidRDefault="009D0F41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4945B3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703B5B2" w14:textId="77777777" w:rsidR="009D0F41" w:rsidRPr="00CA12A4" w:rsidRDefault="009D0F4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45E6D6A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598702D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566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14141AB5" w14:textId="77777777" w:rsidR="009D0F41" w:rsidRPr="00CA12A4" w:rsidRDefault="009D0F41" w:rsidP="00DE4EB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251599C" w14:textId="77777777" w:rsidR="009D0F41" w:rsidRPr="00CA12A4" w:rsidRDefault="009D0F4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122731" w:rsidRPr="00CA12A4" w14:paraId="351FB981" w14:textId="77777777" w:rsidTr="00A76CDB">
        <w:tc>
          <w:tcPr>
            <w:tcW w:w="2466" w:type="dxa"/>
            <w:gridSpan w:val="2"/>
          </w:tcPr>
          <w:p w14:paraId="2839370D" w14:textId="7B27C30A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1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3601A8C4" w14:textId="2494EE06" w:rsidR="00122731" w:rsidRPr="00CA12A4" w:rsidRDefault="00122731" w:rsidP="00122731">
            <w:pPr>
              <w:pStyle w:val="acctfourfigures"/>
              <w:tabs>
                <w:tab w:val="clear" w:pos="765"/>
                <w:tab w:val="decimal" w:pos="519"/>
                <w:tab w:val="decimal" w:pos="882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990" w:type="dxa"/>
            <w:shd w:val="clear" w:color="auto" w:fill="auto"/>
          </w:tcPr>
          <w:p w14:paraId="78B44622" w14:textId="007C0F36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38BE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849DE3A" w14:textId="3260327B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4DF265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7FCEDE8C" w14:textId="2F7D6470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(1)</w:t>
            </w:r>
          </w:p>
        </w:tc>
        <w:tc>
          <w:tcPr>
            <w:tcW w:w="270" w:type="dxa"/>
          </w:tcPr>
          <w:p w14:paraId="3E3CA63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</w:tcPr>
          <w:p w14:paraId="37C20B90" w14:textId="7882F42A" w:rsidR="00122731" w:rsidRPr="00CA12A4" w:rsidRDefault="00122731" w:rsidP="00EA517B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425CE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4EF27EE7" w14:textId="52DDDECA" w:rsidR="00122731" w:rsidRPr="00CA12A4" w:rsidRDefault="00122731" w:rsidP="00EA517B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FB493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34D95D" w14:textId="24B8C06E" w:rsidR="00122731" w:rsidRPr="00CA12A4" w:rsidRDefault="00122731" w:rsidP="00EA517B">
            <w:pPr>
              <w:pStyle w:val="acctfourfigures"/>
              <w:tabs>
                <w:tab w:val="clear" w:pos="765"/>
                <w:tab w:val="decimal" w:pos="49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838D7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DD6EF69" w14:textId="5EBAF5A7" w:rsidR="00122731" w:rsidRPr="00CA12A4" w:rsidRDefault="00122731" w:rsidP="00EA517B">
            <w:pPr>
              <w:pStyle w:val="acctfourfigures"/>
              <w:tabs>
                <w:tab w:val="clear" w:pos="765"/>
                <w:tab w:val="decimal" w:pos="67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AB7F8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348964C" w14:textId="456F02A0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6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12BA87D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8F9758F" w14:textId="4EC490BC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(1)</w:t>
            </w:r>
          </w:p>
        </w:tc>
      </w:tr>
      <w:tr w:rsidR="00122731" w:rsidRPr="00CA12A4" w14:paraId="4C0D6E8A" w14:textId="77777777" w:rsidTr="00122731">
        <w:trPr>
          <w:trHeight w:val="200"/>
        </w:trPr>
        <w:tc>
          <w:tcPr>
            <w:tcW w:w="2466" w:type="dxa"/>
            <w:gridSpan w:val="2"/>
          </w:tcPr>
          <w:p w14:paraId="20CC7CBE" w14:textId="58AC883E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630" w:type="dxa"/>
          </w:tcPr>
          <w:p w14:paraId="5FDA583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19"/>
                <w:tab w:val="decimal" w:pos="882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6764177" w14:textId="6DF38C23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A612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62CDBDF" w14:textId="3353FDD9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1FBCC4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63D8D0ED" w14:textId="383E2D4C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FD40E2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52FEA40" w14:textId="3138BA96" w:rsidR="00122731" w:rsidRPr="00CA12A4" w:rsidRDefault="00122731" w:rsidP="00EA517B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3A6B4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1E33187B" w14:textId="53F791AC" w:rsidR="00122731" w:rsidRPr="00CA12A4" w:rsidRDefault="00122731" w:rsidP="00EA517B">
            <w:pPr>
              <w:pStyle w:val="acctfourfigures"/>
              <w:tabs>
                <w:tab w:val="clear" w:pos="765"/>
                <w:tab w:val="decimal" w:pos="91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CA1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3EE04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C2FDDF6" w14:textId="75B2C49C" w:rsidR="00122731" w:rsidRPr="00CA12A4" w:rsidRDefault="00122731" w:rsidP="00EA517B">
            <w:pPr>
              <w:pStyle w:val="acctfourfigures"/>
              <w:tabs>
                <w:tab w:val="clear" w:pos="765"/>
                <w:tab w:val="decimal" w:pos="49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63071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914371B" w14:textId="662D8EA7" w:rsidR="00122731" w:rsidRPr="00CA12A4" w:rsidRDefault="00122731" w:rsidP="00EA517B">
            <w:pPr>
              <w:pStyle w:val="acctfourfigures"/>
              <w:tabs>
                <w:tab w:val="clear" w:pos="765"/>
                <w:tab w:val="decimal" w:pos="67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92C54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</w:tcPr>
          <w:p w14:paraId="04A7E12F" w14:textId="7CC691C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3776831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</w:tcPr>
          <w:p w14:paraId="5890F4D5" w14:textId="4E80AFE7" w:rsidR="00122731" w:rsidRPr="00CA12A4" w:rsidRDefault="00122731" w:rsidP="00EA517B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122731" w:rsidRPr="00CA12A4" w14:paraId="60197ED0" w14:textId="77777777" w:rsidTr="00122731">
        <w:tc>
          <w:tcPr>
            <w:tcW w:w="2466" w:type="dxa"/>
            <w:gridSpan w:val="2"/>
          </w:tcPr>
          <w:p w14:paraId="3A5671D6" w14:textId="1442234C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630" w:type="dxa"/>
          </w:tcPr>
          <w:p w14:paraId="2159E01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19"/>
                <w:tab w:val="decimal" w:pos="882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F64818" w14:textId="4850E5B0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38789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F780C34" w14:textId="62886AED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7919C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DEC7D" w14:textId="267AE5B5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CA12A4">
              <w:rPr>
                <w:rFonts w:ascii="Angsana New" w:hAnsi="Angsana New"/>
                <w:sz w:val="26"/>
                <w:szCs w:val="26"/>
              </w:rPr>
              <w:t>18</w:t>
            </w: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FC6362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21744BE" w14:textId="53CB21E6" w:rsidR="00122731" w:rsidRPr="00CA12A4" w:rsidRDefault="00122731" w:rsidP="00EA517B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(19)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B4DBB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D6873" w14:textId="32E069E5" w:rsidR="00122731" w:rsidRPr="00CA12A4" w:rsidRDefault="00122731" w:rsidP="00EA517B">
            <w:pPr>
              <w:pStyle w:val="acctfourfigures"/>
              <w:tabs>
                <w:tab w:val="clear" w:pos="765"/>
                <w:tab w:val="decimal" w:pos="91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CD85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59121" w14:textId="664B3AE6" w:rsidR="00122731" w:rsidRPr="00CA12A4" w:rsidRDefault="00122731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D3F9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41D117E" w14:textId="6F1F790C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CA1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A34EAD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B22DCD3" w14:textId="68D97F0A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337E81D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748D4D4" w14:textId="7AEBA2AF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(80)</w:t>
            </w:r>
          </w:p>
        </w:tc>
      </w:tr>
      <w:tr w:rsidR="00122731" w:rsidRPr="00CA12A4" w14:paraId="4DC348A6" w14:textId="77777777" w:rsidTr="00122731">
        <w:tc>
          <w:tcPr>
            <w:tcW w:w="2466" w:type="dxa"/>
            <w:gridSpan w:val="2"/>
          </w:tcPr>
          <w:p w14:paraId="633C5BBE" w14:textId="1C2BD41D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 w:right="-10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630" w:type="dxa"/>
          </w:tcPr>
          <w:p w14:paraId="1D98795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19"/>
                <w:tab w:val="decimal" w:pos="882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72E47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B4042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410DC8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5E9315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77C1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600B79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48F833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A944F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6D6D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2D21F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DAF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466A2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C63695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CDA65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8725EB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9" w:type="dxa"/>
          </w:tcPr>
          <w:p w14:paraId="16A99FC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46264D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122731" w:rsidRPr="00CA12A4" w14:paraId="3450D7B0" w14:textId="77777777" w:rsidTr="00122731">
        <w:tc>
          <w:tcPr>
            <w:tcW w:w="2466" w:type="dxa"/>
            <w:gridSpan w:val="2"/>
            <w:shd w:val="clear" w:color="auto" w:fill="auto"/>
          </w:tcPr>
          <w:p w14:paraId="2DF680D6" w14:textId="5C3798C9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14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ตุลาคม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30" w:type="dxa"/>
          </w:tcPr>
          <w:p w14:paraId="64B96F8E" w14:textId="77777777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8F974F3" w14:textId="11B6AAAD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1,02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086A5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</w:tcPr>
          <w:p w14:paraId="3EE554B1" w14:textId="634CF16A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20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7EEEDB2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2C5A1A45" w14:textId="4E3FAE58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2,023</w:t>
            </w:r>
          </w:p>
        </w:tc>
        <w:tc>
          <w:tcPr>
            <w:tcW w:w="270" w:type="dxa"/>
          </w:tcPr>
          <w:p w14:paraId="17AE9E6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</w:tcPr>
          <w:p w14:paraId="20FFF7B7" w14:textId="723F15FF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6CEEB9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1B30DDF8" w14:textId="7EFF1C50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3CC02BF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637767" w14:textId="4883731C" w:rsidR="00122731" w:rsidRPr="00CA12A4" w:rsidRDefault="00122731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9E867A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33DC9B0D" w14:textId="62AFB563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380</w:t>
            </w:r>
          </w:p>
        </w:tc>
        <w:tc>
          <w:tcPr>
            <w:tcW w:w="236" w:type="dxa"/>
          </w:tcPr>
          <w:p w14:paraId="31351C7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</w:tcPr>
          <w:p w14:paraId="5D91B36E" w14:textId="1331719F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6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399D77A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</w:tcPr>
          <w:p w14:paraId="690307D8" w14:textId="3D2CEB70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4,394</w:t>
            </w:r>
          </w:p>
        </w:tc>
      </w:tr>
      <w:tr w:rsidR="00122731" w:rsidRPr="00CA12A4" w14:paraId="1F29FCF9" w14:textId="77777777" w:rsidTr="00122731">
        <w:tc>
          <w:tcPr>
            <w:tcW w:w="2466" w:type="dxa"/>
            <w:gridSpan w:val="2"/>
          </w:tcPr>
          <w:p w14:paraId="1C6F5C32" w14:textId="77777777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730BB29" w14:textId="77777777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88FB4C" w14:textId="37AB61AF" w:rsidR="00122731" w:rsidRPr="00CA12A4" w:rsidRDefault="00122731" w:rsidP="00122731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D5F8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</w:tcPr>
          <w:p w14:paraId="56E7DFB1" w14:textId="44CF512A" w:rsidR="00122731" w:rsidRPr="00CA12A4" w:rsidRDefault="00122731" w:rsidP="00122731">
            <w:pPr>
              <w:pStyle w:val="acctfourfigures"/>
              <w:tabs>
                <w:tab w:val="clear" w:pos="765"/>
                <w:tab w:val="decimal" w:pos="60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87D74F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1FFD4EF9" w14:textId="72E25BA2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</w:t>
            </w:r>
            <w:r w:rsidR="007562DB"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776FD3"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3CB6A1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3DB2DB90" w14:textId="1581B4F4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19DF4E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73C96110" w14:textId="3545D1D5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776FD3"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F9D9B8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C642F22" w14:textId="1C1AF761" w:rsidR="00122731" w:rsidRPr="00CA12A4" w:rsidRDefault="00122731" w:rsidP="002B2488">
            <w:pPr>
              <w:pStyle w:val="acctfourfigures"/>
              <w:tabs>
                <w:tab w:val="clear" w:pos="765"/>
                <w:tab w:val="decimal" w:pos="49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101D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C5FA04A" w14:textId="51911469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B95304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569846F" w14:textId="3C68DA57" w:rsidR="00122731" w:rsidRPr="00CA12A4" w:rsidRDefault="007562DB" w:rsidP="00002F34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13</w:t>
            </w:r>
          </w:p>
        </w:tc>
        <w:tc>
          <w:tcPr>
            <w:tcW w:w="259" w:type="dxa"/>
          </w:tcPr>
          <w:p w14:paraId="5C0A672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624DC74" w14:textId="165E645A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113</w:t>
            </w:r>
          </w:p>
        </w:tc>
      </w:tr>
      <w:tr w:rsidR="00122731" w:rsidRPr="00CA12A4" w14:paraId="10B223D6" w14:textId="77777777" w:rsidTr="00122731">
        <w:tc>
          <w:tcPr>
            <w:tcW w:w="2466" w:type="dxa"/>
            <w:gridSpan w:val="2"/>
          </w:tcPr>
          <w:p w14:paraId="1CAB45D8" w14:textId="5C60EB8B" w:rsidR="00122731" w:rsidRPr="00CA12A4" w:rsidRDefault="007562DB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โอนมาจาก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/ </w:t>
            </w:r>
            <w:r w:rsidR="007232AD" w:rsidRPr="00CA12A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A12A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โอนออกไปที่</w:t>
            </w:r>
            <w:r w:rsidR="007232AD" w:rsidRPr="00CA12A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630" w:type="dxa"/>
          </w:tcPr>
          <w:p w14:paraId="71A3409D" w14:textId="77777777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F2BC60" w14:textId="61E21C38" w:rsidR="00122731" w:rsidRPr="00CA12A4" w:rsidRDefault="00122731" w:rsidP="00122731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173B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</w:tcPr>
          <w:p w14:paraId="4131CA5D" w14:textId="0B1FE6B3" w:rsidR="00122731" w:rsidRPr="00CA12A4" w:rsidRDefault="00122731" w:rsidP="00122731">
            <w:pPr>
              <w:pStyle w:val="acctfourfigures"/>
              <w:tabs>
                <w:tab w:val="clear" w:pos="765"/>
                <w:tab w:val="decimal" w:pos="60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E2D2E2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1651266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23AFDC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C26BC9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1EE6D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2D8BBB0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92AFF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A7682CE" w14:textId="77777777" w:rsidR="00122731" w:rsidRPr="00CA12A4" w:rsidRDefault="00122731" w:rsidP="002B2488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85096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DC5A15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1CB249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9470E6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5600F1D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D49BBA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122731" w:rsidRPr="00CA12A4" w14:paraId="10A86857" w14:textId="77777777" w:rsidTr="00A76CDB">
        <w:tc>
          <w:tcPr>
            <w:tcW w:w="2466" w:type="dxa"/>
            <w:gridSpan w:val="2"/>
          </w:tcPr>
          <w:p w14:paraId="2255208C" w14:textId="410AB500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14"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36CE63C4" w14:textId="796EAD71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990" w:type="dxa"/>
            <w:shd w:val="clear" w:color="auto" w:fill="auto"/>
          </w:tcPr>
          <w:p w14:paraId="26D625EE" w14:textId="2600BAEB" w:rsidR="00122731" w:rsidRPr="00CA12A4" w:rsidRDefault="00122731" w:rsidP="00122731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9D92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</w:tcPr>
          <w:p w14:paraId="5D8B8D45" w14:textId="050F8E62" w:rsidR="00122731" w:rsidRPr="00CA12A4" w:rsidRDefault="00122731" w:rsidP="00122731">
            <w:pPr>
              <w:pStyle w:val="acctfourfigures"/>
              <w:tabs>
                <w:tab w:val="clear" w:pos="765"/>
                <w:tab w:val="decimal" w:pos="60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DB7787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12946D55" w14:textId="40D6043E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(13)</w:t>
            </w:r>
          </w:p>
        </w:tc>
        <w:tc>
          <w:tcPr>
            <w:tcW w:w="270" w:type="dxa"/>
          </w:tcPr>
          <w:p w14:paraId="6333070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37A19DBE" w14:textId="6D6D92AA" w:rsidR="00122731" w:rsidRPr="00CA12A4" w:rsidRDefault="00122731" w:rsidP="00EA517B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2D41B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393ECC18" w14:textId="1FA0834A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9287A8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0F25826" w14:textId="6BD9675A" w:rsidR="00122731" w:rsidRPr="00CA12A4" w:rsidRDefault="00122731" w:rsidP="002B2488">
            <w:pPr>
              <w:pStyle w:val="acctfourfigures"/>
              <w:tabs>
                <w:tab w:val="clear" w:pos="765"/>
                <w:tab w:val="decimal" w:pos="49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2C9D5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69D1641" w14:textId="0E5ECDC0" w:rsidR="00122731" w:rsidRPr="00CA12A4" w:rsidRDefault="00122731" w:rsidP="00EA517B">
            <w:pPr>
              <w:pStyle w:val="acctfourfigures"/>
              <w:tabs>
                <w:tab w:val="clear" w:pos="765"/>
                <w:tab w:val="decimal" w:pos="67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6B9AE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2232B5F" w14:textId="66080182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5A43BAF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7368A5AA" w14:textId="5C2ED25C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(12)</w:t>
            </w:r>
          </w:p>
        </w:tc>
      </w:tr>
      <w:tr w:rsidR="00122731" w:rsidRPr="00CA12A4" w14:paraId="3C13FD6B" w14:textId="77777777" w:rsidTr="00122731">
        <w:tc>
          <w:tcPr>
            <w:tcW w:w="2466" w:type="dxa"/>
            <w:gridSpan w:val="2"/>
          </w:tcPr>
          <w:p w14:paraId="25E2FDA1" w14:textId="6E4D101E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1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630" w:type="dxa"/>
            <w:vAlign w:val="bottom"/>
          </w:tcPr>
          <w:p w14:paraId="1028D28C" w14:textId="0830301A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990" w:type="dxa"/>
            <w:shd w:val="clear" w:color="auto" w:fill="auto"/>
          </w:tcPr>
          <w:p w14:paraId="0921FC29" w14:textId="0B266558" w:rsidR="00122731" w:rsidRPr="00CA12A4" w:rsidRDefault="00122731" w:rsidP="00122731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3665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</w:tcPr>
          <w:p w14:paraId="04091ED3" w14:textId="5B0A9D49" w:rsidR="00122731" w:rsidRPr="00CA12A4" w:rsidRDefault="00122731" w:rsidP="00122731">
            <w:pPr>
              <w:pStyle w:val="acctfourfigures"/>
              <w:tabs>
                <w:tab w:val="clear" w:pos="765"/>
                <w:tab w:val="decimal" w:pos="60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CF03F9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7C58EBA" w14:textId="4140DBD3" w:rsidR="00122731" w:rsidRPr="00CA12A4" w:rsidRDefault="00122731" w:rsidP="00EA517B">
            <w:pPr>
              <w:pStyle w:val="acctfourfigures"/>
              <w:tabs>
                <w:tab w:val="clear" w:pos="765"/>
                <w:tab w:val="decimal" w:pos="67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01590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3BC03043" w14:textId="703E137A" w:rsidR="00122731" w:rsidRPr="00CA12A4" w:rsidRDefault="00122731" w:rsidP="00EA517B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085D5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76F0EA9A" w14:textId="1AEF4641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136511A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7630950" w14:textId="6866EAA0" w:rsidR="00122731" w:rsidRPr="00CA12A4" w:rsidRDefault="00122731" w:rsidP="002B2488">
            <w:pPr>
              <w:pStyle w:val="acctfourfigures"/>
              <w:tabs>
                <w:tab w:val="clear" w:pos="765"/>
                <w:tab w:val="decimal" w:pos="49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90D2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229F811" w14:textId="4F43F31C" w:rsidR="00122731" w:rsidRPr="00CA12A4" w:rsidRDefault="00122731" w:rsidP="00EA517B">
            <w:pPr>
              <w:pStyle w:val="acctfourfigures"/>
              <w:tabs>
                <w:tab w:val="clear" w:pos="765"/>
                <w:tab w:val="decimal" w:pos="67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1E83C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0B2872B" w14:textId="151CED10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6BF84BA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F7BD12A" w14:textId="661171EE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(1)</w:t>
            </w:r>
          </w:p>
        </w:tc>
      </w:tr>
      <w:tr w:rsidR="00122731" w:rsidRPr="00CA12A4" w14:paraId="22EF8B57" w14:textId="77777777" w:rsidTr="00122731">
        <w:tc>
          <w:tcPr>
            <w:tcW w:w="2466" w:type="dxa"/>
            <w:gridSpan w:val="2"/>
          </w:tcPr>
          <w:p w14:paraId="7AD4118E" w14:textId="71420BD2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34B25DDC" w14:textId="77777777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C7A2B4" w14:textId="3CE904AD" w:rsidR="00122731" w:rsidRPr="00CA12A4" w:rsidRDefault="00122731" w:rsidP="00122731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9AEC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</w:tcPr>
          <w:p w14:paraId="0073DF65" w14:textId="407DA2CC" w:rsidR="00122731" w:rsidRPr="00CA12A4" w:rsidRDefault="00122731" w:rsidP="00122731">
            <w:pPr>
              <w:pStyle w:val="acctfourfigures"/>
              <w:tabs>
                <w:tab w:val="clear" w:pos="765"/>
                <w:tab w:val="decimal" w:pos="60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84DCEE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C074A03" w14:textId="2E99DE70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="00776FD3"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EAF2F3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41B3B19E" w14:textId="57CBAD91" w:rsidR="00122731" w:rsidRPr="00CA12A4" w:rsidRDefault="00122731" w:rsidP="00EA517B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B1C34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2F9E5710" w14:textId="6C5BEF88" w:rsidR="00122731" w:rsidRPr="00CA12A4" w:rsidRDefault="006B503E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(13</w:t>
            </w:r>
            <w:r w:rsidR="00776FD3"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7EBE7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15E3AF7" w14:textId="7A9F5CC8" w:rsidR="00122731" w:rsidRPr="00CA12A4" w:rsidRDefault="006B503E" w:rsidP="002B2488">
            <w:pPr>
              <w:pStyle w:val="acctfourfigures"/>
              <w:tabs>
                <w:tab w:val="clear" w:pos="765"/>
                <w:tab w:val="decimal" w:pos="49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08FE1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F092C9F" w14:textId="062340C4" w:rsidR="00122731" w:rsidRPr="00CA12A4" w:rsidRDefault="00122731" w:rsidP="00EA517B">
            <w:pPr>
              <w:pStyle w:val="acctfourfigures"/>
              <w:tabs>
                <w:tab w:val="clear" w:pos="765"/>
                <w:tab w:val="decimal" w:pos="67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01AF4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1AEC0C9" w14:textId="11786231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5826D87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54BAB17" w14:textId="525BB41D" w:rsidR="00122731" w:rsidRPr="00CA12A4" w:rsidRDefault="00122731" w:rsidP="00EA517B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122731" w:rsidRPr="00CA12A4" w14:paraId="0A69892E" w14:textId="77777777" w:rsidTr="00122731">
        <w:tc>
          <w:tcPr>
            <w:tcW w:w="2466" w:type="dxa"/>
            <w:gridSpan w:val="2"/>
          </w:tcPr>
          <w:p w14:paraId="4B68186E" w14:textId="7D80F25E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630" w:type="dxa"/>
          </w:tcPr>
          <w:p w14:paraId="737E234D" w14:textId="77777777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91D3E07" w14:textId="56DEF8C8" w:rsidR="00122731" w:rsidRPr="00CA12A4" w:rsidRDefault="00122731" w:rsidP="00122731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1728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</w:tcPr>
          <w:p w14:paraId="40F372AB" w14:textId="42FAFB94" w:rsidR="00122731" w:rsidRPr="00CA12A4" w:rsidRDefault="00122731" w:rsidP="00122731">
            <w:pPr>
              <w:pStyle w:val="acctfourfigures"/>
              <w:tabs>
                <w:tab w:val="clear" w:pos="765"/>
                <w:tab w:val="decimal" w:pos="60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682EAD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778B124" w14:textId="31923E53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270" w:type="dxa"/>
            <w:vAlign w:val="bottom"/>
          </w:tcPr>
          <w:p w14:paraId="6C30AD4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2273AE7F" w14:textId="4ECEC6A6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9F8C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2CAD94A" w14:textId="008AAF5A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EDFA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D6AF35" w14:textId="6A90BDE8" w:rsidR="00122731" w:rsidRPr="00CA12A4" w:rsidRDefault="00122731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C5E3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E885021" w14:textId="4DD25428" w:rsidR="00122731" w:rsidRPr="00CA12A4" w:rsidRDefault="00122731" w:rsidP="00EA517B">
            <w:pPr>
              <w:pStyle w:val="acctfourfigures"/>
              <w:tabs>
                <w:tab w:val="clear" w:pos="765"/>
                <w:tab w:val="decimal" w:pos="67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76F98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54E728D" w14:textId="18F36B6F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6D8D56E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624BA0ED" w14:textId="40D60A80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(46)</w:t>
            </w:r>
          </w:p>
        </w:tc>
      </w:tr>
      <w:tr w:rsidR="00122731" w:rsidRPr="00CA12A4" w14:paraId="16A03E89" w14:textId="77777777" w:rsidTr="00122731">
        <w:tc>
          <w:tcPr>
            <w:tcW w:w="2466" w:type="dxa"/>
            <w:gridSpan w:val="2"/>
          </w:tcPr>
          <w:p w14:paraId="2DC8852A" w14:textId="2B330704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30" w:type="dxa"/>
            <w:vAlign w:val="bottom"/>
          </w:tcPr>
          <w:p w14:paraId="00A9641E" w14:textId="77777777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D728DCA" w14:textId="0C65645E" w:rsidR="00122731" w:rsidRPr="00CA12A4" w:rsidRDefault="00122731" w:rsidP="00122731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675B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59" w:type="dxa"/>
          </w:tcPr>
          <w:p w14:paraId="28CFED0A" w14:textId="28C80F8A" w:rsidR="00122731" w:rsidRPr="00CA12A4" w:rsidRDefault="00122731" w:rsidP="00122731">
            <w:pPr>
              <w:pStyle w:val="acctfourfigures"/>
              <w:tabs>
                <w:tab w:val="clear" w:pos="765"/>
                <w:tab w:val="decimal" w:pos="607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BC56B8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FBA09A7" w14:textId="72415F44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4F114B0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578DD1B" w14:textId="50F0B52E" w:rsidR="00122731" w:rsidRPr="00CA12A4" w:rsidRDefault="00122731" w:rsidP="002B2488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7352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</w:tcPr>
          <w:p w14:paraId="3D4F7CBA" w14:textId="7FD7106F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E379FC"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70B7B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44167B" w14:textId="3E8EA189" w:rsidR="00122731" w:rsidRPr="00CA12A4" w:rsidRDefault="00122731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471F5F5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998C98C" w14:textId="4C79616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(12)</w:t>
            </w:r>
          </w:p>
        </w:tc>
        <w:tc>
          <w:tcPr>
            <w:tcW w:w="236" w:type="dxa"/>
          </w:tcPr>
          <w:p w14:paraId="1578C3E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4FFFF55" w14:textId="3DEA7939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7BF3433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E672917" w14:textId="6FC50BFF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(2</w:t>
            </w:r>
            <w:r w:rsidR="00E379FC"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122731" w:rsidRPr="00CA12A4" w14:paraId="11B49EA6" w14:textId="77777777" w:rsidTr="00122731">
        <w:tc>
          <w:tcPr>
            <w:tcW w:w="2466" w:type="dxa"/>
            <w:gridSpan w:val="2"/>
            <w:shd w:val="clear" w:color="auto" w:fill="auto"/>
          </w:tcPr>
          <w:p w14:paraId="0A6C3C09" w14:textId="46219290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30" w:type="dxa"/>
          </w:tcPr>
          <w:p w14:paraId="7547CE67" w14:textId="77777777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320" w:lineRule="exact"/>
              <w:ind w:left="-120" w:right="-10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63AE7" w14:textId="57BEACA9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1,024</w:t>
            </w:r>
          </w:p>
        </w:tc>
        <w:tc>
          <w:tcPr>
            <w:tcW w:w="270" w:type="dxa"/>
            <w:shd w:val="clear" w:color="auto" w:fill="auto"/>
          </w:tcPr>
          <w:p w14:paraId="75CEA8E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1433735A" w14:textId="7788A798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204</w:t>
            </w:r>
          </w:p>
        </w:tc>
        <w:tc>
          <w:tcPr>
            <w:tcW w:w="236" w:type="dxa"/>
          </w:tcPr>
          <w:p w14:paraId="14DD02D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3907A" w14:textId="1687EDE8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2,1</w:t>
            </w:r>
            <w:r w:rsidR="007562DB"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528AA15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B5D4F2B" w14:textId="0569D8D3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</w:t>
            </w:r>
            <w:r w:rsidR="00E379FC"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5B2EB0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04809" w14:textId="593C51A6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3C0853D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53F64" w14:textId="3E249EB9" w:rsidR="00122731" w:rsidRPr="00CA12A4" w:rsidRDefault="00122731" w:rsidP="00122731">
            <w:pPr>
              <w:pStyle w:val="acctfourfigures"/>
              <w:tabs>
                <w:tab w:val="clear" w:pos="765"/>
                <w:tab w:val="decimal" w:pos="664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E379FC"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DDA27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1AE7F7B" w14:textId="22F6838E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E379FC"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36" w:type="dxa"/>
          </w:tcPr>
          <w:p w14:paraId="0E5D59C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E498401" w14:textId="04AFB9BC" w:rsidR="00122731" w:rsidRPr="00CA12A4" w:rsidRDefault="007562DB" w:rsidP="00002F34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</w:t>
            </w:r>
          </w:p>
        </w:tc>
        <w:tc>
          <w:tcPr>
            <w:tcW w:w="259" w:type="dxa"/>
          </w:tcPr>
          <w:p w14:paraId="5559DEF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CC529" w14:textId="31859AA2" w:rsidR="00122731" w:rsidRPr="00CA12A4" w:rsidRDefault="00122731" w:rsidP="00122731">
            <w:pPr>
              <w:pStyle w:val="acctfourfigures"/>
              <w:tabs>
                <w:tab w:val="clear" w:pos="765"/>
                <w:tab w:val="decimal" w:pos="729"/>
              </w:tabs>
              <w:spacing w:line="320" w:lineRule="exac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4,42</w:t>
            </w:r>
            <w:r w:rsidR="00E379FC"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</w:tr>
      <w:tr w:rsidR="00122731" w:rsidRPr="00CA12A4" w14:paraId="24DC104B" w14:textId="77777777" w:rsidTr="00122731">
        <w:tc>
          <w:tcPr>
            <w:tcW w:w="2466" w:type="dxa"/>
            <w:gridSpan w:val="2"/>
            <w:shd w:val="clear" w:color="auto" w:fill="auto"/>
          </w:tcPr>
          <w:p w14:paraId="3F8C34A0" w14:textId="77777777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00CBA7DC" w14:textId="77777777" w:rsidR="00122731" w:rsidRPr="00CA12A4" w:rsidRDefault="00122731" w:rsidP="00122731">
            <w:pPr>
              <w:pStyle w:val="acctfourfigures"/>
              <w:tabs>
                <w:tab w:val="clear" w:pos="765"/>
              </w:tabs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F34C3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BF6A5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15E7B5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0AE3C3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4865F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7B9A3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03D88E7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DD6A0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A3A6F3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CA039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F8E44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9DCE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37C0F0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58CD6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ECD47D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544A690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45AD4FD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731" w:rsidRPr="00CA12A4" w14:paraId="489B0086" w14:textId="77777777" w:rsidTr="00122731">
        <w:tc>
          <w:tcPr>
            <w:tcW w:w="2466" w:type="dxa"/>
            <w:gridSpan w:val="2"/>
            <w:shd w:val="clear" w:color="auto" w:fill="auto"/>
          </w:tcPr>
          <w:p w14:paraId="75B1618B" w14:textId="6DC3749F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</w:t>
            </w:r>
          </w:p>
        </w:tc>
        <w:tc>
          <w:tcPr>
            <w:tcW w:w="630" w:type="dxa"/>
          </w:tcPr>
          <w:p w14:paraId="30F8017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5C0DE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8E96E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243F43E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A1BD82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940C3C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A2D70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461FCA1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987DB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11BB98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A89CD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96FF6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D053D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42DB8B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13711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9E62C7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7E44920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27A38E6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731" w:rsidRPr="00CA12A4" w14:paraId="16A736F1" w14:textId="77777777" w:rsidTr="00122731">
        <w:tc>
          <w:tcPr>
            <w:tcW w:w="2466" w:type="dxa"/>
            <w:gridSpan w:val="2"/>
            <w:shd w:val="clear" w:color="auto" w:fill="auto"/>
          </w:tcPr>
          <w:p w14:paraId="3C07EA97" w14:textId="11C3E19E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630" w:type="dxa"/>
          </w:tcPr>
          <w:p w14:paraId="16BF82B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057FF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0BF5E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7E4CB4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58078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F26065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CCE22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1F0C1F9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2503F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A166E0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87E51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6BDE4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3AEB2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55B710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0C3F8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0ED44E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59783FB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7531E83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731" w:rsidRPr="00CA12A4" w14:paraId="3BBC4F3B" w14:textId="77777777" w:rsidTr="00122731">
        <w:tc>
          <w:tcPr>
            <w:tcW w:w="2466" w:type="dxa"/>
            <w:gridSpan w:val="2"/>
            <w:shd w:val="clear" w:color="auto" w:fill="auto"/>
          </w:tcPr>
          <w:p w14:paraId="7D6FFF39" w14:textId="0AA908ED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CA12A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CA12A4">
              <w:rPr>
                <w:rFonts w:ascii="Angsana New" w:hAnsi="Angsana New"/>
                <w:sz w:val="26"/>
                <w:szCs w:val="26"/>
                <w:cs/>
              </w:rPr>
              <w:t xml:space="preserve"> 1 </w:t>
            </w: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CA12A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E7261" w:rsidRPr="00CA12A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30" w:type="dxa"/>
          </w:tcPr>
          <w:p w14:paraId="4C9F392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D08948" w14:textId="5CAA43C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F917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25D7CEC" w14:textId="0AF71AAA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204</w:t>
            </w:r>
          </w:p>
        </w:tc>
        <w:tc>
          <w:tcPr>
            <w:tcW w:w="236" w:type="dxa"/>
          </w:tcPr>
          <w:p w14:paraId="578E17F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13A3B59" w14:textId="44C6986A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682</w:t>
            </w:r>
          </w:p>
        </w:tc>
        <w:tc>
          <w:tcPr>
            <w:tcW w:w="270" w:type="dxa"/>
            <w:vAlign w:val="bottom"/>
          </w:tcPr>
          <w:p w14:paraId="32037CE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4ADC87C2" w14:textId="11D1FE3E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105E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45BC6E9" w14:textId="40133AEF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A8C4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1412AC" w14:textId="3CC8B552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D47F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45D5BB9D" w14:textId="7AE0E41A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101</w:t>
            </w:r>
          </w:p>
        </w:tc>
        <w:tc>
          <w:tcPr>
            <w:tcW w:w="236" w:type="dxa"/>
          </w:tcPr>
          <w:p w14:paraId="338B616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CAB6E29" w14:textId="209BA711" w:rsidR="00122731" w:rsidRPr="00CA12A4" w:rsidRDefault="00122731" w:rsidP="00122731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07AE1A6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D388111" w14:textId="0E650721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1,752</w:t>
            </w:r>
          </w:p>
        </w:tc>
      </w:tr>
      <w:tr w:rsidR="00122731" w:rsidRPr="00CA12A4" w14:paraId="6418EA49" w14:textId="77777777" w:rsidTr="00122731">
        <w:tc>
          <w:tcPr>
            <w:tcW w:w="2466" w:type="dxa"/>
            <w:gridSpan w:val="2"/>
          </w:tcPr>
          <w:p w14:paraId="42384D0C" w14:textId="54CF2932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04F08B3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18BBBB" w14:textId="2A6C4373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6C21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15B18976" w14:textId="166455EA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6F32CD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A0B0333" w14:textId="2240C242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86</w:t>
            </w:r>
          </w:p>
        </w:tc>
        <w:tc>
          <w:tcPr>
            <w:tcW w:w="270" w:type="dxa"/>
            <w:vAlign w:val="bottom"/>
          </w:tcPr>
          <w:p w14:paraId="23869AF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DF49F1E" w14:textId="2969260F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3F7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85515A5" w14:textId="41E5DD40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C2B1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7EDF03" w14:textId="2A65A4E3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E4A0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6AA195A" w14:textId="18735AA1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19</w:t>
            </w:r>
          </w:p>
        </w:tc>
        <w:tc>
          <w:tcPr>
            <w:tcW w:w="236" w:type="dxa"/>
          </w:tcPr>
          <w:p w14:paraId="469B576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073FB3B" w14:textId="1C6894E1" w:rsidR="00122731" w:rsidRPr="00CA12A4" w:rsidRDefault="00122731" w:rsidP="00122731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0C79DBD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9F416BC" w14:textId="73242CAA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174</w:t>
            </w:r>
          </w:p>
        </w:tc>
      </w:tr>
      <w:tr w:rsidR="00122731" w:rsidRPr="00CA12A4" w14:paraId="5A56725C" w14:textId="77777777" w:rsidTr="00122731">
        <w:tc>
          <w:tcPr>
            <w:tcW w:w="2466" w:type="dxa"/>
            <w:gridSpan w:val="2"/>
          </w:tcPr>
          <w:p w14:paraId="6FFA4416" w14:textId="4F1539F8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630" w:type="dxa"/>
          </w:tcPr>
          <w:p w14:paraId="6F12E55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2F63E36" w14:textId="15F0B29F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D693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2C7A6DC0" w14:textId="4E013D3A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FD1218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4FF725C" w14:textId="2096AE24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D3104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A238FD7" w14:textId="4FA36D46" w:rsidR="00122731" w:rsidRPr="00CA12A4" w:rsidRDefault="00122731" w:rsidP="0012273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51F91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0CE5E05" w14:textId="4BA3FA3C" w:rsidR="00122731" w:rsidRPr="00CA12A4" w:rsidRDefault="00122731" w:rsidP="0012273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9BE2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00EFC1" w14:textId="6CC3A789" w:rsidR="00122731" w:rsidRPr="00CA12A4" w:rsidRDefault="00122731" w:rsidP="0012273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A962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9603F19" w14:textId="28FF2782" w:rsidR="00122731" w:rsidRPr="00CA12A4" w:rsidRDefault="00122731" w:rsidP="0012273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C617A7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2A540DE" w14:textId="5F9B8010" w:rsidR="00122731" w:rsidRPr="00CA12A4" w:rsidRDefault="00122731" w:rsidP="00122731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38B6394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41BF135B" w14:textId="61719372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(80)</w:t>
            </w:r>
          </w:p>
        </w:tc>
      </w:tr>
      <w:tr w:rsidR="00122731" w:rsidRPr="00CA12A4" w14:paraId="32B1FCF8" w14:textId="77777777" w:rsidTr="00122731">
        <w:tc>
          <w:tcPr>
            <w:tcW w:w="2466" w:type="dxa"/>
            <w:gridSpan w:val="2"/>
          </w:tcPr>
          <w:p w14:paraId="2AE0D101" w14:textId="4DD2670D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630" w:type="dxa"/>
          </w:tcPr>
          <w:p w14:paraId="0DBEEF1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E69254" w14:textId="1BC829C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885F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88852D7" w14:textId="68F778C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0DEAA1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11A97" w14:textId="5389CF5D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(18)</w:t>
            </w:r>
          </w:p>
        </w:tc>
        <w:tc>
          <w:tcPr>
            <w:tcW w:w="270" w:type="dxa"/>
            <w:vAlign w:val="bottom"/>
          </w:tcPr>
          <w:p w14:paraId="5BD5D6A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599205C" w14:textId="68E50E9B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B32C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7CF76" w14:textId="176E5B64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BED38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5F74C" w14:textId="1A05D918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D183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D86EE9E" w14:textId="6D6623D1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(6)</w:t>
            </w:r>
          </w:p>
        </w:tc>
        <w:tc>
          <w:tcPr>
            <w:tcW w:w="236" w:type="dxa"/>
          </w:tcPr>
          <w:p w14:paraId="0C7CE7D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ED5C3D2" w14:textId="0278E850" w:rsidR="00122731" w:rsidRPr="00CA12A4" w:rsidRDefault="00122731" w:rsidP="00122731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59C61E0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07B3BCD" w14:textId="73750161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(78)</w:t>
            </w:r>
          </w:p>
        </w:tc>
      </w:tr>
      <w:tr w:rsidR="00122731" w:rsidRPr="00CA12A4" w14:paraId="2659CD62" w14:textId="77777777" w:rsidTr="00122731">
        <w:tc>
          <w:tcPr>
            <w:tcW w:w="2466" w:type="dxa"/>
            <w:gridSpan w:val="2"/>
          </w:tcPr>
          <w:p w14:paraId="53898A5E" w14:textId="159F527A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 </w:t>
            </w:r>
          </w:p>
        </w:tc>
        <w:tc>
          <w:tcPr>
            <w:tcW w:w="630" w:type="dxa"/>
          </w:tcPr>
          <w:p w14:paraId="5E8E1A0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C887AB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D9B7D1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3D6DC33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6E7CDC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F3F1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B4145F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97E513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FE5025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578E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B169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FA52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1FDE2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5994F5D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5865F2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EFE2A9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77B5F77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AE38B0A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122731" w:rsidRPr="00CA12A4" w14:paraId="4CA3C505" w14:textId="77777777" w:rsidTr="00122731">
        <w:trPr>
          <w:trHeight w:val="253"/>
        </w:trPr>
        <w:tc>
          <w:tcPr>
            <w:tcW w:w="2466" w:type="dxa"/>
            <w:gridSpan w:val="2"/>
            <w:shd w:val="clear" w:color="auto" w:fill="auto"/>
          </w:tcPr>
          <w:p w14:paraId="569296FD" w14:textId="0DB67074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160" w:lineRule="atLeast"/>
              <w:ind w:left="20" w:right="-10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ตุลาคม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30" w:type="dxa"/>
          </w:tcPr>
          <w:p w14:paraId="50B74DD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95DF4FF" w14:textId="15AE5684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CAED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59" w:type="dxa"/>
          </w:tcPr>
          <w:p w14:paraId="5B1E92C6" w14:textId="0D476842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236" w:type="dxa"/>
          </w:tcPr>
          <w:p w14:paraId="3EF1A3A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1F07F7" w14:textId="30010650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270" w:type="dxa"/>
            <w:vAlign w:val="bottom"/>
          </w:tcPr>
          <w:p w14:paraId="5C817C93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6E94F82E" w14:textId="325BF04C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1E25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753FC97" w14:textId="0C1E6728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E0B6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D8C431" w14:textId="05683151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B47B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8" w:type="dxa"/>
          </w:tcPr>
          <w:p w14:paraId="036956E7" w14:textId="771081A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114</w:t>
            </w:r>
          </w:p>
        </w:tc>
        <w:tc>
          <w:tcPr>
            <w:tcW w:w="236" w:type="dxa"/>
          </w:tcPr>
          <w:p w14:paraId="7B37995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1" w:type="dxa"/>
          </w:tcPr>
          <w:p w14:paraId="49317B69" w14:textId="4EF02B60" w:rsidR="00122731" w:rsidRPr="00CA12A4" w:rsidRDefault="00122731" w:rsidP="00122731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A585120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7" w:type="dxa"/>
            <w:vAlign w:val="bottom"/>
          </w:tcPr>
          <w:p w14:paraId="792CF444" w14:textId="464E439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1,768</w:t>
            </w:r>
          </w:p>
        </w:tc>
      </w:tr>
      <w:tr w:rsidR="00122731" w:rsidRPr="00CA12A4" w14:paraId="0925A56B" w14:textId="77777777" w:rsidTr="00122731">
        <w:tc>
          <w:tcPr>
            <w:tcW w:w="2466" w:type="dxa"/>
            <w:gridSpan w:val="2"/>
          </w:tcPr>
          <w:p w14:paraId="41CA3572" w14:textId="77777777" w:rsidR="00122731" w:rsidRPr="00CA12A4" w:rsidRDefault="00122731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05712E1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201A309" w14:textId="0B351634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86E1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5103DEFD" w14:textId="4B8E8EC1" w:rsidR="00122731" w:rsidRPr="00CA12A4" w:rsidRDefault="00122731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C8E752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030A8C4" w14:textId="42AEB91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8</w:t>
            </w:r>
            <w:r w:rsidR="00393C6F"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5C73402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4622EB2C" w14:textId="3D98DAFD" w:rsidR="00122731" w:rsidRPr="00CA12A4" w:rsidRDefault="00393C6F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4C48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014958A" w14:textId="12D97E56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="00CD65C1" w:rsidRPr="00CA12A4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9737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8FC678" w14:textId="3A3FE071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DC51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63E8827" w14:textId="6506A6B2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77FA0B9E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E9CA93A" w14:textId="4B35F3BF" w:rsidR="00122731" w:rsidRPr="00CA12A4" w:rsidRDefault="00122731" w:rsidP="00122731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6B15079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20D0E674" w14:textId="1AB8565F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1</w:t>
            </w:r>
            <w:r w:rsidR="007562DB" w:rsidRPr="00CA12A4">
              <w:rPr>
                <w:rFonts w:ascii="Angsana New" w:hAnsi="Angsana New"/>
                <w:sz w:val="26"/>
                <w:szCs w:val="26"/>
              </w:rPr>
              <w:t>8</w:t>
            </w:r>
            <w:r w:rsidR="000A16AB" w:rsidRPr="00CA12A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22731" w:rsidRPr="00CA12A4" w14:paraId="2F2C6002" w14:textId="77777777" w:rsidTr="00122731">
        <w:tc>
          <w:tcPr>
            <w:tcW w:w="2466" w:type="dxa"/>
            <w:gridSpan w:val="2"/>
          </w:tcPr>
          <w:p w14:paraId="31A10E43" w14:textId="03988FDA" w:rsidR="00122731" w:rsidRPr="00CA12A4" w:rsidRDefault="007562DB" w:rsidP="0012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โอนมาจาก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/ </w:t>
            </w:r>
            <w:r w:rsidR="007E7261" w:rsidRPr="00CA12A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A12A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โอนออกไปที่</w:t>
            </w:r>
            <w:r w:rsidR="007E7261" w:rsidRPr="00CA12A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</w:t>
            </w:r>
          </w:p>
        </w:tc>
        <w:tc>
          <w:tcPr>
            <w:tcW w:w="630" w:type="dxa"/>
          </w:tcPr>
          <w:p w14:paraId="0AACEFEB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7CBA1A" w14:textId="218584D3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FC45F8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71522B8" w14:textId="153B5DAD" w:rsidR="00122731" w:rsidRPr="00CA12A4" w:rsidRDefault="00122731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10E1CEC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1C66B47" w14:textId="65840832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0E6B7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83DAAEA" w14:textId="7D7751A4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D2C86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15FA2E9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F9B00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E26E7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B452A7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ED3838C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36A5226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0DE4FCD" w14:textId="77777777" w:rsidR="00122731" w:rsidRPr="00CA12A4" w:rsidRDefault="00122731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9" w:type="dxa"/>
          </w:tcPr>
          <w:p w14:paraId="3BA836B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F4758F4" w14:textId="77777777" w:rsidR="00122731" w:rsidRPr="00CA12A4" w:rsidRDefault="00122731" w:rsidP="0012273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0B3ABB" w:rsidRPr="00CA12A4" w14:paraId="4319D879" w14:textId="77777777" w:rsidTr="00122731">
        <w:tc>
          <w:tcPr>
            <w:tcW w:w="2466" w:type="dxa"/>
            <w:gridSpan w:val="2"/>
          </w:tcPr>
          <w:p w14:paraId="72C93139" w14:textId="1571EEAD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14"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</w:tcPr>
          <w:p w14:paraId="2B724661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02B5A7" w14:textId="299F7A4F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FAD46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FA71598" w14:textId="6623F307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7F446C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14C22F9" w14:textId="0C2F4B95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(7)</w:t>
            </w:r>
          </w:p>
        </w:tc>
        <w:tc>
          <w:tcPr>
            <w:tcW w:w="270" w:type="dxa"/>
            <w:vAlign w:val="bottom"/>
          </w:tcPr>
          <w:p w14:paraId="70E68CC3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57B2FAAB" w14:textId="6F13CEA4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4645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15F77DE" w14:textId="1A573AC2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65F55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0417FE" w14:textId="1F75F03B" w:rsidR="000B3ABB" w:rsidRPr="00CA12A4" w:rsidRDefault="000B3ABB" w:rsidP="00EA517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95C7E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BFE12DB" w14:textId="0A8DD36A" w:rsidR="000B3ABB" w:rsidRPr="00CA12A4" w:rsidRDefault="000B3ABB" w:rsidP="00EA517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D26478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092FC82" w14:textId="7DF44406" w:rsidR="000B3ABB" w:rsidRPr="00CA12A4" w:rsidRDefault="000B3ABB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41EDC15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5920318D" w14:textId="7D7A9733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(7)</w:t>
            </w:r>
          </w:p>
        </w:tc>
      </w:tr>
      <w:tr w:rsidR="000B3ABB" w:rsidRPr="00CA12A4" w14:paraId="0B0A0B75" w14:textId="77777777" w:rsidTr="00122731">
        <w:tc>
          <w:tcPr>
            <w:tcW w:w="2466" w:type="dxa"/>
            <w:gridSpan w:val="2"/>
          </w:tcPr>
          <w:p w14:paraId="04CA46AD" w14:textId="4438EFA3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14"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630" w:type="dxa"/>
          </w:tcPr>
          <w:p w14:paraId="5F061331" w14:textId="045478CF" w:rsidR="000B3ABB" w:rsidRPr="00CA12A4" w:rsidRDefault="000B3ABB" w:rsidP="000B3ABB">
            <w:pPr>
              <w:pStyle w:val="acctfourfigures"/>
              <w:tabs>
                <w:tab w:val="clear" w:pos="765"/>
              </w:tabs>
              <w:spacing w:line="240" w:lineRule="atLeast"/>
              <w:ind w:left="-111" w:right="-14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990" w:type="dxa"/>
            <w:shd w:val="clear" w:color="auto" w:fill="auto"/>
          </w:tcPr>
          <w:p w14:paraId="071B2F6C" w14:textId="27614438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6F5F0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7545B866" w14:textId="5982DDBA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EC01473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9DD28C3" w14:textId="0C810A0E" w:rsidR="000B3ABB" w:rsidRPr="00CA12A4" w:rsidRDefault="000B3ABB" w:rsidP="00EA517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71A864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0755DF5F" w14:textId="4D6B7AA0" w:rsidR="000B3ABB" w:rsidRPr="00CA12A4" w:rsidRDefault="000B3ABB" w:rsidP="00EA517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66E73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AC159E2" w14:textId="67BA6FD6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CA12A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</w:t>
            </w: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22DA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F72B4" w14:textId="104C681A" w:rsidR="000B3ABB" w:rsidRPr="00CA12A4" w:rsidRDefault="000B3ABB" w:rsidP="00EA517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06551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95BAD12" w14:textId="5E425DD9" w:rsidR="000B3ABB" w:rsidRPr="00CA12A4" w:rsidRDefault="000B3ABB" w:rsidP="00EA517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D0B3A72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2CDF603" w14:textId="331734B6" w:rsidR="000B3ABB" w:rsidRPr="00CA12A4" w:rsidRDefault="000B3ABB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4263BFA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07BD7A50" w14:textId="3A382C36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(1)</w:t>
            </w:r>
          </w:p>
        </w:tc>
      </w:tr>
      <w:tr w:rsidR="000B3ABB" w:rsidRPr="00CA12A4" w14:paraId="7BE08355" w14:textId="77777777" w:rsidTr="00122731">
        <w:tc>
          <w:tcPr>
            <w:tcW w:w="2466" w:type="dxa"/>
            <w:gridSpan w:val="2"/>
          </w:tcPr>
          <w:p w14:paraId="3478D456" w14:textId="7B6A4094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630" w:type="dxa"/>
          </w:tcPr>
          <w:p w14:paraId="1A76AD9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5EEB5ED" w14:textId="10A61667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61BC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6824F44A" w14:textId="4EB61654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CBCA7E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C822DC6" w14:textId="4EB76DB3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137</w:t>
            </w:r>
          </w:p>
        </w:tc>
        <w:tc>
          <w:tcPr>
            <w:tcW w:w="270" w:type="dxa"/>
            <w:vAlign w:val="bottom"/>
          </w:tcPr>
          <w:p w14:paraId="4922CB4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56DD9EDD" w14:textId="60301F17" w:rsidR="000B3ABB" w:rsidRPr="00CA12A4" w:rsidRDefault="000B3ABB" w:rsidP="00EA517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45AFB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0C308BC" w14:textId="31259B7C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(137)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2B49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46E9B7" w14:textId="0ACAADA1" w:rsidR="000B3ABB" w:rsidRPr="00CA12A4" w:rsidRDefault="000B3ABB" w:rsidP="00EA517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0BCC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1D76AC6" w14:textId="1C73BB34" w:rsidR="000B3ABB" w:rsidRPr="00CA12A4" w:rsidRDefault="000B3ABB" w:rsidP="00EA517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027FC2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9015649" w14:textId="1EE178D5" w:rsidR="000B3ABB" w:rsidRPr="00CA12A4" w:rsidRDefault="000B3ABB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3357FA7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5131BB05" w14:textId="4AE54D08" w:rsidR="000B3ABB" w:rsidRPr="00CA12A4" w:rsidRDefault="000B3ABB" w:rsidP="00EA517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0B3ABB" w:rsidRPr="00CA12A4" w14:paraId="1E3B94FF" w14:textId="77777777" w:rsidTr="00122731">
        <w:tc>
          <w:tcPr>
            <w:tcW w:w="2466" w:type="dxa"/>
            <w:gridSpan w:val="2"/>
          </w:tcPr>
          <w:p w14:paraId="28382A41" w14:textId="77777777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630" w:type="dxa"/>
          </w:tcPr>
          <w:p w14:paraId="0DB9BE2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C1CEE4" w14:textId="6737F0C5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AD50D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053C0D7F" w14:textId="2F17C00F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BDE7655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6E99BB" w14:textId="5503138C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bottom"/>
          </w:tcPr>
          <w:p w14:paraId="3E0C88B4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01E53F34" w14:textId="3549127A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B67140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C238968" w14:textId="5C068E8D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B2D81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ED75B8" w14:textId="6891C00D" w:rsidR="000B3ABB" w:rsidRPr="00CA12A4" w:rsidRDefault="006B503E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(</w:t>
            </w:r>
            <w:r w:rsidR="000B3ABB" w:rsidRPr="00CA12A4">
              <w:rPr>
                <w:rFonts w:ascii="Angsana New" w:hAnsi="Angsana New"/>
                <w:sz w:val="26"/>
                <w:szCs w:val="26"/>
              </w:rPr>
              <w:t>2</w:t>
            </w:r>
            <w:r w:rsidRPr="00CA12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9F519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4CCB771" w14:textId="67FB1E0F" w:rsidR="000B3ABB" w:rsidRPr="00CA12A4" w:rsidRDefault="000B3ABB" w:rsidP="00EA517B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A6518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3927BF7" w14:textId="0836B05A" w:rsidR="000B3ABB" w:rsidRPr="00CA12A4" w:rsidRDefault="000B3ABB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45AA76FD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7A3B3F5" w14:textId="61A2851A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</w:tr>
      <w:tr w:rsidR="000B3ABB" w:rsidRPr="00CA12A4" w14:paraId="7E0AE811" w14:textId="77777777" w:rsidTr="00122731">
        <w:tc>
          <w:tcPr>
            <w:tcW w:w="2466" w:type="dxa"/>
            <w:gridSpan w:val="2"/>
          </w:tcPr>
          <w:p w14:paraId="3BACC14B" w14:textId="7D983F10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30" w:type="dxa"/>
          </w:tcPr>
          <w:p w14:paraId="6D803DE6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D390B8" w14:textId="28772FF9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3DFE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8915A8A" w14:textId="7F78302E" w:rsidR="000B3ABB" w:rsidRPr="00CA12A4" w:rsidRDefault="000B3ABB" w:rsidP="00EA517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B4B2DC3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E274C35" w14:textId="128CC029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270" w:type="dxa"/>
            <w:vAlign w:val="bottom"/>
          </w:tcPr>
          <w:p w14:paraId="24A37A34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E93D46A" w14:textId="40DD54EA" w:rsidR="000B3ABB" w:rsidRPr="00CA12A4" w:rsidRDefault="000B3ABB" w:rsidP="00EA517B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8B0D5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7B4E2C7" w14:textId="37F000B0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(</w:t>
            </w:r>
            <w:r w:rsidR="00CD65C1" w:rsidRPr="00CA12A4">
              <w:rPr>
                <w:rFonts w:ascii="Angsana New" w:hAnsi="Angsana New"/>
                <w:sz w:val="26"/>
                <w:szCs w:val="26"/>
              </w:rPr>
              <w:t>5</w:t>
            </w:r>
            <w:r w:rsidRPr="00CA12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CA87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878B3D" w14:textId="0C222A5A" w:rsidR="000B3ABB" w:rsidRPr="00CA12A4" w:rsidRDefault="00CD65C1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56ADE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41199F7" w14:textId="6DD384E9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(1</w:t>
            </w:r>
            <w:r w:rsidR="00CD65C1" w:rsidRPr="00CA12A4">
              <w:rPr>
                <w:rFonts w:ascii="Angsana New" w:hAnsi="Angsana New"/>
                <w:sz w:val="26"/>
                <w:szCs w:val="26"/>
              </w:rPr>
              <w:t>1</w:t>
            </w:r>
            <w:r w:rsidRPr="00CA12A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24C9855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F7CDB9B" w14:textId="3518189B" w:rsidR="000B3ABB" w:rsidRPr="00CA12A4" w:rsidRDefault="000B3ABB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6401A445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2E07D88A" w14:textId="765C8DA6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(2</w:t>
            </w:r>
            <w:r w:rsidR="00CD65C1" w:rsidRPr="00CA12A4">
              <w:rPr>
                <w:rFonts w:ascii="Angsana New" w:hAnsi="Angsana New"/>
                <w:sz w:val="26"/>
                <w:szCs w:val="26"/>
              </w:rPr>
              <w:t>1</w:t>
            </w:r>
            <w:r w:rsidRPr="00CA12A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3ABB" w:rsidRPr="00CA12A4" w14:paraId="173F398B" w14:textId="77777777" w:rsidTr="00122731">
        <w:tc>
          <w:tcPr>
            <w:tcW w:w="2466" w:type="dxa"/>
            <w:gridSpan w:val="2"/>
            <w:shd w:val="clear" w:color="auto" w:fill="auto"/>
          </w:tcPr>
          <w:p w14:paraId="2A7C797B" w14:textId="25AA6377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30" w:type="dxa"/>
          </w:tcPr>
          <w:p w14:paraId="044D1A29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4C65" w14:textId="1A38A671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C8CB0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2C7E3F83" w14:textId="6835A4D5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204</w:t>
            </w:r>
          </w:p>
        </w:tc>
        <w:tc>
          <w:tcPr>
            <w:tcW w:w="236" w:type="dxa"/>
          </w:tcPr>
          <w:p w14:paraId="02575CE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F638" w14:textId="62730D8F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96</w:t>
            </w:r>
            <w:r w:rsidR="00393C6F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29B6A16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BD6B2" w14:textId="6135F4D7" w:rsidR="000B3ABB" w:rsidRPr="00CA12A4" w:rsidRDefault="00393C6F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484D6C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EB25" w14:textId="72BA8B4C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FCC25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7A23F" w14:textId="09292D1E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CD65C1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4000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ECC163E" w14:textId="07BCA732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236" w:type="dxa"/>
          </w:tcPr>
          <w:p w14:paraId="567E24FC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05DB6EE" w14:textId="6B66D18C" w:rsidR="000B3ABB" w:rsidRPr="00CA12A4" w:rsidRDefault="000B3ABB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59" w:type="dxa"/>
          </w:tcPr>
          <w:p w14:paraId="663FAB11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28684" w14:textId="02D1D49E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1,8</w:t>
            </w:r>
            <w:r w:rsidR="000A16AB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</w:p>
        </w:tc>
      </w:tr>
      <w:tr w:rsidR="007562DB" w:rsidRPr="00CA12A4" w14:paraId="18242988" w14:textId="77777777" w:rsidTr="007562DB">
        <w:tc>
          <w:tcPr>
            <w:tcW w:w="2466" w:type="dxa"/>
            <w:gridSpan w:val="2"/>
            <w:shd w:val="clear" w:color="auto" w:fill="auto"/>
          </w:tcPr>
          <w:p w14:paraId="655C282B" w14:textId="77777777" w:rsidR="007562DB" w:rsidRPr="00CA12A4" w:rsidRDefault="007562D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1B7DF0C2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8A14F9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36DC5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8A70C31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B8B5D51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791A9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EC0B29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5750D05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814CA9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6D30E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B6387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08A9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E71456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203F205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688E4C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227C369" w14:textId="77777777" w:rsidR="007562DB" w:rsidRPr="00CA12A4" w:rsidRDefault="007562DB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7A80901F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5F491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562DB" w:rsidRPr="00CA12A4" w14:paraId="7FF8F855" w14:textId="77777777" w:rsidTr="007562DB">
        <w:tc>
          <w:tcPr>
            <w:tcW w:w="2466" w:type="dxa"/>
            <w:gridSpan w:val="2"/>
            <w:shd w:val="clear" w:color="auto" w:fill="auto"/>
          </w:tcPr>
          <w:p w14:paraId="10B932C9" w14:textId="77777777" w:rsidR="007562DB" w:rsidRPr="00CA12A4" w:rsidRDefault="007562D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2BDDF468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F5F3C6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95E367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</w:tcPr>
          <w:p w14:paraId="4B418C42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CAE8F68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FC04194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A09877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505F4EF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923748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45FC9C8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CC49D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F9567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334624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7216B5FB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C505564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</w:tcPr>
          <w:p w14:paraId="60E8DD3B" w14:textId="77777777" w:rsidR="007562DB" w:rsidRPr="00CA12A4" w:rsidRDefault="007562DB" w:rsidP="00EA517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" w:type="dxa"/>
          </w:tcPr>
          <w:p w14:paraId="607BFCAB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F991CF7" w14:textId="77777777" w:rsidR="007562D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B3ABB" w:rsidRPr="00CA12A4" w14:paraId="0845E71C" w14:textId="77777777" w:rsidTr="007562DB">
        <w:tc>
          <w:tcPr>
            <w:tcW w:w="2466" w:type="dxa"/>
            <w:gridSpan w:val="2"/>
            <w:shd w:val="clear" w:color="auto" w:fill="auto"/>
          </w:tcPr>
          <w:p w14:paraId="6B72D1AE" w14:textId="77777777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EE2E61D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1A2C193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E8F27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</w:tcPr>
          <w:p w14:paraId="62AB167F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88B00CB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7AA52D8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39264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vAlign w:val="bottom"/>
          </w:tcPr>
          <w:p w14:paraId="077E244C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433B6C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74B6078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0CB50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448F3B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37BC1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</w:tcPr>
          <w:p w14:paraId="7E37FA0C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4809EF0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155E2B57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59" w:type="dxa"/>
          </w:tcPr>
          <w:p w14:paraId="58B16D63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9BE656E" w14:textId="77777777" w:rsidR="000B3ABB" w:rsidRPr="00CA12A4" w:rsidDel="00811990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32F5C360" w14:textId="2F216665" w:rsidR="001A4D06" w:rsidRPr="00CA12A4" w:rsidRDefault="001A4D06"/>
    <w:tbl>
      <w:tblPr>
        <w:tblW w:w="15180" w:type="dxa"/>
        <w:tblInd w:w="-216" w:type="dxa"/>
        <w:tblLayout w:type="fixed"/>
        <w:tblLook w:val="01E0" w:firstRow="1" w:lastRow="1" w:firstColumn="1" w:lastColumn="1" w:noHBand="0" w:noVBand="0"/>
      </w:tblPr>
      <w:tblGrid>
        <w:gridCol w:w="2466"/>
        <w:gridCol w:w="90"/>
        <w:gridCol w:w="540"/>
        <w:gridCol w:w="990"/>
        <w:gridCol w:w="270"/>
        <w:gridCol w:w="1059"/>
        <w:gridCol w:w="236"/>
        <w:gridCol w:w="1215"/>
        <w:gridCol w:w="270"/>
        <w:gridCol w:w="1188"/>
        <w:gridCol w:w="236"/>
        <w:gridCol w:w="1319"/>
        <w:gridCol w:w="270"/>
        <w:gridCol w:w="900"/>
        <w:gridCol w:w="270"/>
        <w:gridCol w:w="1168"/>
        <w:gridCol w:w="236"/>
        <w:gridCol w:w="1161"/>
        <w:gridCol w:w="259"/>
        <w:gridCol w:w="1037"/>
      </w:tblGrid>
      <w:tr w:rsidR="001A4D06" w:rsidRPr="00CA12A4" w14:paraId="67A0FBB9" w14:textId="77777777" w:rsidTr="00222A69">
        <w:trPr>
          <w:tblHeader/>
        </w:trPr>
        <w:tc>
          <w:tcPr>
            <w:tcW w:w="2466" w:type="dxa"/>
            <w:shd w:val="clear" w:color="auto" w:fill="auto"/>
          </w:tcPr>
          <w:p w14:paraId="5B07C572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0" w:type="dxa"/>
            <w:gridSpan w:val="2"/>
          </w:tcPr>
          <w:p w14:paraId="542E868C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4" w:type="dxa"/>
            <w:gridSpan w:val="17"/>
          </w:tcPr>
          <w:p w14:paraId="17EC846D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4D06" w:rsidRPr="00CA12A4" w14:paraId="4EFFDDDE" w14:textId="77777777" w:rsidTr="00222A69">
        <w:trPr>
          <w:trHeight w:val="60"/>
          <w:tblHeader/>
        </w:trPr>
        <w:tc>
          <w:tcPr>
            <w:tcW w:w="2466" w:type="dxa"/>
            <w:shd w:val="clear" w:color="auto" w:fill="auto"/>
          </w:tcPr>
          <w:p w14:paraId="25E5D5E7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hanging="141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0" w:type="dxa"/>
            <w:gridSpan w:val="2"/>
          </w:tcPr>
          <w:p w14:paraId="7D4BD5C2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46152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66BB7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45FF3F05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218040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236" w:type="dxa"/>
            <w:vAlign w:val="bottom"/>
          </w:tcPr>
          <w:p w14:paraId="5C42047E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B34FAE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  <w:r w:rsidRPr="00CA12A4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 w:rsidRPr="00CA12A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และส่วนปรับปรุงอาคารเช่า</w:t>
            </w:r>
          </w:p>
        </w:tc>
        <w:tc>
          <w:tcPr>
            <w:tcW w:w="270" w:type="dxa"/>
            <w:vAlign w:val="bottom"/>
          </w:tcPr>
          <w:p w14:paraId="5904B45B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487E180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2A832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15B3E97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  <w:p w14:paraId="747CD1B6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62F6C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D62942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9BFE4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7434B7E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ระบบ</w:t>
            </w:r>
          </w:p>
          <w:p w14:paraId="4BB40D6B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  <w:vAlign w:val="bottom"/>
          </w:tcPr>
          <w:p w14:paraId="5573AA3F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  <w:vAlign w:val="bottom"/>
          </w:tcPr>
          <w:p w14:paraId="51570DB3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59" w:type="dxa"/>
            <w:vAlign w:val="bottom"/>
          </w:tcPr>
          <w:p w14:paraId="13B56B90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7" w:type="dxa"/>
            <w:vAlign w:val="bottom"/>
          </w:tcPr>
          <w:p w14:paraId="31EC3D7E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6" w:right="-108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A4D06" w:rsidRPr="00CA12A4" w14:paraId="59CD66AA" w14:textId="77777777" w:rsidTr="001A4D06">
        <w:trPr>
          <w:tblHeader/>
        </w:trPr>
        <w:tc>
          <w:tcPr>
            <w:tcW w:w="2556" w:type="dxa"/>
            <w:gridSpan w:val="2"/>
            <w:shd w:val="clear" w:color="auto" w:fill="auto"/>
          </w:tcPr>
          <w:p w14:paraId="48EF7859" w14:textId="77777777" w:rsidR="001A4D06" w:rsidRPr="00CA12A4" w:rsidRDefault="001A4D06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25E8BAFC" w14:textId="37E860D9" w:rsidR="001A4D06" w:rsidRPr="00CA12A4" w:rsidRDefault="001A4D06" w:rsidP="00222A69">
            <w:pPr>
              <w:pStyle w:val="acctfourfigures"/>
              <w:tabs>
                <w:tab w:val="clear" w:pos="765"/>
              </w:tabs>
              <w:spacing w:line="320" w:lineRule="exact"/>
              <w:ind w:left="-108" w:right="-144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84" w:type="dxa"/>
            <w:gridSpan w:val="17"/>
          </w:tcPr>
          <w:p w14:paraId="6C5A286A" w14:textId="77777777" w:rsidR="001A4D06" w:rsidRPr="00CA12A4" w:rsidRDefault="001A4D06" w:rsidP="00222A69">
            <w:pPr>
              <w:pStyle w:val="acctfourfigures"/>
              <w:tabs>
                <w:tab w:val="clear" w:pos="76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ล้าน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0B3ABB" w:rsidRPr="00CA12A4" w14:paraId="423E87CA" w14:textId="77777777" w:rsidTr="00122731">
        <w:tc>
          <w:tcPr>
            <w:tcW w:w="2466" w:type="dxa"/>
            <w:shd w:val="clear" w:color="auto" w:fill="auto"/>
          </w:tcPr>
          <w:p w14:paraId="197AEBDF" w14:textId="77777777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630" w:type="dxa"/>
            <w:gridSpan w:val="2"/>
          </w:tcPr>
          <w:p w14:paraId="1BB79578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EDCCB2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D2BA0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24379801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CF22C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C75D98D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27C4F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0BC5A9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D819F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6926DE8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8F192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C4A5A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442F3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</w:tcPr>
          <w:p w14:paraId="2959361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7D4468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6B63622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17475C7E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7B412B6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3ABB" w:rsidRPr="00CA12A4" w14:paraId="3D0383EE" w14:textId="77777777" w:rsidTr="00122731">
        <w:tc>
          <w:tcPr>
            <w:tcW w:w="2466" w:type="dxa"/>
            <w:shd w:val="clear" w:color="auto" w:fill="auto"/>
          </w:tcPr>
          <w:p w14:paraId="6D60ABF9" w14:textId="3B82BD06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F1B55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92EDC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30" w:type="dxa"/>
            <w:gridSpan w:val="2"/>
          </w:tcPr>
          <w:p w14:paraId="30B26EC4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50109F" w14:textId="3657A955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A7F2D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3888C7D" w14:textId="1477E570" w:rsidR="000B3ABB" w:rsidRPr="00CA12A4" w:rsidRDefault="000B3ABB" w:rsidP="000B3AB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8293DD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6F7A40" w14:textId="49D76E3A" w:rsidR="000B3ABB" w:rsidRPr="00CA12A4" w:rsidRDefault="000B3ABB" w:rsidP="00D03C8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1,273</w:t>
            </w:r>
          </w:p>
        </w:tc>
        <w:tc>
          <w:tcPr>
            <w:tcW w:w="270" w:type="dxa"/>
            <w:vAlign w:val="bottom"/>
          </w:tcPr>
          <w:p w14:paraId="63B1B17B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2F2996C" w14:textId="3CE89BAC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480A1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76367" w14:textId="62CA592A" w:rsidR="000B3ABB" w:rsidRPr="00CA12A4" w:rsidRDefault="000B3ABB" w:rsidP="00D03C8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AD21C4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50A4A" w14:textId="2517B73F" w:rsidR="000B3ABB" w:rsidRPr="00CA12A4" w:rsidRDefault="000B3ABB" w:rsidP="00D03C8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87831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CD27695" w14:textId="511DEBF3" w:rsidR="000B3ABB" w:rsidRPr="00CA12A4" w:rsidRDefault="000B3ABB" w:rsidP="00D03C8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266</w:t>
            </w:r>
          </w:p>
        </w:tc>
        <w:tc>
          <w:tcPr>
            <w:tcW w:w="236" w:type="dxa"/>
          </w:tcPr>
          <w:p w14:paraId="011BFC9D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1553F02" w14:textId="6E42069C" w:rsidR="000B3ABB" w:rsidRPr="00CA12A4" w:rsidRDefault="000B3ABB" w:rsidP="00002F3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1E5F0961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F7A1B5" w14:textId="2734E132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2,626</w:t>
            </w:r>
          </w:p>
        </w:tc>
      </w:tr>
      <w:tr w:rsidR="000B3ABB" w:rsidRPr="00CA12A4" w14:paraId="19A0DB70" w14:textId="77777777" w:rsidTr="00122731">
        <w:tc>
          <w:tcPr>
            <w:tcW w:w="2466" w:type="dxa"/>
            <w:shd w:val="clear" w:color="auto" w:fill="auto"/>
          </w:tcPr>
          <w:p w14:paraId="26616913" w14:textId="683A7D37" w:rsidR="000B3ABB" w:rsidRPr="00CA12A4" w:rsidRDefault="000B3ABB" w:rsidP="000B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30" w:type="dxa"/>
            <w:gridSpan w:val="2"/>
          </w:tcPr>
          <w:p w14:paraId="0208B880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ABBA0" w14:textId="15287148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1CBAA7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368D8A3E" w14:textId="6D017AA2" w:rsidR="000B3ABB" w:rsidRPr="00CA12A4" w:rsidRDefault="000B3ABB" w:rsidP="000B3AB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FD4F5A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A1FF1" w14:textId="60BC0965" w:rsidR="000B3ABB" w:rsidRPr="00CA12A4" w:rsidRDefault="000B3ABB" w:rsidP="00D03C8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7562DB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="00393C6F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790817EB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8A9B7D" w14:textId="1929CE03" w:rsidR="000B3ABB" w:rsidRPr="00CA12A4" w:rsidRDefault="00393C6F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BF3D5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62207" w14:textId="7A15A1D5" w:rsidR="000B3ABB" w:rsidRPr="00CA12A4" w:rsidRDefault="000B3ABB" w:rsidP="00D03C8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940C63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BDB06" w14:textId="1421110E" w:rsidR="000B3ABB" w:rsidRPr="00CA12A4" w:rsidRDefault="000B3ABB" w:rsidP="00D03C8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E63B4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157F527F" w14:textId="4D7EB140" w:rsidR="000B3ABB" w:rsidRPr="00CA12A4" w:rsidRDefault="000B3ABB" w:rsidP="00D03C8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CD65C1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08C908D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819C22D" w14:textId="50DB88CA" w:rsidR="000B3ABB" w:rsidRPr="00CA12A4" w:rsidRDefault="007562D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59" w:type="dxa"/>
          </w:tcPr>
          <w:p w14:paraId="0F3B3D46" w14:textId="77777777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62E5" w14:textId="3502C680" w:rsidR="000B3ABB" w:rsidRPr="00CA12A4" w:rsidRDefault="000B3ABB" w:rsidP="000B3AB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98" w:right="-10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2,54</w:t>
            </w:r>
            <w:r w:rsidR="00393C6F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</w:tbl>
    <w:p w14:paraId="0697EBA4" w14:textId="0B17A8FF" w:rsidR="003302A2" w:rsidRPr="00CA12A4" w:rsidRDefault="003302A2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5BB067F" w14:textId="77777777" w:rsidR="00A8676F" w:rsidRPr="00CA12A4" w:rsidRDefault="00A8676F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A6EF842" w14:textId="77777777" w:rsidR="00EA65A7" w:rsidRPr="00CA12A4" w:rsidRDefault="00EA65A7" w:rsidP="00235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FB69AFA" w14:textId="13DDCC6D" w:rsidR="00A60E45" w:rsidRPr="00CA12A4" w:rsidRDefault="00A60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</w:rPr>
      </w:pPr>
      <w:r w:rsidRPr="00CA12A4">
        <w:rPr>
          <w:rFonts w:ascii="Angsana New" w:hAnsi="Angsana New"/>
          <w:spacing w:val="-2"/>
          <w:sz w:val="20"/>
          <w:szCs w:val="20"/>
        </w:rPr>
        <w:br w:type="page"/>
      </w:r>
    </w:p>
    <w:p w14:paraId="3EF837BB" w14:textId="77777777" w:rsidR="00EA65A7" w:rsidRPr="00CA12A4" w:rsidRDefault="00EA65A7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  <w:cs/>
        </w:rPr>
        <w:sectPr w:rsidR="00EA65A7" w:rsidRPr="00CA12A4" w:rsidSect="00DE4EB3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38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1620"/>
        <w:gridCol w:w="236"/>
        <w:gridCol w:w="1564"/>
        <w:gridCol w:w="236"/>
        <w:gridCol w:w="1654"/>
        <w:gridCol w:w="236"/>
        <w:gridCol w:w="1294"/>
        <w:gridCol w:w="250"/>
        <w:gridCol w:w="1460"/>
        <w:gridCol w:w="364"/>
        <w:gridCol w:w="1346"/>
      </w:tblGrid>
      <w:tr w:rsidR="00B20493" w:rsidRPr="00CA12A4" w14:paraId="2BA03EB7" w14:textId="77777777" w:rsidTr="00C9526F">
        <w:trPr>
          <w:tblHeader/>
        </w:trPr>
        <w:tc>
          <w:tcPr>
            <w:tcW w:w="2700" w:type="dxa"/>
            <w:shd w:val="clear" w:color="auto" w:fill="auto"/>
          </w:tcPr>
          <w:p w14:paraId="512DE9E8" w14:textId="77777777" w:rsidR="00B20493" w:rsidRPr="00CA12A4" w:rsidRDefault="00B20493" w:rsidP="008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4DAE22" w14:textId="77777777" w:rsidR="00B20493" w:rsidRPr="00CA12A4" w:rsidRDefault="00B20493" w:rsidP="008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1"/>
            <w:shd w:val="clear" w:color="auto" w:fill="auto"/>
            <w:vAlign w:val="bottom"/>
          </w:tcPr>
          <w:p w14:paraId="627B34AA" w14:textId="6473D8B6" w:rsidR="00B20493" w:rsidRPr="00CA12A4" w:rsidRDefault="00B20493" w:rsidP="008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493" w:rsidRPr="00CA12A4" w14:paraId="77765CD3" w14:textId="77777777" w:rsidTr="001559A7">
        <w:trPr>
          <w:trHeight w:val="524"/>
          <w:tblHeader/>
        </w:trPr>
        <w:tc>
          <w:tcPr>
            <w:tcW w:w="2700" w:type="dxa"/>
            <w:shd w:val="clear" w:color="auto" w:fill="auto"/>
          </w:tcPr>
          <w:p w14:paraId="1BA1B098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262CD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C2EFCD7" w14:textId="2B23440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  <w:vAlign w:val="center"/>
          </w:tcPr>
          <w:p w14:paraId="64BF1BFE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center"/>
          </w:tcPr>
          <w:p w14:paraId="250074D0" w14:textId="02F57AB2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เครื่องมือแล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8E0EE1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6DDD93DE" w14:textId="1E70A0FC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7EAC73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EAA9AE8" w14:textId="36ACEA7D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  <w:vAlign w:val="center"/>
          </w:tcPr>
          <w:p w14:paraId="1EB0CB24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vAlign w:val="center"/>
          </w:tcPr>
          <w:p w14:paraId="31C78C6A" w14:textId="0D67902C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2059C08" w14:textId="729DFB88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3C3FD25F" w14:textId="5C82B6C6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0493" w:rsidRPr="00CA12A4" w14:paraId="2C7C17FF" w14:textId="77777777" w:rsidTr="001559A7">
        <w:trPr>
          <w:tblHeader/>
        </w:trPr>
        <w:tc>
          <w:tcPr>
            <w:tcW w:w="2700" w:type="dxa"/>
            <w:shd w:val="clear" w:color="auto" w:fill="auto"/>
          </w:tcPr>
          <w:p w14:paraId="3D3F54D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CD5CF" w14:textId="42AA176A" w:rsidR="00B20493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  <w:vAlign w:val="center"/>
          </w:tcPr>
          <w:p w14:paraId="41A67640" w14:textId="7894577A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6" w:type="dxa"/>
            <w:vAlign w:val="center"/>
          </w:tcPr>
          <w:p w14:paraId="2A134D4B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center"/>
          </w:tcPr>
          <w:p w14:paraId="4188FA22" w14:textId="3805A502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F0B38F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3253A2F" w14:textId="4B9810AC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35F09F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E5CCB8B" w14:textId="23C4733F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0" w:type="dxa"/>
            <w:vAlign w:val="center"/>
          </w:tcPr>
          <w:p w14:paraId="58F96DC9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vAlign w:val="center"/>
          </w:tcPr>
          <w:p w14:paraId="73F58D23" w14:textId="42860CC8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E345EBE" w14:textId="7777777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2A236F93" w14:textId="2BA526C7" w:rsidR="00B20493" w:rsidRPr="00CA12A4" w:rsidRDefault="00B20493" w:rsidP="0015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20493" w:rsidRPr="00CA12A4" w14:paraId="6C358168" w14:textId="77777777" w:rsidTr="00C9526F">
        <w:trPr>
          <w:tblHeader/>
        </w:trPr>
        <w:tc>
          <w:tcPr>
            <w:tcW w:w="2700" w:type="dxa"/>
            <w:shd w:val="clear" w:color="auto" w:fill="auto"/>
          </w:tcPr>
          <w:p w14:paraId="139059B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716D2C" w14:textId="069CA672" w:rsidR="00B20493" w:rsidRPr="00CA12A4" w:rsidRDefault="00B20493" w:rsidP="00CC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6E73D168" w14:textId="3334357D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20493" w:rsidRPr="00CA12A4" w14:paraId="446C3813" w14:textId="77777777" w:rsidTr="00C9526F">
        <w:tc>
          <w:tcPr>
            <w:tcW w:w="2700" w:type="dxa"/>
            <w:shd w:val="clear" w:color="auto" w:fill="auto"/>
          </w:tcPr>
          <w:p w14:paraId="41D02DAA" w14:textId="77777777" w:rsidR="00B20493" w:rsidRPr="00CA12A4" w:rsidRDefault="00B20493" w:rsidP="00C9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1" w:hanging="2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3516E76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55A6E4" w14:textId="0175E7FC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197F2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A749DC2" w14:textId="67D556D8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D514DD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78E1FA8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611A70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240338D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865810C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1247F95B" w14:textId="7F6DF539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44065B40" w14:textId="4F6289A9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2E7747A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493" w:rsidRPr="00CA12A4" w14:paraId="4EBDC551" w14:textId="77777777" w:rsidTr="00C9526F">
        <w:tc>
          <w:tcPr>
            <w:tcW w:w="2700" w:type="dxa"/>
            <w:shd w:val="clear" w:color="auto" w:fill="auto"/>
          </w:tcPr>
          <w:p w14:paraId="06AFFCE2" w14:textId="1D191E11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900" w:type="dxa"/>
          </w:tcPr>
          <w:p w14:paraId="683BA6EF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AED55DA" w14:textId="06077C63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AB37CE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885249F" w14:textId="66DF2C4D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DABC49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075EBC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3E28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F771537" w14:textId="58FBB0ED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11</w:t>
            </w:r>
          </w:p>
        </w:tc>
        <w:tc>
          <w:tcPr>
            <w:tcW w:w="250" w:type="dxa"/>
          </w:tcPr>
          <w:p w14:paraId="0FD5316A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210D5599" w14:textId="5760324E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66759839" w14:textId="6E35CD2E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85DBA38" w14:textId="4ABF477E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B20493" w:rsidRPr="00CA12A4" w14:paraId="1131F2A4" w14:textId="77777777" w:rsidTr="00C9526F">
        <w:tc>
          <w:tcPr>
            <w:tcW w:w="2700" w:type="dxa"/>
          </w:tcPr>
          <w:p w14:paraId="61479F7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379E507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B52D650" w14:textId="53801386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4FD4C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3BEBAA2" w14:textId="72CACE0E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A971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C543191" w14:textId="0CFB5BB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E4F1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B2CB670" w14:textId="21FA4FDA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5A4EAD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7AB721BC" w14:textId="2076B501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D5FD068" w14:textId="17999A0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FCB315F" w14:textId="1AD625E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0493" w:rsidRPr="00CA12A4" w14:paraId="34F9C39C" w14:textId="77777777" w:rsidTr="00C9526F">
        <w:tc>
          <w:tcPr>
            <w:tcW w:w="2700" w:type="dxa"/>
          </w:tcPr>
          <w:p w14:paraId="588F363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54B02BF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260F74" w14:textId="26542638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61B828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91F6174" w14:textId="36A22969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A5C9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E97DF" w14:textId="535815B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45146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BF3A8" w14:textId="297C15D4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50" w:type="dxa"/>
          </w:tcPr>
          <w:p w14:paraId="6583BCEA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3F89BEDB" w14:textId="050AA0FD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0E2F37D8" w14:textId="5E961AA9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47E1BB5" w14:textId="5ECAFE3E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B20493" w:rsidRPr="00CA12A4" w14:paraId="1CC41650" w14:textId="77777777" w:rsidTr="00C9526F">
        <w:tc>
          <w:tcPr>
            <w:tcW w:w="2700" w:type="dxa"/>
          </w:tcPr>
          <w:p w14:paraId="2B463364" w14:textId="1E69EF76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900" w:type="dxa"/>
          </w:tcPr>
          <w:p w14:paraId="2128B28E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6BBEC6" w14:textId="29B5090B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FFEFB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F2E4950" w14:textId="686C3A2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BF4E90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5D59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509FB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BBB0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7B0794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15486CD9" w14:textId="09F3592B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3412879C" w14:textId="226B9BE5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5E9288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493" w:rsidRPr="00CA12A4" w14:paraId="3A621C55" w14:textId="77777777" w:rsidTr="00C9526F">
        <w:tc>
          <w:tcPr>
            <w:tcW w:w="2700" w:type="dxa"/>
            <w:shd w:val="clear" w:color="auto" w:fill="auto"/>
          </w:tcPr>
          <w:p w14:paraId="6CD21987" w14:textId="02D80E5C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40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66B62993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69F7809" w14:textId="3156B6F9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63412B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32A326C" w14:textId="679B2700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D461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7D750BB" w14:textId="429D09C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40BE0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C6A679" w14:textId="1D8D286E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50" w:type="dxa"/>
          </w:tcPr>
          <w:p w14:paraId="522952B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</w:tcPr>
          <w:p w14:paraId="71637865" w14:textId="03CEB12D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6FED55EF" w14:textId="16846D5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F0693D4" w14:textId="4B54D795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  <w:tr w:rsidR="00B20493" w:rsidRPr="00CA12A4" w14:paraId="3815D74E" w14:textId="77777777" w:rsidTr="00C9526F">
        <w:tc>
          <w:tcPr>
            <w:tcW w:w="2700" w:type="dxa"/>
          </w:tcPr>
          <w:p w14:paraId="60E5CD8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E41D55F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DAD8FFB" w14:textId="7D05FBE7" w:rsidR="00B20493" w:rsidRPr="00CA12A4" w:rsidRDefault="00776FD3" w:rsidP="00776FD3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C8A9A7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B09CBE4" w14:textId="5D8CB47E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DFD798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35EE678" w14:textId="63E77BE1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776FD3" w:rsidRPr="00CA1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C53F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EF45A4" w14:textId="4C6AC37D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173ECB0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2005164A" w14:textId="1A1D60AC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474F5C8D" w14:textId="100EBA13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A9E5AFF" w14:textId="631DC89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A12A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20493" w:rsidRPr="00CA12A4" w14:paraId="0162BDF4" w14:textId="77777777" w:rsidTr="00C9526F">
        <w:tc>
          <w:tcPr>
            <w:tcW w:w="2700" w:type="dxa"/>
          </w:tcPr>
          <w:p w14:paraId="455F647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425DB55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7E89C42" w14:textId="1EA3920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36" w:type="dxa"/>
          </w:tcPr>
          <w:p w14:paraId="575A667D" w14:textId="3B7858A6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79D9512" w14:textId="26EBD371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6CD90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1D008AA" w14:textId="3546D550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9311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0DC05C" w14:textId="22CBD5F5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05C02F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4AF157D8" w14:textId="2B6FC5B8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7996450" w14:textId="7E34CEE0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2AA1133" w14:textId="3A72BA9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B20493" w:rsidRPr="00CA12A4" w14:paraId="4A6AA723" w14:textId="77777777" w:rsidTr="00C9526F">
        <w:tc>
          <w:tcPr>
            <w:tcW w:w="2700" w:type="dxa"/>
          </w:tcPr>
          <w:p w14:paraId="086064C8" w14:textId="7C60045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51EA688B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506F0FE" w14:textId="760E2204" w:rsidR="00B20493" w:rsidRPr="00CA12A4" w:rsidRDefault="00776FD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658442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33B33A8" w14:textId="070F79D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39834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66F27EC" w14:textId="0476E891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="00776FD3" w:rsidRPr="00CA12A4">
              <w:rPr>
                <w:rFonts w:ascii="Angsana New" w:hAnsi="Angsana New"/>
                <w:sz w:val="30"/>
                <w:szCs w:val="30"/>
              </w:rPr>
              <w:t>5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B416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E80C5D" w14:textId="484F0EB0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8BFC65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1C8326E9" w14:textId="7A00EA6C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652F3BCD" w14:textId="27C3C5AC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0161684" w14:textId="4D603502" w:rsidR="00B20493" w:rsidRPr="00CA12A4" w:rsidRDefault="00B20493" w:rsidP="0030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0493" w:rsidRPr="00CA12A4" w14:paraId="7E4CF6DF" w14:textId="77777777" w:rsidTr="00C9526F">
        <w:tc>
          <w:tcPr>
            <w:tcW w:w="2700" w:type="dxa"/>
          </w:tcPr>
          <w:p w14:paraId="1D82B0E3" w14:textId="3D7E1CA6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โอนออกไป</w:t>
            </w:r>
            <w:r w:rsidR="00393C6F"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ที่</w:t>
            </w:r>
            <w:r w:rsidR="00393C6F" w:rsidRPr="00CA12A4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6DB89604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9C8C34A" w14:textId="28B9748A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5F8CB0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491503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BE255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AAA732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0FCFF8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1AA3729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68E4707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1FF20F3E" w14:textId="202A01A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1A12E01C" w14:textId="6E7880CC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12C5F3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493" w:rsidRPr="00CA12A4" w14:paraId="13313788" w14:textId="77777777" w:rsidTr="00C9526F">
        <w:tc>
          <w:tcPr>
            <w:tcW w:w="2700" w:type="dxa"/>
          </w:tcPr>
          <w:p w14:paraId="33C4A36A" w14:textId="1420E0E1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สินทรัพย์ไม่มีตัวตน</w:t>
            </w:r>
          </w:p>
        </w:tc>
        <w:tc>
          <w:tcPr>
            <w:tcW w:w="900" w:type="dxa"/>
          </w:tcPr>
          <w:p w14:paraId="47FA367D" w14:textId="0924CB06" w:rsidR="00B20493" w:rsidRPr="00CA12A4" w:rsidRDefault="00CC0722" w:rsidP="00CC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BDF227" w14:textId="5D600705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FF711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0A1B481" w14:textId="129947EE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68118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E35375" w14:textId="0DE8EDB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56BE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D091978" w14:textId="68A47637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21D85A0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32D8C7E9" w14:textId="102E357C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5122CBF0" w14:textId="243F7E30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EF68AA2" w14:textId="39FE6EAC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B20493" w:rsidRPr="00CA12A4" w14:paraId="2747A4E8" w14:textId="77777777" w:rsidTr="00C9526F">
        <w:tc>
          <w:tcPr>
            <w:tcW w:w="2700" w:type="dxa"/>
            <w:shd w:val="clear" w:color="auto" w:fill="auto"/>
          </w:tcPr>
          <w:p w14:paraId="441DE6D3" w14:textId="4E167D90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2D19CEC2" w14:textId="77777777" w:rsidR="00B20493" w:rsidRPr="00CA12A4" w:rsidRDefault="00B20493" w:rsidP="00CC0722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7A7C9" w14:textId="650933EC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4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880DD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CF46F" w14:textId="43EF897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A2C1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9C85E" w14:textId="7CFBC6A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89478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47CA9" w14:textId="68F2F1A6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50" w:type="dxa"/>
          </w:tcPr>
          <w:p w14:paraId="203EABB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0329944B" w14:textId="1F29DE9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4F4F3AA8" w14:textId="417A12A1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A2203" w14:textId="3EEDF7DD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</w:tr>
      <w:tr w:rsidR="00B20493" w:rsidRPr="00CA12A4" w14:paraId="5852F9E6" w14:textId="77777777" w:rsidTr="00C9526F">
        <w:tc>
          <w:tcPr>
            <w:tcW w:w="2700" w:type="dxa"/>
            <w:shd w:val="clear" w:color="auto" w:fill="auto"/>
          </w:tcPr>
          <w:p w14:paraId="028E2DA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AD40DAC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721672" w14:textId="521DC324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BB8483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237928B2" w14:textId="4286E2D1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1AF8C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7C6B90A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B5B13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5D4DB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7D85FD8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1761918B" w14:textId="1F4D8F7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3C7A8C04" w14:textId="6D2AA0A3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445A53F0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0493" w:rsidRPr="00CA12A4" w14:paraId="62736CA1" w14:textId="77777777" w:rsidTr="00C9526F">
        <w:tc>
          <w:tcPr>
            <w:tcW w:w="2700" w:type="dxa"/>
            <w:shd w:val="clear" w:color="auto" w:fill="auto"/>
          </w:tcPr>
          <w:p w14:paraId="01A80EE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99BC16A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7512FE7" w14:textId="141D7846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A78549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65B13B17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34C36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23A709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FEF11A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D7469E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560ECB1B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0" w:type="dxa"/>
          </w:tcPr>
          <w:p w14:paraId="1092BA0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67F6811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76C4440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0493" w:rsidRPr="00CA12A4" w14:paraId="22E90CB1" w14:textId="77777777" w:rsidTr="00C9526F">
        <w:tc>
          <w:tcPr>
            <w:tcW w:w="2700" w:type="dxa"/>
            <w:shd w:val="clear" w:color="auto" w:fill="auto"/>
          </w:tcPr>
          <w:p w14:paraId="00AAE95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E0F35F6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37C57E73" w14:textId="7757CAE2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90DA3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060F7BF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149239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F3A4B1A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601FB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AD0E9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0E157460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0" w:type="dxa"/>
          </w:tcPr>
          <w:p w14:paraId="681E3F38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6B6C37F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31ABB26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59A7" w:rsidRPr="00CA12A4" w14:paraId="2352AD18" w14:textId="77777777" w:rsidTr="00C9526F">
        <w:tc>
          <w:tcPr>
            <w:tcW w:w="2700" w:type="dxa"/>
            <w:shd w:val="clear" w:color="auto" w:fill="auto"/>
          </w:tcPr>
          <w:p w14:paraId="10F11339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B7B282F" w14:textId="77777777" w:rsidR="001559A7" w:rsidRPr="00CA12A4" w:rsidRDefault="001559A7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0EC14894" w14:textId="77777777" w:rsidR="001559A7" w:rsidRPr="00CA12A4" w:rsidRDefault="001559A7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809FD68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224B35A2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5539D4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29859C5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B8E003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76C043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7ABA96C3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0" w:type="dxa"/>
          </w:tcPr>
          <w:p w14:paraId="6336C188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46AB60A3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37A72C13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559A7" w:rsidRPr="00CA12A4" w14:paraId="627BD331" w14:textId="77777777" w:rsidTr="00C9526F">
        <w:tc>
          <w:tcPr>
            <w:tcW w:w="2700" w:type="dxa"/>
            <w:shd w:val="clear" w:color="auto" w:fill="auto"/>
          </w:tcPr>
          <w:p w14:paraId="56D3736F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9004E2E" w14:textId="77777777" w:rsidR="001559A7" w:rsidRPr="00CA12A4" w:rsidRDefault="001559A7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6BC400EB" w14:textId="77777777" w:rsidR="001559A7" w:rsidRPr="00CA12A4" w:rsidRDefault="001559A7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96418C7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70176939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2CB53B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7316649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2DCDCB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13CC553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14:paraId="436B0686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0" w:type="dxa"/>
          </w:tcPr>
          <w:p w14:paraId="7BE628CE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47B856C7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6" w:type="dxa"/>
            <w:vAlign w:val="bottom"/>
          </w:tcPr>
          <w:p w14:paraId="05E5F886" w14:textId="77777777" w:rsidR="001559A7" w:rsidRPr="00CA12A4" w:rsidRDefault="001559A7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0493" w:rsidRPr="00CA12A4" w14:paraId="2D30C00B" w14:textId="77777777" w:rsidTr="00C9526F">
        <w:tc>
          <w:tcPr>
            <w:tcW w:w="2700" w:type="dxa"/>
            <w:shd w:val="clear" w:color="auto" w:fill="auto"/>
          </w:tcPr>
          <w:p w14:paraId="0249D2F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900" w:type="dxa"/>
          </w:tcPr>
          <w:p w14:paraId="20876B27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2C508F0" w14:textId="289613EE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54AE27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52FCCA2" w14:textId="77B81D9B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CA60C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FF0BCA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81B88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90912B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AD239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53FAD0B" w14:textId="185D204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0D1E0A13" w14:textId="15194383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475259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493" w:rsidRPr="00CA12A4" w14:paraId="31D9B5E8" w14:textId="77777777" w:rsidTr="00C9526F">
        <w:tc>
          <w:tcPr>
            <w:tcW w:w="2700" w:type="dxa"/>
            <w:shd w:val="clear" w:color="auto" w:fill="auto"/>
          </w:tcPr>
          <w:p w14:paraId="42442ED4" w14:textId="77CA60CB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E7261"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14:paraId="0D45D18E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4294D35" w14:textId="06267AE8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3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18A2B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CC543C5" w14:textId="64AA0F44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5C4B7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C188CC1" w14:textId="1ACAE221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C8DA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C32E25C" w14:textId="7451D4F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14:paraId="654C7CD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461D93CD" w14:textId="74F4CF0E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2722C116" w14:textId="76DE382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B561E6A" w14:textId="026404CA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6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B20493" w:rsidRPr="00CA12A4" w14:paraId="22D82D20" w14:textId="77777777" w:rsidTr="00C9526F">
        <w:tc>
          <w:tcPr>
            <w:tcW w:w="2700" w:type="dxa"/>
          </w:tcPr>
          <w:p w14:paraId="08244041" w14:textId="2D7144B2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00" w:type="dxa"/>
          </w:tcPr>
          <w:p w14:paraId="65ED34D2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05F37ED" w14:textId="4A84DBB3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AE0E7E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1C1AF37" w14:textId="2B26CF06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BB44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4EF3BBD" w14:textId="0F00BAF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D3B3DB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A78525" w14:textId="2A1273A6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1D81CFF8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05B4F1F" w14:textId="6EB83356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1AB92D8" w14:textId="77BBF2B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E2D16FF" w14:textId="20EB64D3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66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0493" w:rsidRPr="00CA12A4" w14:paraId="691D930E" w14:textId="77777777" w:rsidTr="00C9526F">
        <w:tc>
          <w:tcPr>
            <w:tcW w:w="2700" w:type="dxa"/>
          </w:tcPr>
          <w:p w14:paraId="5A47DB19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5129276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D97640" w14:textId="5810517A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CE3D4F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1AD29F3" w14:textId="712E6BA0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EF6EA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34C39" w14:textId="2730AAE4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4FD8A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89156" w14:textId="5D12CA88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50" w:type="dxa"/>
          </w:tcPr>
          <w:p w14:paraId="543FA90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259C810" w14:textId="2B964FC6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52C48F7" w14:textId="49F6F675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EF7F276" w14:textId="25A5373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B20493" w:rsidRPr="00CA12A4" w14:paraId="514B8AD2" w14:textId="77777777" w:rsidTr="00C9526F">
        <w:tc>
          <w:tcPr>
            <w:tcW w:w="2700" w:type="dxa"/>
          </w:tcPr>
          <w:p w14:paraId="1EFD5579" w14:textId="61144BB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1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900" w:type="dxa"/>
          </w:tcPr>
          <w:p w14:paraId="15C96C42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FA128FE" w14:textId="348963E1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8160B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7C4D753" w14:textId="6B6E84C3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8584B9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18F49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22DAC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0F14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A3E448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14:paraId="2B720BE0" w14:textId="294514DE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48A4B523" w14:textId="695CE2B4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1C5EE1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493" w:rsidRPr="00CA12A4" w14:paraId="2665A3FF" w14:textId="77777777" w:rsidTr="00C9526F">
        <w:tc>
          <w:tcPr>
            <w:tcW w:w="2700" w:type="dxa"/>
            <w:shd w:val="clear" w:color="auto" w:fill="auto"/>
          </w:tcPr>
          <w:p w14:paraId="34F00C40" w14:textId="3D1D2CD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40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3159B268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F43636A" w14:textId="6B4AD852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250D1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812BF26" w14:textId="27A2585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3C151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56019F45" w14:textId="50361D30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7EF57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B59BD8" w14:textId="470AA2AA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5DC3B5C0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</w:tcPr>
          <w:p w14:paraId="62F08C7A" w14:textId="407F1733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B2892FE" w14:textId="513E6D36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E9C1F32" w14:textId="7E0F20A1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B20493" w:rsidRPr="00CA12A4" w14:paraId="3A34D55C" w14:textId="77777777" w:rsidTr="00C9526F">
        <w:tc>
          <w:tcPr>
            <w:tcW w:w="2700" w:type="dxa"/>
          </w:tcPr>
          <w:p w14:paraId="2451378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2D539EA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D4C428" w14:textId="591E19EB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FE3B6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ACBA08A" w14:textId="6962EBCD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AA2F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EAA35CB" w14:textId="3A86BBD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DE8DB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EF0E06" w14:textId="5DE11B05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14:paraId="51B27E2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52A1CEC9" w14:textId="66A9E92D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33FA0201" w14:textId="414A18A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92BA3BA" w14:textId="29D988AA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4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20493" w:rsidRPr="00CA12A4" w14:paraId="7C05B852" w14:textId="77777777" w:rsidTr="00C9526F">
        <w:tc>
          <w:tcPr>
            <w:tcW w:w="2700" w:type="dxa"/>
          </w:tcPr>
          <w:p w14:paraId="17EA0C8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37063498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9460DF" w14:textId="791BB546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36" w:type="dxa"/>
          </w:tcPr>
          <w:p w14:paraId="58ECEEE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8EE81CA" w14:textId="7E3B704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5DC7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3171F37" w14:textId="16575B8C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548F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09DDABD" w14:textId="7D590574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274F8A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281222E" w14:textId="1F634189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22DD73C8" w14:textId="2486CD5D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4AF8172" w14:textId="705955A4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B20493" w:rsidRPr="00CA12A4" w14:paraId="5FD83695" w14:textId="77777777" w:rsidTr="00C9526F">
        <w:tc>
          <w:tcPr>
            <w:tcW w:w="2700" w:type="dxa"/>
          </w:tcPr>
          <w:p w14:paraId="32A12837" w14:textId="74E86FC2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51FEC697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B909464" w14:textId="041C6FEF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36" w:type="dxa"/>
          </w:tcPr>
          <w:p w14:paraId="2499B0AF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371BFE78" w14:textId="6A8B389D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E13B7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9473050" w14:textId="325A35D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56F4A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5B3809" w14:textId="69F53FB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1AE1DE9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BC8E1D7" w14:textId="3DD5E49C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0681760F" w14:textId="0F091DCC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F9AC730" w14:textId="009A5934" w:rsidR="00B20493" w:rsidRPr="00CA12A4" w:rsidRDefault="00B20493" w:rsidP="0030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0493" w:rsidRPr="00CA12A4" w14:paraId="61CF0F6B" w14:textId="77777777" w:rsidTr="00C9526F">
        <w:tc>
          <w:tcPr>
            <w:tcW w:w="2700" w:type="dxa"/>
          </w:tcPr>
          <w:p w14:paraId="1F6F2FA8" w14:textId="2A1DEBC4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โอนออกไป</w:t>
            </w:r>
            <w:r w:rsidR="00393C6F"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ที่</w:t>
            </w:r>
            <w:r w:rsidR="00393C6F" w:rsidRPr="00CA12A4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6FFC33B6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7840C50" w14:textId="3615737C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FD90917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43EA1C0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D0404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D3DE10B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F3E42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A344CF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2CB6248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7B9DCC9F" w14:textId="2FBE259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53792AD2" w14:textId="148CE0EE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A6C8FA1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493" w:rsidRPr="00CA12A4" w14:paraId="6EE3388C" w14:textId="77777777" w:rsidTr="00C9526F">
        <w:tc>
          <w:tcPr>
            <w:tcW w:w="2700" w:type="dxa"/>
          </w:tcPr>
          <w:p w14:paraId="5B81124B" w14:textId="2A770C5B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สินทรัพย์ไม่มีตัวตน</w:t>
            </w:r>
          </w:p>
        </w:tc>
        <w:tc>
          <w:tcPr>
            <w:tcW w:w="900" w:type="dxa"/>
          </w:tcPr>
          <w:p w14:paraId="1C06745A" w14:textId="07C54C03" w:rsidR="00B20493" w:rsidRPr="00CA12A4" w:rsidRDefault="00CC0722" w:rsidP="00CC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620" w:type="dxa"/>
            <w:vAlign w:val="bottom"/>
          </w:tcPr>
          <w:p w14:paraId="01A79FAA" w14:textId="3958BAE3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A4FD20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528F693A" w14:textId="47E5DE84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4A8A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D87EBD6" w14:textId="589654AE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F354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F5CAC88" w14:textId="1A3B722D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440AF32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DE1F108" w14:textId="51B00538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153A3E9" w14:textId="6FBFD882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0C41EED" w14:textId="7597EF74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B20493" w:rsidRPr="00CA12A4" w14:paraId="2F046E3C" w14:textId="77777777" w:rsidTr="00C9526F">
        <w:tc>
          <w:tcPr>
            <w:tcW w:w="2700" w:type="dxa"/>
            <w:shd w:val="clear" w:color="auto" w:fill="auto"/>
          </w:tcPr>
          <w:p w14:paraId="027D0DB1" w14:textId="7F2343C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2AD8A637" w14:textId="77777777" w:rsidR="00B20493" w:rsidRPr="00CA12A4" w:rsidRDefault="00B20493" w:rsidP="0043762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94021" w14:textId="3EAA6B06" w:rsidR="00B20493" w:rsidRPr="00CA12A4" w:rsidRDefault="00B20493" w:rsidP="00B20493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7BCC68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2E1FF" w14:textId="4F50D864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4AAF0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E859E" w14:textId="02235ABF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8BC5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F1DF1" w14:textId="1FA12460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0" w:type="dxa"/>
          </w:tcPr>
          <w:p w14:paraId="0335B69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14:paraId="293C879D" w14:textId="68C5194C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502C7E71" w14:textId="4FE898D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B915D" w14:textId="62C59BB0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</w:tbl>
    <w:p w14:paraId="18BCA360" w14:textId="17D4512D" w:rsidR="001C3CF4" w:rsidRPr="00CA12A4" w:rsidRDefault="001C3CF4"/>
    <w:p w14:paraId="473AE0C5" w14:textId="38CDD2F6" w:rsidR="001C3CF4" w:rsidRPr="00CA12A4" w:rsidRDefault="001C3CF4"/>
    <w:p w14:paraId="4B2308B3" w14:textId="1A1192FF" w:rsidR="001C3CF4" w:rsidRPr="00CA12A4" w:rsidRDefault="001C3CF4"/>
    <w:p w14:paraId="2F40FD8E" w14:textId="6B4BFDE9" w:rsidR="001C3CF4" w:rsidRPr="00CA12A4" w:rsidRDefault="001C3CF4"/>
    <w:p w14:paraId="5D58BEDE" w14:textId="67C7AC1A" w:rsidR="001C3CF4" w:rsidRPr="00CA12A4" w:rsidRDefault="001C3CF4"/>
    <w:p w14:paraId="72224F4A" w14:textId="2948AEAA" w:rsidR="001C3CF4" w:rsidRPr="00CA12A4" w:rsidRDefault="001C3CF4"/>
    <w:tbl>
      <w:tblPr>
        <w:tblW w:w="138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1620"/>
        <w:gridCol w:w="236"/>
        <w:gridCol w:w="1564"/>
        <w:gridCol w:w="236"/>
        <w:gridCol w:w="1654"/>
        <w:gridCol w:w="236"/>
        <w:gridCol w:w="1294"/>
        <w:gridCol w:w="250"/>
        <w:gridCol w:w="1460"/>
        <w:gridCol w:w="364"/>
        <w:gridCol w:w="1346"/>
      </w:tblGrid>
      <w:tr w:rsidR="001C3CF4" w:rsidRPr="00CA12A4" w14:paraId="7F8862FB" w14:textId="77777777" w:rsidTr="00222A69">
        <w:trPr>
          <w:tblHeader/>
        </w:trPr>
        <w:tc>
          <w:tcPr>
            <w:tcW w:w="2700" w:type="dxa"/>
            <w:shd w:val="clear" w:color="auto" w:fill="auto"/>
          </w:tcPr>
          <w:p w14:paraId="08EEF20A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C81DB5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1"/>
            <w:shd w:val="clear" w:color="auto" w:fill="auto"/>
            <w:vAlign w:val="bottom"/>
          </w:tcPr>
          <w:p w14:paraId="05288BD0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CF4" w:rsidRPr="00CA12A4" w14:paraId="564469F3" w14:textId="77777777" w:rsidTr="00222A69">
        <w:trPr>
          <w:trHeight w:val="524"/>
          <w:tblHeader/>
        </w:trPr>
        <w:tc>
          <w:tcPr>
            <w:tcW w:w="2700" w:type="dxa"/>
            <w:shd w:val="clear" w:color="auto" w:fill="auto"/>
          </w:tcPr>
          <w:p w14:paraId="2E4A2EC5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F11182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31398F2E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  <w:vAlign w:val="center"/>
          </w:tcPr>
          <w:p w14:paraId="0836A15F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center"/>
          </w:tcPr>
          <w:p w14:paraId="32D95BD4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เครื่องมือแล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A4B532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64C82F8E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D5461B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6EF6CC1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  <w:vAlign w:val="center"/>
          </w:tcPr>
          <w:p w14:paraId="2A2BCDCE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vAlign w:val="center"/>
          </w:tcPr>
          <w:p w14:paraId="6D831952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596F558D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1F31D851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3CF4" w:rsidRPr="00CA12A4" w14:paraId="639CDB65" w14:textId="77777777" w:rsidTr="00222A69">
        <w:trPr>
          <w:tblHeader/>
        </w:trPr>
        <w:tc>
          <w:tcPr>
            <w:tcW w:w="2700" w:type="dxa"/>
            <w:shd w:val="clear" w:color="auto" w:fill="auto"/>
          </w:tcPr>
          <w:p w14:paraId="19A176E8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5B5DC6" w14:textId="662D7B78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6629574F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6" w:type="dxa"/>
            <w:vAlign w:val="center"/>
          </w:tcPr>
          <w:p w14:paraId="5B075E7E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center"/>
          </w:tcPr>
          <w:p w14:paraId="44C0FE16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E06490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D7EC898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E258B9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D725B17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0" w:type="dxa"/>
            <w:vAlign w:val="center"/>
          </w:tcPr>
          <w:p w14:paraId="571D6FCC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vAlign w:val="center"/>
          </w:tcPr>
          <w:p w14:paraId="1F56DB6C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622C90CE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62BC0F1E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C3CF4" w:rsidRPr="00CA12A4" w14:paraId="00BF831F" w14:textId="77777777" w:rsidTr="00222A69">
        <w:trPr>
          <w:tblHeader/>
        </w:trPr>
        <w:tc>
          <w:tcPr>
            <w:tcW w:w="2700" w:type="dxa"/>
            <w:shd w:val="clear" w:color="auto" w:fill="auto"/>
          </w:tcPr>
          <w:p w14:paraId="1399A84E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DA806C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417D58AC" w14:textId="77777777" w:rsidR="001C3CF4" w:rsidRPr="00CA12A4" w:rsidRDefault="001C3CF4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20493" w:rsidRPr="00CA12A4" w14:paraId="7EA14C3D" w14:textId="77777777" w:rsidTr="00C9526F">
        <w:tc>
          <w:tcPr>
            <w:tcW w:w="2700" w:type="dxa"/>
            <w:shd w:val="clear" w:color="auto" w:fill="auto"/>
          </w:tcPr>
          <w:p w14:paraId="0A9AE1C7" w14:textId="77777777" w:rsidR="00B20493" w:rsidRPr="00CA12A4" w:rsidRDefault="00B20493" w:rsidP="00B2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 w:hanging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3AF552AC" w14:textId="77777777" w:rsidR="00B20493" w:rsidRPr="00CA12A4" w:rsidRDefault="00B20493" w:rsidP="0043762F">
            <w:pPr>
              <w:pStyle w:val="acctfourfigures"/>
              <w:tabs>
                <w:tab w:val="clear" w:pos="765"/>
                <w:tab w:val="left" w:pos="270"/>
                <w:tab w:val="decimal" w:pos="900"/>
              </w:tabs>
              <w:spacing w:line="240" w:lineRule="atLeast"/>
              <w:ind w:left="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F9FC07" w14:textId="184C1CB0" w:rsidR="00B20493" w:rsidRPr="00CA12A4" w:rsidRDefault="00B20493" w:rsidP="0043762F">
            <w:pPr>
              <w:pStyle w:val="acctfourfigures"/>
              <w:tabs>
                <w:tab w:val="clear" w:pos="765"/>
                <w:tab w:val="left" w:pos="270"/>
                <w:tab w:val="decimal" w:pos="900"/>
              </w:tabs>
              <w:spacing w:line="240" w:lineRule="atLeast"/>
              <w:ind w:left="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CB2A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2D444F0" w14:textId="7C813289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65AD7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5BBD697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  <w:tab w:val="decimal" w:pos="1148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83673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1AE420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EA5F603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42A16BF4" w14:textId="35B57DC0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2AAE55E0" w14:textId="22EB9435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7D213954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493" w:rsidRPr="00CA12A4" w14:paraId="72DAF389" w14:textId="77777777" w:rsidTr="00C9526F">
        <w:tc>
          <w:tcPr>
            <w:tcW w:w="2700" w:type="dxa"/>
            <w:shd w:val="clear" w:color="auto" w:fill="auto"/>
          </w:tcPr>
          <w:p w14:paraId="390EBE80" w14:textId="6F33CDA0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46FAE700" w14:textId="77777777" w:rsidR="00B20493" w:rsidRPr="00CA12A4" w:rsidRDefault="00B20493" w:rsidP="0043762F">
            <w:pPr>
              <w:pStyle w:val="acctfourfigures"/>
              <w:tabs>
                <w:tab w:val="clear" w:pos="765"/>
                <w:tab w:val="left" w:pos="270"/>
                <w:tab w:val="decimal" w:pos="900"/>
              </w:tabs>
              <w:spacing w:line="240" w:lineRule="atLeast"/>
              <w:ind w:left="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B560972" w14:textId="707155F1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61D765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05AF068D" w14:textId="61DE4DF7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AFEBB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2B058E" w14:textId="05D7681A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4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0E63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C865A" w14:textId="33C16BB6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71FB318C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bottom w:val="double" w:sz="4" w:space="0" w:color="auto"/>
            </w:tcBorders>
          </w:tcPr>
          <w:p w14:paraId="213AA000" w14:textId="43EE8303" w:rsidR="00B20493" w:rsidRPr="00CA12A4" w:rsidRDefault="00B20493" w:rsidP="009F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B8AF148" w14:textId="45B73A0B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570EAE" w14:textId="30E7726D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B20493" w:rsidRPr="00CA12A4" w14:paraId="555DB5E4" w14:textId="77777777" w:rsidTr="00C9526F">
        <w:tc>
          <w:tcPr>
            <w:tcW w:w="2700" w:type="dxa"/>
            <w:shd w:val="clear" w:color="auto" w:fill="auto"/>
          </w:tcPr>
          <w:p w14:paraId="0CF6F4E6" w14:textId="3A1D9D69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28CEAFD0" w14:textId="77777777" w:rsidR="00B20493" w:rsidRPr="00CA12A4" w:rsidRDefault="00B20493" w:rsidP="0043762F">
            <w:pPr>
              <w:pStyle w:val="acctfourfigures"/>
              <w:tabs>
                <w:tab w:val="clear" w:pos="765"/>
                <w:tab w:val="left" w:pos="270"/>
                <w:tab w:val="decimal" w:pos="900"/>
              </w:tabs>
              <w:spacing w:line="240" w:lineRule="atLeast"/>
              <w:ind w:left="90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6B7EB9" w14:textId="227CCCEF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3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045C4D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1DD5FF" w14:textId="28F2DC96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78B8E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17A10" w14:textId="1462C16D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4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4897C" w14:textId="4990B8AC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B336F" w14:textId="2BA337C2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14:paraId="7DE56F76" w14:textId="77777777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double" w:sz="4" w:space="0" w:color="auto"/>
              <w:bottom w:val="double" w:sz="4" w:space="0" w:color="auto"/>
            </w:tcBorders>
          </w:tcPr>
          <w:p w14:paraId="1122393C" w14:textId="0808C007" w:rsidR="00B20493" w:rsidRPr="00CA12A4" w:rsidRDefault="00B20493" w:rsidP="00D8385A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1E11DE9" w14:textId="6118D7F8" w:rsidR="00B20493" w:rsidRPr="00CA12A4" w:rsidRDefault="00B20493" w:rsidP="004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90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565C2" w14:textId="7BFD6A93" w:rsidR="00B20493" w:rsidRPr="00CA12A4" w:rsidRDefault="00B20493" w:rsidP="00D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5CECCFB2" w14:textId="77777777" w:rsidR="002C0860" w:rsidRPr="00CA12A4" w:rsidRDefault="002C0860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decimal" w:pos="900"/>
        </w:tabs>
        <w:spacing w:line="240" w:lineRule="auto"/>
        <w:ind w:left="90"/>
        <w:jc w:val="thaiDistribute"/>
        <w:rPr>
          <w:rFonts w:ascii="Angsana New" w:hAnsi="Angsana New"/>
          <w:color w:val="2E74B5"/>
          <w:sz w:val="30"/>
          <w:szCs w:val="30"/>
        </w:rPr>
      </w:pPr>
    </w:p>
    <w:p w14:paraId="01F61326" w14:textId="77777777" w:rsidR="00B20493" w:rsidRPr="00CA12A4" w:rsidRDefault="00B20493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01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BB3AF0" w14:textId="77777777" w:rsidR="00B20493" w:rsidRPr="00CA12A4" w:rsidRDefault="00B20493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01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D6EC70" w14:textId="77777777" w:rsidR="00B20493" w:rsidRPr="00CA12A4" w:rsidRDefault="00B20493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01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1A5C28" w14:textId="77777777" w:rsidR="00B20493" w:rsidRPr="00CA12A4" w:rsidRDefault="00B20493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01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BA7AD70" w14:textId="77777777" w:rsidR="00B20493" w:rsidRPr="00CA12A4" w:rsidRDefault="00B20493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01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B7C87D0" w14:textId="77777777" w:rsidR="00B20493" w:rsidRPr="00CA12A4" w:rsidRDefault="00B20493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01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3D84818" w14:textId="77777777" w:rsidR="00B20493" w:rsidRPr="00CA12A4" w:rsidRDefault="00B20493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01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AA435C2" w14:textId="77777777" w:rsidR="00B20493" w:rsidRPr="00CA12A4" w:rsidRDefault="00B20493" w:rsidP="002C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101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635BAE8" w14:textId="77777777" w:rsidR="00B20493" w:rsidRPr="00CA12A4" w:rsidRDefault="00B20493" w:rsidP="00D8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12"/>
        <w:jc w:val="thaiDistribute"/>
        <w:rPr>
          <w:rFonts w:ascii="Angsana New" w:hAnsi="Angsana New"/>
          <w:spacing w:val="-2"/>
          <w:sz w:val="30"/>
          <w:szCs w:val="30"/>
        </w:rPr>
        <w:sectPr w:rsidR="00B20493" w:rsidRPr="00CA12A4" w:rsidSect="00B20493">
          <w:head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538015FE" w14:textId="659E2B69" w:rsidR="00235686" w:rsidRPr="00CA12A4" w:rsidRDefault="00235686" w:rsidP="00D8385A">
      <w:pPr>
        <w:tabs>
          <w:tab w:val="clear" w:pos="454"/>
          <w:tab w:val="clear" w:pos="907"/>
          <w:tab w:val="left" w:pos="990"/>
        </w:tabs>
        <w:autoSpaceDE w:val="0"/>
        <w:autoSpaceDN w:val="0"/>
        <w:spacing w:line="240" w:lineRule="auto"/>
        <w:ind w:left="900" w:right="922"/>
        <w:jc w:val="thaiDistribute"/>
        <w:rPr>
          <w:rFonts w:ascii="Angsana New" w:hAnsi="Angsana New"/>
          <w:spacing w:val="-2"/>
          <w:sz w:val="30"/>
          <w:szCs w:val="30"/>
        </w:rPr>
      </w:pPr>
      <w:r w:rsidRPr="00CA12A4">
        <w:rPr>
          <w:rFonts w:ascii="Angsana New" w:hAnsi="Angsana New" w:hint="cs"/>
          <w:spacing w:val="-2"/>
          <w:sz w:val="30"/>
          <w:szCs w:val="30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pacing w:val="-2"/>
          <w:sz w:val="30"/>
          <w:szCs w:val="30"/>
          <w:cs/>
        </w:rPr>
        <w:t>ซึ่งได้คิดค่าเสื่อมราคาเต็มจำนวนแล้ว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pacing w:val="-2"/>
          <w:sz w:val="30"/>
          <w:szCs w:val="30"/>
          <w:cs/>
        </w:rPr>
        <w:t>แต่ยังคงใช้งานจนถึง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pacing w:val="-2"/>
          <w:sz w:val="30"/>
          <w:szCs w:val="30"/>
        </w:rPr>
        <w:t xml:space="preserve">30 </w:t>
      </w:r>
      <w:r w:rsidRPr="00CA12A4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pacing w:val="-2"/>
          <w:sz w:val="30"/>
          <w:szCs w:val="30"/>
        </w:rPr>
        <w:t xml:space="preserve">2563 </w:t>
      </w:r>
      <w:r w:rsidRPr="00CA12A4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0101FF" w:rsidRPr="00CA12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D28C7" w:rsidRPr="00CA12A4">
        <w:rPr>
          <w:rFonts w:ascii="Angsana New" w:hAnsi="Angsana New"/>
          <w:spacing w:val="-2"/>
          <w:sz w:val="30"/>
          <w:szCs w:val="30"/>
        </w:rPr>
        <w:t>7</w:t>
      </w:r>
      <w:r w:rsidR="00CC0722" w:rsidRPr="00CA12A4">
        <w:rPr>
          <w:rFonts w:ascii="Angsana New" w:hAnsi="Angsana New"/>
          <w:spacing w:val="-2"/>
          <w:sz w:val="30"/>
          <w:szCs w:val="30"/>
        </w:rPr>
        <w:t>80.09</w:t>
      </w:r>
      <w:r w:rsidR="000101FF" w:rsidRPr="00CA12A4">
        <w:rPr>
          <w:rFonts w:ascii="Angsana New" w:hAnsi="Angsana New"/>
          <w:spacing w:val="-2"/>
          <w:sz w:val="30"/>
          <w:szCs w:val="30"/>
        </w:rPr>
        <w:t xml:space="preserve"> </w:t>
      </w:r>
      <w:r w:rsidR="000101FF" w:rsidRPr="00CA12A4">
        <w:rPr>
          <w:rFonts w:ascii="Angsana New" w:hAnsi="Angsana New" w:hint="cs"/>
          <w:spacing w:val="-2"/>
          <w:sz w:val="30"/>
          <w:szCs w:val="30"/>
          <w:cs/>
        </w:rPr>
        <w:t>ล้านบาท และ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101FF" w:rsidRPr="00CA12A4">
        <w:rPr>
          <w:rFonts w:ascii="Angsana New" w:hAnsi="Angsana New"/>
          <w:spacing w:val="-2"/>
          <w:sz w:val="30"/>
          <w:szCs w:val="30"/>
        </w:rPr>
        <w:t>31.77</w:t>
      </w:r>
      <w:r w:rsidRPr="00CA12A4">
        <w:rPr>
          <w:rFonts w:ascii="Angsana New" w:hAnsi="Angsana New"/>
          <w:spacing w:val="-2"/>
          <w:sz w:val="30"/>
          <w:szCs w:val="30"/>
        </w:rPr>
        <w:t xml:space="preserve"> </w:t>
      </w:r>
      <w:r w:rsidRPr="00CA12A4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0101FF" w:rsidRPr="00CA12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CA12A4">
        <w:rPr>
          <w:rFonts w:ascii="Angsana New" w:hAnsi="Angsana New"/>
          <w:i/>
          <w:iCs/>
          <w:spacing w:val="-2"/>
          <w:sz w:val="30"/>
          <w:szCs w:val="30"/>
        </w:rPr>
        <w:t xml:space="preserve">2562: </w:t>
      </w:r>
      <w:r w:rsidR="000101FF" w:rsidRPr="00CA12A4">
        <w:rPr>
          <w:rFonts w:ascii="Angsana New" w:hAnsi="Angsana New"/>
          <w:i/>
          <w:iCs/>
          <w:spacing w:val="-2"/>
          <w:sz w:val="30"/>
          <w:szCs w:val="30"/>
        </w:rPr>
        <w:t xml:space="preserve">797.99 </w:t>
      </w:r>
      <w:r w:rsidR="000101FF" w:rsidRPr="00CA12A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0101FF" w:rsidRPr="00CA12A4">
        <w:rPr>
          <w:rFonts w:ascii="Angsana New" w:hAnsi="Angsana New"/>
          <w:i/>
          <w:iCs/>
          <w:spacing w:val="-2"/>
          <w:sz w:val="30"/>
          <w:szCs w:val="30"/>
        </w:rPr>
        <w:t>46.60</w:t>
      </w:r>
      <w:r w:rsidRPr="00CA12A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CA12A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CA12A4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11C27FCE" w14:textId="77777777" w:rsidR="00124222" w:rsidRPr="00CA12A4" w:rsidRDefault="00124222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6DADC9C4" w14:textId="2D78F5B0" w:rsidR="000C58A4" w:rsidRPr="00CA12A4" w:rsidRDefault="000C58A4" w:rsidP="00D8385A">
      <w:pPr>
        <w:tabs>
          <w:tab w:val="clear" w:pos="454"/>
        </w:tabs>
        <w:autoSpaceDE w:val="0"/>
        <w:autoSpaceDN w:val="0"/>
        <w:spacing w:line="240" w:lineRule="auto"/>
        <w:ind w:left="900" w:right="922"/>
        <w:jc w:val="thaiDistribute"/>
        <w:rPr>
          <w:rFonts w:ascii="Angsana New" w:hAnsi="Angsana New"/>
          <w:spacing w:val="-2"/>
          <w:sz w:val="30"/>
          <w:szCs w:val="30"/>
        </w:rPr>
      </w:pPr>
      <w:r w:rsidRPr="00CA12A4">
        <w:rPr>
          <w:rFonts w:ascii="Angsana New" w:hAnsi="Angsana New"/>
          <w:spacing w:val="-2"/>
          <w:sz w:val="30"/>
          <w:szCs w:val="30"/>
          <w:cs/>
        </w:rPr>
        <w:t>อาคารและสิ่งปลูกสร้าง</w:t>
      </w:r>
      <w:r w:rsidR="000348CF" w:rsidRPr="00CA12A4">
        <w:rPr>
          <w:rFonts w:ascii="Angsana New" w:hAnsi="Angsana New"/>
          <w:spacing w:val="-2"/>
          <w:sz w:val="30"/>
          <w:szCs w:val="30"/>
          <w:cs/>
        </w:rPr>
        <w:t>ของกลุ่มบริษัท</w:t>
      </w:r>
      <w:r w:rsidRPr="00CA12A4">
        <w:rPr>
          <w:rFonts w:ascii="Angsana New" w:hAnsi="Angsana New"/>
          <w:spacing w:val="-2"/>
          <w:sz w:val="30"/>
          <w:szCs w:val="30"/>
          <w:cs/>
        </w:rPr>
        <w:t>ได้รวมอาคารโรงแรมแห่งหนึ่งที่ตั้งอยู่</w:t>
      </w:r>
      <w:r w:rsidR="000348CF" w:rsidRPr="00CA12A4">
        <w:rPr>
          <w:rFonts w:ascii="Angsana New" w:hAnsi="Angsana New"/>
          <w:spacing w:val="-2"/>
          <w:sz w:val="30"/>
          <w:szCs w:val="30"/>
          <w:cs/>
        </w:rPr>
        <w:t>บน</w:t>
      </w:r>
      <w:r w:rsidR="00D662A8" w:rsidRPr="00CA12A4">
        <w:rPr>
          <w:rFonts w:ascii="Angsana New" w:hAnsi="Angsana New"/>
          <w:spacing w:val="-2"/>
          <w:sz w:val="30"/>
          <w:szCs w:val="30"/>
          <w:cs/>
        </w:rPr>
        <w:t>สิทธิการเช่า</w:t>
      </w:r>
      <w:r w:rsidR="000348CF" w:rsidRPr="00CA12A4">
        <w:rPr>
          <w:rFonts w:ascii="Angsana New" w:hAnsi="Angsana New"/>
          <w:spacing w:val="-2"/>
          <w:sz w:val="30"/>
          <w:szCs w:val="30"/>
          <w:cs/>
        </w:rPr>
        <w:t>ของบริษัทย่อย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โดยกรรมสิทธิ์จะตกเป็นสิทธิ์ของเจ้าของที่ดินตามเงื่อนไขที่ระบุไว้ในสัญญาเช่าโครงการเอฟวายไอ เซ็นเตอร์ </w:t>
      </w:r>
    </w:p>
    <w:p w14:paraId="3F224C6E" w14:textId="77777777" w:rsidR="000C58A4" w:rsidRPr="00CA12A4" w:rsidRDefault="000C58A4" w:rsidP="00D8385A">
      <w:pPr>
        <w:tabs>
          <w:tab w:val="clear" w:pos="454"/>
        </w:tabs>
        <w:autoSpaceDE w:val="0"/>
        <w:autoSpaceDN w:val="0"/>
        <w:spacing w:line="240" w:lineRule="auto"/>
        <w:ind w:left="900" w:right="92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DAE4EA" w14:textId="77777777" w:rsidR="00124222" w:rsidRPr="00CA12A4" w:rsidRDefault="00124222" w:rsidP="00D8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4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CA12A4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658CAD63" w14:textId="77777777" w:rsidR="00124222" w:rsidRPr="00CA12A4" w:rsidRDefault="00124222" w:rsidP="0012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0E49AA3" w14:textId="432917D5" w:rsidR="00124222" w:rsidRPr="00CA12A4" w:rsidRDefault="00EE4756" w:rsidP="00D8385A">
      <w:pPr>
        <w:tabs>
          <w:tab w:val="clear" w:pos="454"/>
          <w:tab w:val="clear" w:pos="907"/>
          <w:tab w:val="left" w:pos="990"/>
        </w:tabs>
        <w:autoSpaceDE w:val="0"/>
        <w:autoSpaceDN w:val="0"/>
        <w:spacing w:line="240" w:lineRule="auto"/>
        <w:ind w:left="900" w:right="922"/>
        <w:jc w:val="thaiDistribute"/>
        <w:rPr>
          <w:rFonts w:ascii="Angsana New" w:hAnsi="Angsana New"/>
          <w:spacing w:val="-6"/>
          <w:sz w:val="30"/>
          <w:szCs w:val="30"/>
        </w:rPr>
      </w:pPr>
      <w:r w:rsidRPr="00CA12A4">
        <w:rPr>
          <w:rFonts w:ascii="Angsana New" w:hAnsi="Angsana New" w:hint="cs"/>
          <w:spacing w:val="-6"/>
          <w:sz w:val="30"/>
          <w:szCs w:val="30"/>
          <w:cs/>
        </w:rPr>
        <w:t>กลุ่มบริษัทและบริษัทมีภาระค้ำประกันใน</w:t>
      </w:r>
      <w:r w:rsidR="00124222" w:rsidRPr="00CA12A4">
        <w:rPr>
          <w:rFonts w:ascii="Angsana New" w:hAnsi="Angsana New"/>
          <w:spacing w:val="-6"/>
          <w:sz w:val="30"/>
          <w:szCs w:val="30"/>
          <w:cs/>
        </w:rPr>
        <w:t>ที่ดินและส่วนปรับปรุงที่ดิน และอาคาร</w:t>
      </w:r>
      <w:r w:rsidRPr="00CA12A4">
        <w:rPr>
          <w:rFonts w:ascii="Angsana New" w:hAnsi="Angsana New" w:hint="cs"/>
          <w:spacing w:val="-6"/>
          <w:sz w:val="30"/>
          <w:szCs w:val="30"/>
          <w:cs/>
        </w:rPr>
        <w:t xml:space="preserve">ตามรายละเอียดในหมายเหตุข้อ </w:t>
      </w:r>
      <w:r w:rsidR="007D6926" w:rsidRPr="00CA12A4">
        <w:rPr>
          <w:rFonts w:ascii="Angsana New" w:hAnsi="Angsana New"/>
          <w:spacing w:val="-6"/>
          <w:sz w:val="30"/>
          <w:szCs w:val="30"/>
        </w:rPr>
        <w:t>1</w:t>
      </w:r>
      <w:r w:rsidR="00052416" w:rsidRPr="00CA12A4">
        <w:rPr>
          <w:rFonts w:ascii="Angsana New" w:hAnsi="Angsana New"/>
          <w:spacing w:val="-6"/>
          <w:sz w:val="30"/>
          <w:szCs w:val="30"/>
        </w:rPr>
        <w:t>8</w:t>
      </w:r>
    </w:p>
    <w:p w14:paraId="3066DFE7" w14:textId="08578C1C" w:rsidR="00116F01" w:rsidRPr="00CA12A4" w:rsidRDefault="0011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7C257232" w14:textId="77052CC2" w:rsidR="00DB532F" w:rsidRPr="00CA12A4" w:rsidRDefault="00B164E2" w:rsidP="00995EFB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90"/>
          <w:tab w:val="left" w:pos="1080"/>
        </w:tabs>
        <w:ind w:hanging="45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1C92F31C" w14:textId="77777777" w:rsidR="00DB532F" w:rsidRPr="00CA12A4" w:rsidRDefault="00DB532F" w:rsidP="002C759B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4313" w:type="pct"/>
        <w:tblInd w:w="900" w:type="dxa"/>
        <w:tblLayout w:type="fixed"/>
        <w:tblLook w:val="0000" w:firstRow="0" w:lastRow="0" w:firstColumn="0" w:lastColumn="0" w:noHBand="0" w:noVBand="0"/>
      </w:tblPr>
      <w:tblGrid>
        <w:gridCol w:w="3963"/>
        <w:gridCol w:w="808"/>
        <w:gridCol w:w="1351"/>
        <w:gridCol w:w="286"/>
        <w:gridCol w:w="1331"/>
        <w:gridCol w:w="268"/>
        <w:gridCol w:w="1173"/>
      </w:tblGrid>
      <w:tr w:rsidR="006A50A2" w:rsidRPr="00CA12A4" w14:paraId="3DA8F293" w14:textId="77777777" w:rsidTr="006333F6">
        <w:trPr>
          <w:tblHeader/>
        </w:trPr>
        <w:tc>
          <w:tcPr>
            <w:tcW w:w="2158" w:type="pct"/>
          </w:tcPr>
          <w:p w14:paraId="68969073" w14:textId="77777777" w:rsidR="006A50A2" w:rsidRPr="00CA12A4" w:rsidRDefault="006A50A2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</w:tcPr>
          <w:p w14:paraId="73307D97" w14:textId="77777777" w:rsidR="006A50A2" w:rsidRPr="00CA12A4" w:rsidRDefault="006A50A2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2" w:type="pct"/>
            <w:gridSpan w:val="5"/>
          </w:tcPr>
          <w:p w14:paraId="586534D7" w14:textId="2153F649" w:rsidR="006A50A2" w:rsidRPr="00CA12A4" w:rsidRDefault="006A50A2" w:rsidP="004F35AC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A50A2" w:rsidRPr="00CA12A4" w14:paraId="074845D7" w14:textId="77777777" w:rsidTr="006333F6">
        <w:trPr>
          <w:tblHeader/>
        </w:trPr>
        <w:tc>
          <w:tcPr>
            <w:tcW w:w="2158" w:type="pct"/>
          </w:tcPr>
          <w:p w14:paraId="52038D07" w14:textId="77777777" w:rsidR="006A50A2" w:rsidRPr="00CA12A4" w:rsidRDefault="006A50A2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</w:tcPr>
          <w:p w14:paraId="6D461A5C" w14:textId="77777777" w:rsidR="006A50A2" w:rsidRPr="00CA12A4" w:rsidRDefault="006A50A2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356E2CF0" w14:textId="6AC3F4E4" w:rsidR="006A50A2" w:rsidRPr="00CA12A4" w:rsidRDefault="006A50A2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56" w:type="pct"/>
          </w:tcPr>
          <w:p w14:paraId="5EBED438" w14:textId="77777777" w:rsidR="006A50A2" w:rsidRPr="00CA12A4" w:rsidRDefault="006A50A2" w:rsidP="004F35AC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59E04ACC" w14:textId="0AE81E8B" w:rsidR="006A50A2" w:rsidRPr="00CA12A4" w:rsidRDefault="006A50A2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6" w:type="pct"/>
          </w:tcPr>
          <w:p w14:paraId="0CA267E1" w14:textId="77777777" w:rsidR="006A50A2" w:rsidRPr="00CA12A4" w:rsidRDefault="006A50A2" w:rsidP="004F35AC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D77C834" w14:textId="77777777" w:rsidR="006A50A2" w:rsidRPr="00CA12A4" w:rsidRDefault="006A50A2" w:rsidP="004F35AC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85A" w:rsidRPr="00CA12A4" w14:paraId="36EC0A51" w14:textId="77777777" w:rsidTr="006333F6">
        <w:trPr>
          <w:tblHeader/>
        </w:trPr>
        <w:tc>
          <w:tcPr>
            <w:tcW w:w="2158" w:type="pct"/>
          </w:tcPr>
          <w:p w14:paraId="156EBC69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</w:tcPr>
          <w:p w14:paraId="543EB4CD" w14:textId="2A93A245" w:rsidR="00D8385A" w:rsidRPr="00CA12A4" w:rsidRDefault="006333F6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6" w:type="pct"/>
          </w:tcPr>
          <w:p w14:paraId="2F339BAA" w14:textId="77777777" w:rsidR="00D8385A" w:rsidRPr="00CA12A4" w:rsidRDefault="00D8385A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56" w:type="pct"/>
          </w:tcPr>
          <w:p w14:paraId="69E79B40" w14:textId="77777777" w:rsidR="00D8385A" w:rsidRPr="00CA12A4" w:rsidRDefault="00D8385A" w:rsidP="004F35AC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753BE5ED" w14:textId="77777777" w:rsidR="00D8385A" w:rsidRPr="00CA12A4" w:rsidRDefault="00D8385A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การติดตั้ง</w:t>
            </w:r>
          </w:p>
        </w:tc>
        <w:tc>
          <w:tcPr>
            <w:tcW w:w="146" w:type="pct"/>
          </w:tcPr>
          <w:p w14:paraId="15F0A2B8" w14:textId="77777777" w:rsidR="00D8385A" w:rsidRPr="00CA12A4" w:rsidRDefault="00D8385A" w:rsidP="004F35AC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B9F3CCB" w14:textId="77777777" w:rsidR="00D8385A" w:rsidRPr="00CA12A4" w:rsidRDefault="00D8385A" w:rsidP="004F35AC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A50A2" w:rsidRPr="00CA12A4" w14:paraId="2F770D06" w14:textId="77777777" w:rsidTr="006333F6">
        <w:trPr>
          <w:tblHeader/>
        </w:trPr>
        <w:tc>
          <w:tcPr>
            <w:tcW w:w="2158" w:type="pct"/>
          </w:tcPr>
          <w:p w14:paraId="743B7F08" w14:textId="77777777" w:rsidR="006A50A2" w:rsidRPr="00CA12A4" w:rsidRDefault="006A50A2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0" w:type="pct"/>
          </w:tcPr>
          <w:p w14:paraId="2985476D" w14:textId="77777777" w:rsidR="006A50A2" w:rsidRPr="00CA12A4" w:rsidRDefault="006A50A2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2" w:type="pct"/>
            <w:gridSpan w:val="5"/>
          </w:tcPr>
          <w:p w14:paraId="50F3AE6B" w14:textId="585B093D" w:rsidR="006A50A2" w:rsidRPr="00CA12A4" w:rsidRDefault="006A50A2" w:rsidP="004F35AC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8385A" w:rsidRPr="00CA12A4" w14:paraId="0D16D4DC" w14:textId="77777777" w:rsidTr="006333F6">
        <w:tc>
          <w:tcPr>
            <w:tcW w:w="2158" w:type="pct"/>
          </w:tcPr>
          <w:p w14:paraId="7CF0695D" w14:textId="77777777" w:rsidR="00D8385A" w:rsidRPr="00CA12A4" w:rsidRDefault="00D8385A" w:rsidP="002C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"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40" w:type="pct"/>
          </w:tcPr>
          <w:p w14:paraId="2E0721F4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533B5F9A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27CF7F9F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5E5FC715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B65660B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C087FAD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85A" w:rsidRPr="00CA12A4" w14:paraId="3AEEE373" w14:textId="77777777" w:rsidTr="006333F6">
        <w:tc>
          <w:tcPr>
            <w:tcW w:w="2158" w:type="pct"/>
          </w:tcPr>
          <w:p w14:paraId="3FF0BA90" w14:textId="77777777" w:rsidR="00D8385A" w:rsidRPr="00CA12A4" w:rsidRDefault="00D8385A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40" w:type="pct"/>
          </w:tcPr>
          <w:p w14:paraId="1131FA76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636506CD" w14:textId="4AA7D3F6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6" w:type="pct"/>
          </w:tcPr>
          <w:p w14:paraId="35C2E4F4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0D62F7F" w14:textId="5049D85F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6" w:type="pct"/>
            <w:shd w:val="clear" w:color="auto" w:fill="auto"/>
          </w:tcPr>
          <w:p w14:paraId="03E8E039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7EEB051" w14:textId="1F213B8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D8385A" w:rsidRPr="00CA12A4" w14:paraId="7FAAAFD0" w14:textId="77777777" w:rsidTr="006333F6">
        <w:tc>
          <w:tcPr>
            <w:tcW w:w="2158" w:type="pct"/>
          </w:tcPr>
          <w:p w14:paraId="79988C50" w14:textId="77777777" w:rsidR="00D8385A" w:rsidRPr="00CA12A4" w:rsidRDefault="00D8385A" w:rsidP="004F35AC">
            <w:pPr>
              <w:pStyle w:val="BodyText3"/>
              <w:ind w:right="-130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440" w:type="pct"/>
          </w:tcPr>
          <w:p w14:paraId="6C4BDB96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2511E9B1" w14:textId="57D24BD5" w:rsidR="00D8385A" w:rsidRPr="00CA12A4" w:rsidRDefault="00D8385A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3B3F03DE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7B8429F2" w14:textId="4B411CA2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6" w:type="pct"/>
            <w:shd w:val="clear" w:color="auto" w:fill="auto"/>
          </w:tcPr>
          <w:p w14:paraId="184A2200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F0721DB" w14:textId="4C1812BD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D8385A" w:rsidRPr="00CA12A4" w14:paraId="711AAA10" w14:textId="77777777" w:rsidTr="006333F6">
        <w:tc>
          <w:tcPr>
            <w:tcW w:w="2158" w:type="pct"/>
          </w:tcPr>
          <w:p w14:paraId="5227B613" w14:textId="77777777" w:rsidR="00D8385A" w:rsidRPr="00CA12A4" w:rsidRDefault="00D8385A" w:rsidP="004F35AC">
            <w:pPr>
              <w:pStyle w:val="BodyText3"/>
              <w:ind w:right="-130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440" w:type="pct"/>
          </w:tcPr>
          <w:p w14:paraId="5880C5F3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593B27CC" w14:textId="7477B8FC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56" w:type="pct"/>
          </w:tcPr>
          <w:p w14:paraId="4D72A21D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41C206AE" w14:textId="7163EEC2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46" w:type="pct"/>
            <w:shd w:val="clear" w:color="auto" w:fill="auto"/>
          </w:tcPr>
          <w:p w14:paraId="4B871A60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90BB490" w14:textId="32F8A9EE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385A" w:rsidRPr="00CA12A4" w14:paraId="03A2744D" w14:textId="77777777" w:rsidTr="006333F6">
        <w:tc>
          <w:tcPr>
            <w:tcW w:w="2158" w:type="pct"/>
          </w:tcPr>
          <w:p w14:paraId="26FB1908" w14:textId="195EE27A" w:rsidR="00D8385A" w:rsidRPr="00CA12A4" w:rsidRDefault="00D8385A" w:rsidP="004F35AC">
            <w:pPr>
              <w:pStyle w:val="BodyText3"/>
              <w:ind w:right="-130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CA12A4">
              <w:rPr>
                <w:rFonts w:ascii="Angsana New" w:hAnsi="Angsana New"/>
                <w:b/>
                <w:bCs/>
                <w:spacing w:val="-4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pacing w:val="-4"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spacing w:val="-4"/>
                <w:cs/>
              </w:rPr>
              <w:t>กันยายน</w:t>
            </w:r>
            <w:r w:rsidR="0081461B" w:rsidRPr="00CA12A4">
              <w:rPr>
                <w:rFonts w:ascii="Angsana New" w:hAnsi="Angsana New"/>
                <w:b/>
                <w:bCs/>
                <w:spacing w:val="-4"/>
                <w:lang w:val="en-US"/>
              </w:rPr>
              <w:t xml:space="preserve"> </w:t>
            </w:r>
            <w:r w:rsidRPr="00CA12A4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และ </w:t>
            </w:r>
            <w:r w:rsidRPr="00CA12A4">
              <w:rPr>
                <w:rFonts w:ascii="Angsana New" w:hAnsi="Angsana New"/>
                <w:b/>
                <w:bCs/>
                <w:spacing w:val="-4"/>
              </w:rPr>
              <w:t>1</w:t>
            </w:r>
            <w:r w:rsidRPr="00CA12A4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 ตุลาคม </w:t>
            </w:r>
            <w:r w:rsidRPr="00CA12A4">
              <w:rPr>
                <w:rFonts w:ascii="Angsana New" w:hAnsi="Angsana New"/>
                <w:b/>
                <w:bCs/>
                <w:spacing w:val="-4"/>
              </w:rPr>
              <w:t>2562</w:t>
            </w:r>
          </w:p>
        </w:tc>
        <w:tc>
          <w:tcPr>
            <w:tcW w:w="440" w:type="pct"/>
          </w:tcPr>
          <w:p w14:paraId="09FC0D12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564BE504" w14:textId="05CD7532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56" w:type="pct"/>
          </w:tcPr>
          <w:p w14:paraId="389DA45E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12B782CB" w14:textId="18A6289E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252154A7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0AB95945" w14:textId="1A0B59F9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</w:tr>
      <w:tr w:rsidR="00D8385A" w:rsidRPr="00CA12A4" w14:paraId="602EC33C" w14:textId="77777777" w:rsidTr="006333F6">
        <w:tc>
          <w:tcPr>
            <w:tcW w:w="2158" w:type="pct"/>
          </w:tcPr>
          <w:p w14:paraId="0A546559" w14:textId="77777777" w:rsidR="00D8385A" w:rsidRPr="00CA12A4" w:rsidRDefault="00D8385A" w:rsidP="004F35AC">
            <w:pPr>
              <w:pStyle w:val="BodyText3"/>
              <w:ind w:right="-130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440" w:type="pct"/>
          </w:tcPr>
          <w:p w14:paraId="62C0C3B9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auto"/>
          </w:tcPr>
          <w:p w14:paraId="573E4564" w14:textId="7A7589EF" w:rsidR="00D8385A" w:rsidRPr="00CA12A4" w:rsidRDefault="00D8385A" w:rsidP="00DB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6" w:type="pct"/>
          </w:tcPr>
          <w:p w14:paraId="0AF8E1C7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08FA379C" w14:textId="029DF6CE" w:rsidR="00D8385A" w:rsidRPr="00CA12A4" w:rsidRDefault="00DC641B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02340483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209DC8D8" w14:textId="2934339E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="00DC641B" w:rsidRPr="00CA12A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8385A" w:rsidRPr="00CA12A4" w14:paraId="4E1E4E98" w14:textId="77777777" w:rsidTr="006333F6">
        <w:tc>
          <w:tcPr>
            <w:tcW w:w="2158" w:type="pct"/>
          </w:tcPr>
          <w:p w14:paraId="7D04D18D" w14:textId="77777777" w:rsidR="00D8385A" w:rsidRPr="00CA12A4" w:rsidRDefault="00D8385A" w:rsidP="004F35AC">
            <w:pPr>
              <w:pStyle w:val="BodyText3"/>
              <w:ind w:right="-130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40" w:type="pct"/>
          </w:tcPr>
          <w:p w14:paraId="3CE7F89F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auto"/>
          </w:tcPr>
          <w:p w14:paraId="04F6FB47" w14:textId="640479EF" w:rsidR="00D8385A" w:rsidRPr="00CA12A4" w:rsidRDefault="00D8385A" w:rsidP="00DB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56" w:type="pct"/>
          </w:tcPr>
          <w:p w14:paraId="121280BA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6AE1204E" w14:textId="40C04514" w:rsidR="00D8385A" w:rsidRPr="00CA12A4" w:rsidRDefault="00D8385A" w:rsidP="00DB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46" w:type="pct"/>
            <w:shd w:val="clear" w:color="auto" w:fill="auto"/>
          </w:tcPr>
          <w:p w14:paraId="59A14E24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C3F9405" w14:textId="51E80D06" w:rsidR="00D8385A" w:rsidRPr="00CA12A4" w:rsidRDefault="00D8385A" w:rsidP="00DB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D8385A" w:rsidRPr="00CA12A4" w14:paraId="4AA1990A" w14:textId="77777777" w:rsidTr="006333F6">
        <w:tc>
          <w:tcPr>
            <w:tcW w:w="2158" w:type="pct"/>
          </w:tcPr>
          <w:p w14:paraId="48A5467D" w14:textId="08D5DCDB" w:rsidR="00D8385A" w:rsidRPr="00CA12A4" w:rsidRDefault="00D8385A" w:rsidP="004F35AC">
            <w:pPr>
              <w:pStyle w:val="BodyText3"/>
              <w:ind w:right="-130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CA12A4">
              <w:rPr>
                <w:rFonts w:ascii="Angsana New" w:hAnsi="Angsana New" w:hint="cs"/>
                <w:i/>
                <w:iCs/>
                <w:cs/>
                <w:lang w:val="en-US"/>
              </w:rPr>
              <w:t>รับโอนจาก</w:t>
            </w:r>
          </w:p>
        </w:tc>
        <w:tc>
          <w:tcPr>
            <w:tcW w:w="440" w:type="pct"/>
          </w:tcPr>
          <w:p w14:paraId="078DF71D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auto"/>
          </w:tcPr>
          <w:p w14:paraId="00EC57D7" w14:textId="2EBFF2F5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5F28B15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44CE4C0B" w14:textId="525F5801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94815CD" w14:textId="77777777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D791EDC" w14:textId="052AB49B" w:rsidR="00D8385A" w:rsidRPr="00CA12A4" w:rsidRDefault="00D8385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85A" w:rsidRPr="00CA12A4" w14:paraId="33E8244C" w14:textId="77777777" w:rsidTr="006333F6">
        <w:tc>
          <w:tcPr>
            <w:tcW w:w="2158" w:type="pct"/>
          </w:tcPr>
          <w:p w14:paraId="255CA5F1" w14:textId="5FC14B5B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cs/>
                <w:lang w:val="en-US"/>
              </w:rPr>
            </w:pPr>
            <w:r w:rsidRPr="00CA12A4">
              <w:rPr>
                <w:rFonts w:ascii="Angsana New" w:hAnsi="Angsana New" w:hint="cs"/>
                <w:cs/>
                <w:lang w:val="en-US"/>
              </w:rPr>
              <w:t xml:space="preserve">   ที่ดิน อาคารและอุปกรณ์</w:t>
            </w:r>
          </w:p>
        </w:tc>
        <w:tc>
          <w:tcPr>
            <w:tcW w:w="440" w:type="pct"/>
          </w:tcPr>
          <w:p w14:paraId="6E56D92D" w14:textId="2CC1E928" w:rsidR="00D8385A" w:rsidRPr="00CA12A4" w:rsidRDefault="006333F6" w:rsidP="0063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736" w:type="pct"/>
            <w:shd w:val="clear" w:color="auto" w:fill="auto"/>
          </w:tcPr>
          <w:p w14:paraId="0668DFAA" w14:textId="7E253644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6" w:type="pct"/>
          </w:tcPr>
          <w:p w14:paraId="00592C44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7803E652" w14:textId="749FD1E6" w:rsidR="00D8385A" w:rsidRPr="00CA12A4" w:rsidRDefault="00D8385A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A7CBC8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8418069" w14:textId="324466DB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8385A" w:rsidRPr="00CA12A4" w14:paraId="5F32444C" w14:textId="77777777" w:rsidTr="006333F6">
        <w:tc>
          <w:tcPr>
            <w:tcW w:w="2158" w:type="pct"/>
          </w:tcPr>
          <w:p w14:paraId="7BBA01B2" w14:textId="77777777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440" w:type="pct"/>
          </w:tcPr>
          <w:p w14:paraId="29DFF9C2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auto"/>
          </w:tcPr>
          <w:p w14:paraId="338443B0" w14:textId="0D8D418D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56" w:type="pct"/>
          </w:tcPr>
          <w:p w14:paraId="7425815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5DDFCE9B" w14:textId="26419F06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146" w:type="pct"/>
            <w:shd w:val="clear" w:color="auto" w:fill="auto"/>
          </w:tcPr>
          <w:p w14:paraId="6E05EEA4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74A0FDB7" w14:textId="4F75A5A9" w:rsidR="00D8385A" w:rsidRPr="00CA12A4" w:rsidRDefault="00D8385A" w:rsidP="00DB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6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385A" w:rsidRPr="00CA12A4" w14:paraId="0E82AAA2" w14:textId="77777777" w:rsidTr="006333F6">
        <w:tc>
          <w:tcPr>
            <w:tcW w:w="2158" w:type="pct"/>
          </w:tcPr>
          <w:p w14:paraId="26730A54" w14:textId="77777777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b/>
                <w:bCs/>
                <w: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440" w:type="pct"/>
          </w:tcPr>
          <w:p w14:paraId="265FEF84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CE2B" w14:textId="3ADEE76E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95</w:t>
            </w:r>
          </w:p>
        </w:tc>
        <w:tc>
          <w:tcPr>
            <w:tcW w:w="156" w:type="pct"/>
          </w:tcPr>
          <w:p w14:paraId="0BC80118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EB569" w14:textId="754C5688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C641B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04E23FC2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4BB4F" w14:textId="0A6B2629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C641B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D8385A" w:rsidRPr="00CA12A4" w14:paraId="627D5E38" w14:textId="77777777" w:rsidTr="006333F6">
        <w:trPr>
          <w:trHeight w:val="60"/>
        </w:trPr>
        <w:tc>
          <w:tcPr>
            <w:tcW w:w="2158" w:type="pct"/>
          </w:tcPr>
          <w:p w14:paraId="45D8AFBD" w14:textId="27B6A97B" w:rsidR="00D8385A" w:rsidRPr="00CA12A4" w:rsidRDefault="00D8385A" w:rsidP="00A948D3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0" w:type="pct"/>
          </w:tcPr>
          <w:p w14:paraId="24DAC9EB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05B1E72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" w:type="pct"/>
          </w:tcPr>
          <w:p w14:paraId="14FE854A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034C167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19079281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528C113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32DE" w:rsidRPr="00CA12A4" w14:paraId="34F526DA" w14:textId="77777777" w:rsidTr="006333F6">
        <w:trPr>
          <w:trHeight w:val="60"/>
        </w:trPr>
        <w:tc>
          <w:tcPr>
            <w:tcW w:w="2158" w:type="pct"/>
          </w:tcPr>
          <w:p w14:paraId="235ED226" w14:textId="77777777" w:rsidR="00BA32DE" w:rsidRPr="00CA12A4" w:rsidRDefault="00BA32DE" w:rsidP="00A948D3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0" w:type="pct"/>
          </w:tcPr>
          <w:p w14:paraId="07B0C503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6" w:type="pct"/>
          </w:tcPr>
          <w:p w14:paraId="2382C953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" w:type="pct"/>
          </w:tcPr>
          <w:p w14:paraId="6B7248B2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5" w:type="pct"/>
            <w:shd w:val="clear" w:color="auto" w:fill="auto"/>
          </w:tcPr>
          <w:p w14:paraId="1A5BC2D0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4D4D59A3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</w:tcPr>
          <w:p w14:paraId="2B74A546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32DE" w:rsidRPr="00CA12A4" w14:paraId="04EEF36C" w14:textId="77777777" w:rsidTr="006333F6">
        <w:trPr>
          <w:trHeight w:val="60"/>
        </w:trPr>
        <w:tc>
          <w:tcPr>
            <w:tcW w:w="2158" w:type="pct"/>
          </w:tcPr>
          <w:p w14:paraId="3A6C15FD" w14:textId="77777777" w:rsidR="00BA32DE" w:rsidRPr="00CA12A4" w:rsidRDefault="00BA32DE" w:rsidP="00A948D3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0" w:type="pct"/>
          </w:tcPr>
          <w:p w14:paraId="5F945A55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6" w:type="pct"/>
          </w:tcPr>
          <w:p w14:paraId="595A5D66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" w:type="pct"/>
          </w:tcPr>
          <w:p w14:paraId="7ABDE8D2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5" w:type="pct"/>
            <w:shd w:val="clear" w:color="auto" w:fill="auto"/>
          </w:tcPr>
          <w:p w14:paraId="6299A72A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3BAEDF3C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</w:tcPr>
          <w:p w14:paraId="3EB6C6A1" w14:textId="77777777" w:rsidR="00BA32DE" w:rsidRPr="00CA12A4" w:rsidRDefault="00BA32DE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38C4" w:rsidRPr="00CA12A4" w14:paraId="1FDA7357" w14:textId="77777777" w:rsidTr="006333F6">
        <w:trPr>
          <w:trHeight w:val="60"/>
        </w:trPr>
        <w:tc>
          <w:tcPr>
            <w:tcW w:w="2158" w:type="pct"/>
          </w:tcPr>
          <w:p w14:paraId="704EBAC6" w14:textId="77777777" w:rsidR="001C38C4" w:rsidRPr="00CA12A4" w:rsidRDefault="001C38C4" w:rsidP="00A948D3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0" w:type="pct"/>
          </w:tcPr>
          <w:p w14:paraId="1760446E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6" w:type="pct"/>
          </w:tcPr>
          <w:p w14:paraId="632DE53C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" w:type="pct"/>
          </w:tcPr>
          <w:p w14:paraId="72C00E41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5" w:type="pct"/>
            <w:shd w:val="clear" w:color="auto" w:fill="auto"/>
          </w:tcPr>
          <w:p w14:paraId="4CEFBD30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2439B1BB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</w:tcPr>
          <w:p w14:paraId="54641DDC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38C4" w:rsidRPr="00CA12A4" w14:paraId="758CD459" w14:textId="77777777" w:rsidTr="006333F6">
        <w:trPr>
          <w:trHeight w:val="60"/>
        </w:trPr>
        <w:tc>
          <w:tcPr>
            <w:tcW w:w="2158" w:type="pct"/>
          </w:tcPr>
          <w:p w14:paraId="7150A2AD" w14:textId="77777777" w:rsidR="001C38C4" w:rsidRPr="00CA12A4" w:rsidRDefault="001C38C4" w:rsidP="00A948D3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0" w:type="pct"/>
          </w:tcPr>
          <w:p w14:paraId="3D7DC9F9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6" w:type="pct"/>
          </w:tcPr>
          <w:p w14:paraId="1DBA2A81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" w:type="pct"/>
          </w:tcPr>
          <w:p w14:paraId="09FD5090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5" w:type="pct"/>
            <w:shd w:val="clear" w:color="auto" w:fill="auto"/>
          </w:tcPr>
          <w:p w14:paraId="5608528B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18537B1C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</w:tcPr>
          <w:p w14:paraId="55A6A821" w14:textId="77777777" w:rsidR="001C38C4" w:rsidRPr="00CA12A4" w:rsidRDefault="001C38C4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B3F8A" w:rsidRPr="00CA12A4" w14:paraId="7F2CFEA9" w14:textId="77777777" w:rsidTr="006333F6">
        <w:trPr>
          <w:trHeight w:val="60"/>
        </w:trPr>
        <w:tc>
          <w:tcPr>
            <w:tcW w:w="2158" w:type="pct"/>
          </w:tcPr>
          <w:p w14:paraId="09443172" w14:textId="77777777" w:rsidR="007B3F8A" w:rsidRPr="00CA12A4" w:rsidRDefault="007B3F8A" w:rsidP="00A948D3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0" w:type="pct"/>
          </w:tcPr>
          <w:p w14:paraId="18299F2F" w14:textId="77777777" w:rsidR="007B3F8A" w:rsidRPr="00CA12A4" w:rsidRDefault="007B3F8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6" w:type="pct"/>
          </w:tcPr>
          <w:p w14:paraId="0FCC8D78" w14:textId="77777777" w:rsidR="007B3F8A" w:rsidRPr="00CA12A4" w:rsidRDefault="007B3F8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" w:type="pct"/>
          </w:tcPr>
          <w:p w14:paraId="355BDB55" w14:textId="77777777" w:rsidR="007B3F8A" w:rsidRPr="00CA12A4" w:rsidRDefault="007B3F8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5" w:type="pct"/>
            <w:shd w:val="clear" w:color="auto" w:fill="auto"/>
          </w:tcPr>
          <w:p w14:paraId="1FFA2233" w14:textId="77777777" w:rsidR="007B3F8A" w:rsidRPr="00CA12A4" w:rsidRDefault="007B3F8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59FEBB98" w14:textId="77777777" w:rsidR="007B3F8A" w:rsidRPr="00CA12A4" w:rsidRDefault="007B3F8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</w:tcPr>
          <w:p w14:paraId="1C6F917C" w14:textId="77777777" w:rsidR="007B3F8A" w:rsidRPr="00CA12A4" w:rsidRDefault="007B3F8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85A" w:rsidRPr="00CA12A4" w14:paraId="7A2DDCAC" w14:textId="77777777" w:rsidTr="006333F6">
        <w:trPr>
          <w:trHeight w:val="70"/>
        </w:trPr>
        <w:tc>
          <w:tcPr>
            <w:tcW w:w="2158" w:type="pct"/>
          </w:tcPr>
          <w:p w14:paraId="7E94721E" w14:textId="77777777" w:rsidR="00D8385A" w:rsidRPr="00CA12A4" w:rsidRDefault="00D8385A" w:rsidP="00A948D3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440" w:type="pct"/>
          </w:tcPr>
          <w:p w14:paraId="1FEAD8B2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69872E3B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2057CB5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278DD51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7359D92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2EEAA0F6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85A" w:rsidRPr="00CA12A4" w14:paraId="070BF431" w14:textId="77777777" w:rsidTr="006333F6">
        <w:tc>
          <w:tcPr>
            <w:tcW w:w="2158" w:type="pct"/>
          </w:tcPr>
          <w:p w14:paraId="4C77B47C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40" w:type="pct"/>
            <w:shd w:val="clear" w:color="auto" w:fill="auto"/>
          </w:tcPr>
          <w:p w14:paraId="2753D895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1C9B27CC" w14:textId="638127F4" w:rsidR="00D8385A" w:rsidRPr="00CA12A4" w:rsidRDefault="006333F6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6" w:type="pct"/>
          </w:tcPr>
          <w:p w14:paraId="07528173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033CBF12" w14:textId="5B8D5C2E" w:rsidR="00D8385A" w:rsidRPr="00CA12A4" w:rsidRDefault="00D8385A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C7AC20C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C731C28" w14:textId="50A45736" w:rsidR="00D8385A" w:rsidRPr="00CA12A4" w:rsidRDefault="006333F6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D8385A" w:rsidRPr="00CA12A4" w14:paraId="198A1888" w14:textId="77777777" w:rsidTr="006333F6">
        <w:tc>
          <w:tcPr>
            <w:tcW w:w="2158" w:type="pct"/>
          </w:tcPr>
          <w:p w14:paraId="70A39E1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40" w:type="pct"/>
            <w:shd w:val="clear" w:color="auto" w:fill="auto"/>
          </w:tcPr>
          <w:p w14:paraId="4FF5C614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4293416D" w14:textId="25DE554E" w:rsidR="00D8385A" w:rsidRPr="00CA12A4" w:rsidRDefault="006333F6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56" w:type="pct"/>
          </w:tcPr>
          <w:p w14:paraId="2641BB0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42B1D45D" w14:textId="5916350A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B2CCA2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40550ABF" w14:textId="0F2A99C7" w:rsidR="00D8385A" w:rsidRPr="00CA12A4" w:rsidRDefault="006333F6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D8385A" w:rsidRPr="00CA12A4" w14:paraId="7FFDD9E6" w14:textId="77777777" w:rsidTr="006333F6">
        <w:tc>
          <w:tcPr>
            <w:tcW w:w="2158" w:type="pct"/>
          </w:tcPr>
          <w:p w14:paraId="61DBD665" w14:textId="70DC7787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spacing w:val="-4"/>
                <w:cs/>
              </w:rPr>
              <w:t xml:space="preserve">ณ วันที่ 30 กันยายน และ </w:t>
            </w:r>
            <w:r w:rsidRPr="00CA12A4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1 </w:t>
            </w:r>
            <w:r w:rsidRPr="00CA12A4">
              <w:rPr>
                <w:rFonts w:ascii="Angsana New" w:hAnsi="Angsana New"/>
                <w:b/>
                <w:bCs/>
                <w:spacing w:val="-4"/>
                <w:cs/>
              </w:rPr>
              <w:t xml:space="preserve">ตุลาคม </w:t>
            </w:r>
            <w:r w:rsidRPr="00CA12A4">
              <w:rPr>
                <w:rFonts w:ascii="Angsana New" w:hAnsi="Angsana New" w:hint="cs"/>
                <w:b/>
                <w:bCs/>
                <w:spacing w:val="-4"/>
                <w:cs/>
              </w:rPr>
              <w:t>2562</w:t>
            </w:r>
          </w:p>
        </w:tc>
        <w:tc>
          <w:tcPr>
            <w:tcW w:w="440" w:type="pct"/>
            <w:shd w:val="clear" w:color="auto" w:fill="auto"/>
          </w:tcPr>
          <w:p w14:paraId="49BCDB59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10AA95C5" w14:textId="7F9A3FC5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56" w:type="pct"/>
          </w:tcPr>
          <w:p w14:paraId="7B405924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6EA8AB38" w14:textId="43FDA2CA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7BD67F9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184A9333" w14:textId="2829D5A4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</w:tr>
      <w:tr w:rsidR="00D8385A" w:rsidRPr="00CA12A4" w14:paraId="19839BC3" w14:textId="77777777" w:rsidTr="006333F6">
        <w:tc>
          <w:tcPr>
            <w:tcW w:w="2158" w:type="pct"/>
            <w:shd w:val="clear" w:color="auto" w:fill="auto"/>
          </w:tcPr>
          <w:p w14:paraId="489D4C9B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40" w:type="pct"/>
            <w:shd w:val="clear" w:color="auto" w:fill="auto"/>
          </w:tcPr>
          <w:p w14:paraId="5590C07B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auto"/>
          </w:tcPr>
          <w:p w14:paraId="68CB14DF" w14:textId="64C20B86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56" w:type="pct"/>
            <w:shd w:val="clear" w:color="auto" w:fill="auto"/>
          </w:tcPr>
          <w:p w14:paraId="51ECA88B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7F0ACE29" w14:textId="034108A6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C93E9C9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317CBDA1" w14:textId="11F6F7BA" w:rsidR="00D8385A" w:rsidRPr="00CA12A4" w:rsidRDefault="00D8385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D8385A" w:rsidRPr="00CA12A4" w14:paraId="19DA306B" w14:textId="77777777" w:rsidTr="006333F6">
        <w:tc>
          <w:tcPr>
            <w:tcW w:w="2158" w:type="pct"/>
          </w:tcPr>
          <w:p w14:paraId="67D6C75B" w14:textId="57BD3B89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cs/>
                <w:lang w:val="en-US"/>
              </w:rPr>
            </w:pPr>
            <w:r w:rsidRPr="00CA12A4">
              <w:rPr>
                <w:rFonts w:ascii="Angsana New" w:hAnsi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440" w:type="pct"/>
          </w:tcPr>
          <w:p w14:paraId="35AADFA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3E4B6DCD" w14:textId="14C9B55B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56" w:type="pct"/>
          </w:tcPr>
          <w:p w14:paraId="6EC02384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5C1F7B2F" w14:textId="193F2240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EC59A35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3DB9BED1" w14:textId="48578645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D8385A" w:rsidRPr="00CA12A4" w14:paraId="3D0EE7F8" w14:textId="77777777" w:rsidTr="006333F6">
        <w:tc>
          <w:tcPr>
            <w:tcW w:w="2158" w:type="pct"/>
          </w:tcPr>
          <w:p w14:paraId="45647A72" w14:textId="4A3B1AB5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cs/>
                <w:lang w:val="en-US"/>
              </w:rPr>
            </w:pPr>
            <w:r w:rsidRPr="00CA12A4">
              <w:rPr>
                <w:rFonts w:ascii="Angsana New" w:hAnsi="Angsana New" w:hint="cs"/>
                <w:i/>
                <w:iCs/>
                <w:cs/>
                <w:lang w:val="en-US"/>
              </w:rPr>
              <w:t>รับโอนจาก</w:t>
            </w:r>
          </w:p>
        </w:tc>
        <w:tc>
          <w:tcPr>
            <w:tcW w:w="440" w:type="pct"/>
          </w:tcPr>
          <w:p w14:paraId="3ABA43F3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6AA4A9F8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4A19912B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51E3050C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D4582D1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3EB83D2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85A" w:rsidRPr="00CA12A4" w14:paraId="2AC93BA3" w14:textId="77777777" w:rsidTr="006333F6">
        <w:tc>
          <w:tcPr>
            <w:tcW w:w="2158" w:type="pct"/>
          </w:tcPr>
          <w:p w14:paraId="4ABEEAF2" w14:textId="386F156F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  <w:lang w:val="en-US"/>
              </w:rPr>
              <w:t xml:space="preserve">   ที่ดิน อาคารและอุปกรณ์</w:t>
            </w:r>
          </w:p>
        </w:tc>
        <w:tc>
          <w:tcPr>
            <w:tcW w:w="440" w:type="pct"/>
          </w:tcPr>
          <w:p w14:paraId="194825FA" w14:textId="44AF3DE8" w:rsidR="00D8385A" w:rsidRPr="00CA12A4" w:rsidRDefault="006333F6" w:rsidP="00633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25BA4D56" w14:textId="421B9BDC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6" w:type="pct"/>
          </w:tcPr>
          <w:p w14:paraId="7735A332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5FC2B5E4" w14:textId="54E7DF14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BC8C811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70AFFEA7" w14:textId="38371B4B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385A" w:rsidRPr="00CA12A4" w14:paraId="4811CB58" w14:textId="77777777" w:rsidTr="006333F6">
        <w:tc>
          <w:tcPr>
            <w:tcW w:w="2158" w:type="pct"/>
          </w:tcPr>
          <w:p w14:paraId="68FB4C3F" w14:textId="77777777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cs/>
              </w:rPr>
              <w:t>กันยายน 2563</w:t>
            </w:r>
          </w:p>
        </w:tc>
        <w:tc>
          <w:tcPr>
            <w:tcW w:w="440" w:type="pct"/>
          </w:tcPr>
          <w:p w14:paraId="0BA906E0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428E7A02" w14:textId="34CF589C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56" w:type="pct"/>
          </w:tcPr>
          <w:p w14:paraId="6EEB745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2B9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8119F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F12D1" w14:textId="327E49E8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</w:tr>
      <w:tr w:rsidR="00D8385A" w:rsidRPr="00CA12A4" w14:paraId="43DD816F" w14:textId="77777777" w:rsidTr="006333F6">
        <w:tc>
          <w:tcPr>
            <w:tcW w:w="2158" w:type="pct"/>
          </w:tcPr>
          <w:p w14:paraId="6DB2CCA0" w14:textId="77777777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0" w:type="pct"/>
          </w:tcPr>
          <w:p w14:paraId="7F611846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0660B9EF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6" w:type="pct"/>
          </w:tcPr>
          <w:p w14:paraId="47C9BA46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20FBEEF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  <w:shd w:val="clear" w:color="auto" w:fill="auto"/>
          </w:tcPr>
          <w:p w14:paraId="7C0B43E8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573914BD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D8385A" w:rsidRPr="00CA12A4" w14:paraId="2994C69F" w14:textId="77777777" w:rsidTr="006333F6">
        <w:tc>
          <w:tcPr>
            <w:tcW w:w="2158" w:type="pct"/>
            <w:shd w:val="clear" w:color="auto" w:fill="auto"/>
          </w:tcPr>
          <w:p w14:paraId="23BB52F2" w14:textId="77777777" w:rsidR="00D8385A" w:rsidRPr="00CA12A4" w:rsidRDefault="00D8385A" w:rsidP="00A948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40" w:type="pct"/>
            <w:shd w:val="clear" w:color="auto" w:fill="auto"/>
          </w:tcPr>
          <w:p w14:paraId="6469DCA9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shd w:val="clear" w:color="auto" w:fill="auto"/>
          </w:tcPr>
          <w:p w14:paraId="4A5EC89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31422C5D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52ACA7A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A89087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1BD633D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85A" w:rsidRPr="00CA12A4" w14:paraId="01BD7AF7" w14:textId="77777777" w:rsidTr="006333F6">
        <w:trPr>
          <w:trHeight w:val="240"/>
        </w:trPr>
        <w:tc>
          <w:tcPr>
            <w:tcW w:w="2158" w:type="pct"/>
            <w:shd w:val="clear" w:color="auto" w:fill="auto"/>
          </w:tcPr>
          <w:p w14:paraId="6C68FAEC" w14:textId="55C818FF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spacing w:val="-4"/>
                <w:cs/>
              </w:rPr>
              <w:t xml:space="preserve">ณ วันที่ </w:t>
            </w:r>
            <w:r w:rsidR="00937BF9" w:rsidRPr="00CA12A4">
              <w:rPr>
                <w:rFonts w:ascii="Angsana New" w:hAnsi="Angsana New"/>
                <w:b/>
                <w:bCs/>
                <w:spacing w:val="-4"/>
                <w:lang w:val="en-US"/>
              </w:rPr>
              <w:t>30</w:t>
            </w:r>
            <w:r w:rsidRPr="00CA12A4">
              <w:rPr>
                <w:rFonts w:ascii="Angsana New" w:hAnsi="Angsana New"/>
                <w:b/>
                <w:bCs/>
                <w:spacing w:val="-4"/>
                <w:cs/>
              </w:rPr>
              <w:t xml:space="preserve"> กันยายน </w:t>
            </w:r>
            <w:r w:rsidRPr="00CA12A4">
              <w:rPr>
                <w:rFonts w:ascii="Angsana New" w:hAnsi="Angsana New"/>
                <w:b/>
                <w:bCs/>
                <w:spacing w:val="-4"/>
              </w:rPr>
              <w:t>2562</w:t>
            </w:r>
            <w:r w:rsidRPr="00CA12A4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 </w:t>
            </w:r>
          </w:p>
        </w:tc>
        <w:tc>
          <w:tcPr>
            <w:tcW w:w="440" w:type="pct"/>
            <w:shd w:val="clear" w:color="auto" w:fill="auto"/>
          </w:tcPr>
          <w:p w14:paraId="126F2D3E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double" w:sz="4" w:space="0" w:color="auto"/>
            </w:tcBorders>
            <w:shd w:val="clear" w:color="auto" w:fill="auto"/>
          </w:tcPr>
          <w:p w14:paraId="57B15C1E" w14:textId="519C096C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56" w:type="pct"/>
            <w:shd w:val="clear" w:color="auto" w:fill="auto"/>
          </w:tcPr>
          <w:p w14:paraId="4A27CDE1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7412088D" w14:textId="4923C220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72DF04ED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70CCF41A" w14:textId="4EE207BE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</w:tr>
      <w:tr w:rsidR="00D8385A" w:rsidRPr="00CA12A4" w14:paraId="6BFDE2C4" w14:textId="77777777" w:rsidTr="006333F6">
        <w:trPr>
          <w:trHeight w:val="240"/>
        </w:trPr>
        <w:tc>
          <w:tcPr>
            <w:tcW w:w="2158" w:type="pct"/>
          </w:tcPr>
          <w:p w14:paraId="5D231066" w14:textId="77777777" w:rsidR="00D8385A" w:rsidRPr="00CA12A4" w:rsidRDefault="00D8385A" w:rsidP="00A948D3">
            <w:pPr>
              <w:pStyle w:val="BodyText3"/>
              <w:ind w:right="-130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440" w:type="pct"/>
          </w:tcPr>
          <w:p w14:paraId="2538FB84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CD5D66" w14:textId="407627F2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56" w:type="pct"/>
          </w:tcPr>
          <w:p w14:paraId="3684E5D3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371AC57" w14:textId="178FAC83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C641B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5AED5388" w14:textId="77777777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AA5EA6" w14:textId="29D9F7F8" w:rsidR="00D8385A" w:rsidRPr="00CA12A4" w:rsidRDefault="00D8385A" w:rsidP="00A94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C641B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05F15897" w14:textId="57715799" w:rsidR="00BA32DE" w:rsidRPr="00CA12A4" w:rsidRDefault="00BA32DE" w:rsidP="009F118E">
      <w:pPr>
        <w:rPr>
          <w:rFonts w:asciiTheme="majorBidi" w:hAnsiTheme="majorBidi" w:cstheme="majorBidi"/>
          <w:sz w:val="12"/>
          <w:szCs w:val="12"/>
        </w:rPr>
      </w:pPr>
    </w:p>
    <w:p w14:paraId="323A5ADB" w14:textId="77777777" w:rsidR="00BA32DE" w:rsidRPr="00CA12A4" w:rsidRDefault="00BA3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  <w:r w:rsidRPr="00CA12A4">
        <w:rPr>
          <w:rFonts w:asciiTheme="majorBidi" w:hAnsiTheme="majorBidi" w:cstheme="majorBidi"/>
          <w:sz w:val="12"/>
          <w:szCs w:val="12"/>
        </w:rPr>
        <w:br w:type="page"/>
      </w:r>
    </w:p>
    <w:tbl>
      <w:tblPr>
        <w:tblW w:w="4354" w:type="pct"/>
        <w:tblInd w:w="900" w:type="dxa"/>
        <w:tblLayout w:type="fixed"/>
        <w:tblLook w:val="0000" w:firstRow="0" w:lastRow="0" w:firstColumn="0" w:lastColumn="0" w:noHBand="0" w:noVBand="0"/>
      </w:tblPr>
      <w:tblGrid>
        <w:gridCol w:w="4052"/>
        <w:gridCol w:w="899"/>
        <w:gridCol w:w="1190"/>
        <w:gridCol w:w="272"/>
        <w:gridCol w:w="1182"/>
        <w:gridCol w:w="263"/>
        <w:gridCol w:w="1409"/>
      </w:tblGrid>
      <w:tr w:rsidR="009F118E" w:rsidRPr="00CA12A4" w14:paraId="6F6D192F" w14:textId="77777777" w:rsidTr="00043804">
        <w:trPr>
          <w:tblHeader/>
        </w:trPr>
        <w:tc>
          <w:tcPr>
            <w:tcW w:w="2186" w:type="pct"/>
          </w:tcPr>
          <w:p w14:paraId="16E0552D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 w:hanging="201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37305B4B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pct"/>
            <w:gridSpan w:val="5"/>
          </w:tcPr>
          <w:p w14:paraId="552B0BB6" w14:textId="77777777" w:rsidR="009F118E" w:rsidRPr="00CA12A4" w:rsidRDefault="009F118E" w:rsidP="004F35AC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C31" w:rsidRPr="00CA12A4" w14:paraId="291A963B" w14:textId="77777777" w:rsidTr="00043804">
        <w:trPr>
          <w:tblHeader/>
        </w:trPr>
        <w:tc>
          <w:tcPr>
            <w:tcW w:w="2186" w:type="pct"/>
          </w:tcPr>
          <w:p w14:paraId="476C18A2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29" w:hanging="201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18F9E2BC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57BFEA5" w14:textId="77777777" w:rsidR="009F118E" w:rsidRPr="00CA12A4" w:rsidRDefault="009F118E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47" w:type="pct"/>
          </w:tcPr>
          <w:p w14:paraId="40E4CA32" w14:textId="77777777" w:rsidR="009F118E" w:rsidRPr="00CA12A4" w:rsidRDefault="009F118E" w:rsidP="004F35AC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2DBA3B" w14:textId="77777777" w:rsidR="009F118E" w:rsidRPr="00CA12A4" w:rsidRDefault="009F118E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2" w:type="pct"/>
          </w:tcPr>
          <w:p w14:paraId="094E29A7" w14:textId="77777777" w:rsidR="009F118E" w:rsidRPr="00CA12A4" w:rsidRDefault="009F118E" w:rsidP="004F35AC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16A09255" w14:textId="77777777" w:rsidR="009F118E" w:rsidRPr="00CA12A4" w:rsidRDefault="009F118E" w:rsidP="004F35AC">
            <w:pPr>
              <w:pStyle w:val="BodyText"/>
              <w:tabs>
                <w:tab w:val="decimal" w:pos="587"/>
              </w:tabs>
              <w:spacing w:after="0"/>
              <w:ind w:left="-87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C31" w:rsidRPr="00CA12A4" w14:paraId="639686B8" w14:textId="77777777" w:rsidTr="00043804">
        <w:trPr>
          <w:tblHeader/>
        </w:trPr>
        <w:tc>
          <w:tcPr>
            <w:tcW w:w="2186" w:type="pct"/>
          </w:tcPr>
          <w:p w14:paraId="7C02169E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29" w:hanging="201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772AACA6" w14:textId="4100E5FA" w:rsidR="009F118E" w:rsidRPr="00CA12A4" w:rsidRDefault="00043804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2" w:type="pct"/>
          </w:tcPr>
          <w:p w14:paraId="3B2E42E2" w14:textId="77777777" w:rsidR="009F118E" w:rsidRPr="00CA12A4" w:rsidRDefault="009F118E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47" w:type="pct"/>
          </w:tcPr>
          <w:p w14:paraId="78C8A533" w14:textId="77777777" w:rsidR="009F118E" w:rsidRPr="00CA12A4" w:rsidRDefault="009F118E" w:rsidP="004F35AC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4769235" w14:textId="77777777" w:rsidR="009F118E" w:rsidRPr="00CA12A4" w:rsidRDefault="009F118E" w:rsidP="004F35A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การติดตั้ง</w:t>
            </w:r>
          </w:p>
        </w:tc>
        <w:tc>
          <w:tcPr>
            <w:tcW w:w="142" w:type="pct"/>
          </w:tcPr>
          <w:p w14:paraId="13D3DEB0" w14:textId="77777777" w:rsidR="009F118E" w:rsidRPr="00CA12A4" w:rsidRDefault="009F118E" w:rsidP="004F35AC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212BAD6" w14:textId="77777777" w:rsidR="009F118E" w:rsidRPr="00CA12A4" w:rsidRDefault="009F118E" w:rsidP="004F35AC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F118E" w:rsidRPr="00CA12A4" w14:paraId="187E6B5D" w14:textId="77777777" w:rsidTr="00043804">
        <w:trPr>
          <w:tblHeader/>
        </w:trPr>
        <w:tc>
          <w:tcPr>
            <w:tcW w:w="2186" w:type="pct"/>
          </w:tcPr>
          <w:p w14:paraId="20BB3F06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29" w:hanging="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4A6D9E86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pct"/>
            <w:gridSpan w:val="5"/>
          </w:tcPr>
          <w:p w14:paraId="6A67503F" w14:textId="77777777" w:rsidR="009F118E" w:rsidRPr="00CA12A4" w:rsidRDefault="009F118E" w:rsidP="004F35AC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5C31" w:rsidRPr="00CA12A4" w14:paraId="23482186" w14:textId="77777777" w:rsidTr="00043804">
        <w:trPr>
          <w:trHeight w:val="317"/>
        </w:trPr>
        <w:tc>
          <w:tcPr>
            <w:tcW w:w="2186" w:type="pct"/>
          </w:tcPr>
          <w:p w14:paraId="44E98688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right="-29" w:hanging="20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85" w:type="pct"/>
          </w:tcPr>
          <w:p w14:paraId="4DDAEEA4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301DE3F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B7FA77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210906F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081A6B3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18E4F999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C31" w:rsidRPr="00CA12A4" w14:paraId="7CB9A2EC" w14:textId="77777777" w:rsidTr="00043804">
        <w:tc>
          <w:tcPr>
            <w:tcW w:w="2186" w:type="pct"/>
          </w:tcPr>
          <w:p w14:paraId="213ADB56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29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85" w:type="pct"/>
          </w:tcPr>
          <w:p w14:paraId="69FD3AEC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2CA50EB" w14:textId="1E4F51E3" w:rsidR="009F118E" w:rsidRPr="00CA12A4" w:rsidRDefault="0000224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7" w:type="pct"/>
          </w:tcPr>
          <w:p w14:paraId="168F1167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99B6195" w14:textId="2F9A2825" w:rsidR="009F118E" w:rsidRPr="00CA12A4" w:rsidRDefault="0000224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28FB3758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4886F6DF" w14:textId="60FD44DD" w:rsidR="009F118E" w:rsidRPr="00CA12A4" w:rsidRDefault="00002240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865C31" w:rsidRPr="00CA12A4" w14:paraId="545B1681" w14:textId="77777777" w:rsidTr="00043804">
        <w:tc>
          <w:tcPr>
            <w:tcW w:w="2186" w:type="pct"/>
          </w:tcPr>
          <w:p w14:paraId="78AC36BC" w14:textId="77777777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01BCC602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204EA02" w14:textId="2BBA1844" w:rsidR="009F118E" w:rsidRPr="00CA12A4" w:rsidRDefault="00002240" w:rsidP="00C9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9219CE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CF4E4D3" w14:textId="6CA8865C" w:rsidR="009F118E" w:rsidRPr="00CA12A4" w:rsidRDefault="00002240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2" w:type="pct"/>
            <w:shd w:val="clear" w:color="auto" w:fill="auto"/>
          </w:tcPr>
          <w:p w14:paraId="09FB6F90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0DF39300" w14:textId="5CE1AF69" w:rsidR="009F118E" w:rsidRPr="00CA12A4" w:rsidRDefault="00002240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865C31" w:rsidRPr="00CA12A4" w14:paraId="48DBC7F1" w14:textId="77777777" w:rsidTr="00043804">
        <w:tc>
          <w:tcPr>
            <w:tcW w:w="2186" w:type="pct"/>
          </w:tcPr>
          <w:p w14:paraId="457B32D9" w14:textId="77777777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485" w:type="pct"/>
          </w:tcPr>
          <w:p w14:paraId="225A7C76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465753E" w14:textId="394A581B" w:rsidR="009F118E" w:rsidRPr="00CA12A4" w:rsidRDefault="0000224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34F6BBE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8E535E8" w14:textId="7B4B841B" w:rsidR="009F118E" w:rsidRPr="00CA12A4" w:rsidRDefault="009F118E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="00002240" w:rsidRPr="00CA12A4">
              <w:rPr>
                <w:rFonts w:ascii="Angsana New" w:hAnsi="Angsana New"/>
                <w:sz w:val="30"/>
                <w:szCs w:val="30"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6C51F5F9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1F56327E" w14:textId="77777777" w:rsidR="009F118E" w:rsidRPr="00CA12A4" w:rsidRDefault="009F118E" w:rsidP="00C9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C31" w:rsidRPr="00CA12A4" w14:paraId="70F42C38" w14:textId="77777777" w:rsidTr="00043804">
        <w:tc>
          <w:tcPr>
            <w:tcW w:w="2186" w:type="pct"/>
          </w:tcPr>
          <w:p w14:paraId="32923CEC" w14:textId="541F9F91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b/>
                <w:bCs/>
                <w: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374A8B" w:rsidRPr="00CA12A4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CA12A4">
              <w:rPr>
                <w:rFonts w:ascii="Angsana New" w:hAnsi="Angsana New"/>
                <w:b/>
                <w:bCs/>
                <w:cs/>
              </w:rPr>
              <w:t xml:space="preserve"> กันยายน </w:t>
            </w:r>
            <w:r w:rsidRPr="00CA12A4">
              <w:rPr>
                <w:rFonts w:ascii="Angsana New" w:hAnsi="Angsana New"/>
                <w:b/>
                <w:bCs/>
              </w:rPr>
              <w:t>2562</w:t>
            </w:r>
            <w:r w:rsidRPr="00CA12A4">
              <w:rPr>
                <w:rFonts w:ascii="Angsana New" w:hAnsi="Angsana New"/>
                <w:b/>
                <w:bCs/>
                <w:cs/>
              </w:rPr>
              <w:t xml:space="preserve"> และ</w:t>
            </w:r>
            <w:r w:rsidRPr="00CA12A4">
              <w:rPr>
                <w:rFonts w:ascii="Angsana New" w:hAnsi="Angsana New"/>
                <w:b/>
                <w:bCs/>
              </w:rPr>
              <w:t xml:space="preserve"> </w:t>
            </w:r>
            <w:r w:rsidRPr="00CA12A4">
              <w:rPr>
                <w:rFonts w:ascii="Angsana New" w:hAnsi="Angsana New"/>
                <w:b/>
                <w:bCs/>
                <w:cs/>
              </w:rPr>
              <w:t xml:space="preserve">1 ตุลาคม </w:t>
            </w:r>
            <w:r w:rsidRPr="00CA12A4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485" w:type="pct"/>
          </w:tcPr>
          <w:p w14:paraId="2F37F171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10364F60" w14:textId="54175C7D" w:rsidR="009F118E" w:rsidRPr="00CA12A4" w:rsidRDefault="00BA1417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0E8FC8C1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3D155467" w14:textId="3849DBC5" w:rsidR="009F118E" w:rsidRPr="00CA12A4" w:rsidRDefault="00BA1417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2" w:type="pct"/>
            <w:shd w:val="clear" w:color="auto" w:fill="auto"/>
          </w:tcPr>
          <w:p w14:paraId="7653C769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0715F8BD" w14:textId="7B10C3F6" w:rsidR="009F118E" w:rsidRPr="00CA12A4" w:rsidRDefault="00BA1417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</w:tr>
      <w:tr w:rsidR="00865C31" w:rsidRPr="00CA12A4" w14:paraId="028C82BE" w14:textId="77777777" w:rsidTr="00043804">
        <w:tc>
          <w:tcPr>
            <w:tcW w:w="2186" w:type="pct"/>
          </w:tcPr>
          <w:p w14:paraId="62515E12" w14:textId="77777777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6692D0F2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2966D026" w14:textId="2FE097DF" w:rsidR="009F118E" w:rsidRPr="00CA12A4" w:rsidRDefault="005F5497" w:rsidP="005F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84BFB6C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5F95239" w14:textId="2C00EAD6" w:rsidR="009F118E" w:rsidRPr="00CA12A4" w:rsidRDefault="00BA1417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2" w:type="pct"/>
            <w:shd w:val="clear" w:color="auto" w:fill="auto"/>
          </w:tcPr>
          <w:p w14:paraId="08D43571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5012F6A2" w14:textId="111308B5" w:rsidR="009F118E" w:rsidRPr="00CA12A4" w:rsidRDefault="005F5497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865C31" w:rsidRPr="00CA12A4" w14:paraId="7258C8DC" w14:textId="77777777" w:rsidTr="00043804">
        <w:tc>
          <w:tcPr>
            <w:tcW w:w="2186" w:type="pct"/>
          </w:tcPr>
          <w:p w14:paraId="638056FD" w14:textId="77777777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485" w:type="pct"/>
          </w:tcPr>
          <w:p w14:paraId="4D9608F2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0FE1FF03" w14:textId="187209C0" w:rsidR="009F118E" w:rsidRPr="00CA12A4" w:rsidRDefault="00BA1417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   (8)</w:t>
            </w:r>
          </w:p>
        </w:tc>
        <w:tc>
          <w:tcPr>
            <w:tcW w:w="147" w:type="pct"/>
          </w:tcPr>
          <w:p w14:paraId="6C00DA6C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7C8543F" w14:textId="53DE8811" w:rsidR="009F118E" w:rsidRPr="00CA12A4" w:rsidRDefault="00BA1417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54EE32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6442D100" w14:textId="1077C548" w:rsidR="009F118E" w:rsidRPr="00CA12A4" w:rsidRDefault="009F118E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022EE" w:rsidRPr="00CA12A4">
              <w:rPr>
                <w:rFonts w:ascii="Angsana New" w:hAnsi="Angsana New"/>
                <w:sz w:val="30"/>
                <w:szCs w:val="30"/>
              </w:rPr>
              <w:t>8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65C31" w:rsidRPr="00CA12A4" w14:paraId="001C07A8" w14:textId="77777777" w:rsidTr="00043804">
        <w:tc>
          <w:tcPr>
            <w:tcW w:w="2186" w:type="pct"/>
          </w:tcPr>
          <w:p w14:paraId="6CE067D8" w14:textId="26F167FC" w:rsidR="00DD2298" w:rsidRPr="00CA12A4" w:rsidRDefault="00DD2298" w:rsidP="00865C31">
            <w:pPr>
              <w:pStyle w:val="BodyText3"/>
              <w:ind w:left="164" w:right="-130" w:hanging="201"/>
              <w:rPr>
                <w:rFonts w:ascii="Angsana New" w:hAnsi="Angsana New"/>
                <w:i/>
                <w:iCs/>
                <w:cs/>
              </w:rPr>
            </w:pPr>
            <w:r w:rsidRPr="00CA12A4">
              <w:rPr>
                <w:rFonts w:ascii="Angsana New" w:hAnsi="Angsana New" w:hint="cs"/>
                <w:i/>
                <w:iCs/>
                <w:cs/>
              </w:rPr>
              <w:t>รับ</w:t>
            </w:r>
            <w:r w:rsidRPr="00CA12A4">
              <w:rPr>
                <w:rFonts w:ascii="Angsana New" w:hAnsi="Angsana New" w:hint="cs"/>
                <w:i/>
                <w:iCs/>
                <w:cs/>
                <w:lang w:val="en-US"/>
              </w:rPr>
              <w:t>โอนจาก</w:t>
            </w:r>
          </w:p>
        </w:tc>
        <w:tc>
          <w:tcPr>
            <w:tcW w:w="485" w:type="pct"/>
          </w:tcPr>
          <w:p w14:paraId="77FCC386" w14:textId="77777777" w:rsidR="00DD2298" w:rsidRPr="00CA12A4" w:rsidRDefault="00DD2298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36E5E7D6" w14:textId="17A8B543" w:rsidR="00DD2298" w:rsidRPr="00CA12A4" w:rsidRDefault="00DD2298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FBD5D5" w14:textId="77777777" w:rsidR="00DD2298" w:rsidRPr="00CA12A4" w:rsidRDefault="00DD2298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4472518" w14:textId="263F390C" w:rsidR="00DD2298" w:rsidRPr="00CA12A4" w:rsidRDefault="00DD229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866E5F5" w14:textId="77777777" w:rsidR="00DD2298" w:rsidRPr="00CA12A4" w:rsidRDefault="00DD2298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2E90B27C" w14:textId="2F9B1FEB" w:rsidR="00DD2298" w:rsidRPr="00CA12A4" w:rsidRDefault="00DD2298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2D0" w:rsidRPr="00CA12A4" w14:paraId="0BDDAD4F" w14:textId="77777777" w:rsidTr="00043804">
        <w:tc>
          <w:tcPr>
            <w:tcW w:w="2186" w:type="pct"/>
          </w:tcPr>
          <w:p w14:paraId="4BF82091" w14:textId="1FB093C7" w:rsidR="005562D0" w:rsidRPr="00CA12A4" w:rsidRDefault="00043804" w:rsidP="005562D0">
            <w:pPr>
              <w:pStyle w:val="BodyText3"/>
              <w:ind w:left="164" w:right="-130" w:hanging="4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</w:rPr>
              <w:t xml:space="preserve">ที่ดิน </w:t>
            </w:r>
            <w:r w:rsidR="005562D0" w:rsidRPr="00CA12A4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485" w:type="pct"/>
          </w:tcPr>
          <w:p w14:paraId="0906368B" w14:textId="0E557A67" w:rsidR="005562D0" w:rsidRPr="00CA12A4" w:rsidRDefault="00043804" w:rsidP="006D7F91">
            <w:pPr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642" w:type="pct"/>
            <w:shd w:val="clear" w:color="auto" w:fill="auto"/>
          </w:tcPr>
          <w:p w14:paraId="4E671A22" w14:textId="0271B6B0" w:rsidR="005562D0" w:rsidRPr="00CA12A4" w:rsidRDefault="005562D0" w:rsidP="0055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462678F" w14:textId="77777777" w:rsidR="005562D0" w:rsidRPr="00CA12A4" w:rsidRDefault="005562D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E2BD7A8" w14:textId="3A4AFE35" w:rsidR="005562D0" w:rsidRPr="00CA12A4" w:rsidRDefault="005562D0" w:rsidP="0055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2FD016D" w14:textId="77777777" w:rsidR="005562D0" w:rsidRPr="00CA12A4" w:rsidRDefault="005562D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1F2C91AF" w14:textId="4B310874" w:rsidR="005562D0" w:rsidRPr="00CA12A4" w:rsidRDefault="005562D0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65C31" w:rsidRPr="00CA12A4" w14:paraId="76453655" w14:textId="77777777" w:rsidTr="00043804">
        <w:tc>
          <w:tcPr>
            <w:tcW w:w="2186" w:type="pct"/>
          </w:tcPr>
          <w:p w14:paraId="531E9449" w14:textId="77777777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485" w:type="pct"/>
          </w:tcPr>
          <w:p w14:paraId="572B91CE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14:paraId="3D856B25" w14:textId="152829BB" w:rsidR="009F118E" w:rsidRPr="00CA12A4" w:rsidRDefault="00DD2298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47" w:type="pct"/>
          </w:tcPr>
          <w:p w14:paraId="426C4614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EC94CB9" w14:textId="4CA0BA92" w:rsidR="009F118E" w:rsidRPr="00CA12A4" w:rsidRDefault="009F118E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="00BA1417" w:rsidRPr="00CA12A4">
              <w:rPr>
                <w:rFonts w:ascii="Angsana New" w:hAnsi="Angsana New"/>
                <w:sz w:val="30"/>
                <w:szCs w:val="30"/>
              </w:rPr>
              <w:t>19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1B913EC9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2E2255E0" w14:textId="5F4BD6D1" w:rsidR="009F118E" w:rsidRPr="00CA12A4" w:rsidRDefault="00DD2298" w:rsidP="00C9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5C31" w:rsidRPr="00CA12A4" w14:paraId="10CA6C5A" w14:textId="77777777" w:rsidTr="00043804">
        <w:tc>
          <w:tcPr>
            <w:tcW w:w="2186" w:type="pct"/>
          </w:tcPr>
          <w:p w14:paraId="5842516A" w14:textId="77777777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485" w:type="pct"/>
          </w:tcPr>
          <w:p w14:paraId="033A3723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1F535" w14:textId="49F356FE" w:rsidR="009F118E" w:rsidRPr="00CA12A4" w:rsidRDefault="00DD2298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="005F5497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808D4A4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4EA6" w14:textId="580C3D0B" w:rsidR="009F118E" w:rsidRPr="00CA12A4" w:rsidRDefault="00BA1417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2020238D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0ABC5" w14:textId="6A28A016" w:rsidR="009F118E" w:rsidRPr="00CA12A4" w:rsidRDefault="005F5497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865C31" w:rsidRPr="00CA12A4" w14:paraId="72BFAE8D" w14:textId="77777777" w:rsidTr="00043804">
        <w:trPr>
          <w:trHeight w:val="70"/>
        </w:trPr>
        <w:tc>
          <w:tcPr>
            <w:tcW w:w="2186" w:type="pct"/>
          </w:tcPr>
          <w:p w14:paraId="40AB6C9F" w14:textId="77777777" w:rsidR="009F118E" w:rsidRPr="00CA12A4" w:rsidRDefault="009F118E" w:rsidP="00865C31">
            <w:pPr>
              <w:ind w:left="164" w:right="-86" w:hanging="2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0B72E4E2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1C372C4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1699AD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48125ED5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3CCFB2F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69CCD978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C31" w:rsidRPr="00CA12A4" w14:paraId="39069B24" w14:textId="77777777" w:rsidTr="00043804">
        <w:trPr>
          <w:trHeight w:val="70"/>
        </w:trPr>
        <w:tc>
          <w:tcPr>
            <w:tcW w:w="2186" w:type="pct"/>
          </w:tcPr>
          <w:p w14:paraId="3E984EE2" w14:textId="77777777" w:rsidR="009F118E" w:rsidRPr="00CA12A4" w:rsidRDefault="009F118E" w:rsidP="00865C31">
            <w:pPr>
              <w:ind w:left="164" w:right="-86" w:hanging="2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85" w:type="pct"/>
          </w:tcPr>
          <w:p w14:paraId="74171116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3F762CB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95CB81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1ACF1D2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2C5FCF4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5085D343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C31" w:rsidRPr="00CA12A4" w14:paraId="11840689" w14:textId="77777777" w:rsidTr="00043804">
        <w:tc>
          <w:tcPr>
            <w:tcW w:w="2186" w:type="pct"/>
          </w:tcPr>
          <w:p w14:paraId="4D7A79D6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29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ตุล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85" w:type="pct"/>
          </w:tcPr>
          <w:p w14:paraId="6EA0E4B3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D729EB0" w14:textId="3ADC26FD" w:rsidR="009F118E" w:rsidRPr="00CA12A4" w:rsidRDefault="003B17A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7" w:type="pct"/>
          </w:tcPr>
          <w:p w14:paraId="213EA2ED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AFD2188" w14:textId="77777777" w:rsidR="009F118E" w:rsidRPr="00CA12A4" w:rsidRDefault="009F118E" w:rsidP="00C95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FC4A87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78C3FB13" w14:textId="7FAAFFD4" w:rsidR="009F118E" w:rsidRPr="00CA12A4" w:rsidRDefault="003B17A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65C31" w:rsidRPr="00CA12A4" w14:paraId="05CE2580" w14:textId="77777777" w:rsidTr="00043804">
        <w:tc>
          <w:tcPr>
            <w:tcW w:w="2186" w:type="pct"/>
          </w:tcPr>
          <w:p w14:paraId="10FB6859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29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85" w:type="pct"/>
          </w:tcPr>
          <w:p w14:paraId="17DEE91D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DA1BBA6" w14:textId="3BF3A551" w:rsidR="009F118E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0A8BF66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4C37BB5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A6D8573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36A57D8C" w14:textId="69A306A2" w:rsidR="009F118E" w:rsidRPr="00CA12A4" w:rsidRDefault="003B17A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65C31" w:rsidRPr="00CA12A4" w14:paraId="7BD3A94C" w14:textId="77777777" w:rsidTr="00043804">
        <w:tc>
          <w:tcPr>
            <w:tcW w:w="2186" w:type="pct"/>
          </w:tcPr>
          <w:p w14:paraId="50815779" w14:textId="59CDB26A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374A8B" w:rsidRPr="00CA12A4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CA12A4">
              <w:rPr>
                <w:rFonts w:ascii="Angsana New" w:hAnsi="Angsana New"/>
                <w:b/>
                <w:bCs/>
                <w:cs/>
              </w:rPr>
              <w:t xml:space="preserve"> กันยายน </w:t>
            </w:r>
            <w:r w:rsidRPr="00CA12A4">
              <w:rPr>
                <w:rFonts w:ascii="Angsana New" w:hAnsi="Angsana New"/>
                <w:b/>
                <w:bCs/>
              </w:rPr>
              <w:t>2562</w:t>
            </w:r>
            <w:r w:rsidRPr="00CA12A4">
              <w:rPr>
                <w:rFonts w:ascii="Angsana New" w:hAnsi="Angsana New"/>
                <w:b/>
                <w:bCs/>
                <w:cs/>
              </w:rPr>
              <w:t xml:space="preserve"> และ 1 ตุลาคม </w:t>
            </w:r>
            <w:r w:rsidRPr="00CA12A4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485" w:type="pct"/>
          </w:tcPr>
          <w:p w14:paraId="0D058ABC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28A8169B" w14:textId="58B6599E" w:rsidR="009F118E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7" w:type="pct"/>
          </w:tcPr>
          <w:p w14:paraId="5377F6A6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3C3E1CF1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5E90CD6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489E4BED" w14:textId="37D7CC52" w:rsidR="009F118E" w:rsidRPr="00CA12A4" w:rsidRDefault="003B17A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  <w:tr w:rsidR="00865C31" w:rsidRPr="00CA12A4" w14:paraId="1BD21A71" w14:textId="77777777" w:rsidTr="00043804">
        <w:tc>
          <w:tcPr>
            <w:tcW w:w="2186" w:type="pct"/>
          </w:tcPr>
          <w:p w14:paraId="0212BF86" w14:textId="77777777" w:rsidR="009F118E" w:rsidRPr="00CA12A4" w:rsidRDefault="009F118E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29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85" w:type="pct"/>
          </w:tcPr>
          <w:p w14:paraId="244A3559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4DED5D9E" w14:textId="6CC63F53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62D4F6A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34C6741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52208F9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55BF028F" w14:textId="2167DF07" w:rsidR="009F118E" w:rsidRPr="00CA12A4" w:rsidRDefault="003B17A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65C31" w:rsidRPr="00CA12A4" w14:paraId="05F84B28" w14:textId="77777777" w:rsidTr="00043804">
        <w:tc>
          <w:tcPr>
            <w:tcW w:w="2186" w:type="pct"/>
          </w:tcPr>
          <w:p w14:paraId="5C1077FE" w14:textId="1E3392CF" w:rsidR="003B17AA" w:rsidRPr="00CA12A4" w:rsidRDefault="003B17AA" w:rsidP="00865C31">
            <w:pPr>
              <w:pStyle w:val="BodyText3"/>
              <w:ind w:left="164" w:right="-130" w:hanging="201"/>
              <w:rPr>
                <w:rFonts w:ascii="Angsana New" w:hAnsi="Angsana New"/>
                <w:cs/>
                <w:lang w:val="en-US"/>
              </w:rPr>
            </w:pPr>
            <w:r w:rsidRPr="00CA12A4">
              <w:rPr>
                <w:rFonts w:ascii="Angsana New" w:hAnsi="Angsana New" w:hint="cs"/>
                <w:cs/>
                <w:lang w:val="en-US"/>
              </w:rPr>
              <w:t>ตัดจำหน่าย</w:t>
            </w:r>
          </w:p>
        </w:tc>
        <w:tc>
          <w:tcPr>
            <w:tcW w:w="485" w:type="pct"/>
          </w:tcPr>
          <w:p w14:paraId="7ED843AE" w14:textId="77777777" w:rsidR="003B17AA" w:rsidRPr="00CA12A4" w:rsidRDefault="003B17AA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49A971E8" w14:textId="3685F954" w:rsidR="003B17AA" w:rsidRPr="00CA12A4" w:rsidRDefault="003B17AA" w:rsidP="0086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147" w:type="pct"/>
            <w:shd w:val="clear" w:color="auto" w:fill="auto"/>
          </w:tcPr>
          <w:p w14:paraId="0483A953" w14:textId="77777777" w:rsidR="003B17AA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A039909" w14:textId="370C6026" w:rsidR="003B17AA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712DDD7" w14:textId="77777777" w:rsidR="003B17AA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79D54656" w14:textId="3F158141" w:rsidR="003B17AA" w:rsidRPr="00CA12A4" w:rsidRDefault="003B17A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865C31" w:rsidRPr="00CA12A4" w14:paraId="531F8BEC" w14:textId="77777777" w:rsidTr="00043804">
        <w:tc>
          <w:tcPr>
            <w:tcW w:w="2186" w:type="pct"/>
          </w:tcPr>
          <w:p w14:paraId="1109FEA0" w14:textId="0EE8CDB2" w:rsidR="003B17AA" w:rsidRPr="00CA12A4" w:rsidRDefault="008B60B3" w:rsidP="00865C31">
            <w:pPr>
              <w:pStyle w:val="BodyText3"/>
              <w:ind w:left="164" w:right="-130" w:hanging="201"/>
              <w:rPr>
                <w:rFonts w:ascii="Angsana New" w:hAnsi="Angsana New"/>
                <w:i/>
                <w:iCs/>
                <w:cs/>
              </w:rPr>
            </w:pPr>
            <w:r w:rsidRPr="00CA12A4">
              <w:rPr>
                <w:rFonts w:ascii="Angsana New" w:hAnsi="Angsana New" w:hint="cs"/>
                <w:i/>
                <w:iCs/>
                <w:cs/>
              </w:rPr>
              <w:t>รับโอนจาก</w:t>
            </w:r>
          </w:p>
        </w:tc>
        <w:tc>
          <w:tcPr>
            <w:tcW w:w="485" w:type="pct"/>
          </w:tcPr>
          <w:p w14:paraId="477A000A" w14:textId="77777777" w:rsidR="003B17AA" w:rsidRPr="00CA12A4" w:rsidRDefault="003B17AA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2E605727" w14:textId="4320E0A6" w:rsidR="003B17AA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FC2CA3" w14:textId="77777777" w:rsidR="003B17AA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5494F45" w14:textId="4E554E9B" w:rsidR="003B17AA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872CCAE" w14:textId="77777777" w:rsidR="003B17AA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3722F50C" w14:textId="5818A90C" w:rsidR="003B17AA" w:rsidRPr="00CA12A4" w:rsidRDefault="003B17A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2D0" w:rsidRPr="00CA12A4" w14:paraId="5FC8A32C" w14:textId="77777777" w:rsidTr="00043804">
        <w:tc>
          <w:tcPr>
            <w:tcW w:w="2186" w:type="pct"/>
          </w:tcPr>
          <w:p w14:paraId="668C703E" w14:textId="59E9105A" w:rsidR="005562D0" w:rsidRPr="00CA12A4" w:rsidRDefault="00043804" w:rsidP="005562D0">
            <w:pPr>
              <w:pStyle w:val="BodyText3"/>
              <w:ind w:left="164" w:right="-130" w:hanging="4"/>
              <w:rPr>
                <w:rFonts w:ascii="Angsana New" w:hAnsi="Angsana New"/>
                <w:cs/>
              </w:rPr>
            </w:pPr>
            <w:r w:rsidRPr="00CA12A4">
              <w:rPr>
                <w:rFonts w:ascii="Angsana New" w:hAnsi="Angsana New" w:hint="cs"/>
                <w:cs/>
              </w:rPr>
              <w:t xml:space="preserve">ที่ดิน </w:t>
            </w:r>
            <w:r w:rsidR="005562D0" w:rsidRPr="00CA12A4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485" w:type="pct"/>
          </w:tcPr>
          <w:p w14:paraId="34BAFA21" w14:textId="207047FA" w:rsidR="005562D0" w:rsidRPr="00CA12A4" w:rsidRDefault="006D7F91" w:rsidP="006D7F91">
            <w:pPr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041A8448" w14:textId="59C869CA" w:rsidR="005562D0" w:rsidRPr="00CA12A4" w:rsidRDefault="005562D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8516BCB" w14:textId="77777777" w:rsidR="005562D0" w:rsidRPr="00CA12A4" w:rsidRDefault="005562D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6A0EF9D" w14:textId="1D7A6F82" w:rsidR="005562D0" w:rsidRPr="00CA12A4" w:rsidRDefault="005562D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7151B99" w14:textId="77777777" w:rsidR="005562D0" w:rsidRPr="00CA12A4" w:rsidRDefault="005562D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5FD093F2" w14:textId="665034D7" w:rsidR="005562D0" w:rsidRPr="00CA12A4" w:rsidRDefault="005562D0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65C31" w:rsidRPr="00CA12A4" w14:paraId="033DA7F4" w14:textId="77777777" w:rsidTr="00043804">
        <w:tc>
          <w:tcPr>
            <w:tcW w:w="2186" w:type="pct"/>
          </w:tcPr>
          <w:p w14:paraId="664D2981" w14:textId="77777777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</w:rPr>
              <w:t xml:space="preserve"> 2563</w:t>
            </w:r>
          </w:p>
        </w:tc>
        <w:tc>
          <w:tcPr>
            <w:tcW w:w="485" w:type="pct"/>
          </w:tcPr>
          <w:p w14:paraId="393E2C81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213E2742" w14:textId="0C165775" w:rsidR="009F118E" w:rsidRPr="00CA12A4" w:rsidRDefault="003B17AA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F118E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874D302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FF13B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86647CB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CE4AE" w14:textId="5639926A" w:rsidR="009F118E" w:rsidRPr="00CA12A4" w:rsidRDefault="003B17AA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F118E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865C31" w:rsidRPr="00CA12A4" w14:paraId="0361C5E2" w14:textId="77777777" w:rsidTr="00043804">
        <w:tc>
          <w:tcPr>
            <w:tcW w:w="2186" w:type="pct"/>
          </w:tcPr>
          <w:p w14:paraId="6F60ECB7" w14:textId="77777777" w:rsidR="009F118E" w:rsidRPr="00CA12A4" w:rsidRDefault="009F118E" w:rsidP="00865C31">
            <w:pPr>
              <w:ind w:left="164" w:right="-86" w:hanging="2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746627B5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0E0E4C02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86A8F0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2A0BF294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765E71E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0B602B17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C31" w:rsidRPr="00CA12A4" w14:paraId="1ABCD78E" w14:textId="77777777" w:rsidTr="00043804">
        <w:tc>
          <w:tcPr>
            <w:tcW w:w="2186" w:type="pct"/>
          </w:tcPr>
          <w:p w14:paraId="58F12F3D" w14:textId="77777777" w:rsidR="009F118E" w:rsidRPr="00CA12A4" w:rsidRDefault="009F118E" w:rsidP="00865C31">
            <w:pPr>
              <w:ind w:left="164" w:hanging="2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5" w:type="pct"/>
          </w:tcPr>
          <w:p w14:paraId="37AE2395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2E97DE9A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437AC3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EC942E3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A17D336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shd w:val="clear" w:color="auto" w:fill="auto"/>
          </w:tcPr>
          <w:p w14:paraId="6F0E82CD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C31" w:rsidRPr="00CA12A4" w14:paraId="3D822303" w14:textId="77777777" w:rsidTr="00043804">
        <w:trPr>
          <w:trHeight w:val="240"/>
        </w:trPr>
        <w:tc>
          <w:tcPr>
            <w:tcW w:w="2186" w:type="pct"/>
          </w:tcPr>
          <w:p w14:paraId="02AB0907" w14:textId="6EDA81B2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374A8B" w:rsidRPr="00CA12A4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CA12A4">
              <w:rPr>
                <w:rFonts w:ascii="Angsana New" w:hAnsi="Angsana New"/>
                <w:b/>
                <w:bCs/>
                <w:cs/>
              </w:rPr>
              <w:t xml:space="preserve"> กันยายน </w:t>
            </w:r>
            <w:r w:rsidRPr="00CA12A4">
              <w:rPr>
                <w:rFonts w:ascii="Angsana New" w:hAnsi="Angsana New"/>
                <w:b/>
                <w:bCs/>
              </w:rPr>
              <w:t>2562</w:t>
            </w:r>
            <w:r w:rsidRPr="00CA12A4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485" w:type="pct"/>
            <w:vAlign w:val="bottom"/>
          </w:tcPr>
          <w:p w14:paraId="7685FD13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0D4AB034" w14:textId="2702514A" w:rsidR="009F118E" w:rsidRPr="00CA12A4" w:rsidRDefault="00930AB3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14:paraId="05566D79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5FB25F5F" w14:textId="440E2B6B" w:rsidR="009F118E" w:rsidRPr="00CA12A4" w:rsidRDefault="00930AB3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901A3FD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D1101" w14:textId="356A9350" w:rsidR="009F118E" w:rsidRPr="00CA12A4" w:rsidRDefault="00930AB3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  <w:tr w:rsidR="00865C31" w:rsidRPr="00CA12A4" w14:paraId="04C6FDA0" w14:textId="77777777" w:rsidTr="00043804">
        <w:trPr>
          <w:trHeight w:val="240"/>
        </w:trPr>
        <w:tc>
          <w:tcPr>
            <w:tcW w:w="2186" w:type="pct"/>
          </w:tcPr>
          <w:p w14:paraId="44860727" w14:textId="1FB9E4D5" w:rsidR="009F118E" w:rsidRPr="00CA12A4" w:rsidRDefault="009F118E" w:rsidP="00865C31">
            <w:pPr>
              <w:pStyle w:val="BodyText3"/>
              <w:ind w:left="164" w:right="-130" w:hanging="201"/>
              <w:rPr>
                <w:rFonts w:ascii="Angsana New" w:hAnsi="Angsana New"/>
                <w:b/>
                <w:bCs/>
              </w:rPr>
            </w:pPr>
            <w:r w:rsidRPr="00CA12A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</w:rPr>
              <w:t xml:space="preserve"> 2563</w:t>
            </w:r>
            <w:r w:rsidR="00DB4457" w:rsidRPr="00CA12A4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485" w:type="pct"/>
            <w:vAlign w:val="bottom"/>
          </w:tcPr>
          <w:p w14:paraId="64CD2D92" w14:textId="77777777" w:rsidR="009F118E" w:rsidRPr="00CA12A4" w:rsidRDefault="009F118E" w:rsidP="004F35AC">
            <w:pPr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5A220A" w14:textId="5775A18C" w:rsidR="009F118E" w:rsidRPr="00CA12A4" w:rsidRDefault="00D842F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F5497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2D8B7F7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1672DE" w14:textId="7709E01B" w:rsidR="009F118E" w:rsidRPr="00CA12A4" w:rsidRDefault="00D842F0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419D50" w14:textId="77777777" w:rsidR="009F118E" w:rsidRPr="00CA12A4" w:rsidRDefault="009F118E" w:rsidP="004F3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D1122" w14:textId="20586F3A" w:rsidR="009F118E" w:rsidRPr="00CA12A4" w:rsidRDefault="00D842F0" w:rsidP="001F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F5497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F36895E" w14:textId="0045EAC9" w:rsidR="009F118E" w:rsidRPr="00CA12A4" w:rsidRDefault="009F118E" w:rsidP="00B164E2">
      <w:pPr>
        <w:rPr>
          <w:lang w:eastAsia="x-none"/>
        </w:rPr>
      </w:pPr>
    </w:p>
    <w:p w14:paraId="154CC6DC" w14:textId="3D75B559" w:rsidR="006E43D4" w:rsidRPr="00CA12A4" w:rsidRDefault="006E43D4" w:rsidP="00B164E2">
      <w:pPr>
        <w:rPr>
          <w:lang w:eastAsia="x-none"/>
        </w:rPr>
      </w:pPr>
    </w:p>
    <w:p w14:paraId="67BAEDDA" w14:textId="0943C467" w:rsidR="006E43D4" w:rsidRPr="00CA12A4" w:rsidRDefault="006E43D4" w:rsidP="00B164E2">
      <w:pPr>
        <w:rPr>
          <w:lang w:eastAsia="x-none"/>
        </w:rPr>
      </w:pPr>
    </w:p>
    <w:p w14:paraId="07D24EBB" w14:textId="2A230EF6" w:rsidR="006E43D4" w:rsidRPr="00CA12A4" w:rsidRDefault="006E43D4" w:rsidP="00B164E2">
      <w:pPr>
        <w:rPr>
          <w:lang w:eastAsia="x-none"/>
        </w:rPr>
      </w:pPr>
    </w:p>
    <w:p w14:paraId="66D7E52C" w14:textId="44C2CAE5" w:rsidR="00E56BB0" w:rsidRPr="00CA12A4" w:rsidRDefault="0031115B" w:rsidP="001F24CE">
      <w:pPr>
        <w:pStyle w:val="Heading6"/>
        <w:numPr>
          <w:ilvl w:val="0"/>
          <w:numId w:val="16"/>
        </w:numPr>
        <w:tabs>
          <w:tab w:val="left" w:pos="540"/>
          <w:tab w:val="left" w:pos="990"/>
          <w:tab w:val="left" w:pos="1080"/>
        </w:tabs>
        <w:ind w:hanging="45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</w:p>
    <w:p w14:paraId="7FEE9E90" w14:textId="77777777" w:rsidR="006E43D4" w:rsidRPr="00CA12A4" w:rsidRDefault="006E43D4" w:rsidP="006E43D4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Style w:val="TableGrid"/>
        <w:tblW w:w="92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00"/>
        <w:gridCol w:w="270"/>
        <w:gridCol w:w="900"/>
        <w:gridCol w:w="270"/>
        <w:gridCol w:w="717"/>
        <w:gridCol w:w="246"/>
        <w:gridCol w:w="926"/>
        <w:gridCol w:w="270"/>
        <w:gridCol w:w="901"/>
        <w:gridCol w:w="360"/>
        <w:gridCol w:w="720"/>
      </w:tblGrid>
      <w:tr w:rsidR="00833C51" w:rsidRPr="00CA12A4" w14:paraId="66D4DBF0" w14:textId="77777777" w:rsidTr="00995EFB">
        <w:trPr>
          <w:tblHeader/>
        </w:trPr>
        <w:tc>
          <w:tcPr>
            <w:tcW w:w="1980" w:type="dxa"/>
          </w:tcPr>
          <w:p w14:paraId="00DE5250" w14:textId="5F2DCD04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086C13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11"/>
          </w:tcPr>
          <w:p w14:paraId="1A270AC5" w14:textId="254E460D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3C51" w:rsidRPr="00CA12A4" w14:paraId="7E455E52" w14:textId="77777777" w:rsidTr="00995EFB">
        <w:trPr>
          <w:tblHeader/>
        </w:trPr>
        <w:tc>
          <w:tcPr>
            <w:tcW w:w="1980" w:type="dxa"/>
          </w:tcPr>
          <w:p w14:paraId="0F06851F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2D9E34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7" w:type="dxa"/>
            <w:gridSpan w:val="5"/>
          </w:tcPr>
          <w:p w14:paraId="591ADD3F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6" w:type="dxa"/>
          </w:tcPr>
          <w:p w14:paraId="76A6A81A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7" w:type="dxa"/>
            <w:gridSpan w:val="5"/>
          </w:tcPr>
          <w:p w14:paraId="728BF510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33C51" w:rsidRPr="00CA12A4" w14:paraId="5FDB5EDA" w14:textId="77777777" w:rsidTr="00995EFB">
        <w:trPr>
          <w:tblHeader/>
        </w:trPr>
        <w:tc>
          <w:tcPr>
            <w:tcW w:w="1980" w:type="dxa"/>
          </w:tcPr>
          <w:p w14:paraId="46406534" w14:textId="7B1EF49B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7747A5" w14:textId="2BB49001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E0450EC" w14:textId="74E6903E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56A12841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921A21" w14:textId="4AAFACEE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23015FFF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06CC84CB" w14:textId="059F4892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vAlign w:val="center"/>
          </w:tcPr>
          <w:p w14:paraId="6F0F1A56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31725718" w14:textId="6DFC5D96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0A840552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05CCC6DA" w14:textId="1637992F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</w:p>
        </w:tc>
        <w:tc>
          <w:tcPr>
            <w:tcW w:w="360" w:type="dxa"/>
            <w:vAlign w:val="bottom"/>
          </w:tcPr>
          <w:p w14:paraId="1BF5452E" w14:textId="77777777" w:rsidR="00833C51" w:rsidRPr="00CA12A4" w:rsidRDefault="00833C5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B6BC117" w14:textId="085DEC1C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3C51" w:rsidRPr="00CA12A4" w14:paraId="0A99D0D9" w14:textId="77777777" w:rsidTr="00995EFB">
        <w:trPr>
          <w:tblHeader/>
        </w:trPr>
        <w:tc>
          <w:tcPr>
            <w:tcW w:w="1980" w:type="dxa"/>
          </w:tcPr>
          <w:p w14:paraId="53D182BF" w14:textId="77777777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91C450" w14:textId="13AB3FA0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1E24EC42" w14:textId="4474B5FD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0988667D" w14:textId="77777777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D079F7" w14:textId="08983F79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68E3C72E" w14:textId="77777777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055D105F" w14:textId="58863317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6" w:type="dxa"/>
            <w:vAlign w:val="center"/>
          </w:tcPr>
          <w:p w14:paraId="5E49CC20" w14:textId="77777777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5028C9A1" w14:textId="7B778EBC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47CC15CE" w14:textId="77777777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7B6D6463" w14:textId="39018053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360" w:type="dxa"/>
            <w:vAlign w:val="bottom"/>
          </w:tcPr>
          <w:p w14:paraId="2EB12107" w14:textId="77777777" w:rsidR="00833C51" w:rsidRPr="00CA12A4" w:rsidRDefault="00833C5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C4CD525" w14:textId="28776B59" w:rsidR="00833C51" w:rsidRPr="00CA12A4" w:rsidRDefault="00833C51" w:rsidP="0099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6F9D" w:rsidRPr="00CA12A4" w14:paraId="76B742CF" w14:textId="77777777" w:rsidTr="00995EFB">
        <w:trPr>
          <w:tblHeader/>
        </w:trPr>
        <w:tc>
          <w:tcPr>
            <w:tcW w:w="1980" w:type="dxa"/>
          </w:tcPr>
          <w:p w14:paraId="4B03FA01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9AE502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54BD2167" w14:textId="615D5E10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A12A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351C1" w:rsidRPr="00CA12A4" w14:paraId="54E9CDCD" w14:textId="77777777" w:rsidTr="00995EFB">
        <w:trPr>
          <w:tblHeader/>
        </w:trPr>
        <w:tc>
          <w:tcPr>
            <w:tcW w:w="2790" w:type="dxa"/>
            <w:gridSpan w:val="2"/>
          </w:tcPr>
          <w:p w14:paraId="4B8905EA" w14:textId="3F78A178" w:rsidR="00C351C1" w:rsidRPr="00CA12A4" w:rsidRDefault="00C351C1" w:rsidP="00A1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10" w:hanging="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ส่วนที่หมุนเวียน </w:t>
            </w:r>
            <w:r w:rsidR="00A10BA2"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</w: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ไม่รวมดอกเบี้ย</w:t>
            </w:r>
            <w:r w:rsidR="003D3D07"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ค้างจ่าย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2B4D060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DAAE211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AF954C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DFF4665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53C7CF6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3C92D557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680F3AA0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B490C07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2C5F44B5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5DDB9743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C46D86E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E6F9D" w:rsidRPr="00CA12A4" w14:paraId="6D6AED44" w14:textId="77777777" w:rsidTr="00995EFB">
        <w:trPr>
          <w:trHeight w:val="335"/>
          <w:tblHeader/>
        </w:trPr>
        <w:tc>
          <w:tcPr>
            <w:tcW w:w="1980" w:type="dxa"/>
          </w:tcPr>
          <w:p w14:paraId="58D8D73C" w14:textId="3C2C7F4A" w:rsidR="00EE6F9D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810" w:type="dxa"/>
            <w:vAlign w:val="bottom"/>
          </w:tcPr>
          <w:p w14:paraId="11C61016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663D60F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F17F4E2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1A70A0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25F5A9A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F23B3C9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17B5312A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1D2BD793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5F9E889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4F5AAA35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6440964F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CD3337C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351C1" w:rsidRPr="00CA12A4" w14:paraId="7309BD94" w14:textId="77777777" w:rsidTr="00995EFB">
        <w:trPr>
          <w:tblHeader/>
        </w:trPr>
        <w:tc>
          <w:tcPr>
            <w:tcW w:w="1980" w:type="dxa"/>
          </w:tcPr>
          <w:p w14:paraId="020C7F2F" w14:textId="557A9C96" w:rsidR="00C351C1" w:rsidRPr="00CA12A4" w:rsidRDefault="00C351C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10" w:type="dxa"/>
            <w:vAlign w:val="bottom"/>
          </w:tcPr>
          <w:p w14:paraId="3477F183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878F459" w14:textId="58C992FF" w:rsidR="00C351C1" w:rsidRPr="00CA12A4" w:rsidRDefault="00253E38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830</w:t>
            </w:r>
          </w:p>
        </w:tc>
        <w:tc>
          <w:tcPr>
            <w:tcW w:w="270" w:type="dxa"/>
            <w:vAlign w:val="bottom"/>
          </w:tcPr>
          <w:p w14:paraId="5342EF4B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E2FEEA" w14:textId="5BC2664C" w:rsidR="00C351C1" w:rsidRPr="00CA12A4" w:rsidRDefault="00253E38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CA12A4">
              <w:rPr>
                <w:rFonts w:ascii="Angsana New" w:hAnsi="Angsana New"/>
                <w:sz w:val="26"/>
                <w:szCs w:val="26"/>
              </w:rPr>
              <w:t>,398</w:t>
            </w:r>
          </w:p>
        </w:tc>
        <w:tc>
          <w:tcPr>
            <w:tcW w:w="270" w:type="dxa"/>
            <w:vAlign w:val="bottom"/>
          </w:tcPr>
          <w:p w14:paraId="245A3BB7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4B193C1" w14:textId="6D65A33A" w:rsidR="00C351C1" w:rsidRPr="00CA12A4" w:rsidRDefault="00766B2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2,22</w:t>
            </w:r>
            <w:r w:rsidR="00253E38" w:rsidRPr="00CA12A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6" w:type="dxa"/>
            <w:vAlign w:val="center"/>
          </w:tcPr>
          <w:p w14:paraId="1B7E1667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4F2E253D" w14:textId="43CE5A5C" w:rsidR="00C351C1" w:rsidRPr="00CA12A4" w:rsidRDefault="008C7D76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270" w:type="dxa"/>
            <w:vAlign w:val="bottom"/>
          </w:tcPr>
          <w:p w14:paraId="38577B5D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0F246F56" w14:textId="7D8EC7F4" w:rsidR="00C351C1" w:rsidRPr="00CA12A4" w:rsidRDefault="008C7D7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7,592</w:t>
            </w:r>
          </w:p>
        </w:tc>
        <w:tc>
          <w:tcPr>
            <w:tcW w:w="360" w:type="dxa"/>
            <w:vAlign w:val="bottom"/>
          </w:tcPr>
          <w:p w14:paraId="03CFF3D6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BCA180E" w14:textId="5FEA10E5" w:rsidR="00C351C1" w:rsidRPr="00CA12A4" w:rsidRDefault="008C7D7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8,089</w:t>
            </w:r>
          </w:p>
        </w:tc>
      </w:tr>
      <w:tr w:rsidR="00EE6F9D" w:rsidRPr="00CA12A4" w14:paraId="1594AC50" w14:textId="77777777" w:rsidTr="00995EFB">
        <w:trPr>
          <w:tblHeader/>
        </w:trPr>
        <w:tc>
          <w:tcPr>
            <w:tcW w:w="1980" w:type="dxa"/>
          </w:tcPr>
          <w:p w14:paraId="6F5682DC" w14:textId="7A427F46" w:rsidR="00EE6F9D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810" w:type="dxa"/>
            <w:vAlign w:val="bottom"/>
          </w:tcPr>
          <w:p w14:paraId="64E725C2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2A07CCA" w14:textId="77777777" w:rsidR="00EE6F9D" w:rsidRPr="00CA12A4" w:rsidRDefault="00EE6F9D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1E007C8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97588C" w14:textId="77777777" w:rsidR="00EE6F9D" w:rsidRPr="00CA12A4" w:rsidRDefault="00EE6F9D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B2CEB59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254D6BCF" w14:textId="77777777" w:rsidR="00EE6F9D" w:rsidRPr="00CA12A4" w:rsidRDefault="00EE6F9D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262D99B3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3E6E3607" w14:textId="77777777" w:rsidR="00EE6F9D" w:rsidRPr="00CA12A4" w:rsidRDefault="00EE6F9D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51B87C1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2C33CF75" w14:textId="77777777" w:rsidR="00EE6F9D" w:rsidRPr="00CA12A4" w:rsidRDefault="00EE6F9D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5AAA74E6" w14:textId="77777777" w:rsidR="00EE6F9D" w:rsidRPr="00CA12A4" w:rsidRDefault="00EE6F9D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8537AA3" w14:textId="77777777" w:rsidR="00EE6F9D" w:rsidRPr="00CA12A4" w:rsidRDefault="00EE6F9D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51C1" w:rsidRPr="00CA12A4" w14:paraId="0507C717" w14:textId="77777777" w:rsidTr="00995EFB">
        <w:trPr>
          <w:tblHeader/>
        </w:trPr>
        <w:tc>
          <w:tcPr>
            <w:tcW w:w="1980" w:type="dxa"/>
          </w:tcPr>
          <w:p w14:paraId="203E0326" w14:textId="7616C6CE" w:rsidR="00C351C1" w:rsidRPr="00CA12A4" w:rsidRDefault="00C351C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10" w:type="dxa"/>
            <w:vAlign w:val="bottom"/>
          </w:tcPr>
          <w:p w14:paraId="060B892C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39A1197" w14:textId="450DF056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8A16E99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1CCBE1" w14:textId="1E372833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FC670F3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AE7D7A5" w14:textId="56AF4D59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3B48A5B7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6D0A2FF9" w14:textId="26B96EFB" w:rsidR="00C351C1" w:rsidRPr="00CA12A4" w:rsidRDefault="00C351C1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ADF6323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26EAFCF9" w14:textId="43C63A5A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1FF7AC55" w14:textId="77777777" w:rsidR="00C351C1" w:rsidRPr="00CA12A4" w:rsidRDefault="00C351C1" w:rsidP="0083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B9B047A" w14:textId="73A60978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42B5" w:rsidRPr="00CA12A4" w14:paraId="40F8366F" w14:textId="77777777" w:rsidTr="00995EFB">
        <w:trPr>
          <w:tblHeader/>
        </w:trPr>
        <w:tc>
          <w:tcPr>
            <w:tcW w:w="1980" w:type="dxa"/>
          </w:tcPr>
          <w:p w14:paraId="5EBD9A2A" w14:textId="0AD419FF" w:rsidR="001042B5" w:rsidRPr="00CA12A4" w:rsidRDefault="001042B5" w:rsidP="0010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14:paraId="2AD02D0D" w14:textId="77777777" w:rsidR="001042B5" w:rsidRPr="00CA12A4" w:rsidRDefault="001042B5" w:rsidP="0010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F5D25DD" w14:textId="4B74590C" w:rsidR="001042B5" w:rsidRPr="00CA12A4" w:rsidRDefault="001042B5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CA12A4">
              <w:rPr>
                <w:rFonts w:ascii="Angsana New" w:hAnsi="Angsana New"/>
                <w:sz w:val="26"/>
                <w:szCs w:val="26"/>
              </w:rPr>
              <w:t>,020</w:t>
            </w:r>
          </w:p>
        </w:tc>
        <w:tc>
          <w:tcPr>
            <w:tcW w:w="270" w:type="dxa"/>
            <w:vAlign w:val="bottom"/>
          </w:tcPr>
          <w:p w14:paraId="03825679" w14:textId="77777777" w:rsidR="001042B5" w:rsidRPr="00CA12A4" w:rsidRDefault="001042B5" w:rsidP="0010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3C0280" w14:textId="49890025" w:rsidR="001042B5" w:rsidRPr="00CA12A4" w:rsidRDefault="001042B5" w:rsidP="0099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38B83A" w14:textId="77777777" w:rsidR="001042B5" w:rsidRPr="00CA12A4" w:rsidRDefault="001042B5" w:rsidP="0010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A0046BD" w14:textId="27D75CAA" w:rsidR="001042B5" w:rsidRPr="00CA12A4" w:rsidRDefault="001042B5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1,020</w:t>
            </w:r>
          </w:p>
        </w:tc>
        <w:tc>
          <w:tcPr>
            <w:tcW w:w="246" w:type="dxa"/>
            <w:vAlign w:val="center"/>
          </w:tcPr>
          <w:p w14:paraId="37A686F2" w14:textId="77777777" w:rsidR="001042B5" w:rsidRPr="00CA12A4" w:rsidRDefault="001042B5" w:rsidP="0010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0A93B3EE" w14:textId="083ED1CB" w:rsidR="001042B5" w:rsidRPr="00CA12A4" w:rsidRDefault="001042B5" w:rsidP="0010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1,030</w:t>
            </w:r>
          </w:p>
        </w:tc>
        <w:tc>
          <w:tcPr>
            <w:tcW w:w="270" w:type="dxa"/>
            <w:vAlign w:val="bottom"/>
          </w:tcPr>
          <w:p w14:paraId="5F6A65E9" w14:textId="77777777" w:rsidR="001042B5" w:rsidRPr="00CA12A4" w:rsidRDefault="001042B5" w:rsidP="0010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0FD47B2E" w14:textId="6D031AE8" w:rsidR="001042B5" w:rsidRPr="00CA12A4" w:rsidRDefault="001042B5" w:rsidP="0099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65865DE3" w14:textId="77777777" w:rsidR="001042B5" w:rsidRPr="00CA12A4" w:rsidRDefault="001042B5" w:rsidP="0010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ECCC6EC" w14:textId="2B2C1F08" w:rsidR="001042B5" w:rsidRPr="00CA12A4" w:rsidRDefault="001042B5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1,030</w:t>
            </w:r>
          </w:p>
        </w:tc>
      </w:tr>
      <w:tr w:rsidR="00C351C1" w:rsidRPr="00CA12A4" w14:paraId="75FA397C" w14:textId="77777777" w:rsidTr="00995EFB">
        <w:trPr>
          <w:tblHeader/>
        </w:trPr>
        <w:tc>
          <w:tcPr>
            <w:tcW w:w="1980" w:type="dxa"/>
            <w:shd w:val="clear" w:color="auto" w:fill="auto"/>
          </w:tcPr>
          <w:p w14:paraId="4213E15C" w14:textId="192DE804" w:rsidR="00C351C1" w:rsidRPr="00CA12A4" w:rsidRDefault="001042B5" w:rsidP="00312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eastAsia="MS Mincho" w:hAnsi="Angsana New" w:hint="cs"/>
                <w:sz w:val="26"/>
                <w:szCs w:val="26"/>
                <w:cs/>
              </w:rPr>
              <w:t>ตั๋วเงิน</w:t>
            </w: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="00C351C1" w:rsidRPr="00CA12A4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  <w:r w:rsidR="00C351C1" w:rsidRPr="00CA12A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FB96B34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7526921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F97FC85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BF3283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601AE45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9876F5F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6BC87556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044A5EAE" w14:textId="77777777" w:rsidR="00C351C1" w:rsidRPr="00CA12A4" w:rsidRDefault="00C351C1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41EE532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204B7A8B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0AA8F600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EF206C4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51C1" w:rsidRPr="00CA12A4" w14:paraId="59B6EBA3" w14:textId="77777777" w:rsidTr="00995EFB">
        <w:trPr>
          <w:tblHeader/>
        </w:trPr>
        <w:tc>
          <w:tcPr>
            <w:tcW w:w="1980" w:type="dxa"/>
            <w:shd w:val="clear" w:color="auto" w:fill="auto"/>
          </w:tcPr>
          <w:p w14:paraId="02F1A455" w14:textId="3C33738B" w:rsidR="00C351C1" w:rsidRPr="00CA12A4" w:rsidRDefault="00C351C1" w:rsidP="00BF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A12A4">
              <w:rPr>
                <w:rFonts w:ascii="Angsana New" w:eastAsia="MS Mincho" w:hAnsi="Angsana New"/>
                <w:sz w:val="26"/>
                <w:szCs w:val="26"/>
                <w:cs/>
              </w:rPr>
              <w:t>ที่ถึงกำหนด</w:t>
            </w:r>
          </w:p>
        </w:tc>
        <w:tc>
          <w:tcPr>
            <w:tcW w:w="810" w:type="dxa"/>
            <w:vAlign w:val="bottom"/>
          </w:tcPr>
          <w:p w14:paraId="0B39F646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9A9810C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C87AE0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1E9F8B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5DB6BDE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DC5EB5B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6CE2D560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5520C37A" w14:textId="77777777" w:rsidR="00C351C1" w:rsidRPr="00CA12A4" w:rsidRDefault="00C351C1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4F8060C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A0CD553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79609842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9BE0448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51C1" w:rsidRPr="00CA12A4" w14:paraId="1C8FC27D" w14:textId="77777777" w:rsidTr="00995EFB">
        <w:trPr>
          <w:tblHeader/>
        </w:trPr>
        <w:tc>
          <w:tcPr>
            <w:tcW w:w="1980" w:type="dxa"/>
            <w:shd w:val="clear" w:color="auto" w:fill="auto"/>
          </w:tcPr>
          <w:p w14:paraId="540239C5" w14:textId="710EF14D" w:rsidR="00C351C1" w:rsidRPr="00CA12A4" w:rsidRDefault="00C351C1" w:rsidP="006E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eastAsia="MS Mincho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810" w:type="dxa"/>
            <w:vAlign w:val="bottom"/>
          </w:tcPr>
          <w:p w14:paraId="746F1C45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59C7DDF" w14:textId="2C4C615B" w:rsidR="00C351C1" w:rsidRPr="00CA12A4" w:rsidRDefault="001042B5" w:rsidP="006E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95C920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51A6CA" w14:textId="093FA3B9" w:rsidR="00C351C1" w:rsidRPr="00CA12A4" w:rsidRDefault="001042B5" w:rsidP="0099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788F3E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71BFABE" w14:textId="6978A481" w:rsidR="00C351C1" w:rsidRPr="00CA12A4" w:rsidRDefault="001042B5" w:rsidP="0099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center"/>
          </w:tcPr>
          <w:p w14:paraId="476F0DDC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0A738BAA" w14:textId="1FCAE4AF" w:rsidR="00C351C1" w:rsidRPr="00CA12A4" w:rsidRDefault="008C7D76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  <w:vAlign w:val="bottom"/>
          </w:tcPr>
          <w:p w14:paraId="0DC1AAF7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59C86DAA" w14:textId="45B3C95E" w:rsidR="00C351C1" w:rsidRPr="00CA12A4" w:rsidRDefault="008C7D76" w:rsidP="006E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0" w:type="dxa"/>
            <w:vAlign w:val="bottom"/>
          </w:tcPr>
          <w:p w14:paraId="79240BD7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6E72552" w14:textId="494FEF5C" w:rsidR="00C351C1" w:rsidRPr="00CA12A4" w:rsidRDefault="008C7D7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  <w:tr w:rsidR="00C351C1" w:rsidRPr="00CA12A4" w14:paraId="130F63A8" w14:textId="77777777" w:rsidTr="00995EFB">
        <w:trPr>
          <w:tblHeader/>
        </w:trPr>
        <w:tc>
          <w:tcPr>
            <w:tcW w:w="1980" w:type="dxa"/>
          </w:tcPr>
          <w:p w14:paraId="5224E716" w14:textId="05859AD4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หุ้นกู้ที่ถึงกำหนดชำระ</w:t>
            </w:r>
          </w:p>
        </w:tc>
        <w:tc>
          <w:tcPr>
            <w:tcW w:w="810" w:type="dxa"/>
            <w:vAlign w:val="bottom"/>
          </w:tcPr>
          <w:p w14:paraId="6CC2213D" w14:textId="09F7FB88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8210BA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EC89B3F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F8741D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68B472B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835ECCC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47CA4672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35FD5277" w14:textId="77777777" w:rsidR="00C351C1" w:rsidRPr="00CA12A4" w:rsidRDefault="00C351C1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2516AE8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87F31A8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62A0B8AB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AD972A1" w14:textId="77777777" w:rsidR="00C351C1" w:rsidRPr="00CA12A4" w:rsidRDefault="00C351C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51C1" w:rsidRPr="00CA12A4" w14:paraId="770A0ABD" w14:textId="77777777" w:rsidTr="00995EFB">
        <w:trPr>
          <w:tblHeader/>
        </w:trPr>
        <w:tc>
          <w:tcPr>
            <w:tcW w:w="1980" w:type="dxa"/>
          </w:tcPr>
          <w:p w14:paraId="6FC88F62" w14:textId="0EF5C4A5" w:rsidR="00C351C1" w:rsidRPr="00CA12A4" w:rsidRDefault="00C351C1" w:rsidP="00F9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810" w:type="dxa"/>
            <w:vAlign w:val="bottom"/>
          </w:tcPr>
          <w:p w14:paraId="7C318C79" w14:textId="12A450B2" w:rsidR="00C351C1" w:rsidRPr="00CA12A4" w:rsidRDefault="00EF0D34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E6F120" w14:textId="0BAA3105" w:rsidR="00C351C1" w:rsidRPr="00CA12A4" w:rsidRDefault="00766B21" w:rsidP="006E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BD1325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9446F5" w14:textId="09B910B4" w:rsidR="00C351C1" w:rsidRPr="00CA12A4" w:rsidRDefault="00766B2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8,298</w:t>
            </w:r>
          </w:p>
        </w:tc>
        <w:tc>
          <w:tcPr>
            <w:tcW w:w="270" w:type="dxa"/>
            <w:vAlign w:val="bottom"/>
          </w:tcPr>
          <w:p w14:paraId="48732103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3C63B3F" w14:textId="0AD4F846" w:rsidR="00C351C1" w:rsidRPr="00CA12A4" w:rsidRDefault="00766B2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8,298</w:t>
            </w:r>
          </w:p>
        </w:tc>
        <w:tc>
          <w:tcPr>
            <w:tcW w:w="246" w:type="dxa"/>
            <w:vAlign w:val="center"/>
          </w:tcPr>
          <w:p w14:paraId="66DB9A7B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11C23C2D" w14:textId="5D2A061B" w:rsidR="00C351C1" w:rsidRPr="00CA12A4" w:rsidRDefault="008C7D76" w:rsidP="006E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8B3581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E9087AD" w14:textId="64DA0F85" w:rsidR="00C351C1" w:rsidRPr="00CA12A4" w:rsidRDefault="008C7D7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6,820</w:t>
            </w:r>
          </w:p>
        </w:tc>
        <w:tc>
          <w:tcPr>
            <w:tcW w:w="360" w:type="dxa"/>
            <w:vAlign w:val="bottom"/>
          </w:tcPr>
          <w:p w14:paraId="39B1F4AE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B04825C" w14:textId="49F1AFD8" w:rsidR="00C351C1" w:rsidRPr="00CA12A4" w:rsidRDefault="008C7D7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6,820</w:t>
            </w:r>
          </w:p>
        </w:tc>
      </w:tr>
      <w:tr w:rsidR="00C351C1" w:rsidRPr="00CA12A4" w14:paraId="655995C8" w14:textId="77777777" w:rsidTr="00995EFB">
        <w:trPr>
          <w:tblHeader/>
        </w:trPr>
        <w:tc>
          <w:tcPr>
            <w:tcW w:w="1980" w:type="dxa"/>
          </w:tcPr>
          <w:p w14:paraId="506EDD5A" w14:textId="6F61463F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 w:rsidR="00F9518A"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ะ</w:t>
            </w:r>
          </w:p>
        </w:tc>
        <w:tc>
          <w:tcPr>
            <w:tcW w:w="810" w:type="dxa"/>
            <w:vAlign w:val="bottom"/>
          </w:tcPr>
          <w:p w14:paraId="482E9DD0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68FF6B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A1B70F5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C92C9D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5C1530F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249C3FFE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194FA913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016016A" w14:textId="77777777" w:rsidR="00C351C1" w:rsidRPr="00CA12A4" w:rsidRDefault="00C351C1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410C3D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57F33A2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  <w:vAlign w:val="bottom"/>
          </w:tcPr>
          <w:p w14:paraId="5BECC5E3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5706EDB" w14:textId="77777777" w:rsidR="00C351C1" w:rsidRPr="00CA12A4" w:rsidRDefault="00C351C1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9518A" w:rsidRPr="00CA12A4" w14:paraId="2A966B43" w14:textId="77777777" w:rsidTr="00995EFB">
        <w:trPr>
          <w:tblHeader/>
        </w:trPr>
        <w:tc>
          <w:tcPr>
            <w:tcW w:w="1980" w:type="dxa"/>
          </w:tcPr>
          <w:p w14:paraId="233AE77F" w14:textId="15128312" w:rsidR="00F9518A" w:rsidRPr="00CA12A4" w:rsidRDefault="00F9518A" w:rsidP="003E2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ดอกเบี้ยหมุนเวียน</w:t>
            </w:r>
          </w:p>
        </w:tc>
        <w:tc>
          <w:tcPr>
            <w:tcW w:w="810" w:type="dxa"/>
            <w:vAlign w:val="bottom"/>
          </w:tcPr>
          <w:p w14:paraId="25CFB3BA" w14:textId="77777777" w:rsidR="00F9518A" w:rsidRPr="00CA12A4" w:rsidRDefault="00F9518A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C2EB014" w14:textId="64D33542" w:rsidR="00F9518A" w:rsidRPr="00CA12A4" w:rsidRDefault="00766B21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042B5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042B5"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850</w:t>
            </w:r>
          </w:p>
        </w:tc>
        <w:tc>
          <w:tcPr>
            <w:tcW w:w="270" w:type="dxa"/>
            <w:vAlign w:val="bottom"/>
          </w:tcPr>
          <w:p w14:paraId="1625AA03" w14:textId="77777777" w:rsidR="00F9518A" w:rsidRPr="00CA12A4" w:rsidRDefault="00F9518A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DF7F827" w14:textId="3A33F5A7" w:rsidR="00F9518A" w:rsidRPr="00CA12A4" w:rsidRDefault="001042B5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9,696</w:t>
            </w:r>
          </w:p>
        </w:tc>
        <w:tc>
          <w:tcPr>
            <w:tcW w:w="270" w:type="dxa"/>
            <w:vAlign w:val="bottom"/>
          </w:tcPr>
          <w:p w14:paraId="6CF7B972" w14:textId="77777777" w:rsidR="00F9518A" w:rsidRPr="00CA12A4" w:rsidRDefault="00F9518A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76923CFA" w14:textId="7FB566B5" w:rsidR="00F9518A" w:rsidRPr="00CA12A4" w:rsidRDefault="001042B5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11,546</w:t>
            </w:r>
          </w:p>
        </w:tc>
        <w:tc>
          <w:tcPr>
            <w:tcW w:w="246" w:type="dxa"/>
            <w:vAlign w:val="center"/>
          </w:tcPr>
          <w:p w14:paraId="633A38AE" w14:textId="77777777" w:rsidR="00F9518A" w:rsidRPr="00CA12A4" w:rsidRDefault="00F9518A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vAlign w:val="bottom"/>
          </w:tcPr>
          <w:p w14:paraId="4B9D60C6" w14:textId="61390FF1" w:rsidR="00F9518A" w:rsidRPr="00CA12A4" w:rsidRDefault="008C7D76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1,778</w:t>
            </w:r>
          </w:p>
        </w:tc>
        <w:tc>
          <w:tcPr>
            <w:tcW w:w="270" w:type="dxa"/>
            <w:vAlign w:val="bottom"/>
          </w:tcPr>
          <w:p w14:paraId="6F96658B" w14:textId="77777777" w:rsidR="00F9518A" w:rsidRPr="00CA12A4" w:rsidRDefault="00F9518A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  <w:vAlign w:val="bottom"/>
          </w:tcPr>
          <w:p w14:paraId="77C268A0" w14:textId="19EAA951" w:rsidR="00F9518A" w:rsidRPr="00CA12A4" w:rsidRDefault="008C7D7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14,412</w:t>
            </w:r>
          </w:p>
        </w:tc>
        <w:tc>
          <w:tcPr>
            <w:tcW w:w="360" w:type="dxa"/>
            <w:vAlign w:val="bottom"/>
          </w:tcPr>
          <w:p w14:paraId="7834A7F3" w14:textId="77777777" w:rsidR="00F9518A" w:rsidRPr="00CA12A4" w:rsidRDefault="00F9518A" w:rsidP="00C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71C0FCA" w14:textId="7D3D6189" w:rsidR="00F9518A" w:rsidRPr="00CA12A4" w:rsidRDefault="008C7D7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16,190</w:t>
            </w:r>
          </w:p>
        </w:tc>
      </w:tr>
    </w:tbl>
    <w:p w14:paraId="3844C0F1" w14:textId="40AABA63" w:rsidR="00833C51" w:rsidRPr="00CA12A4" w:rsidRDefault="00833C51" w:rsidP="00833C51">
      <w:pPr>
        <w:rPr>
          <w:lang w:val="x-none" w:eastAsia="x-none"/>
        </w:rPr>
      </w:pPr>
    </w:p>
    <w:tbl>
      <w:tblPr>
        <w:tblStyle w:val="TableGrid"/>
        <w:tblW w:w="92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00"/>
        <w:gridCol w:w="270"/>
        <w:gridCol w:w="990"/>
        <w:gridCol w:w="270"/>
        <w:gridCol w:w="717"/>
        <w:gridCol w:w="246"/>
        <w:gridCol w:w="926"/>
        <w:gridCol w:w="236"/>
        <w:gridCol w:w="935"/>
        <w:gridCol w:w="270"/>
        <w:gridCol w:w="720"/>
      </w:tblGrid>
      <w:tr w:rsidR="008F1891" w:rsidRPr="00CA12A4" w14:paraId="7AE7D3AE" w14:textId="77777777" w:rsidTr="001F24CE">
        <w:trPr>
          <w:tblHeader/>
        </w:trPr>
        <w:tc>
          <w:tcPr>
            <w:tcW w:w="1980" w:type="dxa"/>
          </w:tcPr>
          <w:p w14:paraId="5D56F5DE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2333A4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11"/>
          </w:tcPr>
          <w:p w14:paraId="1D810D4C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1891" w:rsidRPr="00CA12A4" w14:paraId="4A1ED07E" w14:textId="77777777" w:rsidTr="001F24CE">
        <w:trPr>
          <w:tblHeader/>
        </w:trPr>
        <w:tc>
          <w:tcPr>
            <w:tcW w:w="1980" w:type="dxa"/>
          </w:tcPr>
          <w:p w14:paraId="2AB0A775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15070C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7" w:type="dxa"/>
            <w:gridSpan w:val="5"/>
          </w:tcPr>
          <w:p w14:paraId="7FBC4580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6" w:type="dxa"/>
          </w:tcPr>
          <w:p w14:paraId="74C34026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87" w:type="dxa"/>
            <w:gridSpan w:val="5"/>
          </w:tcPr>
          <w:p w14:paraId="0180ED5E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F1891" w:rsidRPr="00CA12A4" w14:paraId="33C5A3FF" w14:textId="77777777" w:rsidTr="001F24CE">
        <w:trPr>
          <w:tblHeader/>
        </w:trPr>
        <w:tc>
          <w:tcPr>
            <w:tcW w:w="1980" w:type="dxa"/>
          </w:tcPr>
          <w:p w14:paraId="1B314519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348E6C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748A3DF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58C3654C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11F2CB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5A9C3BF2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6B4A9D3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vAlign w:val="center"/>
          </w:tcPr>
          <w:p w14:paraId="4BE3E79B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01390AFE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ส่วนที่มี</w:t>
            </w:r>
          </w:p>
        </w:tc>
        <w:tc>
          <w:tcPr>
            <w:tcW w:w="236" w:type="dxa"/>
            <w:vAlign w:val="bottom"/>
          </w:tcPr>
          <w:p w14:paraId="0467520C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AC34A70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010B72E1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F42E12F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1891" w:rsidRPr="00CA12A4" w14:paraId="7854E5BD" w14:textId="77777777" w:rsidTr="001F24CE">
        <w:trPr>
          <w:tblHeader/>
        </w:trPr>
        <w:tc>
          <w:tcPr>
            <w:tcW w:w="1980" w:type="dxa"/>
          </w:tcPr>
          <w:p w14:paraId="40312F93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FAEE3F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6A92CA8A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C71004E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256097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2F759CB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63CB1E3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6" w:type="dxa"/>
            <w:vAlign w:val="center"/>
          </w:tcPr>
          <w:p w14:paraId="118135F2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24FF4EB8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36" w:type="dxa"/>
            <w:vAlign w:val="bottom"/>
          </w:tcPr>
          <w:p w14:paraId="717BBF75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36CEACF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7478D20D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A1F282B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1891" w:rsidRPr="00CA12A4" w14:paraId="21C3D7EF" w14:textId="77777777" w:rsidTr="001F24CE">
        <w:trPr>
          <w:tblHeader/>
        </w:trPr>
        <w:tc>
          <w:tcPr>
            <w:tcW w:w="1980" w:type="dxa"/>
          </w:tcPr>
          <w:p w14:paraId="3C03041C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C17F69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35BCA99E" w14:textId="5F2257FA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A12A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8F1891" w:rsidRPr="00CA12A4" w14:paraId="1789BE7E" w14:textId="77777777" w:rsidTr="001F24CE">
        <w:trPr>
          <w:tblHeader/>
        </w:trPr>
        <w:tc>
          <w:tcPr>
            <w:tcW w:w="1980" w:type="dxa"/>
          </w:tcPr>
          <w:p w14:paraId="73812A7B" w14:textId="70864B4D" w:rsidR="008F1891" w:rsidRPr="00CA12A4" w:rsidRDefault="00CB150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vAlign w:val="bottom"/>
          </w:tcPr>
          <w:p w14:paraId="3D47947D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E185726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D4418C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E34B56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5CDF3EB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9133166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005AE449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39F469E9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08FDB9F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9E95207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6FCCCB4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B460064" w14:textId="77777777" w:rsidR="008F1891" w:rsidRPr="00CA12A4" w:rsidRDefault="008F189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3094D" w:rsidRPr="00CA12A4" w14:paraId="68B72ABB" w14:textId="77777777" w:rsidTr="001F24CE">
        <w:trPr>
          <w:tblHeader/>
        </w:trPr>
        <w:tc>
          <w:tcPr>
            <w:tcW w:w="1980" w:type="dxa"/>
          </w:tcPr>
          <w:p w14:paraId="0E4DD880" w14:textId="6EC2F35C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ไม่รวมดอกเบี้ยค้างจ่าย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B7765E4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E8CBFF0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8AC0113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B21A29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0A24BB9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D3FADDB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4EFD867F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6F1D8B1A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6E63E6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4FB4759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6ECDE2D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8142AB4" w14:textId="77777777" w:rsidR="00B3094D" w:rsidRPr="00CA12A4" w:rsidRDefault="00B3094D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B150F" w:rsidRPr="00CA12A4" w14:paraId="0152A245" w14:textId="77777777" w:rsidTr="001F24CE">
        <w:trPr>
          <w:tblHeader/>
        </w:trPr>
        <w:tc>
          <w:tcPr>
            <w:tcW w:w="1980" w:type="dxa"/>
          </w:tcPr>
          <w:p w14:paraId="50D86B37" w14:textId="6BEACB2B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810" w:type="dxa"/>
            <w:vAlign w:val="bottom"/>
          </w:tcPr>
          <w:p w14:paraId="1995FDF1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A3BBBAD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09BAD5E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56E0F6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013A33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212281AF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43D5D12B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7CC63A1B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B015B1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D3D191F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BF96A5D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A726327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B150F" w:rsidRPr="00CA12A4" w14:paraId="77E5B313" w14:textId="77777777" w:rsidTr="001F24CE">
        <w:trPr>
          <w:tblHeader/>
        </w:trPr>
        <w:tc>
          <w:tcPr>
            <w:tcW w:w="1980" w:type="dxa"/>
          </w:tcPr>
          <w:p w14:paraId="242F2803" w14:textId="66B9663D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10" w:type="dxa"/>
            <w:vAlign w:val="bottom"/>
          </w:tcPr>
          <w:p w14:paraId="401EBB4E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6046C5C" w14:textId="2C62030E" w:rsidR="00CB150F" w:rsidRPr="00CA12A4" w:rsidRDefault="007E3965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2,257</w:t>
            </w:r>
          </w:p>
        </w:tc>
        <w:tc>
          <w:tcPr>
            <w:tcW w:w="270" w:type="dxa"/>
            <w:vAlign w:val="bottom"/>
          </w:tcPr>
          <w:p w14:paraId="22BDFB23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582EFA" w14:textId="471BEFC6" w:rsidR="00CB150F" w:rsidRPr="00CA12A4" w:rsidRDefault="007E3965" w:rsidP="006E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0F0EAD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BB2E561" w14:textId="0247FB39" w:rsidR="00CB150F" w:rsidRPr="00CA12A4" w:rsidRDefault="007E3965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2,257</w:t>
            </w:r>
          </w:p>
        </w:tc>
        <w:tc>
          <w:tcPr>
            <w:tcW w:w="246" w:type="dxa"/>
            <w:vAlign w:val="center"/>
          </w:tcPr>
          <w:p w14:paraId="59168EAE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516C9E40" w14:textId="5A7B6629" w:rsidR="00CB150F" w:rsidRPr="00CA12A4" w:rsidRDefault="002541F2" w:rsidP="00254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2,519</w:t>
            </w:r>
          </w:p>
        </w:tc>
        <w:tc>
          <w:tcPr>
            <w:tcW w:w="236" w:type="dxa"/>
            <w:vAlign w:val="bottom"/>
          </w:tcPr>
          <w:p w14:paraId="4EFFCC73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6533164" w14:textId="4B0B1892" w:rsidR="00CB150F" w:rsidRPr="00CA12A4" w:rsidRDefault="002541F2" w:rsidP="0099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9AAC76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8D6EA42" w14:textId="38730DAC" w:rsidR="00CB150F" w:rsidRPr="00CA12A4" w:rsidRDefault="002541F2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2,519</w:t>
            </w:r>
          </w:p>
        </w:tc>
      </w:tr>
      <w:tr w:rsidR="00CB150F" w:rsidRPr="00CA12A4" w14:paraId="1D89598E" w14:textId="77777777" w:rsidTr="001F24CE">
        <w:trPr>
          <w:tblHeader/>
        </w:trPr>
        <w:tc>
          <w:tcPr>
            <w:tcW w:w="1980" w:type="dxa"/>
          </w:tcPr>
          <w:p w14:paraId="190CBF2E" w14:textId="6FE9C8C2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810" w:type="dxa"/>
            <w:vAlign w:val="bottom"/>
          </w:tcPr>
          <w:p w14:paraId="190F011C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FAA47E4" w14:textId="77777777" w:rsidR="00CB150F" w:rsidRPr="00CA12A4" w:rsidRDefault="00CB150F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294E2EC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D2638E" w14:textId="77777777" w:rsidR="00CB150F" w:rsidRPr="00CA12A4" w:rsidRDefault="00CB150F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642271D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2E345EC" w14:textId="77777777" w:rsidR="00CB150F" w:rsidRPr="00CA12A4" w:rsidRDefault="00CB150F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73FE4606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7CD14578" w14:textId="77777777" w:rsidR="00CB150F" w:rsidRPr="00CA12A4" w:rsidRDefault="00CB150F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362FF03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7DDD7A8" w14:textId="77777777" w:rsidR="00CB150F" w:rsidRPr="00CA12A4" w:rsidRDefault="00CB150F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4A6F908" w14:textId="77777777" w:rsidR="00CB150F" w:rsidRPr="00CA12A4" w:rsidRDefault="00CB150F" w:rsidP="00CB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4ACA02A" w14:textId="77777777" w:rsidR="00CB150F" w:rsidRPr="00CA12A4" w:rsidRDefault="00CB150F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094D" w:rsidRPr="00CA12A4" w14:paraId="344E49B7" w14:textId="77777777" w:rsidTr="001F24CE">
        <w:trPr>
          <w:tblHeader/>
        </w:trPr>
        <w:tc>
          <w:tcPr>
            <w:tcW w:w="1980" w:type="dxa"/>
          </w:tcPr>
          <w:p w14:paraId="36540C33" w14:textId="6539187B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ผู้ถือหุ้นของบริษัทย่อย</w:t>
            </w:r>
          </w:p>
        </w:tc>
        <w:tc>
          <w:tcPr>
            <w:tcW w:w="810" w:type="dxa"/>
            <w:vAlign w:val="bottom"/>
          </w:tcPr>
          <w:p w14:paraId="5164D918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4E93C05" w14:textId="14ACD9C0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B05E8A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279BFD" w14:textId="462A454F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270" w:type="dxa"/>
            <w:vAlign w:val="bottom"/>
          </w:tcPr>
          <w:p w14:paraId="01981A2C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330B49E" w14:textId="5EB1C821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 xml:space="preserve">     273</w:t>
            </w:r>
          </w:p>
        </w:tc>
        <w:tc>
          <w:tcPr>
            <w:tcW w:w="246" w:type="dxa"/>
            <w:vAlign w:val="center"/>
          </w:tcPr>
          <w:p w14:paraId="3E8DF8CD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678EA8E3" w14:textId="6557916C" w:rsidR="00B3094D" w:rsidRPr="00CA12A4" w:rsidRDefault="00B3094D" w:rsidP="00D73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1F331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B0B79C3" w14:textId="6B72CA9A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270" w:type="dxa"/>
            <w:vAlign w:val="bottom"/>
          </w:tcPr>
          <w:p w14:paraId="324B1B50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6638E14" w14:textId="2DD36524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B3094D" w:rsidRPr="00CA12A4" w14:paraId="59EF0C34" w14:textId="77777777" w:rsidTr="001F24CE">
        <w:trPr>
          <w:tblHeader/>
        </w:trPr>
        <w:tc>
          <w:tcPr>
            <w:tcW w:w="1980" w:type="dxa"/>
          </w:tcPr>
          <w:p w14:paraId="73E9373E" w14:textId="1C140B93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54F9364A" w14:textId="4C524590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A49CF5" w14:textId="0D95F10A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264850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B0C85B" w14:textId="0713AA9F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32,979</w:t>
            </w:r>
          </w:p>
        </w:tc>
        <w:tc>
          <w:tcPr>
            <w:tcW w:w="270" w:type="dxa"/>
            <w:vAlign w:val="bottom"/>
          </w:tcPr>
          <w:p w14:paraId="7D0313BD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7A192657" w14:textId="22CD09AA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32,979</w:t>
            </w:r>
          </w:p>
        </w:tc>
        <w:tc>
          <w:tcPr>
            <w:tcW w:w="246" w:type="dxa"/>
            <w:vAlign w:val="center"/>
          </w:tcPr>
          <w:p w14:paraId="31E0D6C3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199BB3C2" w14:textId="47184510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4BE6CE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4BE231B2" w14:textId="6018920A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30,776</w:t>
            </w:r>
          </w:p>
        </w:tc>
        <w:tc>
          <w:tcPr>
            <w:tcW w:w="270" w:type="dxa"/>
            <w:vAlign w:val="bottom"/>
          </w:tcPr>
          <w:p w14:paraId="3F9950BB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7BAF251" w14:textId="1E30E403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30,776</w:t>
            </w:r>
          </w:p>
        </w:tc>
      </w:tr>
      <w:tr w:rsidR="00B3094D" w:rsidRPr="00CA12A4" w14:paraId="7454B928" w14:textId="77777777" w:rsidTr="001F24CE">
        <w:trPr>
          <w:tblHeader/>
        </w:trPr>
        <w:tc>
          <w:tcPr>
            <w:tcW w:w="1980" w:type="dxa"/>
          </w:tcPr>
          <w:p w14:paraId="42B40D9E" w14:textId="69C8300C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รวมหนี้สินที่มีภาระ</w:t>
            </w:r>
          </w:p>
        </w:tc>
        <w:tc>
          <w:tcPr>
            <w:tcW w:w="810" w:type="dxa"/>
            <w:vAlign w:val="bottom"/>
          </w:tcPr>
          <w:p w14:paraId="107B415D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8753E4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9AA3A21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84D7D5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D58EA08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0717253A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" w:type="dxa"/>
            <w:vAlign w:val="center"/>
          </w:tcPr>
          <w:p w14:paraId="1DFBE057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2DA1AE8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447240D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183EE489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FD21F21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B011A23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3094D" w:rsidRPr="00CA12A4" w14:paraId="52A4201B" w14:textId="77777777" w:rsidTr="001F24CE">
        <w:trPr>
          <w:tblHeader/>
        </w:trPr>
        <w:tc>
          <w:tcPr>
            <w:tcW w:w="1980" w:type="dxa"/>
          </w:tcPr>
          <w:p w14:paraId="71502AE4" w14:textId="5FF58A51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ดอกเบี้ยไม่หมุนเวียน</w:t>
            </w:r>
          </w:p>
        </w:tc>
        <w:tc>
          <w:tcPr>
            <w:tcW w:w="810" w:type="dxa"/>
            <w:vAlign w:val="bottom"/>
          </w:tcPr>
          <w:p w14:paraId="2B8A544E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4D10854" w14:textId="024D74FF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2,257</w:t>
            </w:r>
          </w:p>
        </w:tc>
        <w:tc>
          <w:tcPr>
            <w:tcW w:w="270" w:type="dxa"/>
            <w:vAlign w:val="bottom"/>
          </w:tcPr>
          <w:p w14:paraId="1239701C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8EA3BC" w14:textId="4B016A39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33,252</w:t>
            </w:r>
          </w:p>
        </w:tc>
        <w:tc>
          <w:tcPr>
            <w:tcW w:w="270" w:type="dxa"/>
            <w:vAlign w:val="bottom"/>
          </w:tcPr>
          <w:p w14:paraId="3B2C3AAA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2AD35DA8" w14:textId="0F76749D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35,509</w:t>
            </w:r>
          </w:p>
        </w:tc>
        <w:tc>
          <w:tcPr>
            <w:tcW w:w="246" w:type="dxa"/>
            <w:vAlign w:val="center"/>
          </w:tcPr>
          <w:p w14:paraId="09BCBDF7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  <w:vAlign w:val="bottom"/>
          </w:tcPr>
          <w:p w14:paraId="28D06E98" w14:textId="7A9FAB6E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2,519</w:t>
            </w:r>
          </w:p>
        </w:tc>
        <w:tc>
          <w:tcPr>
            <w:tcW w:w="236" w:type="dxa"/>
            <w:vAlign w:val="bottom"/>
          </w:tcPr>
          <w:p w14:paraId="5F2F8A18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3DD1A27F" w14:textId="1DE7252D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31,049</w:t>
            </w:r>
          </w:p>
        </w:tc>
        <w:tc>
          <w:tcPr>
            <w:tcW w:w="270" w:type="dxa"/>
            <w:vAlign w:val="bottom"/>
          </w:tcPr>
          <w:p w14:paraId="2E53AB91" w14:textId="777777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AE9B3D0" w14:textId="6436E277" w:rsidR="00B3094D" w:rsidRPr="00CA12A4" w:rsidRDefault="00B3094D" w:rsidP="00B3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33,568</w:t>
            </w:r>
          </w:p>
        </w:tc>
      </w:tr>
    </w:tbl>
    <w:p w14:paraId="78BA1DB1" w14:textId="568F89EE" w:rsidR="00CF0B7F" w:rsidRPr="00CA12A4" w:rsidRDefault="00CF0B7F" w:rsidP="001F24CE">
      <w:pPr>
        <w:ind w:left="900" w:hanging="90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2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00"/>
        <w:gridCol w:w="270"/>
        <w:gridCol w:w="990"/>
        <w:gridCol w:w="270"/>
        <w:gridCol w:w="717"/>
        <w:gridCol w:w="273"/>
        <w:gridCol w:w="899"/>
        <w:gridCol w:w="241"/>
        <w:gridCol w:w="876"/>
        <w:gridCol w:w="236"/>
        <w:gridCol w:w="808"/>
      </w:tblGrid>
      <w:tr w:rsidR="00D234CB" w:rsidRPr="00CA12A4" w14:paraId="74F00222" w14:textId="77777777" w:rsidTr="001F24CE">
        <w:trPr>
          <w:tblHeader/>
        </w:trPr>
        <w:tc>
          <w:tcPr>
            <w:tcW w:w="1980" w:type="dxa"/>
          </w:tcPr>
          <w:p w14:paraId="705CFCFC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624376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11"/>
          </w:tcPr>
          <w:p w14:paraId="5509D2FC" w14:textId="7E3A7EE3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4CB" w:rsidRPr="00CA12A4" w14:paraId="4C1F8DD6" w14:textId="77777777" w:rsidTr="001F24CE">
        <w:trPr>
          <w:tblHeader/>
        </w:trPr>
        <w:tc>
          <w:tcPr>
            <w:tcW w:w="1980" w:type="dxa"/>
          </w:tcPr>
          <w:p w14:paraId="11BF4BA9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C657C6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7" w:type="dxa"/>
            <w:gridSpan w:val="5"/>
          </w:tcPr>
          <w:p w14:paraId="3E224EC6" w14:textId="585465B4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3" w:type="dxa"/>
          </w:tcPr>
          <w:p w14:paraId="4534E7E8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5"/>
          </w:tcPr>
          <w:p w14:paraId="19B1914A" w14:textId="38CE9B88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234CB" w:rsidRPr="00CA12A4" w14:paraId="09114511" w14:textId="77777777" w:rsidTr="001F24CE">
        <w:trPr>
          <w:tblHeader/>
        </w:trPr>
        <w:tc>
          <w:tcPr>
            <w:tcW w:w="1980" w:type="dxa"/>
          </w:tcPr>
          <w:p w14:paraId="368EC478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13FBA6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FA9D0CA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30BBCC25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937D89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4843BF4B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6A0E87DF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center"/>
          </w:tcPr>
          <w:p w14:paraId="4A7F57DE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25AC208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ส่วนที่มี</w:t>
            </w:r>
          </w:p>
        </w:tc>
        <w:tc>
          <w:tcPr>
            <w:tcW w:w="241" w:type="dxa"/>
            <w:vAlign w:val="bottom"/>
          </w:tcPr>
          <w:p w14:paraId="3ED27357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2A9FA08E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</w:p>
        </w:tc>
        <w:tc>
          <w:tcPr>
            <w:tcW w:w="236" w:type="dxa"/>
            <w:vAlign w:val="bottom"/>
          </w:tcPr>
          <w:p w14:paraId="48DF3A28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6C6F0D1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4CB" w:rsidRPr="00CA12A4" w14:paraId="413C4694" w14:textId="77777777" w:rsidTr="001F24CE">
        <w:trPr>
          <w:tblHeader/>
        </w:trPr>
        <w:tc>
          <w:tcPr>
            <w:tcW w:w="1980" w:type="dxa"/>
          </w:tcPr>
          <w:p w14:paraId="7693470F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19F8E6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7E6E3923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6592ECA6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8D7CBD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EF72FBB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BEF074D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" w:type="dxa"/>
            <w:vAlign w:val="center"/>
          </w:tcPr>
          <w:p w14:paraId="2BF8042B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4C4AE60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68628106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25FCAF74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36" w:type="dxa"/>
            <w:vAlign w:val="bottom"/>
          </w:tcPr>
          <w:p w14:paraId="69E3BAAC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07D47E7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234CB" w:rsidRPr="00CA12A4" w14:paraId="5CADC4E6" w14:textId="77777777" w:rsidTr="001F24CE">
        <w:trPr>
          <w:tblHeader/>
        </w:trPr>
        <w:tc>
          <w:tcPr>
            <w:tcW w:w="1980" w:type="dxa"/>
          </w:tcPr>
          <w:p w14:paraId="406C778E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33499F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769C13BA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A12A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D234CB" w:rsidRPr="00CA12A4" w14:paraId="53D1F144" w14:textId="77777777" w:rsidTr="001F24CE">
        <w:tc>
          <w:tcPr>
            <w:tcW w:w="2790" w:type="dxa"/>
            <w:gridSpan w:val="2"/>
          </w:tcPr>
          <w:p w14:paraId="11678EFD" w14:textId="25218F0D" w:rsidR="00D234CB" w:rsidRPr="00CA12A4" w:rsidRDefault="00D234CB" w:rsidP="00224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10" w:hanging="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  <w:r w:rsidR="0022407F"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br/>
            </w: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ไม่รวมดอกเบี้ย</w:t>
            </w:r>
            <w:r w:rsidR="003D3D07"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ค้างจ่าย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CE534CF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027CC2F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D0D886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40F8863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02F01389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center"/>
          </w:tcPr>
          <w:p w14:paraId="4F2A32E1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0EEBFDA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0242DE13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5A4E2424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2CD5D7D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B8837D0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16856" w:rsidRPr="00CA12A4" w14:paraId="47CE7AD8" w14:textId="77777777" w:rsidTr="001F24CE">
        <w:tc>
          <w:tcPr>
            <w:tcW w:w="1980" w:type="dxa"/>
          </w:tcPr>
          <w:p w14:paraId="3821B238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810" w:type="dxa"/>
            <w:vAlign w:val="bottom"/>
          </w:tcPr>
          <w:p w14:paraId="7FBED320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6B66916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EA5193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485369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7B4C945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1D9A4C16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center"/>
          </w:tcPr>
          <w:p w14:paraId="4365B0AC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F3797AB" w14:textId="6B341A60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02C24528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71E3AE53" w14:textId="2A827E4D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6A39918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0D3510B4" w14:textId="5561F861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16856" w:rsidRPr="00CA12A4" w14:paraId="18AAE13A" w14:textId="77777777" w:rsidTr="001F24CE">
        <w:tc>
          <w:tcPr>
            <w:tcW w:w="1980" w:type="dxa"/>
          </w:tcPr>
          <w:p w14:paraId="574B85D0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10" w:type="dxa"/>
            <w:vAlign w:val="bottom"/>
          </w:tcPr>
          <w:p w14:paraId="07595222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8B0A677" w14:textId="2EB8AFFC" w:rsidR="00016856" w:rsidRPr="00CA12A4" w:rsidRDefault="00FB06B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EEDAF9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53880F" w14:textId="1CFE57E7" w:rsidR="00016856" w:rsidRPr="00CA12A4" w:rsidRDefault="00FB06B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270" w:type="dxa"/>
            <w:vAlign w:val="bottom"/>
          </w:tcPr>
          <w:p w14:paraId="409755D5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08C49091" w14:textId="758B92C1" w:rsidR="00016856" w:rsidRPr="00CA12A4" w:rsidRDefault="00FB06B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3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273" w:type="dxa"/>
            <w:vAlign w:val="center"/>
          </w:tcPr>
          <w:p w14:paraId="77EAC963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53CDC72" w14:textId="569BC9F3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AE1B019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0F2D68C8" w14:textId="0A281BA7" w:rsidR="00016856" w:rsidRPr="00CA12A4" w:rsidRDefault="0001685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2,997</w:t>
            </w:r>
          </w:p>
        </w:tc>
        <w:tc>
          <w:tcPr>
            <w:tcW w:w="236" w:type="dxa"/>
            <w:vAlign w:val="bottom"/>
          </w:tcPr>
          <w:p w14:paraId="5C196EE3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6BFD713" w14:textId="450469F7" w:rsidR="00016856" w:rsidRPr="00CA12A4" w:rsidRDefault="0001685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2,997</w:t>
            </w:r>
          </w:p>
        </w:tc>
      </w:tr>
      <w:tr w:rsidR="00016856" w:rsidRPr="00CA12A4" w14:paraId="0E2A5F3C" w14:textId="77777777" w:rsidTr="001F24CE">
        <w:tc>
          <w:tcPr>
            <w:tcW w:w="1980" w:type="dxa"/>
          </w:tcPr>
          <w:p w14:paraId="1235AAB7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หุ้นกู้ที่ถึงกำหนดชำระ</w:t>
            </w:r>
          </w:p>
        </w:tc>
        <w:tc>
          <w:tcPr>
            <w:tcW w:w="810" w:type="dxa"/>
            <w:vAlign w:val="bottom"/>
          </w:tcPr>
          <w:p w14:paraId="2FE2D8D1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A49574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1066094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B3D4A6" w14:textId="77777777" w:rsidR="00016856" w:rsidRPr="00CA12A4" w:rsidRDefault="0001685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9F1B7B4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19212E3D" w14:textId="77777777" w:rsidR="00016856" w:rsidRPr="00CA12A4" w:rsidRDefault="0001685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38"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center"/>
          </w:tcPr>
          <w:p w14:paraId="28F79654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D4EE8E3" w14:textId="4F64725C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1749142D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6997AF4D" w14:textId="06A3A7AE" w:rsidR="00016856" w:rsidRPr="00CA12A4" w:rsidRDefault="0001685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B2D1C92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0CAE1A0F" w14:textId="276FC9F6" w:rsidR="00016856" w:rsidRPr="00CA12A4" w:rsidRDefault="0001685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6856" w:rsidRPr="00CA12A4" w14:paraId="16125059" w14:textId="77777777" w:rsidTr="001F24CE">
        <w:tc>
          <w:tcPr>
            <w:tcW w:w="1980" w:type="dxa"/>
          </w:tcPr>
          <w:p w14:paraId="0A94339A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810" w:type="dxa"/>
            <w:vAlign w:val="bottom"/>
          </w:tcPr>
          <w:p w14:paraId="728C5443" w14:textId="374D8A90" w:rsidR="00016856" w:rsidRPr="00CA12A4" w:rsidRDefault="00EF0D34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898CD2" w14:textId="0689E157" w:rsidR="00016856" w:rsidRPr="00CA12A4" w:rsidRDefault="00FB06B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3EC1F25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739386" w14:textId="223E92EB" w:rsidR="00016856" w:rsidRPr="00CA12A4" w:rsidRDefault="00FB06B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8,29</w:t>
            </w:r>
            <w:r w:rsidR="00AC5F91" w:rsidRPr="00CA12A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40EF67A7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3B6841B1" w14:textId="1B95167F" w:rsidR="00016856" w:rsidRPr="00CA12A4" w:rsidRDefault="00AD3590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3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8,29</w:t>
            </w:r>
            <w:r w:rsidR="00AC5F91" w:rsidRPr="00CA12A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3" w:type="dxa"/>
            <w:vAlign w:val="center"/>
          </w:tcPr>
          <w:p w14:paraId="29ACFCD7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C6CA044" w14:textId="766A7913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E4D3A94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13CD0C92" w14:textId="5783FFDD" w:rsidR="00016856" w:rsidRPr="00CA12A4" w:rsidRDefault="0001685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1,820</w:t>
            </w:r>
          </w:p>
        </w:tc>
        <w:tc>
          <w:tcPr>
            <w:tcW w:w="236" w:type="dxa"/>
            <w:vAlign w:val="bottom"/>
          </w:tcPr>
          <w:p w14:paraId="3C67F77C" w14:textId="77777777" w:rsidR="00016856" w:rsidRPr="00CA12A4" w:rsidRDefault="00016856" w:rsidP="00016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B8E1D98" w14:textId="01E7C922" w:rsidR="00016856" w:rsidRPr="00CA12A4" w:rsidRDefault="0001685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1,820</w:t>
            </w:r>
          </w:p>
        </w:tc>
      </w:tr>
      <w:tr w:rsidR="00D234CB" w:rsidRPr="00CA12A4" w14:paraId="57F7AAE9" w14:textId="77777777" w:rsidTr="001F24CE">
        <w:tc>
          <w:tcPr>
            <w:tcW w:w="1980" w:type="dxa"/>
          </w:tcPr>
          <w:p w14:paraId="57A1312F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รวมหนี้สินที่มีภาระ</w:t>
            </w:r>
          </w:p>
        </w:tc>
        <w:tc>
          <w:tcPr>
            <w:tcW w:w="810" w:type="dxa"/>
            <w:vAlign w:val="bottom"/>
          </w:tcPr>
          <w:p w14:paraId="5DE8C385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A1B14A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71B33E7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A324D3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2C86874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7D5BEDA6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4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center"/>
          </w:tcPr>
          <w:p w14:paraId="4AB8EC65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351B888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1210B14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4BB2D7A8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7081642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7C4AADBA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234CB" w:rsidRPr="00CA12A4" w14:paraId="2D476058" w14:textId="77777777" w:rsidTr="001F24CE">
        <w:tc>
          <w:tcPr>
            <w:tcW w:w="1980" w:type="dxa"/>
          </w:tcPr>
          <w:p w14:paraId="53648DAD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ดอกเบี้ยหมุนเวียน</w:t>
            </w:r>
          </w:p>
        </w:tc>
        <w:tc>
          <w:tcPr>
            <w:tcW w:w="810" w:type="dxa"/>
            <w:vAlign w:val="bottom"/>
          </w:tcPr>
          <w:p w14:paraId="539C084D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3F765BD" w14:textId="0B7A4630" w:rsidR="00D234CB" w:rsidRPr="00CA12A4" w:rsidRDefault="00AD3590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06CF7C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152C15B" w14:textId="52824220" w:rsidR="00D234CB" w:rsidRPr="00CA12A4" w:rsidRDefault="00FB06B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8,79</w:t>
            </w:r>
            <w:r w:rsidR="00AC5F91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6ED09CD1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541CF92F" w14:textId="3ECC1800" w:rsidR="00D234CB" w:rsidRPr="00CA12A4" w:rsidRDefault="00AD3590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4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8,79</w:t>
            </w:r>
            <w:r w:rsidR="00AC5F91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3" w:type="dxa"/>
            <w:vAlign w:val="center"/>
          </w:tcPr>
          <w:p w14:paraId="76905244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19B104E0" w14:textId="4D3AD6F3" w:rsidR="00D234CB" w:rsidRPr="00CA12A4" w:rsidRDefault="00016856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714B6C1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30B3D87D" w14:textId="7C18EF6F" w:rsidR="00D234CB" w:rsidRPr="00CA12A4" w:rsidRDefault="0001685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4,817</w:t>
            </w:r>
          </w:p>
        </w:tc>
        <w:tc>
          <w:tcPr>
            <w:tcW w:w="236" w:type="dxa"/>
            <w:vAlign w:val="bottom"/>
          </w:tcPr>
          <w:p w14:paraId="7E850D19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5154622E" w14:textId="4702B086" w:rsidR="00D234CB" w:rsidRPr="00CA12A4" w:rsidRDefault="00016856" w:rsidP="006F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4,817</w:t>
            </w:r>
          </w:p>
        </w:tc>
      </w:tr>
      <w:tr w:rsidR="00D234CB" w:rsidRPr="00CA12A4" w14:paraId="6D50F46B" w14:textId="77777777" w:rsidTr="001F24CE">
        <w:tc>
          <w:tcPr>
            <w:tcW w:w="1980" w:type="dxa"/>
          </w:tcPr>
          <w:p w14:paraId="2647DD72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E073136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4F7B371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DABD331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3D1A9D0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D6C4E14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6EFC33F9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4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center"/>
          </w:tcPr>
          <w:p w14:paraId="5C62C813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4A25B0A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738B7C2D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vAlign w:val="bottom"/>
          </w:tcPr>
          <w:p w14:paraId="4927B99E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408B233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2CA9132A" w14:textId="77777777" w:rsidR="00D234CB" w:rsidRPr="00CA12A4" w:rsidRDefault="00D234CB" w:rsidP="00D2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234CB" w:rsidRPr="00CA12A4" w14:paraId="43A98A82" w14:textId="77777777" w:rsidTr="001F24CE">
        <w:trPr>
          <w:tblHeader/>
        </w:trPr>
        <w:tc>
          <w:tcPr>
            <w:tcW w:w="1980" w:type="dxa"/>
          </w:tcPr>
          <w:p w14:paraId="4E84A65C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vAlign w:val="bottom"/>
          </w:tcPr>
          <w:p w14:paraId="51EEFDA0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884B3AC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5EDB170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BCFB5E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F040B5A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9348377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4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center"/>
          </w:tcPr>
          <w:p w14:paraId="4EA44B2A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FE4696C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48ACFB92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2F3BF7BE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A9BF67D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C4BD14F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234CB" w:rsidRPr="00CA12A4" w14:paraId="369A1C75" w14:textId="77777777" w:rsidTr="001F24CE">
        <w:trPr>
          <w:tblHeader/>
        </w:trPr>
        <w:tc>
          <w:tcPr>
            <w:tcW w:w="1980" w:type="dxa"/>
          </w:tcPr>
          <w:p w14:paraId="25E02AEB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23DB35FD" w14:textId="77AD72C0" w:rsidR="00D234CB" w:rsidRPr="00CA12A4" w:rsidRDefault="00EF0D34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A12A4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B302BA" w14:textId="4EB8789A" w:rsidR="00D234CB" w:rsidRPr="00CA12A4" w:rsidRDefault="007A6065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7C6EEB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B7DC93" w14:textId="3C66FAA5" w:rsidR="00D234CB" w:rsidRPr="00CA12A4" w:rsidRDefault="007A6065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sz w:val="26"/>
                <w:szCs w:val="26"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23,48</w:t>
            </w:r>
            <w:r w:rsidR="003D3D07" w:rsidRPr="00CA12A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D95DDE1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96DB890" w14:textId="783BB13E" w:rsidR="00D234CB" w:rsidRPr="00CA12A4" w:rsidRDefault="007A6065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3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23,48</w:t>
            </w:r>
            <w:r w:rsidR="003D3D07" w:rsidRPr="00CA12A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3" w:type="dxa"/>
            <w:vAlign w:val="center"/>
          </w:tcPr>
          <w:p w14:paraId="214E2C27" w14:textId="77777777" w:rsidR="00D234CB" w:rsidRPr="00CA12A4" w:rsidRDefault="00D234CB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F00A4B7" w14:textId="325785F3" w:rsidR="00D234CB" w:rsidRPr="00CA12A4" w:rsidRDefault="0001685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6BBE46F" w14:textId="77777777" w:rsidR="00D234CB" w:rsidRPr="00CA12A4" w:rsidRDefault="00D234CB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51375C00" w14:textId="055C7EF9" w:rsidR="00D234CB" w:rsidRPr="00CA12A4" w:rsidRDefault="0001685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25,781</w:t>
            </w:r>
          </w:p>
        </w:tc>
        <w:tc>
          <w:tcPr>
            <w:tcW w:w="236" w:type="dxa"/>
            <w:vAlign w:val="bottom"/>
          </w:tcPr>
          <w:p w14:paraId="53D1587F" w14:textId="77777777" w:rsidR="00D234CB" w:rsidRPr="00CA12A4" w:rsidRDefault="00D234CB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213CDA94" w14:textId="69049FB2" w:rsidR="00D234CB" w:rsidRPr="00CA12A4" w:rsidRDefault="00016856" w:rsidP="0020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2"/>
              </w:tabs>
              <w:ind w:left="-138" w:right="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sz w:val="26"/>
                <w:szCs w:val="26"/>
              </w:rPr>
              <w:t>25,781</w:t>
            </w:r>
          </w:p>
        </w:tc>
      </w:tr>
      <w:tr w:rsidR="00D234CB" w:rsidRPr="00CA12A4" w14:paraId="7FCA66AA" w14:textId="77777777" w:rsidTr="001F24CE">
        <w:trPr>
          <w:tblHeader/>
        </w:trPr>
        <w:tc>
          <w:tcPr>
            <w:tcW w:w="1980" w:type="dxa"/>
          </w:tcPr>
          <w:p w14:paraId="5142934A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รวมหนี้สินที่มีภาระ</w:t>
            </w:r>
          </w:p>
        </w:tc>
        <w:tc>
          <w:tcPr>
            <w:tcW w:w="810" w:type="dxa"/>
            <w:vAlign w:val="bottom"/>
          </w:tcPr>
          <w:p w14:paraId="02194F1C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FC94C1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7E370B4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6789E6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E221499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3C7CF578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4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center"/>
          </w:tcPr>
          <w:p w14:paraId="20E1C5CD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06E0EB6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" w:type="dxa"/>
            <w:vAlign w:val="bottom"/>
          </w:tcPr>
          <w:p w14:paraId="6937094C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7F6C96C0" w14:textId="77777777" w:rsidR="00D234CB" w:rsidRPr="00CA12A4" w:rsidRDefault="00D234CB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3E04468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4DACF89C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234CB" w:rsidRPr="00CA12A4" w14:paraId="30F4A2AC" w14:textId="77777777" w:rsidTr="001F24CE">
        <w:trPr>
          <w:tblHeader/>
        </w:trPr>
        <w:tc>
          <w:tcPr>
            <w:tcW w:w="1980" w:type="dxa"/>
          </w:tcPr>
          <w:p w14:paraId="12D17A7A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12A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ดอกเบี้ยไม่หมุนเวียน</w:t>
            </w:r>
          </w:p>
        </w:tc>
        <w:tc>
          <w:tcPr>
            <w:tcW w:w="810" w:type="dxa"/>
            <w:vAlign w:val="bottom"/>
          </w:tcPr>
          <w:p w14:paraId="09545165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2C35694" w14:textId="75B44960" w:rsidR="00D234CB" w:rsidRPr="00CA12A4" w:rsidRDefault="007A6065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ADD18CD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0D2A52" w14:textId="066E2B8E" w:rsidR="00D234CB" w:rsidRPr="00CA12A4" w:rsidRDefault="007A6065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131"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23,48</w:t>
            </w:r>
            <w:r w:rsidR="003D3D07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271D5EF6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2CD0CEAC" w14:textId="4586F1D2" w:rsidR="00D234CB" w:rsidRPr="00CA12A4" w:rsidRDefault="007A6065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4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23,48</w:t>
            </w:r>
            <w:r w:rsidR="003D3D07" w:rsidRPr="00CA12A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3" w:type="dxa"/>
            <w:vAlign w:val="center"/>
          </w:tcPr>
          <w:p w14:paraId="61956503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3B511DB3" w14:textId="716F6C91" w:rsidR="00D234CB" w:rsidRPr="00CA12A4" w:rsidRDefault="0001685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1ED2E4D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14:paraId="73160461" w14:textId="369FFCDE" w:rsidR="00D234CB" w:rsidRPr="00CA12A4" w:rsidRDefault="00016856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25,781</w:t>
            </w:r>
          </w:p>
        </w:tc>
        <w:tc>
          <w:tcPr>
            <w:tcW w:w="236" w:type="dxa"/>
            <w:vAlign w:val="bottom"/>
          </w:tcPr>
          <w:p w14:paraId="2EB2F739" w14:textId="77777777" w:rsidR="00D234CB" w:rsidRPr="00CA12A4" w:rsidRDefault="00D234CB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22C31475" w14:textId="0E2F3C93" w:rsidR="00D234CB" w:rsidRPr="00CA12A4" w:rsidRDefault="00016856" w:rsidP="006F5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26"/>
                <w:szCs w:val="26"/>
              </w:rPr>
              <w:t>25,781</w:t>
            </w:r>
          </w:p>
        </w:tc>
      </w:tr>
    </w:tbl>
    <w:p w14:paraId="36541BE3" w14:textId="64F7EB7D" w:rsidR="00D234CB" w:rsidRPr="00CA12A4" w:rsidRDefault="00D234CB" w:rsidP="00833C5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6121153" w14:textId="77777777" w:rsidR="003D3D07" w:rsidRPr="00CA12A4" w:rsidRDefault="003D3D07" w:rsidP="00833C51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900" w:type="dxa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170"/>
        <w:gridCol w:w="270"/>
        <w:gridCol w:w="1080"/>
        <w:gridCol w:w="270"/>
        <w:gridCol w:w="900"/>
      </w:tblGrid>
      <w:tr w:rsidR="00CF0B7F" w:rsidRPr="00CA12A4" w14:paraId="451F13B3" w14:textId="77777777" w:rsidTr="00111983">
        <w:trPr>
          <w:trHeight w:val="71"/>
        </w:trPr>
        <w:tc>
          <w:tcPr>
            <w:tcW w:w="3150" w:type="dxa"/>
          </w:tcPr>
          <w:p w14:paraId="2229DDCB" w14:textId="71806F21" w:rsidR="00CF0B7F" w:rsidRPr="00CA12A4" w:rsidRDefault="00CF0B7F" w:rsidP="00CF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90" w:type="dxa"/>
          </w:tcPr>
          <w:p w14:paraId="3B2E6A2C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ABE103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E437C9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83CF210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B7F" w:rsidRPr="00CA12A4" w14:paraId="09580689" w14:textId="77777777" w:rsidTr="00111983">
        <w:trPr>
          <w:trHeight w:val="390"/>
        </w:trPr>
        <w:tc>
          <w:tcPr>
            <w:tcW w:w="3150" w:type="dxa"/>
          </w:tcPr>
          <w:p w14:paraId="5443833B" w14:textId="3C214BF1" w:rsidR="00CF0B7F" w:rsidRPr="00CA12A4" w:rsidRDefault="00CF0B7F" w:rsidP="000D5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3D0E5A08" w14:textId="77777777" w:rsidR="00CF0B7F" w:rsidRPr="00CA12A4" w:rsidRDefault="00CF0B7F" w:rsidP="00C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6AA0B873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2D101EC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7439507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6B8DC4D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E836A3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384DBB1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AECCBED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1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CF0B7F" w:rsidRPr="00CA12A4" w14:paraId="4DD408B2" w14:textId="77777777" w:rsidTr="00111983">
        <w:trPr>
          <w:trHeight w:val="402"/>
        </w:trPr>
        <w:tc>
          <w:tcPr>
            <w:tcW w:w="3150" w:type="dxa"/>
          </w:tcPr>
          <w:p w14:paraId="29A5182D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D47DF" w14:textId="77777777" w:rsidR="00CF0B7F" w:rsidRPr="00CA12A4" w:rsidRDefault="00CF0B7F" w:rsidP="00C25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5DB0177" w14:textId="77777777" w:rsidR="00CF0B7F" w:rsidRPr="00CA12A4" w:rsidRDefault="00CF0B7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180C" w:rsidRPr="00CA12A4" w14:paraId="57C95A0A" w14:textId="77777777" w:rsidTr="00111983">
        <w:trPr>
          <w:trHeight w:val="164"/>
        </w:trPr>
        <w:tc>
          <w:tcPr>
            <w:tcW w:w="3150" w:type="dxa"/>
          </w:tcPr>
          <w:p w14:paraId="17EDB654" w14:textId="05ACA963" w:rsidR="0006180C" w:rsidRPr="00CA12A4" w:rsidRDefault="001733BD" w:rsidP="00173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อสังหาริมทรัพย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์พัฒนา</w:t>
            </w:r>
            <w:r w:rsidR="00596C82" w:rsidRPr="00CA12A4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990" w:type="dxa"/>
          </w:tcPr>
          <w:p w14:paraId="15787688" w14:textId="3F5630FE" w:rsidR="0006180C" w:rsidRPr="00CA12A4" w:rsidRDefault="00EF0D34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90" w:right="-104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4967F3DB" w14:textId="7C3424F2" w:rsidR="0006180C" w:rsidRPr="00CA12A4" w:rsidRDefault="0006180C" w:rsidP="000618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17,451</w:t>
            </w:r>
          </w:p>
        </w:tc>
        <w:tc>
          <w:tcPr>
            <w:tcW w:w="270" w:type="dxa"/>
          </w:tcPr>
          <w:p w14:paraId="3402F818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F47AE5" w14:textId="008AFCEF" w:rsidR="0006180C" w:rsidRPr="00CA12A4" w:rsidRDefault="0006180C" w:rsidP="0006180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9,117</w:t>
            </w:r>
          </w:p>
        </w:tc>
        <w:tc>
          <w:tcPr>
            <w:tcW w:w="270" w:type="dxa"/>
          </w:tcPr>
          <w:p w14:paraId="6E1B9CA6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57714" w14:textId="30305815" w:rsidR="0006180C" w:rsidRPr="00CA12A4" w:rsidRDefault="0006180C" w:rsidP="000A0A4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C60DF6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126C16" w14:textId="3D2BDE5E" w:rsidR="0006180C" w:rsidRPr="00CA12A4" w:rsidRDefault="0006180C" w:rsidP="00FE6E8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6180C" w:rsidRPr="00CA12A4" w14:paraId="14D048EF" w14:textId="77777777" w:rsidTr="00111983">
        <w:trPr>
          <w:trHeight w:val="281"/>
        </w:trPr>
        <w:tc>
          <w:tcPr>
            <w:tcW w:w="3150" w:type="dxa"/>
            <w:vAlign w:val="bottom"/>
          </w:tcPr>
          <w:p w14:paraId="75402C6A" w14:textId="20308871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39F4CFCD" w14:textId="5CC5C08C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90" w:right="-104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4B785" w14:textId="77777777" w:rsidR="0006180C" w:rsidRPr="00CA12A4" w:rsidRDefault="0006180C" w:rsidP="000618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917788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A36CF4" w14:textId="4ABD572A" w:rsidR="0006180C" w:rsidRPr="00CA12A4" w:rsidRDefault="0006180C" w:rsidP="0006180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97B099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5E9CE7" w14:textId="77777777" w:rsidR="0006180C" w:rsidRPr="00CA12A4" w:rsidRDefault="0006180C" w:rsidP="00FE6E86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B5E9B0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D2DF60" w14:textId="5AE2D2C9" w:rsidR="0006180C" w:rsidRPr="00CA12A4" w:rsidRDefault="0006180C" w:rsidP="00FE6E8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6180C" w:rsidRPr="00CA12A4" w14:paraId="59C46FC8" w14:textId="77777777" w:rsidTr="00111983">
        <w:trPr>
          <w:trHeight w:val="71"/>
        </w:trPr>
        <w:tc>
          <w:tcPr>
            <w:tcW w:w="3150" w:type="dxa"/>
            <w:vAlign w:val="bottom"/>
          </w:tcPr>
          <w:p w14:paraId="32292A47" w14:textId="28CE7660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990" w:type="dxa"/>
            <w:vAlign w:val="bottom"/>
          </w:tcPr>
          <w:p w14:paraId="7047C33A" w14:textId="2B054416" w:rsidR="0006180C" w:rsidRPr="00CA12A4" w:rsidRDefault="00EF0D34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90" w:right="-104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080" w:type="dxa"/>
            <w:vAlign w:val="bottom"/>
          </w:tcPr>
          <w:p w14:paraId="0C197552" w14:textId="793EBFC4" w:rsidR="0006180C" w:rsidRPr="00CA12A4" w:rsidRDefault="00477616" w:rsidP="000618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1,103</w:t>
            </w:r>
          </w:p>
        </w:tc>
        <w:tc>
          <w:tcPr>
            <w:tcW w:w="270" w:type="dxa"/>
            <w:vAlign w:val="bottom"/>
          </w:tcPr>
          <w:p w14:paraId="47B677F8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25533D" w14:textId="5A853DE1" w:rsidR="0006180C" w:rsidRPr="00CA12A4" w:rsidRDefault="0006180C" w:rsidP="0006180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2,587</w:t>
            </w:r>
          </w:p>
        </w:tc>
        <w:tc>
          <w:tcPr>
            <w:tcW w:w="270" w:type="dxa"/>
            <w:vAlign w:val="bottom"/>
          </w:tcPr>
          <w:p w14:paraId="38F72573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6481E4" w14:textId="49AFF871" w:rsidR="0006180C" w:rsidRPr="00CA12A4" w:rsidRDefault="0006180C" w:rsidP="000A0A4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D81538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B2D5E5" w14:textId="44A3CC56" w:rsidR="0006180C" w:rsidRPr="00CA12A4" w:rsidRDefault="0006180C" w:rsidP="00FE6E8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6180C" w:rsidRPr="00CA12A4" w14:paraId="7C224F8A" w14:textId="77777777" w:rsidTr="00111983">
        <w:trPr>
          <w:trHeight w:val="402"/>
        </w:trPr>
        <w:tc>
          <w:tcPr>
            <w:tcW w:w="3150" w:type="dxa"/>
          </w:tcPr>
          <w:p w14:paraId="158AB140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</w:tcPr>
          <w:p w14:paraId="04BE8F1D" w14:textId="78F0FEEC" w:rsidR="0006180C" w:rsidRPr="00CA12A4" w:rsidRDefault="00EF0D34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90" w:right="-104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</w:tcPr>
          <w:p w14:paraId="1D84FB1E" w14:textId="3A4C8028" w:rsidR="0006180C" w:rsidRPr="00CA12A4" w:rsidRDefault="0006180C" w:rsidP="000618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14:paraId="11A26E7D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757AEB" w14:textId="1770E584" w:rsidR="0006180C" w:rsidRPr="00CA12A4" w:rsidRDefault="0006180C" w:rsidP="0006180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270" w:type="dxa"/>
          </w:tcPr>
          <w:p w14:paraId="78F9441D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6F5F6" w14:textId="7EDAE695" w:rsidR="0006180C" w:rsidRPr="00CA12A4" w:rsidRDefault="0006180C" w:rsidP="000A0A4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06A7B9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5D3760" w14:textId="77777777" w:rsidR="0006180C" w:rsidRPr="00CA12A4" w:rsidRDefault="0006180C" w:rsidP="00FE6E8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D6628" w:rsidRPr="00CA12A4" w14:paraId="56BE5280" w14:textId="77777777" w:rsidTr="00111983">
        <w:trPr>
          <w:trHeight w:val="402"/>
        </w:trPr>
        <w:tc>
          <w:tcPr>
            <w:tcW w:w="3150" w:type="dxa"/>
          </w:tcPr>
          <w:p w14:paraId="7BEEBD3C" w14:textId="705DA2EE" w:rsidR="006D6628" w:rsidRPr="00CA12A4" w:rsidRDefault="006D6628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0DEB217" w14:textId="77777777" w:rsidR="006D6628" w:rsidRPr="00CA12A4" w:rsidRDefault="006D6628" w:rsidP="000618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62E99B" w14:textId="69AA880E" w:rsidR="006D6628" w:rsidRPr="00CA12A4" w:rsidRDefault="006D6628" w:rsidP="000618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FA8C390" w14:textId="77777777" w:rsidR="006D6628" w:rsidRPr="00CA12A4" w:rsidRDefault="006D6628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634681" w14:textId="53406D36" w:rsidR="006D6628" w:rsidRPr="00CA12A4" w:rsidRDefault="006D6628" w:rsidP="0006180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3947883" w14:textId="77777777" w:rsidR="006D6628" w:rsidRPr="00CA12A4" w:rsidRDefault="006D6628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E01586" w14:textId="73330910" w:rsidR="006D6628" w:rsidRPr="00CA12A4" w:rsidRDefault="006D6628" w:rsidP="000A0A4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A6B102" w14:textId="77777777" w:rsidR="006D6628" w:rsidRPr="00CA12A4" w:rsidRDefault="006D6628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E1992E" w14:textId="07EF97A6" w:rsidR="006D6628" w:rsidRPr="00CA12A4" w:rsidRDefault="006D6628" w:rsidP="00FE6E8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6180C" w:rsidRPr="00CA12A4" w14:paraId="15381C46" w14:textId="77777777" w:rsidTr="00111983">
        <w:trPr>
          <w:trHeight w:val="402"/>
        </w:trPr>
        <w:tc>
          <w:tcPr>
            <w:tcW w:w="3150" w:type="dxa"/>
          </w:tcPr>
          <w:p w14:paraId="4B52501A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D7CFBC" w14:textId="77777777" w:rsidR="0006180C" w:rsidRPr="00CA12A4" w:rsidRDefault="0006180C" w:rsidP="000618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49346B" w14:textId="5E6FC4C4" w:rsidR="0006180C" w:rsidRPr="00CA12A4" w:rsidRDefault="0006180C" w:rsidP="000618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</w:t>
            </w:r>
            <w:r w:rsidR="00477616"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70" w:type="dxa"/>
          </w:tcPr>
          <w:p w14:paraId="646CAD88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A313E" w14:textId="1F40B926" w:rsidR="0006180C" w:rsidRPr="00CA12A4" w:rsidRDefault="0006180C" w:rsidP="0006180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12,50</w:t>
            </w:r>
            <w:r w:rsidR="00995EFB"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14FF483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640907" w14:textId="2ECCD2AC" w:rsidR="0006180C" w:rsidRPr="00CA12A4" w:rsidRDefault="0006180C" w:rsidP="000A0A4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BB174C" w14:textId="77777777" w:rsidR="0006180C" w:rsidRPr="00CA12A4" w:rsidRDefault="0006180C" w:rsidP="0006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79C2EE" w14:textId="77777777" w:rsidR="0006180C" w:rsidRPr="00CA12A4" w:rsidRDefault="0006180C" w:rsidP="00FE6E8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D844B22" w14:textId="77777777" w:rsidR="00D050FC" w:rsidRPr="00CA12A4" w:rsidRDefault="00D050FC" w:rsidP="00D050F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04A76435" w14:textId="79489237" w:rsidR="00D050FC" w:rsidRPr="00CA12A4" w:rsidRDefault="00D050FC" w:rsidP="00222A69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 w:hanging="540"/>
        <w:jc w:val="thaiDistribute"/>
        <w:rPr>
          <w:rFonts w:ascii="Angsana New" w:hAnsi="Angsana New"/>
          <w:i/>
          <w:iCs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ณ วันที่ </w:t>
      </w:r>
      <w:r w:rsidR="0033328F" w:rsidRPr="00CA12A4">
        <w:rPr>
          <w:rFonts w:ascii="Angsana New" w:hAnsi="Angsana New"/>
          <w:sz w:val="30"/>
          <w:szCs w:val="30"/>
          <w:lang w:eastAsia="x-none"/>
        </w:rPr>
        <w:t>30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กันยายน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 xml:space="preserve"> 2563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กลุ่มบริษัทและบริษัทมีวงเงินสินเชื่อซึ่งยังไม่ได้เบิกใช้เป็นจำนวนเงินรว</w:t>
      </w:r>
      <w:r w:rsidR="005516C4"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ม</w:t>
      </w:r>
      <w:r w:rsidR="006A50A2"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   </w:t>
      </w:r>
      <w:r w:rsidR="005F6C50" w:rsidRPr="00CA12A4">
        <w:rPr>
          <w:rFonts w:ascii="Angsana New" w:hAnsi="Angsana New"/>
          <w:sz w:val="30"/>
          <w:szCs w:val="30"/>
          <w:lang w:val="en-GB" w:eastAsia="x-none"/>
        </w:rPr>
        <w:t>16,</w:t>
      </w:r>
      <w:r w:rsidR="009F7B56" w:rsidRPr="00CA12A4">
        <w:rPr>
          <w:rFonts w:ascii="Angsana New" w:hAnsi="Angsana New"/>
          <w:sz w:val="30"/>
          <w:szCs w:val="30"/>
          <w:lang w:val="en-GB" w:eastAsia="x-none"/>
        </w:rPr>
        <w:t>035.60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ล้านบาท และ </w:t>
      </w:r>
      <w:r w:rsidR="005F6C50" w:rsidRPr="00CA12A4">
        <w:rPr>
          <w:rFonts w:ascii="Angsana New" w:hAnsi="Angsana New"/>
          <w:sz w:val="30"/>
          <w:szCs w:val="30"/>
          <w:lang w:val="en-GB" w:eastAsia="x-none"/>
        </w:rPr>
        <w:t>2,585.14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ล้านบาท ตามลำดับ </w:t>
      </w:r>
      <w:r w:rsidRPr="00CA12A4">
        <w:rPr>
          <w:rFonts w:ascii="Angsana New" w:hAnsi="Angsana New" w:hint="cs"/>
          <w:i/>
          <w:iCs/>
          <w:sz w:val="30"/>
          <w:szCs w:val="30"/>
          <w:cs/>
          <w:lang w:val="en-GB" w:eastAsia="x-none"/>
        </w:rPr>
        <w:t>(</w:t>
      </w:r>
      <w:r w:rsidRPr="00CA12A4">
        <w:rPr>
          <w:rFonts w:ascii="Angsana New" w:hAnsi="Angsana New" w:hint="cs"/>
          <w:i/>
          <w:iCs/>
          <w:sz w:val="30"/>
          <w:szCs w:val="30"/>
          <w:lang w:val="en-GB" w:eastAsia="x-none"/>
        </w:rPr>
        <w:t>2562</w:t>
      </w:r>
      <w:r w:rsidRPr="00CA12A4">
        <w:rPr>
          <w:rFonts w:ascii="Angsana New" w:hAnsi="Angsana New" w:hint="cs"/>
          <w:i/>
          <w:iCs/>
          <w:sz w:val="30"/>
          <w:szCs w:val="30"/>
          <w:cs/>
          <w:lang w:val="en-GB" w:eastAsia="x-none"/>
        </w:rPr>
        <w:t xml:space="preserve">: </w:t>
      </w:r>
      <w:r w:rsidRPr="00CA12A4">
        <w:rPr>
          <w:rFonts w:ascii="Angsana New" w:hAnsi="Angsana New" w:hint="cs"/>
          <w:i/>
          <w:iCs/>
          <w:sz w:val="30"/>
          <w:szCs w:val="30"/>
          <w:lang w:val="en-GB" w:eastAsia="x-none"/>
        </w:rPr>
        <w:t>7,476.96</w:t>
      </w:r>
      <w:r w:rsidRPr="00CA12A4">
        <w:rPr>
          <w:rFonts w:ascii="Angsana New" w:hAnsi="Angsana New" w:hint="cs"/>
          <w:i/>
          <w:iCs/>
          <w:sz w:val="30"/>
          <w:szCs w:val="30"/>
          <w:cs/>
          <w:lang w:val="en-GB" w:eastAsia="x-none"/>
        </w:rPr>
        <w:t xml:space="preserve"> ล้านบาท และ </w:t>
      </w:r>
      <w:r w:rsidRPr="00CA12A4">
        <w:rPr>
          <w:rFonts w:ascii="Angsana New" w:hAnsi="Angsana New" w:hint="cs"/>
          <w:i/>
          <w:iCs/>
          <w:sz w:val="30"/>
          <w:szCs w:val="30"/>
          <w:lang w:val="en-GB" w:eastAsia="x-none"/>
        </w:rPr>
        <w:t xml:space="preserve">2,620 </w:t>
      </w:r>
      <w:r w:rsidRPr="00CA12A4">
        <w:rPr>
          <w:rFonts w:ascii="Angsana New" w:hAnsi="Angsana New" w:hint="cs"/>
          <w:i/>
          <w:iCs/>
          <w:sz w:val="30"/>
          <w:szCs w:val="30"/>
          <w:cs/>
          <w:lang w:val="en-GB" w:eastAsia="x-none"/>
        </w:rPr>
        <w:t xml:space="preserve">ล้านบาท </w:t>
      </w:r>
      <w:r w:rsidR="006A50A2" w:rsidRPr="00CA12A4">
        <w:rPr>
          <w:rFonts w:ascii="Angsana New" w:hAnsi="Angsana New" w:hint="cs"/>
          <w:i/>
          <w:iCs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i/>
          <w:iCs/>
          <w:sz w:val="30"/>
          <w:szCs w:val="30"/>
          <w:cs/>
          <w:lang w:val="en-GB" w:eastAsia="x-none"/>
        </w:rPr>
        <w:t>ตามลำดับ)</w:t>
      </w:r>
      <w:r w:rsidR="009F7B56" w:rsidRPr="00CA12A4">
        <w:rPr>
          <w:rFonts w:ascii="Angsana New" w:hAnsi="Angsana New"/>
          <w:i/>
          <w:iCs/>
          <w:sz w:val="30"/>
          <w:szCs w:val="30"/>
          <w:lang w:val="en-GB" w:eastAsia="x-none"/>
        </w:rPr>
        <w:t xml:space="preserve"> </w:t>
      </w:r>
    </w:p>
    <w:p w14:paraId="33966073" w14:textId="77777777" w:rsidR="009F7B56" w:rsidRPr="00CA12A4" w:rsidRDefault="009F7B56" w:rsidP="00995EFB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720"/>
          <w:tab w:val="left" w:pos="1350"/>
          <w:tab w:val="left" w:pos="1530"/>
        </w:tabs>
        <w:autoSpaceDE w:val="0"/>
        <w:autoSpaceDN w:val="0"/>
        <w:adjustRightInd w:val="0"/>
        <w:spacing w:line="240" w:lineRule="auto"/>
        <w:ind w:left="1350" w:right="1012"/>
        <w:jc w:val="thaiDistribute"/>
        <w:rPr>
          <w:rFonts w:ascii="Angsana New" w:hAnsi="Angsana New"/>
          <w:i/>
          <w:iCs/>
          <w:sz w:val="30"/>
          <w:szCs w:val="30"/>
          <w:lang w:val="en-GB" w:eastAsia="x-none"/>
        </w:rPr>
      </w:pPr>
    </w:p>
    <w:p w14:paraId="5EEC3BE0" w14:textId="09541224" w:rsidR="00B63B25" w:rsidRPr="00CA12A4" w:rsidRDefault="00D050FC" w:rsidP="00222A69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 w:hanging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ณ วันที่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>30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กันยายน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>256</w:t>
      </w:r>
      <w:r w:rsidR="00B63B25" w:rsidRPr="00CA12A4">
        <w:rPr>
          <w:rFonts w:ascii="Angsana New" w:hAnsi="Angsana New"/>
          <w:sz w:val="30"/>
          <w:szCs w:val="30"/>
          <w:lang w:val="en-GB" w:eastAsia="x-none"/>
        </w:rPr>
        <w:t>3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บริษัทมีเงินกู้ยืมระยะสั้นจากธนาคารในประเทศแห่งหนึ่ง จำนวนทั้งสิ้น </w:t>
      </w:r>
      <w:r w:rsidR="00B63B25" w:rsidRPr="00CA12A4">
        <w:rPr>
          <w:rFonts w:ascii="Angsana New" w:hAnsi="Angsana New"/>
          <w:sz w:val="30"/>
          <w:szCs w:val="30"/>
          <w:lang w:val="en-GB" w:eastAsia="x-none"/>
        </w:rPr>
        <w:t>5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>00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="006A50A2"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 ล้าน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บาท โดยมีกำหนดชำระคืนเงินต้นเมื่อตั๋วแลกเงินครบกำหนด และดอกเบี้ยชำระล่วงหน้า ณ วันที่ออกตั๋วแลกเงินโดยตั๋วแลกเงินมีอัตราดอกเบี้ยร้อยละ </w:t>
      </w:r>
      <w:r w:rsidR="00B63B25" w:rsidRPr="00CA12A4">
        <w:rPr>
          <w:rFonts w:ascii="Angsana New" w:hAnsi="Angsana New"/>
          <w:sz w:val="30"/>
          <w:szCs w:val="30"/>
          <w:lang w:val="en-GB" w:eastAsia="x-none"/>
        </w:rPr>
        <w:t>2.05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ต่อปี</w:t>
      </w:r>
    </w:p>
    <w:p w14:paraId="495156D0" w14:textId="77777777" w:rsidR="00B63B25" w:rsidRPr="00CA12A4" w:rsidRDefault="00B63B25" w:rsidP="00B63B25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</w:p>
    <w:p w14:paraId="22EA541A" w14:textId="51E7F285" w:rsidR="00D050FC" w:rsidRPr="00CA12A4" w:rsidRDefault="00D050FC" w:rsidP="00222A69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 w:hanging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บริษัทย่อยแห่งหนึ่งได้ทำสัญญาเงินกู้ยืมระยะยาวกับสถาบันการเงินแห่งหนึ่งโดยมีอัตราดอกเบี้ย</w:t>
      </w:r>
      <w:r w:rsidR="000467AE" w:rsidRPr="00CA12A4">
        <w:rPr>
          <w:rFonts w:ascii="Angsana New" w:hAnsi="Angsana New"/>
          <w:sz w:val="30"/>
          <w:szCs w:val="30"/>
          <w:lang w:val="en-GB" w:eastAsia="x-none"/>
        </w:rPr>
        <w:t xml:space="preserve"> MLR</w:t>
      </w:r>
      <w:r w:rsidR="003E4B7A" w:rsidRPr="00CA12A4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ลบอัตราคงที่ต่อปีตามที่กำหนดไว้ในสัญญา โดยมีกำหนดชำระคืนงวดแรกเมื่อครบกำหนดเวลา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 xml:space="preserve">3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ปี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 xml:space="preserve">6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เดื</w:t>
      </w:r>
      <w:r w:rsidR="005516C4"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อ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นนับแต่วันที่เบิกรับเงินกู้งวดแรก โดยมีรายละเอียดการผ่อนชำระคืนตามที่กำหนดไว้ในสัญญาภายใต้สัญญาเงินกู้ยืมดังกล่าว บริษัทและบริษัทย่อยต้องถือปฏิบัติตามเงื่อนไขทางการเงินบางประการ เช่น การดำรงอัตราส่วนหนี้สินต่อส่วนของผู้ถือหุ้นในอัตราที่กำหนดไว้ในสัญญา เป็นต้น ทั้งนี้ บริษัทได้ออกจดหมายการรับประกัน (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>Letter of Undertaking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) ให้แก่สถาบันการเงินดังกล่าว ภายใต้เงื่อนไขว่า บริษัทตกลงดำรงสถานะความเป็นผู้ถือหุ้นหลักของบริษัทย่อยไม่น้อยกว่าร้อยละ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 xml:space="preserve">75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และจะดำเนินการให้ความช่วยเหลือทางการเงินแก่บริษัทย่อยจนกว่าบริษัทย่อยจะชำระหนี้ครบถ้วนตามที่ระบุไว้ในสัญญาทั้งนี้บริษัทย่อยดังกล่าวได้นำอสังหาริมทรัพย์เพื่อการลงทุน และสิ่งปลูกสร้างที่จะมีในภายหน้าไปจดจำนองไว้กับสถาบันการเงินเพื่อใช้เป็นหลักประกันเงินกู้ยืมระยะยาวจากสถาบันการเงินดังกล่าวตามที่ระบุไว้ในสัญญา</w:t>
      </w:r>
    </w:p>
    <w:p w14:paraId="12A93DD1" w14:textId="42DB1F04" w:rsidR="00D050FC" w:rsidRPr="00CA12A4" w:rsidRDefault="00D050FC" w:rsidP="00D05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B41C2E1" w14:textId="6BFA6BBF" w:rsidR="00B63B25" w:rsidRPr="00CA12A4" w:rsidRDefault="00B63B25" w:rsidP="00D05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0477C6" w14:textId="77777777" w:rsidR="003E4B7A" w:rsidRPr="00CA12A4" w:rsidRDefault="003E4B7A" w:rsidP="00D05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1CA142D" w14:textId="7DD43AFD" w:rsidR="00D050FC" w:rsidRPr="00CA12A4" w:rsidRDefault="00D050FC" w:rsidP="007D141C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 w:hanging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lastRenderedPageBreak/>
        <w:t>บริษัทย่อยมีเงินกู้ยืมระยะยาวจากสถาบันการเงินโดยมีอัตราดอกเบี้ย</w:t>
      </w:r>
      <w:r w:rsidR="003E4B7A" w:rsidRPr="00CA12A4">
        <w:rPr>
          <w:rFonts w:ascii="Angsana New" w:hAnsi="Angsana New"/>
          <w:sz w:val="30"/>
          <w:szCs w:val="30"/>
          <w:lang w:val="en-GB" w:eastAsia="x-none"/>
        </w:rPr>
        <w:t xml:space="preserve"> MLR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บวก/ลบอัตราคงที่ต่อปี</w:t>
      </w:r>
    </w:p>
    <w:p w14:paraId="6074B53A" w14:textId="77777777" w:rsidR="00D050FC" w:rsidRPr="00CA12A4" w:rsidRDefault="00D050FC" w:rsidP="00D05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7859495C" w14:textId="0C6BBF0E" w:rsidR="00D050FC" w:rsidRPr="00CA12A4" w:rsidRDefault="00D050FC" w:rsidP="00222A69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เงินกู้ยืมส่วนใหญ่ของบริษัทย่อยมีกำหนดชำระคืนเงินต้นเมื่อไถ่ถอนโฉนดที่ดินในอัตราที่ระบสัญญา เงินต้นส่วนที่เหลือมีกำหนดชำระคืนตามระยะเวลาที่ระบุไว้ในสัญญาโดยจัดประเภทเงินกู้ยืมระยะยาวที่จะถึงกำหนดชำระภายใน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>1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ปี จากการประมาณการยอดโอนตามงบประมาณประจำปี ซึ่งยอดโอนที่เกิดขึ้นจริงอาจจะแตกต่างจากที่ได้ประมาณการไว้</w:t>
      </w:r>
    </w:p>
    <w:p w14:paraId="14603FB7" w14:textId="77777777" w:rsidR="00D050FC" w:rsidRPr="00CA12A4" w:rsidRDefault="00D050FC" w:rsidP="00222A69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6EB8D13" w14:textId="5F196CAD" w:rsidR="006F5135" w:rsidRPr="00CA12A4" w:rsidRDefault="00D050FC" w:rsidP="00222A69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 การดำรงอัตราส่วนของเงินกู้ต่อมูลค่าของอาคารตามรายงานการประเมินราคา การควบหรือรวมกิจการกับบริษัทอื่น การลงทุนในหลักทรัพย์ การลดทุนหรือจ่ายเงินปันผล จำนองสิทธิการเช่าที่ดิน จำนองอาคาร โอนสิทธิในสัญญาประกันภัยและสัญญาก่อสร้าง จำนำหุ้นทั้งหมดในบริษัทย่อยแห่งหนึ่ง และการค้ำประกันบุคคลอื่น เป็นต้น</w:t>
      </w:r>
    </w:p>
    <w:p w14:paraId="04F00E7C" w14:textId="77777777" w:rsidR="006F5135" w:rsidRPr="00CA12A4" w:rsidRDefault="006F5135" w:rsidP="006A50A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720"/>
          <w:tab w:val="left" w:pos="1350"/>
          <w:tab w:val="left" w:pos="1530"/>
        </w:tabs>
        <w:autoSpaceDE w:val="0"/>
        <w:autoSpaceDN w:val="0"/>
        <w:adjustRightInd w:val="0"/>
        <w:spacing w:line="240" w:lineRule="auto"/>
        <w:ind w:left="1350" w:right="1012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783F0604" w14:textId="21C2DD81" w:rsidR="00B63B25" w:rsidRPr="00CA12A4" w:rsidRDefault="00D050FC" w:rsidP="00222A69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 w:hanging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บริษัทย่อย</w:t>
      </w:r>
      <w:r w:rsidR="001219D7"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แห่งหนึ่ง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ได้ออกตั๋วเงินจ่ายให้กับบุคคลภายนอกเพื่อชำระค่าที่ดิน ซึ่งถูกอาวัลโดยสถาบันการเงินจำนวนเงิน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>243.61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ล้านบาท โดยมีอายุ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 xml:space="preserve">2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ปี และครบกำหนดในเดือนมิถุนายน </w:t>
      </w:r>
      <w:r w:rsidRPr="00CA12A4">
        <w:rPr>
          <w:rFonts w:ascii="Angsana New" w:hAnsi="Angsana New" w:hint="cs"/>
          <w:sz w:val="30"/>
          <w:szCs w:val="30"/>
          <w:lang w:val="en-GB" w:eastAsia="x-none"/>
        </w:rPr>
        <w:t>2563</w:t>
      </w:r>
    </w:p>
    <w:p w14:paraId="5BE1EA5E" w14:textId="77777777" w:rsidR="00B63B25" w:rsidRPr="00CA12A4" w:rsidRDefault="00B63B25" w:rsidP="00B63B2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3C60FFF0" w14:textId="1B286889" w:rsidR="00B63B25" w:rsidRPr="00CA12A4" w:rsidRDefault="00B63B25" w:rsidP="00222A69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left" w:pos="1530"/>
        </w:tabs>
        <w:autoSpaceDE w:val="0"/>
        <w:autoSpaceDN w:val="0"/>
        <w:adjustRightInd w:val="0"/>
        <w:spacing w:line="240" w:lineRule="auto"/>
        <w:ind w:left="1530" w:right="1012" w:hanging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ไปจดจำนองไว้กับสถาบันการเงินเพื่อใช้เป็นหลักประกันเงินกู้ยืมจากสถาบันการเงิน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และการอาวัลตั๋วเงินจ่ายเพื่อการซื้อที่ดิน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นอกจากนี้บริษัทค้ำประกันหนี้สินที่มีภาระดอกเบี้ยของบริษัทย่อย</w:t>
      </w:r>
    </w:p>
    <w:p w14:paraId="50F9267B" w14:textId="77777777" w:rsidR="00B63B25" w:rsidRPr="00CA12A4" w:rsidRDefault="00B63B25" w:rsidP="00B63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E5DFED" w14:textId="23FA3612" w:rsidR="008220AB" w:rsidRPr="00CA12A4" w:rsidRDefault="008220AB" w:rsidP="003A6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</w:t>
      </w:r>
      <w:r w:rsidR="003C244A" w:rsidRPr="00CA12A4">
        <w:rPr>
          <w:rFonts w:ascii="Angsana New" w:hAnsi="Angsana New"/>
          <w:sz w:val="30"/>
          <w:szCs w:val="30"/>
          <w:cs/>
        </w:rPr>
        <w:t xml:space="preserve">ะ </w:t>
      </w:r>
      <w:r w:rsidR="003C244A" w:rsidRPr="00CA12A4">
        <w:rPr>
          <w:rFonts w:ascii="Angsana New" w:hAnsi="Angsana New"/>
          <w:sz w:val="30"/>
          <w:szCs w:val="30"/>
          <w:rtl/>
          <w:cs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71A20" w:rsidRPr="00CA12A4">
        <w:rPr>
          <w:rFonts w:ascii="Angsana New" w:hAnsi="Angsana New"/>
          <w:sz w:val="30"/>
          <w:szCs w:val="30"/>
        </w:rPr>
        <w:t>30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B11736" w:rsidRPr="00CA12A4">
        <w:rPr>
          <w:rFonts w:ascii="Angsana New" w:hAnsi="Angsana New"/>
          <w:sz w:val="30"/>
          <w:szCs w:val="30"/>
          <w:cs/>
        </w:rPr>
        <w:t>กันยายน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2B5B8F" w:rsidRPr="00CA12A4">
        <w:rPr>
          <w:rFonts w:ascii="Angsana New" w:hAnsi="Angsana New"/>
          <w:sz w:val="30"/>
          <w:szCs w:val="30"/>
        </w:rPr>
        <w:t>2563</w:t>
      </w:r>
      <w:r w:rsidR="002B5B8F" w:rsidRPr="00CA12A4">
        <w:rPr>
          <w:rFonts w:ascii="Angsana New" w:hAnsi="Angsana New"/>
          <w:sz w:val="30"/>
          <w:szCs w:val="30"/>
          <w:cs/>
        </w:rPr>
        <w:t xml:space="preserve"> </w:t>
      </w:r>
      <w:r w:rsidR="006C1E09" w:rsidRPr="00CA12A4">
        <w:rPr>
          <w:rFonts w:ascii="Angsana New" w:hAnsi="Angsana New"/>
          <w:sz w:val="30"/>
          <w:szCs w:val="30"/>
          <w:cs/>
        </w:rPr>
        <w:t xml:space="preserve">และ </w:t>
      </w:r>
      <w:r w:rsidR="002B5B8F" w:rsidRPr="00CA12A4">
        <w:rPr>
          <w:rFonts w:ascii="Angsana New" w:hAnsi="Angsana New"/>
          <w:sz w:val="30"/>
          <w:szCs w:val="30"/>
        </w:rPr>
        <w:t>2562</w:t>
      </w:r>
      <w:r w:rsidR="002B5B8F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ได้ดังนี้</w:t>
      </w:r>
    </w:p>
    <w:p w14:paraId="45CC4224" w14:textId="77777777" w:rsidR="008220AB" w:rsidRPr="00CA12A4" w:rsidRDefault="008220AB" w:rsidP="008220A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402"/>
        <w:gridCol w:w="1278"/>
        <w:gridCol w:w="270"/>
        <w:gridCol w:w="1080"/>
        <w:gridCol w:w="468"/>
        <w:gridCol w:w="1152"/>
        <w:gridCol w:w="432"/>
        <w:gridCol w:w="1098"/>
      </w:tblGrid>
      <w:tr w:rsidR="003C244A" w:rsidRPr="00CA12A4" w14:paraId="29B76884" w14:textId="77777777" w:rsidTr="00111983">
        <w:trPr>
          <w:cantSplit/>
          <w:tblHeader/>
        </w:trPr>
        <w:tc>
          <w:tcPr>
            <w:tcW w:w="3402" w:type="dxa"/>
            <w:shd w:val="clear" w:color="auto" w:fill="auto"/>
          </w:tcPr>
          <w:p w14:paraId="48123E03" w14:textId="77777777" w:rsidR="003C244A" w:rsidRPr="00CA12A4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7EE1D83F" w14:textId="77777777" w:rsidR="003C244A" w:rsidRPr="00CA12A4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468" w:type="dxa"/>
            <w:shd w:val="clear" w:color="auto" w:fill="auto"/>
          </w:tcPr>
          <w:p w14:paraId="3931DCF4" w14:textId="77777777" w:rsidR="003C244A" w:rsidRPr="00CA12A4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14:paraId="48F63E0E" w14:textId="77777777" w:rsidR="003C244A" w:rsidRPr="00CA12A4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C1E09" w:rsidRPr="00CA12A4" w14:paraId="7BD35B54" w14:textId="77777777" w:rsidTr="00111983">
        <w:trPr>
          <w:cantSplit/>
          <w:tblHeader/>
        </w:trPr>
        <w:tc>
          <w:tcPr>
            <w:tcW w:w="3402" w:type="dxa"/>
            <w:shd w:val="clear" w:color="auto" w:fill="auto"/>
          </w:tcPr>
          <w:p w14:paraId="7C316A17" w14:textId="77777777" w:rsidR="006C1E09" w:rsidRPr="00CA12A4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EBFE1E7" w14:textId="2CB218C6" w:rsidR="006C1E09" w:rsidRPr="00CA12A4" w:rsidRDefault="002B5B8F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24A23F8" w14:textId="77777777" w:rsidR="006C1E09" w:rsidRPr="00CA12A4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52E51F" w14:textId="476D286A" w:rsidR="006C1E09" w:rsidRPr="00CA12A4" w:rsidRDefault="002B5B8F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468" w:type="dxa"/>
            <w:shd w:val="clear" w:color="auto" w:fill="auto"/>
          </w:tcPr>
          <w:p w14:paraId="042C8BD7" w14:textId="77777777" w:rsidR="006C1E09" w:rsidRPr="00CA12A4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14:paraId="3BFD65B6" w14:textId="41B44519" w:rsidR="006C1E09" w:rsidRPr="00CA12A4" w:rsidRDefault="002B5B8F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432" w:type="dxa"/>
            <w:shd w:val="clear" w:color="auto" w:fill="auto"/>
          </w:tcPr>
          <w:p w14:paraId="0333D036" w14:textId="77777777" w:rsidR="006C1E09" w:rsidRPr="00CA12A4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75C759F7" w14:textId="3BCB9AB6" w:rsidR="006C1E09" w:rsidRPr="00CA12A4" w:rsidRDefault="002B5B8F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6C1E09" w:rsidRPr="00CA12A4" w14:paraId="07C39324" w14:textId="77777777" w:rsidTr="00111983">
        <w:trPr>
          <w:cantSplit/>
          <w:tblHeader/>
        </w:trPr>
        <w:tc>
          <w:tcPr>
            <w:tcW w:w="3402" w:type="dxa"/>
            <w:shd w:val="clear" w:color="auto" w:fill="auto"/>
          </w:tcPr>
          <w:p w14:paraId="7663AD5C" w14:textId="77777777" w:rsidR="006C1E09" w:rsidRPr="00CA12A4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shd w:val="clear" w:color="auto" w:fill="auto"/>
          </w:tcPr>
          <w:p w14:paraId="68FE8866" w14:textId="77777777" w:rsidR="006C1E09" w:rsidRPr="00CA12A4" w:rsidRDefault="001F063A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(ล้าน</w:t>
            </w:r>
            <w:r w:rsidR="006C1E09" w:rsidRPr="00CA12A4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6EDF" w:rsidRPr="00CA12A4" w14:paraId="095ED338" w14:textId="77777777" w:rsidTr="00111983">
        <w:trPr>
          <w:cantSplit/>
          <w:tblHeader/>
        </w:trPr>
        <w:tc>
          <w:tcPr>
            <w:tcW w:w="3402" w:type="dxa"/>
            <w:shd w:val="clear" w:color="auto" w:fill="auto"/>
          </w:tcPr>
          <w:p w14:paraId="06249658" w14:textId="06613DD8" w:rsidR="00336EDF" w:rsidRPr="00CA12A4" w:rsidRDefault="00336EDF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5778" w:type="dxa"/>
            <w:gridSpan w:val="7"/>
            <w:shd w:val="clear" w:color="auto" w:fill="auto"/>
          </w:tcPr>
          <w:p w14:paraId="44A858AE" w14:textId="77777777" w:rsidR="00336EDF" w:rsidRPr="00CA12A4" w:rsidRDefault="00336EDF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92A08" w:rsidRPr="00CA12A4" w14:paraId="172EBAF2" w14:textId="77777777" w:rsidTr="00111983">
        <w:tc>
          <w:tcPr>
            <w:tcW w:w="3402" w:type="dxa"/>
          </w:tcPr>
          <w:p w14:paraId="74F076A2" w14:textId="23EBEDBB" w:rsidR="00492A08" w:rsidRPr="00CA12A4" w:rsidRDefault="00492A08" w:rsidP="0049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8" w:type="dxa"/>
            <w:shd w:val="clear" w:color="auto" w:fill="auto"/>
          </w:tcPr>
          <w:p w14:paraId="48042BA6" w14:textId="03F83FF1" w:rsidR="00492A08" w:rsidRPr="00CA12A4" w:rsidRDefault="004A5B5B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11,546</w:t>
            </w:r>
          </w:p>
        </w:tc>
        <w:tc>
          <w:tcPr>
            <w:tcW w:w="270" w:type="dxa"/>
            <w:shd w:val="clear" w:color="auto" w:fill="auto"/>
          </w:tcPr>
          <w:p w14:paraId="630B5073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1A411D" w14:textId="5B01BC5F" w:rsidR="00492A08" w:rsidRPr="00CA12A4" w:rsidRDefault="00492A08" w:rsidP="0011198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16,190</w:t>
            </w:r>
          </w:p>
        </w:tc>
        <w:tc>
          <w:tcPr>
            <w:tcW w:w="468" w:type="dxa"/>
            <w:shd w:val="clear" w:color="auto" w:fill="auto"/>
          </w:tcPr>
          <w:p w14:paraId="3E40E09C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F589CD" w14:textId="022E6833" w:rsidR="00492A08" w:rsidRPr="00CA12A4" w:rsidRDefault="00492A08" w:rsidP="001119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8,79</w:t>
            </w:r>
            <w:r w:rsidR="0022407F"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432" w:type="dxa"/>
            <w:shd w:val="clear" w:color="auto" w:fill="auto"/>
          </w:tcPr>
          <w:p w14:paraId="3BB4621A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224571D" w14:textId="44058259" w:rsidR="00492A08" w:rsidRPr="00CA12A4" w:rsidRDefault="00492A08" w:rsidP="0011198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4,817</w:t>
            </w:r>
          </w:p>
        </w:tc>
      </w:tr>
      <w:tr w:rsidR="00492A08" w:rsidRPr="00CA12A4" w14:paraId="18298E7F" w14:textId="77777777" w:rsidTr="00111983">
        <w:tc>
          <w:tcPr>
            <w:tcW w:w="3402" w:type="dxa"/>
          </w:tcPr>
          <w:p w14:paraId="76C68D5C" w14:textId="3B15067D" w:rsidR="00492A08" w:rsidRPr="00CA12A4" w:rsidRDefault="00492A08" w:rsidP="0049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8" w:type="dxa"/>
            <w:shd w:val="clear" w:color="auto" w:fill="auto"/>
          </w:tcPr>
          <w:p w14:paraId="3A29EC25" w14:textId="5F959887" w:rsidR="00492A08" w:rsidRPr="00CA12A4" w:rsidRDefault="004A5B5B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31,612</w:t>
            </w:r>
          </w:p>
        </w:tc>
        <w:tc>
          <w:tcPr>
            <w:tcW w:w="270" w:type="dxa"/>
            <w:shd w:val="clear" w:color="auto" w:fill="auto"/>
          </w:tcPr>
          <w:p w14:paraId="75552CAB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9F852B" w14:textId="2427F2C8" w:rsidR="00492A08" w:rsidRPr="00CA12A4" w:rsidRDefault="00492A08" w:rsidP="0011198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32,368</w:t>
            </w:r>
          </w:p>
        </w:tc>
        <w:tc>
          <w:tcPr>
            <w:tcW w:w="468" w:type="dxa"/>
            <w:shd w:val="clear" w:color="auto" w:fill="auto"/>
          </w:tcPr>
          <w:p w14:paraId="05C4B5F1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848091" w14:textId="3A54829A" w:rsidR="00492A08" w:rsidRPr="00CA12A4" w:rsidRDefault="00492A08" w:rsidP="0011198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19,589</w:t>
            </w:r>
          </w:p>
        </w:tc>
        <w:tc>
          <w:tcPr>
            <w:tcW w:w="432" w:type="dxa"/>
            <w:shd w:val="clear" w:color="auto" w:fill="auto"/>
          </w:tcPr>
          <w:p w14:paraId="0445265A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BDCFED8" w14:textId="3E8043C2" w:rsidR="00492A08" w:rsidRPr="00CA12A4" w:rsidRDefault="00492A08" w:rsidP="0011198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24,581</w:t>
            </w:r>
          </w:p>
        </w:tc>
      </w:tr>
      <w:tr w:rsidR="00492A08" w:rsidRPr="00CA12A4" w14:paraId="6BA8A09D" w14:textId="77777777" w:rsidTr="00111983">
        <w:tc>
          <w:tcPr>
            <w:tcW w:w="3402" w:type="dxa"/>
          </w:tcPr>
          <w:p w14:paraId="0D4C5284" w14:textId="06475AD3" w:rsidR="00492A08" w:rsidRPr="00CA12A4" w:rsidRDefault="00492A08" w:rsidP="0049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4064428" w14:textId="664C6C21" w:rsidR="00492A08" w:rsidRPr="00CA12A4" w:rsidRDefault="004A5B5B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3,897</w:t>
            </w:r>
          </w:p>
        </w:tc>
        <w:tc>
          <w:tcPr>
            <w:tcW w:w="270" w:type="dxa"/>
            <w:shd w:val="clear" w:color="auto" w:fill="auto"/>
          </w:tcPr>
          <w:p w14:paraId="3F7180D5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83E1B" w14:textId="705410F4" w:rsidR="00492A08" w:rsidRPr="00CA12A4" w:rsidRDefault="00492A08" w:rsidP="0011198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468" w:type="dxa"/>
            <w:shd w:val="clear" w:color="auto" w:fill="auto"/>
          </w:tcPr>
          <w:p w14:paraId="3A23334D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73F23A" w14:textId="0742BD58" w:rsidR="00492A08" w:rsidRPr="00CA12A4" w:rsidRDefault="00492A08" w:rsidP="0011198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3,89</w:t>
            </w:r>
            <w:r w:rsidR="0022407F"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432" w:type="dxa"/>
            <w:shd w:val="clear" w:color="auto" w:fill="auto"/>
          </w:tcPr>
          <w:p w14:paraId="4220A0D1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8C6549A" w14:textId="07178A66" w:rsidR="00492A08" w:rsidRPr="00CA12A4" w:rsidRDefault="00492A08" w:rsidP="0011198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</w:tr>
      <w:tr w:rsidR="00492A08" w:rsidRPr="00CA12A4" w14:paraId="14FE1DE1" w14:textId="77777777" w:rsidTr="00111983">
        <w:tc>
          <w:tcPr>
            <w:tcW w:w="3402" w:type="dxa"/>
            <w:shd w:val="clear" w:color="auto" w:fill="auto"/>
          </w:tcPr>
          <w:p w14:paraId="3F268CDD" w14:textId="77777777" w:rsidR="00492A08" w:rsidRPr="00CA12A4" w:rsidRDefault="00492A08" w:rsidP="00492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44F6CE6E" w14:textId="5DCE589A" w:rsidR="00492A08" w:rsidRPr="00CA12A4" w:rsidRDefault="004A5B5B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47,055</w:t>
            </w:r>
          </w:p>
        </w:tc>
        <w:tc>
          <w:tcPr>
            <w:tcW w:w="270" w:type="dxa"/>
            <w:shd w:val="clear" w:color="auto" w:fill="auto"/>
          </w:tcPr>
          <w:p w14:paraId="4B5A2B20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354A4F" w14:textId="2973AE12" w:rsidR="00492A08" w:rsidRPr="00CA12A4" w:rsidRDefault="00492A08" w:rsidP="001119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49,758</w:t>
            </w:r>
          </w:p>
        </w:tc>
        <w:tc>
          <w:tcPr>
            <w:tcW w:w="468" w:type="dxa"/>
            <w:shd w:val="clear" w:color="auto" w:fill="auto"/>
          </w:tcPr>
          <w:p w14:paraId="607090D0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59706CC7" w14:textId="136B2845" w:rsidR="00492A08" w:rsidRPr="00CA12A4" w:rsidRDefault="00492A08" w:rsidP="0011198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32,282</w:t>
            </w:r>
          </w:p>
        </w:tc>
        <w:tc>
          <w:tcPr>
            <w:tcW w:w="432" w:type="dxa"/>
            <w:shd w:val="clear" w:color="auto" w:fill="auto"/>
          </w:tcPr>
          <w:p w14:paraId="4909F9BD" w14:textId="77777777" w:rsidR="00492A08" w:rsidRPr="00CA12A4" w:rsidRDefault="00492A08" w:rsidP="00492A0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1EBEB3A2" w14:textId="2D142018" w:rsidR="00492A08" w:rsidRPr="00CA12A4" w:rsidRDefault="00492A08" w:rsidP="0011198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30,598</w:t>
            </w:r>
          </w:p>
        </w:tc>
      </w:tr>
    </w:tbl>
    <w:p w14:paraId="456971B4" w14:textId="77777777" w:rsidR="00754484" w:rsidRPr="00CA12A4" w:rsidRDefault="00754484" w:rsidP="00754484">
      <w:pPr>
        <w:rPr>
          <w:lang w:val="x-none" w:eastAsia="x-none"/>
        </w:rPr>
        <w:sectPr w:rsidR="00754484" w:rsidRPr="00CA12A4" w:rsidSect="00754484">
          <w:pgSz w:w="11909" w:h="16834" w:code="9"/>
          <w:pgMar w:top="1152" w:right="576" w:bottom="1152" w:left="691" w:header="720" w:footer="720" w:gutter="0"/>
          <w:paperSrc w:first="7" w:other="7"/>
          <w:cols w:space="720"/>
          <w:docGrid w:linePitch="245"/>
        </w:sectPr>
      </w:pPr>
    </w:p>
    <w:p w14:paraId="6AD84BC7" w14:textId="05186BAA" w:rsidR="00C63E79" w:rsidRPr="00CA12A4" w:rsidRDefault="00C63E79" w:rsidP="003A61C2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90"/>
        </w:tabs>
        <w:ind w:hanging="45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หุ้นกู้</w:t>
      </w:r>
    </w:p>
    <w:p w14:paraId="06DFF3AD" w14:textId="77777777" w:rsidR="00C63E79" w:rsidRPr="00CA12A4" w:rsidRDefault="00C63E79" w:rsidP="00634F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/>
        <w:ind w:left="540"/>
        <w:rPr>
          <w:rFonts w:ascii="Angsana New" w:hAnsi="Angsana New"/>
          <w:sz w:val="30"/>
          <w:szCs w:val="30"/>
        </w:rPr>
      </w:pPr>
    </w:p>
    <w:p w14:paraId="5893FA5B" w14:textId="72F1CA40" w:rsidR="00C63E79" w:rsidRPr="00CA12A4" w:rsidRDefault="00C63E79" w:rsidP="00606509">
      <w:pPr>
        <w:tabs>
          <w:tab w:val="clear" w:pos="454"/>
          <w:tab w:val="clear" w:pos="680"/>
          <w:tab w:val="clear" w:pos="907"/>
          <w:tab w:val="left" w:pos="990"/>
          <w:tab w:val="left" w:pos="1418"/>
        </w:tabs>
        <w:ind w:left="900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รายละเอียดที่สำคัญของหุ้นกู้ ณ วันที่ </w:t>
      </w:r>
      <w:r w:rsidR="00E82F79" w:rsidRPr="00CA12A4">
        <w:rPr>
          <w:rFonts w:ascii="Angsana New" w:hAnsi="Angsana New"/>
          <w:sz w:val="30"/>
          <w:szCs w:val="30"/>
        </w:rPr>
        <w:t>30</w:t>
      </w:r>
      <w:r w:rsidRPr="00CA12A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16CC9" w:rsidRPr="00CA12A4">
        <w:rPr>
          <w:rFonts w:ascii="Angsana New" w:hAnsi="Angsana New"/>
          <w:sz w:val="30"/>
          <w:szCs w:val="30"/>
        </w:rPr>
        <w:t>2563</w:t>
      </w:r>
      <w:r w:rsidR="00216CC9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และ </w:t>
      </w:r>
      <w:r w:rsidR="00216CC9" w:rsidRPr="00CA12A4">
        <w:rPr>
          <w:rFonts w:ascii="Angsana New" w:hAnsi="Angsana New"/>
          <w:sz w:val="30"/>
          <w:szCs w:val="30"/>
        </w:rPr>
        <w:t>2562</w:t>
      </w:r>
      <w:r w:rsidR="00216CC9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มีดังนี้</w:t>
      </w:r>
    </w:p>
    <w:p w14:paraId="3FF84BFA" w14:textId="77777777" w:rsidR="00C63E79" w:rsidRPr="00CA12A4" w:rsidRDefault="00C63E79" w:rsidP="00C63E79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spacing w:before="20" w:after="20"/>
        <w:ind w:left="547" w:right="-43" w:hanging="5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13809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1314"/>
        <w:gridCol w:w="2070"/>
        <w:gridCol w:w="1980"/>
        <w:gridCol w:w="1080"/>
        <w:gridCol w:w="1350"/>
        <w:gridCol w:w="1343"/>
        <w:gridCol w:w="236"/>
        <w:gridCol w:w="1292"/>
        <w:gridCol w:w="275"/>
        <w:gridCol w:w="1284"/>
        <w:gridCol w:w="283"/>
        <w:gridCol w:w="1302"/>
      </w:tblGrid>
      <w:tr w:rsidR="00634F83" w:rsidRPr="00CA12A4" w14:paraId="5FC7F13C" w14:textId="77777777" w:rsidTr="00DE4EB3">
        <w:trPr>
          <w:trHeight w:val="295"/>
          <w:tblHeader/>
        </w:trPr>
        <w:tc>
          <w:tcPr>
            <w:tcW w:w="1314" w:type="dxa"/>
          </w:tcPr>
          <w:p w14:paraId="33878445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0EA2BB9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29C3E2F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0A7328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F09674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3"/>
          </w:tcPr>
          <w:p w14:paraId="1EC8C093" w14:textId="77777777" w:rsidR="00634F83" w:rsidRPr="00CA12A4" w:rsidRDefault="00634F83" w:rsidP="00634F8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690988D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</w:tcPr>
          <w:p w14:paraId="44392832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</w:t>
            </w:r>
            <w:r w:rsidR="00E82F79"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ะกิจการ</w:t>
            </w:r>
          </w:p>
        </w:tc>
      </w:tr>
      <w:tr w:rsidR="00634F83" w:rsidRPr="00CA12A4" w14:paraId="73ACF54F" w14:textId="77777777" w:rsidTr="00DE4EB3">
        <w:trPr>
          <w:trHeight w:val="295"/>
          <w:tblHeader/>
        </w:trPr>
        <w:tc>
          <w:tcPr>
            <w:tcW w:w="1314" w:type="dxa"/>
          </w:tcPr>
          <w:p w14:paraId="147E7A4B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3264D83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F787241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วันครบกำหนด</w:t>
            </w:r>
          </w:p>
        </w:tc>
        <w:tc>
          <w:tcPr>
            <w:tcW w:w="1080" w:type="dxa"/>
          </w:tcPr>
          <w:p w14:paraId="4AC41562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752E7C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2D853BBE" w14:textId="77777777" w:rsidR="00634F83" w:rsidRPr="00CA12A4" w:rsidRDefault="00634F83" w:rsidP="0063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51A2B1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5DB42C2" w14:textId="77777777" w:rsidR="00634F83" w:rsidRPr="00CA12A4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79CDA07" w14:textId="77777777" w:rsidR="00634F83" w:rsidRPr="00CA12A4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14:paraId="1765184F" w14:textId="77777777" w:rsidR="00634F83" w:rsidRPr="00CA12A4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C625968" w14:textId="77777777" w:rsidR="00634F83" w:rsidRPr="00CA12A4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14:paraId="040CA1EF" w14:textId="77777777" w:rsidR="00634F83" w:rsidRPr="00CA12A4" w:rsidRDefault="00634F83" w:rsidP="00EF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634F83" w:rsidRPr="00CA12A4" w14:paraId="1BAB0F60" w14:textId="77777777" w:rsidTr="00DE4EB3">
        <w:trPr>
          <w:trHeight w:val="295"/>
          <w:tblHeader/>
        </w:trPr>
        <w:tc>
          <w:tcPr>
            <w:tcW w:w="1314" w:type="dxa"/>
          </w:tcPr>
          <w:p w14:paraId="4D4BCD56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070" w:type="dxa"/>
          </w:tcPr>
          <w:p w14:paraId="70113CF9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980" w:type="dxa"/>
          </w:tcPr>
          <w:p w14:paraId="605D0967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ไถ่ถอน</w:t>
            </w:r>
          </w:p>
        </w:tc>
        <w:tc>
          <w:tcPr>
            <w:tcW w:w="1080" w:type="dxa"/>
          </w:tcPr>
          <w:p w14:paraId="6C3E9273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37854468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43" w:type="dxa"/>
          </w:tcPr>
          <w:p w14:paraId="0E9E22B9" w14:textId="40E8E18D" w:rsidR="00634F83" w:rsidRPr="00CA12A4" w:rsidRDefault="00216CC9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3A6DDFC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39EF107" w14:textId="4121B211" w:rsidR="00634F83" w:rsidRPr="00CA12A4" w:rsidRDefault="00216CC9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</w:tcPr>
          <w:p w14:paraId="53916346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14:paraId="0B9A4415" w14:textId="44B919D5" w:rsidR="00634F83" w:rsidRPr="00CA12A4" w:rsidRDefault="00216CC9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38329054" w14:textId="77777777" w:rsidR="00634F83" w:rsidRPr="00CA12A4" w:rsidRDefault="00634F83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</w:tcPr>
          <w:p w14:paraId="06D7B0EC" w14:textId="0C20CA30" w:rsidR="00634F83" w:rsidRPr="00CA12A4" w:rsidRDefault="00216CC9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42E76" w:rsidRPr="00CA12A4" w14:paraId="0FE99B4E" w14:textId="77777777" w:rsidTr="00DE4EB3">
        <w:trPr>
          <w:tblHeader/>
        </w:trPr>
        <w:tc>
          <w:tcPr>
            <w:tcW w:w="1314" w:type="dxa"/>
          </w:tcPr>
          <w:p w14:paraId="0C798DDA" w14:textId="77777777" w:rsidR="00142E76" w:rsidRPr="00CA12A4" w:rsidRDefault="00142E76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E438B9C" w14:textId="77777777" w:rsidR="00142E76" w:rsidRPr="00CA12A4" w:rsidRDefault="00142E76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4FA7FA" w14:textId="77777777" w:rsidR="00142E76" w:rsidRPr="00CA12A4" w:rsidRDefault="00142E76" w:rsidP="00EF7CE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EC0686" w14:textId="77777777" w:rsidR="00142E76" w:rsidRPr="00CA12A4" w:rsidRDefault="00142E76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350" w:type="dxa"/>
          </w:tcPr>
          <w:p w14:paraId="0BC32151" w14:textId="77777777" w:rsidR="00142E76" w:rsidRPr="00CA12A4" w:rsidRDefault="00142E76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015" w:type="dxa"/>
            <w:gridSpan w:val="7"/>
          </w:tcPr>
          <w:p w14:paraId="57E1E3B6" w14:textId="77777777" w:rsidR="00142E76" w:rsidRPr="00CA12A4" w:rsidRDefault="00142E76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4435" w:rsidRPr="00CA12A4" w14:paraId="76CB762B" w14:textId="77777777" w:rsidTr="00DE4EB3">
        <w:tc>
          <w:tcPr>
            <w:tcW w:w="3384" w:type="dxa"/>
            <w:gridSpan w:val="2"/>
          </w:tcPr>
          <w:p w14:paraId="4C0B9075" w14:textId="294E9D59" w:rsidR="005A4435" w:rsidRPr="00CA12A4" w:rsidRDefault="005A4435" w:rsidP="00DE4EB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ออกโดยบริษัท</w:t>
            </w:r>
          </w:p>
        </w:tc>
        <w:tc>
          <w:tcPr>
            <w:tcW w:w="1980" w:type="dxa"/>
          </w:tcPr>
          <w:p w14:paraId="72B1C692" w14:textId="77777777" w:rsidR="005A4435" w:rsidRPr="00CA12A4" w:rsidRDefault="005A4435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1BC8B9" w14:textId="77777777" w:rsidR="005A4435" w:rsidRPr="00CA12A4" w:rsidRDefault="005A4435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F03A73" w14:textId="77777777" w:rsidR="005A4435" w:rsidRPr="00CA12A4" w:rsidRDefault="005A4435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5" w:type="dxa"/>
            <w:gridSpan w:val="7"/>
          </w:tcPr>
          <w:p w14:paraId="7FFF0E10" w14:textId="77777777" w:rsidR="005A4435" w:rsidRPr="00CA12A4" w:rsidRDefault="005A4435" w:rsidP="00EF7CE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876D8" w:rsidRPr="00CA12A4" w14:paraId="52002551" w14:textId="77777777" w:rsidTr="00DE4EB3">
        <w:tc>
          <w:tcPr>
            <w:tcW w:w="1314" w:type="dxa"/>
          </w:tcPr>
          <w:p w14:paraId="0FF7BF2E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2070" w:type="dxa"/>
          </w:tcPr>
          <w:p w14:paraId="2E6DF1E6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980" w:type="dxa"/>
          </w:tcPr>
          <w:p w14:paraId="4AE5C225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26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CA12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B55EB1E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10 </w:t>
            </w:r>
          </w:p>
        </w:tc>
        <w:tc>
          <w:tcPr>
            <w:tcW w:w="1350" w:type="dxa"/>
          </w:tcPr>
          <w:p w14:paraId="5A29CA65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343" w:type="dxa"/>
          </w:tcPr>
          <w:p w14:paraId="10465F22" w14:textId="10BBBD32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14:paraId="76BC580A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28A7CC8" w14:textId="55A6B63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5" w:type="dxa"/>
          </w:tcPr>
          <w:p w14:paraId="05E1D5F5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3D9CE8D" w14:textId="423621B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3" w:type="dxa"/>
          </w:tcPr>
          <w:p w14:paraId="15D5DA0E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81B14F7" w14:textId="577EF573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C876D8" w:rsidRPr="00CA12A4" w14:paraId="39E9BC92" w14:textId="77777777" w:rsidTr="00DE4EB3">
        <w:tc>
          <w:tcPr>
            <w:tcW w:w="1314" w:type="dxa"/>
          </w:tcPr>
          <w:p w14:paraId="6AA4693E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2070" w:type="dxa"/>
          </w:tcPr>
          <w:p w14:paraId="4066610A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980" w:type="dxa"/>
          </w:tcPr>
          <w:p w14:paraId="32A59D97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169B855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1350" w:type="dxa"/>
          </w:tcPr>
          <w:p w14:paraId="6757527D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43" w:type="dxa"/>
          </w:tcPr>
          <w:p w14:paraId="1C04773B" w14:textId="0D55E2E3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25EC28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859F323" w14:textId="28181688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5" w:type="dxa"/>
          </w:tcPr>
          <w:p w14:paraId="6DD158CF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348E7E6" w14:textId="31B8BFDA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EF52F3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F20D720" w14:textId="11EF791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876D8" w:rsidRPr="00CA12A4" w14:paraId="05F563FD" w14:textId="77777777" w:rsidTr="00DE4EB3">
        <w:tc>
          <w:tcPr>
            <w:tcW w:w="1314" w:type="dxa"/>
          </w:tcPr>
          <w:p w14:paraId="56F3EDA0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2070" w:type="dxa"/>
          </w:tcPr>
          <w:p w14:paraId="66F002FE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980" w:type="dxa"/>
          </w:tcPr>
          <w:p w14:paraId="20AFAB62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0E4E91AA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6 </w:t>
            </w:r>
          </w:p>
        </w:tc>
        <w:tc>
          <w:tcPr>
            <w:tcW w:w="1350" w:type="dxa"/>
          </w:tcPr>
          <w:p w14:paraId="7736F00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343" w:type="dxa"/>
          </w:tcPr>
          <w:p w14:paraId="11A37BD7" w14:textId="32EDC906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7D2903E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3F469A5" w14:textId="21F9CF66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5" w:type="dxa"/>
          </w:tcPr>
          <w:p w14:paraId="0285D7F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3BA6C9A" w14:textId="17A4DB86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1E53C4C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5246ECC0" w14:textId="2BE31574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C876D8" w:rsidRPr="00CA12A4" w14:paraId="341C95BA" w14:textId="77777777" w:rsidTr="00DE4EB3">
        <w:tc>
          <w:tcPr>
            <w:tcW w:w="1314" w:type="dxa"/>
          </w:tcPr>
          <w:p w14:paraId="242681B9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2070" w:type="dxa"/>
          </w:tcPr>
          <w:p w14:paraId="744B4B07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1980" w:type="dxa"/>
          </w:tcPr>
          <w:p w14:paraId="078A4DEC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5FDC0C4E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1350" w:type="dxa"/>
          </w:tcPr>
          <w:p w14:paraId="17D107AC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43" w:type="dxa"/>
          </w:tcPr>
          <w:p w14:paraId="49200436" w14:textId="6745CB9C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  <w:tc>
          <w:tcPr>
            <w:tcW w:w="236" w:type="dxa"/>
          </w:tcPr>
          <w:p w14:paraId="6C4E645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66BED1E" w14:textId="1CF8C665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5" w:type="dxa"/>
          </w:tcPr>
          <w:p w14:paraId="4574627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CF1CBB8" w14:textId="264F79E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  <w:tc>
          <w:tcPr>
            <w:tcW w:w="283" w:type="dxa"/>
          </w:tcPr>
          <w:p w14:paraId="0321019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44632EE" w14:textId="38F13D3E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C876D8" w:rsidRPr="00CA12A4" w14:paraId="10AAC7B6" w14:textId="77777777" w:rsidTr="00DE4EB3">
        <w:tc>
          <w:tcPr>
            <w:tcW w:w="1314" w:type="dxa"/>
          </w:tcPr>
          <w:p w14:paraId="47A8D311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070" w:type="dxa"/>
          </w:tcPr>
          <w:p w14:paraId="32B60C7E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980" w:type="dxa"/>
          </w:tcPr>
          <w:p w14:paraId="0D0A0509" w14:textId="3F3D71CE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80" w:type="dxa"/>
          </w:tcPr>
          <w:p w14:paraId="546FD3C7" w14:textId="470C71A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611C6B42" w14:textId="44B98C02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3.69</w:t>
            </w:r>
          </w:p>
        </w:tc>
        <w:tc>
          <w:tcPr>
            <w:tcW w:w="1343" w:type="dxa"/>
          </w:tcPr>
          <w:p w14:paraId="1A4BA762" w14:textId="7BA1171B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14:paraId="63611D5C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FB04C8F" w14:textId="4B07D746" w:rsidR="00C876D8" w:rsidRPr="00CA12A4" w:rsidRDefault="0084093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5" w:type="dxa"/>
          </w:tcPr>
          <w:p w14:paraId="4975C046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55E0B5B" w14:textId="0C75F076" w:rsidR="00C876D8" w:rsidRPr="00CA12A4" w:rsidRDefault="00C876D8" w:rsidP="00841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3" w:type="dxa"/>
          </w:tcPr>
          <w:p w14:paraId="43E6784D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BA1FE6E" w14:textId="08301248" w:rsidR="00C876D8" w:rsidRPr="00CA12A4" w:rsidRDefault="0084093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C876D8" w:rsidRPr="00CA12A4" w14:paraId="3A18528B" w14:textId="77777777" w:rsidTr="00DE4EB3">
        <w:tc>
          <w:tcPr>
            <w:tcW w:w="1314" w:type="dxa"/>
          </w:tcPr>
          <w:p w14:paraId="71646EF6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070" w:type="dxa"/>
          </w:tcPr>
          <w:p w14:paraId="3501DA9D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980" w:type="dxa"/>
          </w:tcPr>
          <w:p w14:paraId="232C8DA2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7F42361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A224A67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43" w:type="dxa"/>
          </w:tcPr>
          <w:p w14:paraId="008D2BDC" w14:textId="6E00552D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2D8539D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00C8CD3" w14:textId="23CD3274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5" w:type="dxa"/>
          </w:tcPr>
          <w:p w14:paraId="7C8330F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FFAB4BF" w14:textId="2396A1DB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FF4E76A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515EBA27" w14:textId="57C59913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C876D8" w:rsidRPr="00CA12A4" w14:paraId="49CB4E9F" w14:textId="77777777" w:rsidTr="00DE4EB3">
        <w:tc>
          <w:tcPr>
            <w:tcW w:w="1314" w:type="dxa"/>
          </w:tcPr>
          <w:p w14:paraId="5223794F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070" w:type="dxa"/>
          </w:tcPr>
          <w:p w14:paraId="35F1AB3C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980" w:type="dxa"/>
          </w:tcPr>
          <w:p w14:paraId="1342E6FB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8A3D7EB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109F16B5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343" w:type="dxa"/>
          </w:tcPr>
          <w:p w14:paraId="4236EA68" w14:textId="1DD08E9E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236" w:type="dxa"/>
          </w:tcPr>
          <w:p w14:paraId="4FCB6AA7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49C75E76" w14:textId="370439F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5" w:type="dxa"/>
          </w:tcPr>
          <w:p w14:paraId="007FADE3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D3E88D9" w14:textId="13AFB14B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283" w:type="dxa"/>
          </w:tcPr>
          <w:p w14:paraId="2314CD31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010A65E" w14:textId="37C4BB9F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C876D8" w:rsidRPr="00CA12A4" w14:paraId="77FF73CB" w14:textId="77777777" w:rsidTr="00DE4EB3">
        <w:tc>
          <w:tcPr>
            <w:tcW w:w="1314" w:type="dxa"/>
          </w:tcPr>
          <w:p w14:paraId="179407F3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070" w:type="dxa"/>
          </w:tcPr>
          <w:p w14:paraId="2501B51E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980" w:type="dxa"/>
          </w:tcPr>
          <w:p w14:paraId="4D8E1072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5E19C95E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1E4F00D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43" w:type="dxa"/>
          </w:tcPr>
          <w:p w14:paraId="57DF8B26" w14:textId="64FC1332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5EA0B3E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6EBE2C93" w14:textId="73B947F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5" w:type="dxa"/>
          </w:tcPr>
          <w:p w14:paraId="10C1088E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871DA85" w14:textId="563155EC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2D8FD3B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9777CE6" w14:textId="27BA6788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876D8" w:rsidRPr="00CA12A4" w14:paraId="0224D7EB" w14:textId="77777777" w:rsidTr="00DE4EB3">
        <w:tc>
          <w:tcPr>
            <w:tcW w:w="1314" w:type="dxa"/>
          </w:tcPr>
          <w:p w14:paraId="1E0A36D9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070" w:type="dxa"/>
          </w:tcPr>
          <w:p w14:paraId="08E6DF4E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980" w:type="dxa"/>
          </w:tcPr>
          <w:p w14:paraId="1C1156DB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603DC6C7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3CFFBB7A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43" w:type="dxa"/>
          </w:tcPr>
          <w:p w14:paraId="39C80279" w14:textId="3579502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236" w:type="dxa"/>
          </w:tcPr>
          <w:p w14:paraId="4913BCEA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5433880" w14:textId="0A84D0C4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275" w:type="dxa"/>
          </w:tcPr>
          <w:p w14:paraId="4EDB31A8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0CEBD9" w14:textId="15F52BDB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283" w:type="dxa"/>
          </w:tcPr>
          <w:p w14:paraId="6CC0BA4C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8B7E6FA" w14:textId="366EB058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</w:tr>
      <w:tr w:rsidR="00C876D8" w:rsidRPr="00CA12A4" w14:paraId="02F9D0AC" w14:textId="77777777" w:rsidTr="00DE4EB3">
        <w:trPr>
          <w:trHeight w:val="73"/>
        </w:trPr>
        <w:tc>
          <w:tcPr>
            <w:tcW w:w="1314" w:type="dxa"/>
          </w:tcPr>
          <w:p w14:paraId="5A7C16B4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14:paraId="657FEA68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14:paraId="775081A7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668AD6C1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775DAA50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43" w:type="dxa"/>
          </w:tcPr>
          <w:p w14:paraId="5F5BB719" w14:textId="0A051D6C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5C8C139F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4D996ED" w14:textId="12E10DA1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75" w:type="dxa"/>
          </w:tcPr>
          <w:p w14:paraId="2A7FC59C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2CCBE67" w14:textId="2C70F39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83" w:type="dxa"/>
          </w:tcPr>
          <w:p w14:paraId="03B128E6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E7AAADE" w14:textId="1B560FB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C876D8" w:rsidRPr="00CA12A4" w14:paraId="0607804A" w14:textId="77777777" w:rsidTr="00DE4EB3">
        <w:tc>
          <w:tcPr>
            <w:tcW w:w="1314" w:type="dxa"/>
          </w:tcPr>
          <w:p w14:paraId="44C70C5C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14:paraId="2331EFE8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14:paraId="4DCD5087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58971C30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382152C7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43" w:type="dxa"/>
          </w:tcPr>
          <w:p w14:paraId="71716100" w14:textId="01467AA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36" w:type="dxa"/>
          </w:tcPr>
          <w:p w14:paraId="25A32C7F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FEEC266" w14:textId="2CEA071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5" w:type="dxa"/>
          </w:tcPr>
          <w:p w14:paraId="05A4C117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C90308D" w14:textId="58EDCFEC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83" w:type="dxa"/>
          </w:tcPr>
          <w:p w14:paraId="62A3569B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F3E59CB" w14:textId="73BB3F74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</w:tr>
      <w:tr w:rsidR="00C876D8" w:rsidRPr="00CA12A4" w14:paraId="66DA0E31" w14:textId="77777777" w:rsidTr="00DE4EB3">
        <w:tc>
          <w:tcPr>
            <w:tcW w:w="1314" w:type="dxa"/>
          </w:tcPr>
          <w:p w14:paraId="68D14B8E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14:paraId="404C7B06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14:paraId="5118795C" w14:textId="7777777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1080" w:type="dxa"/>
          </w:tcPr>
          <w:p w14:paraId="32F492A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6BAA7DB5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343" w:type="dxa"/>
          </w:tcPr>
          <w:p w14:paraId="06A58AAF" w14:textId="6A2EE39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14:paraId="17C60DDB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240E3977" w14:textId="132BBED2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5" w:type="dxa"/>
          </w:tcPr>
          <w:p w14:paraId="50BF58D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7BFAB9C" w14:textId="448F896B" w:rsidR="00C876D8" w:rsidRPr="00CA12A4" w:rsidRDefault="00C876D8" w:rsidP="00FE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3" w:type="dxa"/>
          </w:tcPr>
          <w:p w14:paraId="6F275D68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54374189" w14:textId="252FE71E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C876D8" w:rsidRPr="00CA12A4" w14:paraId="5DF80184" w14:textId="77777777" w:rsidTr="00DE4EB3">
        <w:tc>
          <w:tcPr>
            <w:tcW w:w="1314" w:type="dxa"/>
          </w:tcPr>
          <w:p w14:paraId="710C4B25" w14:textId="69CC352F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7FABCEB0" w14:textId="5A212B4F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7D2526B4" w14:textId="45874A5E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154AAF78" w14:textId="723CDBB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6D3A4D9B" w14:textId="23C657C6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43" w:type="dxa"/>
          </w:tcPr>
          <w:p w14:paraId="70C02A4B" w14:textId="23DD073F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7236A2C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44ACD541" w14:textId="6766781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5" w:type="dxa"/>
          </w:tcPr>
          <w:p w14:paraId="357DEC17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AD70127" w14:textId="482BCE4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83" w:type="dxa"/>
          </w:tcPr>
          <w:p w14:paraId="655403FE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32A0468" w14:textId="5E8FF6F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C876D8" w:rsidRPr="00CA12A4" w14:paraId="7A2BA92B" w14:textId="77777777" w:rsidTr="00DE4EB3">
        <w:tc>
          <w:tcPr>
            <w:tcW w:w="1314" w:type="dxa"/>
          </w:tcPr>
          <w:p w14:paraId="16D90C5E" w14:textId="735BAE0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1FBC1EA8" w14:textId="1F304A2A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0EF0E8D4" w14:textId="1A99FE68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4B20BFAB" w14:textId="20C1AAC2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265D4DE" w14:textId="40C0993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43" w:type="dxa"/>
          </w:tcPr>
          <w:p w14:paraId="57A42901" w14:textId="716BBFFE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236" w:type="dxa"/>
          </w:tcPr>
          <w:p w14:paraId="4FC5FBD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95AE681" w14:textId="1BAAA0F4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275" w:type="dxa"/>
          </w:tcPr>
          <w:p w14:paraId="2F49D1AF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DFDF2ED" w14:textId="3BE9B73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  <w:tc>
          <w:tcPr>
            <w:tcW w:w="283" w:type="dxa"/>
          </w:tcPr>
          <w:p w14:paraId="525D4B75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024ADC8" w14:textId="5E7F950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2,300</w:t>
            </w:r>
          </w:p>
        </w:tc>
      </w:tr>
      <w:tr w:rsidR="00C876D8" w:rsidRPr="00CA12A4" w14:paraId="039230CD" w14:textId="77777777" w:rsidTr="00DE4EB3">
        <w:tc>
          <w:tcPr>
            <w:tcW w:w="1314" w:type="dxa"/>
          </w:tcPr>
          <w:p w14:paraId="7BDB7B25" w14:textId="1B291E74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2E1042BD" w14:textId="13821279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40DD0FB9" w14:textId="000B66A1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7BB0F57C" w14:textId="506CEA95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EC6889D" w14:textId="7D70238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43" w:type="dxa"/>
          </w:tcPr>
          <w:p w14:paraId="3173BE89" w14:textId="4DB177BF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36" w:type="dxa"/>
          </w:tcPr>
          <w:p w14:paraId="40615CE5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2358FD6" w14:textId="308CF843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5" w:type="dxa"/>
          </w:tcPr>
          <w:p w14:paraId="0BDBEBFF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EF954CE" w14:textId="26F3B83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</w:tcPr>
          <w:p w14:paraId="0E371B0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314E496" w14:textId="0E93A9F6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876D8" w:rsidRPr="00CA12A4" w14:paraId="6C550461" w14:textId="77777777" w:rsidTr="00DE4EB3">
        <w:tc>
          <w:tcPr>
            <w:tcW w:w="1314" w:type="dxa"/>
          </w:tcPr>
          <w:p w14:paraId="56E69F6B" w14:textId="3EA4D8B1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687EBFDC" w14:textId="5519DD89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61933BA7" w14:textId="5C54A570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15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2572</w:t>
            </w:r>
          </w:p>
        </w:tc>
        <w:tc>
          <w:tcPr>
            <w:tcW w:w="1080" w:type="dxa"/>
          </w:tcPr>
          <w:p w14:paraId="6864629D" w14:textId="365B9D45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50" w:type="dxa"/>
          </w:tcPr>
          <w:p w14:paraId="6E27FEEB" w14:textId="73AD22E6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43" w:type="dxa"/>
          </w:tcPr>
          <w:p w14:paraId="0F6B6E11" w14:textId="2C4BB99F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236" w:type="dxa"/>
          </w:tcPr>
          <w:p w14:paraId="276A3CD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1AD0CED" w14:textId="63743A73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5" w:type="dxa"/>
          </w:tcPr>
          <w:p w14:paraId="56D5AD7F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E6DD353" w14:textId="6C342216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283" w:type="dxa"/>
          </w:tcPr>
          <w:p w14:paraId="36511076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5EF15BA0" w14:textId="1B6B3A3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C876D8" w:rsidRPr="00CA12A4" w14:paraId="485CEFC9" w14:textId="77777777" w:rsidTr="00445459">
        <w:tc>
          <w:tcPr>
            <w:tcW w:w="1314" w:type="dxa"/>
          </w:tcPr>
          <w:p w14:paraId="364B291D" w14:textId="1F9B04B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7C751C04" w14:textId="191097DB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33C0C788" w14:textId="2C9E68F4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05B36C79" w14:textId="542D1B8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F551D0C" w14:textId="6186D1E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43" w:type="dxa"/>
          </w:tcPr>
          <w:p w14:paraId="0F482CF4" w14:textId="701CDD6E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36" w:type="dxa"/>
          </w:tcPr>
          <w:p w14:paraId="5EF14D14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6A26DA32" w14:textId="11665CB6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75" w:type="dxa"/>
          </w:tcPr>
          <w:p w14:paraId="6F8D9983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6471F44" w14:textId="60CDC6B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83" w:type="dxa"/>
          </w:tcPr>
          <w:p w14:paraId="1187441B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D4C6F77" w14:textId="4AC61D6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C876D8" w:rsidRPr="00CA12A4" w14:paraId="0F3444D8" w14:textId="77777777" w:rsidTr="00445459">
        <w:tc>
          <w:tcPr>
            <w:tcW w:w="1314" w:type="dxa"/>
          </w:tcPr>
          <w:p w14:paraId="4F34326A" w14:textId="3C5A36FE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14:paraId="207EDE42" w14:textId="6BFC9419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</w:tcPr>
          <w:p w14:paraId="3E2143F9" w14:textId="53CA7D84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1D397190" w14:textId="1A3E034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FC66D71" w14:textId="58116C5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43" w:type="dxa"/>
          </w:tcPr>
          <w:p w14:paraId="3A615082" w14:textId="1E67A88B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36" w:type="dxa"/>
          </w:tcPr>
          <w:p w14:paraId="425A5781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EDBC642" w14:textId="435CBD52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5" w:type="dxa"/>
          </w:tcPr>
          <w:p w14:paraId="70519602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4F4C83C" w14:textId="743878E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83" w:type="dxa"/>
          </w:tcPr>
          <w:p w14:paraId="3DB262DD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F87938B" w14:textId="0D228A8B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C876D8" w:rsidRPr="00CA12A4" w14:paraId="6DA1DC92" w14:textId="77777777" w:rsidTr="00445459">
        <w:tc>
          <w:tcPr>
            <w:tcW w:w="1314" w:type="dxa"/>
          </w:tcPr>
          <w:p w14:paraId="30B21701" w14:textId="00975084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1/2563</w:t>
            </w:r>
          </w:p>
        </w:tc>
        <w:tc>
          <w:tcPr>
            <w:tcW w:w="2070" w:type="dxa"/>
          </w:tcPr>
          <w:p w14:paraId="3B293DE8" w14:textId="0E3D70E3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3838C9A2" w14:textId="3FA09F25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080" w:type="dxa"/>
          </w:tcPr>
          <w:p w14:paraId="759C0DA3" w14:textId="1006128E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7EC4127C" w14:textId="1A5C307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2.00</w:t>
            </w:r>
          </w:p>
        </w:tc>
        <w:tc>
          <w:tcPr>
            <w:tcW w:w="1343" w:type="dxa"/>
          </w:tcPr>
          <w:p w14:paraId="43060B05" w14:textId="09B99F6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36" w:type="dxa"/>
          </w:tcPr>
          <w:p w14:paraId="59E18EEA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D348784" w14:textId="46225F54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233FAAFF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C8FBC85" w14:textId="69ED3A9E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</w:tcPr>
          <w:p w14:paraId="114029E3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593AEB2" w14:textId="4CEEAF44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876D8" w:rsidRPr="00CA12A4" w14:paraId="6499AA0C" w14:textId="77777777" w:rsidTr="00445459">
        <w:tc>
          <w:tcPr>
            <w:tcW w:w="1314" w:type="dxa"/>
          </w:tcPr>
          <w:p w14:paraId="660544AD" w14:textId="255D495E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1/2563</w:t>
            </w:r>
          </w:p>
        </w:tc>
        <w:tc>
          <w:tcPr>
            <w:tcW w:w="2070" w:type="dxa"/>
          </w:tcPr>
          <w:p w14:paraId="73289F66" w14:textId="6B23A8D3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7878043D" w14:textId="0B8B3684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กรกฎ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080" w:type="dxa"/>
          </w:tcPr>
          <w:p w14:paraId="2F477F7D" w14:textId="1B4D0F8B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3.5</w:t>
            </w:r>
          </w:p>
        </w:tc>
        <w:tc>
          <w:tcPr>
            <w:tcW w:w="1350" w:type="dxa"/>
          </w:tcPr>
          <w:p w14:paraId="64F2A477" w14:textId="6752C73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2.10</w:t>
            </w:r>
          </w:p>
        </w:tc>
        <w:tc>
          <w:tcPr>
            <w:tcW w:w="1343" w:type="dxa"/>
          </w:tcPr>
          <w:p w14:paraId="4B9C6310" w14:textId="31253A7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14:paraId="499143FD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64EA1F51" w14:textId="2FAFF8E7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04C0618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36A88F4" w14:textId="21887AF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83" w:type="dxa"/>
          </w:tcPr>
          <w:p w14:paraId="0914DDB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08AB6F6" w14:textId="12A566F1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876D8" w:rsidRPr="00CA12A4" w14:paraId="03E79AC6" w14:textId="77777777" w:rsidTr="00445459">
        <w:tc>
          <w:tcPr>
            <w:tcW w:w="1314" w:type="dxa"/>
          </w:tcPr>
          <w:p w14:paraId="41C0E5E8" w14:textId="7DC45DFD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1/2563</w:t>
            </w:r>
          </w:p>
        </w:tc>
        <w:tc>
          <w:tcPr>
            <w:tcW w:w="2070" w:type="dxa"/>
          </w:tcPr>
          <w:p w14:paraId="2040C395" w14:textId="5F82A37B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6F9BFDD9" w14:textId="63979686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</w:tcPr>
          <w:p w14:paraId="4E665C0D" w14:textId="49E7AAD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47E6400E" w14:textId="4DF049D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2.36</w:t>
            </w:r>
          </w:p>
        </w:tc>
        <w:tc>
          <w:tcPr>
            <w:tcW w:w="1343" w:type="dxa"/>
          </w:tcPr>
          <w:p w14:paraId="6734310D" w14:textId="7C41A1DA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84AA300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425C2AB1" w14:textId="0CEC722A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64DE8D28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8DA34F6" w14:textId="186591E8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762E9DC0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566CD87" w14:textId="6E6AD62F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876D8" w:rsidRPr="00CA12A4" w14:paraId="1ABF9B8F" w14:textId="77777777" w:rsidTr="00445459">
        <w:tc>
          <w:tcPr>
            <w:tcW w:w="1314" w:type="dxa"/>
          </w:tcPr>
          <w:p w14:paraId="7E4F54F9" w14:textId="1430949A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1/2563</w:t>
            </w:r>
          </w:p>
        </w:tc>
        <w:tc>
          <w:tcPr>
            <w:tcW w:w="2070" w:type="dxa"/>
          </w:tcPr>
          <w:p w14:paraId="447BC693" w14:textId="2BF97119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5B7DC174" w14:textId="08D03C2E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1080" w:type="dxa"/>
          </w:tcPr>
          <w:p w14:paraId="027366FF" w14:textId="5792324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2042EEAC" w14:textId="5F181CAB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2.85</w:t>
            </w:r>
          </w:p>
        </w:tc>
        <w:tc>
          <w:tcPr>
            <w:tcW w:w="1343" w:type="dxa"/>
          </w:tcPr>
          <w:p w14:paraId="42CB1281" w14:textId="7CEB1D3B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36" w:type="dxa"/>
          </w:tcPr>
          <w:p w14:paraId="0391BD6D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91CBAEB" w14:textId="65E46A3B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2E3B8551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C7633E4" w14:textId="44C2C4E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</w:tcPr>
          <w:p w14:paraId="1DB185E6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E6A9AC0" w14:textId="13A7B07A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876D8" w:rsidRPr="00CA12A4" w14:paraId="7F382243" w14:textId="77777777" w:rsidTr="00445459">
        <w:tc>
          <w:tcPr>
            <w:tcW w:w="1314" w:type="dxa"/>
          </w:tcPr>
          <w:p w14:paraId="1D15BBE3" w14:textId="1527283A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1/2563</w:t>
            </w:r>
          </w:p>
        </w:tc>
        <w:tc>
          <w:tcPr>
            <w:tcW w:w="2070" w:type="dxa"/>
          </w:tcPr>
          <w:p w14:paraId="65D5AB36" w14:textId="60CCB16B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511615DA" w14:textId="63445D3B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14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</w:p>
        </w:tc>
        <w:tc>
          <w:tcPr>
            <w:tcW w:w="1080" w:type="dxa"/>
          </w:tcPr>
          <w:p w14:paraId="575120DD" w14:textId="70A6643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350" w:type="dxa"/>
          </w:tcPr>
          <w:p w14:paraId="5E66A1DD" w14:textId="3104BE88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3.20</w:t>
            </w:r>
          </w:p>
        </w:tc>
        <w:tc>
          <w:tcPr>
            <w:tcW w:w="1343" w:type="dxa"/>
          </w:tcPr>
          <w:p w14:paraId="225C847D" w14:textId="62CD5625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25363C9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6427EE95" w14:textId="06CC4363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6AF8BECA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3BC4477" w14:textId="084D258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489B7773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F42580A" w14:textId="232A0546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876D8" w:rsidRPr="00CA12A4" w14:paraId="41C02005" w14:textId="77777777" w:rsidTr="00445459">
        <w:tc>
          <w:tcPr>
            <w:tcW w:w="1314" w:type="dxa"/>
          </w:tcPr>
          <w:p w14:paraId="2787721B" w14:textId="510AAACC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2/2563</w:t>
            </w:r>
          </w:p>
        </w:tc>
        <w:tc>
          <w:tcPr>
            <w:tcW w:w="2070" w:type="dxa"/>
          </w:tcPr>
          <w:p w14:paraId="123142C3" w14:textId="78342AD7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8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06DAFB39" w14:textId="3DF3118B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1080" w:type="dxa"/>
          </w:tcPr>
          <w:p w14:paraId="19E47F05" w14:textId="14A0BD0D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6DE996F7" w14:textId="5720A26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3.20</w:t>
            </w:r>
          </w:p>
        </w:tc>
        <w:tc>
          <w:tcPr>
            <w:tcW w:w="1343" w:type="dxa"/>
          </w:tcPr>
          <w:p w14:paraId="35516BC1" w14:textId="7A6EB11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36" w:type="dxa"/>
          </w:tcPr>
          <w:p w14:paraId="0F9FA5DB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AAA74C2" w14:textId="6541DA4B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784E2B23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9D9D6DF" w14:textId="14FA12B0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</w:tcPr>
          <w:p w14:paraId="65151E46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6374788" w14:textId="1E1916D0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876D8" w:rsidRPr="00CA12A4" w14:paraId="2BBA8AED" w14:textId="77777777" w:rsidTr="00445459">
        <w:tc>
          <w:tcPr>
            <w:tcW w:w="1314" w:type="dxa"/>
          </w:tcPr>
          <w:p w14:paraId="02994426" w14:textId="2DCC6F68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2/2563</w:t>
            </w:r>
          </w:p>
        </w:tc>
        <w:tc>
          <w:tcPr>
            <w:tcW w:w="2070" w:type="dxa"/>
          </w:tcPr>
          <w:p w14:paraId="4CD82199" w14:textId="7B488A68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8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1A8DC27A" w14:textId="4F914F6C" w:rsidR="00C876D8" w:rsidRPr="00CA12A4" w:rsidRDefault="00C876D8" w:rsidP="00C876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</w:p>
        </w:tc>
        <w:tc>
          <w:tcPr>
            <w:tcW w:w="1080" w:type="dxa"/>
          </w:tcPr>
          <w:p w14:paraId="4B6A8F45" w14:textId="7DA29F5E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350" w:type="dxa"/>
          </w:tcPr>
          <w:p w14:paraId="520738CF" w14:textId="342E16B6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3.50</w:t>
            </w:r>
          </w:p>
        </w:tc>
        <w:tc>
          <w:tcPr>
            <w:tcW w:w="1343" w:type="dxa"/>
          </w:tcPr>
          <w:p w14:paraId="7A1B48DE" w14:textId="038BBB09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36" w:type="dxa"/>
          </w:tcPr>
          <w:p w14:paraId="03C76D87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4C197B5" w14:textId="2A606B54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61E5AF0D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3797DAF" w14:textId="15BD7755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</w:tcPr>
          <w:p w14:paraId="26D774FF" w14:textId="77777777" w:rsidR="00C876D8" w:rsidRPr="00CA12A4" w:rsidRDefault="00C876D8" w:rsidP="00C87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2B02CFC" w14:textId="438CEEDF" w:rsidR="00C876D8" w:rsidRPr="00CA12A4" w:rsidRDefault="00C876D8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630A6" w:rsidRPr="00CA12A4" w14:paraId="084D14F1" w14:textId="77777777" w:rsidTr="00DE4EB3">
        <w:tc>
          <w:tcPr>
            <w:tcW w:w="1314" w:type="dxa"/>
          </w:tcPr>
          <w:p w14:paraId="5767205C" w14:textId="77777777" w:rsidR="003630A6" w:rsidRPr="00CA12A4" w:rsidRDefault="003630A6" w:rsidP="003630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A51565F" w14:textId="77777777" w:rsidR="003630A6" w:rsidRPr="00CA12A4" w:rsidRDefault="003630A6" w:rsidP="003630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6B3209" w14:textId="77777777" w:rsidR="003630A6" w:rsidRPr="00CA12A4" w:rsidRDefault="003630A6" w:rsidP="003630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B4D99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8CC79E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4AD2B47E" w14:textId="27BE03DE" w:rsidR="003630A6" w:rsidRPr="00CA12A4" w:rsidRDefault="00C876D8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31,800</w:t>
            </w:r>
          </w:p>
        </w:tc>
        <w:tc>
          <w:tcPr>
            <w:tcW w:w="236" w:type="dxa"/>
          </w:tcPr>
          <w:p w14:paraId="1063132D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3E3712D" w14:textId="0C07FEE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27,620</w:t>
            </w:r>
          </w:p>
        </w:tc>
        <w:tc>
          <w:tcPr>
            <w:tcW w:w="275" w:type="dxa"/>
          </w:tcPr>
          <w:p w14:paraId="07799E4C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5FBA8001" w14:textId="5E938EEC" w:rsidR="003630A6" w:rsidRPr="00CA12A4" w:rsidRDefault="00C876D8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,800</w:t>
            </w:r>
          </w:p>
        </w:tc>
        <w:tc>
          <w:tcPr>
            <w:tcW w:w="283" w:type="dxa"/>
          </w:tcPr>
          <w:p w14:paraId="10CDA1A0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BBE22E2" w14:textId="5E15D8BB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27,620</w:t>
            </w:r>
          </w:p>
        </w:tc>
      </w:tr>
      <w:tr w:rsidR="003630A6" w:rsidRPr="00CA12A4" w14:paraId="755DA901" w14:textId="77777777" w:rsidTr="00445459">
        <w:tc>
          <w:tcPr>
            <w:tcW w:w="1314" w:type="dxa"/>
          </w:tcPr>
          <w:p w14:paraId="47468BB6" w14:textId="77777777" w:rsidR="003630A6" w:rsidRPr="00CA12A4" w:rsidRDefault="003630A6" w:rsidP="003630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86A9330" w14:textId="77777777" w:rsidR="003630A6" w:rsidRPr="00CA12A4" w:rsidRDefault="003630A6" w:rsidP="003630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9DA2FB" w14:textId="77777777" w:rsidR="003630A6" w:rsidRPr="00CA12A4" w:rsidRDefault="003630A6" w:rsidP="003630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824B7A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966E6B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416FCAE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E851CB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6B967D29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74C7261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ACCA239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77813EA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4A0BC1F" w14:textId="77777777" w:rsidR="003630A6" w:rsidRPr="00CA12A4" w:rsidRDefault="003630A6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3DEC" w:rsidRPr="00CA12A4" w14:paraId="55175842" w14:textId="77777777" w:rsidTr="004F35AC">
        <w:tc>
          <w:tcPr>
            <w:tcW w:w="3384" w:type="dxa"/>
            <w:gridSpan w:val="2"/>
          </w:tcPr>
          <w:p w14:paraId="0CD6FC3D" w14:textId="7BFFE9C1" w:rsidR="00343DEC" w:rsidRPr="00CA12A4" w:rsidRDefault="00343DEC" w:rsidP="006065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ออกโดยบริษัท</w:t>
            </w:r>
            <w:r w:rsidRPr="00CA12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980" w:type="dxa"/>
          </w:tcPr>
          <w:p w14:paraId="2E976DAD" w14:textId="77777777" w:rsidR="00343DEC" w:rsidRPr="00CA12A4" w:rsidRDefault="00343DEC" w:rsidP="003630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76490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B98C33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024480F6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140E4C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175448B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7AD3452F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612213A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915901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3105846" w14:textId="77777777" w:rsidR="00343DEC" w:rsidRPr="00CA12A4" w:rsidRDefault="00343DEC" w:rsidP="00363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3DEC" w:rsidRPr="00CA12A4" w14:paraId="47740089" w14:textId="77777777" w:rsidTr="00DE4EB3">
        <w:tc>
          <w:tcPr>
            <w:tcW w:w="1314" w:type="dxa"/>
          </w:tcPr>
          <w:p w14:paraId="565F5D71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070" w:type="dxa"/>
          </w:tcPr>
          <w:p w14:paraId="2390AA9E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CA12A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980" w:type="dxa"/>
          </w:tcPr>
          <w:p w14:paraId="7FEE3ED2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71ECECCE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945980B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43" w:type="dxa"/>
          </w:tcPr>
          <w:p w14:paraId="6DE6A58D" w14:textId="57F0E0CC" w:rsidR="00343DEC" w:rsidRPr="00CA12A4" w:rsidRDefault="00343DEC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469FDF8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140F4BA" w14:textId="32D2EC0F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5" w:type="dxa"/>
          </w:tcPr>
          <w:p w14:paraId="23F9510C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EA70C28" w14:textId="28E6AEB2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98A295B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4616532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43DEC" w:rsidRPr="00CA12A4" w14:paraId="75F56F8A" w14:textId="77777777" w:rsidTr="00DE4EB3">
        <w:tc>
          <w:tcPr>
            <w:tcW w:w="1314" w:type="dxa"/>
          </w:tcPr>
          <w:p w14:paraId="48456BA6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070" w:type="dxa"/>
          </w:tcPr>
          <w:p w14:paraId="2A3F9E04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980" w:type="dxa"/>
          </w:tcPr>
          <w:p w14:paraId="659DC9B5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714FFED1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4EF7E81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43" w:type="dxa"/>
          </w:tcPr>
          <w:p w14:paraId="12D4E7F8" w14:textId="4EECC79A" w:rsidR="00343DEC" w:rsidRPr="00CA12A4" w:rsidRDefault="00343DEC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CD3C50D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333B40CA" w14:textId="22463C24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5" w:type="dxa"/>
          </w:tcPr>
          <w:p w14:paraId="033160A6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8557CED" w14:textId="34C8B9A8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22A6418E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5F2DAA91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43DEC" w:rsidRPr="00CA12A4" w14:paraId="6905567C" w14:textId="77777777" w:rsidTr="00DE4EB3">
        <w:tc>
          <w:tcPr>
            <w:tcW w:w="1314" w:type="dxa"/>
          </w:tcPr>
          <w:p w14:paraId="63C4EC6E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070" w:type="dxa"/>
          </w:tcPr>
          <w:p w14:paraId="14AF1600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980" w:type="dxa"/>
          </w:tcPr>
          <w:p w14:paraId="1BEBAFE8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BC809B5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042947F7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343" w:type="dxa"/>
          </w:tcPr>
          <w:p w14:paraId="3EBA6EBA" w14:textId="6BB92B9E" w:rsidR="00343DEC" w:rsidRPr="00CA12A4" w:rsidRDefault="00343DEC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369E8E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76D5DE9" w14:textId="6D460056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5" w:type="dxa"/>
          </w:tcPr>
          <w:p w14:paraId="39B8B9EB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EC13306" w14:textId="13873774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4CF7865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64AA76A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43DEC" w:rsidRPr="00CA12A4" w14:paraId="67201EBF" w14:textId="77777777" w:rsidTr="00423EEA">
        <w:tc>
          <w:tcPr>
            <w:tcW w:w="1314" w:type="dxa"/>
          </w:tcPr>
          <w:p w14:paraId="0CD3D01B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14:paraId="34E3555B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14:paraId="104E4AB8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26953356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4DF3073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43" w:type="dxa"/>
          </w:tcPr>
          <w:p w14:paraId="41528D2F" w14:textId="0B217FA9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16FF2303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54EEE2E2" w14:textId="202356CB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5" w:type="dxa"/>
          </w:tcPr>
          <w:p w14:paraId="6B82EC2A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8AAEEF6" w14:textId="45671350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09E15D3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BB84446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43DEC" w:rsidRPr="00CA12A4" w14:paraId="7733EE8E" w14:textId="77777777" w:rsidTr="00423EEA">
        <w:tc>
          <w:tcPr>
            <w:tcW w:w="1314" w:type="dxa"/>
          </w:tcPr>
          <w:p w14:paraId="56488630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14:paraId="3750C27E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14:paraId="30423A8F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A12A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77CD512B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AAFDAEE" w14:textId="204908DF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3.64</w:t>
            </w:r>
          </w:p>
        </w:tc>
        <w:tc>
          <w:tcPr>
            <w:tcW w:w="1343" w:type="dxa"/>
          </w:tcPr>
          <w:p w14:paraId="676E9D1F" w14:textId="4FCE2402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198EA51A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0608D12" w14:textId="400040FA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5" w:type="dxa"/>
          </w:tcPr>
          <w:p w14:paraId="6310AEF9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157295" w14:textId="1E5CCA6B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BD975B9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08631DE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43DEC" w:rsidRPr="00CA12A4" w14:paraId="0137DE59" w14:textId="77777777" w:rsidTr="00423EEA">
        <w:tc>
          <w:tcPr>
            <w:tcW w:w="1314" w:type="dxa"/>
          </w:tcPr>
          <w:p w14:paraId="259A6D16" w14:textId="3F36B384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1/2562</w:t>
            </w:r>
          </w:p>
        </w:tc>
        <w:tc>
          <w:tcPr>
            <w:tcW w:w="2070" w:type="dxa"/>
          </w:tcPr>
          <w:p w14:paraId="30579D90" w14:textId="4AC38B25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CA12A4">
              <w:rPr>
                <w:rFonts w:ascii="Angsana New" w:hAnsi="Angsana New"/>
                <w:sz w:val="30"/>
                <w:szCs w:val="30"/>
              </w:rPr>
              <w:t>25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980" w:type="dxa"/>
          </w:tcPr>
          <w:p w14:paraId="2C447C79" w14:textId="27B012C2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CA12A4">
              <w:rPr>
                <w:rFonts w:ascii="Angsana New" w:hAnsi="Angsana New"/>
                <w:sz w:val="30"/>
                <w:szCs w:val="30"/>
              </w:rPr>
              <w:t>25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1080" w:type="dxa"/>
          </w:tcPr>
          <w:p w14:paraId="5A67FBA8" w14:textId="2CE60A3C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622E43BB" w14:textId="2502D40D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2.47</w:t>
            </w:r>
          </w:p>
        </w:tc>
        <w:tc>
          <w:tcPr>
            <w:tcW w:w="1343" w:type="dxa"/>
          </w:tcPr>
          <w:p w14:paraId="23E945C3" w14:textId="111841CF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472601BC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181D7678" w14:textId="58F3B110" w:rsidR="00343DEC" w:rsidRPr="00CA12A4" w:rsidRDefault="00343DEC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3D56A605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02BF225" w14:textId="68CE22FD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0F55798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F2E607A" w14:textId="06EF4799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43DEC" w:rsidRPr="00CA12A4" w14:paraId="3C3CD923" w14:textId="77777777" w:rsidTr="00423EEA">
        <w:tc>
          <w:tcPr>
            <w:tcW w:w="1314" w:type="dxa"/>
          </w:tcPr>
          <w:p w14:paraId="4F4A8DAE" w14:textId="6971B500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1/2563</w:t>
            </w:r>
          </w:p>
        </w:tc>
        <w:tc>
          <w:tcPr>
            <w:tcW w:w="2070" w:type="dxa"/>
          </w:tcPr>
          <w:p w14:paraId="7A2A1EB4" w14:textId="285F828F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14:paraId="3CE8DF12" w14:textId="0E01D24D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CA12A4">
              <w:rPr>
                <w:rFonts w:ascii="Angsana New" w:hAnsi="Angsana New"/>
                <w:sz w:val="30"/>
                <w:szCs w:val="30"/>
              </w:rPr>
              <w:t>256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</w:tcPr>
          <w:p w14:paraId="4CC27CCC" w14:textId="1023749E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5C3A6DFB" w14:textId="295C674D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2.28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89A2826" w14:textId="2DEC2915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A12A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D031E35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BAAC060" w14:textId="17DCA694" w:rsidR="00343DEC" w:rsidRPr="00CA12A4" w:rsidRDefault="00343DEC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40A31D02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C9CB26A" w14:textId="472145FC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2755A6F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B1B2A91" w14:textId="249A652B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43DEC" w:rsidRPr="00CA12A4" w14:paraId="6C6A41CE" w14:textId="77777777" w:rsidTr="00DE4EB3">
        <w:tc>
          <w:tcPr>
            <w:tcW w:w="1314" w:type="dxa"/>
          </w:tcPr>
          <w:p w14:paraId="2B5BE13B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DC6474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806B60B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82A03B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49E848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6860B465" w14:textId="1AF6218B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9,500</w:t>
            </w:r>
          </w:p>
        </w:tc>
        <w:tc>
          <w:tcPr>
            <w:tcW w:w="236" w:type="dxa"/>
          </w:tcPr>
          <w:p w14:paraId="60F58745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46534738" w14:textId="4DCE243D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5" w:type="dxa"/>
          </w:tcPr>
          <w:p w14:paraId="03E0116E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6095385" w14:textId="4D96839C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ED5F5BF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14197D3" w14:textId="029712DF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43DEC" w:rsidRPr="00CA12A4" w14:paraId="50BDD8F5" w14:textId="77777777" w:rsidTr="00DE4EB3">
        <w:tc>
          <w:tcPr>
            <w:tcW w:w="1314" w:type="dxa"/>
          </w:tcPr>
          <w:p w14:paraId="1E3FFB76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</w:tcPr>
          <w:p w14:paraId="179EA2E1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BDB5061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76D61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1C21C5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B483BE3" w14:textId="73ECB4C3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41,300</w:t>
            </w:r>
          </w:p>
        </w:tc>
        <w:tc>
          <w:tcPr>
            <w:tcW w:w="236" w:type="dxa"/>
          </w:tcPr>
          <w:p w14:paraId="7D2E4B94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74165DFB" w14:textId="4743C655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37,620</w:t>
            </w:r>
          </w:p>
        </w:tc>
        <w:tc>
          <w:tcPr>
            <w:tcW w:w="275" w:type="dxa"/>
          </w:tcPr>
          <w:p w14:paraId="192051B5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07EB5969" w14:textId="0D47725E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31,800</w:t>
            </w:r>
          </w:p>
        </w:tc>
        <w:tc>
          <w:tcPr>
            <w:tcW w:w="283" w:type="dxa"/>
          </w:tcPr>
          <w:p w14:paraId="6AD1BDA6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B658577" w14:textId="75590CD1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27,620</w:t>
            </w:r>
          </w:p>
        </w:tc>
      </w:tr>
      <w:tr w:rsidR="00957CEA" w:rsidRPr="00CA12A4" w14:paraId="4EA1CAE2" w14:textId="77777777" w:rsidTr="00DE4EB3">
        <w:tc>
          <w:tcPr>
            <w:tcW w:w="6444" w:type="dxa"/>
            <w:gridSpan w:val="4"/>
          </w:tcPr>
          <w:p w14:paraId="1E3907B9" w14:textId="77777777" w:rsidR="00957CEA" w:rsidRPr="00CA12A4" w:rsidRDefault="00957CEA" w:rsidP="00957C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350" w:type="dxa"/>
          </w:tcPr>
          <w:p w14:paraId="0CE9FA15" w14:textId="77777777" w:rsidR="00957CEA" w:rsidRPr="00CA12A4" w:rsidRDefault="00957CEA" w:rsidP="00957C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</w:tcPr>
          <w:p w14:paraId="072BC21D" w14:textId="794D639F" w:rsidR="00957CEA" w:rsidRPr="00CA12A4" w:rsidRDefault="00957CEA" w:rsidP="0095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(2</w:t>
            </w:r>
            <w:r w:rsidR="003925C1"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C274C7" w14:textId="77777777" w:rsidR="00957CEA" w:rsidRPr="00CA12A4" w:rsidRDefault="00957CEA" w:rsidP="0095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2306D082" w14:textId="4E45B80F" w:rsidR="00957CEA" w:rsidRPr="00CA12A4" w:rsidRDefault="00957CEA" w:rsidP="0095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75" w:type="dxa"/>
          </w:tcPr>
          <w:p w14:paraId="5779D960" w14:textId="77777777" w:rsidR="00957CEA" w:rsidRPr="00CA12A4" w:rsidRDefault="00957CEA" w:rsidP="0095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8952305" w14:textId="6306ED58" w:rsidR="00957CEA" w:rsidRPr="00CA12A4" w:rsidRDefault="00957CEA" w:rsidP="0095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</w:t>
            </w:r>
            <w:r w:rsidR="003925C1" w:rsidRPr="00CA12A4">
              <w:rPr>
                <w:rFonts w:ascii="Angsana New" w:hAnsi="Angsana New"/>
                <w:sz w:val="30"/>
                <w:szCs w:val="30"/>
              </w:rPr>
              <w:t>6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C6D6D48" w14:textId="77777777" w:rsidR="00957CEA" w:rsidRPr="00CA12A4" w:rsidRDefault="00957CEA" w:rsidP="0095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D061D60" w14:textId="3339C6E0" w:rsidR="00957CEA" w:rsidRPr="00CA12A4" w:rsidRDefault="00957CEA" w:rsidP="0095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343DEC" w:rsidRPr="00CA12A4" w14:paraId="3DBD6CB2" w14:textId="77777777" w:rsidTr="00DE4EB3">
        <w:trPr>
          <w:trHeight w:val="386"/>
        </w:trPr>
        <w:tc>
          <w:tcPr>
            <w:tcW w:w="3384" w:type="dxa"/>
            <w:gridSpan w:val="2"/>
            <w:vAlign w:val="center"/>
          </w:tcPr>
          <w:p w14:paraId="2FF1263B" w14:textId="794E4C3A" w:rsidR="00343DEC" w:rsidRPr="00CA12A4" w:rsidRDefault="00343DEC" w:rsidP="00343D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vAlign w:val="center"/>
          </w:tcPr>
          <w:p w14:paraId="51546F03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33AE2B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CAD668F" w14:textId="77777777" w:rsidR="00343DEC" w:rsidRPr="00CA12A4" w:rsidRDefault="00343DEC" w:rsidP="00343DE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446BF7" w14:textId="27D024BE" w:rsidR="00343DEC" w:rsidRPr="00CA12A4" w:rsidRDefault="00957CEA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41,27</w:t>
            </w:r>
            <w:r w:rsidR="003925C1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02EED1DA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F559FC" w14:textId="7B77EB42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37,596</w:t>
            </w:r>
          </w:p>
        </w:tc>
        <w:tc>
          <w:tcPr>
            <w:tcW w:w="275" w:type="dxa"/>
            <w:tcBorders>
              <w:bottom w:val="nil"/>
            </w:tcBorders>
            <w:vAlign w:val="center"/>
          </w:tcPr>
          <w:p w14:paraId="4589DE75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280B0A" w14:textId="05D27DA9" w:rsidR="00343DEC" w:rsidRPr="00CA12A4" w:rsidRDefault="00957CEA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31,78</w:t>
            </w:r>
            <w:r w:rsidR="003925C1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7C3C64FB" w14:textId="77777777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AF608" w14:textId="2575FDCF" w:rsidR="00343DEC" w:rsidRPr="00CA12A4" w:rsidRDefault="00343DEC" w:rsidP="0034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27,601</w:t>
            </w:r>
          </w:p>
        </w:tc>
      </w:tr>
    </w:tbl>
    <w:p w14:paraId="37AA8783" w14:textId="77777777" w:rsidR="00754484" w:rsidRPr="00CA12A4" w:rsidRDefault="0075448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  <w:sectPr w:rsidR="00754484" w:rsidRPr="00CA12A4" w:rsidSect="00754484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09A12D3B" w14:textId="48F099E7" w:rsidR="00F54605" w:rsidRPr="00CA12A4" w:rsidRDefault="00F54605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รายการเคลื่อนไหวของหุ้นกู้สำหรับ</w:t>
      </w:r>
      <w:r w:rsidR="00BE4C49" w:rsidRPr="00CA12A4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306915" w:rsidRPr="00CA12A4">
        <w:rPr>
          <w:rFonts w:asciiTheme="majorBidi" w:hAnsiTheme="majorBidi" w:cstheme="majorBidi"/>
          <w:sz w:val="30"/>
          <w:szCs w:val="30"/>
        </w:rPr>
        <w:t>30</w:t>
      </w:r>
      <w:r w:rsidR="00306915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4C49" w:rsidRPr="00CA12A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306915" w:rsidRPr="00CA12A4">
        <w:rPr>
          <w:rFonts w:asciiTheme="majorBidi" w:hAnsiTheme="majorBidi" w:cstheme="majorBidi"/>
          <w:sz w:val="30"/>
          <w:szCs w:val="30"/>
        </w:rPr>
        <w:t>2563</w:t>
      </w:r>
      <w:r w:rsidR="00306915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4C49" w:rsidRPr="00CA12A4">
        <w:rPr>
          <w:rFonts w:asciiTheme="majorBidi" w:hAnsiTheme="majorBidi" w:cstheme="majorBidi"/>
          <w:sz w:val="30"/>
          <w:szCs w:val="30"/>
          <w:cs/>
        </w:rPr>
        <w:t>และ</w:t>
      </w:r>
      <w:r w:rsidR="00306915" w:rsidRPr="00CA12A4">
        <w:rPr>
          <w:rFonts w:asciiTheme="majorBidi" w:hAnsiTheme="majorBidi" w:cstheme="majorBidi"/>
          <w:sz w:val="30"/>
          <w:szCs w:val="30"/>
        </w:rPr>
        <w:t xml:space="preserve"> 2562</w:t>
      </w:r>
    </w:p>
    <w:p w14:paraId="0750D766" w14:textId="77777777" w:rsidR="00EA1577" w:rsidRPr="00CA12A4" w:rsidRDefault="00EA1577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rPr>
          <w:rFonts w:asciiTheme="majorBidi" w:hAnsiTheme="majorBidi" w:cstheme="majorBidi"/>
          <w:sz w:val="30"/>
          <w:szCs w:val="30"/>
        </w:rPr>
      </w:pPr>
    </w:p>
    <w:tbl>
      <w:tblPr>
        <w:tblW w:w="9224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871"/>
        <w:gridCol w:w="1710"/>
        <w:gridCol w:w="1611"/>
        <w:gridCol w:w="1440"/>
        <w:gridCol w:w="1592"/>
      </w:tblGrid>
      <w:tr w:rsidR="00BE4C49" w:rsidRPr="00CA12A4" w14:paraId="1BC4A060" w14:textId="77777777" w:rsidTr="0004111B">
        <w:trPr>
          <w:tblHeader/>
        </w:trPr>
        <w:tc>
          <w:tcPr>
            <w:tcW w:w="2871" w:type="dxa"/>
            <w:shd w:val="clear" w:color="auto" w:fill="auto"/>
          </w:tcPr>
          <w:p w14:paraId="436428EA" w14:textId="77777777" w:rsidR="00BE4C49" w:rsidRPr="00CA12A4" w:rsidRDefault="00BE4C49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2"/>
            <w:shd w:val="clear" w:color="auto" w:fill="auto"/>
            <w:vAlign w:val="bottom"/>
          </w:tcPr>
          <w:p w14:paraId="74827012" w14:textId="77777777" w:rsidR="00BE4C49" w:rsidRPr="00CA12A4" w:rsidRDefault="00BE4C49" w:rsidP="00EA15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032" w:type="dxa"/>
            <w:gridSpan w:val="2"/>
          </w:tcPr>
          <w:p w14:paraId="4B12654A" w14:textId="77777777" w:rsidR="00BE4C49" w:rsidRPr="00CA12A4" w:rsidRDefault="00BE4C49" w:rsidP="00EA15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111B" w:rsidRPr="00CA12A4" w14:paraId="1CFC121E" w14:textId="77777777" w:rsidTr="0004111B">
        <w:trPr>
          <w:tblHeader/>
        </w:trPr>
        <w:tc>
          <w:tcPr>
            <w:tcW w:w="2871" w:type="dxa"/>
            <w:shd w:val="clear" w:color="auto" w:fill="auto"/>
          </w:tcPr>
          <w:p w14:paraId="2B1556E1" w14:textId="681B287B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F45A60" w:rsidRPr="00CA12A4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F45A60" w:rsidRPr="00CA12A4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CA12A4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CA12A4">
              <w:rPr>
                <w:rFonts w:asciiTheme="majorBidi" w:eastAsia="Times New Roman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CB2D1F9" w14:textId="47095BFD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32E2E4D" w14:textId="4D1AC0FE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center"/>
          </w:tcPr>
          <w:p w14:paraId="3DB308BA" w14:textId="166AA013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592" w:type="dxa"/>
            <w:vAlign w:val="center"/>
          </w:tcPr>
          <w:p w14:paraId="1862AFB9" w14:textId="138BBD8A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04111B" w:rsidRPr="00CA12A4" w14:paraId="636C03E6" w14:textId="77777777" w:rsidTr="0004111B">
        <w:trPr>
          <w:tblHeader/>
        </w:trPr>
        <w:tc>
          <w:tcPr>
            <w:tcW w:w="2871" w:type="dxa"/>
            <w:shd w:val="clear" w:color="auto" w:fill="auto"/>
          </w:tcPr>
          <w:p w14:paraId="0D4FCE6F" w14:textId="77777777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3" w:type="dxa"/>
            <w:gridSpan w:val="4"/>
            <w:shd w:val="clear" w:color="auto" w:fill="auto"/>
            <w:vAlign w:val="bottom"/>
          </w:tcPr>
          <w:p w14:paraId="49AF4161" w14:textId="77777777" w:rsidR="0004111B" w:rsidRPr="00CA12A4" w:rsidRDefault="0004111B" w:rsidP="0004111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4111B" w:rsidRPr="00CA12A4" w14:paraId="20F59227" w14:textId="77777777" w:rsidTr="0004111B">
        <w:tc>
          <w:tcPr>
            <w:tcW w:w="2871" w:type="dxa"/>
            <w:shd w:val="clear" w:color="auto" w:fill="auto"/>
          </w:tcPr>
          <w:p w14:paraId="41DE6A58" w14:textId="260D7D84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="007B3F8A"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2562 / 2561</w:t>
            </w:r>
          </w:p>
        </w:tc>
        <w:tc>
          <w:tcPr>
            <w:tcW w:w="1710" w:type="dxa"/>
            <w:shd w:val="clear" w:color="auto" w:fill="auto"/>
          </w:tcPr>
          <w:p w14:paraId="0CA27901" w14:textId="62C302A0" w:rsidR="0004111B" w:rsidRPr="00CA12A4" w:rsidRDefault="00957CEA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37,620</w:t>
            </w:r>
          </w:p>
        </w:tc>
        <w:tc>
          <w:tcPr>
            <w:tcW w:w="1611" w:type="dxa"/>
            <w:shd w:val="clear" w:color="auto" w:fill="auto"/>
          </w:tcPr>
          <w:p w14:paraId="5008D655" w14:textId="62078883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21,220</w:t>
            </w:r>
          </w:p>
        </w:tc>
        <w:tc>
          <w:tcPr>
            <w:tcW w:w="1440" w:type="dxa"/>
          </w:tcPr>
          <w:p w14:paraId="7E1352D7" w14:textId="450CB043" w:rsidR="0004111B" w:rsidRPr="00CA12A4" w:rsidRDefault="00957CEA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27,620</w:t>
            </w:r>
          </w:p>
        </w:tc>
        <w:tc>
          <w:tcPr>
            <w:tcW w:w="1592" w:type="dxa"/>
          </w:tcPr>
          <w:p w14:paraId="465E0BC0" w14:textId="48A5D750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14,220</w:t>
            </w:r>
          </w:p>
        </w:tc>
      </w:tr>
      <w:tr w:rsidR="0004111B" w:rsidRPr="00CA12A4" w14:paraId="5DA89B5A" w14:textId="77777777" w:rsidTr="0004111B">
        <w:tc>
          <w:tcPr>
            <w:tcW w:w="2871" w:type="dxa"/>
            <w:shd w:val="clear" w:color="auto" w:fill="auto"/>
          </w:tcPr>
          <w:p w14:paraId="07F4AE00" w14:textId="77777777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</w:tcPr>
          <w:p w14:paraId="50C3E295" w14:textId="1820ADF0" w:rsidR="0004111B" w:rsidRPr="00CA12A4" w:rsidRDefault="002D4733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1611" w:type="dxa"/>
            <w:shd w:val="clear" w:color="auto" w:fill="auto"/>
          </w:tcPr>
          <w:p w14:paraId="05D84AE5" w14:textId="23F70A1B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  <w:tc>
          <w:tcPr>
            <w:tcW w:w="1440" w:type="dxa"/>
          </w:tcPr>
          <w:p w14:paraId="55BDE1B9" w14:textId="2A452644" w:rsidR="0004111B" w:rsidRPr="00CA12A4" w:rsidRDefault="002D4733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92" w:type="dxa"/>
          </w:tcPr>
          <w:p w14:paraId="70894853" w14:textId="7F681C10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04111B" w:rsidRPr="00CA12A4" w14:paraId="7BFF2237" w14:textId="77777777" w:rsidTr="0004111B">
        <w:tc>
          <w:tcPr>
            <w:tcW w:w="2871" w:type="dxa"/>
            <w:shd w:val="clear" w:color="auto" w:fill="auto"/>
          </w:tcPr>
          <w:p w14:paraId="285CA7A2" w14:textId="77777777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shd w:val="clear" w:color="auto" w:fill="auto"/>
          </w:tcPr>
          <w:p w14:paraId="0597C6D3" w14:textId="2F868B7A" w:rsidR="0004111B" w:rsidRPr="00CA12A4" w:rsidRDefault="002D4733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(6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820)</w:t>
            </w:r>
          </w:p>
        </w:tc>
        <w:tc>
          <w:tcPr>
            <w:tcW w:w="1611" w:type="dxa"/>
            <w:shd w:val="clear" w:color="auto" w:fill="auto"/>
          </w:tcPr>
          <w:p w14:paraId="2AB33F61" w14:textId="37A50CC8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1,600)</w:t>
            </w:r>
          </w:p>
        </w:tc>
        <w:tc>
          <w:tcPr>
            <w:tcW w:w="1440" w:type="dxa"/>
          </w:tcPr>
          <w:p w14:paraId="399344F4" w14:textId="730F6873" w:rsidR="0004111B" w:rsidRPr="00CA12A4" w:rsidRDefault="002D4733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820)</w:t>
            </w:r>
          </w:p>
        </w:tc>
        <w:tc>
          <w:tcPr>
            <w:tcW w:w="1592" w:type="dxa"/>
          </w:tcPr>
          <w:p w14:paraId="61C920E0" w14:textId="5C78F683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1,600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4111B" w:rsidRPr="00CA12A4" w14:paraId="48EE1767" w14:textId="77777777" w:rsidTr="0004111B">
        <w:trPr>
          <w:trHeight w:val="71"/>
        </w:trPr>
        <w:tc>
          <w:tcPr>
            <w:tcW w:w="2871" w:type="dxa"/>
            <w:shd w:val="clear" w:color="auto" w:fill="auto"/>
          </w:tcPr>
          <w:p w14:paraId="05D086F4" w14:textId="77777777" w:rsidR="0004111B" w:rsidRPr="00CA12A4" w:rsidRDefault="0004111B" w:rsidP="0004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2BD5F291" w14:textId="156D21EC" w:rsidR="0004111B" w:rsidRPr="00CA12A4" w:rsidRDefault="002D4733" w:rsidP="000411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41,300</w:t>
            </w:r>
          </w:p>
        </w:tc>
        <w:tc>
          <w:tcPr>
            <w:tcW w:w="1611" w:type="dxa"/>
            <w:tcBorders>
              <w:bottom w:val="nil"/>
            </w:tcBorders>
            <w:shd w:val="clear" w:color="auto" w:fill="auto"/>
          </w:tcPr>
          <w:p w14:paraId="49C779CB" w14:textId="043634D3" w:rsidR="0004111B" w:rsidRPr="00CA12A4" w:rsidRDefault="0004111B" w:rsidP="000411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37,620</w:t>
            </w:r>
          </w:p>
        </w:tc>
        <w:tc>
          <w:tcPr>
            <w:tcW w:w="1440" w:type="dxa"/>
          </w:tcPr>
          <w:p w14:paraId="049847C7" w14:textId="0FE3D6B9" w:rsidR="0004111B" w:rsidRPr="00CA12A4" w:rsidRDefault="002D4733" w:rsidP="000411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31,800</w:t>
            </w:r>
          </w:p>
        </w:tc>
        <w:tc>
          <w:tcPr>
            <w:tcW w:w="1592" w:type="dxa"/>
            <w:tcBorders>
              <w:bottom w:val="nil"/>
            </w:tcBorders>
          </w:tcPr>
          <w:p w14:paraId="61064767" w14:textId="42D5FBFE" w:rsidR="0004111B" w:rsidRPr="00CA12A4" w:rsidRDefault="0004111B" w:rsidP="000411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27,620</w:t>
            </w:r>
          </w:p>
        </w:tc>
      </w:tr>
    </w:tbl>
    <w:p w14:paraId="7104B437" w14:textId="77777777" w:rsidR="0092642F" w:rsidRPr="00CA12A4" w:rsidRDefault="0092642F">
      <w:pPr>
        <w:tabs>
          <w:tab w:val="clear" w:pos="907"/>
          <w:tab w:val="left" w:pos="900"/>
        </w:tabs>
        <w:ind w:left="540"/>
        <w:rPr>
          <w:rFonts w:ascii="Angsana New" w:hAnsi="Angsana New"/>
          <w:spacing w:val="-2"/>
          <w:sz w:val="30"/>
          <w:szCs w:val="30"/>
          <w:cs/>
        </w:rPr>
      </w:pPr>
    </w:p>
    <w:p w14:paraId="5C828E1A" w14:textId="12D20A7A" w:rsidR="00C63E79" w:rsidRPr="00CA12A4" w:rsidRDefault="00C63E79" w:rsidP="00DE4EB3">
      <w:pPr>
        <w:tabs>
          <w:tab w:val="clear" w:pos="454"/>
          <w:tab w:val="clear" w:pos="907"/>
          <w:tab w:val="left" w:pos="900"/>
        </w:tabs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CA12A4">
        <w:rPr>
          <w:rFonts w:ascii="Angsana New" w:hAnsi="Angsana New"/>
          <w:spacing w:val="-2"/>
          <w:sz w:val="30"/>
          <w:szCs w:val="30"/>
          <w:cs/>
        </w:rPr>
        <w:t>ยอดคงเหลือของหุ้นกู้</w:t>
      </w:r>
      <w:r w:rsidR="007058A7" w:rsidRPr="00CA12A4">
        <w:rPr>
          <w:rFonts w:ascii="Angsana New" w:hAnsi="Angsana New"/>
          <w:spacing w:val="-2"/>
          <w:sz w:val="30"/>
          <w:szCs w:val="30"/>
        </w:rPr>
        <w:t xml:space="preserve"> - </w:t>
      </w:r>
      <w:r w:rsidR="007058A7" w:rsidRPr="00CA12A4">
        <w:rPr>
          <w:rFonts w:ascii="Angsana New" w:hAnsi="Angsana New"/>
          <w:spacing w:val="-2"/>
          <w:sz w:val="30"/>
          <w:szCs w:val="30"/>
          <w:cs/>
        </w:rPr>
        <w:t xml:space="preserve">สุทธิ 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D706EB" w:rsidRPr="00CA12A4">
        <w:rPr>
          <w:rFonts w:ascii="Angsana New" w:hAnsi="Angsana New"/>
          <w:spacing w:val="-2"/>
          <w:sz w:val="30"/>
          <w:szCs w:val="30"/>
        </w:rPr>
        <w:t>30</w:t>
      </w:r>
      <w:r w:rsidRPr="00CA12A4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="00544120" w:rsidRPr="00CA12A4">
        <w:rPr>
          <w:rFonts w:ascii="Angsana New" w:hAnsi="Angsana New"/>
          <w:spacing w:val="-2"/>
          <w:sz w:val="30"/>
          <w:szCs w:val="30"/>
        </w:rPr>
        <w:t>2563</w:t>
      </w:r>
      <w:r w:rsidR="00544120"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C1E09" w:rsidRPr="00CA12A4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544120" w:rsidRPr="00CA12A4">
        <w:rPr>
          <w:rFonts w:ascii="Angsana New" w:hAnsi="Angsana New"/>
          <w:spacing w:val="-2"/>
          <w:sz w:val="30"/>
          <w:szCs w:val="30"/>
        </w:rPr>
        <w:t>2562</w:t>
      </w:r>
      <w:r w:rsidR="00544120" w:rsidRPr="00CA12A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120" w:rsidRPr="00CA12A4">
        <w:rPr>
          <w:rFonts w:ascii="Angsana New" w:hAnsi="Angsana New"/>
          <w:spacing w:val="-2"/>
          <w:sz w:val="30"/>
          <w:szCs w:val="30"/>
        </w:rPr>
        <w:br/>
      </w:r>
      <w:r w:rsidRPr="00CA12A4">
        <w:rPr>
          <w:rFonts w:ascii="Angsana New" w:hAnsi="Angsana New"/>
          <w:spacing w:val="-2"/>
          <w:sz w:val="30"/>
          <w:szCs w:val="30"/>
          <w:cs/>
        </w:rPr>
        <w:t>ได้ดังนี้</w:t>
      </w:r>
    </w:p>
    <w:p w14:paraId="1792597C" w14:textId="77777777" w:rsidR="00C63E79" w:rsidRPr="00CA12A4" w:rsidRDefault="00C63E79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23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411"/>
        <w:gridCol w:w="993"/>
        <w:gridCol w:w="1275"/>
        <w:gridCol w:w="1233"/>
        <w:gridCol w:w="1035"/>
        <w:gridCol w:w="1276"/>
      </w:tblGrid>
      <w:tr w:rsidR="007225BE" w:rsidRPr="00CA12A4" w14:paraId="7D732858" w14:textId="77777777" w:rsidTr="00DE4EB3">
        <w:trPr>
          <w:tblHeader/>
        </w:trPr>
        <w:tc>
          <w:tcPr>
            <w:tcW w:w="3411" w:type="dxa"/>
            <w:shd w:val="clear" w:color="auto" w:fill="auto"/>
          </w:tcPr>
          <w:p w14:paraId="647F9BF2" w14:textId="77777777" w:rsidR="007225BE" w:rsidRPr="00CA12A4" w:rsidRDefault="007225BE" w:rsidP="0040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E8E9212" w14:textId="77777777" w:rsidR="007225BE" w:rsidRPr="00CA12A4" w:rsidRDefault="007225BE" w:rsidP="00406F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08" w:type="dxa"/>
            <w:gridSpan w:val="2"/>
            <w:shd w:val="clear" w:color="auto" w:fill="auto"/>
            <w:vAlign w:val="bottom"/>
          </w:tcPr>
          <w:p w14:paraId="0E867962" w14:textId="77777777" w:rsidR="007225BE" w:rsidRPr="00CA12A4" w:rsidRDefault="007225BE" w:rsidP="00406F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7EB6AF5" w14:textId="77777777" w:rsidR="007225BE" w:rsidRPr="00CA12A4" w:rsidRDefault="007225BE" w:rsidP="00406F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5BE" w:rsidRPr="00CA12A4" w14:paraId="1A2A80F7" w14:textId="77777777" w:rsidTr="00DE4EB3">
        <w:trPr>
          <w:tblHeader/>
        </w:trPr>
        <w:tc>
          <w:tcPr>
            <w:tcW w:w="3411" w:type="dxa"/>
            <w:shd w:val="clear" w:color="auto" w:fill="auto"/>
          </w:tcPr>
          <w:p w14:paraId="45DFB506" w14:textId="77777777" w:rsidR="007225BE" w:rsidRPr="00CA12A4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230872A" w14:textId="26C50306" w:rsidR="007225BE" w:rsidRPr="00CA12A4" w:rsidRDefault="007225BE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0ABE23E3" w14:textId="1EE8B733" w:rsidR="007225BE" w:rsidRPr="00CA12A4" w:rsidRDefault="00BA53D9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3B7375D6" w14:textId="60C8E0F0" w:rsidR="007225BE" w:rsidRPr="00CA12A4" w:rsidRDefault="00BA53D9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035" w:type="dxa"/>
          </w:tcPr>
          <w:p w14:paraId="577C5953" w14:textId="156A46FC" w:rsidR="007225BE" w:rsidRPr="00CA12A4" w:rsidRDefault="00BA53D9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276" w:type="dxa"/>
          </w:tcPr>
          <w:p w14:paraId="587BA309" w14:textId="2931E553" w:rsidR="007225BE" w:rsidRPr="00CA12A4" w:rsidRDefault="00BA53D9" w:rsidP="0072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2562</w:t>
            </w:r>
          </w:p>
        </w:tc>
      </w:tr>
      <w:tr w:rsidR="0064153F" w:rsidRPr="00CA12A4" w14:paraId="64CC8AD7" w14:textId="77777777" w:rsidTr="00DE4EB3">
        <w:tc>
          <w:tcPr>
            <w:tcW w:w="3411" w:type="dxa"/>
            <w:shd w:val="clear" w:color="auto" w:fill="auto"/>
          </w:tcPr>
          <w:p w14:paraId="6BA23E66" w14:textId="77777777" w:rsidR="0064153F" w:rsidRPr="00CA12A4" w:rsidRDefault="0064153F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4A40B183" w14:textId="77777777" w:rsidR="0064153F" w:rsidRPr="00CA12A4" w:rsidRDefault="0064153F" w:rsidP="0092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9" w:type="dxa"/>
            <w:gridSpan w:val="4"/>
            <w:shd w:val="clear" w:color="auto" w:fill="auto"/>
          </w:tcPr>
          <w:p w14:paraId="2EE6BC24" w14:textId="77777777" w:rsidR="0064153F" w:rsidRPr="00CA12A4" w:rsidRDefault="001D3425" w:rsidP="008B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th-TH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  <w:lang w:eastAsia="th-TH"/>
              </w:rPr>
              <w:t>(ล้าน</w:t>
            </w:r>
            <w:r w:rsidR="0064153F" w:rsidRPr="00CA12A4">
              <w:rPr>
                <w:rFonts w:ascii="Angsana New" w:hAnsi="Angsana New"/>
                <w:i/>
                <w:iCs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A53D9" w:rsidRPr="00CA12A4" w14:paraId="0B066AC3" w14:textId="77777777" w:rsidTr="00DE4EB3">
        <w:tc>
          <w:tcPr>
            <w:tcW w:w="3411" w:type="dxa"/>
            <w:shd w:val="clear" w:color="auto" w:fill="auto"/>
          </w:tcPr>
          <w:p w14:paraId="15F74B2D" w14:textId="77777777" w:rsidR="00BA53D9" w:rsidRPr="00CA12A4" w:rsidRDefault="00BA53D9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หุ้นกู้ที่ครบกำหนดชำระภายในหนึ่งปี</w:t>
            </w:r>
          </w:p>
        </w:tc>
        <w:tc>
          <w:tcPr>
            <w:tcW w:w="993" w:type="dxa"/>
          </w:tcPr>
          <w:p w14:paraId="4B0BB47F" w14:textId="6F11CBDA" w:rsidR="00BA53D9" w:rsidRPr="00CA12A4" w:rsidRDefault="00BA53D9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B1839FD" w14:textId="1051DDD3" w:rsidR="00BA53D9" w:rsidRPr="00CA12A4" w:rsidRDefault="002D4733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8,298</w:t>
            </w:r>
          </w:p>
        </w:tc>
        <w:tc>
          <w:tcPr>
            <w:tcW w:w="1233" w:type="dxa"/>
            <w:shd w:val="clear" w:color="auto" w:fill="auto"/>
          </w:tcPr>
          <w:p w14:paraId="0B756E30" w14:textId="64B0D913" w:rsidR="00BA53D9" w:rsidRPr="00CA12A4" w:rsidRDefault="00BA53D9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1035" w:type="dxa"/>
          </w:tcPr>
          <w:p w14:paraId="3310E1A8" w14:textId="481DAE81" w:rsidR="00BA53D9" w:rsidRPr="00CA12A4" w:rsidRDefault="002D4733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8,298</w:t>
            </w:r>
          </w:p>
        </w:tc>
        <w:tc>
          <w:tcPr>
            <w:tcW w:w="1276" w:type="dxa"/>
          </w:tcPr>
          <w:p w14:paraId="29ADC90B" w14:textId="4C945BF6" w:rsidR="00BA53D9" w:rsidRPr="00CA12A4" w:rsidRDefault="00BA53D9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ind w:right="222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1,820</w:t>
            </w:r>
          </w:p>
        </w:tc>
      </w:tr>
      <w:tr w:rsidR="00BA53D9" w:rsidRPr="00CA12A4" w14:paraId="6C280BB8" w14:textId="77777777" w:rsidTr="00DE4EB3">
        <w:tc>
          <w:tcPr>
            <w:tcW w:w="3411" w:type="dxa"/>
            <w:shd w:val="clear" w:color="auto" w:fill="auto"/>
          </w:tcPr>
          <w:p w14:paraId="103A846C" w14:textId="77777777" w:rsidR="00BA53D9" w:rsidRPr="00CA12A4" w:rsidRDefault="00BA53D9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หุ้นกู้ที่ครบกำหนดชำระหลังจากหนึ่งปี</w:t>
            </w:r>
          </w:p>
        </w:tc>
        <w:tc>
          <w:tcPr>
            <w:tcW w:w="993" w:type="dxa"/>
          </w:tcPr>
          <w:p w14:paraId="2FF6E4F3" w14:textId="18C65FC3" w:rsidR="00BA53D9" w:rsidRPr="00CA12A4" w:rsidRDefault="00BA53D9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DB9FD38" w14:textId="63146A39" w:rsidR="00BA53D9" w:rsidRPr="00CA12A4" w:rsidRDefault="002D4733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32,97</w:t>
            </w:r>
            <w:r w:rsidR="007B3F8A" w:rsidRPr="00CA12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3" w:type="dxa"/>
            <w:shd w:val="clear" w:color="auto" w:fill="auto"/>
          </w:tcPr>
          <w:p w14:paraId="533416FF" w14:textId="62EF67C9" w:rsidR="00BA53D9" w:rsidRPr="00CA12A4" w:rsidRDefault="00BA53D9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30,776</w:t>
            </w:r>
          </w:p>
        </w:tc>
        <w:tc>
          <w:tcPr>
            <w:tcW w:w="1035" w:type="dxa"/>
          </w:tcPr>
          <w:p w14:paraId="106323AF" w14:textId="7951D51B" w:rsidR="00BA53D9" w:rsidRPr="00CA12A4" w:rsidRDefault="002D4733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23,48</w:t>
            </w:r>
            <w:r w:rsidR="007B3F8A" w:rsidRPr="00CA12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14:paraId="465CAB65" w14:textId="25E4CAEB" w:rsidR="00BA53D9" w:rsidRPr="00CA12A4" w:rsidRDefault="00BA53D9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25,781</w:t>
            </w:r>
          </w:p>
        </w:tc>
      </w:tr>
      <w:tr w:rsidR="00BA53D9" w:rsidRPr="00CA12A4" w14:paraId="103423B2" w14:textId="77777777" w:rsidTr="00DE4EB3">
        <w:trPr>
          <w:trHeight w:val="371"/>
        </w:trPr>
        <w:tc>
          <w:tcPr>
            <w:tcW w:w="3411" w:type="dxa"/>
            <w:shd w:val="clear" w:color="auto" w:fill="auto"/>
          </w:tcPr>
          <w:p w14:paraId="57567D5D" w14:textId="77777777" w:rsidR="00BA53D9" w:rsidRPr="00CA12A4" w:rsidRDefault="00BA53D9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2C144BCD" w14:textId="77777777" w:rsidR="00BA53D9" w:rsidRPr="00CA12A4" w:rsidRDefault="00BA53D9" w:rsidP="00BA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1ACCA58" w14:textId="152D3653" w:rsidR="00BA53D9" w:rsidRPr="00CA12A4" w:rsidRDefault="00EE22F0" w:rsidP="00BA53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41,27</w:t>
            </w:r>
            <w:r w:rsidR="007B3F8A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33" w:type="dxa"/>
            <w:shd w:val="clear" w:color="auto" w:fill="auto"/>
          </w:tcPr>
          <w:p w14:paraId="7CDB67C2" w14:textId="27B18DB6" w:rsidR="00BA53D9" w:rsidRPr="00CA12A4" w:rsidRDefault="00BA53D9" w:rsidP="00DE4E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37,596</w:t>
            </w:r>
          </w:p>
        </w:tc>
        <w:tc>
          <w:tcPr>
            <w:tcW w:w="1035" w:type="dxa"/>
          </w:tcPr>
          <w:p w14:paraId="08287CDC" w14:textId="0E20796C" w:rsidR="00BA53D9" w:rsidRPr="00CA12A4" w:rsidRDefault="00EE22F0" w:rsidP="00BA53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31,78</w:t>
            </w:r>
            <w:r w:rsidR="007B3F8A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14:paraId="144AAF4F" w14:textId="2351F2FC" w:rsidR="00BA53D9" w:rsidRPr="00CA12A4" w:rsidRDefault="00BA53D9" w:rsidP="00DE4E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27,601</w:t>
            </w:r>
          </w:p>
        </w:tc>
      </w:tr>
    </w:tbl>
    <w:p w14:paraId="3B4A2DC5" w14:textId="77777777" w:rsidR="00C63E79" w:rsidRPr="00CA12A4" w:rsidRDefault="00C63E79" w:rsidP="00A92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CAAAB2" w14:textId="0D3DDE9F" w:rsidR="00C63E79" w:rsidRPr="00CA12A4" w:rsidRDefault="00C63E79" w:rsidP="00C31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83E45" w:rsidRPr="00CA12A4">
        <w:rPr>
          <w:rFonts w:ascii="Angsana New" w:hAnsi="Angsana New"/>
          <w:sz w:val="30"/>
          <w:szCs w:val="30"/>
        </w:rPr>
        <w:t>30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6042C3" w:rsidRPr="00CA12A4">
        <w:rPr>
          <w:rFonts w:ascii="Angsana New" w:hAnsi="Angsana New"/>
          <w:sz w:val="30"/>
          <w:szCs w:val="30"/>
          <w:cs/>
        </w:rPr>
        <w:t>กันย</w:t>
      </w:r>
      <w:r w:rsidRPr="00CA12A4">
        <w:rPr>
          <w:rFonts w:ascii="Angsana New" w:hAnsi="Angsana New"/>
          <w:sz w:val="30"/>
          <w:szCs w:val="30"/>
          <w:cs/>
        </w:rPr>
        <w:t xml:space="preserve">ายน </w:t>
      </w:r>
      <w:r w:rsidR="00883E45" w:rsidRPr="00CA12A4">
        <w:rPr>
          <w:rFonts w:ascii="Angsana New" w:hAnsi="Angsana New"/>
          <w:sz w:val="30"/>
          <w:szCs w:val="30"/>
        </w:rPr>
        <w:t>256</w:t>
      </w:r>
      <w:r w:rsidR="0004481C" w:rsidRPr="00CA12A4">
        <w:rPr>
          <w:rFonts w:ascii="Angsana New" w:hAnsi="Angsana New"/>
          <w:sz w:val="30"/>
          <w:szCs w:val="30"/>
        </w:rPr>
        <w:t>3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0A4C1F" w:rsidRPr="00CA12A4">
        <w:rPr>
          <w:rFonts w:ascii="Angsana New" w:hAnsi="Angsana New" w:hint="cs"/>
          <w:sz w:val="30"/>
          <w:szCs w:val="30"/>
          <w:cs/>
        </w:rPr>
        <w:t>หุ้นกู้ของกลุ่มบริษัท</w:t>
      </w:r>
      <w:r w:rsidRPr="00CA12A4">
        <w:rPr>
          <w:rFonts w:ascii="Angsana New" w:hAnsi="Angsana New"/>
          <w:sz w:val="30"/>
          <w:szCs w:val="30"/>
          <w:cs/>
        </w:rPr>
        <w:t xml:space="preserve">เป็นหุ้นกู้ชนิดระบุชื่อผู้ถือ ประเภทไม่ด้อยสิทธิ </w:t>
      </w:r>
      <w:r w:rsidR="00883E45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ไม่มีหลักประกัน</w:t>
      </w:r>
      <w:r w:rsidR="00883E45" w:rsidRPr="00CA12A4">
        <w:rPr>
          <w:rFonts w:ascii="Angsana New" w:hAnsi="Angsana New"/>
          <w:sz w:val="30"/>
          <w:szCs w:val="30"/>
          <w:cs/>
        </w:rPr>
        <w:t xml:space="preserve"> และไม่มีผู้แทนผู้ถือหุ้นกู้</w:t>
      </w:r>
      <w:r w:rsidRPr="00CA12A4">
        <w:rPr>
          <w:rFonts w:ascii="Angsana New" w:hAnsi="Angsana New"/>
          <w:sz w:val="30"/>
          <w:szCs w:val="30"/>
          <w:cs/>
        </w:rPr>
        <w:t xml:space="preserve"> โดยมีมูลค่าที่ตราไว้หน่วยละ </w:t>
      </w:r>
      <w:r w:rsidR="00883E45" w:rsidRPr="00CA12A4">
        <w:rPr>
          <w:rFonts w:ascii="Angsana New" w:hAnsi="Angsana New"/>
          <w:sz w:val="30"/>
          <w:szCs w:val="30"/>
        </w:rPr>
        <w:t>1,000</w:t>
      </w:r>
      <w:r w:rsidRPr="00CA12A4">
        <w:rPr>
          <w:rFonts w:ascii="Angsana New" w:hAnsi="Angsana New"/>
          <w:sz w:val="30"/>
          <w:szCs w:val="30"/>
          <w:cs/>
        </w:rPr>
        <w:t xml:space="preserve"> บาท และมีราคาเสนอขายหน่วยละ </w:t>
      </w:r>
      <w:r w:rsidR="00883E45" w:rsidRPr="00CA12A4">
        <w:rPr>
          <w:rFonts w:ascii="Angsana New" w:hAnsi="Angsana New"/>
          <w:sz w:val="30"/>
          <w:szCs w:val="30"/>
        </w:rPr>
        <w:t>1,000</w:t>
      </w:r>
      <w:r w:rsidRPr="00CA12A4">
        <w:rPr>
          <w:rFonts w:ascii="Angsana New" w:hAnsi="Angsana New"/>
          <w:sz w:val="30"/>
          <w:szCs w:val="30"/>
          <w:cs/>
        </w:rPr>
        <w:t xml:space="preserve"> บาท ซึ่งชำระดอกเบี้ยทุก </w:t>
      </w:r>
      <w:r w:rsidRPr="00CA12A4">
        <w:rPr>
          <w:rFonts w:ascii="Angsana New" w:hAnsi="Angsana New"/>
          <w:sz w:val="30"/>
          <w:szCs w:val="30"/>
        </w:rPr>
        <w:t xml:space="preserve">6 </w:t>
      </w:r>
      <w:r w:rsidRPr="00CA12A4">
        <w:rPr>
          <w:rFonts w:ascii="Angsana New" w:hAnsi="Angsana New"/>
          <w:sz w:val="30"/>
          <w:szCs w:val="30"/>
          <w:cs/>
        </w:rPr>
        <w:t>เดือนตลอดอายุหุ้นกู้ ทั้งนี้</w:t>
      </w:r>
      <w:r w:rsidR="00875496" w:rsidRPr="00CA12A4">
        <w:rPr>
          <w:rFonts w:ascii="Angsana New" w:hAnsi="Angsana New"/>
          <w:sz w:val="30"/>
          <w:szCs w:val="30"/>
          <w:cs/>
        </w:rPr>
        <w:t>กลุ่ม</w:t>
      </w:r>
      <w:r w:rsidR="00AC6DCE" w:rsidRPr="00CA12A4">
        <w:rPr>
          <w:rFonts w:ascii="Angsana New" w:hAnsi="Angsana New"/>
          <w:sz w:val="30"/>
          <w:szCs w:val="30"/>
          <w:cs/>
        </w:rPr>
        <w:t>บ</w:t>
      </w:r>
      <w:r w:rsidRPr="00CA12A4">
        <w:rPr>
          <w:rFonts w:ascii="Angsana New" w:hAnsi="Angsana New"/>
          <w:sz w:val="30"/>
          <w:szCs w:val="30"/>
          <w:cs/>
        </w:rPr>
        <w:t>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199223E0" w14:textId="1676FF00" w:rsidR="0004481C" w:rsidRPr="00CA12A4" w:rsidRDefault="0004481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6E21666F" w14:textId="12639C73" w:rsidR="0004481C" w:rsidRPr="00CA12A4" w:rsidRDefault="0004481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12759F74" w14:textId="4572D70B" w:rsidR="0004481C" w:rsidRPr="00CA12A4" w:rsidRDefault="0004481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61B099C9" w14:textId="4F089739" w:rsidR="0004481C" w:rsidRPr="00CA12A4" w:rsidRDefault="0004481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179E526E" w14:textId="2FCD0EF1" w:rsidR="0004481C" w:rsidRPr="00CA12A4" w:rsidRDefault="0004481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68C30A3E" w14:textId="1D6CCC6F" w:rsidR="0004481C" w:rsidRPr="00CA12A4" w:rsidRDefault="0004481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71EB84FB" w14:textId="77777777" w:rsidR="0004481C" w:rsidRPr="00CA12A4" w:rsidRDefault="0004481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7F5EC086" w14:textId="1099BC73" w:rsidR="00A836C8" w:rsidRPr="00CA12A4" w:rsidRDefault="00A836C8" w:rsidP="00606509">
      <w:pPr>
        <w:pStyle w:val="Heading6"/>
        <w:numPr>
          <w:ilvl w:val="0"/>
          <w:numId w:val="16"/>
        </w:numPr>
        <w:tabs>
          <w:tab w:val="clear" w:pos="900"/>
          <w:tab w:val="num" w:pos="558"/>
        </w:tabs>
        <w:ind w:hanging="882"/>
        <w:jc w:val="both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เจ้าหนี้</w:t>
      </w:r>
      <w:r w:rsidRPr="00CA12A4">
        <w:rPr>
          <w:rFonts w:asciiTheme="majorBidi" w:hAnsiTheme="majorBidi" w:cstheme="majorBidi"/>
          <w:sz w:val="30"/>
          <w:szCs w:val="30"/>
          <w:cs/>
        </w:rPr>
        <w:t>การค้า</w:t>
      </w:r>
    </w:p>
    <w:p w14:paraId="710CBF13" w14:textId="77777777" w:rsidR="00A836C8" w:rsidRPr="00CA12A4" w:rsidRDefault="00A836C8" w:rsidP="00A836C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828"/>
        <w:gridCol w:w="270"/>
        <w:gridCol w:w="1080"/>
        <w:gridCol w:w="236"/>
        <w:gridCol w:w="1114"/>
        <w:gridCol w:w="270"/>
        <w:gridCol w:w="1080"/>
        <w:gridCol w:w="236"/>
        <w:gridCol w:w="1114"/>
      </w:tblGrid>
      <w:tr w:rsidR="00A836C8" w:rsidRPr="00CA12A4" w14:paraId="34DCB4A3" w14:textId="77777777" w:rsidTr="00F954BC">
        <w:trPr>
          <w:tblHeader/>
        </w:trPr>
        <w:tc>
          <w:tcPr>
            <w:tcW w:w="2862" w:type="dxa"/>
          </w:tcPr>
          <w:p w14:paraId="110B3969" w14:textId="77777777" w:rsidR="00A836C8" w:rsidRPr="00CA12A4" w:rsidRDefault="00A836C8" w:rsidP="00C63E7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76A62E35" w14:textId="77777777" w:rsidR="00A836C8" w:rsidRPr="00CA12A4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7A8E1" w14:textId="77777777" w:rsidR="00A836C8" w:rsidRPr="00CA12A4" w:rsidRDefault="00A836C8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26A2DF" w14:textId="77777777" w:rsidR="00A836C8" w:rsidRPr="00CA12A4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430467" w14:textId="77777777" w:rsidR="00A836C8" w:rsidRPr="00CA12A4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0CB085" w14:textId="77777777" w:rsidR="00A836C8" w:rsidRPr="00CA12A4" w:rsidRDefault="00A836C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AFA" w:rsidRPr="00CA12A4" w14:paraId="37A5B62C" w14:textId="77777777" w:rsidTr="00F954BC">
        <w:trPr>
          <w:tblHeader/>
        </w:trPr>
        <w:tc>
          <w:tcPr>
            <w:tcW w:w="2862" w:type="dxa"/>
          </w:tcPr>
          <w:p w14:paraId="120A8E49" w14:textId="77777777" w:rsidR="003A5AFA" w:rsidRPr="00CA12A4" w:rsidRDefault="003A5AFA" w:rsidP="003A5AFA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3A013B6B" w14:textId="77777777" w:rsidR="003A5AFA" w:rsidRPr="00CA12A4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C515ADA" w14:textId="77777777" w:rsidR="003A5AFA" w:rsidRPr="00CA12A4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173503" w14:textId="66DDC2E0" w:rsidR="003A5AFA" w:rsidRPr="00CA12A4" w:rsidRDefault="0054412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D59896E" w14:textId="77777777" w:rsidR="003A5AFA" w:rsidRPr="00CA12A4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EFA3CE5" w14:textId="6489FA6B" w:rsidR="003A5AFA" w:rsidRPr="00CA12A4" w:rsidRDefault="0054412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0FEE175" w14:textId="77777777" w:rsidR="003A5AFA" w:rsidRPr="00CA12A4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1BE4D3" w14:textId="1C58BC0E" w:rsidR="003A5AFA" w:rsidRPr="00CA12A4" w:rsidRDefault="0054412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22649A5" w14:textId="77777777" w:rsidR="003A5AFA" w:rsidRPr="00CA12A4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1E41FD3" w14:textId="13332F1E" w:rsidR="003A5AFA" w:rsidRPr="00CA12A4" w:rsidRDefault="00544120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A5AFA" w:rsidRPr="00CA12A4" w14:paraId="4D4F563A" w14:textId="77777777" w:rsidTr="00F954BC">
        <w:trPr>
          <w:tblHeader/>
        </w:trPr>
        <w:tc>
          <w:tcPr>
            <w:tcW w:w="2862" w:type="dxa"/>
          </w:tcPr>
          <w:p w14:paraId="6B4A8BA0" w14:textId="77777777" w:rsidR="003A5AFA" w:rsidRPr="00CA12A4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14:paraId="25DB6A92" w14:textId="77777777" w:rsidR="003A5AFA" w:rsidRPr="00CA12A4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416D0" w14:textId="77777777" w:rsidR="003A5AFA" w:rsidRPr="00CA12A4" w:rsidRDefault="003A5AFA" w:rsidP="003A5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53C171B" w14:textId="77777777" w:rsidR="003A5AFA" w:rsidRPr="00CA12A4" w:rsidRDefault="003A5AFA" w:rsidP="003A5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120" w:rsidRPr="00CA12A4" w14:paraId="4609CEB7" w14:textId="77777777" w:rsidTr="00F954BC">
        <w:tc>
          <w:tcPr>
            <w:tcW w:w="2862" w:type="dxa"/>
          </w:tcPr>
          <w:p w14:paraId="77ABCCBA" w14:textId="77777777" w:rsidR="00544120" w:rsidRPr="00CA12A4" w:rsidRDefault="00544120" w:rsidP="00544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8" w:type="dxa"/>
          </w:tcPr>
          <w:p w14:paraId="14D9FDB9" w14:textId="73D7E3DD" w:rsidR="00544120" w:rsidRPr="00CA12A4" w:rsidRDefault="00DD26AE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E76951" w14:textId="77777777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00A5E" w14:textId="335E38A2" w:rsidR="00544120" w:rsidRPr="00CA12A4" w:rsidRDefault="00606509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1B5A65A2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5F9B524" w14:textId="00C78373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07A71640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0D4594" w14:textId="291DF0DF" w:rsidR="00544120" w:rsidRPr="00CA12A4" w:rsidRDefault="0046094C" w:rsidP="00460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08331EAD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C2C9982" w14:textId="0BD2FD08" w:rsidR="00544120" w:rsidRPr="00CA12A4" w:rsidRDefault="00544120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44120" w:rsidRPr="00CA12A4" w14:paraId="3204C365" w14:textId="77777777" w:rsidTr="00F954BC">
        <w:tc>
          <w:tcPr>
            <w:tcW w:w="2862" w:type="dxa"/>
          </w:tcPr>
          <w:p w14:paraId="014C2F0E" w14:textId="77777777" w:rsidR="00544120" w:rsidRPr="00CA12A4" w:rsidRDefault="00544120" w:rsidP="00544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28" w:type="dxa"/>
          </w:tcPr>
          <w:p w14:paraId="62B5E721" w14:textId="77777777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0BBEC" w14:textId="77777777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6375C" w14:textId="246B9595" w:rsidR="00544120" w:rsidRPr="00CA12A4" w:rsidRDefault="0046094C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2,768</w:t>
            </w:r>
          </w:p>
        </w:tc>
        <w:tc>
          <w:tcPr>
            <w:tcW w:w="236" w:type="dxa"/>
            <w:vAlign w:val="bottom"/>
          </w:tcPr>
          <w:p w14:paraId="2CE68A2E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34FE4AC" w14:textId="6A460CEF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270" w:type="dxa"/>
            <w:vAlign w:val="bottom"/>
          </w:tcPr>
          <w:p w14:paraId="4B046BC8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A7B492" w14:textId="49221F42" w:rsidR="00544120" w:rsidRPr="00CA12A4" w:rsidRDefault="00675694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6094C" w:rsidRPr="00CA12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3C70181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491A21C" w14:textId="55B40256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544120" w:rsidRPr="00CA12A4" w14:paraId="5C5B0649" w14:textId="77777777" w:rsidTr="00F954BC">
        <w:tc>
          <w:tcPr>
            <w:tcW w:w="2862" w:type="dxa"/>
          </w:tcPr>
          <w:p w14:paraId="7BC8CE82" w14:textId="77777777" w:rsidR="00544120" w:rsidRPr="00CA12A4" w:rsidRDefault="00544120" w:rsidP="00544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61A742BE" w14:textId="77777777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8540E" w14:textId="77777777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D7F8C" w14:textId="47A92294" w:rsidR="00544120" w:rsidRPr="00CA12A4" w:rsidRDefault="0046094C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2,776</w:t>
            </w:r>
          </w:p>
        </w:tc>
        <w:tc>
          <w:tcPr>
            <w:tcW w:w="236" w:type="dxa"/>
            <w:vAlign w:val="bottom"/>
          </w:tcPr>
          <w:p w14:paraId="2392C4E6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87762" w14:textId="71130E58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2,900</w:t>
            </w:r>
          </w:p>
        </w:tc>
        <w:tc>
          <w:tcPr>
            <w:tcW w:w="270" w:type="dxa"/>
            <w:vAlign w:val="bottom"/>
          </w:tcPr>
          <w:p w14:paraId="0428D48E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EF8EB" w14:textId="76049E3D" w:rsidR="00544120" w:rsidRPr="00CA12A4" w:rsidRDefault="00675694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36" w:type="dxa"/>
            <w:vAlign w:val="bottom"/>
          </w:tcPr>
          <w:p w14:paraId="15502518" w14:textId="77777777" w:rsidR="00544120" w:rsidRPr="00CA12A4" w:rsidRDefault="00544120" w:rsidP="0054412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BB567" w14:textId="21BAFB0B" w:rsidR="00544120" w:rsidRPr="00CA12A4" w:rsidRDefault="00544120" w:rsidP="00544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2B0CFE81" w14:textId="77777777" w:rsidR="00A836C8" w:rsidRPr="00CA12A4" w:rsidRDefault="00A836C8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06183" w14:textId="5885055B" w:rsidR="00E66BDA" w:rsidRPr="00CA12A4" w:rsidRDefault="00612089" w:rsidP="00032003">
      <w:pPr>
        <w:pStyle w:val="Heading6"/>
        <w:numPr>
          <w:ilvl w:val="0"/>
          <w:numId w:val="16"/>
        </w:numPr>
        <w:tabs>
          <w:tab w:val="clear" w:pos="900"/>
          <w:tab w:val="num" w:pos="558"/>
        </w:tabs>
        <w:ind w:hanging="882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รายได้</w:t>
      </w:r>
      <w:r w:rsidR="00E2264C" w:rsidRPr="00CA12A4">
        <w:rPr>
          <w:rFonts w:ascii="Angsana New" w:hAnsi="Angsana New" w:hint="cs"/>
          <w:sz w:val="30"/>
          <w:szCs w:val="30"/>
          <w:cs/>
          <w:lang w:val="en-US"/>
        </w:rPr>
        <w:t>สิทธิการเช่ารอการตัดบัญชี</w:t>
      </w:r>
    </w:p>
    <w:p w14:paraId="3649BF06" w14:textId="77777777" w:rsidR="00C512FE" w:rsidRPr="00CA12A4" w:rsidRDefault="00C512FE" w:rsidP="00C512F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5"/>
        <w:gridCol w:w="1083"/>
        <w:gridCol w:w="1100"/>
        <w:gridCol w:w="273"/>
        <w:gridCol w:w="1044"/>
        <w:gridCol w:w="273"/>
        <w:gridCol w:w="1102"/>
        <w:gridCol w:w="238"/>
        <w:gridCol w:w="1102"/>
      </w:tblGrid>
      <w:tr w:rsidR="00E66BDA" w:rsidRPr="00CA12A4" w14:paraId="272778BB" w14:textId="77777777" w:rsidTr="00074018">
        <w:tc>
          <w:tcPr>
            <w:tcW w:w="1582" w:type="pct"/>
          </w:tcPr>
          <w:p w14:paraId="46321A41" w14:textId="77777777" w:rsidR="00E66BDA" w:rsidRPr="00CA12A4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B25F79F" w14:textId="77777777" w:rsidR="00E66BDA" w:rsidRPr="00CA12A4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4A995797" w14:textId="77777777" w:rsidR="00E66BDA" w:rsidRPr="00CA12A4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7C22AF9" w14:textId="77777777" w:rsidR="00E66BDA" w:rsidRPr="00CA12A4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EF77A9B" w14:textId="77777777" w:rsidR="00E66BDA" w:rsidRPr="00CA12A4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4018" w:rsidRPr="00CA12A4" w14:paraId="03674B7C" w14:textId="77777777" w:rsidTr="00074018">
        <w:trPr>
          <w:trHeight w:val="60"/>
        </w:trPr>
        <w:tc>
          <w:tcPr>
            <w:tcW w:w="1582" w:type="pct"/>
          </w:tcPr>
          <w:p w14:paraId="304F717B" w14:textId="77777777" w:rsidR="00E66BDA" w:rsidRPr="00CA12A4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C14376" w14:textId="77777777" w:rsidR="00E66BDA" w:rsidRPr="00CA12A4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5" w:type="pct"/>
          </w:tcPr>
          <w:p w14:paraId="7B460684" w14:textId="0B89D546" w:rsidR="00E66BDA" w:rsidRPr="00CA12A4" w:rsidRDefault="00E6287D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4874F182" w14:textId="77777777" w:rsidR="00E66BDA" w:rsidRPr="00CA12A4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961F64C" w14:textId="41C78FF5" w:rsidR="00E66BDA" w:rsidRPr="00CA12A4" w:rsidRDefault="00E6287D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4E3294EE" w14:textId="77777777" w:rsidR="00E66BDA" w:rsidRPr="00CA12A4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58847B4" w14:textId="1FEA8651" w:rsidR="00E66BDA" w:rsidRPr="00CA12A4" w:rsidRDefault="00E6287D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583384AE" w14:textId="77777777" w:rsidR="00E66BDA" w:rsidRPr="00CA12A4" w:rsidRDefault="00E66BDA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B75DB35" w14:textId="032FA2E0" w:rsidR="00E66BDA" w:rsidRPr="00CA12A4" w:rsidRDefault="00E6287D" w:rsidP="00E6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E66BDA" w:rsidRPr="00CA12A4" w14:paraId="7F707769" w14:textId="77777777" w:rsidTr="00074018">
        <w:trPr>
          <w:trHeight w:val="344"/>
        </w:trPr>
        <w:tc>
          <w:tcPr>
            <w:tcW w:w="1582" w:type="pct"/>
          </w:tcPr>
          <w:p w14:paraId="2CC7959C" w14:textId="77777777" w:rsidR="00E66BDA" w:rsidRPr="00CA12A4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C35909" w14:textId="2DD849AB" w:rsidR="00E66BDA" w:rsidRPr="00CA12A4" w:rsidRDefault="00EF0D34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822" w:type="pct"/>
            <w:gridSpan w:val="7"/>
          </w:tcPr>
          <w:p w14:paraId="043BA689" w14:textId="77777777" w:rsidR="00E66BDA" w:rsidRPr="00CA12A4" w:rsidRDefault="00E66BDA" w:rsidP="00A0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4018" w:rsidRPr="00CA12A4" w14:paraId="0C0FB32A" w14:textId="77777777" w:rsidTr="00074018">
        <w:tc>
          <w:tcPr>
            <w:tcW w:w="1582" w:type="pct"/>
          </w:tcPr>
          <w:p w14:paraId="18A1E657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6" w:type="pct"/>
          </w:tcPr>
          <w:p w14:paraId="160E605D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939193" w14:textId="0A9EB677" w:rsidR="00E6287D" w:rsidRPr="00CA12A4" w:rsidRDefault="009E4081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50" w:type="pct"/>
          </w:tcPr>
          <w:p w14:paraId="78447A4F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151498" w14:textId="0B91B43A" w:rsidR="00E6287D" w:rsidRPr="00CA12A4" w:rsidRDefault="00E6287D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50" w:type="pct"/>
          </w:tcPr>
          <w:p w14:paraId="21C3FAA4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76731CF2" w14:textId="77777777" w:rsidR="00E6287D" w:rsidRPr="00CA12A4" w:rsidRDefault="00E6287D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392A7909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D721155" w14:textId="6FBBBC2E" w:rsidR="00E6287D" w:rsidRPr="00CA12A4" w:rsidRDefault="00E6287D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74018" w:rsidRPr="00CA12A4" w14:paraId="3C9AE8C3" w14:textId="77777777" w:rsidTr="00074018">
        <w:tc>
          <w:tcPr>
            <w:tcW w:w="1582" w:type="pct"/>
          </w:tcPr>
          <w:p w14:paraId="5158F819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9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6" w:type="pct"/>
          </w:tcPr>
          <w:p w14:paraId="5D32A681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B2A9161" w14:textId="618A7F42" w:rsidR="00E6287D" w:rsidRPr="00CA12A4" w:rsidRDefault="009E4081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7,140</w:t>
            </w:r>
          </w:p>
        </w:tc>
        <w:tc>
          <w:tcPr>
            <w:tcW w:w="150" w:type="pct"/>
          </w:tcPr>
          <w:p w14:paraId="2B18335F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A77842C" w14:textId="44D7B4F6" w:rsidR="00E6287D" w:rsidRPr="00CA12A4" w:rsidRDefault="00E6287D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E66615" w:rsidRPr="00CA12A4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50" w:type="pct"/>
          </w:tcPr>
          <w:p w14:paraId="361682D2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8A58F47" w14:textId="49E7BFDA" w:rsidR="00E6287D" w:rsidRPr="00CA12A4" w:rsidRDefault="00E6287D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4081" w:rsidRPr="00CA12A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31" w:type="pct"/>
          </w:tcPr>
          <w:p w14:paraId="22765A3B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1704F31" w14:textId="74BCB4BF" w:rsidR="00E6287D" w:rsidRPr="00CA12A4" w:rsidRDefault="00E6287D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074018" w:rsidRPr="00CA12A4" w14:paraId="289ADD71" w14:textId="77777777" w:rsidTr="00074018">
        <w:tc>
          <w:tcPr>
            <w:tcW w:w="1582" w:type="pct"/>
          </w:tcPr>
          <w:p w14:paraId="1DE05224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1BBE5A0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0650DF4" w14:textId="49702AAD" w:rsidR="00E6287D" w:rsidRPr="00CA12A4" w:rsidRDefault="009E4081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7,501</w:t>
            </w:r>
          </w:p>
        </w:tc>
        <w:tc>
          <w:tcPr>
            <w:tcW w:w="150" w:type="pct"/>
          </w:tcPr>
          <w:p w14:paraId="1FD539E3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21A70B0" w14:textId="000F590F" w:rsidR="00E6287D" w:rsidRPr="00CA12A4" w:rsidRDefault="00E6287D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</w:t>
            </w:r>
            <w:r w:rsidR="00E66615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50" w:type="pct"/>
          </w:tcPr>
          <w:p w14:paraId="5B61E4C1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591B1A1" w14:textId="17E98F69" w:rsidR="00E6287D" w:rsidRPr="00CA12A4" w:rsidRDefault="009E4081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31" w:type="pct"/>
          </w:tcPr>
          <w:p w14:paraId="51584E72" w14:textId="77777777" w:rsidR="00E6287D" w:rsidRPr="00CA12A4" w:rsidRDefault="00E6287D" w:rsidP="00E62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3C646E7" w14:textId="1B1B3BAD" w:rsidR="00E6287D" w:rsidRPr="00CA12A4" w:rsidRDefault="00E6287D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14:paraId="2F32E593" w14:textId="77777777" w:rsidR="00743860" w:rsidRPr="00CA12A4" w:rsidRDefault="00743860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="Angsana New" w:hAnsi="Angsana New"/>
          <w:sz w:val="30"/>
          <w:szCs w:val="30"/>
        </w:rPr>
      </w:pPr>
    </w:p>
    <w:p w14:paraId="78494254" w14:textId="774F1058" w:rsidR="003D1CDC" w:rsidRPr="00CA12A4" w:rsidRDefault="003D1CDC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รายการเคลื่อนไหวของรายได้</w:t>
      </w:r>
      <w:r w:rsidR="003237F5" w:rsidRPr="00CA12A4">
        <w:rPr>
          <w:rFonts w:ascii="Angsana New" w:hAnsi="Angsana New"/>
          <w:sz w:val="30"/>
          <w:szCs w:val="30"/>
          <w:cs/>
        </w:rPr>
        <w:t>ค่าเช่ารับล่วงหน้า</w:t>
      </w:r>
      <w:r w:rsidRPr="00CA12A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CA12A4">
        <w:rPr>
          <w:rFonts w:ascii="Angsana New" w:hAnsi="Angsana New"/>
          <w:sz w:val="30"/>
          <w:szCs w:val="30"/>
        </w:rPr>
        <w:t>30</w:t>
      </w:r>
      <w:r w:rsidRPr="00CA12A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6287D" w:rsidRPr="00CA12A4">
        <w:rPr>
          <w:rFonts w:ascii="Angsana New" w:hAnsi="Angsana New"/>
          <w:sz w:val="30"/>
          <w:szCs w:val="30"/>
        </w:rPr>
        <w:t>2563</w:t>
      </w:r>
      <w:r w:rsidR="00E6287D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และ</w:t>
      </w:r>
      <w:r w:rsidR="00E6287D" w:rsidRPr="00CA12A4">
        <w:rPr>
          <w:rFonts w:ascii="Angsana New" w:hAnsi="Angsana New"/>
          <w:sz w:val="30"/>
          <w:szCs w:val="30"/>
        </w:rPr>
        <w:t>2562</w:t>
      </w:r>
      <w:r w:rsidRPr="00CA12A4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2D8281E2" w14:textId="77777777" w:rsidR="003B2E3D" w:rsidRPr="00CA12A4" w:rsidRDefault="003B2E3D" w:rsidP="003D1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0"/>
        <w:gridCol w:w="813"/>
        <w:gridCol w:w="1081"/>
        <w:gridCol w:w="241"/>
        <w:gridCol w:w="1109"/>
        <w:gridCol w:w="241"/>
        <w:gridCol w:w="1109"/>
        <w:gridCol w:w="241"/>
        <w:gridCol w:w="1107"/>
      </w:tblGrid>
      <w:tr w:rsidR="003B2E3D" w:rsidRPr="00CA12A4" w14:paraId="578B4AF9" w14:textId="77777777" w:rsidTr="0005449C">
        <w:trPr>
          <w:tblHeader/>
        </w:trPr>
        <w:tc>
          <w:tcPr>
            <w:tcW w:w="1725" w:type="pct"/>
          </w:tcPr>
          <w:p w14:paraId="02BD8E33" w14:textId="77777777" w:rsidR="003B2E3D" w:rsidRPr="00CA12A4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48" w:type="pct"/>
          </w:tcPr>
          <w:p w14:paraId="3D04FEDD" w14:textId="77777777" w:rsidR="003B2E3D" w:rsidRPr="00CA12A4" w:rsidRDefault="003B2E3D" w:rsidP="00A0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03B230F1" w14:textId="77777777" w:rsidR="003B2E3D" w:rsidRPr="00CA12A4" w:rsidRDefault="003B2E3D" w:rsidP="00A000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660C510F" w14:textId="77777777" w:rsidR="003B2E3D" w:rsidRPr="00CA12A4" w:rsidRDefault="003B2E3D" w:rsidP="00A000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018E9F8B" w14:textId="77777777" w:rsidR="003B2E3D" w:rsidRPr="00CA12A4" w:rsidRDefault="003B2E3D" w:rsidP="00A000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49C" w:rsidRPr="00CA12A4" w14:paraId="7660195E" w14:textId="77777777" w:rsidTr="0005449C">
        <w:trPr>
          <w:tblHeader/>
        </w:trPr>
        <w:tc>
          <w:tcPr>
            <w:tcW w:w="1725" w:type="pct"/>
          </w:tcPr>
          <w:p w14:paraId="33B1E83D" w14:textId="01574B89" w:rsidR="005D2022" w:rsidRPr="00CA12A4" w:rsidRDefault="005D2022" w:rsidP="005D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48" w:type="pct"/>
          </w:tcPr>
          <w:p w14:paraId="4B27421A" w14:textId="77777777" w:rsidR="005D2022" w:rsidRPr="00CA12A4" w:rsidRDefault="005D2022" w:rsidP="005D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3C1FC666" w14:textId="2DD3FA8F" w:rsidR="005D2022" w:rsidRPr="00CA12A4" w:rsidRDefault="005D2022" w:rsidP="005D202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theme="minorBidi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theme="min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3" w:type="pct"/>
          </w:tcPr>
          <w:p w14:paraId="2A0B0090" w14:textId="0EE223C8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03214F0F" w14:textId="6E80E706" w:rsidR="005D2022" w:rsidRPr="00CA12A4" w:rsidRDefault="005D2022" w:rsidP="005D202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3" w:type="pct"/>
          </w:tcPr>
          <w:p w14:paraId="2FE2B583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75A2BE0" w14:textId="076CAA14" w:rsidR="005D2022" w:rsidRPr="00CA12A4" w:rsidRDefault="005D2022" w:rsidP="005D202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theme="min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3" w:type="pct"/>
          </w:tcPr>
          <w:p w14:paraId="4951ED37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670643B3" w14:textId="6EC57723" w:rsidR="005D2022" w:rsidRPr="00CA12A4" w:rsidRDefault="005D2022" w:rsidP="005D202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5D2022" w:rsidRPr="00CA12A4" w14:paraId="7D9DA5BB" w14:textId="77777777" w:rsidTr="0005449C">
        <w:trPr>
          <w:tblHeader/>
        </w:trPr>
        <w:tc>
          <w:tcPr>
            <w:tcW w:w="1725" w:type="pct"/>
          </w:tcPr>
          <w:p w14:paraId="5FBA2834" w14:textId="77777777" w:rsidR="005D2022" w:rsidRPr="00CA12A4" w:rsidRDefault="005D2022" w:rsidP="005D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8" w:type="pct"/>
          </w:tcPr>
          <w:p w14:paraId="03A532E1" w14:textId="77777777" w:rsidR="005D2022" w:rsidRPr="00CA12A4" w:rsidRDefault="005D2022" w:rsidP="005D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14:paraId="739D88FF" w14:textId="77777777" w:rsidR="005D2022" w:rsidRPr="00CA12A4" w:rsidRDefault="005D2022" w:rsidP="005D2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449C" w:rsidRPr="00CA12A4" w14:paraId="536434DC" w14:textId="77777777" w:rsidTr="0005449C">
        <w:tc>
          <w:tcPr>
            <w:tcW w:w="1725" w:type="pct"/>
          </w:tcPr>
          <w:p w14:paraId="23EBE3F5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48" w:type="pct"/>
          </w:tcPr>
          <w:p w14:paraId="2B94EC92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B446A38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5AAB9D44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04BD1904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657563BA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637FB607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3577141E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344B9A1E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05449C" w:rsidRPr="00CA12A4" w14:paraId="18EBD295" w14:textId="77777777" w:rsidTr="0005449C">
        <w:tc>
          <w:tcPr>
            <w:tcW w:w="1725" w:type="pct"/>
          </w:tcPr>
          <w:p w14:paraId="464CAC18" w14:textId="51F31BE3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="00C41808" w:rsidRPr="00CA12A4">
              <w:rPr>
                <w:rFonts w:asciiTheme="majorBidi" w:hAnsiTheme="majorBidi" w:cstheme="majorBidi"/>
                <w:sz w:val="30"/>
                <w:szCs w:val="30"/>
              </w:rPr>
              <w:t>2562/2561</w:t>
            </w:r>
          </w:p>
        </w:tc>
        <w:tc>
          <w:tcPr>
            <w:tcW w:w="448" w:type="pct"/>
          </w:tcPr>
          <w:p w14:paraId="0672FC33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441DE16" w14:textId="0C14DBA3" w:rsidR="005D2022" w:rsidRPr="00CA12A4" w:rsidRDefault="004F35AC" w:rsidP="005D202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7,846</w:t>
            </w:r>
          </w:p>
        </w:tc>
        <w:tc>
          <w:tcPr>
            <w:tcW w:w="133" w:type="pct"/>
          </w:tcPr>
          <w:p w14:paraId="6DF1B640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6CE9A14B" w14:textId="6BDED4F6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8,2</w:t>
            </w:r>
            <w:r w:rsidR="004F35AC" w:rsidRPr="00CA12A4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33" w:type="pct"/>
          </w:tcPr>
          <w:p w14:paraId="59DDB7C0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29DF242E" w14:textId="2E221337" w:rsidR="005D2022" w:rsidRPr="00CA12A4" w:rsidRDefault="004F35AC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33" w:type="pct"/>
          </w:tcPr>
          <w:p w14:paraId="707BD3F9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597FDA70" w14:textId="49A6D18E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05449C" w:rsidRPr="00CA12A4" w14:paraId="5ADCDBED" w14:textId="77777777" w:rsidTr="0005449C">
        <w:tc>
          <w:tcPr>
            <w:tcW w:w="1725" w:type="pct"/>
          </w:tcPr>
          <w:p w14:paraId="29FA5414" w14:textId="3B3FAE91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รับเงินระหว่างปี</w:t>
            </w:r>
          </w:p>
        </w:tc>
        <w:tc>
          <w:tcPr>
            <w:tcW w:w="448" w:type="pct"/>
          </w:tcPr>
          <w:p w14:paraId="037854B7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A56B4F7" w14:textId="40F190CB" w:rsidR="005D2022" w:rsidRPr="00CA12A4" w:rsidRDefault="004F35AC" w:rsidP="005D202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33" w:type="pct"/>
          </w:tcPr>
          <w:p w14:paraId="2B694252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00220E6C" w14:textId="70EFD171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3" w:type="pct"/>
          </w:tcPr>
          <w:p w14:paraId="358FF56A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6EC6B57A" w14:textId="6C47F899" w:rsidR="005D2022" w:rsidRPr="00CA12A4" w:rsidRDefault="004F35AC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82D0CF8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5357657A" w14:textId="0D92CC2D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5449C" w:rsidRPr="00CA12A4" w14:paraId="0CCDC6BD" w14:textId="77777777" w:rsidTr="0005449C">
        <w:tc>
          <w:tcPr>
            <w:tcW w:w="1725" w:type="pct"/>
          </w:tcPr>
          <w:p w14:paraId="65EDEE6F" w14:textId="2A0F66F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448" w:type="pct"/>
          </w:tcPr>
          <w:p w14:paraId="73E10245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</w:tcPr>
          <w:p w14:paraId="1A210B21" w14:textId="37AB9FBB" w:rsidR="005D2022" w:rsidRPr="00CA12A4" w:rsidRDefault="004F35AC" w:rsidP="005D202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(</w:t>
            </w: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385</w:t>
            </w:r>
            <w:r w:rsidRPr="00CA12A4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00B4A06C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2C7B01E3" w14:textId="347A7499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35AC" w:rsidRPr="00CA12A4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06043337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6A2D8A79" w14:textId="79787D66" w:rsidR="005D2022" w:rsidRPr="00CA12A4" w:rsidRDefault="004F35AC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70264312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</w:tcPr>
          <w:p w14:paraId="06E7FC7C" w14:textId="001EED3B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5449C" w:rsidRPr="00CA12A4" w14:paraId="531A28AC" w14:textId="77777777" w:rsidTr="0005449C">
        <w:tc>
          <w:tcPr>
            <w:tcW w:w="1725" w:type="pct"/>
          </w:tcPr>
          <w:p w14:paraId="4D4E0226" w14:textId="7EF404FD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ตัดรายการเป็นการขายระหว่างปี</w:t>
            </w:r>
          </w:p>
        </w:tc>
        <w:tc>
          <w:tcPr>
            <w:tcW w:w="448" w:type="pct"/>
          </w:tcPr>
          <w:p w14:paraId="44B53C34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505EE34" w14:textId="27A60801" w:rsidR="005D2022" w:rsidRPr="00CA12A4" w:rsidRDefault="008A02EE" w:rsidP="00EA517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4F900659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F6A1671" w14:textId="45542293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43EBA21A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2D8F194" w14:textId="1AC87F2C" w:rsidR="005D2022" w:rsidRPr="00CA12A4" w:rsidRDefault="004F35AC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7B86A7F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B883306" w14:textId="19602D64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5449C" w:rsidRPr="00CA12A4" w14:paraId="1D905B67" w14:textId="77777777" w:rsidTr="0005449C">
        <w:tc>
          <w:tcPr>
            <w:tcW w:w="1725" w:type="pct"/>
          </w:tcPr>
          <w:p w14:paraId="2D9730DE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448" w:type="pct"/>
          </w:tcPr>
          <w:p w14:paraId="1C3A7B15" w14:textId="77777777" w:rsidR="005D2022" w:rsidRPr="00CA12A4" w:rsidRDefault="005D2022" w:rsidP="005D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A90A495" w14:textId="1C59371C" w:rsidR="005D2022" w:rsidRPr="00CA12A4" w:rsidRDefault="008A02EE" w:rsidP="005D202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7,501</w:t>
            </w:r>
          </w:p>
        </w:tc>
        <w:tc>
          <w:tcPr>
            <w:tcW w:w="133" w:type="pct"/>
          </w:tcPr>
          <w:p w14:paraId="6A069456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9758787" w14:textId="7CAA3F2D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</w:t>
            </w:r>
            <w:r w:rsidR="004F35AC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33" w:type="pct"/>
          </w:tcPr>
          <w:p w14:paraId="4CDD092E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6B5F9F5" w14:textId="35E59533" w:rsidR="005D2022" w:rsidRPr="00CA12A4" w:rsidRDefault="004F35AC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33" w:type="pct"/>
          </w:tcPr>
          <w:p w14:paraId="1E431A73" w14:textId="77777777" w:rsidR="005D2022" w:rsidRPr="00CA12A4" w:rsidRDefault="005D2022" w:rsidP="005D20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F5A7D94" w14:textId="2898208C" w:rsidR="005D2022" w:rsidRPr="00CA12A4" w:rsidRDefault="005D2022" w:rsidP="00054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14:paraId="460F4094" w14:textId="1D3F73DC" w:rsidR="003237F5" w:rsidRPr="00CA12A4" w:rsidRDefault="003237F5" w:rsidP="00323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2D5684" w14:textId="5DA2EE79" w:rsidR="00BE7033" w:rsidRPr="00CA12A4" w:rsidRDefault="00173518" w:rsidP="0067331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บริษัทและบริษัทย่อยได้ทำสัญญาให้เช่าที่ดินและสิ่งปลูกสร้างหลายฉบับกั</w:t>
      </w:r>
      <w:r w:rsidR="00087CFD" w:rsidRPr="00CA12A4">
        <w:rPr>
          <w:rFonts w:ascii="Angsana New" w:hAnsi="Angsana New"/>
          <w:sz w:val="30"/>
          <w:szCs w:val="30"/>
          <w:cs/>
        </w:rPr>
        <w:t>บ</w:t>
      </w:r>
      <w:r w:rsidR="00242D47" w:rsidRPr="00CA12A4">
        <w:rPr>
          <w:rFonts w:ascii="Angsana New" w:hAnsi="Angsana New"/>
          <w:sz w:val="30"/>
          <w:szCs w:val="30"/>
        </w:rPr>
        <w:t xml:space="preserve"> </w:t>
      </w:r>
      <w:r w:rsidR="00087CFD" w:rsidRPr="00CA12A4">
        <w:rPr>
          <w:rFonts w:ascii="Angsana New" w:hAnsi="Angsana New"/>
          <w:sz w:val="30"/>
          <w:szCs w:val="30"/>
        </w:rPr>
        <w:t>FTREIT</w:t>
      </w:r>
      <w:r w:rsidR="008939EA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="00B16B72" w:rsidRPr="00CA12A4">
        <w:rPr>
          <w:rFonts w:ascii="Angsana New" w:hAnsi="Angsana New" w:hint="cs"/>
          <w:sz w:val="30"/>
          <w:szCs w:val="30"/>
          <w:cs/>
        </w:rPr>
        <w:t>โดย</w:t>
      </w:r>
      <w:r w:rsidR="008939EA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="00087CFD" w:rsidRPr="00CA12A4">
        <w:rPr>
          <w:rFonts w:ascii="Angsana New" w:hAnsi="Angsana New"/>
          <w:sz w:val="30"/>
          <w:szCs w:val="30"/>
        </w:rPr>
        <w:t>FTREIT</w:t>
      </w:r>
      <w:r w:rsidR="00242D47"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ตกลงที่จะ</w:t>
      </w:r>
      <w:r w:rsidR="005516C4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จ่ายค่าเช่าในอัตราที่ตกลงกันตามสัญญา สัญญามีอายุตั้งแต่ </w:t>
      </w:r>
      <w:r w:rsidRPr="00CA12A4">
        <w:rPr>
          <w:rFonts w:ascii="Angsana New" w:hAnsi="Angsana New"/>
          <w:sz w:val="30"/>
          <w:szCs w:val="30"/>
        </w:rPr>
        <w:t>28</w:t>
      </w:r>
      <w:r w:rsidRPr="00CA12A4">
        <w:rPr>
          <w:rFonts w:ascii="Angsana New" w:hAnsi="Angsana New"/>
          <w:sz w:val="30"/>
          <w:szCs w:val="30"/>
          <w:cs/>
        </w:rPr>
        <w:t xml:space="preserve"> ปี ถึง </w:t>
      </w:r>
      <w:r w:rsidRPr="00CA12A4">
        <w:rPr>
          <w:rFonts w:ascii="Angsana New" w:hAnsi="Angsana New"/>
          <w:sz w:val="30"/>
          <w:szCs w:val="30"/>
        </w:rPr>
        <w:t xml:space="preserve">30 </w:t>
      </w:r>
      <w:r w:rsidRPr="00CA12A4">
        <w:rPr>
          <w:rFonts w:ascii="Angsana New" w:hAnsi="Angsana New"/>
          <w:sz w:val="30"/>
          <w:szCs w:val="30"/>
          <w:cs/>
        </w:rPr>
        <w:t xml:space="preserve">ปี </w:t>
      </w:r>
      <w:r w:rsidR="003237F5" w:rsidRPr="00CA12A4">
        <w:rPr>
          <w:rFonts w:ascii="Angsana New" w:hAnsi="Angsana New"/>
          <w:sz w:val="30"/>
          <w:szCs w:val="30"/>
          <w:cs/>
        </w:rPr>
        <w:t>และ</w:t>
      </w:r>
      <w:r w:rsidRPr="00CA12A4">
        <w:rPr>
          <w:rFonts w:ascii="Angsana New" w:hAnsi="Angsana New"/>
          <w:sz w:val="30"/>
          <w:szCs w:val="30"/>
          <w:cs/>
        </w:rPr>
        <w:t xml:space="preserve">จะสิ้นสุดในเดือน สิงหาคม </w:t>
      </w:r>
      <w:r w:rsidR="003237F5" w:rsidRPr="00CA12A4">
        <w:rPr>
          <w:rFonts w:ascii="Angsana New" w:hAnsi="Angsana New"/>
          <w:sz w:val="30"/>
          <w:szCs w:val="30"/>
        </w:rPr>
        <w:t>2591</w:t>
      </w:r>
    </w:p>
    <w:p w14:paraId="305CDD3F" w14:textId="77777777" w:rsidR="003E512D" w:rsidRPr="00CA12A4" w:rsidRDefault="003E512D" w:rsidP="003E5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864F26" w14:textId="1CFA903E" w:rsidR="00C74BD3" w:rsidRPr="00CA12A4" w:rsidRDefault="00BE7033" w:rsidP="0093684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บริษัทย่อยได้ทำสัญญาให้เช่าที่ดินกับบริษัทแห่งหนึ่ง ผู้เช่าตกลงที่จะจ่ายค่าเช่าในอัตราที่ตกลงกันตามสัญญา สัญญามีอายุ </w:t>
      </w:r>
      <w:r w:rsidR="005756DE" w:rsidRPr="00CA12A4">
        <w:rPr>
          <w:rFonts w:ascii="Angsana New" w:hAnsi="Angsana New"/>
          <w:sz w:val="30"/>
          <w:szCs w:val="30"/>
        </w:rPr>
        <w:t>25</w:t>
      </w:r>
      <w:r w:rsidRPr="00CA12A4">
        <w:rPr>
          <w:rFonts w:ascii="Angsana New" w:hAnsi="Angsana New"/>
          <w:sz w:val="30"/>
          <w:szCs w:val="30"/>
          <w:cs/>
        </w:rPr>
        <w:t xml:space="preserve"> ปี </w:t>
      </w:r>
      <w:r w:rsidR="005756DE" w:rsidRPr="00CA12A4">
        <w:rPr>
          <w:rFonts w:ascii="Angsana New" w:hAnsi="Angsana New"/>
          <w:sz w:val="30"/>
          <w:szCs w:val="30"/>
        </w:rPr>
        <w:t>5</w:t>
      </w:r>
      <w:r w:rsidRPr="00CA12A4">
        <w:rPr>
          <w:rFonts w:ascii="Angsana New" w:hAnsi="Angsana New"/>
          <w:sz w:val="30"/>
          <w:szCs w:val="30"/>
          <w:cs/>
        </w:rPr>
        <w:t xml:space="preserve"> เดือน </w:t>
      </w:r>
      <w:r w:rsidR="005756DE" w:rsidRPr="00CA12A4">
        <w:rPr>
          <w:rFonts w:ascii="Angsana New" w:hAnsi="Angsana New"/>
          <w:sz w:val="30"/>
          <w:szCs w:val="30"/>
          <w:cs/>
        </w:rPr>
        <w:t>และ</w:t>
      </w:r>
      <w:r w:rsidRPr="00CA12A4">
        <w:rPr>
          <w:rFonts w:ascii="Angsana New" w:hAnsi="Angsana New"/>
          <w:sz w:val="30"/>
          <w:szCs w:val="30"/>
          <w:cs/>
        </w:rPr>
        <w:t xml:space="preserve">จะสิ้นสุดในเดือน เมษายน </w:t>
      </w:r>
      <w:r w:rsidR="005756DE" w:rsidRPr="00CA12A4">
        <w:rPr>
          <w:rFonts w:ascii="Angsana New" w:hAnsi="Angsana New"/>
          <w:sz w:val="30"/>
          <w:szCs w:val="30"/>
        </w:rPr>
        <w:t>2587</w:t>
      </w:r>
    </w:p>
    <w:p w14:paraId="537C6B85" w14:textId="77777777" w:rsidR="00C74BD3" w:rsidRPr="00CA12A4" w:rsidRDefault="00C74BD3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F028BBF" w14:textId="4A9D7989" w:rsidR="003E512D" w:rsidRPr="00CA12A4" w:rsidRDefault="003E512D" w:rsidP="0093684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CA12A4">
        <w:rPr>
          <w:rFonts w:ascii="Angsana New" w:hAnsi="Angsana New"/>
          <w:sz w:val="30"/>
          <w:szCs w:val="30"/>
        </w:rPr>
        <w:t>2550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3A0383" w:rsidRPr="00CA12A4">
        <w:rPr>
          <w:rFonts w:ascii="Angsana New" w:hAnsi="Angsana New" w:hint="cs"/>
          <w:sz w:val="30"/>
          <w:szCs w:val="30"/>
          <w:cs/>
        </w:rPr>
        <w:t>บริษัทย่อย</w:t>
      </w:r>
      <w:r w:rsidRPr="00CA12A4">
        <w:rPr>
          <w:rFonts w:ascii="Angsana New" w:hAnsi="Angsana New"/>
          <w:sz w:val="30"/>
          <w:szCs w:val="30"/>
          <w:cs/>
        </w:rPr>
        <w:t xml:space="preserve">ได้ทำสัญญาร่วมลงทุนกับบริษัทภายนอกแห่งหนึ่งเพื่อพัฒนาโครงการ ดับบลิว โฮเต็ล แบงคอก </w:t>
      </w:r>
      <w:r w:rsidR="003A0383" w:rsidRPr="00CA12A4">
        <w:rPr>
          <w:rFonts w:ascii="Angsana New" w:hAnsi="Angsana New" w:hint="cs"/>
          <w:sz w:val="30"/>
          <w:szCs w:val="30"/>
          <w:cs/>
        </w:rPr>
        <w:t>โดยบริษัทย่อย</w:t>
      </w:r>
      <w:r w:rsidRPr="00CA12A4">
        <w:rPr>
          <w:rFonts w:ascii="Angsana New" w:hAnsi="Angsana New"/>
          <w:sz w:val="30"/>
          <w:szCs w:val="30"/>
          <w:cs/>
        </w:rPr>
        <w:t>ได้ร่วมลงทุนกันจัดตั้งบริษัท นอร์ท สาธร โฮเต็ล จำกัด เพื่อดำเนินโครงการดังกล่าว ซึ่งบริษัท</w:t>
      </w:r>
      <w:r w:rsidR="00D56D47" w:rsidRPr="00CA12A4">
        <w:rPr>
          <w:rFonts w:ascii="Angsana New" w:hAnsi="Angsana New"/>
          <w:sz w:val="30"/>
          <w:szCs w:val="30"/>
          <w:cs/>
        </w:rPr>
        <w:t>ย่อย</w:t>
      </w:r>
      <w:r w:rsidRPr="00CA12A4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CA12A4">
        <w:rPr>
          <w:rFonts w:ascii="Angsana New" w:hAnsi="Angsana New"/>
          <w:sz w:val="30"/>
          <w:szCs w:val="30"/>
        </w:rPr>
        <w:t>20</w:t>
      </w:r>
      <w:r w:rsidRPr="00CA12A4">
        <w:rPr>
          <w:rFonts w:ascii="Angsana New" w:hAnsi="Angsana New"/>
          <w:sz w:val="30"/>
          <w:szCs w:val="30"/>
          <w:cs/>
        </w:rPr>
        <w:t xml:space="preserve"> และบริษัทภายนอกดังกล่าวถือหุ้นร้อยละ </w:t>
      </w:r>
      <w:r w:rsidRPr="00CA12A4">
        <w:rPr>
          <w:rFonts w:ascii="Angsana New" w:hAnsi="Angsana New"/>
          <w:sz w:val="30"/>
          <w:szCs w:val="30"/>
        </w:rPr>
        <w:t>80</w:t>
      </w:r>
      <w:r w:rsidRPr="00CA12A4">
        <w:rPr>
          <w:rFonts w:ascii="Angsana New" w:hAnsi="Angsana New"/>
          <w:sz w:val="30"/>
          <w:szCs w:val="30"/>
          <w:cs/>
        </w:rPr>
        <w:t xml:space="preserve"> ของส่วนได้เสีย </w:t>
      </w:r>
    </w:p>
    <w:p w14:paraId="7FB7F5C0" w14:textId="77777777" w:rsidR="003E512D" w:rsidRPr="00CA12A4" w:rsidRDefault="003E512D" w:rsidP="003E512D">
      <w:pPr>
        <w:pStyle w:val="ListParagraph"/>
        <w:rPr>
          <w:rFonts w:ascii="Angsana New" w:hAnsi="Angsana New"/>
          <w:sz w:val="24"/>
          <w:szCs w:val="24"/>
        </w:rPr>
      </w:pPr>
    </w:p>
    <w:p w14:paraId="4F5BBF02" w14:textId="46B16C56" w:rsidR="003E512D" w:rsidRPr="00CA12A4" w:rsidRDefault="003E512D" w:rsidP="00DE4E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="00E477F8" w:rsidRPr="00CA12A4">
        <w:rPr>
          <w:rFonts w:ascii="Angsana New" w:hAnsi="Angsana New"/>
          <w:sz w:val="30"/>
          <w:szCs w:val="30"/>
        </w:rPr>
        <w:t>2550</w:t>
      </w:r>
      <w:r w:rsidR="00E477F8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บริษัท นอร์ท สาธร เรียลตี้ จำกัด ได้ทำสัญญาเช่าช่วงที่ดินในส่วนโรงแรมจำนวน 2 ฉบับ กับบริษัท นอร์ท สาธร โฮเต็ล จำกัด โดยสัญญาเช่าช่วงมีระยะเวลาสิ้นสุดและเงื่อนไขเช่นเดียวกันกับสัญญาเช่าหลัก เว้นแต่เงื่อนไขเพิ่มเติมที่ให้ บริษัท นอร์ท สาธร โฮเต็ล จำกัด ชำระเงินรายปีให้กับบริษัท นอร์ท สาธร เรียลตี้ จำกัดในฐานะผู้ให้เช่าซึ่งเป็นอัตราค่าเช่าเช่นเดียวกับที่บริษัท นอร์ท สาธร เรียลตี้ จำกัด ทำสัญญาหลักไว้กับสำนักงานทรัพย์สินส่วนพระมหากษัตริย์ตามสัญญาเช่าช่วง  ฉบับที่ </w:t>
      </w:r>
      <w:r w:rsidRPr="00CA12A4">
        <w:rPr>
          <w:rFonts w:ascii="Angsana New" w:hAnsi="Angsana New"/>
          <w:sz w:val="30"/>
          <w:szCs w:val="30"/>
        </w:rPr>
        <w:t>1</w:t>
      </w:r>
      <w:r w:rsidRPr="00CA12A4">
        <w:rPr>
          <w:rFonts w:ascii="Angsana New" w:hAnsi="Angsana New"/>
          <w:sz w:val="30"/>
          <w:szCs w:val="30"/>
          <w:cs/>
        </w:rPr>
        <w:t xml:space="preserve"> กำหนดให้บริษัท นอร์ท สาธร โฮเต็ล จำกัด จ่ายเงินชำระเริ่มแรก เป็นจำนวนเงิน </w:t>
      </w:r>
      <w:r w:rsidRPr="00CA12A4">
        <w:rPr>
          <w:rFonts w:ascii="Angsana New" w:hAnsi="Angsana New"/>
          <w:sz w:val="30"/>
          <w:szCs w:val="30"/>
        </w:rPr>
        <w:t>988</w:t>
      </w:r>
      <w:r w:rsidRPr="00CA12A4">
        <w:rPr>
          <w:rFonts w:ascii="Angsana New" w:hAnsi="Angsana New"/>
          <w:sz w:val="30"/>
          <w:szCs w:val="30"/>
          <w:cs/>
        </w:rPr>
        <w:t>.</w:t>
      </w:r>
      <w:r w:rsidRPr="00CA12A4">
        <w:rPr>
          <w:rFonts w:ascii="Angsana New" w:hAnsi="Angsana New"/>
          <w:sz w:val="30"/>
          <w:szCs w:val="30"/>
        </w:rPr>
        <w:t>60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ให้แก่บริษัท นอร์ท สาธร เรียลตี้ จำกัด ในการให้บริษัท นอร์ท สาธร เรียลตี้ จำกัด พิจารณาเห็นชอบให้บริษัท นอร์ท สาธร โฮเต็ล จำกัด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บริษัท นอร์ท สาธร โฮเต็ล จำกัด บริษัท นอร์ท สาธร เรียลตี้ จำกัดได้รับเงินชำระเริ่มแรกทั้งหมดแล้ว</w:t>
      </w:r>
    </w:p>
    <w:p w14:paraId="0DBB9E19" w14:textId="03D96437" w:rsidR="003E512D" w:rsidRPr="00CA12A4" w:rsidRDefault="003E512D" w:rsidP="003E5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4"/>
          <w:szCs w:val="24"/>
        </w:rPr>
      </w:pPr>
    </w:p>
    <w:p w14:paraId="02D2E79E" w14:textId="11E3EFC5" w:rsidR="00F3204B" w:rsidRPr="00CA12A4" w:rsidRDefault="003E512D" w:rsidP="00F3204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CA12A4">
        <w:rPr>
          <w:rFonts w:ascii="Angsana New" w:hAnsi="Angsana New"/>
          <w:sz w:val="30"/>
          <w:szCs w:val="30"/>
        </w:rPr>
        <w:t>29</w:t>
      </w:r>
      <w:r w:rsidRPr="00CA12A4">
        <w:rPr>
          <w:rFonts w:ascii="Angsana New" w:hAnsi="Angsana New"/>
          <w:sz w:val="30"/>
          <w:szCs w:val="30"/>
          <w:cs/>
        </w:rPr>
        <w:t xml:space="preserve"> มีนาคม </w:t>
      </w:r>
      <w:r w:rsidRPr="00CA12A4">
        <w:rPr>
          <w:rFonts w:ascii="Angsana New" w:hAnsi="Angsana New"/>
          <w:sz w:val="30"/>
          <w:szCs w:val="30"/>
        </w:rPr>
        <w:t>2559</w:t>
      </w:r>
      <w:r w:rsidRPr="00CA12A4">
        <w:rPr>
          <w:rFonts w:ascii="Angsana New" w:hAnsi="Angsana New"/>
          <w:sz w:val="30"/>
          <w:szCs w:val="30"/>
          <w:cs/>
        </w:rPr>
        <w:t xml:space="preserve"> บริษัท นอร์ท สาธร เรียลตี้ จำกัด ซึ่งเป็นบริษัทย่อยได้เข้าทำสัญญาแบ่งเช่าช่วงที่ดิน อาคารพร้อมทั้งส่วนควบและงานระบบของอาคารสำนักงานสาทร สแควร์ เป็นระยะเวลาประมาณ </w:t>
      </w:r>
      <w:r w:rsidRPr="00CA12A4">
        <w:rPr>
          <w:rFonts w:ascii="Angsana New" w:hAnsi="Angsana New"/>
          <w:sz w:val="30"/>
          <w:szCs w:val="30"/>
        </w:rPr>
        <w:t xml:space="preserve">25 </w:t>
      </w:r>
      <w:r w:rsidRPr="00CA12A4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Pr="00CA12A4">
        <w:rPr>
          <w:rFonts w:ascii="Angsana New" w:hAnsi="Angsana New"/>
          <w:sz w:val="30"/>
          <w:szCs w:val="30"/>
        </w:rPr>
        <w:t>6</w:t>
      </w:r>
      <w:r w:rsidRPr="00CA12A4">
        <w:rPr>
          <w:rFonts w:ascii="Angsana New" w:hAnsi="Angsana New"/>
          <w:sz w:val="30"/>
          <w:szCs w:val="30"/>
          <w:cs/>
        </w:rPr>
        <w:t xml:space="preserve"> ตุลาคม  </w:t>
      </w:r>
      <w:r w:rsidRPr="00CA12A4">
        <w:rPr>
          <w:rFonts w:ascii="Angsana New" w:hAnsi="Angsana New"/>
          <w:sz w:val="30"/>
          <w:szCs w:val="30"/>
        </w:rPr>
        <w:t>2583</w:t>
      </w:r>
      <w:r w:rsidRPr="00CA12A4">
        <w:rPr>
          <w:rFonts w:ascii="Angsana New" w:hAnsi="Angsana New"/>
          <w:sz w:val="30"/>
          <w:szCs w:val="30"/>
          <w:cs/>
        </w:rPr>
        <w:t xml:space="preserve"> รวมถึงขายกรรมสิทธิ์ในเฟอร์นิเจอร์ เครื่องมือและอุปกรณ์ ให้แก่</w:t>
      </w:r>
      <w:r w:rsidR="002974CA" w:rsidRPr="00CA12A4">
        <w:rPr>
          <w:rFonts w:ascii="Angsana New" w:hAnsi="Angsana New"/>
          <w:sz w:val="30"/>
          <w:szCs w:val="30"/>
        </w:rPr>
        <w:t xml:space="preserve"> GVREIT </w:t>
      </w:r>
      <w:r w:rsidRPr="00CA12A4">
        <w:rPr>
          <w:rFonts w:ascii="Angsana New" w:hAnsi="Angsana New"/>
          <w:sz w:val="30"/>
          <w:szCs w:val="30"/>
          <w:cs/>
        </w:rPr>
        <w:t>ซึ่งเป็นบริษัทร่วม</w:t>
      </w:r>
      <w:r w:rsidR="007C1946" w:rsidRPr="00CA12A4">
        <w:rPr>
          <w:rFonts w:ascii="Angsana New" w:hAnsi="Angsana New" w:hint="cs"/>
          <w:sz w:val="30"/>
          <w:szCs w:val="30"/>
          <w:cs/>
        </w:rPr>
        <w:t>ของ</w:t>
      </w:r>
      <w:r w:rsidR="003A0383" w:rsidRPr="00CA12A4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CA12A4">
        <w:rPr>
          <w:rFonts w:ascii="Angsana New" w:hAnsi="Angsana New"/>
          <w:sz w:val="30"/>
          <w:szCs w:val="30"/>
          <w:cs/>
        </w:rPr>
        <w:t>โดยได้รับชำระเงินจาก</w:t>
      </w:r>
      <w:r w:rsidR="007C1946" w:rsidRPr="00CA12A4">
        <w:rPr>
          <w:rFonts w:ascii="Angsana New" w:hAnsi="Angsana New"/>
          <w:sz w:val="30"/>
          <w:szCs w:val="30"/>
        </w:rPr>
        <w:t xml:space="preserve"> GVREIT </w:t>
      </w:r>
      <w:r w:rsidRPr="00CA12A4">
        <w:rPr>
          <w:rFonts w:ascii="Angsana New" w:hAnsi="Angsana New"/>
          <w:sz w:val="30"/>
          <w:szCs w:val="30"/>
          <w:cs/>
        </w:rPr>
        <w:t xml:space="preserve">สำหรับทรัพย์สินที่เช่าช่วงในส่วนที่เป็นอาคารและส่วนควบและทรัพย์สินที่เช่าช่วงในส่วนที่เป็นงานระบบ เป็นจำนวนเงินประมาณ </w:t>
      </w:r>
      <w:r w:rsidRPr="00CA12A4">
        <w:rPr>
          <w:rFonts w:ascii="Angsana New" w:hAnsi="Angsana New"/>
          <w:sz w:val="30"/>
          <w:szCs w:val="30"/>
        </w:rPr>
        <w:t>6,777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และส่วนที่ขายเฟอร์นิเจอร์ เครื่องมือและอุปกรณ์ เป็นจำนวนเงินประมาณ </w:t>
      </w:r>
      <w:r w:rsidRPr="00CA12A4">
        <w:rPr>
          <w:rFonts w:ascii="Angsana New" w:hAnsi="Angsana New"/>
          <w:sz w:val="30"/>
          <w:szCs w:val="30"/>
        </w:rPr>
        <w:t>37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โดยมีกำไรจากการจำหน่ายเป็นจำนวนเงิน </w:t>
      </w:r>
      <w:r w:rsidRPr="00CA12A4">
        <w:rPr>
          <w:rFonts w:ascii="Angsana New" w:hAnsi="Angsana New"/>
          <w:sz w:val="30"/>
          <w:szCs w:val="30"/>
        </w:rPr>
        <w:t>1</w:t>
      </w:r>
      <w:r w:rsidRPr="00CA12A4">
        <w:rPr>
          <w:rFonts w:ascii="Angsana New" w:hAnsi="Angsana New"/>
          <w:sz w:val="30"/>
          <w:szCs w:val="30"/>
          <w:cs/>
        </w:rPr>
        <w:t>.</w:t>
      </w:r>
      <w:r w:rsidRPr="00CA12A4">
        <w:rPr>
          <w:rFonts w:ascii="Angsana New" w:hAnsi="Angsana New"/>
          <w:sz w:val="30"/>
          <w:szCs w:val="30"/>
        </w:rPr>
        <w:t>66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นอกจากนี้</w:t>
      </w:r>
      <w:r w:rsidR="007C1946" w:rsidRPr="00CA12A4">
        <w:rPr>
          <w:rFonts w:ascii="Angsana New" w:hAnsi="Angsana New"/>
          <w:sz w:val="30"/>
          <w:szCs w:val="30"/>
        </w:rPr>
        <w:t xml:space="preserve"> GVREIT </w:t>
      </w:r>
      <w:r w:rsidRPr="00CA12A4">
        <w:rPr>
          <w:rFonts w:ascii="Angsana New" w:hAnsi="Angsana New"/>
          <w:sz w:val="30"/>
          <w:szCs w:val="30"/>
          <w:cs/>
        </w:rPr>
        <w:t xml:space="preserve">ยังมีภาระผูกพันสำหรับการจ่ายค่าเช่าช่วงเป็นรายปีในส่วนที่เป็นที่ดินเป็นระยะเวลาประมาณ </w:t>
      </w:r>
      <w:r w:rsidRPr="00CA12A4">
        <w:rPr>
          <w:rFonts w:ascii="Angsana New" w:hAnsi="Angsana New"/>
          <w:sz w:val="30"/>
          <w:szCs w:val="30"/>
        </w:rPr>
        <w:t>25</w:t>
      </w:r>
      <w:r w:rsidRPr="00CA12A4">
        <w:rPr>
          <w:rFonts w:ascii="Angsana New" w:hAnsi="Angsana New"/>
          <w:sz w:val="30"/>
          <w:szCs w:val="30"/>
          <w:cs/>
        </w:rPr>
        <w:t xml:space="preserve"> ปี โดยงวดสุดท้ายจ่ายในเดือนกันยายน </w:t>
      </w:r>
      <w:r w:rsidRPr="00CA12A4">
        <w:rPr>
          <w:rFonts w:ascii="Angsana New" w:hAnsi="Angsana New"/>
          <w:sz w:val="30"/>
          <w:szCs w:val="30"/>
        </w:rPr>
        <w:t>2583</w:t>
      </w:r>
      <w:r w:rsidRPr="00CA12A4">
        <w:rPr>
          <w:rFonts w:ascii="Angsana New" w:hAnsi="Angsana New"/>
          <w:sz w:val="30"/>
          <w:szCs w:val="30"/>
          <w:cs/>
        </w:rPr>
        <w:t xml:space="preserve"> รวมเป็นจำนวนเงินทั้งสิ้น </w:t>
      </w:r>
      <w:r w:rsidRPr="00CA12A4">
        <w:rPr>
          <w:rFonts w:ascii="Angsana New" w:hAnsi="Angsana New"/>
          <w:sz w:val="30"/>
          <w:szCs w:val="30"/>
        </w:rPr>
        <w:t>900</w:t>
      </w:r>
      <w:r w:rsidRPr="00CA12A4">
        <w:rPr>
          <w:rFonts w:ascii="Angsana New" w:hAnsi="Angsana New"/>
          <w:sz w:val="30"/>
          <w:szCs w:val="30"/>
          <w:cs/>
        </w:rPr>
        <w:t xml:space="preserve"> ล้านบาท ในการให้บริษัท นอร์ท สาธร เรียลตี้ จำกัด พิจารณาเห็นชอบให้</w:t>
      </w:r>
      <w:r w:rsidR="007C1946" w:rsidRPr="00CA12A4">
        <w:rPr>
          <w:rFonts w:ascii="Angsana New" w:hAnsi="Angsana New"/>
          <w:sz w:val="30"/>
          <w:szCs w:val="30"/>
        </w:rPr>
        <w:t xml:space="preserve"> GVREIT</w:t>
      </w:r>
      <w:r w:rsidR="007C1946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</w:t>
      </w:r>
      <w:r w:rsidR="007C1946" w:rsidRPr="00CA12A4">
        <w:rPr>
          <w:rFonts w:ascii="Angsana New" w:hAnsi="Angsana New"/>
          <w:sz w:val="30"/>
          <w:szCs w:val="30"/>
        </w:rPr>
        <w:t xml:space="preserve"> GVREIT</w:t>
      </w:r>
      <w:r w:rsidR="007C1946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บริษัท นอร์ท สาธร เรียลตี้ จำกัดได้รับเงินชำระเริ่มแรกทั้งหมดแล้ว</w:t>
      </w:r>
    </w:p>
    <w:p w14:paraId="05E0D477" w14:textId="77777777" w:rsidR="00F3204B" w:rsidRPr="00CA12A4" w:rsidRDefault="00F3204B" w:rsidP="00F320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</w:p>
    <w:p w14:paraId="6CC17141" w14:textId="77777777" w:rsidR="006467F6" w:rsidRPr="00CA12A4" w:rsidRDefault="006467F6" w:rsidP="00646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38B10179" w14:textId="73CE4007" w:rsidR="00A836C8" w:rsidRPr="00CA12A4" w:rsidRDefault="00A836C8" w:rsidP="00F3204B">
      <w:pPr>
        <w:pStyle w:val="Heading6"/>
        <w:numPr>
          <w:ilvl w:val="0"/>
          <w:numId w:val="16"/>
        </w:numPr>
        <w:tabs>
          <w:tab w:val="clear" w:pos="900"/>
          <w:tab w:val="num" w:pos="540"/>
        </w:tabs>
        <w:ind w:hanging="882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9924204" w14:textId="77777777" w:rsidR="003C652C" w:rsidRPr="00CA12A4" w:rsidRDefault="003C652C">
      <w:pPr>
        <w:rPr>
          <w:rFonts w:ascii="Angsana New" w:hAnsi="Angsana New"/>
          <w:sz w:val="8"/>
          <w:szCs w:val="8"/>
        </w:rPr>
      </w:pPr>
    </w:p>
    <w:tbl>
      <w:tblPr>
        <w:tblW w:w="909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260"/>
      </w:tblGrid>
      <w:tr w:rsidR="00AA75EB" w:rsidRPr="00CA12A4" w14:paraId="5F98D4B8" w14:textId="77777777" w:rsidTr="00DE4EB3">
        <w:trPr>
          <w:tblHeader/>
        </w:trPr>
        <w:tc>
          <w:tcPr>
            <w:tcW w:w="3780" w:type="dxa"/>
            <w:shd w:val="clear" w:color="auto" w:fill="auto"/>
          </w:tcPr>
          <w:p w14:paraId="7AFB8318" w14:textId="77777777" w:rsidR="00AA75EB" w:rsidRPr="00CA12A4" w:rsidRDefault="00AA75EB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DE12270" w14:textId="77777777" w:rsidR="00AA75EB" w:rsidRPr="00CA12A4" w:rsidRDefault="00AA75EB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0F2D9C2" w14:textId="77777777" w:rsidR="00AA75EB" w:rsidRPr="00CA12A4" w:rsidRDefault="00AA75EB" w:rsidP="00DA49B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75EB" w:rsidRPr="00CA12A4" w14:paraId="1FE3382A" w14:textId="77777777" w:rsidTr="00DE4EB3">
        <w:trPr>
          <w:tblHeader/>
        </w:trPr>
        <w:tc>
          <w:tcPr>
            <w:tcW w:w="3780" w:type="dxa"/>
            <w:shd w:val="clear" w:color="auto" w:fill="auto"/>
          </w:tcPr>
          <w:p w14:paraId="0525909B" w14:textId="77777777" w:rsidR="00AA75EB" w:rsidRPr="00CA12A4" w:rsidRDefault="00AA75EB" w:rsidP="00A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294428" w14:textId="1D29A99E" w:rsidR="00AA75EB" w:rsidRPr="00CA12A4" w:rsidRDefault="00587FE6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286EB4" w14:textId="625CC50C" w:rsidR="00AA75EB" w:rsidRPr="00CA12A4" w:rsidRDefault="00587FE6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2B9D66" w14:textId="1C005579" w:rsidR="00AA75EB" w:rsidRPr="00CA12A4" w:rsidRDefault="00587FE6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219C3" w14:textId="53DBBCF3" w:rsidR="00AA75EB" w:rsidRPr="00CA12A4" w:rsidRDefault="00587FE6" w:rsidP="00AA75E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</w:tr>
      <w:tr w:rsidR="00AA75EB" w:rsidRPr="00CA12A4" w14:paraId="1E9BDEAF" w14:textId="77777777" w:rsidTr="00DE4EB3">
        <w:trPr>
          <w:tblHeader/>
        </w:trPr>
        <w:tc>
          <w:tcPr>
            <w:tcW w:w="3780" w:type="dxa"/>
            <w:shd w:val="clear" w:color="auto" w:fill="auto"/>
          </w:tcPr>
          <w:p w14:paraId="6AEE736E" w14:textId="77777777" w:rsidR="00AA75EB" w:rsidRPr="00CA12A4" w:rsidRDefault="00AA75EB" w:rsidP="00DA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58CF2A70" w14:textId="77777777" w:rsidR="00AA75EB" w:rsidRPr="00CA12A4" w:rsidRDefault="006017CC" w:rsidP="00DA49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</w:t>
            </w:r>
            <w:r w:rsidR="00AA75EB" w:rsidRPr="00CA12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C1E09" w:rsidRPr="00CA12A4" w14:paraId="75CF1462" w14:textId="77777777" w:rsidTr="00DE4EB3">
        <w:tc>
          <w:tcPr>
            <w:tcW w:w="3780" w:type="dxa"/>
            <w:shd w:val="clear" w:color="auto" w:fill="auto"/>
          </w:tcPr>
          <w:p w14:paraId="2734AFE7" w14:textId="30AEF581" w:rsidR="006C1E09" w:rsidRPr="00CA12A4" w:rsidRDefault="006C1E09" w:rsidP="006C1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D024B" w14:textId="7EBFF069" w:rsidR="006C1E09" w:rsidRPr="00CA12A4" w:rsidRDefault="00341366" w:rsidP="00FB25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220</w:t>
            </w:r>
            <w:r w:rsidR="00587FE6" w:rsidRPr="00CA12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DB4C3" w14:textId="2B24196C" w:rsidR="006C1E09" w:rsidRPr="00CA12A4" w:rsidRDefault="00587FE6" w:rsidP="00FB25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C7B8C" w14:textId="688E8211" w:rsidR="006C1E09" w:rsidRPr="00CA12A4" w:rsidRDefault="00341366" w:rsidP="00FB25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3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</w:t>
            </w:r>
            <w:r w:rsidR="00587FE6" w:rsidRPr="00CA12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4C9A7A" w14:textId="091629D3" w:rsidR="006C1E09" w:rsidRPr="00CA12A4" w:rsidRDefault="00587FE6" w:rsidP="00FB251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38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</w:t>
            </w:r>
          </w:p>
        </w:tc>
      </w:tr>
    </w:tbl>
    <w:p w14:paraId="75A98453" w14:textId="7E885F76" w:rsidR="00963F44" w:rsidRPr="00CA12A4" w:rsidRDefault="00963F44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 w:themeColor="text1"/>
          <w:sz w:val="8"/>
          <w:szCs w:val="8"/>
        </w:rPr>
      </w:pPr>
    </w:p>
    <w:p w14:paraId="50C33032" w14:textId="77777777" w:rsidR="00AE47E1" w:rsidRPr="00CA12A4" w:rsidRDefault="00AE47E1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 w:themeColor="text1"/>
          <w:sz w:val="2"/>
          <w:szCs w:val="2"/>
        </w:rPr>
      </w:pPr>
    </w:p>
    <w:p w14:paraId="44D714D6" w14:textId="6B1CD197" w:rsidR="00291968" w:rsidRPr="00CA12A4" w:rsidRDefault="00291968" w:rsidP="00AE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b/>
          <w:bCs/>
          <w:i/>
          <w:iCs/>
          <w:color w:val="000000" w:themeColor="text1"/>
          <w:sz w:val="30"/>
          <w:szCs w:val="30"/>
        </w:rPr>
      </w:pPr>
      <w:r w:rsidRPr="00CA12A4">
        <w:rPr>
          <w:rFonts w:hint="cs"/>
          <w:b/>
          <w:bCs/>
          <w:i/>
          <w:iCs/>
          <w:color w:val="000000" w:themeColor="text1"/>
          <w:sz w:val="30"/>
          <w:szCs w:val="30"/>
          <w:cs/>
        </w:rPr>
        <w:t>โครงการผลประโยชน์ที่กำหนดไว้</w:t>
      </w:r>
      <w:r w:rsidRPr="00CA12A4">
        <w:rPr>
          <w:b/>
          <w:bCs/>
          <w:i/>
          <w:iCs/>
          <w:color w:val="000000" w:themeColor="text1"/>
          <w:sz w:val="30"/>
          <w:szCs w:val="30"/>
          <w:cs/>
        </w:rPr>
        <w:t xml:space="preserve"> </w:t>
      </w:r>
      <w:r w:rsidR="00E92EBB" w:rsidRPr="00CA12A4">
        <w:rPr>
          <w:b/>
          <w:bCs/>
          <w:i/>
          <w:iCs/>
          <w:color w:val="000000" w:themeColor="text1"/>
          <w:sz w:val="30"/>
          <w:szCs w:val="30"/>
        </w:rPr>
        <w:t xml:space="preserve"> </w:t>
      </w:r>
    </w:p>
    <w:p w14:paraId="4BA18F7B" w14:textId="77777777" w:rsidR="00AE47E1" w:rsidRPr="00CA12A4" w:rsidRDefault="00AE47E1" w:rsidP="00AE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 w:themeColor="text1"/>
          <w:sz w:val="8"/>
          <w:szCs w:val="8"/>
        </w:rPr>
      </w:pPr>
    </w:p>
    <w:p w14:paraId="4B4F7050" w14:textId="4E2CDC20" w:rsidR="0013624F" w:rsidRPr="00CA12A4" w:rsidRDefault="00963F44" w:rsidP="00CD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color w:val="000000" w:themeColor="text1"/>
          <w:sz w:val="30"/>
          <w:szCs w:val="30"/>
        </w:rPr>
      </w:pPr>
      <w:r w:rsidRPr="00CA12A4">
        <w:rPr>
          <w:rFonts w:hint="cs"/>
          <w:color w:val="000000" w:themeColor="text1"/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CA12A4">
        <w:rPr>
          <w:color w:val="000000" w:themeColor="text1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พ.ศ. </w:t>
      </w:r>
      <w:r w:rsidR="0033328F" w:rsidRPr="00CA12A4">
        <w:rPr>
          <w:rFonts w:ascii="Angsana New" w:hAnsi="Angsana New"/>
          <w:color w:val="000000" w:themeColor="text1"/>
          <w:sz w:val="30"/>
          <w:szCs w:val="30"/>
        </w:rPr>
        <w:t>2541</w:t>
      </w:r>
      <w:r w:rsidRPr="00CA12A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</w:t>
      </w:r>
      <w:r w:rsidRPr="00CA12A4">
        <w:rPr>
          <w:rFonts w:hint="cs"/>
          <w:color w:val="000000" w:themeColor="text1"/>
          <w:sz w:val="30"/>
          <w:szCs w:val="30"/>
          <w:cs/>
        </w:rPr>
        <w:t>ตามหลักคณิตศาสตร์ประกันภัย</w:t>
      </w:r>
      <w:r w:rsidRPr="00CA12A4">
        <w:rPr>
          <w:color w:val="000000" w:themeColor="text1"/>
          <w:sz w:val="30"/>
          <w:szCs w:val="30"/>
          <w:cs/>
        </w:rPr>
        <w:t xml:space="preserve"> </w:t>
      </w:r>
      <w:r w:rsidRPr="00CA12A4">
        <w:rPr>
          <w:rFonts w:hint="cs"/>
          <w:color w:val="000000" w:themeColor="text1"/>
          <w:sz w:val="30"/>
          <w:szCs w:val="30"/>
          <w:cs/>
        </w:rPr>
        <w:t>ได้แก่</w:t>
      </w:r>
      <w:r w:rsidRPr="00CA12A4">
        <w:rPr>
          <w:color w:val="000000" w:themeColor="text1"/>
          <w:sz w:val="30"/>
          <w:szCs w:val="30"/>
          <w:cs/>
        </w:rPr>
        <w:t xml:space="preserve"> </w:t>
      </w:r>
      <w:r w:rsidRPr="00CA12A4">
        <w:rPr>
          <w:rFonts w:hint="cs"/>
          <w:color w:val="000000" w:themeColor="text1"/>
          <w:sz w:val="30"/>
          <w:szCs w:val="30"/>
          <w:cs/>
        </w:rPr>
        <w:t>ความเสี่ยงของช่วงชีวิต</w:t>
      </w:r>
      <w:r w:rsidRPr="00CA12A4">
        <w:rPr>
          <w:color w:val="000000" w:themeColor="text1"/>
          <w:sz w:val="30"/>
          <w:szCs w:val="30"/>
          <w:cs/>
        </w:rPr>
        <w:t xml:space="preserve"> </w:t>
      </w:r>
      <w:r w:rsidRPr="00CA12A4">
        <w:rPr>
          <w:rFonts w:hint="cs"/>
          <w:color w:val="000000" w:themeColor="text1"/>
          <w:sz w:val="30"/>
          <w:szCs w:val="30"/>
          <w:cs/>
        </w:rPr>
        <w:t>ความเสี่ยงจากอัตราแลกเปลี่ยน</w:t>
      </w:r>
      <w:r w:rsidRPr="00CA12A4">
        <w:rPr>
          <w:color w:val="000000" w:themeColor="text1"/>
          <w:sz w:val="30"/>
          <w:szCs w:val="30"/>
          <w:cs/>
        </w:rPr>
        <w:t xml:space="preserve"> </w:t>
      </w:r>
      <w:r w:rsidRPr="00CA12A4">
        <w:rPr>
          <w:rFonts w:hint="cs"/>
          <w:color w:val="000000" w:themeColor="text1"/>
          <w:sz w:val="30"/>
          <w:szCs w:val="30"/>
          <w:cs/>
        </w:rPr>
        <w:t>ความเสี่ยงจากอัตราดอกเบี้ย</w:t>
      </w:r>
      <w:r w:rsidRPr="00CA12A4">
        <w:rPr>
          <w:color w:val="000000" w:themeColor="text1"/>
          <w:sz w:val="30"/>
          <w:szCs w:val="30"/>
          <w:cs/>
        </w:rPr>
        <w:t xml:space="preserve"> </w:t>
      </w:r>
      <w:r w:rsidRPr="00CA12A4">
        <w:rPr>
          <w:rFonts w:hint="cs"/>
          <w:color w:val="000000" w:themeColor="text1"/>
          <w:sz w:val="30"/>
          <w:szCs w:val="30"/>
          <w:cs/>
        </w:rPr>
        <w:t>และความเสี่ยงจากตลาด</w:t>
      </w:r>
      <w:r w:rsidRPr="00CA12A4">
        <w:rPr>
          <w:color w:val="000000" w:themeColor="text1"/>
          <w:sz w:val="30"/>
          <w:szCs w:val="30"/>
          <w:cs/>
        </w:rPr>
        <w:t xml:space="preserve"> (</w:t>
      </w:r>
      <w:r w:rsidRPr="00CA12A4">
        <w:rPr>
          <w:rFonts w:hint="cs"/>
          <w:color w:val="000000" w:themeColor="text1"/>
          <w:sz w:val="30"/>
          <w:szCs w:val="30"/>
          <w:cs/>
        </w:rPr>
        <w:t>เงินลงทุน</w:t>
      </w:r>
      <w:r w:rsidRPr="00CA12A4">
        <w:rPr>
          <w:color w:val="000000" w:themeColor="text1"/>
          <w:sz w:val="30"/>
          <w:szCs w:val="30"/>
          <w:cs/>
        </w:rPr>
        <w:t>)</w:t>
      </w:r>
    </w:p>
    <w:p w14:paraId="2A05936A" w14:textId="77777777" w:rsidR="00AE47E1" w:rsidRPr="00CA12A4" w:rsidRDefault="00AE47E1" w:rsidP="00CD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8"/>
          <w:szCs w:val="8"/>
        </w:rPr>
      </w:pPr>
    </w:p>
    <w:p w14:paraId="375964C6" w14:textId="7B7BDA4A" w:rsidR="00953B0C" w:rsidRPr="00CA12A4" w:rsidRDefault="00953B0C" w:rsidP="0096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8"/>
          <w:szCs w:val="8"/>
        </w:rPr>
      </w:pPr>
    </w:p>
    <w:tbl>
      <w:tblPr>
        <w:tblW w:w="92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1"/>
        <w:gridCol w:w="252"/>
        <w:gridCol w:w="1347"/>
        <w:gridCol w:w="237"/>
        <w:gridCol w:w="1210"/>
        <w:gridCol w:w="237"/>
        <w:gridCol w:w="1384"/>
        <w:gridCol w:w="237"/>
        <w:gridCol w:w="1215"/>
      </w:tblGrid>
      <w:tr w:rsidR="00953B0C" w:rsidRPr="00CA12A4" w14:paraId="423A4659" w14:textId="77777777" w:rsidTr="00984FEB">
        <w:trPr>
          <w:tblHeader/>
        </w:trPr>
        <w:tc>
          <w:tcPr>
            <w:tcW w:w="1692" w:type="pct"/>
            <w:shd w:val="clear" w:color="auto" w:fill="auto"/>
          </w:tcPr>
          <w:p w14:paraId="5BC6D691" w14:textId="1AB0E60A" w:rsidR="00953B0C" w:rsidRPr="00CA12A4" w:rsidRDefault="00953B0C" w:rsidP="0095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36" w:type="pct"/>
          </w:tcPr>
          <w:p w14:paraId="762250DD" w14:textId="77777777" w:rsidR="00953B0C" w:rsidRPr="00CA12A4" w:rsidRDefault="00953B0C" w:rsidP="0095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pct"/>
            <w:gridSpan w:val="3"/>
          </w:tcPr>
          <w:p w14:paraId="1D852679" w14:textId="77777777" w:rsidR="00953B0C" w:rsidRPr="00CA12A4" w:rsidRDefault="00953B0C" w:rsidP="00953B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821B0EC" w14:textId="77777777" w:rsidR="00953B0C" w:rsidRPr="00CA12A4" w:rsidRDefault="00953B0C" w:rsidP="00953B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3" w:type="pct"/>
            <w:gridSpan w:val="3"/>
          </w:tcPr>
          <w:p w14:paraId="5F8D13B7" w14:textId="77777777" w:rsidR="00953B0C" w:rsidRPr="00CA12A4" w:rsidRDefault="00953B0C" w:rsidP="00953B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3B0C" w:rsidRPr="00CA12A4" w14:paraId="6E84E776" w14:textId="77777777" w:rsidTr="00984FEB">
        <w:trPr>
          <w:tblHeader/>
        </w:trPr>
        <w:tc>
          <w:tcPr>
            <w:tcW w:w="1692" w:type="pct"/>
            <w:shd w:val="clear" w:color="auto" w:fill="auto"/>
          </w:tcPr>
          <w:p w14:paraId="50A98944" w14:textId="33A65F09" w:rsidR="00953B0C" w:rsidRPr="00CA12A4" w:rsidRDefault="00953B0C" w:rsidP="00953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36" w:type="pct"/>
          </w:tcPr>
          <w:p w14:paraId="1303D3BE" w14:textId="77777777" w:rsidR="00953B0C" w:rsidRPr="00CA12A4" w:rsidRDefault="00953B0C" w:rsidP="00953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vAlign w:val="center"/>
          </w:tcPr>
          <w:p w14:paraId="14DED1EE" w14:textId="77777777" w:rsidR="00953B0C" w:rsidRPr="00CA12A4" w:rsidRDefault="00953B0C" w:rsidP="00953B0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theme="minorBidi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theme="min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8" w:type="pct"/>
          </w:tcPr>
          <w:p w14:paraId="432849E3" w14:textId="77777777" w:rsidR="00953B0C" w:rsidRPr="00CA12A4" w:rsidRDefault="00953B0C" w:rsidP="0095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BA76CAB" w14:textId="77777777" w:rsidR="00953B0C" w:rsidRPr="00CA12A4" w:rsidRDefault="00953B0C" w:rsidP="00953B0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8" w:type="pct"/>
          </w:tcPr>
          <w:p w14:paraId="6100C8D7" w14:textId="77777777" w:rsidR="00953B0C" w:rsidRPr="00CA12A4" w:rsidRDefault="00953B0C" w:rsidP="0095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14:paraId="7625CF85" w14:textId="77777777" w:rsidR="00953B0C" w:rsidRPr="00CA12A4" w:rsidRDefault="00953B0C" w:rsidP="00953B0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 w:cstheme="min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8" w:type="pct"/>
          </w:tcPr>
          <w:p w14:paraId="23972558" w14:textId="77777777" w:rsidR="00953B0C" w:rsidRPr="00CA12A4" w:rsidRDefault="00953B0C" w:rsidP="0095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center"/>
          </w:tcPr>
          <w:p w14:paraId="7880568A" w14:textId="77777777" w:rsidR="00953B0C" w:rsidRPr="00CA12A4" w:rsidRDefault="00953B0C" w:rsidP="00953B0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953B0C" w:rsidRPr="00CA12A4" w14:paraId="61BB1617" w14:textId="77777777" w:rsidTr="00984FEB">
        <w:trPr>
          <w:tblHeader/>
        </w:trPr>
        <w:tc>
          <w:tcPr>
            <w:tcW w:w="1692" w:type="pct"/>
          </w:tcPr>
          <w:p w14:paraId="7BB09977" w14:textId="77777777" w:rsidR="00953B0C" w:rsidRPr="00CA12A4" w:rsidRDefault="00953B0C" w:rsidP="00953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0FC7752" w14:textId="77777777" w:rsidR="00953B0C" w:rsidRPr="00CA12A4" w:rsidRDefault="00953B0C" w:rsidP="00953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71" w:type="pct"/>
            <w:gridSpan w:val="7"/>
          </w:tcPr>
          <w:p w14:paraId="307A5FD4" w14:textId="77777777" w:rsidR="00953B0C" w:rsidRPr="00CA12A4" w:rsidRDefault="00953B0C" w:rsidP="00953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1366" w:rsidRPr="00CA12A4" w14:paraId="301178B3" w14:textId="77777777" w:rsidTr="00074018">
        <w:trPr>
          <w:trHeight w:val="146"/>
        </w:trPr>
        <w:tc>
          <w:tcPr>
            <w:tcW w:w="1692" w:type="pct"/>
          </w:tcPr>
          <w:p w14:paraId="614B5488" w14:textId="6B8B87D9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45A60" w:rsidRPr="00CA12A4">
              <w:rPr>
                <w:rFonts w:asciiTheme="majorBidi" w:hAnsiTheme="majorBidi" w:hint="cs"/>
                <w:sz w:val="30"/>
                <w:szCs w:val="30"/>
                <w:cs/>
              </w:rPr>
              <w:t xml:space="preserve">วันที่ </w:t>
            </w:r>
            <w:r w:rsidR="00F45A60" w:rsidRPr="00CA12A4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="00F45A60" w:rsidRPr="00CA12A4">
              <w:rPr>
                <w:rFonts w:asciiTheme="majorBidi" w:hAnsiTheme="majorBidi" w:hint="cs"/>
                <w:sz w:val="30"/>
                <w:szCs w:val="30"/>
                <w:cs/>
              </w:rPr>
              <w:t xml:space="preserve">ตุลาคม </w:t>
            </w:r>
            <w:r w:rsidR="00F45A60" w:rsidRPr="00CA12A4">
              <w:rPr>
                <w:rFonts w:asciiTheme="majorBidi" w:hAnsiTheme="majorBidi"/>
                <w:sz w:val="30"/>
                <w:szCs w:val="30"/>
              </w:rPr>
              <w:t>2562/2561</w:t>
            </w:r>
          </w:p>
        </w:tc>
        <w:tc>
          <w:tcPr>
            <w:tcW w:w="136" w:type="pct"/>
          </w:tcPr>
          <w:p w14:paraId="21F6DFFE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16FBCD0C" w14:textId="6E7E8913" w:rsidR="00341366" w:rsidRPr="00CA12A4" w:rsidRDefault="00CA1B3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28" w:type="pct"/>
          </w:tcPr>
          <w:p w14:paraId="54F5FA8F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7B9A1870" w14:textId="08A224D1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28" w:type="pct"/>
          </w:tcPr>
          <w:p w14:paraId="61A86E61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159F7C72" w14:textId="09D2E1B4" w:rsidR="00341366" w:rsidRPr="00CA12A4" w:rsidRDefault="00341366" w:rsidP="00074018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28" w:type="pct"/>
          </w:tcPr>
          <w:p w14:paraId="2275E8E6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20747DF9" w14:textId="5CFEFBF7" w:rsidR="00341366" w:rsidRPr="00CA12A4" w:rsidRDefault="0034136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23</w:t>
            </w:r>
          </w:p>
        </w:tc>
      </w:tr>
      <w:tr w:rsidR="00341366" w:rsidRPr="00CA12A4" w14:paraId="4A4E6CDB" w14:textId="77777777" w:rsidTr="00984FEB">
        <w:tc>
          <w:tcPr>
            <w:tcW w:w="1692" w:type="pct"/>
          </w:tcPr>
          <w:p w14:paraId="6BC537C9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" w:type="pct"/>
          </w:tcPr>
          <w:p w14:paraId="07FA1462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728" w:type="pct"/>
          </w:tcPr>
          <w:p w14:paraId="1FEC988B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28" w:type="pct"/>
          </w:tcPr>
          <w:p w14:paraId="52A4D507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654" w:type="pct"/>
          </w:tcPr>
          <w:p w14:paraId="188D40CB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28" w:type="pct"/>
          </w:tcPr>
          <w:p w14:paraId="7DFB57A7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10"/>
                <w:szCs w:val="10"/>
                <w:lang w:val="en-US" w:bidi="th-TH"/>
              </w:rPr>
            </w:pPr>
          </w:p>
        </w:tc>
        <w:tc>
          <w:tcPr>
            <w:tcW w:w="748" w:type="pct"/>
          </w:tcPr>
          <w:p w14:paraId="2E5E8C71" w14:textId="77777777" w:rsidR="00341366" w:rsidRPr="00CA12A4" w:rsidRDefault="0034136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</w:tcPr>
          <w:p w14:paraId="7C3E9EBE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657" w:type="pct"/>
          </w:tcPr>
          <w:p w14:paraId="095CDB1C" w14:textId="77777777" w:rsidR="00341366" w:rsidRPr="00CA12A4" w:rsidRDefault="00341366" w:rsidP="00074018">
            <w:pPr>
              <w:pStyle w:val="acctfourfigures"/>
              <w:tabs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10"/>
                <w:szCs w:val="10"/>
                <w:lang w:val="en-US" w:bidi="th-TH"/>
              </w:rPr>
            </w:pPr>
          </w:p>
        </w:tc>
      </w:tr>
      <w:tr w:rsidR="00341366" w:rsidRPr="00CA12A4" w14:paraId="4F3E8C48" w14:textId="77777777" w:rsidTr="00984FEB">
        <w:tc>
          <w:tcPr>
            <w:tcW w:w="1692" w:type="pct"/>
            <w:shd w:val="clear" w:color="auto" w:fill="auto"/>
          </w:tcPr>
          <w:p w14:paraId="3DB2E36D" w14:textId="362DB19F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6" w:type="pct"/>
          </w:tcPr>
          <w:p w14:paraId="12CBAC95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2AA89DC2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21B8D5D9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4AF0AC6A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E133C65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1300B906" w14:textId="77777777" w:rsidR="00341366" w:rsidRPr="00CA12A4" w:rsidRDefault="0034136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C6D5DA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7006C849" w14:textId="77777777" w:rsidR="00341366" w:rsidRPr="00CA12A4" w:rsidRDefault="00341366" w:rsidP="00074018">
            <w:pPr>
              <w:pStyle w:val="acctfourfigures"/>
              <w:tabs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341366" w:rsidRPr="00CA12A4" w14:paraId="7124F756" w14:textId="77777777" w:rsidTr="00984FEB">
        <w:tc>
          <w:tcPr>
            <w:tcW w:w="1692" w:type="pct"/>
            <w:shd w:val="clear" w:color="auto" w:fill="auto"/>
          </w:tcPr>
          <w:p w14:paraId="2D98986C" w14:textId="1203E626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ต้นทุนบริการอดีต</w:t>
            </w:r>
          </w:p>
        </w:tc>
        <w:tc>
          <w:tcPr>
            <w:tcW w:w="136" w:type="pct"/>
          </w:tcPr>
          <w:p w14:paraId="521C4126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20FC2772" w14:textId="23AA9A77" w:rsidR="00341366" w:rsidRPr="00CA12A4" w:rsidRDefault="00CA1B36" w:rsidP="000740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48215B0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shd w:val="clear" w:color="auto" w:fill="auto"/>
          </w:tcPr>
          <w:p w14:paraId="0D86A92D" w14:textId="352E201D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</w:p>
        </w:tc>
        <w:tc>
          <w:tcPr>
            <w:tcW w:w="128" w:type="pct"/>
          </w:tcPr>
          <w:p w14:paraId="0214EB95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779E6A7F" w14:textId="6E48D3C2" w:rsidR="0034136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3689343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shd w:val="clear" w:color="auto" w:fill="auto"/>
          </w:tcPr>
          <w:p w14:paraId="2DE624F8" w14:textId="5536FAE9" w:rsidR="00341366" w:rsidRPr="00CA12A4" w:rsidRDefault="0034136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341366" w:rsidRPr="00CA12A4" w14:paraId="0596A0FE" w14:textId="77777777" w:rsidTr="00984FEB">
        <w:tc>
          <w:tcPr>
            <w:tcW w:w="1692" w:type="pct"/>
            <w:shd w:val="clear" w:color="auto" w:fill="auto"/>
          </w:tcPr>
          <w:p w14:paraId="323195C1" w14:textId="3AA0FAEC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6" w:type="pct"/>
          </w:tcPr>
          <w:p w14:paraId="334ADC2A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9ED02EF" w14:textId="5D895013" w:rsidR="00341366" w:rsidRPr="00CA12A4" w:rsidRDefault="00CA1B3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28" w:type="pct"/>
          </w:tcPr>
          <w:p w14:paraId="74967632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shd w:val="clear" w:color="auto" w:fill="auto"/>
          </w:tcPr>
          <w:p w14:paraId="4B41412B" w14:textId="4592D91E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36</w:t>
            </w:r>
          </w:p>
        </w:tc>
        <w:tc>
          <w:tcPr>
            <w:tcW w:w="128" w:type="pct"/>
          </w:tcPr>
          <w:p w14:paraId="216DE2C5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0FA1525F" w14:textId="7AF0A931" w:rsidR="0034136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3AE1BFD5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shd w:val="clear" w:color="auto" w:fill="auto"/>
          </w:tcPr>
          <w:p w14:paraId="01892680" w14:textId="3944A851" w:rsidR="00341366" w:rsidRPr="00CA12A4" w:rsidRDefault="0034136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341366" w:rsidRPr="00CA12A4" w14:paraId="53E75AC8" w14:textId="77777777" w:rsidTr="005A6B53">
        <w:tc>
          <w:tcPr>
            <w:tcW w:w="1692" w:type="pct"/>
            <w:shd w:val="clear" w:color="auto" w:fill="auto"/>
          </w:tcPr>
          <w:p w14:paraId="30C91E7B" w14:textId="4CC715A3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6" w:type="pct"/>
          </w:tcPr>
          <w:p w14:paraId="2EA32A8E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4A44335" w14:textId="77D1C8F5" w:rsidR="00341366" w:rsidRPr="00CA12A4" w:rsidRDefault="00CA1B3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6CB315E1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2D5B3979" w14:textId="2DA032E9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28" w:type="pct"/>
          </w:tcPr>
          <w:p w14:paraId="1FB89D9E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088374E4" w14:textId="7D97B668" w:rsidR="0034136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6281509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3ABBDBAD" w14:textId="19FA05F1" w:rsidR="00341366" w:rsidRPr="00CA12A4" w:rsidRDefault="0034136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341366" w:rsidRPr="00CA12A4" w14:paraId="420ED15D" w14:textId="77777777" w:rsidTr="00341366">
        <w:tc>
          <w:tcPr>
            <w:tcW w:w="1692" w:type="pct"/>
          </w:tcPr>
          <w:p w14:paraId="6D9289D0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29BDE4A1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74F8B5E6" w14:textId="08E30F0F" w:rsidR="00341366" w:rsidRPr="00CA12A4" w:rsidRDefault="00CA1B3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28" w:type="pct"/>
          </w:tcPr>
          <w:p w14:paraId="0467285A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3B87A" w14:textId="75CDD468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</w:t>
            </w:r>
          </w:p>
        </w:tc>
        <w:tc>
          <w:tcPr>
            <w:tcW w:w="128" w:type="pct"/>
          </w:tcPr>
          <w:p w14:paraId="4C48C123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64AFC" w14:textId="403DAC7E" w:rsidR="0034136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3E177545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ABC19" w14:textId="27C2B236" w:rsidR="00341366" w:rsidRPr="00CA12A4" w:rsidRDefault="0034136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13</w:t>
            </w:r>
          </w:p>
        </w:tc>
      </w:tr>
      <w:tr w:rsidR="00341366" w:rsidRPr="00CA12A4" w14:paraId="47724C66" w14:textId="77777777" w:rsidTr="00074018">
        <w:tc>
          <w:tcPr>
            <w:tcW w:w="1692" w:type="pct"/>
            <w:shd w:val="clear" w:color="auto" w:fill="auto"/>
          </w:tcPr>
          <w:p w14:paraId="4D82C529" w14:textId="04FD288E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" w:type="pct"/>
          </w:tcPr>
          <w:p w14:paraId="2CD290B6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25064F4A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28" w:type="pct"/>
          </w:tcPr>
          <w:p w14:paraId="7E1C940F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968FCE9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28" w:type="pct"/>
          </w:tcPr>
          <w:p w14:paraId="3BBB3B0E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8"/>
                <w:szCs w:val="8"/>
                <w:lang w:val="en-US" w:bidi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18D55BB5" w14:textId="77777777" w:rsidR="00341366" w:rsidRPr="00CA12A4" w:rsidRDefault="0034136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" w:type="pct"/>
          </w:tcPr>
          <w:p w14:paraId="4C2BFD81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4EA91408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</w:tr>
      <w:tr w:rsidR="00074018" w:rsidRPr="00CA12A4" w14:paraId="380D0C47" w14:textId="77777777" w:rsidTr="00074018">
        <w:tc>
          <w:tcPr>
            <w:tcW w:w="1692" w:type="pct"/>
            <w:shd w:val="clear" w:color="auto" w:fill="auto"/>
          </w:tcPr>
          <w:p w14:paraId="476C86DA" w14:textId="7F0993EB" w:rsidR="00074018" w:rsidRPr="00CA12A4" w:rsidRDefault="00074018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6" w:type="pct"/>
          </w:tcPr>
          <w:p w14:paraId="297E3356" w14:textId="77777777" w:rsidR="00074018" w:rsidRPr="00CA12A4" w:rsidRDefault="00074018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6984316C" w14:textId="77777777" w:rsidR="00074018" w:rsidRPr="00CA12A4" w:rsidRDefault="00074018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F68EB82" w14:textId="77777777" w:rsidR="00074018" w:rsidRPr="00CA12A4" w:rsidRDefault="00074018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471F8396" w14:textId="77777777" w:rsidR="00074018" w:rsidRPr="00CA12A4" w:rsidRDefault="00074018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F07F586" w14:textId="77777777" w:rsidR="00074018" w:rsidRPr="00CA12A4" w:rsidRDefault="00074018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0F62DBF7" w14:textId="77777777" w:rsidR="00074018" w:rsidRPr="00CA12A4" w:rsidRDefault="00074018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9D54BE" w14:textId="77777777" w:rsidR="00074018" w:rsidRPr="00CA12A4" w:rsidRDefault="00074018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54C8D7D6" w14:textId="77777777" w:rsidR="00074018" w:rsidRPr="00CA12A4" w:rsidRDefault="00074018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341366" w:rsidRPr="00CA12A4" w14:paraId="49439BD7" w14:textId="77777777" w:rsidTr="00984FEB">
        <w:tc>
          <w:tcPr>
            <w:tcW w:w="1692" w:type="pct"/>
            <w:shd w:val="clear" w:color="auto" w:fill="auto"/>
          </w:tcPr>
          <w:p w14:paraId="06E9C890" w14:textId="178C192D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(กำไร)</w:t>
            </w: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จากการประมาณการ</w:t>
            </w:r>
          </w:p>
        </w:tc>
        <w:tc>
          <w:tcPr>
            <w:tcW w:w="136" w:type="pct"/>
          </w:tcPr>
          <w:p w14:paraId="51BFF82E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4CA0DB92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214483B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6F23D141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C1F91F0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722E909B" w14:textId="77777777" w:rsidR="00341366" w:rsidRPr="00CA12A4" w:rsidRDefault="0034136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F6E8423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4DD04067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341366" w:rsidRPr="00CA12A4" w14:paraId="36392312" w14:textId="77777777" w:rsidTr="00984FEB">
        <w:tc>
          <w:tcPr>
            <w:tcW w:w="1692" w:type="pct"/>
            <w:shd w:val="clear" w:color="auto" w:fill="auto"/>
          </w:tcPr>
          <w:p w14:paraId="29502A32" w14:textId="74AE9F19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6" w:type="pct"/>
          </w:tcPr>
          <w:p w14:paraId="036F785D" w14:textId="77777777" w:rsidR="00341366" w:rsidRPr="00CA12A4" w:rsidRDefault="00341366" w:rsidP="0034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6669441A" w14:textId="77777777" w:rsidR="00341366" w:rsidRPr="00CA12A4" w:rsidRDefault="0034136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F667BC0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49A65A94" w14:textId="2DBE5DCB" w:rsidR="00341366" w:rsidRPr="00CA12A4" w:rsidRDefault="0034136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DEDB3EA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731BCACE" w14:textId="77777777" w:rsidR="00341366" w:rsidRPr="00CA12A4" w:rsidRDefault="0034136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C4046E3" w14:textId="77777777" w:rsidR="00341366" w:rsidRPr="00CA12A4" w:rsidRDefault="00341366" w:rsidP="003413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18EC244B" w14:textId="2035099C" w:rsidR="00341366" w:rsidRPr="00CA12A4" w:rsidRDefault="0034136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</w:tr>
      <w:tr w:rsidR="00CA1B36" w:rsidRPr="00CA12A4" w14:paraId="4A95A534" w14:textId="77777777" w:rsidTr="00984FEB">
        <w:tc>
          <w:tcPr>
            <w:tcW w:w="1692" w:type="pct"/>
          </w:tcPr>
          <w:p w14:paraId="49032A80" w14:textId="25008DD5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6" w:type="pct"/>
          </w:tcPr>
          <w:p w14:paraId="19825CD9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3930BD56" w14:textId="1F73B91E" w:rsidR="00CA1B36" w:rsidRPr="00CA12A4" w:rsidRDefault="00CA1B36" w:rsidP="000740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DDC512E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28230962" w14:textId="5D9A102B" w:rsidR="00CA1B36" w:rsidRPr="00CA12A4" w:rsidRDefault="00CA1B3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28" w:type="pct"/>
          </w:tcPr>
          <w:p w14:paraId="632BCCDE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225F3971" w14:textId="32515F26" w:rsidR="00CA1B3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A2B60E5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2D30F78D" w14:textId="099685E7" w:rsidR="00CA1B36" w:rsidRPr="00CA12A4" w:rsidRDefault="00CA1B3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CA1B36" w:rsidRPr="00CA12A4" w14:paraId="253AED18" w14:textId="77777777" w:rsidTr="00984FEB">
        <w:tc>
          <w:tcPr>
            <w:tcW w:w="1692" w:type="pct"/>
          </w:tcPr>
          <w:p w14:paraId="69EF9295" w14:textId="5045D68A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6" w:type="pct"/>
          </w:tcPr>
          <w:p w14:paraId="26D73E0A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</w:tcPr>
          <w:p w14:paraId="2A73CC4B" w14:textId="359184F9" w:rsidR="00CA1B36" w:rsidRPr="00CA12A4" w:rsidRDefault="00CA1B36" w:rsidP="000740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77117BD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08A873DF" w14:textId="7A6B256C" w:rsidR="00CA1B36" w:rsidRPr="00CA12A4" w:rsidRDefault="00CA1B36" w:rsidP="00F3204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8" w:type="pct"/>
          </w:tcPr>
          <w:p w14:paraId="4171ED0E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</w:tcPr>
          <w:p w14:paraId="4AA01105" w14:textId="77EA9EFF" w:rsidR="00CA1B3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9B9CBF9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</w:tcPr>
          <w:p w14:paraId="67D30385" w14:textId="0C56FFE3" w:rsidR="00CA1B36" w:rsidRPr="00CA12A4" w:rsidRDefault="00CA1B3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7" w:right="-109"/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/>
                <w:bCs/>
                <w:sz w:val="30"/>
                <w:szCs w:val="30"/>
                <w:lang w:val="en-US" w:bidi="th-TH"/>
              </w:rPr>
              <w:t>(1)</w:t>
            </w:r>
          </w:p>
        </w:tc>
      </w:tr>
      <w:tr w:rsidR="00CA1B36" w:rsidRPr="00CA12A4" w14:paraId="41A360B4" w14:textId="77777777" w:rsidTr="00984FEB">
        <w:tc>
          <w:tcPr>
            <w:tcW w:w="1692" w:type="pct"/>
          </w:tcPr>
          <w:p w14:paraId="60A67B26" w14:textId="2B042D55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6" w:type="pct"/>
          </w:tcPr>
          <w:p w14:paraId="6DCF3AF1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2151D19" w14:textId="2AA70C77" w:rsidR="00CA1B36" w:rsidRPr="00CA12A4" w:rsidRDefault="00CA1B36" w:rsidP="000740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F0A1123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0404961" w14:textId="1CD23E0F" w:rsidR="00CA1B36" w:rsidRPr="00CA12A4" w:rsidRDefault="00CA1B3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28" w:type="pct"/>
          </w:tcPr>
          <w:p w14:paraId="3D4BC3AA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1E9E17CB" w14:textId="53159EFA" w:rsidR="00CA1B3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203901A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DBC089D" w14:textId="00A3557A" w:rsidR="00CA1B36" w:rsidRPr="00CA12A4" w:rsidRDefault="00CA1B3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CA1B36" w:rsidRPr="00CA12A4" w14:paraId="68E20C87" w14:textId="77777777" w:rsidTr="005A6B53">
        <w:tc>
          <w:tcPr>
            <w:tcW w:w="1692" w:type="pct"/>
          </w:tcPr>
          <w:p w14:paraId="1EA422E6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DBA660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A8A7C08" w14:textId="6595FA0F" w:rsidR="00CA1B36" w:rsidRPr="00CA12A4" w:rsidRDefault="00CA1B36" w:rsidP="0007401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C4F980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8A47EFD" w14:textId="02F1F93D" w:rsidR="00CA1B36" w:rsidRPr="00CA12A4" w:rsidRDefault="00CA1B3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8" w:type="pct"/>
          </w:tcPr>
          <w:p w14:paraId="79A8816E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507A4AC7" w14:textId="09D4ED16" w:rsidR="00CA1B3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E938AD5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D4205B6" w14:textId="17F34991" w:rsidR="00CA1B36" w:rsidRPr="00CA12A4" w:rsidRDefault="00CA1B3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CA1B36" w:rsidRPr="00CA12A4" w14:paraId="351FE7AA" w14:textId="77777777" w:rsidTr="005A6B53">
        <w:tc>
          <w:tcPr>
            <w:tcW w:w="1692" w:type="pct"/>
          </w:tcPr>
          <w:p w14:paraId="683D3A9F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6" w:type="pct"/>
          </w:tcPr>
          <w:p w14:paraId="0FFECE24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3D36EF87" w14:textId="77777777" w:rsidR="00CA1B36" w:rsidRPr="00CA12A4" w:rsidRDefault="00CA1B3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28" w:type="pct"/>
          </w:tcPr>
          <w:p w14:paraId="7F8FED93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F9A10F2" w14:textId="77777777" w:rsidR="00CA1B36" w:rsidRPr="00CA12A4" w:rsidRDefault="00CA1B3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6488E728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14:paraId="7318E22A" w14:textId="77777777" w:rsidR="00CA1B3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8" w:type="pct"/>
          </w:tcPr>
          <w:p w14:paraId="1CA95008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2670169A" w14:textId="77777777" w:rsidR="00CA1B36" w:rsidRPr="00CA12A4" w:rsidRDefault="00CA1B3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8"/>
                <w:szCs w:val="8"/>
                <w:cs/>
                <w:lang w:val="en-US" w:bidi="th-TH"/>
              </w:rPr>
            </w:pPr>
          </w:p>
        </w:tc>
      </w:tr>
      <w:tr w:rsidR="00CA1B36" w:rsidRPr="00CA12A4" w14:paraId="2274FAAF" w14:textId="77777777" w:rsidTr="005A6B53">
        <w:tc>
          <w:tcPr>
            <w:tcW w:w="1692" w:type="pct"/>
          </w:tcPr>
          <w:p w14:paraId="1ED416CC" w14:textId="17DDDFAD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6" w:type="pct"/>
          </w:tcPr>
          <w:p w14:paraId="497B4EF9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A918F82" w14:textId="28E89DA2" w:rsidR="00CA1B36" w:rsidRPr="00CA12A4" w:rsidRDefault="00CA1B3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28" w:type="pct"/>
          </w:tcPr>
          <w:p w14:paraId="5D3B3B07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5C5A" w14:textId="3117EFF3" w:rsidR="00CA1B36" w:rsidRPr="00CA12A4" w:rsidRDefault="00CA1B3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(2)</w:t>
            </w:r>
          </w:p>
        </w:tc>
        <w:tc>
          <w:tcPr>
            <w:tcW w:w="128" w:type="pct"/>
          </w:tcPr>
          <w:p w14:paraId="7367B63E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6CC768A6" w14:textId="6A567266" w:rsidR="00CA1B3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28" w:type="pct"/>
          </w:tcPr>
          <w:p w14:paraId="39069986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4D3C6ED7" w14:textId="0EFB4A76" w:rsidR="00CA1B36" w:rsidRPr="00CA12A4" w:rsidRDefault="00CA1B36" w:rsidP="00F3204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7" w:right="-109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(1)</w:t>
            </w:r>
          </w:p>
        </w:tc>
      </w:tr>
      <w:tr w:rsidR="00CA1B36" w:rsidRPr="00CA12A4" w14:paraId="5FB945D5" w14:textId="77777777" w:rsidTr="00984FEB">
        <w:tc>
          <w:tcPr>
            <w:tcW w:w="1692" w:type="pct"/>
          </w:tcPr>
          <w:p w14:paraId="33C1A1EC" w14:textId="6714EE65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</w:t>
            </w:r>
            <w:r w:rsidR="00F45A60"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F45A60" w:rsidRPr="00CA12A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F45A60"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266DADFB" w14:textId="77777777" w:rsidR="00CA1B36" w:rsidRPr="00CA12A4" w:rsidRDefault="00CA1B36" w:rsidP="00CA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58B84874" w14:textId="58C34E7D" w:rsidR="00CA1B36" w:rsidRPr="00CA12A4" w:rsidRDefault="00CA1B36" w:rsidP="00074018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28" w:type="pct"/>
          </w:tcPr>
          <w:p w14:paraId="30C074EA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25208A0" w14:textId="395C36C3" w:rsidR="00CA1B36" w:rsidRPr="00CA12A4" w:rsidRDefault="00CA1B36" w:rsidP="0007401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28" w:type="pct"/>
          </w:tcPr>
          <w:p w14:paraId="0021D73E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2D4B1554" w14:textId="6365F8B9" w:rsidR="00CA1B36" w:rsidRPr="00CA12A4" w:rsidRDefault="00CA1B36" w:rsidP="00074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28" w:type="pct"/>
          </w:tcPr>
          <w:p w14:paraId="347E0D03" w14:textId="77777777" w:rsidR="00CA1B36" w:rsidRPr="00CA12A4" w:rsidRDefault="00CA1B36" w:rsidP="00CA1B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62C5F79E" w14:textId="1BB0FF4E" w:rsidR="00CA1B36" w:rsidRPr="00CA12A4" w:rsidRDefault="00CA1B36" w:rsidP="00074018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36</w:t>
            </w:r>
          </w:p>
        </w:tc>
      </w:tr>
    </w:tbl>
    <w:p w14:paraId="45769B0C" w14:textId="77777777" w:rsidR="00517B1A" w:rsidRPr="00CA12A4" w:rsidRDefault="00446CBC" w:rsidP="00C31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CA12A4">
        <w:rPr>
          <w:rFonts w:ascii="Angsana New" w:hAnsi="Angsana New"/>
          <w:sz w:val="30"/>
          <w:szCs w:val="30"/>
          <w:cs/>
        </w:rPr>
        <w:t xml:space="preserve"> 5 </w:t>
      </w:r>
      <w:r w:rsidRPr="00CA12A4">
        <w:rPr>
          <w:rFonts w:ascii="Angsana New" w:hAnsi="Angsana New" w:hint="cs"/>
          <w:sz w:val="30"/>
          <w:szCs w:val="30"/>
          <w:cs/>
        </w:rPr>
        <w:t>เมษายน</w:t>
      </w:r>
      <w:r w:rsidRPr="00CA12A4">
        <w:rPr>
          <w:rFonts w:ascii="Angsana New" w:hAnsi="Angsana New"/>
          <w:sz w:val="30"/>
          <w:szCs w:val="30"/>
          <w:cs/>
        </w:rPr>
        <w:t xml:space="preserve"> 2562 </w:t>
      </w:r>
      <w:r w:rsidRPr="00CA12A4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หากลูกจ้างทำงานติดต่อกันครบ</w:t>
      </w:r>
      <w:r w:rsidRPr="00CA12A4">
        <w:rPr>
          <w:rFonts w:ascii="Angsana New" w:hAnsi="Angsana New"/>
          <w:sz w:val="30"/>
          <w:szCs w:val="30"/>
          <w:cs/>
        </w:rPr>
        <w:t xml:space="preserve"> 20 </w:t>
      </w:r>
      <w:r w:rsidRPr="00CA12A4">
        <w:rPr>
          <w:rFonts w:ascii="Angsana New" w:hAnsi="Angsana New" w:hint="cs"/>
          <w:sz w:val="30"/>
          <w:szCs w:val="30"/>
          <w:cs/>
        </w:rPr>
        <w:t>ปีขึ้นไป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CA12A4">
        <w:rPr>
          <w:rFonts w:ascii="Angsana New" w:hAnsi="Angsana New"/>
          <w:sz w:val="30"/>
          <w:szCs w:val="30"/>
          <w:cs/>
        </w:rPr>
        <w:t xml:space="preserve"> 400 </w:t>
      </w:r>
      <w:r w:rsidRPr="00CA12A4">
        <w:rPr>
          <w:rFonts w:ascii="Angsana New" w:hAnsi="Angsana New" w:hint="cs"/>
          <w:sz w:val="30"/>
          <w:szCs w:val="30"/>
          <w:cs/>
        </w:rPr>
        <w:t>วัน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กลุ่มบริษัทและบริษัทจึงแก้ไขโครงการผลประโยชน์เมื่อเกษียณแก่พนักงานในปี</w:t>
      </w:r>
      <w:r w:rsidRPr="00CA12A4">
        <w:rPr>
          <w:rFonts w:ascii="Angsana New" w:hAnsi="Angsana New"/>
          <w:sz w:val="30"/>
          <w:szCs w:val="30"/>
          <w:cs/>
        </w:rPr>
        <w:t xml:space="preserve"> 2562 </w:t>
      </w:r>
      <w:r w:rsidRPr="00CA12A4">
        <w:rPr>
          <w:rFonts w:ascii="Angsana New" w:hAnsi="Angsana New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กลุ่มบริษัทและบริษัทรับรู้ประมาณการหนี้สินผลประโยชน์เมื่อเกษียณอายุและต้นทุนบริการในอดีตเพิ่มขึ้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</w:p>
    <w:p w14:paraId="68E91CB3" w14:textId="7226E516" w:rsidR="00F822BF" w:rsidRPr="00CA12A4" w:rsidRDefault="00F822BF" w:rsidP="0051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  <w:cs/>
        </w:rPr>
      </w:pPr>
    </w:p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3960"/>
        <w:gridCol w:w="1134"/>
        <w:gridCol w:w="236"/>
        <w:gridCol w:w="1181"/>
        <w:gridCol w:w="270"/>
        <w:gridCol w:w="1076"/>
        <w:gridCol w:w="270"/>
        <w:gridCol w:w="1087"/>
      </w:tblGrid>
      <w:tr w:rsidR="00291968" w:rsidRPr="00CA12A4" w14:paraId="3B80493A" w14:textId="77777777" w:rsidTr="00DE4EB3">
        <w:tc>
          <w:tcPr>
            <w:tcW w:w="3960" w:type="dxa"/>
          </w:tcPr>
          <w:p w14:paraId="51FEE993" w14:textId="330CE916" w:rsidR="00291968" w:rsidRPr="00CA12A4" w:rsidRDefault="00E0418E" w:rsidP="00E0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51" w:type="dxa"/>
            <w:gridSpan w:val="3"/>
          </w:tcPr>
          <w:p w14:paraId="3B53917B" w14:textId="77777777" w:rsidR="00291968" w:rsidRPr="00CA12A4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00F6CD" w14:textId="77777777" w:rsidR="00291968" w:rsidRPr="00CA12A4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008C528" w14:textId="77777777" w:rsidR="00291968" w:rsidRPr="00CA12A4" w:rsidRDefault="00291968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968" w:rsidRPr="00CA12A4" w14:paraId="186193A7" w14:textId="77777777" w:rsidTr="00DE4EB3">
        <w:tc>
          <w:tcPr>
            <w:tcW w:w="3960" w:type="dxa"/>
          </w:tcPr>
          <w:p w14:paraId="43860AAA" w14:textId="3DD2ADEC" w:rsidR="00291968" w:rsidRPr="00CA12A4" w:rsidRDefault="00E0418E" w:rsidP="00E0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  <w:vAlign w:val="center"/>
          </w:tcPr>
          <w:p w14:paraId="0853F85F" w14:textId="6CFA8CA8" w:rsidR="00291968" w:rsidRPr="00CA12A4" w:rsidRDefault="008B7EE6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186C1B79" w14:textId="77777777" w:rsidR="00291968" w:rsidRPr="00CA12A4" w:rsidRDefault="00291968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0666A4F6" w14:textId="1611B103" w:rsidR="00291968" w:rsidRPr="00CA12A4" w:rsidRDefault="008B7EE6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  <w:r w:rsidR="00E0418E" w:rsidRPr="00CA12A4">
              <w:rPr>
                <w:rFonts w:ascii="Angsana New" w:hAnsi="Angsana New"/>
                <w:sz w:val="30"/>
                <w:szCs w:val="30"/>
              </w:rPr>
              <w:t>56</w:t>
            </w: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D32718" w14:textId="77777777" w:rsidR="00291968" w:rsidRPr="00CA12A4" w:rsidRDefault="00291968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18F8044" w14:textId="1D6EBA4F" w:rsidR="00291968" w:rsidRPr="00CA12A4" w:rsidRDefault="008B7EE6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79385B2F" w14:textId="77777777" w:rsidR="00291968" w:rsidRPr="00CA12A4" w:rsidRDefault="00291968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020F19E8" w14:textId="3BEE30C8" w:rsidR="00291968" w:rsidRPr="00CA12A4" w:rsidRDefault="008B7EE6" w:rsidP="0029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1968" w:rsidRPr="00CA12A4" w14:paraId="54D1D657" w14:textId="77777777" w:rsidTr="00DE4EB3">
        <w:tc>
          <w:tcPr>
            <w:tcW w:w="3960" w:type="dxa"/>
          </w:tcPr>
          <w:p w14:paraId="726A3440" w14:textId="77777777" w:rsidR="00291968" w:rsidRPr="00CA12A4" w:rsidRDefault="00291968" w:rsidP="00C63E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7"/>
          </w:tcPr>
          <w:p w14:paraId="6F637023" w14:textId="77777777" w:rsidR="00291968" w:rsidRPr="00CA12A4" w:rsidRDefault="00291968" w:rsidP="00C6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B4538" w:rsidRPr="00CA12A4" w14:paraId="74FF71EF" w14:textId="77777777" w:rsidTr="00DE4EB3">
        <w:tc>
          <w:tcPr>
            <w:tcW w:w="3960" w:type="dxa"/>
          </w:tcPr>
          <w:p w14:paraId="1118A98A" w14:textId="77777777" w:rsidR="005B4538" w:rsidRPr="00CA12A4" w:rsidRDefault="005B4538" w:rsidP="005B45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4" w:type="dxa"/>
          </w:tcPr>
          <w:p w14:paraId="7A2CD61E" w14:textId="7CA37E60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2.01 - 2.91</w:t>
            </w:r>
          </w:p>
        </w:tc>
        <w:tc>
          <w:tcPr>
            <w:tcW w:w="236" w:type="dxa"/>
          </w:tcPr>
          <w:p w14:paraId="251F2593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6F148CD" w14:textId="2C8121F4" w:rsidR="005B4538" w:rsidRPr="00CA12A4" w:rsidRDefault="005B4538" w:rsidP="005B4538">
            <w:pPr>
              <w:pStyle w:val="acctfourfigures"/>
              <w:tabs>
                <w:tab w:val="clear" w:pos="765"/>
              </w:tabs>
              <w:spacing w:line="240" w:lineRule="atLeast"/>
              <w:ind w:left="-126" w:right="-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2.01 - 2.91</w:t>
            </w:r>
          </w:p>
        </w:tc>
        <w:tc>
          <w:tcPr>
            <w:tcW w:w="270" w:type="dxa"/>
          </w:tcPr>
          <w:p w14:paraId="6182B67D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9FC754" w14:textId="5840B244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02AECD44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0564FA" w14:textId="70CD757C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141" w:right="-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5B4538" w:rsidRPr="00CA12A4" w14:paraId="18F870B4" w14:textId="77777777" w:rsidTr="00DE4EB3">
        <w:tc>
          <w:tcPr>
            <w:tcW w:w="3960" w:type="dxa"/>
          </w:tcPr>
          <w:p w14:paraId="06C2C79E" w14:textId="77777777" w:rsidR="005B4538" w:rsidRPr="00CA12A4" w:rsidRDefault="005B4538" w:rsidP="005B45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4" w:type="dxa"/>
          </w:tcPr>
          <w:p w14:paraId="7970AF05" w14:textId="2734167F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3.0 - 6.0</w:t>
            </w:r>
          </w:p>
        </w:tc>
        <w:tc>
          <w:tcPr>
            <w:tcW w:w="236" w:type="dxa"/>
          </w:tcPr>
          <w:p w14:paraId="72F73C9D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1DD3F29" w14:textId="1DD7D0A1" w:rsidR="005B4538" w:rsidRPr="00CA12A4" w:rsidRDefault="005B4538" w:rsidP="005B4538">
            <w:pPr>
              <w:pStyle w:val="acctfourfigures"/>
              <w:tabs>
                <w:tab w:val="clear" w:pos="765"/>
              </w:tabs>
              <w:spacing w:line="240" w:lineRule="atLeast"/>
              <w:ind w:left="-126" w:right="-71" w:firstLine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3.0 - 6.0</w:t>
            </w:r>
          </w:p>
        </w:tc>
        <w:tc>
          <w:tcPr>
            <w:tcW w:w="270" w:type="dxa"/>
          </w:tcPr>
          <w:p w14:paraId="6FCCBF90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CDDF5F2" w14:textId="49F10896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 xml:space="preserve"> 5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14:paraId="0A30F77F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1393678E" w14:textId="46FC3D55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141" w:right="-6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 xml:space="preserve">0 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 xml:space="preserve"> 5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</w:tr>
      <w:tr w:rsidR="005B4538" w:rsidRPr="00CA12A4" w14:paraId="4448A61B" w14:textId="77777777" w:rsidTr="00DE4EB3">
        <w:tc>
          <w:tcPr>
            <w:tcW w:w="3960" w:type="dxa"/>
          </w:tcPr>
          <w:p w14:paraId="0E087320" w14:textId="77777777" w:rsidR="005B4538" w:rsidRPr="00CA12A4" w:rsidRDefault="005B4538" w:rsidP="005B453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การหมุนเวียนของพนักงาน</w:t>
            </w:r>
          </w:p>
        </w:tc>
        <w:tc>
          <w:tcPr>
            <w:tcW w:w="1134" w:type="dxa"/>
          </w:tcPr>
          <w:p w14:paraId="75353BE8" w14:textId="77777777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64836B5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B67884E" w14:textId="77777777" w:rsidR="005B4538" w:rsidRPr="00CA12A4" w:rsidRDefault="005B4538" w:rsidP="005B4538">
            <w:pPr>
              <w:pStyle w:val="acctfourfigures"/>
              <w:tabs>
                <w:tab w:val="clear" w:pos="765"/>
              </w:tabs>
              <w:spacing w:line="240" w:lineRule="atLeast"/>
              <w:ind w:left="-126" w:right="-71" w:firstLine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DE50E45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576169AC" w14:textId="77777777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F1FC805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494E2C" w14:textId="77777777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141" w:right="-6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5B4538" w:rsidRPr="00CA12A4" w14:paraId="2340C0C5" w14:textId="77777777" w:rsidTr="00DE4EB3">
        <w:tc>
          <w:tcPr>
            <w:tcW w:w="3960" w:type="dxa"/>
          </w:tcPr>
          <w:p w14:paraId="32193586" w14:textId="77777777" w:rsidR="005B4538" w:rsidRPr="00CA12A4" w:rsidRDefault="005B4538" w:rsidP="00936843">
            <w:pPr>
              <w:numPr>
                <w:ilvl w:val="0"/>
                <w:numId w:val="21"/>
              </w:num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1134" w:type="dxa"/>
          </w:tcPr>
          <w:p w14:paraId="0C2715BF" w14:textId="144FD617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0.0 - 30.0</w:t>
            </w:r>
          </w:p>
        </w:tc>
        <w:tc>
          <w:tcPr>
            <w:tcW w:w="236" w:type="dxa"/>
          </w:tcPr>
          <w:p w14:paraId="5279FF7A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D4AC2EA" w14:textId="03B08BEE" w:rsidR="005B4538" w:rsidRPr="00CA12A4" w:rsidRDefault="005B4538" w:rsidP="005B4538">
            <w:pPr>
              <w:pStyle w:val="acctfourfigures"/>
              <w:tabs>
                <w:tab w:val="clear" w:pos="765"/>
              </w:tabs>
              <w:spacing w:line="240" w:lineRule="atLeast"/>
              <w:ind w:left="-126" w:right="-71" w:firstLine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0.0 - 30.0</w:t>
            </w:r>
          </w:p>
        </w:tc>
        <w:tc>
          <w:tcPr>
            <w:tcW w:w="270" w:type="dxa"/>
          </w:tcPr>
          <w:p w14:paraId="28244B73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6F3659" w14:textId="212C20DD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C84B752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A798719" w14:textId="123E239C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141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B4538" w:rsidRPr="00CA12A4" w14:paraId="041B44DB" w14:textId="77777777" w:rsidTr="00DE4EB3">
        <w:tc>
          <w:tcPr>
            <w:tcW w:w="3960" w:type="dxa"/>
          </w:tcPr>
          <w:p w14:paraId="0630149F" w14:textId="77777777" w:rsidR="005B4538" w:rsidRPr="00CA12A4" w:rsidDel="004252BA" w:rsidRDefault="005B4538" w:rsidP="00936843">
            <w:pPr>
              <w:numPr>
                <w:ilvl w:val="0"/>
                <w:numId w:val="21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หน่วยงานก่อสร้าง</w:t>
            </w:r>
          </w:p>
        </w:tc>
        <w:tc>
          <w:tcPr>
            <w:tcW w:w="1134" w:type="dxa"/>
          </w:tcPr>
          <w:p w14:paraId="7D93BD13" w14:textId="55D4DC90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0.0 - 47.0</w:t>
            </w:r>
          </w:p>
        </w:tc>
        <w:tc>
          <w:tcPr>
            <w:tcW w:w="236" w:type="dxa"/>
          </w:tcPr>
          <w:p w14:paraId="27C96D47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71FB81" w14:textId="72F27574" w:rsidR="005B4538" w:rsidRPr="00CA12A4" w:rsidRDefault="005B4538" w:rsidP="005B4538">
            <w:pPr>
              <w:pStyle w:val="acctfourfigures"/>
              <w:tabs>
                <w:tab w:val="clear" w:pos="765"/>
              </w:tabs>
              <w:spacing w:line="240" w:lineRule="atLeast"/>
              <w:ind w:left="-126" w:right="-71" w:firstLine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0.0 - 47.0</w:t>
            </w:r>
          </w:p>
        </w:tc>
        <w:tc>
          <w:tcPr>
            <w:tcW w:w="270" w:type="dxa"/>
          </w:tcPr>
          <w:p w14:paraId="30CA8557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646A2FA6" w14:textId="34F588B1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47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8B2D35D" w14:textId="77777777" w:rsidR="005B4538" w:rsidRPr="00CA12A4" w:rsidRDefault="005B4538" w:rsidP="005B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F636B61" w14:textId="55304167" w:rsidR="005B4538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141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Pr="00CA12A4">
              <w:rPr>
                <w:rFonts w:ascii="Angsana New" w:hAnsi="Angsana New"/>
                <w:sz w:val="30"/>
                <w:szCs w:val="30"/>
              </w:rPr>
              <w:t xml:space="preserve"> 47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CA12A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252D2628" w14:textId="77777777" w:rsidR="00291968" w:rsidRPr="00CA12A4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16D8BD7F" w14:textId="0C733373" w:rsidR="00291968" w:rsidRPr="00CA12A4" w:rsidRDefault="00440E9B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sz w:val="30"/>
          <w:szCs w:val="30"/>
        </w:rPr>
      </w:pPr>
      <w:r w:rsidRPr="00CA12A4">
        <w:rPr>
          <w:rFonts w:asciiTheme="majorBidi" w:hAnsiTheme="majorBidi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D8378C1" w14:textId="77777777" w:rsidR="00440E9B" w:rsidRPr="00CA12A4" w:rsidRDefault="00440E9B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13EA6DAF" w14:textId="02CB1018" w:rsidR="00291968" w:rsidRPr="00CA12A4" w:rsidRDefault="00291968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A12A4">
        <w:rPr>
          <w:rFonts w:asciiTheme="majorBidi" w:hAnsiTheme="majorBidi" w:cstheme="majorBidi"/>
          <w:sz w:val="30"/>
          <w:szCs w:val="30"/>
        </w:rPr>
        <w:t xml:space="preserve">30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B7EE6" w:rsidRPr="00CA12A4">
        <w:rPr>
          <w:rFonts w:asciiTheme="majorBidi" w:hAnsiTheme="majorBidi" w:cstheme="majorBidi"/>
          <w:sz w:val="30"/>
          <w:szCs w:val="30"/>
        </w:rPr>
        <w:t>2563</w:t>
      </w:r>
      <w:r w:rsidR="008B7EE6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B45C05" w:rsidRPr="00CA12A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Pr="00CA12A4">
        <w:rPr>
          <w:rFonts w:asciiTheme="majorBidi" w:hAnsiTheme="majorBidi" w:cstheme="majorBidi"/>
          <w:sz w:val="30"/>
          <w:szCs w:val="30"/>
          <w:cs/>
        </w:rPr>
        <w:t>เป็น</w:t>
      </w:r>
      <w:r w:rsidR="00624E02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1DBB" w:rsidRPr="00CA12A4">
        <w:rPr>
          <w:rFonts w:asciiTheme="majorBidi" w:hAnsiTheme="majorBidi" w:cstheme="majorBidi"/>
          <w:sz w:val="30"/>
          <w:szCs w:val="30"/>
        </w:rPr>
        <w:t>6.4</w:t>
      </w:r>
      <w:r w:rsidR="00F3204B" w:rsidRPr="00CA12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204B" w:rsidRPr="00CA12A4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F3204B" w:rsidRPr="00CA12A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CD1DBB" w:rsidRPr="00CA12A4">
        <w:rPr>
          <w:rFonts w:asciiTheme="majorBidi" w:hAnsiTheme="majorBidi" w:cstheme="majorBidi"/>
          <w:sz w:val="30"/>
          <w:szCs w:val="30"/>
        </w:rPr>
        <w:t>15.6</w:t>
      </w:r>
      <w:r w:rsidR="000911E1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>ปี</w:t>
      </w:r>
      <w:r w:rsidRPr="00CA12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45C05" w:rsidRPr="00CA12A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B4538" w:rsidRPr="00CA12A4">
        <w:rPr>
          <w:rFonts w:asciiTheme="majorBidi" w:hAnsiTheme="majorBidi" w:cstheme="majorBidi"/>
          <w:sz w:val="30"/>
          <w:szCs w:val="30"/>
          <w:lang w:val="en-GB"/>
        </w:rPr>
        <w:t>9</w:t>
      </w:r>
      <w:r w:rsidR="00CD1DBB" w:rsidRPr="00CA12A4">
        <w:rPr>
          <w:rFonts w:asciiTheme="majorBidi" w:hAnsiTheme="majorBidi" w:cstheme="majorBidi"/>
          <w:sz w:val="30"/>
          <w:szCs w:val="30"/>
          <w:lang w:val="en-GB"/>
        </w:rPr>
        <w:t>.0</w:t>
      </w:r>
      <w:r w:rsidR="00B45C05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4143" w:rsidRPr="00CA12A4">
        <w:rPr>
          <w:rFonts w:asciiTheme="majorBidi" w:hAnsiTheme="majorBidi" w:cstheme="majorBidi"/>
          <w:sz w:val="30"/>
          <w:szCs w:val="30"/>
          <w:cs/>
        </w:rPr>
        <w:t>ปี</w:t>
      </w:r>
      <w:r w:rsidR="00051BCD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4143" w:rsidRPr="00CA12A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45C05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D6958" w:rsidRPr="00CA12A4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CA12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D6958" w:rsidRPr="00CA12A4">
        <w:rPr>
          <w:rFonts w:asciiTheme="majorBidi" w:hAnsiTheme="majorBidi" w:cstheme="majorBidi"/>
          <w:i/>
          <w:iCs/>
          <w:sz w:val="30"/>
          <w:szCs w:val="30"/>
        </w:rPr>
        <w:t>6.4 - 15.6</w:t>
      </w:r>
      <w:r w:rsidR="00CA68A0" w:rsidRPr="00CA12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="00B45C05" w:rsidRPr="00CA12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2D6958" w:rsidRPr="00CA12A4">
        <w:rPr>
          <w:rFonts w:asciiTheme="majorBidi" w:hAnsiTheme="majorBidi" w:cstheme="majorBidi"/>
          <w:i/>
          <w:iCs/>
          <w:sz w:val="30"/>
          <w:szCs w:val="30"/>
        </w:rPr>
        <w:t>9.0</w:t>
      </w:r>
      <w:r w:rsidR="00B45C05" w:rsidRPr="00CA12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="00B74143" w:rsidRPr="00CA12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CA12A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A12A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C5BCA81" w14:textId="77777777" w:rsidR="00517B1A" w:rsidRPr="00CA12A4" w:rsidRDefault="00517B1A" w:rsidP="00CD191B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</w:p>
    <w:p w14:paraId="237E7D10" w14:textId="592F7301" w:rsidR="00291968" w:rsidRPr="00CA12A4" w:rsidRDefault="00291968" w:rsidP="00CD191B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A12A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69081EA" w14:textId="77777777" w:rsidR="00291968" w:rsidRPr="00CA12A4" w:rsidRDefault="00291968" w:rsidP="00CD191B">
      <w:pPr>
        <w:spacing w:line="240" w:lineRule="auto"/>
        <w:ind w:firstLine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638958C1" w14:textId="5F6164DE" w:rsidR="00CC6FD8" w:rsidRPr="00CA12A4" w:rsidRDefault="00CC6FD8" w:rsidP="00815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CA12A4">
        <w:rPr>
          <w:rFonts w:asciiTheme="majorBidi" w:hAnsiTheme="majorBidi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ณ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โดยถือว่าข้อสมมติอื่นๆ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คงที่</w:t>
      </w:r>
    </w:p>
    <w:p w14:paraId="36678CF0" w14:textId="77777777" w:rsidR="00DE4CC5" w:rsidRPr="00CA12A4" w:rsidRDefault="00DE4CC5" w:rsidP="00815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44"/>
        <w:gridCol w:w="316"/>
        <w:gridCol w:w="942"/>
        <w:gridCol w:w="235"/>
        <w:gridCol w:w="1055"/>
      </w:tblGrid>
      <w:tr w:rsidR="0068179A" w:rsidRPr="00CA12A4" w14:paraId="66AB43BC" w14:textId="77777777" w:rsidTr="0068179A">
        <w:trPr>
          <w:trHeight w:val="20"/>
          <w:tblHeader/>
        </w:trPr>
        <w:tc>
          <w:tcPr>
            <w:tcW w:w="4230" w:type="dxa"/>
          </w:tcPr>
          <w:p w14:paraId="356670B0" w14:textId="77777777" w:rsidR="0068179A" w:rsidRPr="00CA12A4" w:rsidRDefault="0068179A" w:rsidP="00984FE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</w:tcPr>
          <w:p w14:paraId="35FDDA44" w14:textId="2BEB5EDF" w:rsidR="0068179A" w:rsidRPr="00CA12A4" w:rsidRDefault="0068179A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8179A" w:rsidRPr="00CA12A4" w14:paraId="422C2CB5" w14:textId="77777777" w:rsidTr="0068179A">
        <w:trPr>
          <w:trHeight w:val="20"/>
          <w:tblHeader/>
        </w:trPr>
        <w:tc>
          <w:tcPr>
            <w:tcW w:w="4230" w:type="dxa"/>
          </w:tcPr>
          <w:p w14:paraId="535265C0" w14:textId="77777777" w:rsidR="0068179A" w:rsidRPr="00CA12A4" w:rsidRDefault="0068179A" w:rsidP="00984FEB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04" w:type="dxa"/>
            <w:gridSpan w:val="3"/>
          </w:tcPr>
          <w:p w14:paraId="1B166A84" w14:textId="77777777" w:rsidR="0068179A" w:rsidRPr="00CA12A4" w:rsidRDefault="0068179A" w:rsidP="0068179A">
            <w:pPr>
              <w:pStyle w:val="acctfourfigures"/>
              <w:tabs>
                <w:tab w:val="clear" w:pos="765"/>
              </w:tabs>
              <w:spacing w:line="240" w:lineRule="atLeas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16" w:type="dxa"/>
          </w:tcPr>
          <w:p w14:paraId="460115C8" w14:textId="77777777" w:rsidR="0068179A" w:rsidRPr="00CA12A4" w:rsidRDefault="0068179A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32AD6C9A" w14:textId="77777777" w:rsidR="0068179A" w:rsidRPr="00CA12A4" w:rsidRDefault="0068179A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8179A" w:rsidRPr="00CA12A4" w14:paraId="1D9EE91A" w14:textId="77777777" w:rsidTr="0068179A">
        <w:trPr>
          <w:trHeight w:val="20"/>
          <w:tblHeader/>
        </w:trPr>
        <w:tc>
          <w:tcPr>
            <w:tcW w:w="4230" w:type="dxa"/>
          </w:tcPr>
          <w:p w14:paraId="33BBF0A6" w14:textId="77777777" w:rsidR="0068179A" w:rsidRPr="00CA12A4" w:rsidRDefault="0068179A" w:rsidP="00984F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4C0BE26D" w14:textId="77777777" w:rsidR="0068179A" w:rsidRPr="00CA12A4" w:rsidRDefault="0068179A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EFA4C6E" w14:textId="77777777" w:rsidR="0068179A" w:rsidRPr="00CA12A4" w:rsidRDefault="0068179A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63531A2F" w14:textId="77777777" w:rsidR="0068179A" w:rsidRPr="00CA12A4" w:rsidRDefault="0068179A" w:rsidP="002926C0">
            <w:pPr>
              <w:pStyle w:val="acctfourfigures"/>
              <w:tabs>
                <w:tab w:val="clear" w:pos="765"/>
              </w:tabs>
              <w:spacing w:line="240" w:lineRule="atLeast"/>
              <w:ind w:left="-111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316" w:type="dxa"/>
          </w:tcPr>
          <w:p w14:paraId="06207197" w14:textId="77777777" w:rsidR="0068179A" w:rsidRPr="00CA12A4" w:rsidRDefault="0068179A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2" w:type="dxa"/>
          </w:tcPr>
          <w:p w14:paraId="25B272A4" w14:textId="77777777" w:rsidR="0068179A" w:rsidRPr="00CA12A4" w:rsidRDefault="0068179A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49E4CDAD" w14:textId="77777777" w:rsidR="0068179A" w:rsidRPr="00CA12A4" w:rsidRDefault="0068179A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9B3465A" w14:textId="77777777" w:rsidR="0068179A" w:rsidRPr="00CA12A4" w:rsidRDefault="0068179A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68179A" w:rsidRPr="00CA12A4" w14:paraId="2635FD4E" w14:textId="77777777" w:rsidTr="0068179A">
        <w:trPr>
          <w:trHeight w:val="20"/>
          <w:tblHeader/>
        </w:trPr>
        <w:tc>
          <w:tcPr>
            <w:tcW w:w="4230" w:type="dxa"/>
          </w:tcPr>
          <w:p w14:paraId="74614E54" w14:textId="77777777" w:rsidR="0068179A" w:rsidRPr="00CA12A4" w:rsidRDefault="0068179A" w:rsidP="00984FEB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  <w:vAlign w:val="center"/>
          </w:tcPr>
          <w:p w14:paraId="5406DC15" w14:textId="77777777" w:rsidR="0068179A" w:rsidRPr="00CA12A4" w:rsidRDefault="0068179A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8179A" w:rsidRPr="00CA12A4" w14:paraId="7414ACD2" w14:textId="77777777" w:rsidTr="0068179A">
        <w:trPr>
          <w:trHeight w:val="20"/>
        </w:trPr>
        <w:tc>
          <w:tcPr>
            <w:tcW w:w="4230" w:type="dxa"/>
          </w:tcPr>
          <w:p w14:paraId="00434D7E" w14:textId="04645FB8" w:rsidR="0068179A" w:rsidRPr="00CA12A4" w:rsidRDefault="0068179A" w:rsidP="006817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  <w:vAlign w:val="center"/>
          </w:tcPr>
          <w:p w14:paraId="31007812" w14:textId="21D8C63D" w:rsidR="0068179A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  <w:tc>
          <w:tcPr>
            <w:tcW w:w="270" w:type="dxa"/>
            <w:vAlign w:val="center"/>
          </w:tcPr>
          <w:p w14:paraId="7A0B2533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189F1BE0" w14:textId="601653BB" w:rsidR="0068179A" w:rsidRPr="00CA12A4" w:rsidRDefault="002926C0" w:rsidP="004267A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316" w:type="dxa"/>
            <w:vAlign w:val="center"/>
          </w:tcPr>
          <w:p w14:paraId="2AFD2E14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4DDD769A" w14:textId="2EEC02AB" w:rsidR="0068179A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5" w:type="dxa"/>
            <w:vAlign w:val="center"/>
          </w:tcPr>
          <w:p w14:paraId="441BDAC5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BA495D3" w14:textId="10ECDA27" w:rsidR="0068179A" w:rsidRPr="00CA12A4" w:rsidRDefault="002926C0" w:rsidP="004267A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22</w:t>
            </w:r>
          </w:p>
        </w:tc>
      </w:tr>
      <w:tr w:rsidR="0068179A" w:rsidRPr="00CA12A4" w14:paraId="632ABC93" w14:textId="77777777" w:rsidTr="0068179A">
        <w:trPr>
          <w:trHeight w:val="20"/>
        </w:trPr>
        <w:tc>
          <w:tcPr>
            <w:tcW w:w="4230" w:type="dxa"/>
          </w:tcPr>
          <w:p w14:paraId="5836E727" w14:textId="62383323" w:rsidR="0068179A" w:rsidRPr="00CA12A4" w:rsidRDefault="0068179A" w:rsidP="0068179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4D4EAE8A" w14:textId="0CC0B1F1" w:rsidR="0068179A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5E8AC922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0D5317DD" w14:textId="20C4B86E" w:rsidR="0068179A" w:rsidRPr="00CA12A4" w:rsidRDefault="002926C0" w:rsidP="004267A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316" w:type="dxa"/>
          </w:tcPr>
          <w:p w14:paraId="47C72C16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2" w:type="dxa"/>
          </w:tcPr>
          <w:p w14:paraId="3EF327AD" w14:textId="1514A195" w:rsidR="0068179A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35" w:type="dxa"/>
          </w:tcPr>
          <w:p w14:paraId="1145EFF7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313A195" w14:textId="0A71002C" w:rsidR="0068179A" w:rsidRPr="00CA12A4" w:rsidRDefault="002926C0" w:rsidP="004267A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(19)</w:t>
            </w:r>
          </w:p>
        </w:tc>
      </w:tr>
      <w:tr w:rsidR="0068179A" w:rsidRPr="00CA12A4" w14:paraId="283013B2" w14:textId="77777777" w:rsidTr="0068179A">
        <w:trPr>
          <w:trHeight w:val="20"/>
        </w:trPr>
        <w:tc>
          <w:tcPr>
            <w:tcW w:w="4230" w:type="dxa"/>
          </w:tcPr>
          <w:p w14:paraId="79913F5F" w14:textId="4E5B7F16" w:rsidR="0068179A" w:rsidRPr="00CA12A4" w:rsidRDefault="0068179A" w:rsidP="0068179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การหมุนเวียนของพนักงาน</w:t>
            </w:r>
          </w:p>
        </w:tc>
        <w:tc>
          <w:tcPr>
            <w:tcW w:w="990" w:type="dxa"/>
          </w:tcPr>
          <w:p w14:paraId="543915E6" w14:textId="331CD118" w:rsidR="0068179A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70" w:type="dxa"/>
          </w:tcPr>
          <w:p w14:paraId="2D09F218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71995EE1" w14:textId="1F4879F0" w:rsidR="0068179A" w:rsidRPr="00CA12A4" w:rsidRDefault="002926C0" w:rsidP="004267A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316" w:type="dxa"/>
          </w:tcPr>
          <w:p w14:paraId="23D9C79D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</w:tcPr>
          <w:p w14:paraId="74CB9ED5" w14:textId="132A66A3" w:rsidR="0068179A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5" w:type="dxa"/>
          </w:tcPr>
          <w:p w14:paraId="4299588D" w14:textId="77777777" w:rsidR="0068179A" w:rsidRPr="00CA12A4" w:rsidRDefault="0068179A" w:rsidP="004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FE6E6C7" w14:textId="6C15F565" w:rsidR="0068179A" w:rsidRPr="00CA12A4" w:rsidRDefault="002926C0" w:rsidP="004267A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08A17732" w14:textId="77777777" w:rsidR="0068179A" w:rsidRPr="00CA12A4" w:rsidRDefault="0068179A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44"/>
        <w:gridCol w:w="316"/>
        <w:gridCol w:w="942"/>
        <w:gridCol w:w="235"/>
        <w:gridCol w:w="1055"/>
      </w:tblGrid>
      <w:tr w:rsidR="00347273" w:rsidRPr="00CA12A4" w14:paraId="09FC418A" w14:textId="77777777" w:rsidTr="00984FEB">
        <w:trPr>
          <w:trHeight w:val="20"/>
          <w:tblHeader/>
        </w:trPr>
        <w:tc>
          <w:tcPr>
            <w:tcW w:w="4230" w:type="dxa"/>
          </w:tcPr>
          <w:p w14:paraId="4A87BAA5" w14:textId="77777777" w:rsidR="00347273" w:rsidRPr="00CA12A4" w:rsidRDefault="00347273" w:rsidP="00984FE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</w:tcPr>
          <w:p w14:paraId="5410222F" w14:textId="09E8603C" w:rsidR="00347273" w:rsidRPr="00CA12A4" w:rsidRDefault="00347273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CA12A4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47273" w:rsidRPr="00CA12A4" w14:paraId="6D20113B" w14:textId="77777777" w:rsidTr="00984FEB">
        <w:trPr>
          <w:trHeight w:val="20"/>
          <w:tblHeader/>
        </w:trPr>
        <w:tc>
          <w:tcPr>
            <w:tcW w:w="4230" w:type="dxa"/>
          </w:tcPr>
          <w:p w14:paraId="2D6B0428" w14:textId="77777777" w:rsidR="00347273" w:rsidRPr="00CA12A4" w:rsidRDefault="00347273" w:rsidP="00984FEB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04" w:type="dxa"/>
            <w:gridSpan w:val="3"/>
          </w:tcPr>
          <w:p w14:paraId="7D8B2EC5" w14:textId="77777777" w:rsidR="00347273" w:rsidRPr="00CA12A4" w:rsidRDefault="00347273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16" w:type="dxa"/>
          </w:tcPr>
          <w:p w14:paraId="5F8E3D44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6ED143B9" w14:textId="77777777" w:rsidR="00347273" w:rsidRPr="00CA12A4" w:rsidRDefault="00347273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47273" w:rsidRPr="00CA12A4" w14:paraId="2F37E811" w14:textId="77777777" w:rsidTr="00984FEB">
        <w:trPr>
          <w:trHeight w:val="20"/>
          <w:tblHeader/>
        </w:trPr>
        <w:tc>
          <w:tcPr>
            <w:tcW w:w="4230" w:type="dxa"/>
          </w:tcPr>
          <w:p w14:paraId="0241FC8C" w14:textId="77777777" w:rsidR="00347273" w:rsidRPr="00CA12A4" w:rsidRDefault="00347273" w:rsidP="00984F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388240EE" w14:textId="77777777" w:rsidR="00347273" w:rsidRPr="00CA12A4" w:rsidRDefault="00347273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801BB88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758455C7" w14:textId="77777777" w:rsidR="00347273" w:rsidRPr="00CA12A4" w:rsidRDefault="00347273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111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316" w:type="dxa"/>
          </w:tcPr>
          <w:p w14:paraId="70DB996B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2" w:type="dxa"/>
          </w:tcPr>
          <w:p w14:paraId="33998DE4" w14:textId="77777777" w:rsidR="00347273" w:rsidRPr="00CA12A4" w:rsidRDefault="00347273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24E52C96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EC3848" w14:textId="77777777" w:rsidR="00347273" w:rsidRPr="00CA12A4" w:rsidRDefault="00347273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347273" w:rsidRPr="00CA12A4" w14:paraId="390609A5" w14:textId="77777777" w:rsidTr="00984FEB">
        <w:trPr>
          <w:trHeight w:val="20"/>
          <w:tblHeader/>
        </w:trPr>
        <w:tc>
          <w:tcPr>
            <w:tcW w:w="4230" w:type="dxa"/>
          </w:tcPr>
          <w:p w14:paraId="0ECE99B6" w14:textId="77777777" w:rsidR="00347273" w:rsidRPr="00CA12A4" w:rsidRDefault="00347273" w:rsidP="00984FEB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  <w:vAlign w:val="center"/>
          </w:tcPr>
          <w:p w14:paraId="26EBA42D" w14:textId="77777777" w:rsidR="00347273" w:rsidRPr="00CA12A4" w:rsidRDefault="00347273" w:rsidP="00984FE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47273" w:rsidRPr="00CA12A4" w14:paraId="18A162E2" w14:textId="77777777" w:rsidTr="00984FEB">
        <w:trPr>
          <w:trHeight w:val="20"/>
        </w:trPr>
        <w:tc>
          <w:tcPr>
            <w:tcW w:w="4230" w:type="dxa"/>
          </w:tcPr>
          <w:p w14:paraId="37ACDABB" w14:textId="77777777" w:rsidR="00347273" w:rsidRPr="00CA12A4" w:rsidRDefault="00347273" w:rsidP="00984FE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  <w:vAlign w:val="center"/>
          </w:tcPr>
          <w:p w14:paraId="7D4FFEF6" w14:textId="7977842D" w:rsidR="00347273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  <w:vAlign w:val="center"/>
          </w:tcPr>
          <w:p w14:paraId="00F52B11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  <w:vAlign w:val="center"/>
          </w:tcPr>
          <w:p w14:paraId="5881DCDA" w14:textId="48590645" w:rsidR="00347273" w:rsidRPr="00CA12A4" w:rsidRDefault="007B2521" w:rsidP="004267A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316" w:type="dxa"/>
            <w:vAlign w:val="center"/>
          </w:tcPr>
          <w:p w14:paraId="09028173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14:paraId="402CC715" w14:textId="738E4F25" w:rsidR="00347273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center"/>
          </w:tcPr>
          <w:p w14:paraId="10DE5436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C515E74" w14:textId="146E4709" w:rsidR="00347273" w:rsidRPr="00CA12A4" w:rsidRDefault="007B2521" w:rsidP="004267A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347273" w:rsidRPr="00CA12A4" w14:paraId="6577491F" w14:textId="77777777" w:rsidTr="00984FEB">
        <w:trPr>
          <w:trHeight w:val="20"/>
        </w:trPr>
        <w:tc>
          <w:tcPr>
            <w:tcW w:w="4230" w:type="dxa"/>
          </w:tcPr>
          <w:p w14:paraId="025B2A4F" w14:textId="77777777" w:rsidR="00347273" w:rsidRPr="00CA12A4" w:rsidRDefault="00347273" w:rsidP="00984FE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7E72C0A2" w14:textId="7916AEBA" w:rsidR="00347273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1354FFF1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3EEB791F" w14:textId="4936A12F" w:rsidR="00347273" w:rsidRPr="00CA12A4" w:rsidRDefault="007B2521" w:rsidP="004267A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16" w:type="dxa"/>
          </w:tcPr>
          <w:p w14:paraId="6A92796B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2" w:type="dxa"/>
          </w:tcPr>
          <w:p w14:paraId="1048F1F0" w14:textId="773414DB" w:rsidR="00347273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(4)</w:t>
            </w:r>
          </w:p>
        </w:tc>
        <w:tc>
          <w:tcPr>
            <w:tcW w:w="235" w:type="dxa"/>
          </w:tcPr>
          <w:p w14:paraId="59764586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9560E82" w14:textId="080811E5" w:rsidR="00347273" w:rsidRPr="00CA12A4" w:rsidRDefault="007B2521" w:rsidP="004267A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(3)</w:t>
            </w:r>
          </w:p>
        </w:tc>
      </w:tr>
      <w:tr w:rsidR="00347273" w:rsidRPr="00CA12A4" w14:paraId="5C8CC08F" w14:textId="77777777" w:rsidTr="00984FEB">
        <w:trPr>
          <w:trHeight w:val="20"/>
        </w:trPr>
        <w:tc>
          <w:tcPr>
            <w:tcW w:w="4230" w:type="dxa"/>
          </w:tcPr>
          <w:p w14:paraId="2C3D176F" w14:textId="77777777" w:rsidR="00347273" w:rsidRPr="00CA12A4" w:rsidRDefault="00347273" w:rsidP="00984FEB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การหมุนเวียนของพนักงาน</w:t>
            </w:r>
          </w:p>
        </w:tc>
        <w:tc>
          <w:tcPr>
            <w:tcW w:w="990" w:type="dxa"/>
          </w:tcPr>
          <w:p w14:paraId="3EB8C9C0" w14:textId="0D22C5F6" w:rsidR="00347273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220AF14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</w:tcPr>
          <w:p w14:paraId="4AE9746C" w14:textId="63D24357" w:rsidR="00347273" w:rsidRPr="00CA12A4" w:rsidRDefault="007B2521" w:rsidP="004267A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316" w:type="dxa"/>
          </w:tcPr>
          <w:p w14:paraId="79242B1F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</w:tcPr>
          <w:p w14:paraId="7B9746EF" w14:textId="241107AD" w:rsidR="00347273" w:rsidRPr="00CA12A4" w:rsidRDefault="005B4538" w:rsidP="004267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758936A2" w14:textId="77777777" w:rsidR="00347273" w:rsidRPr="00CA12A4" w:rsidRDefault="00347273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2C01CFC7" w14:textId="38A339C3" w:rsidR="00347273" w:rsidRPr="00CA12A4" w:rsidRDefault="007B2521" w:rsidP="004267A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05" w:right="-111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604BFC9D" w14:textId="77777777" w:rsidR="0068179A" w:rsidRPr="00CA12A4" w:rsidRDefault="0068179A" w:rsidP="0029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F5C43B" w14:textId="77777777" w:rsidR="004E23A0" w:rsidRPr="00CA12A4" w:rsidRDefault="00291968" w:rsidP="00C63E7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56D303AA" w14:textId="77777777" w:rsidR="005516C8" w:rsidRPr="00CA12A4" w:rsidRDefault="005516C8" w:rsidP="00646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407EE6" w14:textId="40D4BDE4" w:rsidR="00D444F0" w:rsidRPr="00CA12A4" w:rsidRDefault="00D444F0" w:rsidP="00292B5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Times New Roman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ประมาณ</w:t>
      </w:r>
      <w:r w:rsidRPr="00CA12A4">
        <w:rPr>
          <w:rFonts w:ascii="Angsana New" w:eastAsia="Times New Roman" w:hAnsi="Angsana New"/>
          <w:sz w:val="30"/>
          <w:szCs w:val="30"/>
          <w:cs/>
        </w:rPr>
        <w:t>การหนี้สิน</w:t>
      </w:r>
    </w:p>
    <w:p w14:paraId="47B1D85A" w14:textId="0959415A" w:rsidR="00F822BF" w:rsidRPr="00CA12A4" w:rsidRDefault="00F822BF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468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241"/>
        <w:gridCol w:w="1431"/>
        <w:gridCol w:w="266"/>
        <w:gridCol w:w="1525"/>
        <w:gridCol w:w="266"/>
        <w:gridCol w:w="1271"/>
      </w:tblGrid>
      <w:tr w:rsidR="00C31977" w:rsidRPr="00CA12A4" w14:paraId="30690A85" w14:textId="77777777" w:rsidTr="00F3204B">
        <w:trPr>
          <w:trHeight w:val="432"/>
          <w:tblHeader/>
        </w:trPr>
        <w:tc>
          <w:tcPr>
            <w:tcW w:w="2356" w:type="pct"/>
          </w:tcPr>
          <w:p w14:paraId="3B1A5495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44" w:type="pct"/>
            <w:gridSpan w:val="5"/>
          </w:tcPr>
          <w:p w14:paraId="7C2B9E69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2B52" w:rsidRPr="00CA12A4" w14:paraId="6F456850" w14:textId="77777777" w:rsidTr="00F3204B">
        <w:trPr>
          <w:trHeight w:val="432"/>
          <w:tblHeader/>
        </w:trPr>
        <w:tc>
          <w:tcPr>
            <w:tcW w:w="2356" w:type="pct"/>
          </w:tcPr>
          <w:p w14:paraId="48C56B34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58AE9064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8" w:type="pct"/>
          </w:tcPr>
          <w:p w14:paraId="3BE638C0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pct"/>
          </w:tcPr>
          <w:p w14:paraId="0A1BF139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ประมาณการอื่น</w:t>
            </w:r>
          </w:p>
        </w:tc>
        <w:tc>
          <w:tcPr>
            <w:tcW w:w="148" w:type="pct"/>
          </w:tcPr>
          <w:p w14:paraId="6D01D885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6" w:type="pct"/>
          </w:tcPr>
          <w:p w14:paraId="7ADC44B9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รวม</w:t>
            </w:r>
          </w:p>
        </w:tc>
      </w:tr>
      <w:tr w:rsidR="00C31977" w:rsidRPr="00CA12A4" w14:paraId="6791629F" w14:textId="77777777" w:rsidTr="00F3204B">
        <w:trPr>
          <w:trHeight w:val="80"/>
          <w:tblHeader/>
        </w:trPr>
        <w:tc>
          <w:tcPr>
            <w:tcW w:w="2356" w:type="pct"/>
          </w:tcPr>
          <w:p w14:paraId="54BFAFAF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44" w:type="pct"/>
            <w:gridSpan w:val="5"/>
          </w:tcPr>
          <w:p w14:paraId="58C3B8B2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2B52" w:rsidRPr="00CA12A4" w14:paraId="3EE4E3C2" w14:textId="77777777" w:rsidTr="00F3204B">
        <w:trPr>
          <w:trHeight w:val="80"/>
        </w:trPr>
        <w:tc>
          <w:tcPr>
            <w:tcW w:w="2356" w:type="pct"/>
          </w:tcPr>
          <w:p w14:paraId="4F81656C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2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ตุลาคม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795" w:type="pct"/>
          </w:tcPr>
          <w:p w14:paraId="321CBD26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130</w:t>
            </w:r>
          </w:p>
        </w:tc>
        <w:tc>
          <w:tcPr>
            <w:tcW w:w="148" w:type="pct"/>
          </w:tcPr>
          <w:p w14:paraId="13911746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4036A24F" w14:textId="77777777" w:rsidR="00C31977" w:rsidRPr="00CA12A4" w:rsidRDefault="00C31977" w:rsidP="00292B52">
            <w:pPr>
              <w:pStyle w:val="acctfourfigures"/>
              <w:tabs>
                <w:tab w:val="clear" w:pos="765"/>
                <w:tab w:val="left" w:pos="1059"/>
              </w:tabs>
              <w:spacing w:line="240" w:lineRule="atLeast"/>
              <w:ind w:left="-79" w:right="15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48" w:type="pct"/>
          </w:tcPr>
          <w:p w14:paraId="0AFD8E4A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</w:tcPr>
          <w:p w14:paraId="3C485B57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15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136</w:t>
            </w:r>
          </w:p>
        </w:tc>
      </w:tr>
      <w:tr w:rsidR="00292B52" w:rsidRPr="00CA12A4" w14:paraId="3676017A" w14:textId="77777777" w:rsidTr="00F3204B">
        <w:trPr>
          <w:trHeight w:val="432"/>
        </w:trPr>
        <w:tc>
          <w:tcPr>
            <w:tcW w:w="2356" w:type="pct"/>
          </w:tcPr>
          <w:p w14:paraId="6E026A6E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2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795" w:type="pct"/>
          </w:tcPr>
          <w:p w14:paraId="6DB9FFCF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48" w:type="pct"/>
          </w:tcPr>
          <w:p w14:paraId="1397A02A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7" w:type="pct"/>
          </w:tcPr>
          <w:p w14:paraId="3AE81764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74D630A4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</w:tcPr>
          <w:p w14:paraId="5814F132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15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292B52" w:rsidRPr="00CA12A4" w14:paraId="480BF444" w14:textId="77777777" w:rsidTr="00F3204B">
        <w:trPr>
          <w:trHeight w:val="432"/>
        </w:trPr>
        <w:tc>
          <w:tcPr>
            <w:tcW w:w="2356" w:type="pct"/>
          </w:tcPr>
          <w:p w14:paraId="682377E4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25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795" w:type="pct"/>
          </w:tcPr>
          <w:p w14:paraId="33BB461D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148" w:type="pct"/>
          </w:tcPr>
          <w:p w14:paraId="327D89AC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15175BBC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3C270361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</w:tcPr>
          <w:p w14:paraId="3FB9700A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(20)</w:t>
            </w:r>
          </w:p>
        </w:tc>
      </w:tr>
      <w:tr w:rsidR="00292B52" w:rsidRPr="00CA12A4" w14:paraId="1D052219" w14:textId="77777777" w:rsidTr="00F3204B">
        <w:trPr>
          <w:trHeight w:val="432"/>
        </w:trPr>
        <w:tc>
          <w:tcPr>
            <w:tcW w:w="2356" w:type="pct"/>
          </w:tcPr>
          <w:p w14:paraId="0DA6BD3B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25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50B642D2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(28)</w:t>
            </w:r>
          </w:p>
        </w:tc>
        <w:tc>
          <w:tcPr>
            <w:tcW w:w="148" w:type="pct"/>
          </w:tcPr>
          <w:p w14:paraId="7B2E4994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39C9A40F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(6)</w:t>
            </w:r>
          </w:p>
        </w:tc>
        <w:tc>
          <w:tcPr>
            <w:tcW w:w="148" w:type="pct"/>
          </w:tcPr>
          <w:p w14:paraId="07A79F81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49ED95A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(34)</w:t>
            </w:r>
          </w:p>
        </w:tc>
      </w:tr>
      <w:tr w:rsidR="00292B52" w:rsidRPr="00CA12A4" w14:paraId="1794EA56" w14:textId="77777777" w:rsidTr="00F3204B">
        <w:trPr>
          <w:trHeight w:val="70"/>
        </w:trPr>
        <w:tc>
          <w:tcPr>
            <w:tcW w:w="2356" w:type="pct"/>
          </w:tcPr>
          <w:p w14:paraId="68F9C8BC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ายน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5196C237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48" w:type="pct"/>
          </w:tcPr>
          <w:p w14:paraId="1FA5A3BB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3086F80E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44E6F0A0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</w:tcPr>
          <w:p w14:paraId="6AAA0529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</w:tr>
      <w:tr w:rsidR="00292B52" w:rsidRPr="00CA12A4" w14:paraId="45FD0788" w14:textId="77777777" w:rsidTr="00F3204B">
        <w:trPr>
          <w:trHeight w:val="30"/>
        </w:trPr>
        <w:tc>
          <w:tcPr>
            <w:tcW w:w="2356" w:type="pct"/>
          </w:tcPr>
          <w:p w14:paraId="46EEA30F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</w:tcPr>
          <w:p w14:paraId="4BF24AAB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48" w:type="pct"/>
          </w:tcPr>
          <w:p w14:paraId="29276241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47" w:type="pct"/>
            <w:tcBorders>
              <w:top w:val="double" w:sz="4" w:space="0" w:color="auto"/>
            </w:tcBorders>
          </w:tcPr>
          <w:p w14:paraId="66F1332C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48" w:type="pct"/>
          </w:tcPr>
          <w:p w14:paraId="4E451DD6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06" w:type="pct"/>
            <w:tcBorders>
              <w:top w:val="double" w:sz="4" w:space="0" w:color="auto"/>
            </w:tcBorders>
          </w:tcPr>
          <w:p w14:paraId="4C968870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292B52" w:rsidRPr="00CA12A4" w14:paraId="55FEAE8E" w14:textId="77777777" w:rsidTr="00F3204B">
        <w:trPr>
          <w:trHeight w:val="70"/>
        </w:trPr>
        <w:tc>
          <w:tcPr>
            <w:tcW w:w="2356" w:type="pct"/>
          </w:tcPr>
          <w:p w14:paraId="1716B3E4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ตุลาคม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2562 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95" w:type="pct"/>
            <w:tcBorders>
              <w:bottom w:val="double" w:sz="4" w:space="0" w:color="auto"/>
            </w:tcBorders>
          </w:tcPr>
          <w:p w14:paraId="5CFFF03E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48" w:type="pct"/>
          </w:tcPr>
          <w:p w14:paraId="61B06020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7" w:type="pct"/>
            <w:tcBorders>
              <w:bottom w:val="double" w:sz="4" w:space="0" w:color="auto"/>
            </w:tcBorders>
          </w:tcPr>
          <w:p w14:paraId="46649127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1B2163BB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</w:tcPr>
          <w:p w14:paraId="6AFBB940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1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</w:tr>
      <w:tr w:rsidR="000274F4" w:rsidRPr="00CA12A4" w14:paraId="61727CF6" w14:textId="77777777" w:rsidTr="000274F4">
        <w:trPr>
          <w:trHeight w:val="70"/>
        </w:trPr>
        <w:tc>
          <w:tcPr>
            <w:tcW w:w="2356" w:type="pct"/>
          </w:tcPr>
          <w:p w14:paraId="55741644" w14:textId="77777777" w:rsidR="000274F4" w:rsidRPr="00CA12A4" w:rsidRDefault="000274F4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5" w:type="pct"/>
          </w:tcPr>
          <w:p w14:paraId="618712BB" w14:textId="77777777" w:rsidR="000274F4" w:rsidRPr="00CA12A4" w:rsidRDefault="000274F4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48" w:type="pct"/>
          </w:tcPr>
          <w:p w14:paraId="15E67C95" w14:textId="77777777" w:rsidR="000274F4" w:rsidRPr="00CA12A4" w:rsidRDefault="000274F4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47" w:type="pct"/>
          </w:tcPr>
          <w:p w14:paraId="46462224" w14:textId="77777777" w:rsidR="000274F4" w:rsidRPr="00CA12A4" w:rsidRDefault="000274F4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48" w:type="pct"/>
          </w:tcPr>
          <w:p w14:paraId="0B9899E5" w14:textId="77777777" w:rsidR="000274F4" w:rsidRPr="00CA12A4" w:rsidRDefault="000274F4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06" w:type="pct"/>
          </w:tcPr>
          <w:p w14:paraId="78549F5C" w14:textId="77777777" w:rsidR="000274F4" w:rsidRPr="00CA12A4" w:rsidRDefault="000274F4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158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292B52" w:rsidRPr="00CA12A4" w14:paraId="76F73463" w14:textId="77777777" w:rsidTr="00F3204B">
        <w:trPr>
          <w:trHeight w:val="432"/>
        </w:trPr>
        <w:tc>
          <w:tcPr>
            <w:tcW w:w="2356" w:type="pct"/>
          </w:tcPr>
          <w:p w14:paraId="2755100C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795" w:type="pct"/>
          </w:tcPr>
          <w:p w14:paraId="055557A2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60F88F7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0D063E88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998FDE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706" w:type="pct"/>
          </w:tcPr>
          <w:p w14:paraId="753114C8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</w:tr>
      <w:tr w:rsidR="00292B52" w:rsidRPr="00CA12A4" w14:paraId="2EA47E5C" w14:textId="77777777" w:rsidTr="00F3204B">
        <w:trPr>
          <w:trHeight w:val="432"/>
        </w:trPr>
        <w:tc>
          <w:tcPr>
            <w:tcW w:w="2356" w:type="pct"/>
          </w:tcPr>
          <w:p w14:paraId="04A1C45D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95" w:type="pct"/>
            <w:tcBorders>
              <w:bottom w:val="double" w:sz="4" w:space="0" w:color="auto"/>
            </w:tcBorders>
          </w:tcPr>
          <w:p w14:paraId="4CF6C3C7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48" w:type="pct"/>
          </w:tcPr>
          <w:p w14:paraId="31C198A3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7" w:type="pct"/>
            <w:tcBorders>
              <w:bottom w:val="double" w:sz="4" w:space="0" w:color="auto"/>
            </w:tcBorders>
          </w:tcPr>
          <w:p w14:paraId="6B097BE8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48" w:type="pct"/>
          </w:tcPr>
          <w:p w14:paraId="65E35330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</w:tcPr>
          <w:p w14:paraId="5CFB4575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</w:t>
            </w:r>
          </w:p>
        </w:tc>
      </w:tr>
      <w:tr w:rsidR="00292B52" w:rsidRPr="00CA12A4" w14:paraId="4E526786" w14:textId="77777777" w:rsidTr="00F3204B">
        <w:trPr>
          <w:trHeight w:val="70"/>
        </w:trPr>
        <w:tc>
          <w:tcPr>
            <w:tcW w:w="2356" w:type="pct"/>
          </w:tcPr>
          <w:p w14:paraId="779055A0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95" w:type="pct"/>
            <w:tcBorders>
              <w:top w:val="double" w:sz="4" w:space="0" w:color="auto"/>
            </w:tcBorders>
          </w:tcPr>
          <w:p w14:paraId="7731E2E4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120</w:t>
            </w:r>
          </w:p>
        </w:tc>
        <w:tc>
          <w:tcPr>
            <w:tcW w:w="148" w:type="pct"/>
          </w:tcPr>
          <w:p w14:paraId="4FDA4A20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7" w:type="pct"/>
            <w:tcBorders>
              <w:top w:val="double" w:sz="4" w:space="0" w:color="auto"/>
            </w:tcBorders>
          </w:tcPr>
          <w:p w14:paraId="045A8CDD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0DAA898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tcBorders>
              <w:top w:val="double" w:sz="4" w:space="0" w:color="auto"/>
            </w:tcBorders>
          </w:tcPr>
          <w:p w14:paraId="7F828C6E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120</w:t>
            </w:r>
          </w:p>
        </w:tc>
      </w:tr>
      <w:tr w:rsidR="00292B52" w:rsidRPr="00CA12A4" w14:paraId="1A73D817" w14:textId="77777777" w:rsidTr="00F3204B">
        <w:trPr>
          <w:trHeight w:val="70"/>
        </w:trPr>
        <w:tc>
          <w:tcPr>
            <w:tcW w:w="2356" w:type="pct"/>
          </w:tcPr>
          <w:p w14:paraId="4A5A5A6B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</w:tcPr>
          <w:p w14:paraId="074B9371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/>
                <w:sz w:val="20"/>
                <w:szCs w:val="20"/>
              </w:rPr>
            </w:pPr>
          </w:p>
        </w:tc>
        <w:tc>
          <w:tcPr>
            <w:tcW w:w="148" w:type="pct"/>
          </w:tcPr>
          <w:p w14:paraId="7963FDFC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double" w:sz="4" w:space="0" w:color="auto"/>
            </w:tcBorders>
          </w:tcPr>
          <w:p w14:paraId="0C13A5A2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68C5FFB5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double" w:sz="4" w:space="0" w:color="auto"/>
            </w:tcBorders>
          </w:tcPr>
          <w:p w14:paraId="0EEFA404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/>
                <w:sz w:val="20"/>
                <w:szCs w:val="20"/>
              </w:rPr>
            </w:pPr>
          </w:p>
        </w:tc>
      </w:tr>
      <w:tr w:rsidR="00292B52" w:rsidRPr="00CA12A4" w14:paraId="43A15E01" w14:textId="77777777" w:rsidTr="00F3204B">
        <w:trPr>
          <w:trHeight w:val="70"/>
        </w:trPr>
        <w:tc>
          <w:tcPr>
            <w:tcW w:w="2356" w:type="pct"/>
          </w:tcPr>
          <w:p w14:paraId="6935AB64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25" w:firstLine="14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30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2562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95" w:type="pct"/>
          </w:tcPr>
          <w:p w14:paraId="4AFD0EA4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9279852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2F0B6D76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4732261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706" w:type="pct"/>
          </w:tcPr>
          <w:p w14:paraId="2FFACD43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</w:tr>
      <w:tr w:rsidR="00292B52" w:rsidRPr="00CA12A4" w14:paraId="609A7255" w14:textId="77777777" w:rsidTr="00F3204B">
        <w:trPr>
          <w:trHeight w:val="70"/>
        </w:trPr>
        <w:tc>
          <w:tcPr>
            <w:tcW w:w="2356" w:type="pct"/>
          </w:tcPr>
          <w:p w14:paraId="20A01DF6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95" w:type="pct"/>
            <w:tcBorders>
              <w:bottom w:val="double" w:sz="4" w:space="0" w:color="auto"/>
            </w:tcBorders>
          </w:tcPr>
          <w:p w14:paraId="39AA38CA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48" w:type="pct"/>
          </w:tcPr>
          <w:p w14:paraId="52516FBA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7" w:type="pct"/>
            <w:tcBorders>
              <w:bottom w:val="double" w:sz="4" w:space="0" w:color="auto"/>
            </w:tcBorders>
          </w:tcPr>
          <w:p w14:paraId="19382450" w14:textId="77777777" w:rsidR="00C31977" w:rsidRPr="00CA12A4" w:rsidRDefault="00C31977" w:rsidP="00F3204B">
            <w:pPr>
              <w:pStyle w:val="acctfourfigures"/>
              <w:tabs>
                <w:tab w:val="clear" w:pos="765"/>
                <w:tab w:val="left" w:pos="880"/>
              </w:tabs>
              <w:spacing w:line="240" w:lineRule="atLeast"/>
              <w:ind w:left="-79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19D5E090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</w:tcPr>
          <w:p w14:paraId="3D14C370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</w:tr>
      <w:tr w:rsidR="00292B52" w:rsidRPr="00CA12A4" w14:paraId="2EBBF5F0" w14:textId="77777777" w:rsidTr="00F3204B">
        <w:trPr>
          <w:trHeight w:val="20"/>
        </w:trPr>
        <w:tc>
          <w:tcPr>
            <w:tcW w:w="2356" w:type="pct"/>
          </w:tcPr>
          <w:p w14:paraId="20210E22" w14:textId="77777777" w:rsidR="00C31977" w:rsidRPr="00CA12A4" w:rsidRDefault="00C31977" w:rsidP="00C3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25"/>
              <w:jc w:val="thaiDistribute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double" w:sz="4" w:space="0" w:color="auto"/>
            </w:tcBorders>
          </w:tcPr>
          <w:p w14:paraId="2F27ED5E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48" w:type="pct"/>
          </w:tcPr>
          <w:p w14:paraId="29C9FFC6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47" w:type="pct"/>
            <w:tcBorders>
              <w:top w:val="double" w:sz="4" w:space="0" w:color="auto"/>
            </w:tcBorders>
          </w:tcPr>
          <w:p w14:paraId="4566137D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48" w:type="pct"/>
          </w:tcPr>
          <w:p w14:paraId="780683F7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06" w:type="pct"/>
            <w:tcBorders>
              <w:top w:val="double" w:sz="4" w:space="0" w:color="auto"/>
            </w:tcBorders>
          </w:tcPr>
          <w:p w14:paraId="2D01879A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292B52" w:rsidRPr="00CA12A4" w14:paraId="290E39CE" w14:textId="77777777" w:rsidTr="00F3204B">
        <w:trPr>
          <w:trHeight w:val="432"/>
        </w:trPr>
        <w:tc>
          <w:tcPr>
            <w:tcW w:w="2356" w:type="pct"/>
          </w:tcPr>
          <w:p w14:paraId="724CB0A9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56"/>
              </w:tabs>
              <w:ind w:left="-14" w:right="-25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ายน </w:t>
            </w:r>
            <w:r w:rsidRPr="00CA12A4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95" w:type="pct"/>
          </w:tcPr>
          <w:p w14:paraId="032239B6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30CA766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7" w:type="pct"/>
          </w:tcPr>
          <w:p w14:paraId="277EDB4F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8B03BB7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</w:tcPr>
          <w:p w14:paraId="2BEFC967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92B52" w:rsidRPr="00CA12A4" w14:paraId="498E6EAF" w14:textId="77777777" w:rsidTr="00F3204B">
        <w:trPr>
          <w:trHeight w:val="70"/>
        </w:trPr>
        <w:tc>
          <w:tcPr>
            <w:tcW w:w="2356" w:type="pct"/>
          </w:tcPr>
          <w:p w14:paraId="21CC4EF5" w14:textId="77777777" w:rsidR="00C31977" w:rsidRPr="00CA12A4" w:rsidRDefault="00C31977" w:rsidP="0029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2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95" w:type="pct"/>
            <w:tcBorders>
              <w:bottom w:val="double" w:sz="4" w:space="0" w:color="auto"/>
            </w:tcBorders>
          </w:tcPr>
          <w:p w14:paraId="35FDCC8B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48" w:type="pct"/>
          </w:tcPr>
          <w:p w14:paraId="649CCB88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7" w:type="pct"/>
            <w:tcBorders>
              <w:bottom w:val="double" w:sz="4" w:space="0" w:color="auto"/>
            </w:tcBorders>
          </w:tcPr>
          <w:p w14:paraId="6E3914D8" w14:textId="77777777" w:rsidR="00C31977" w:rsidRPr="00CA12A4" w:rsidRDefault="00C31977" w:rsidP="00F3204B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1EE186A6" w14:textId="77777777" w:rsidR="00C31977" w:rsidRPr="00CA12A4" w:rsidRDefault="00C31977" w:rsidP="00292B52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tcBorders>
              <w:bottom w:val="double" w:sz="4" w:space="0" w:color="auto"/>
            </w:tcBorders>
          </w:tcPr>
          <w:p w14:paraId="4CF76299" w14:textId="77777777" w:rsidR="00C31977" w:rsidRPr="00CA12A4" w:rsidRDefault="00C31977" w:rsidP="00E84F5A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</w:tr>
    </w:tbl>
    <w:p w14:paraId="55E1C9C3" w14:textId="04969715" w:rsidR="00D444F0" w:rsidRPr="00CA12A4" w:rsidRDefault="00D444F0" w:rsidP="00292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  <w:r w:rsidRPr="00CA12A4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lastRenderedPageBreak/>
        <w:t>คดีความ</w:t>
      </w:r>
    </w:p>
    <w:p w14:paraId="52061894" w14:textId="77777777" w:rsidR="00D444F0" w:rsidRPr="00CA12A4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sz w:val="30"/>
          <w:szCs w:val="30"/>
        </w:rPr>
      </w:pPr>
    </w:p>
    <w:p w14:paraId="4EE9BE55" w14:textId="1664CBCF" w:rsidR="00D444F0" w:rsidRPr="00CA12A4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A12A4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="00CB6F61" w:rsidRPr="00CA12A4">
        <w:rPr>
          <w:rFonts w:ascii="Angsana New" w:eastAsia="Times New Roman" w:hAnsi="Angsana New"/>
          <w:sz w:val="30"/>
          <w:szCs w:val="30"/>
        </w:rPr>
        <w:t>30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 กันยายน </w:t>
      </w:r>
      <w:r w:rsidR="00B2303C" w:rsidRPr="00CA12A4">
        <w:rPr>
          <w:rFonts w:ascii="Angsana New" w:eastAsia="Times New Roman" w:hAnsi="Angsana New"/>
          <w:sz w:val="30"/>
          <w:szCs w:val="30"/>
        </w:rPr>
        <w:t>2563</w:t>
      </w:r>
      <w:r w:rsidR="00B2303C" w:rsidRPr="00CA12A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23C7A" w:rsidRPr="00CA12A4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CA12A4">
        <w:rPr>
          <w:rFonts w:ascii="Angsana New" w:eastAsia="Times New Roman" w:hAnsi="Angsana New"/>
          <w:sz w:val="30"/>
          <w:szCs w:val="30"/>
          <w:cs/>
        </w:rPr>
        <w:t>ถูกฟ้องร้องในคดีต่างๆ ที่มีสาระสำคัญดังนี้</w:t>
      </w:r>
    </w:p>
    <w:p w14:paraId="7837912D" w14:textId="77777777" w:rsidR="00D444F0" w:rsidRPr="00CA12A4" w:rsidRDefault="00D444F0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6C96470" w14:textId="6FB98DDF" w:rsidR="00D444F0" w:rsidRPr="00CA12A4" w:rsidRDefault="00D444F0" w:rsidP="00292B5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CA12A4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="00CB6F61" w:rsidRPr="00CA12A4">
        <w:rPr>
          <w:rFonts w:ascii="Angsana New" w:eastAsia="Times New Roman" w:hAnsi="Angsana New"/>
          <w:sz w:val="30"/>
          <w:szCs w:val="30"/>
        </w:rPr>
        <w:t>30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 กันยายน </w:t>
      </w:r>
      <w:r w:rsidR="00B2303C" w:rsidRPr="00CA12A4">
        <w:rPr>
          <w:rFonts w:ascii="Angsana New" w:eastAsia="Times New Roman" w:hAnsi="Angsana New"/>
          <w:sz w:val="30"/>
          <w:szCs w:val="30"/>
        </w:rPr>
        <w:t>2563</w:t>
      </w:r>
      <w:r w:rsidR="00B2303C" w:rsidRPr="00CA12A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E84F5A" w:rsidRPr="00CA12A4">
        <w:rPr>
          <w:rFonts w:ascii="Angsana New" w:eastAsia="Times New Roman" w:hAnsi="Angsana New" w:hint="cs"/>
          <w:sz w:val="30"/>
          <w:szCs w:val="30"/>
          <w:cs/>
        </w:rPr>
        <w:t>บริษัทย่อยแห่งหนึ่ง</w:t>
      </w:r>
      <w:r w:rsidRPr="00CA12A4">
        <w:rPr>
          <w:rFonts w:ascii="Angsana New" w:eastAsia="Times New Roman" w:hAnsi="Angsana New"/>
          <w:sz w:val="30"/>
          <w:szCs w:val="30"/>
          <w:cs/>
        </w:rPr>
        <w:t>ตั้งประมาณการหนี้สินจากคดีความที่ถูกฟ้องร้องจากโครงการอสังหาริมทรัพย์ที่พัฒนาในอดีต รวมทั้งสิ้นเป็นจำนวนเงิน</w:t>
      </w:r>
      <w:r w:rsidR="00466978" w:rsidRPr="00CA12A4">
        <w:rPr>
          <w:rFonts w:ascii="Angsana New" w:eastAsia="Times New Roman" w:hAnsi="Angsana New"/>
          <w:sz w:val="30"/>
          <w:szCs w:val="30"/>
        </w:rPr>
        <w:t xml:space="preserve"> 79.94 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ล้านบาท </w:t>
      </w:r>
      <w:r w:rsidR="00CB6F61" w:rsidRPr="00CA12A4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Pr="00CA12A4">
        <w:rPr>
          <w:rFonts w:ascii="Angsana New" w:eastAsia="Times New Roman" w:hAnsi="Angsana New"/>
          <w:i/>
          <w:iCs/>
          <w:sz w:val="30"/>
          <w:szCs w:val="30"/>
        </w:rPr>
        <w:t xml:space="preserve">30 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กันยายน </w:t>
      </w:r>
      <w:r w:rsidR="00B2303C" w:rsidRPr="00CA12A4">
        <w:rPr>
          <w:rFonts w:ascii="Angsana New" w:eastAsia="Times New Roman" w:hAnsi="Angsana New"/>
          <w:i/>
          <w:iCs/>
          <w:sz w:val="30"/>
          <w:szCs w:val="30"/>
        </w:rPr>
        <w:t>2562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 xml:space="preserve">: </w:t>
      </w:r>
      <w:r w:rsidR="00232065" w:rsidRPr="00CA12A4">
        <w:rPr>
          <w:rFonts w:ascii="Angsana New" w:eastAsia="Times New Roman" w:hAnsi="Angsana New"/>
          <w:i/>
          <w:iCs/>
          <w:sz w:val="30"/>
          <w:szCs w:val="30"/>
        </w:rPr>
        <w:t>78</w:t>
      </w:r>
      <w:r w:rsidR="00232065" w:rsidRPr="00CA12A4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="00232065" w:rsidRPr="00CA12A4">
        <w:rPr>
          <w:rFonts w:ascii="Angsana New" w:eastAsia="Times New Roman" w:hAnsi="Angsana New"/>
          <w:i/>
          <w:iCs/>
          <w:sz w:val="30"/>
          <w:szCs w:val="30"/>
        </w:rPr>
        <w:t>94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ล้านบาท)</w:t>
      </w:r>
    </w:p>
    <w:p w14:paraId="771EBE2D" w14:textId="77777777" w:rsidR="00D444F0" w:rsidRPr="00CA12A4" w:rsidRDefault="00D444F0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172CBF7" w14:textId="5FB80A2A" w:rsidR="00D444F0" w:rsidRPr="00CA12A4" w:rsidRDefault="00D444F0" w:rsidP="00292B5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CA12A4">
        <w:rPr>
          <w:rFonts w:ascii="Angsana New" w:eastAsia="Times New Roman" w:hAnsi="Angsana New"/>
          <w:sz w:val="30"/>
          <w:szCs w:val="30"/>
          <w:cs/>
        </w:rPr>
        <w:t xml:space="preserve">ณ วันที่ </w:t>
      </w:r>
      <w:r w:rsidRPr="00CA12A4">
        <w:rPr>
          <w:rFonts w:ascii="Angsana New" w:eastAsia="Times New Roman" w:hAnsi="Angsana New"/>
          <w:sz w:val="30"/>
          <w:szCs w:val="30"/>
        </w:rPr>
        <w:t xml:space="preserve">30 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กันยายน </w:t>
      </w:r>
      <w:r w:rsidR="00B2303C" w:rsidRPr="00CA12A4">
        <w:rPr>
          <w:rFonts w:ascii="Angsana New" w:eastAsia="Times New Roman" w:hAnsi="Angsana New"/>
          <w:sz w:val="30"/>
          <w:szCs w:val="30"/>
        </w:rPr>
        <w:t>2563</w:t>
      </w:r>
      <w:r w:rsidR="00B2303C" w:rsidRPr="00CA12A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E84F5A" w:rsidRPr="00CA12A4">
        <w:rPr>
          <w:rFonts w:ascii="Angsana New" w:eastAsia="Times New Roman" w:hAnsi="Angsana New" w:hint="cs"/>
          <w:sz w:val="30"/>
          <w:szCs w:val="30"/>
          <w:cs/>
        </w:rPr>
        <w:t>บริษัทย่อย</w:t>
      </w:r>
      <w:r w:rsidRPr="00CA12A4">
        <w:rPr>
          <w:rFonts w:ascii="Angsana New" w:eastAsia="Times New Roman" w:hAnsi="Angsana New"/>
          <w:sz w:val="30"/>
          <w:szCs w:val="30"/>
          <w:cs/>
        </w:rPr>
        <w:t>หลายแห่งตั้งประมาณการหนี้สินจากคดีอื่นๆ รวมทั้งสิ้นเป็นจำนวนเงิน</w:t>
      </w:r>
      <w:r w:rsidR="00E3225D" w:rsidRPr="00CA12A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66978" w:rsidRPr="00CA12A4">
        <w:rPr>
          <w:rFonts w:ascii="Angsana New" w:eastAsia="Times New Roman" w:hAnsi="Angsana New"/>
          <w:sz w:val="30"/>
          <w:szCs w:val="30"/>
        </w:rPr>
        <w:t xml:space="preserve">6.06 </w:t>
      </w:r>
      <w:r w:rsidRPr="00CA12A4">
        <w:rPr>
          <w:rFonts w:ascii="Angsana New" w:eastAsia="Times New Roman" w:hAnsi="Angsana New"/>
          <w:sz w:val="30"/>
          <w:szCs w:val="30"/>
          <w:cs/>
        </w:rPr>
        <w:t xml:space="preserve">ล้านบาท 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Pr="00CA12A4">
        <w:rPr>
          <w:rFonts w:ascii="Angsana New" w:eastAsia="Times New Roman" w:hAnsi="Angsana New"/>
          <w:i/>
          <w:iCs/>
          <w:sz w:val="30"/>
          <w:szCs w:val="30"/>
        </w:rPr>
        <w:t xml:space="preserve">30 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กันยายน </w:t>
      </w:r>
      <w:r w:rsidR="00B2303C" w:rsidRPr="00CA12A4">
        <w:rPr>
          <w:rFonts w:ascii="Angsana New" w:eastAsia="Times New Roman" w:hAnsi="Angsana New"/>
          <w:i/>
          <w:iCs/>
          <w:sz w:val="30"/>
          <w:szCs w:val="30"/>
        </w:rPr>
        <w:t>2562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 xml:space="preserve">: </w:t>
      </w:r>
      <w:r w:rsidR="00B2303C" w:rsidRPr="00CA12A4">
        <w:rPr>
          <w:rFonts w:ascii="Angsana New" w:eastAsia="Times New Roman" w:hAnsi="Angsana New"/>
          <w:i/>
          <w:iCs/>
          <w:sz w:val="30"/>
          <w:szCs w:val="30"/>
        </w:rPr>
        <w:t>6.50</w:t>
      </w:r>
      <w:r w:rsidRPr="00CA12A4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ล้านบาท)</w:t>
      </w:r>
    </w:p>
    <w:p w14:paraId="58ACDFEF" w14:textId="77777777" w:rsidR="00DE4CC5" w:rsidRPr="00CA12A4" w:rsidRDefault="00DE4CC5" w:rsidP="00DE4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21E3564C" w14:textId="054C108C" w:rsidR="0010750E" w:rsidRPr="00CA12A4" w:rsidRDefault="00214B3A" w:rsidP="00292B5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ทุนเรือนหุ้น</w:t>
      </w:r>
      <w:r w:rsidR="00A451C6" w:rsidRPr="00CA12A4">
        <w:rPr>
          <w:rFonts w:ascii="Angsana New" w:hAnsi="Angsana New"/>
          <w:sz w:val="30"/>
          <w:szCs w:val="30"/>
          <w:cs/>
        </w:rPr>
        <w:t xml:space="preserve"> </w:t>
      </w:r>
    </w:p>
    <w:p w14:paraId="2972565D" w14:textId="77777777" w:rsidR="00B679D9" w:rsidRPr="00CA12A4" w:rsidRDefault="00B679D9" w:rsidP="00B679D9">
      <w:pPr>
        <w:rPr>
          <w:rFonts w:ascii="Angsana New" w:hAnsi="Angsana New"/>
          <w:color w:val="2E74B5"/>
          <w:sz w:val="30"/>
          <w:szCs w:val="30"/>
        </w:rPr>
      </w:pPr>
    </w:p>
    <w:tbl>
      <w:tblPr>
        <w:tblW w:w="9216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085"/>
        <w:gridCol w:w="813"/>
        <w:gridCol w:w="273"/>
        <w:gridCol w:w="1075"/>
        <w:gridCol w:w="264"/>
        <w:gridCol w:w="1052"/>
        <w:gridCol w:w="262"/>
        <w:gridCol w:w="1076"/>
        <w:gridCol w:w="271"/>
        <w:gridCol w:w="1045"/>
      </w:tblGrid>
      <w:tr w:rsidR="00C63E79" w:rsidRPr="00CA12A4" w14:paraId="19B1DA8F" w14:textId="77777777" w:rsidTr="000D18D7">
        <w:trPr>
          <w:trHeight w:val="70"/>
          <w:tblHeader/>
        </w:trPr>
        <w:tc>
          <w:tcPr>
            <w:tcW w:w="1674" w:type="pct"/>
          </w:tcPr>
          <w:p w14:paraId="2267E7F8" w14:textId="77777777" w:rsidR="00C63E79" w:rsidRPr="00CA12A4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73ADD71" w14:textId="77777777" w:rsidR="00C63E79" w:rsidRPr="00CA12A4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784DE6B1" w14:textId="77777777" w:rsidR="00C63E79" w:rsidRPr="00CA12A4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F98040E" w14:textId="3674B035" w:rsidR="00C63E79" w:rsidRPr="00CA12A4" w:rsidRDefault="00B2303C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65E076F5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6F408817" w14:textId="3598BE9E" w:rsidR="00C63E79" w:rsidRPr="00CA12A4" w:rsidRDefault="00B2303C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63E79" w:rsidRPr="00CA12A4" w14:paraId="69648C70" w14:textId="77777777" w:rsidTr="000D18D7">
        <w:trPr>
          <w:trHeight w:val="70"/>
          <w:tblHeader/>
        </w:trPr>
        <w:tc>
          <w:tcPr>
            <w:tcW w:w="1674" w:type="pct"/>
          </w:tcPr>
          <w:p w14:paraId="571A71B2" w14:textId="77777777" w:rsidR="00C63E79" w:rsidRPr="00CA12A4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2C889A06" w14:textId="77777777" w:rsidR="00C63E79" w:rsidRPr="00CA12A4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0F89A249" w14:textId="77777777" w:rsidR="00C63E79" w:rsidRPr="00CA12A4" w:rsidRDefault="00C63E79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E2396A6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14:paraId="265726C3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876D31D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2" w:type="pct"/>
          </w:tcPr>
          <w:p w14:paraId="018DFC4B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148D5B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127FBA2C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915EE52" w14:textId="77777777" w:rsidR="00C63E79" w:rsidRPr="00CA12A4" w:rsidRDefault="00C63E79" w:rsidP="000D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63E79" w:rsidRPr="00CA12A4" w14:paraId="56706B85" w14:textId="77777777" w:rsidTr="000D18D7">
        <w:trPr>
          <w:trHeight w:val="80"/>
          <w:tblHeader/>
        </w:trPr>
        <w:tc>
          <w:tcPr>
            <w:tcW w:w="1674" w:type="pct"/>
          </w:tcPr>
          <w:p w14:paraId="516C9DEC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4EF33C87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6465E00E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</w:tcPr>
          <w:p w14:paraId="33517132" w14:textId="77777777" w:rsidR="00C63E79" w:rsidRPr="00CA12A4" w:rsidRDefault="00C63E79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A6CEC"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="001A6CEC"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</w:t>
            </w: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63E79" w:rsidRPr="00CA12A4" w14:paraId="7EE6D218" w14:textId="77777777" w:rsidTr="000D18D7">
        <w:tc>
          <w:tcPr>
            <w:tcW w:w="1674" w:type="pct"/>
          </w:tcPr>
          <w:p w14:paraId="31D9BDC9" w14:textId="733240B0" w:rsidR="00C63E79" w:rsidRPr="00CA12A4" w:rsidRDefault="00961FF1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ทุนจดทะ</w:t>
            </w:r>
            <w:r w:rsidR="000D18D7"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เบียน ณ วันที่ </w:t>
            </w:r>
            <w:r w:rsidR="000D18D7" w:rsidRPr="00CA12A4">
              <w:rPr>
                <w:rFonts w:ascii="Angsana New" w:hAnsi="Angsana New"/>
                <w:sz w:val="30"/>
                <w:szCs w:val="30"/>
              </w:rPr>
              <w:t>30</w:t>
            </w:r>
            <w:r w:rsidR="000D18D7"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41" w:type="pct"/>
          </w:tcPr>
          <w:p w14:paraId="09529426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00A3E43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64035C9D" w14:textId="7CBAEB80" w:rsidR="00C63E79" w:rsidRPr="00CA12A4" w:rsidRDefault="00E603B9" w:rsidP="00664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,227</w:t>
            </w:r>
          </w:p>
        </w:tc>
        <w:tc>
          <w:tcPr>
            <w:tcW w:w="143" w:type="pct"/>
          </w:tcPr>
          <w:p w14:paraId="7004EFCA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87002C9" w14:textId="4AF64279" w:rsidR="00C63E79" w:rsidRPr="00CA12A4" w:rsidRDefault="005B4538" w:rsidP="00664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3,227</w:t>
            </w:r>
          </w:p>
        </w:tc>
        <w:tc>
          <w:tcPr>
            <w:tcW w:w="142" w:type="pct"/>
          </w:tcPr>
          <w:p w14:paraId="4C2789CC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3DE3A77" w14:textId="451C1EEF" w:rsidR="00C63E79" w:rsidRPr="00CA12A4" w:rsidRDefault="000D18D7" w:rsidP="0066421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2,935</w:t>
            </w:r>
          </w:p>
        </w:tc>
        <w:tc>
          <w:tcPr>
            <w:tcW w:w="147" w:type="pct"/>
          </w:tcPr>
          <w:p w14:paraId="1F75BB87" w14:textId="77777777" w:rsidR="00C63E79" w:rsidRPr="00CA12A4" w:rsidRDefault="00C63E79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02A7EAC9" w14:textId="4A9267CB" w:rsidR="00C63E79" w:rsidRPr="00CA12A4" w:rsidRDefault="000D18D7" w:rsidP="00664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2,935</w:t>
            </w:r>
          </w:p>
        </w:tc>
      </w:tr>
      <w:tr w:rsidR="00961FF1" w:rsidRPr="00CA12A4" w14:paraId="26BDAA3D" w14:textId="77777777" w:rsidTr="000D18D7">
        <w:tc>
          <w:tcPr>
            <w:tcW w:w="1674" w:type="pct"/>
          </w:tcPr>
          <w:p w14:paraId="57B88A21" w14:textId="77777777" w:rsidR="00961FF1" w:rsidRPr="00CA12A4" w:rsidRDefault="00961FF1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D97FBFD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AAAF73F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BDBF9A9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05B710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34CC598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451776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CA1C909" w14:textId="77777777" w:rsidR="00961FF1" w:rsidRPr="00CA12A4" w:rsidRDefault="00961FF1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A1678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92CCCE7" w14:textId="77777777" w:rsidR="00961FF1" w:rsidRPr="00CA12A4" w:rsidRDefault="00961FF1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FF1" w:rsidRPr="00CA12A4" w14:paraId="36B3CBDB" w14:textId="77777777" w:rsidTr="000D18D7">
        <w:tc>
          <w:tcPr>
            <w:tcW w:w="1674" w:type="pct"/>
          </w:tcPr>
          <w:p w14:paraId="33EB449C" w14:textId="2492C80F" w:rsidR="00961FF1" w:rsidRPr="00CA12A4" w:rsidRDefault="000D18D7" w:rsidP="00C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1" w:type="pct"/>
          </w:tcPr>
          <w:p w14:paraId="63B3D57C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511D476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106140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6F986F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F37BF68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B6AD88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32C0F73" w14:textId="77777777" w:rsidR="00961FF1" w:rsidRPr="00CA12A4" w:rsidRDefault="00961FF1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598ED6" w14:textId="77777777" w:rsidR="00961FF1" w:rsidRPr="00CA12A4" w:rsidRDefault="00961FF1" w:rsidP="00C6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2C97C55" w14:textId="77777777" w:rsidR="00961FF1" w:rsidRPr="00CA12A4" w:rsidRDefault="00961FF1" w:rsidP="001A6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07D" w:rsidRPr="00CA12A4" w14:paraId="12F7A8A3" w14:textId="77777777" w:rsidTr="000D18D7">
        <w:tc>
          <w:tcPr>
            <w:tcW w:w="1674" w:type="pct"/>
          </w:tcPr>
          <w:p w14:paraId="77B6F570" w14:textId="42659F0E" w:rsidR="00C2207D" w:rsidRPr="00CA12A4" w:rsidDel="003E102E" w:rsidRDefault="000D18D7" w:rsidP="00B23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  <w:r w:rsidR="00E84F5A"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E84F5A" w:rsidRPr="00CA12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84F5A"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E84F5A" w:rsidRPr="00CA12A4">
              <w:rPr>
                <w:rFonts w:ascii="Angsana New" w:hAnsi="Angsana New"/>
                <w:sz w:val="30"/>
                <w:szCs w:val="30"/>
              </w:rPr>
              <w:t>2562 / 2561</w:t>
            </w:r>
          </w:p>
        </w:tc>
        <w:tc>
          <w:tcPr>
            <w:tcW w:w="441" w:type="pct"/>
          </w:tcPr>
          <w:p w14:paraId="40F2AEB1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249072" w14:textId="77777777" w:rsidR="00C2207D" w:rsidRPr="00CA12A4" w:rsidRDefault="00C2207D" w:rsidP="00B23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C63E94" w14:textId="77777777" w:rsidR="00C2207D" w:rsidRPr="00CA12A4" w:rsidDel="00BA69B7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5B9373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E347AE4" w14:textId="77777777" w:rsidR="00C2207D" w:rsidRPr="00CA12A4" w:rsidDel="00BA69B7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E5B6E0C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26"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4998784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F0C5E5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4FE4AE18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1367" w:rsidRPr="00CA12A4" w14:paraId="656BE159" w14:textId="77777777" w:rsidTr="000D18D7">
        <w:tc>
          <w:tcPr>
            <w:tcW w:w="1674" w:type="pct"/>
          </w:tcPr>
          <w:p w14:paraId="4B26CC6B" w14:textId="65D16D5A" w:rsidR="00C2207D" w:rsidRPr="00CA12A4" w:rsidDel="003E102E" w:rsidRDefault="00C2207D" w:rsidP="00C2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1" w:type="pct"/>
          </w:tcPr>
          <w:p w14:paraId="2A7D132B" w14:textId="2E5CF2B8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1B551A7C" w14:textId="77777777" w:rsidR="00C2207D" w:rsidRPr="00CA12A4" w:rsidRDefault="00C2207D" w:rsidP="00C22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AE5D3ED" w14:textId="20654994" w:rsidR="00C2207D" w:rsidRPr="00CA12A4" w:rsidDel="00BA69B7" w:rsidRDefault="00E603B9" w:rsidP="00664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2,017</w:t>
            </w:r>
          </w:p>
        </w:tc>
        <w:tc>
          <w:tcPr>
            <w:tcW w:w="143" w:type="pct"/>
          </w:tcPr>
          <w:p w14:paraId="4DFFEC82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E212704" w14:textId="7BF79AA2" w:rsidR="00C2207D" w:rsidRPr="00CA12A4" w:rsidDel="00BA69B7" w:rsidRDefault="00E603B9" w:rsidP="00664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2,017</w:t>
            </w:r>
          </w:p>
        </w:tc>
        <w:tc>
          <w:tcPr>
            <w:tcW w:w="142" w:type="pct"/>
            <w:vAlign w:val="bottom"/>
          </w:tcPr>
          <w:p w14:paraId="08E2C4F5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26"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EAAB242" w14:textId="3ED856E8" w:rsidR="00C2207D" w:rsidRPr="00CA12A4" w:rsidRDefault="00C2207D" w:rsidP="00664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  <w:tc>
          <w:tcPr>
            <w:tcW w:w="147" w:type="pct"/>
          </w:tcPr>
          <w:p w14:paraId="75858436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E2DFDBC" w14:textId="0C8AE8DD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</w:tr>
      <w:tr w:rsidR="00BA1367" w:rsidRPr="00CA12A4" w14:paraId="3547D85C" w14:textId="77777777" w:rsidTr="000D18D7">
        <w:tc>
          <w:tcPr>
            <w:tcW w:w="1674" w:type="pct"/>
          </w:tcPr>
          <w:p w14:paraId="0A517E2E" w14:textId="48140CF3" w:rsidR="00C2207D" w:rsidRPr="00CA12A4" w:rsidDel="003E102E" w:rsidRDefault="00C2207D" w:rsidP="00C2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41" w:type="pct"/>
          </w:tcPr>
          <w:p w14:paraId="73627423" w14:textId="444195A0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30E6338" w14:textId="77777777" w:rsidR="00C2207D" w:rsidRPr="00CA12A4" w:rsidRDefault="00C2207D" w:rsidP="00C22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A012299" w14:textId="1843D253" w:rsidR="00C2207D" w:rsidRPr="00CA12A4" w:rsidDel="00BA69B7" w:rsidRDefault="00E603B9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43" w:type="pct"/>
          </w:tcPr>
          <w:p w14:paraId="18993DD2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9E56D0B" w14:textId="7AA8D7D5" w:rsidR="00C2207D" w:rsidRPr="00CA12A4" w:rsidDel="00BA69B7" w:rsidRDefault="00E603B9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42" w:type="pct"/>
            <w:vAlign w:val="bottom"/>
          </w:tcPr>
          <w:p w14:paraId="01950AFA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26"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4DD2D357" w14:textId="231602AE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47" w:type="pct"/>
          </w:tcPr>
          <w:p w14:paraId="2C028521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7B9FDBB" w14:textId="1E7181BD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BA1367" w:rsidRPr="00CA12A4" w14:paraId="52715E3A" w14:textId="77777777" w:rsidTr="000D18D7">
        <w:tc>
          <w:tcPr>
            <w:tcW w:w="1674" w:type="pct"/>
          </w:tcPr>
          <w:p w14:paraId="1F95F205" w14:textId="49370664" w:rsidR="00C2207D" w:rsidRPr="00CA12A4" w:rsidDel="003E102E" w:rsidRDefault="000D18D7" w:rsidP="00C2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</w:t>
            </w:r>
            <w:r w:rsidR="00E84F5A"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E84F5A"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84F5A"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41" w:type="pct"/>
          </w:tcPr>
          <w:p w14:paraId="5672660F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C228C9" w14:textId="77777777" w:rsidR="00C2207D" w:rsidRPr="00CA12A4" w:rsidRDefault="00C2207D" w:rsidP="00C22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CA390F8" w14:textId="77777777" w:rsidR="00C2207D" w:rsidRPr="00CA12A4" w:rsidDel="00BA69B7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9FD4DF0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15A3D3D8" w14:textId="77777777" w:rsidR="00C2207D" w:rsidRPr="00CA12A4" w:rsidDel="00BA69B7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4902CF46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26"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0BD6870D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007B04D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20344C1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1367" w:rsidRPr="00CA12A4" w14:paraId="5F35C6B1" w14:textId="77777777" w:rsidTr="000D18D7">
        <w:tc>
          <w:tcPr>
            <w:tcW w:w="1674" w:type="pct"/>
          </w:tcPr>
          <w:p w14:paraId="50CC9BDC" w14:textId="041E5189" w:rsidR="00C2207D" w:rsidRPr="00CA12A4" w:rsidDel="003E102E" w:rsidRDefault="00C2207D" w:rsidP="00C2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41" w:type="pct"/>
          </w:tcPr>
          <w:p w14:paraId="54841CCA" w14:textId="1A2AA1E1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6B51515D" w14:textId="77777777" w:rsidR="00C2207D" w:rsidRPr="00CA12A4" w:rsidRDefault="00C2207D" w:rsidP="00C22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29AB50C7" w14:textId="5D985989" w:rsidR="00C2207D" w:rsidRPr="00CA12A4" w:rsidDel="00BA69B7" w:rsidRDefault="00E603B9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2,319</w:t>
            </w:r>
          </w:p>
        </w:tc>
        <w:tc>
          <w:tcPr>
            <w:tcW w:w="143" w:type="pct"/>
            <w:vAlign w:val="bottom"/>
          </w:tcPr>
          <w:p w14:paraId="2C469CAA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2BF4EC58" w14:textId="17D985C8" w:rsidR="00C2207D" w:rsidRPr="00CA12A4" w:rsidDel="00BA69B7" w:rsidRDefault="00E603B9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2,319</w:t>
            </w:r>
          </w:p>
        </w:tc>
        <w:tc>
          <w:tcPr>
            <w:tcW w:w="142" w:type="pct"/>
            <w:vAlign w:val="bottom"/>
          </w:tcPr>
          <w:p w14:paraId="6E1BA37D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26"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355BE31A" w14:textId="7090F58C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2,017</w:t>
            </w:r>
          </w:p>
        </w:tc>
        <w:tc>
          <w:tcPr>
            <w:tcW w:w="147" w:type="pct"/>
            <w:vAlign w:val="bottom"/>
          </w:tcPr>
          <w:p w14:paraId="21243D7B" w14:textId="77777777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065753C8" w14:textId="042900A3" w:rsidR="00C2207D" w:rsidRPr="00CA12A4" w:rsidRDefault="00C2207D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2,017</w:t>
            </w:r>
          </w:p>
        </w:tc>
      </w:tr>
    </w:tbl>
    <w:p w14:paraId="0F285C2A" w14:textId="77777777" w:rsidR="009C0A3B" w:rsidRPr="00CA12A4" w:rsidRDefault="009C0A3B" w:rsidP="009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77B55A" w14:textId="2CC79E48" w:rsidR="00F822BF" w:rsidRPr="00CA12A4" w:rsidRDefault="009C0A3B" w:rsidP="009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11007C0" w14:textId="56A7A1D8" w:rsidR="006C1130" w:rsidRPr="00CA12A4" w:rsidRDefault="006C1130" w:rsidP="009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F8AF4F" w14:textId="1A6A73B8" w:rsidR="00DE4CC5" w:rsidRPr="00CA12A4" w:rsidRDefault="00DE4CC5" w:rsidP="009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623CD" w14:textId="17F82DAA" w:rsidR="00DE4CC5" w:rsidRPr="00CA12A4" w:rsidRDefault="00DE4CC5" w:rsidP="009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FCA375" w14:textId="45179688" w:rsidR="00DE4CC5" w:rsidRPr="00CA12A4" w:rsidRDefault="00DE4CC5" w:rsidP="009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F6CB7E" w14:textId="7AE9681A" w:rsidR="00DE4CC5" w:rsidRPr="00CA12A4" w:rsidRDefault="00DE4CC5" w:rsidP="009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4BAAA6" w14:textId="77777777" w:rsidR="00DE4CC5" w:rsidRPr="00CA12A4" w:rsidRDefault="00DE4CC5" w:rsidP="009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4586C4" w14:textId="288CE063" w:rsidR="00C373B0" w:rsidRPr="00CA12A4" w:rsidRDefault="00C373B0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 w:rsidRPr="00CA12A4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lastRenderedPageBreak/>
        <w:t xml:space="preserve">ปี </w:t>
      </w:r>
      <w:r w:rsidRPr="00CA12A4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2563</w:t>
      </w:r>
      <w:r w:rsidR="00CE172C" w:rsidRPr="00CA12A4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20DC5564" w14:textId="77777777" w:rsidR="005B4538" w:rsidRPr="00CA12A4" w:rsidRDefault="005B4538" w:rsidP="006C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99F2815" w14:textId="309B0716" w:rsidR="00C373B0" w:rsidRPr="00CA12A4" w:rsidRDefault="006C1130" w:rsidP="006C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A12A4">
        <w:rPr>
          <w:rFonts w:asciiTheme="majorBidi" w:hAnsiTheme="majorBidi" w:hint="cs"/>
          <w:sz w:val="30"/>
          <w:szCs w:val="30"/>
          <w:cs/>
        </w:rPr>
        <w:t>วันที่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AD5EED" w:rsidRPr="00CA12A4">
        <w:rPr>
          <w:rFonts w:asciiTheme="majorBidi" w:hAnsiTheme="majorBidi"/>
          <w:sz w:val="30"/>
          <w:szCs w:val="30"/>
        </w:rPr>
        <w:t>24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มกราคม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AD5EED" w:rsidRPr="00CA12A4">
        <w:rPr>
          <w:rFonts w:asciiTheme="majorBidi" w:hAnsiTheme="majorBidi"/>
          <w:sz w:val="30"/>
          <w:szCs w:val="30"/>
        </w:rPr>
        <w:t>2563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การประชุมสามัญผู้ถือหุ้นมีมติอนุมัติการลดทุนจดทะเบียนจาก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AD5EED" w:rsidRPr="00CA12A4">
        <w:rPr>
          <w:rFonts w:asciiTheme="majorBidi" w:hAnsiTheme="majorBidi"/>
          <w:sz w:val="30"/>
          <w:szCs w:val="30"/>
        </w:rPr>
        <w:t xml:space="preserve">2,934.63 </w:t>
      </w:r>
      <w:r w:rsidRPr="00CA12A4">
        <w:rPr>
          <w:rFonts w:asciiTheme="majorBidi" w:hAnsiTheme="majorBidi" w:hint="cs"/>
          <w:sz w:val="30"/>
          <w:szCs w:val="30"/>
          <w:cs/>
        </w:rPr>
        <w:t>ล้านบาทเป็น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AD5EED" w:rsidRPr="00CA12A4">
        <w:rPr>
          <w:rFonts w:asciiTheme="majorBidi" w:hAnsiTheme="majorBidi"/>
          <w:sz w:val="30"/>
          <w:szCs w:val="30"/>
        </w:rPr>
        <w:t>2,016.76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ล้านบาท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โดยยกเลิกหุ้นสามัญที่ยังไม่ได้จำหน่ายจำนวน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AD5EED" w:rsidRPr="00CA12A4">
        <w:rPr>
          <w:rFonts w:asciiTheme="majorBidi" w:hAnsiTheme="majorBidi"/>
          <w:sz w:val="30"/>
          <w:szCs w:val="30"/>
        </w:rPr>
        <w:t xml:space="preserve">917.87 </w:t>
      </w:r>
      <w:r w:rsidRPr="00CA12A4">
        <w:rPr>
          <w:rFonts w:asciiTheme="majorBidi" w:hAnsiTheme="majorBidi" w:hint="cs"/>
          <w:sz w:val="30"/>
          <w:szCs w:val="30"/>
          <w:cs/>
        </w:rPr>
        <w:t>ล้านหุ้น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AD5EED" w:rsidRPr="00CA12A4">
        <w:rPr>
          <w:rFonts w:asciiTheme="majorBidi" w:hAnsiTheme="majorBidi"/>
          <w:sz w:val="30"/>
          <w:szCs w:val="30"/>
        </w:rPr>
        <w:t>1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บาทและในวันเดียวกันผู้ถือหุ้นมีมติอนุมัติการเพิ่มทุนจดทะเบียนจาก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33328F" w:rsidRPr="00CA12A4">
        <w:rPr>
          <w:rFonts w:asciiTheme="majorBidi" w:hAnsiTheme="majorBidi"/>
          <w:sz w:val="30"/>
          <w:szCs w:val="30"/>
        </w:rPr>
        <w:t>2,016.76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ล้านบาทเป็น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33328F" w:rsidRPr="00CA12A4">
        <w:rPr>
          <w:rFonts w:asciiTheme="majorBidi" w:hAnsiTheme="majorBidi"/>
          <w:sz w:val="30"/>
          <w:szCs w:val="30"/>
        </w:rPr>
        <w:t>3,226.82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ล้านบาทโดยการออกหุ้นสามัญจำนวน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33328F" w:rsidRPr="00CA12A4">
        <w:rPr>
          <w:rFonts w:asciiTheme="majorBidi" w:hAnsiTheme="majorBidi"/>
          <w:sz w:val="30"/>
          <w:szCs w:val="30"/>
        </w:rPr>
        <w:t>1</w:t>
      </w:r>
      <w:r w:rsidRPr="00CA12A4">
        <w:rPr>
          <w:rFonts w:asciiTheme="majorBidi" w:hAnsiTheme="majorBidi" w:cstheme="majorBidi"/>
          <w:sz w:val="30"/>
          <w:szCs w:val="30"/>
        </w:rPr>
        <w:t>,</w:t>
      </w:r>
      <w:r w:rsidRPr="00CA12A4">
        <w:rPr>
          <w:rFonts w:asciiTheme="majorBidi" w:hAnsiTheme="majorBidi"/>
          <w:sz w:val="30"/>
          <w:szCs w:val="30"/>
          <w:cs/>
        </w:rPr>
        <w:t>210.06</w:t>
      </w:r>
      <w:r w:rsidR="0033328F" w:rsidRPr="00CA12A4">
        <w:rPr>
          <w:rFonts w:asciiTheme="majorBidi" w:hAnsiTheme="majorBidi"/>
          <w:sz w:val="30"/>
          <w:szCs w:val="30"/>
        </w:rPr>
        <w:t xml:space="preserve"> 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ล้านหุ้น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มูลค้าหุ้นละ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33328F" w:rsidRPr="00CA12A4">
        <w:rPr>
          <w:rFonts w:asciiTheme="majorBidi" w:hAnsiTheme="majorBidi"/>
          <w:sz w:val="30"/>
          <w:szCs w:val="30"/>
        </w:rPr>
        <w:t>1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บาท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บริษัทได้จดทะเบียนการลดทุนและการเพิ่มทุนจดทะเบียนดังกล่าวกับกระทรวงพาณิชย์เมื่อวันที่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33328F" w:rsidRPr="00CA12A4">
        <w:rPr>
          <w:rFonts w:asciiTheme="majorBidi" w:hAnsiTheme="majorBidi"/>
          <w:sz w:val="30"/>
          <w:szCs w:val="30"/>
        </w:rPr>
        <w:t>3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33328F" w:rsidRPr="00CA12A4">
        <w:rPr>
          <w:rFonts w:asciiTheme="majorBidi" w:hAnsiTheme="majorBidi"/>
          <w:sz w:val="30"/>
          <w:szCs w:val="30"/>
        </w:rPr>
        <w:t>2563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และวันที่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33328F" w:rsidRPr="00CA12A4">
        <w:rPr>
          <w:rFonts w:asciiTheme="majorBidi" w:hAnsiTheme="majorBidi"/>
          <w:sz w:val="30"/>
          <w:szCs w:val="30"/>
        </w:rPr>
        <w:t>4</w:t>
      </w:r>
      <w:r w:rsidR="009F7B56" w:rsidRPr="00CA12A4">
        <w:rPr>
          <w:rFonts w:asciiTheme="majorBidi" w:hAnsiTheme="majorBidi" w:hint="cs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="0033328F" w:rsidRPr="00CA12A4">
        <w:rPr>
          <w:rFonts w:asciiTheme="majorBidi" w:hAnsiTheme="majorBidi"/>
          <w:sz w:val="30"/>
          <w:szCs w:val="30"/>
        </w:rPr>
        <w:t>2563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ตามลำดับ</w:t>
      </w:r>
    </w:p>
    <w:p w14:paraId="783823DA" w14:textId="77777777" w:rsidR="005B4538" w:rsidRPr="00CA12A4" w:rsidRDefault="005B4538" w:rsidP="006C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1F51A1" w14:textId="7002520C" w:rsidR="004B2657" w:rsidRPr="00CA12A4" w:rsidRDefault="005B4538" w:rsidP="005B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Pr="00CA12A4">
        <w:rPr>
          <w:rFonts w:ascii="Angsana New" w:hAnsi="Angsana New" w:hint="cs"/>
          <w:sz w:val="30"/>
          <w:szCs w:val="30"/>
          <w:cs/>
        </w:rPr>
        <w:t>ประชุมคณะกรรมการของบริษัท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12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พฤษภาคม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2563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มีมติอนุมัติการจัดสรรหุ้นสามัญเพิ่มทุน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จำนวนไม่เกิน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33328F" w:rsidRPr="00CA12A4">
        <w:rPr>
          <w:rFonts w:ascii="Angsana New" w:hAnsi="Angsana New"/>
          <w:sz w:val="30"/>
          <w:szCs w:val="30"/>
        </w:rPr>
        <w:t>302.51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ล้านหุ้น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9F7B56" w:rsidRPr="00CA12A4">
        <w:rPr>
          <w:rFonts w:ascii="Angsana New" w:hAnsi="Angsana New"/>
          <w:sz w:val="30"/>
          <w:szCs w:val="30"/>
        </w:rPr>
        <w:t>1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บาท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ในราคาเสนอขาย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33328F" w:rsidRPr="00CA12A4">
        <w:rPr>
          <w:rFonts w:ascii="Angsana New" w:hAnsi="Angsana New"/>
          <w:sz w:val="30"/>
          <w:szCs w:val="30"/>
        </w:rPr>
        <w:t>10.60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บาทต่อหุ้น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เพื่อเสนอขายให้แก่ผู้ถือหุ้นเดิมของบริษัทตามสัดส่วนการถือหุ้นแบบมอบอำนาจทั่วไป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โดย</w:t>
      </w:r>
      <w:r w:rsidRPr="00CA12A4">
        <w:rPr>
          <w:rFonts w:ascii="Angsana New" w:hAnsi="Angsana New"/>
          <w:sz w:val="30"/>
          <w:szCs w:val="30"/>
          <w:cs/>
        </w:rPr>
        <w:t xml:space="preserve">บริษัทได้รับชำระเงินเพิ่มทุนดังกล่าวเป็นจำนวนเงิน </w:t>
      </w:r>
      <w:r w:rsidRPr="00CA12A4">
        <w:rPr>
          <w:rFonts w:ascii="Angsana New" w:hAnsi="Angsana New"/>
          <w:sz w:val="30"/>
          <w:szCs w:val="30"/>
        </w:rPr>
        <w:t>3,206.65</w:t>
      </w:r>
      <w:r w:rsidRPr="00CA12A4">
        <w:rPr>
          <w:rFonts w:ascii="Angsana New" w:hAnsi="Angsana New" w:hint="cs"/>
          <w:sz w:val="30"/>
          <w:szCs w:val="30"/>
          <w:cs/>
        </w:rPr>
        <w:t xml:space="preserve"> ล้านบาทในเดือนกรกฎาคม </w:t>
      </w:r>
      <w:r w:rsidRPr="00CA12A4">
        <w:rPr>
          <w:rFonts w:ascii="Angsana New" w:hAnsi="Angsana New"/>
          <w:sz w:val="30"/>
          <w:szCs w:val="30"/>
        </w:rPr>
        <w:t>2563</w:t>
      </w:r>
      <w:r w:rsidRPr="00CA12A4">
        <w:rPr>
          <w:rFonts w:ascii="Angsana New" w:hAnsi="Angsana New" w:hint="cs"/>
          <w:sz w:val="30"/>
          <w:szCs w:val="30"/>
          <w:cs/>
        </w:rPr>
        <w:t xml:space="preserve"> และจดทะเบียนการเพิ่มทุนชำระแล้วกับกระทรวงพาณิชย์เมื่อวันที่ </w:t>
      </w:r>
      <w:r w:rsidRPr="00CA12A4">
        <w:rPr>
          <w:rFonts w:ascii="Angsana New" w:hAnsi="Angsana New"/>
          <w:sz w:val="30"/>
          <w:szCs w:val="30"/>
        </w:rPr>
        <w:t>9</w:t>
      </w:r>
      <w:r w:rsidRPr="00CA12A4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CA12A4">
        <w:rPr>
          <w:rFonts w:ascii="Angsana New" w:hAnsi="Angsana New"/>
          <w:sz w:val="30"/>
          <w:szCs w:val="30"/>
        </w:rPr>
        <w:t>2563</w:t>
      </w:r>
      <w:r w:rsidRPr="00CA12A4">
        <w:rPr>
          <w:rFonts w:ascii="Angsana New" w:hAnsi="Angsana New" w:hint="cs"/>
          <w:sz w:val="30"/>
          <w:szCs w:val="30"/>
          <w:cs/>
        </w:rPr>
        <w:t xml:space="preserve"> ทำให้ทุนชำระแล้วของบริษัทเพิ่มจาก </w:t>
      </w:r>
      <w:r w:rsidRPr="00CA12A4">
        <w:rPr>
          <w:rFonts w:ascii="Angsana New" w:hAnsi="Angsana New"/>
          <w:sz w:val="30"/>
          <w:szCs w:val="30"/>
        </w:rPr>
        <w:t>2,016.76</w:t>
      </w:r>
      <w:r w:rsidRPr="00CA12A4">
        <w:rPr>
          <w:rFonts w:ascii="Angsana New" w:hAnsi="Angsana New" w:hint="cs"/>
          <w:sz w:val="30"/>
          <w:szCs w:val="30"/>
          <w:cs/>
        </w:rPr>
        <w:t xml:space="preserve"> ล้านบาทเป็น </w:t>
      </w:r>
      <w:r w:rsidRPr="00CA12A4">
        <w:rPr>
          <w:rFonts w:ascii="Angsana New" w:hAnsi="Angsana New"/>
          <w:sz w:val="30"/>
          <w:szCs w:val="30"/>
        </w:rPr>
        <w:t>2,319.28</w:t>
      </w:r>
      <w:r w:rsidRPr="00CA12A4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D4A0545" w14:textId="77777777" w:rsidR="008150D7" w:rsidRPr="00CA12A4" w:rsidRDefault="008150D7" w:rsidP="005B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5E348C3" w14:textId="7B403787" w:rsidR="00F822BF" w:rsidRPr="00CA12A4" w:rsidRDefault="00F822BF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12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ปี </w:t>
      </w:r>
      <w:r w:rsidRPr="00CA12A4">
        <w:rPr>
          <w:rFonts w:asciiTheme="majorBidi" w:hAnsiTheme="majorBidi" w:cstheme="majorBidi"/>
          <w:i/>
          <w:iCs/>
          <w:sz w:val="30"/>
          <w:szCs w:val="30"/>
        </w:rPr>
        <w:t>2562</w:t>
      </w:r>
    </w:p>
    <w:p w14:paraId="5684F2E1" w14:textId="77777777" w:rsidR="00206926" w:rsidRPr="00CA12A4" w:rsidRDefault="00206926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5F6040" w14:textId="5CDE9039" w:rsidR="00BF05C8" w:rsidRPr="00CA12A4" w:rsidRDefault="00BF05C8" w:rsidP="00BF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A12A4">
        <w:rPr>
          <w:rFonts w:asciiTheme="majorBidi" w:eastAsia="MS Mincho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CA12A4">
        <w:rPr>
          <w:rFonts w:asciiTheme="majorBidi" w:eastAsia="MS Mincho" w:hAnsiTheme="majorBidi" w:cstheme="majorBidi"/>
          <w:sz w:val="30"/>
          <w:szCs w:val="30"/>
        </w:rPr>
        <w:t> 25 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>มกราคม</w:t>
      </w:r>
      <w:r w:rsidRPr="00CA12A4">
        <w:rPr>
          <w:rFonts w:asciiTheme="majorBidi" w:eastAsia="MS Mincho" w:hAnsiTheme="majorBidi" w:cstheme="majorBidi"/>
          <w:sz w:val="30"/>
          <w:szCs w:val="30"/>
        </w:rPr>
        <w:t> 2562 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>ผู้ถือหุ้นมีมติอนุมัติดังต่อไปนี้</w:t>
      </w:r>
    </w:p>
    <w:p w14:paraId="614FC674" w14:textId="77777777" w:rsidR="00DE4CC5" w:rsidRPr="00CA12A4" w:rsidRDefault="00DE4CC5" w:rsidP="00BF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59FC22A2" w14:textId="5F061130" w:rsidR="00BF05C8" w:rsidRPr="00CA12A4" w:rsidRDefault="00BF05C8" w:rsidP="00292B5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การลดทุนจดทะเบียนจาก 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2,751</w:t>
      </w:r>
      <w:r w:rsidR="00E64434" w:rsidRPr="00CA12A4">
        <w:rPr>
          <w:rFonts w:asciiTheme="majorBidi" w:eastAsia="MS Mincho" w:hAnsiTheme="majorBidi" w:cstheme="majorBidi"/>
          <w:sz w:val="30"/>
          <w:szCs w:val="30"/>
          <w:cs/>
        </w:rPr>
        <w:t>.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21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 เป็น </w:t>
      </w:r>
      <w:r w:rsidRPr="00CA12A4">
        <w:rPr>
          <w:rFonts w:asciiTheme="majorBidi" w:eastAsia="MS Mincho" w:hAnsiTheme="majorBidi" w:cstheme="majorBidi"/>
          <w:sz w:val="30"/>
          <w:szCs w:val="30"/>
        </w:rPr>
        <w:t>1,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>834</w:t>
      </w:r>
      <w:r w:rsidR="00E64434" w:rsidRPr="00CA12A4">
        <w:rPr>
          <w:rFonts w:asciiTheme="majorBidi" w:eastAsia="MS Mincho" w:hAnsiTheme="majorBidi" w:cstheme="majorBidi"/>
          <w:sz w:val="30"/>
          <w:szCs w:val="30"/>
          <w:cs/>
        </w:rPr>
        <w:t>.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14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 โดยการยกเลิกหุ้นสามัญที่ยังไม่ได้จำหน่ายจำนวน 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917</w:t>
      </w:r>
      <w:r w:rsidR="00E64434" w:rsidRPr="00CA12A4">
        <w:rPr>
          <w:rFonts w:asciiTheme="majorBidi" w:eastAsia="MS Mincho" w:hAnsiTheme="majorBidi" w:cstheme="majorBidi"/>
          <w:sz w:val="30"/>
          <w:szCs w:val="30"/>
          <w:cs/>
        </w:rPr>
        <w:t>.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07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ล้านหุ้น มูลค่าหุ้นละ 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1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บาท</w:t>
      </w:r>
    </w:p>
    <w:p w14:paraId="38C98136" w14:textId="5C860957" w:rsidR="00BF05C8" w:rsidRPr="00CA12A4" w:rsidRDefault="00BF05C8" w:rsidP="0093684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การเพิ่มทุนจดทะเบียนจาก 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1,834</w:t>
      </w:r>
      <w:r w:rsidR="00E64434" w:rsidRPr="00CA12A4">
        <w:rPr>
          <w:rFonts w:asciiTheme="majorBidi" w:eastAsia="MS Mincho" w:hAnsiTheme="majorBidi" w:cstheme="majorBidi"/>
          <w:sz w:val="30"/>
          <w:szCs w:val="30"/>
          <w:cs/>
        </w:rPr>
        <w:t>.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14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 เป็น 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2,934</w:t>
      </w:r>
      <w:r w:rsidR="00E64434" w:rsidRPr="00CA12A4">
        <w:rPr>
          <w:rFonts w:asciiTheme="majorBidi" w:eastAsia="MS Mincho" w:hAnsiTheme="majorBidi" w:cstheme="majorBidi"/>
          <w:sz w:val="30"/>
          <w:szCs w:val="30"/>
          <w:cs/>
        </w:rPr>
        <w:t>.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63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 โดยการออกหุ้นสามัญจำนวน 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1,100</w:t>
      </w:r>
      <w:r w:rsidR="00E64434" w:rsidRPr="00CA12A4">
        <w:rPr>
          <w:rFonts w:asciiTheme="majorBidi" w:eastAsia="MS Mincho" w:hAnsiTheme="majorBidi" w:cstheme="majorBidi"/>
          <w:sz w:val="30"/>
          <w:szCs w:val="30"/>
          <w:cs/>
        </w:rPr>
        <w:t>.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49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ล้านหุ้น มูลค่าหุ้นละ </w:t>
      </w:r>
      <w:r w:rsidR="00E64434" w:rsidRPr="00CA12A4">
        <w:rPr>
          <w:rFonts w:asciiTheme="majorBidi" w:eastAsia="MS Mincho" w:hAnsiTheme="majorBidi" w:cstheme="majorBidi"/>
          <w:sz w:val="30"/>
          <w:szCs w:val="30"/>
        </w:rPr>
        <w:t>1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บาท</w:t>
      </w:r>
    </w:p>
    <w:p w14:paraId="256EBEB9" w14:textId="0BF1B3AD" w:rsidR="00BF05C8" w:rsidRPr="00CA12A4" w:rsidRDefault="00BF05C8" w:rsidP="0093684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96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A12A4">
        <w:rPr>
          <w:rFonts w:asciiTheme="majorBidi" w:eastAsia="MS Mincho" w:hAnsiTheme="majorBidi" w:cstheme="majorBidi"/>
          <w:sz w:val="30"/>
          <w:szCs w:val="30"/>
          <w:cs/>
        </w:rPr>
        <w:t>การจัดสรรหุ้นสามัญเพิ่มทุนของบริษัทแบบมอบอำนาจทั่วไป เพื่อเสนอขายให้แก่ผู้ถือหุ้นเดิมตามสัดส่วนการถือหุ้น และ/หรือเพื่อเสนอขายให้แก่ประชาชนทั่วไป และ/หรือเพื่อเสนอขายให้แก่บุคคลในวงจำกัด ทั้งนี้ให้ทำการจัดสรรหุ้นสามัญเพิ่มทุนดังกล่าวให้แล้วเสร็จภายใน</w:t>
      </w:r>
      <w:bookmarkStart w:id="7" w:name="_Hlk23970022"/>
      <w:r w:rsidR="00865164" w:rsidRPr="00CA12A4">
        <w:rPr>
          <w:rFonts w:asciiTheme="majorBidi" w:eastAsia="MS Mincho" w:hAnsiTheme="majorBidi" w:cstheme="majorBidi"/>
          <w:sz w:val="30"/>
          <w:szCs w:val="30"/>
          <w:cs/>
        </w:rPr>
        <w:t>วันที่บริษัทจัดให้มีการประชุมผู้ถือหุ้นในครั้งถัดไป หรือภายในวันที่กฎหมายกำหนดให้ต้องจัดการประชุมสามัญผู้ถือหุ้นประจำปีในครั้งถัดไป แล้วแต่วันใดจะถึงก่อน</w:t>
      </w:r>
      <w:bookmarkEnd w:id="7"/>
    </w:p>
    <w:p w14:paraId="24978B56" w14:textId="77777777" w:rsidR="00BF05C8" w:rsidRPr="00CA12A4" w:rsidRDefault="00BF05C8" w:rsidP="00BF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4C92AB2" w14:textId="77777777" w:rsidR="00BF05C8" w:rsidRPr="00CA12A4" w:rsidRDefault="00BF05C8" w:rsidP="00BF0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บริษัทได้จดทะเบียนการลดทุนและการเพิ่มทุนจดทะเบียนดังกล่าวกับกระทรวงพาณิชย์เมื่อวันที่ </w:t>
      </w:r>
      <w:r w:rsidR="009846AB" w:rsidRPr="00CA12A4">
        <w:rPr>
          <w:rFonts w:asciiTheme="majorBidi" w:eastAsia="MS Mincho" w:hAnsiTheme="majorBidi" w:cstheme="majorBidi"/>
          <w:sz w:val="30"/>
          <w:szCs w:val="30"/>
        </w:rPr>
        <w:t>8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กุมภาพันธ์ </w:t>
      </w:r>
      <w:r w:rsidR="009846AB" w:rsidRPr="00CA12A4">
        <w:rPr>
          <w:rFonts w:asciiTheme="majorBidi" w:eastAsia="MS Mincho" w:hAnsiTheme="majorBidi" w:cstheme="majorBidi"/>
          <w:sz w:val="30"/>
          <w:szCs w:val="30"/>
        </w:rPr>
        <w:t>2562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และ</w:t>
      </w:r>
      <w:r w:rsidR="009846AB" w:rsidRPr="00CA12A4">
        <w:rPr>
          <w:rFonts w:asciiTheme="majorBidi" w:eastAsia="MS Mincho" w:hAnsiTheme="majorBidi" w:cstheme="majorBidi"/>
          <w:sz w:val="30"/>
          <w:szCs w:val="30"/>
          <w:cs/>
        </w:rPr>
        <w:t>วันที่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9846AB" w:rsidRPr="00CA12A4">
        <w:rPr>
          <w:rFonts w:asciiTheme="majorBidi" w:eastAsia="MS Mincho" w:hAnsiTheme="majorBidi" w:cstheme="majorBidi"/>
          <w:sz w:val="30"/>
          <w:szCs w:val="30"/>
        </w:rPr>
        <w:t>11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กุมภาพันธ์ </w:t>
      </w:r>
      <w:r w:rsidR="009846AB" w:rsidRPr="00CA12A4">
        <w:rPr>
          <w:rFonts w:asciiTheme="majorBidi" w:eastAsia="MS Mincho" w:hAnsiTheme="majorBidi" w:cstheme="majorBidi"/>
          <w:sz w:val="30"/>
          <w:szCs w:val="30"/>
        </w:rPr>
        <w:t>2562</w:t>
      </w:r>
      <w:r w:rsidRPr="00CA12A4">
        <w:rPr>
          <w:rFonts w:asciiTheme="majorBidi" w:eastAsia="MS Mincho" w:hAnsiTheme="majorBidi" w:cstheme="majorBidi"/>
          <w:sz w:val="30"/>
          <w:szCs w:val="30"/>
          <w:cs/>
        </w:rPr>
        <w:t xml:space="preserve"> ตามลำดับ</w:t>
      </w:r>
    </w:p>
    <w:p w14:paraId="09D2865D" w14:textId="26E3871C" w:rsidR="006C1130" w:rsidRPr="00CA12A4" w:rsidRDefault="006C1130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B43BA" w14:textId="5B6AE98B" w:rsidR="00A56E41" w:rsidRPr="00CA12A4" w:rsidRDefault="00A56E41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lastRenderedPageBreak/>
        <w:t>เมื่อวันที่</w:t>
      </w:r>
      <w:r w:rsidRPr="00CA12A4">
        <w:rPr>
          <w:rFonts w:asciiTheme="majorBidi" w:hAnsiTheme="majorBidi" w:cstheme="majorBidi"/>
          <w:sz w:val="30"/>
          <w:szCs w:val="30"/>
        </w:rPr>
        <w:t xml:space="preserve"> 19 </w:t>
      </w:r>
      <w:r w:rsidRPr="00CA12A4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CA12A4">
        <w:rPr>
          <w:rFonts w:asciiTheme="majorBidi" w:hAnsiTheme="majorBidi" w:cstheme="majorBidi"/>
          <w:sz w:val="30"/>
          <w:szCs w:val="30"/>
        </w:rPr>
        <w:t xml:space="preserve"> 2562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ที่ประชุมคณะกรรมการของบริษัทได้มีมติให้ออกและเสนอขายหุ้นสามัญ</w:t>
      </w:r>
      <w:r w:rsidR="002402F1" w:rsidRPr="00CA12A4">
        <w:rPr>
          <w:rFonts w:asciiTheme="majorBidi" w:hAnsiTheme="majorBidi" w:cstheme="majorBidi"/>
          <w:sz w:val="30"/>
          <w:szCs w:val="30"/>
          <w:cs/>
        </w:rPr>
        <w:t xml:space="preserve">เพิ่มทุนจำนวนไม่เกิน </w:t>
      </w:r>
      <w:r w:rsidR="002402F1" w:rsidRPr="00CA12A4">
        <w:rPr>
          <w:rFonts w:asciiTheme="majorBidi" w:hAnsiTheme="majorBidi" w:cstheme="majorBidi"/>
          <w:sz w:val="30"/>
          <w:szCs w:val="30"/>
        </w:rPr>
        <w:t xml:space="preserve">182,620,600 </w:t>
      </w:r>
      <w:r w:rsidR="002402F1" w:rsidRPr="00CA12A4">
        <w:rPr>
          <w:rFonts w:asciiTheme="majorBidi" w:hAnsiTheme="majorBidi" w:cstheme="majorBidi"/>
          <w:sz w:val="30"/>
          <w:szCs w:val="30"/>
          <w:cs/>
        </w:rPr>
        <w:t xml:space="preserve">หุ้น (มูลค่าที่ตราไว้หุ้นละ </w:t>
      </w:r>
      <w:r w:rsidR="002402F1" w:rsidRPr="00CA12A4">
        <w:rPr>
          <w:rFonts w:asciiTheme="majorBidi" w:hAnsiTheme="majorBidi" w:cstheme="majorBidi"/>
          <w:sz w:val="30"/>
          <w:szCs w:val="30"/>
        </w:rPr>
        <w:t>1</w:t>
      </w:r>
      <w:r w:rsidR="002402F1" w:rsidRPr="00CA12A4">
        <w:rPr>
          <w:rFonts w:asciiTheme="majorBidi" w:hAnsiTheme="majorBidi" w:cstheme="majorBidi"/>
          <w:sz w:val="30"/>
          <w:szCs w:val="30"/>
          <w:cs/>
        </w:rPr>
        <w:t xml:space="preserve"> บาท) ให้แก่บุคคลในวงจำกัด ราคาเสนอขายหุ้นละ </w:t>
      </w:r>
      <w:r w:rsidR="002402F1" w:rsidRPr="00CA12A4">
        <w:rPr>
          <w:rFonts w:asciiTheme="majorBidi" w:hAnsiTheme="majorBidi" w:cstheme="majorBidi"/>
          <w:sz w:val="30"/>
          <w:szCs w:val="30"/>
        </w:rPr>
        <w:t>17</w:t>
      </w:r>
      <w:r w:rsidR="002402F1" w:rsidRPr="00CA12A4">
        <w:rPr>
          <w:rFonts w:asciiTheme="majorBidi" w:hAnsiTheme="majorBidi" w:cstheme="majorBidi"/>
          <w:sz w:val="30"/>
          <w:szCs w:val="30"/>
          <w:cs/>
        </w:rPr>
        <w:t>.</w:t>
      </w:r>
      <w:r w:rsidR="002402F1" w:rsidRPr="00CA12A4">
        <w:rPr>
          <w:rFonts w:asciiTheme="majorBidi" w:hAnsiTheme="majorBidi" w:cstheme="majorBidi"/>
          <w:sz w:val="30"/>
          <w:szCs w:val="30"/>
        </w:rPr>
        <w:t xml:space="preserve">90 </w:t>
      </w:r>
      <w:r w:rsidR="002402F1" w:rsidRPr="00CA12A4">
        <w:rPr>
          <w:rFonts w:asciiTheme="majorBidi" w:hAnsiTheme="majorBidi" w:cstheme="majorBidi"/>
          <w:sz w:val="30"/>
          <w:szCs w:val="30"/>
          <w:cs/>
        </w:rPr>
        <w:t xml:space="preserve">บาท ราคาดังกล่าวเป็นราคาที่มีส่วนลดร้อยละ </w:t>
      </w:r>
      <w:r w:rsidR="002402F1" w:rsidRPr="00CA12A4">
        <w:rPr>
          <w:rFonts w:asciiTheme="majorBidi" w:hAnsiTheme="majorBidi" w:cstheme="majorBidi"/>
          <w:sz w:val="30"/>
          <w:szCs w:val="30"/>
        </w:rPr>
        <w:t>4</w:t>
      </w:r>
      <w:r w:rsidR="002402F1" w:rsidRPr="00CA12A4">
        <w:rPr>
          <w:rFonts w:asciiTheme="majorBidi" w:hAnsiTheme="majorBidi" w:cstheme="majorBidi"/>
          <w:sz w:val="30"/>
          <w:szCs w:val="30"/>
          <w:cs/>
        </w:rPr>
        <w:t>.</w:t>
      </w:r>
      <w:r w:rsidR="002402F1" w:rsidRPr="00CA12A4">
        <w:rPr>
          <w:rFonts w:asciiTheme="majorBidi" w:hAnsiTheme="majorBidi" w:cstheme="majorBidi"/>
          <w:sz w:val="30"/>
          <w:szCs w:val="30"/>
        </w:rPr>
        <w:t xml:space="preserve">50 </w:t>
      </w:r>
      <w:r w:rsidR="002402F1" w:rsidRPr="00CA12A4">
        <w:rPr>
          <w:rFonts w:asciiTheme="majorBidi" w:hAnsiTheme="majorBidi" w:cstheme="majorBidi"/>
          <w:sz w:val="30"/>
          <w:szCs w:val="30"/>
          <w:cs/>
        </w:rPr>
        <w:t>ของราคาตลาด โดยราคาตลาดคำนวณ</w:t>
      </w:r>
      <w:r w:rsidR="005E0E00" w:rsidRPr="00CA12A4">
        <w:rPr>
          <w:rFonts w:asciiTheme="majorBidi" w:hAnsiTheme="majorBidi" w:cstheme="majorBidi"/>
          <w:sz w:val="30"/>
          <w:szCs w:val="30"/>
          <w:cs/>
        </w:rPr>
        <w:t xml:space="preserve">จากราคาถัวเฉลี่ยถ่วงน้ำหนักของหุ้นของบริษัทในตลาดหลักทรัพย์แห่งประเทศไทย ย้อนหลัง </w:t>
      </w:r>
      <w:r w:rsidR="005E0E00" w:rsidRPr="00CA12A4">
        <w:rPr>
          <w:rFonts w:asciiTheme="majorBidi" w:hAnsiTheme="majorBidi" w:cstheme="majorBidi"/>
          <w:sz w:val="30"/>
          <w:szCs w:val="30"/>
        </w:rPr>
        <w:t xml:space="preserve">15 </w:t>
      </w:r>
      <w:r w:rsidR="005E0E00" w:rsidRPr="00CA12A4">
        <w:rPr>
          <w:rFonts w:asciiTheme="majorBidi" w:hAnsiTheme="majorBidi" w:cstheme="majorBidi"/>
          <w:sz w:val="30"/>
          <w:szCs w:val="30"/>
          <w:cs/>
        </w:rPr>
        <w:t xml:space="preserve">วันทำการติดต่อกันก่อนวันประชุมคณะกรรมการบริษัท </w:t>
      </w:r>
      <w:r w:rsidR="008228CD" w:rsidRPr="00CA12A4">
        <w:rPr>
          <w:rFonts w:asciiTheme="majorBidi" w:hAnsiTheme="majorBidi" w:cstheme="majorBidi"/>
          <w:sz w:val="30"/>
          <w:szCs w:val="30"/>
          <w:cs/>
        </w:rPr>
        <w:t>ซึ่งเป็นไปตามมติที่ประชุม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สามัญผู้ถือหุ้นประจำปี </w:t>
      </w:r>
      <w:r w:rsidR="003B3337" w:rsidRPr="00CA12A4">
        <w:rPr>
          <w:rFonts w:asciiTheme="majorBidi" w:hAnsiTheme="majorBidi" w:cstheme="majorBidi"/>
          <w:sz w:val="30"/>
          <w:szCs w:val="30"/>
        </w:rPr>
        <w:t>2562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="003B3337" w:rsidRPr="00CA12A4">
        <w:rPr>
          <w:rFonts w:asciiTheme="majorBidi" w:hAnsiTheme="majorBidi" w:cstheme="majorBidi"/>
          <w:sz w:val="30"/>
          <w:szCs w:val="30"/>
        </w:rPr>
        <w:t xml:space="preserve">25 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B3337" w:rsidRPr="00CA12A4">
        <w:rPr>
          <w:rFonts w:asciiTheme="majorBidi" w:hAnsiTheme="majorBidi" w:cstheme="majorBidi"/>
          <w:sz w:val="30"/>
          <w:szCs w:val="30"/>
        </w:rPr>
        <w:t xml:space="preserve">2562 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โดยบริษัทได้รับชำระเงินเพิ่มทุนดังกล่าวเป็นจำนวนเงิน </w:t>
      </w:r>
      <w:r w:rsidR="003B3337" w:rsidRPr="00CA12A4">
        <w:rPr>
          <w:rFonts w:asciiTheme="majorBidi" w:hAnsiTheme="majorBidi" w:cstheme="majorBidi"/>
          <w:sz w:val="30"/>
          <w:szCs w:val="30"/>
        </w:rPr>
        <w:t>3,</w:t>
      </w:r>
      <w:r w:rsidR="008E7363" w:rsidRPr="00CA12A4">
        <w:rPr>
          <w:rFonts w:asciiTheme="majorBidi" w:hAnsiTheme="majorBidi" w:cstheme="majorBidi"/>
          <w:sz w:val="30"/>
          <w:szCs w:val="30"/>
        </w:rPr>
        <w:t>259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>.</w:t>
      </w:r>
      <w:r w:rsidR="003B3337" w:rsidRPr="00CA12A4">
        <w:rPr>
          <w:rFonts w:asciiTheme="majorBidi" w:hAnsiTheme="majorBidi" w:cstheme="majorBidi"/>
          <w:sz w:val="30"/>
          <w:szCs w:val="30"/>
        </w:rPr>
        <w:t>1</w:t>
      </w:r>
      <w:r w:rsidR="008E7363" w:rsidRPr="00CA12A4">
        <w:rPr>
          <w:rFonts w:asciiTheme="majorBidi" w:hAnsiTheme="majorBidi" w:cstheme="majorBidi"/>
          <w:sz w:val="30"/>
          <w:szCs w:val="30"/>
        </w:rPr>
        <w:t>6</w:t>
      </w:r>
      <w:r w:rsidR="003B3337"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ล้านบาท ในเดือนกรกฎาคม </w:t>
      </w:r>
      <w:r w:rsidR="003B3337" w:rsidRPr="00CA12A4">
        <w:rPr>
          <w:rFonts w:asciiTheme="majorBidi" w:hAnsiTheme="majorBidi" w:cstheme="majorBidi"/>
          <w:sz w:val="30"/>
          <w:szCs w:val="30"/>
        </w:rPr>
        <w:t xml:space="preserve">2562 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และจดทะเบียนเพิ่มทุนชำระแล้วดังกล่าวกับกระทรวงพาณิชย์เมื่อวันที่ </w:t>
      </w:r>
      <w:r w:rsidR="003B3337" w:rsidRPr="00CA12A4">
        <w:rPr>
          <w:rFonts w:asciiTheme="majorBidi" w:hAnsiTheme="majorBidi" w:cstheme="majorBidi"/>
          <w:sz w:val="30"/>
          <w:szCs w:val="30"/>
        </w:rPr>
        <w:t xml:space="preserve">24 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3B3337" w:rsidRPr="00CA12A4">
        <w:rPr>
          <w:rFonts w:asciiTheme="majorBidi" w:hAnsiTheme="majorBidi" w:cstheme="majorBidi"/>
          <w:sz w:val="30"/>
          <w:szCs w:val="30"/>
        </w:rPr>
        <w:t xml:space="preserve">2562  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ทำให้ทุนชำระแล้วของบริษัทเพิ่มขึ้นจาก </w:t>
      </w:r>
      <w:r w:rsidR="003B3337" w:rsidRPr="00CA12A4">
        <w:rPr>
          <w:rFonts w:asciiTheme="majorBidi" w:hAnsiTheme="majorBidi" w:cstheme="majorBidi"/>
          <w:sz w:val="30"/>
          <w:szCs w:val="30"/>
        </w:rPr>
        <w:t>1,834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>.</w:t>
      </w:r>
      <w:r w:rsidR="003B3337" w:rsidRPr="00CA12A4">
        <w:rPr>
          <w:rFonts w:asciiTheme="majorBidi" w:hAnsiTheme="majorBidi" w:cstheme="majorBidi"/>
          <w:sz w:val="30"/>
          <w:szCs w:val="30"/>
        </w:rPr>
        <w:t xml:space="preserve">14 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 xml:space="preserve">ล้านบาทเป็น </w:t>
      </w:r>
      <w:r w:rsidR="003B3337" w:rsidRPr="00CA12A4">
        <w:rPr>
          <w:rFonts w:asciiTheme="majorBidi" w:hAnsiTheme="majorBidi" w:cstheme="majorBidi"/>
          <w:sz w:val="30"/>
          <w:szCs w:val="30"/>
        </w:rPr>
        <w:t>2,016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>.</w:t>
      </w:r>
      <w:r w:rsidR="003B3337" w:rsidRPr="00CA12A4">
        <w:rPr>
          <w:rFonts w:asciiTheme="majorBidi" w:hAnsiTheme="majorBidi" w:cstheme="majorBidi"/>
          <w:sz w:val="30"/>
          <w:szCs w:val="30"/>
        </w:rPr>
        <w:t xml:space="preserve">76 </w:t>
      </w:r>
      <w:r w:rsidR="003B3337" w:rsidRPr="00CA12A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93220F9" w14:textId="71F73A42" w:rsidR="00A56E41" w:rsidRPr="00CA12A4" w:rsidRDefault="00A56E41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94DF9" w14:textId="77777777" w:rsidR="00EB78CF" w:rsidRPr="00CA12A4" w:rsidRDefault="00EB78CF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12A4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14612672" w14:textId="77777777" w:rsidR="00EB78CF" w:rsidRPr="00CA12A4" w:rsidRDefault="00EB78CF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CF74AD" w14:textId="1C79BFEF" w:rsidR="00F822BF" w:rsidRPr="00CA12A4" w:rsidRDefault="006C1130" w:rsidP="006C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CA12A4">
        <w:rPr>
          <w:rFonts w:asciiTheme="majorBidi" w:hAnsiTheme="majorBidi" w:cstheme="majorBidi"/>
          <w:sz w:val="30"/>
          <w:szCs w:val="30"/>
          <w:cs/>
        </w:rPr>
        <w:t>.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ศ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00537344" w:rsidRPr="00CA12A4">
        <w:rPr>
          <w:rFonts w:asciiTheme="majorBidi" w:hAnsiTheme="majorBidi" w:cstheme="majorBidi"/>
          <w:sz w:val="30"/>
          <w:szCs w:val="30"/>
        </w:rPr>
        <w:t>2535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มาตรา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7344" w:rsidRPr="00CA12A4">
        <w:rPr>
          <w:rFonts w:asciiTheme="majorBidi" w:hAnsiTheme="majorBidi" w:cstheme="majorBidi"/>
          <w:sz w:val="30"/>
          <w:szCs w:val="30"/>
        </w:rPr>
        <w:t xml:space="preserve">51 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</w:t>
      </w:r>
      <w:r w:rsidRPr="00CA12A4">
        <w:rPr>
          <w:rFonts w:asciiTheme="majorBidi" w:hAnsiTheme="majorBidi" w:cstheme="majorBidi" w:hint="eastAsia"/>
          <w:sz w:val="30"/>
          <w:szCs w:val="30"/>
          <w:cs/>
        </w:rPr>
        <w:t>”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512651C0" w14:textId="461B0266" w:rsidR="004D25E9" w:rsidRPr="00CA12A4" w:rsidRDefault="004D2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BBE931" w14:textId="1B9BD51A" w:rsidR="000761DA" w:rsidRPr="00CA12A4" w:rsidRDefault="000761DA" w:rsidP="00EA6CEA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สำรอง</w:t>
      </w:r>
      <w:r w:rsidR="00CD1DBB" w:rsidRPr="00CA12A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9EDB633" w14:textId="77777777" w:rsidR="00C63E79" w:rsidRPr="00CA12A4" w:rsidRDefault="00C63E79" w:rsidP="00DE4EB3">
      <w:pPr>
        <w:spacing w:line="240" w:lineRule="auto"/>
        <w:rPr>
          <w:rFonts w:ascii="Angsana New" w:hAnsi="Angsana New"/>
          <w:sz w:val="30"/>
          <w:szCs w:val="30"/>
        </w:rPr>
      </w:pPr>
    </w:p>
    <w:p w14:paraId="1F737B40" w14:textId="77777777" w:rsidR="00C63E79" w:rsidRPr="00CA12A4" w:rsidRDefault="00C63E79" w:rsidP="00DE4EB3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2C4C0CFC" w14:textId="77777777" w:rsidR="00C63E79" w:rsidRPr="00CA12A4" w:rsidRDefault="00C63E79" w:rsidP="00DE4EB3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C9AE501" w14:textId="77777777" w:rsidR="00C63E79" w:rsidRPr="00CA12A4" w:rsidRDefault="00C63E79" w:rsidP="00DE4EB3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</w:t>
      </w:r>
    </w:p>
    <w:p w14:paraId="5D503FD0" w14:textId="77777777" w:rsidR="00C63E79" w:rsidRPr="00CA12A4" w:rsidRDefault="00C63E79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AACF07E" w14:textId="266C44C3" w:rsidR="00C63E79" w:rsidRPr="00CA12A4" w:rsidRDefault="00C63E79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CA12A4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02CDEEED" w14:textId="28D0150D" w:rsidR="00F81176" w:rsidRPr="00CA12A4" w:rsidRDefault="006C1130" w:rsidP="006C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พ</w:t>
      </w:r>
      <w:r w:rsidRPr="00CA12A4">
        <w:rPr>
          <w:rFonts w:ascii="Angsana New" w:hAnsi="Angsana New"/>
          <w:sz w:val="30"/>
          <w:szCs w:val="30"/>
          <w:cs/>
        </w:rPr>
        <w:t>.</w:t>
      </w:r>
      <w:r w:rsidRPr="00CA12A4">
        <w:rPr>
          <w:rFonts w:ascii="Angsana New" w:hAnsi="Angsana New" w:hint="cs"/>
          <w:sz w:val="30"/>
          <w:szCs w:val="30"/>
          <w:cs/>
        </w:rPr>
        <w:t>ศ</w:t>
      </w:r>
      <w:r w:rsidRPr="00CA12A4">
        <w:rPr>
          <w:rFonts w:ascii="Angsana New" w:hAnsi="Angsana New"/>
          <w:sz w:val="30"/>
          <w:szCs w:val="30"/>
          <w:cs/>
        </w:rPr>
        <w:t xml:space="preserve">. </w:t>
      </w:r>
      <w:r w:rsidRPr="00CA12A4">
        <w:rPr>
          <w:rFonts w:ascii="Angsana New" w:hAnsi="Angsana New"/>
          <w:sz w:val="30"/>
          <w:szCs w:val="30"/>
        </w:rPr>
        <w:t xml:space="preserve">2535 </w:t>
      </w:r>
      <w:r w:rsidRPr="00CA12A4">
        <w:rPr>
          <w:rFonts w:ascii="Angsana New" w:hAnsi="Angsana New" w:hint="cs"/>
          <w:sz w:val="30"/>
          <w:szCs w:val="30"/>
          <w:cs/>
        </w:rPr>
        <w:t>มาตรา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 xml:space="preserve">116 </w:t>
      </w:r>
      <w:r w:rsidRPr="00CA12A4">
        <w:rPr>
          <w:rFonts w:ascii="Angsana New" w:hAnsi="Angsana New" w:hint="cs"/>
          <w:sz w:val="30"/>
          <w:szCs w:val="30"/>
          <w:cs/>
        </w:rPr>
        <w:t>บริษัทจะต้องจัดสรรทุนสำรอง</w:t>
      </w:r>
      <w:r w:rsidRPr="00CA12A4">
        <w:rPr>
          <w:rFonts w:ascii="Angsana New" w:hAnsi="Angsana New"/>
          <w:sz w:val="30"/>
          <w:szCs w:val="30"/>
          <w:cs/>
        </w:rPr>
        <w:t xml:space="preserve"> (“</w:t>
      </w:r>
      <w:r w:rsidRPr="00CA12A4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CA12A4">
        <w:rPr>
          <w:rFonts w:ascii="Angsana New" w:hAnsi="Angsana New" w:hint="eastAsia"/>
          <w:sz w:val="30"/>
          <w:szCs w:val="30"/>
          <w:cs/>
        </w:rPr>
        <w:t>”</w:t>
      </w:r>
      <w:r w:rsidRPr="00CA12A4">
        <w:rPr>
          <w:rFonts w:ascii="Angsana New" w:hAnsi="Angsana New"/>
          <w:sz w:val="30"/>
          <w:szCs w:val="30"/>
          <w:cs/>
        </w:rPr>
        <w:t xml:space="preserve">) </w:t>
      </w:r>
      <w:r w:rsidRPr="00CA12A4">
        <w:rPr>
          <w:rFonts w:ascii="Angsana New" w:hAnsi="Angsana New" w:hint="cs"/>
          <w:sz w:val="30"/>
          <w:szCs w:val="30"/>
          <w:cs/>
        </w:rPr>
        <w:t>อย่างน้อยร้อยละ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 xml:space="preserve">5 </w:t>
      </w:r>
      <w:r w:rsidRPr="00CA12A4">
        <w:rPr>
          <w:rFonts w:ascii="Angsana New" w:hAnsi="Angsana New" w:hint="cs"/>
          <w:sz w:val="30"/>
          <w:szCs w:val="30"/>
          <w:cs/>
        </w:rPr>
        <w:t>ของกำไรสุทธิประจำปีหลังจากหักขาดทุนสะสมยกมา</w:t>
      </w:r>
      <w:r w:rsidRPr="00CA12A4">
        <w:rPr>
          <w:rFonts w:ascii="Angsana New" w:hAnsi="Angsana New"/>
          <w:sz w:val="30"/>
          <w:szCs w:val="30"/>
          <w:cs/>
        </w:rPr>
        <w:t xml:space="preserve"> (</w:t>
      </w:r>
      <w:r w:rsidRPr="00CA12A4">
        <w:rPr>
          <w:rFonts w:ascii="Angsana New" w:hAnsi="Angsana New" w:hint="cs"/>
          <w:sz w:val="30"/>
          <w:szCs w:val="30"/>
          <w:cs/>
        </w:rPr>
        <w:t>ถ้ามี</w:t>
      </w:r>
      <w:r w:rsidRPr="00CA12A4">
        <w:rPr>
          <w:rFonts w:ascii="Angsana New" w:hAnsi="Angsana New"/>
          <w:sz w:val="30"/>
          <w:szCs w:val="30"/>
          <w:cs/>
        </w:rPr>
        <w:t xml:space="preserve">) </w:t>
      </w:r>
      <w:r w:rsidRPr="00CA12A4">
        <w:rPr>
          <w:rFonts w:ascii="Angsana New" w:hAnsi="Angsana New" w:hint="cs"/>
          <w:sz w:val="30"/>
          <w:szCs w:val="30"/>
          <w:cs/>
        </w:rPr>
        <w:t>จนกว่าสำรองดังกล่าวมีจำนวนไม่น้อยกว่าร้อยละ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 xml:space="preserve">10 </w:t>
      </w:r>
      <w:r w:rsidRPr="00CA12A4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31323B46" w14:textId="55999CF1" w:rsidR="005318C3" w:rsidRPr="00CA12A4" w:rsidRDefault="00C63E79" w:rsidP="006C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องค์ประกอบอื่นของส่วนของผู้ถือหุ้น</w:t>
      </w:r>
    </w:p>
    <w:p w14:paraId="1015A84F" w14:textId="594ABD3D" w:rsidR="0050668D" w:rsidRPr="00CA12A4" w:rsidRDefault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608522" w14:textId="3FCA3C66" w:rsidR="0050668D" w:rsidRPr="00CA12A4" w:rsidRDefault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C7BEE72" w14:textId="77777777" w:rsidR="0050668D" w:rsidRPr="00CA12A4" w:rsidRDefault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3A57A3" w14:textId="7E134FBF" w:rsidR="00C63E79" w:rsidRPr="00CA12A4" w:rsidRDefault="00C63E79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08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CA12A4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70D569A2" w14:textId="77777777" w:rsidR="00A22943" w:rsidRPr="00CA12A4" w:rsidRDefault="00C63E79" w:rsidP="00A2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 </w:t>
      </w:r>
    </w:p>
    <w:p w14:paraId="29358882" w14:textId="46424EC2" w:rsidR="007C1946" w:rsidRPr="00CA12A4" w:rsidRDefault="007C1946" w:rsidP="00A2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b/>
          <w:bCs/>
          <w:sz w:val="30"/>
          <w:szCs w:val="30"/>
          <w:cs/>
        </w:rPr>
        <w:lastRenderedPageBreak/>
        <w:t>ผลแตกต่างที่เกิดจากรายการที่มีการควบคุมเดียวกัน</w:t>
      </w:r>
    </w:p>
    <w:p w14:paraId="7B55BD06" w14:textId="4C7D319F" w:rsidR="007C1946" w:rsidRPr="00CA12A4" w:rsidRDefault="007C1946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ผลแตกต่างที่เกิดจากรายการรวมธุรกิจภายใต้การควบคุมเดียวกันเป็นการแสดงถึงส่วนต่างระหว่างมูลค่าตามบัญชีของสินทรัพย์สุทธิของกิจการหรือธุรกิจที่ได้มาจากการควบคุมเดียวกันกับต้นทุนที่จ่าย ณ วันที่ได้มาและถูกบันทึกเป็นสำรองในส่วนของผู้ถือหุ้น ซึ่งจะไม่จำหน่ายและจะคงอยู่จนกระทั่งบริษัทย่อยหรือธุรกิจดังกล่าวจะถูกขายหรือจำหน่ายออกไป</w:t>
      </w:r>
    </w:p>
    <w:p w14:paraId="79E586A9" w14:textId="77777777" w:rsidR="00DE4CC5" w:rsidRPr="00CA12A4" w:rsidRDefault="00DE4CC5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6C9B26" w14:textId="186395DF" w:rsidR="009A45B0" w:rsidRPr="00CA12A4" w:rsidRDefault="0070308B" w:rsidP="00EA6CEA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5A77F6" w:rsidRPr="00CA12A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DD26AE" w:rsidRPr="00CA12A4">
        <w:rPr>
          <w:rFonts w:ascii="Angsana New" w:hAnsi="Angsana New" w:hint="cs"/>
          <w:sz w:val="30"/>
          <w:szCs w:val="30"/>
          <w:cs/>
          <w:lang w:val="en-US"/>
        </w:rPr>
        <w:t>การจำแนกรายได้</w:t>
      </w:r>
    </w:p>
    <w:p w14:paraId="4E88DAB8" w14:textId="77777777" w:rsidR="009A45B0" w:rsidRPr="00CA12A4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51157351" w14:textId="4C2D272C" w:rsidR="0070308B" w:rsidRPr="00CA12A4" w:rsidRDefault="003175DD" w:rsidP="00530567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  <w:lang w:val="x-none"/>
        </w:rPr>
        <w:t>ผู้บริหารพิจารณาว่า</w:t>
      </w:r>
      <w:r w:rsidR="0050668D" w:rsidRPr="00CA12A4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37344" w:rsidRPr="00CA12A4">
        <w:rPr>
          <w:rFonts w:ascii="Angsana New" w:hAnsi="Angsana New"/>
          <w:sz w:val="30"/>
          <w:szCs w:val="30"/>
        </w:rPr>
        <w:t>4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124309" w:rsidRPr="00CA12A4">
        <w:rPr>
          <w:rFonts w:ascii="Angsana New" w:hAnsi="Angsana New" w:hint="cs"/>
          <w:sz w:val="30"/>
          <w:szCs w:val="30"/>
          <w:cs/>
        </w:rPr>
        <w:t>ที่มี</w:t>
      </w:r>
      <w:r w:rsidR="0050668D" w:rsidRPr="00CA12A4">
        <w:rPr>
          <w:rFonts w:ascii="Angsana New" w:hAnsi="Angsana New" w:hint="cs"/>
          <w:sz w:val="30"/>
          <w:szCs w:val="30"/>
          <w:cs/>
        </w:rPr>
        <w:t>หน่วยงานธุรกิจที่สำคัญเกี่ยวข้องกับธุรกิจและบริการที่แตกต่างกัน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เนื่องจากการใช้เทคโนโลยีและกลยุทธ์ทางการตลาดที่แตกต่างกัน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ระหว่างปี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37344" w:rsidRPr="00CA12A4">
        <w:rPr>
          <w:rFonts w:ascii="Angsana New" w:hAnsi="Angsana New"/>
          <w:sz w:val="30"/>
          <w:szCs w:val="30"/>
        </w:rPr>
        <w:t>2563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คณะผู้บริหารได้เปลี่ยนหลักเกณฑ์ในการประเมินผลการปฏิบัติงานของกลุ่มกิจการ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โดยได้เปลี่ยนแปลงการรายงานข้อมูลทางการเงินจำแนกตามส่วนงานที่รายงานในปี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37344" w:rsidRPr="00CA12A4">
        <w:rPr>
          <w:rFonts w:ascii="Angsana New" w:hAnsi="Angsana New"/>
          <w:sz w:val="30"/>
          <w:szCs w:val="30"/>
        </w:rPr>
        <w:t>2563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และ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37344" w:rsidRPr="00CA12A4">
        <w:rPr>
          <w:rFonts w:ascii="Angsana New" w:hAnsi="Angsana New"/>
          <w:sz w:val="30"/>
          <w:szCs w:val="30"/>
        </w:rPr>
        <w:t>2562</w:t>
      </w:r>
      <w:r w:rsidR="0050668D" w:rsidRPr="00CA12A4">
        <w:rPr>
          <w:rFonts w:ascii="Angsana New" w:hAnsi="Angsana New"/>
          <w:sz w:val="30"/>
          <w:szCs w:val="30"/>
          <w:cs/>
        </w:rPr>
        <w:t xml:space="preserve"> </w:t>
      </w:r>
      <w:r w:rsidR="0050668D" w:rsidRPr="00CA12A4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F705359" w14:textId="77777777" w:rsidR="0050668D" w:rsidRPr="00CA12A4" w:rsidRDefault="0050668D" w:rsidP="00DE4EB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D298C91" w14:textId="77777777" w:rsidR="0050668D" w:rsidRPr="00CA12A4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1</w:t>
      </w:r>
      <w:r w:rsidRPr="00CA12A4">
        <w:rPr>
          <w:rFonts w:ascii="Angsana New" w:hAnsi="Angsana New"/>
          <w:sz w:val="30"/>
          <w:szCs w:val="30"/>
          <w:cs/>
        </w:rPr>
        <w:t xml:space="preserve">  </w:t>
      </w:r>
      <w:r w:rsidRPr="00CA12A4">
        <w:rPr>
          <w:rFonts w:ascii="Angsana New" w:hAnsi="Angsana New"/>
          <w:sz w:val="30"/>
          <w:szCs w:val="30"/>
          <w:cs/>
        </w:rPr>
        <w:tab/>
      </w:r>
      <w:r w:rsidRPr="00CA12A4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7E026F2A" w14:textId="77777777" w:rsidR="0050668D" w:rsidRPr="00CA12A4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2</w:t>
      </w:r>
      <w:r w:rsidRPr="00CA12A4">
        <w:rPr>
          <w:rFonts w:ascii="Angsana New" w:hAnsi="Angsana New"/>
          <w:i/>
          <w:iCs/>
          <w:sz w:val="30"/>
          <w:szCs w:val="30"/>
          <w:cs/>
        </w:rPr>
        <w:tab/>
      </w:r>
      <w:r w:rsidRPr="00CA12A4">
        <w:rPr>
          <w:rFonts w:ascii="Angsana New" w:hAnsi="Angsana New"/>
          <w:sz w:val="30"/>
          <w:szCs w:val="30"/>
          <w:cs/>
        </w:rPr>
        <w:t xml:space="preserve">    </w:t>
      </w:r>
      <w:r w:rsidRPr="00CA12A4">
        <w:rPr>
          <w:rFonts w:ascii="Angsana New" w:hAnsi="Angsana New"/>
          <w:sz w:val="30"/>
          <w:szCs w:val="30"/>
          <w:cs/>
        </w:rPr>
        <w:tab/>
      </w:r>
      <w:r w:rsidRPr="00CA12A4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E6F8BF4" w14:textId="77777777" w:rsidR="0050668D" w:rsidRPr="00CA12A4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3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ab/>
      </w:r>
      <w:r w:rsidRPr="00CA12A4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03EBAC3C" w14:textId="658EEA87" w:rsidR="006A29CD" w:rsidRPr="00CA12A4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 4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ab/>
      </w:r>
      <w:r w:rsidRPr="00CA12A4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12835856" w14:textId="6E09AA6B" w:rsidR="0050668D" w:rsidRPr="00CA12A4" w:rsidRDefault="0050668D" w:rsidP="00DE4E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F90829" w14:textId="163452E1" w:rsidR="00CB306D" w:rsidRPr="00CA12A4" w:rsidRDefault="00530567" w:rsidP="00A670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CB306D" w:rsidRPr="00CA12A4" w:rsidSect="00DE4EB3">
          <w:head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  <w:r w:rsidRPr="00CA12A4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W w:w="15542" w:type="dxa"/>
        <w:tblInd w:w="-702" w:type="dxa"/>
        <w:tblLayout w:type="fixed"/>
        <w:tblLook w:val="00A0" w:firstRow="1" w:lastRow="0" w:firstColumn="1" w:lastColumn="0" w:noHBand="0" w:noVBand="0"/>
      </w:tblPr>
      <w:tblGrid>
        <w:gridCol w:w="2772"/>
        <w:gridCol w:w="855"/>
        <w:gridCol w:w="801"/>
        <w:gridCol w:w="828"/>
        <w:gridCol w:w="808"/>
        <w:gridCol w:w="907"/>
        <w:gridCol w:w="931"/>
        <w:gridCol w:w="1011"/>
        <w:gridCol w:w="895"/>
        <w:gridCol w:w="907"/>
        <w:gridCol w:w="1000"/>
        <w:gridCol w:w="913"/>
        <w:gridCol w:w="993"/>
        <w:gridCol w:w="907"/>
        <w:gridCol w:w="1007"/>
        <w:gridCol w:w="7"/>
      </w:tblGrid>
      <w:tr w:rsidR="00014B0F" w:rsidRPr="00CA12A4" w14:paraId="02CB1F9B" w14:textId="77777777" w:rsidTr="00015115">
        <w:trPr>
          <w:trHeight w:val="72"/>
          <w:tblHeader/>
        </w:trPr>
        <w:tc>
          <w:tcPr>
            <w:tcW w:w="27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43A194" w14:textId="77777777" w:rsidR="00014B0F" w:rsidRPr="00CA12A4" w:rsidRDefault="00014B0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277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486CF4A" w14:textId="098ABF24" w:rsidR="00014B0F" w:rsidRPr="00CA12A4" w:rsidRDefault="00014B0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14B0F" w:rsidRPr="00CA12A4" w14:paraId="03830810" w14:textId="77777777" w:rsidTr="00015115">
        <w:trPr>
          <w:gridAfter w:val="1"/>
          <w:wAfter w:w="7" w:type="dxa"/>
          <w:trHeight w:val="72"/>
          <w:tblHeader/>
        </w:trPr>
        <w:tc>
          <w:tcPr>
            <w:tcW w:w="27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CDFA11" w14:textId="77777777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6A84" w14:textId="257A92F2" w:rsidR="00014B0F" w:rsidRPr="00CA12A4" w:rsidRDefault="00014B0F" w:rsidP="00014B0F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2C09" w14:textId="6A6412C5" w:rsidR="00014B0F" w:rsidRPr="00CA12A4" w:rsidRDefault="00014B0F" w:rsidP="00014B0F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2631" w14:textId="1C310D00" w:rsidR="00014B0F" w:rsidRPr="00CA12A4" w:rsidRDefault="00014B0F" w:rsidP="00014B0F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063C" w14:textId="20CC6F07" w:rsidR="00014B0F" w:rsidRPr="00CA12A4" w:rsidRDefault="00014B0F" w:rsidP="00014B0F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7" w:type="dxa"/>
            <w:gridSpan w:val="2"/>
          </w:tcPr>
          <w:p w14:paraId="637DFCDE" w14:textId="5DCC1198" w:rsidR="00014B0F" w:rsidRPr="00CA12A4" w:rsidRDefault="00014B0F" w:rsidP="00014B0F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906" w:type="dxa"/>
            <w:gridSpan w:val="2"/>
            <w:vAlign w:val="bottom"/>
          </w:tcPr>
          <w:p w14:paraId="735ABF04" w14:textId="78CBDAF1" w:rsidR="00014B0F" w:rsidRPr="00CA12A4" w:rsidRDefault="00014B0F" w:rsidP="00014B0F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914" w:type="dxa"/>
            <w:gridSpan w:val="2"/>
            <w:vAlign w:val="bottom"/>
          </w:tcPr>
          <w:p w14:paraId="7B5EEBA5" w14:textId="3F9B50E1" w:rsidR="00014B0F" w:rsidRPr="00CA12A4" w:rsidRDefault="00014B0F" w:rsidP="00014B0F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14B0F" w:rsidRPr="00CA12A4" w14:paraId="1308D245" w14:textId="77777777" w:rsidTr="00015115">
        <w:trPr>
          <w:gridAfter w:val="1"/>
          <w:wAfter w:w="7" w:type="dxa"/>
          <w:trHeight w:val="72"/>
          <w:tblHeader/>
        </w:trPr>
        <w:tc>
          <w:tcPr>
            <w:tcW w:w="27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8828FE" w14:textId="10E333EE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bidi="ar-SA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CA12A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30 </w:t>
            </w:r>
            <w:r w:rsidRPr="00CA12A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6E26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5212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01ABC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7FDC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C973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C3944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9C2D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4637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07" w:type="dxa"/>
            <w:vAlign w:val="bottom"/>
          </w:tcPr>
          <w:p w14:paraId="5A1B539E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00" w:type="dxa"/>
            <w:vAlign w:val="bottom"/>
          </w:tcPr>
          <w:p w14:paraId="6563B19B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13" w:type="dxa"/>
            <w:vAlign w:val="bottom"/>
          </w:tcPr>
          <w:p w14:paraId="3CA18603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3" w:type="dxa"/>
            <w:vAlign w:val="bottom"/>
          </w:tcPr>
          <w:p w14:paraId="1B9F00DA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07" w:type="dxa"/>
            <w:vAlign w:val="bottom"/>
          </w:tcPr>
          <w:p w14:paraId="3DF063EB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07" w:type="dxa"/>
            <w:vAlign w:val="bottom"/>
          </w:tcPr>
          <w:p w14:paraId="4A35F51A" w14:textId="77777777" w:rsidR="00014B0F" w:rsidRPr="00CA12A4" w:rsidRDefault="00014B0F" w:rsidP="00014B0F">
            <w:pPr>
              <w:tabs>
                <w:tab w:val="clear" w:pos="907"/>
                <w:tab w:val="left" w:pos="79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014B0F" w:rsidRPr="00CA12A4" w14:paraId="115DCE7D" w14:textId="77777777" w:rsidTr="00015115">
        <w:trPr>
          <w:trHeight w:val="72"/>
          <w:tblHeader/>
        </w:trPr>
        <w:tc>
          <w:tcPr>
            <w:tcW w:w="27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B44C98" w14:textId="77777777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77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AEB5662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14B0F" w:rsidRPr="00CA12A4" w14:paraId="057E7B9A" w14:textId="77777777" w:rsidTr="00015115">
        <w:trPr>
          <w:trHeight w:val="72"/>
          <w:tblHeader/>
        </w:trPr>
        <w:tc>
          <w:tcPr>
            <w:tcW w:w="27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BCA4F9" w14:textId="77A35F3F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77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B11D0A7" w14:textId="77777777" w:rsidR="00014B0F" w:rsidRPr="00CA12A4" w:rsidRDefault="00014B0F" w:rsidP="00014B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C5F91" w:rsidRPr="00CA12A4" w14:paraId="598C9FB9" w14:textId="77777777" w:rsidTr="00015115">
        <w:trPr>
          <w:gridAfter w:val="1"/>
          <w:wAfter w:w="7" w:type="dxa"/>
          <w:trHeight w:val="7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73F91" w14:textId="77777777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34DE7352" w14:textId="379BC402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14,648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14:paraId="54FADBDE" w14:textId="554B2ADA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15,5</w:t>
            </w:r>
            <w:r w:rsidR="007E2B10" w:rsidRPr="00CA12A4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6D1ADA3" w14:textId="21DA2F49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</w:t>
            </w:r>
            <w:r w:rsidR="008B48F1"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</w:t>
            </w:r>
            <w:r w:rsidR="00343F85"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24FF25D3" w14:textId="7FF89F14" w:rsidR="00AC5F91" w:rsidRPr="00CA12A4" w:rsidRDefault="008B48F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1,173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6B5AE0CC" w14:textId="69A80237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="00343F85"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186EE773" w14:textId="74DCFD84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566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1B1EBA2" w14:textId="60F3DAEE" w:rsidR="00AC5F91" w:rsidRPr="00CA12A4" w:rsidRDefault="008B48F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2,174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51A9A348" w14:textId="65541F6B" w:rsidR="00AC5F91" w:rsidRPr="00CA12A4" w:rsidRDefault="008B48F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2,126</w:t>
            </w:r>
          </w:p>
        </w:tc>
        <w:tc>
          <w:tcPr>
            <w:tcW w:w="907" w:type="dxa"/>
            <w:vAlign w:val="bottom"/>
          </w:tcPr>
          <w:p w14:paraId="73E9DDB1" w14:textId="3A2500B0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bottom"/>
          </w:tcPr>
          <w:p w14:paraId="6DEAB5A6" w14:textId="34D05DB9" w:rsidR="00AC5F91" w:rsidRPr="00CA12A4" w:rsidRDefault="008B48F1" w:rsidP="008B4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vAlign w:val="bottom"/>
          </w:tcPr>
          <w:p w14:paraId="6047A64D" w14:textId="35CA98AF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7C3C1B3" w14:textId="09CB0EB9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BEAAED1" w14:textId="6F3E91C6" w:rsidR="00AC5F91" w:rsidRPr="00CA12A4" w:rsidRDefault="00AC5F9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18,3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79</w:t>
            </w:r>
          </w:p>
        </w:tc>
        <w:tc>
          <w:tcPr>
            <w:tcW w:w="1007" w:type="dxa"/>
            <w:vAlign w:val="bottom"/>
          </w:tcPr>
          <w:p w14:paraId="25416A02" w14:textId="74E47B11" w:rsidR="00AC5F91" w:rsidRPr="00CA12A4" w:rsidRDefault="008B48F1" w:rsidP="00AC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19,418</w:t>
            </w:r>
          </w:p>
        </w:tc>
      </w:tr>
      <w:tr w:rsidR="00014B0F" w:rsidRPr="00CA12A4" w14:paraId="17ECD6A8" w14:textId="77777777" w:rsidTr="00015115">
        <w:trPr>
          <w:gridAfter w:val="1"/>
          <w:wAfter w:w="7" w:type="dxa"/>
          <w:trHeight w:val="7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224A0" w14:textId="3BB77995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2FF3D682" w14:textId="267E4FEB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14:paraId="3879158A" w14:textId="139717F2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83C2095" w14:textId="273767D5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55BAB89D" w14:textId="7F52D161" w:rsidR="00014B0F" w:rsidRPr="00CA12A4" w:rsidRDefault="00014B0F" w:rsidP="000D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7749399F" w14:textId="64EC0FA8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4F3479C1" w14:textId="09BAC38D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B2FB7A8" w14:textId="02EE4431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60A57A00" w14:textId="23F4D724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7" w:type="dxa"/>
          </w:tcPr>
          <w:p w14:paraId="6E28B971" w14:textId="06B68ABB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A1BB915" w14:textId="3C2230CA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352080D9" w14:textId="05161B4E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50040C" w14:textId="0683B07B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47B298D" w14:textId="292188A3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3F5CE01" w14:textId="2EF5DCBA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14B0F" w:rsidRPr="00CA12A4" w14:paraId="41677992" w14:textId="77777777" w:rsidTr="00015115">
        <w:trPr>
          <w:gridAfter w:val="1"/>
          <w:wAfter w:w="7" w:type="dxa"/>
          <w:trHeight w:val="7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73943" w14:textId="68F28A7B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14DCA46C" w14:textId="6DBB60C8" w:rsidR="00014B0F" w:rsidRPr="00CA12A4" w:rsidRDefault="008C5E48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vAlign w:val="bottom"/>
          </w:tcPr>
          <w:p w14:paraId="6F9C77FB" w14:textId="40B4EB11" w:rsidR="00014B0F" w:rsidRPr="00CA12A4" w:rsidRDefault="002B487E" w:rsidP="00312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0B3D397" w14:textId="0FA85ED8" w:rsidR="00014B0F" w:rsidRPr="00CA12A4" w:rsidRDefault="008C5E48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6DC927FC" w14:textId="0EBD9B0F" w:rsidR="00014B0F" w:rsidRPr="00CA12A4" w:rsidRDefault="00666116" w:rsidP="000D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590FF079" w14:textId="4F219658" w:rsidR="00014B0F" w:rsidRPr="00CA12A4" w:rsidRDefault="008C5E48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53892A99" w14:textId="51DBE7F5" w:rsidR="00014B0F" w:rsidRPr="00CA12A4" w:rsidRDefault="00666116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03404DA" w14:textId="7CD3EC58" w:rsidR="00014B0F" w:rsidRPr="00CA12A4" w:rsidRDefault="008C5E48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1,361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76AAEDCB" w14:textId="147CA159" w:rsidR="00014B0F" w:rsidRPr="00CA12A4" w:rsidRDefault="008B48F1" w:rsidP="008B4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1,710</w:t>
            </w:r>
          </w:p>
        </w:tc>
        <w:tc>
          <w:tcPr>
            <w:tcW w:w="907" w:type="dxa"/>
          </w:tcPr>
          <w:p w14:paraId="16717358" w14:textId="38981FDA" w:rsidR="00014B0F" w:rsidRPr="00CA12A4" w:rsidRDefault="008C5E48" w:rsidP="00312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1962AE58" w14:textId="4F0D3039" w:rsidR="00014B0F" w:rsidRPr="00CA12A4" w:rsidRDefault="00025A41" w:rsidP="00312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</w:tcPr>
          <w:p w14:paraId="79C7225C" w14:textId="3850523C" w:rsidR="00014B0F" w:rsidRPr="00CA12A4" w:rsidRDefault="008C5E48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677E0CB2" w14:textId="59F71D8C" w:rsidR="00014B0F" w:rsidRPr="00CA12A4" w:rsidRDefault="00025A41" w:rsidP="00312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7" w:type="dxa"/>
          </w:tcPr>
          <w:p w14:paraId="69B9EA71" w14:textId="7EB864FA" w:rsidR="00014B0F" w:rsidRPr="00CA12A4" w:rsidRDefault="008C5E48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1,361</w:t>
            </w:r>
          </w:p>
        </w:tc>
        <w:tc>
          <w:tcPr>
            <w:tcW w:w="1007" w:type="dxa"/>
            <w:vAlign w:val="bottom"/>
          </w:tcPr>
          <w:p w14:paraId="1C63F2D4" w14:textId="05A750AC" w:rsidR="00014B0F" w:rsidRPr="00CA12A4" w:rsidRDefault="008B48F1" w:rsidP="008B4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1,710</w:t>
            </w:r>
          </w:p>
        </w:tc>
      </w:tr>
      <w:tr w:rsidR="00014B0F" w:rsidRPr="00CA12A4" w14:paraId="128B6E32" w14:textId="77777777" w:rsidTr="00015115">
        <w:trPr>
          <w:gridAfter w:val="1"/>
          <w:wAfter w:w="7" w:type="dxa"/>
          <w:trHeight w:val="146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99C9" w14:textId="77777777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35F9B0B" w14:textId="77CF0AB8" w:rsidR="00014B0F" w:rsidRPr="00CA12A4" w:rsidRDefault="008C5E48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65CBEBE8" w14:textId="7EFCBB93" w:rsidR="00014B0F" w:rsidRPr="00CA12A4" w:rsidRDefault="002B487E" w:rsidP="003126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B26073C" w14:textId="7594DC06" w:rsidR="00014B0F" w:rsidRPr="00CA12A4" w:rsidRDefault="008B48F1" w:rsidP="00014B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5CF06E79" w14:textId="5DA0D2B2" w:rsidR="00014B0F" w:rsidRPr="00CA12A4" w:rsidRDefault="00666116" w:rsidP="000D24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0ECB0475" w14:textId="26FD0E6B" w:rsidR="00014B0F" w:rsidRPr="00CA12A4" w:rsidRDefault="008C5E48" w:rsidP="008C5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D76B095" w14:textId="4F4364D5" w:rsidR="00014B0F" w:rsidRPr="00CA12A4" w:rsidRDefault="00666116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D6100D2" w14:textId="59CCE00A" w:rsidR="00014B0F" w:rsidRPr="00CA12A4" w:rsidRDefault="008B48F1" w:rsidP="00014B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C5E48" w:rsidRPr="00CA12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3D695713" w14:textId="1B53085A" w:rsidR="00014B0F" w:rsidRPr="00CA12A4" w:rsidRDefault="008B48F1" w:rsidP="00014B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907" w:type="dxa"/>
            <w:vAlign w:val="bottom"/>
          </w:tcPr>
          <w:p w14:paraId="0D3E4534" w14:textId="1B4FB6F4" w:rsidR="00014B0F" w:rsidRPr="00CA12A4" w:rsidRDefault="008C5E48" w:rsidP="003126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bottom"/>
          </w:tcPr>
          <w:p w14:paraId="28F19271" w14:textId="51442CC1" w:rsidR="00014B0F" w:rsidRPr="00CA12A4" w:rsidRDefault="008B48F1" w:rsidP="008B48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13" w:type="dxa"/>
            <w:vAlign w:val="bottom"/>
          </w:tcPr>
          <w:p w14:paraId="568BB584" w14:textId="2B9811F0" w:rsidR="00014B0F" w:rsidRPr="00CA12A4" w:rsidRDefault="007C4F06" w:rsidP="00014B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C5E48" w:rsidRPr="00CA12A4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8B48F1" w:rsidRPr="00CA12A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bottom"/>
          </w:tcPr>
          <w:p w14:paraId="48BF7932" w14:textId="3136669D" w:rsidR="00014B0F" w:rsidRPr="00CA12A4" w:rsidRDefault="00025A41" w:rsidP="00014B0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(221)</w:t>
            </w:r>
          </w:p>
        </w:tc>
        <w:tc>
          <w:tcPr>
            <w:tcW w:w="907" w:type="dxa"/>
            <w:vAlign w:val="bottom"/>
          </w:tcPr>
          <w:p w14:paraId="749950BF" w14:textId="5CC026BD" w:rsidR="00014B0F" w:rsidRPr="00CA12A4" w:rsidRDefault="008C5E48" w:rsidP="003126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07" w:type="dxa"/>
            <w:vAlign w:val="bottom"/>
          </w:tcPr>
          <w:p w14:paraId="38BBAA92" w14:textId="3CC56297" w:rsidR="00014B0F" w:rsidRPr="00CA12A4" w:rsidRDefault="00025A41" w:rsidP="003126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4B0F" w:rsidRPr="00CA12A4" w14:paraId="06D5F07B" w14:textId="77777777" w:rsidTr="00646CDE">
        <w:trPr>
          <w:gridAfter w:val="1"/>
          <w:wAfter w:w="7" w:type="dxa"/>
          <w:trHeight w:val="6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2EC3" w14:textId="77777777" w:rsidR="00014B0F" w:rsidRPr="00CA12A4" w:rsidRDefault="00014B0F" w:rsidP="0001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381A3F8" w14:textId="71E552FD" w:rsidR="00014B0F" w:rsidRPr="00CA12A4" w:rsidRDefault="008C5E48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14,648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1F7C0C41" w14:textId="084FF676" w:rsidR="00014B0F" w:rsidRPr="00CA12A4" w:rsidRDefault="00025A41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15,55</w:t>
            </w:r>
            <w:r w:rsidR="007E2B10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4EEE510" w14:textId="310E0E84" w:rsidR="00014B0F" w:rsidRPr="00CA12A4" w:rsidRDefault="008C5E48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8B48F1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23</w:t>
            </w:r>
            <w:r w:rsidR="00343F85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0BD693A6" w14:textId="198BC55C" w:rsidR="00014B0F" w:rsidRPr="00CA12A4" w:rsidRDefault="008B48F1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1,179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1EAEC18" w14:textId="11FEDBCE" w:rsidR="00014B0F" w:rsidRPr="00CA12A4" w:rsidRDefault="008C5E48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33</w:t>
            </w:r>
            <w:r w:rsidR="00343F85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C7035AC" w14:textId="0D332197" w:rsidR="00014B0F" w:rsidRPr="00CA12A4" w:rsidRDefault="00666116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566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7C80956" w14:textId="319E978C" w:rsidR="00014B0F" w:rsidRPr="00CA12A4" w:rsidRDefault="008B48F1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8C5E48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A834B4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401AF9D7" w14:textId="4676CB41" w:rsidR="00014B0F" w:rsidRPr="00CA12A4" w:rsidRDefault="008B48F1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025A41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051</w:t>
            </w:r>
          </w:p>
        </w:tc>
        <w:tc>
          <w:tcPr>
            <w:tcW w:w="907" w:type="dxa"/>
            <w:vAlign w:val="bottom"/>
          </w:tcPr>
          <w:p w14:paraId="65EF7F86" w14:textId="7EC3289A" w:rsidR="00014B0F" w:rsidRPr="00CA12A4" w:rsidRDefault="008C5E48" w:rsidP="003126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bottom"/>
          </w:tcPr>
          <w:p w14:paraId="2FFC3064" w14:textId="41185808" w:rsidR="00014B0F" w:rsidRPr="00CA12A4" w:rsidRDefault="008B48F1" w:rsidP="008B48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13" w:type="dxa"/>
            <w:vAlign w:val="bottom"/>
          </w:tcPr>
          <w:p w14:paraId="78D937B4" w14:textId="57FD57D7" w:rsidR="00014B0F" w:rsidRPr="00CA12A4" w:rsidRDefault="007C4F06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8C5E48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26</w:t>
            </w:r>
            <w:r w:rsidR="008B48F1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bottom"/>
          </w:tcPr>
          <w:p w14:paraId="403AEA41" w14:textId="6B96F6D2" w:rsidR="00014B0F" w:rsidRPr="00CA12A4" w:rsidRDefault="00025A41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(221)</w:t>
            </w:r>
          </w:p>
        </w:tc>
        <w:tc>
          <w:tcPr>
            <w:tcW w:w="907" w:type="dxa"/>
            <w:vAlign w:val="bottom"/>
          </w:tcPr>
          <w:p w14:paraId="2F398ED0" w14:textId="4B7B93CB" w:rsidR="00014B0F" w:rsidRPr="00CA12A4" w:rsidRDefault="008C5E48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19,7</w:t>
            </w:r>
            <w:r w:rsidR="007C4F06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007" w:type="dxa"/>
            <w:vAlign w:val="bottom"/>
          </w:tcPr>
          <w:p w14:paraId="4E289B2D" w14:textId="14254CDC" w:rsidR="00014B0F" w:rsidRPr="00CA12A4" w:rsidRDefault="00025A41" w:rsidP="00014B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21,</w:t>
            </w:r>
            <w:r w:rsidR="0039498B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128</w:t>
            </w:r>
          </w:p>
        </w:tc>
      </w:tr>
      <w:tr w:rsidR="00646CDE" w:rsidRPr="00CA12A4" w14:paraId="4171AD58" w14:textId="77777777" w:rsidTr="00015115">
        <w:trPr>
          <w:gridAfter w:val="1"/>
          <w:wAfter w:w="7" w:type="dxa"/>
          <w:trHeight w:val="6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C625E" w14:textId="0978CEF1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3E69F7E" w14:textId="7AA7B6C2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31817B77" w14:textId="0F1B2E0F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4F6A6423" w14:textId="20C2B969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3F907FBC" w14:textId="694FC151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25813427" w14:textId="33B827E7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8BA8260" w14:textId="3ADF9CD7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6287E48" w14:textId="2F90A85E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6A816F17" w14:textId="5B97E3D5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28FA485" w14:textId="0B3F63BF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000" w:type="dxa"/>
            <w:vAlign w:val="bottom"/>
          </w:tcPr>
          <w:p w14:paraId="5BA729A7" w14:textId="69361B56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913" w:type="dxa"/>
            <w:vAlign w:val="bottom"/>
          </w:tcPr>
          <w:p w14:paraId="36F5D35F" w14:textId="24397500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FBABCFB" w14:textId="4B4A40FD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09F09804" w14:textId="312DE632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1007" w:type="dxa"/>
            <w:vAlign w:val="bottom"/>
          </w:tcPr>
          <w:p w14:paraId="6E049915" w14:textId="7614260E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2234D" w:rsidRPr="00CA12A4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646CDE" w:rsidRPr="00CA12A4" w14:paraId="304F132B" w14:textId="77777777" w:rsidTr="00015115">
        <w:trPr>
          <w:gridAfter w:val="1"/>
          <w:wAfter w:w="7" w:type="dxa"/>
          <w:trHeight w:val="6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5E12" w14:textId="5E8FB157" w:rsidR="00646CDE" w:rsidRPr="00CA12A4" w:rsidRDefault="00F627B2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hint="cs"/>
                <w:sz w:val="24"/>
                <w:szCs w:val="24"/>
                <w:cs/>
              </w:rPr>
              <w:t>กำไรจากการจำหน่ายเงินลงทุนใน</w:t>
            </w:r>
            <w:r w:rsidRPr="00CA12A4">
              <w:rPr>
                <w:rFonts w:asciiTheme="majorBidi" w:hAnsiTheme="majorBidi"/>
                <w:sz w:val="24"/>
                <w:szCs w:val="24"/>
              </w:rPr>
              <w:br/>
              <w:t xml:space="preserve">   </w:t>
            </w:r>
            <w:r w:rsidRPr="00CA12A4">
              <w:rPr>
                <w:rFonts w:asciiTheme="majorBidi" w:hAnsiTheme="majorBidi" w:hint="cs"/>
                <w:sz w:val="24"/>
                <w:szCs w:val="24"/>
                <w:cs/>
              </w:rPr>
              <w:t>บริษัทร่วมและบริษัทย่อย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7660CC00" w14:textId="24744D46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7A7F18AD" w14:textId="39704E30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8E2AEA3" w14:textId="59F57AAE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2B52A4EB" w14:textId="51663B15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1C8D8F09" w14:textId="1A8A9441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7DB50091" w14:textId="647FEBEB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3E3B2A3" w14:textId="0BF8D7EA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7148E9B5" w14:textId="360F81F1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53AC46F" w14:textId="3F122483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A8E9D96" w14:textId="2F112055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1C402D01" w14:textId="3FBC1F7F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0B4AF7" w14:textId="6D10FCB8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D47CA22" w14:textId="398C2E91" w:rsidR="00646CDE" w:rsidRPr="00CA12A4" w:rsidRDefault="00646CDE" w:rsidP="00646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384</w:t>
            </w:r>
          </w:p>
        </w:tc>
        <w:tc>
          <w:tcPr>
            <w:tcW w:w="1007" w:type="dxa"/>
            <w:vAlign w:val="bottom"/>
          </w:tcPr>
          <w:p w14:paraId="4622637A" w14:textId="32C3C2A8" w:rsidR="00646CDE" w:rsidRPr="00CA12A4" w:rsidRDefault="00646CDE" w:rsidP="00646C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1</w:t>
            </w:r>
            <w:r w:rsidR="0002234D" w:rsidRPr="00CA12A4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646CDE" w:rsidRPr="00CA12A4" w14:paraId="5B81FD3D" w14:textId="77777777" w:rsidTr="00015115">
        <w:trPr>
          <w:gridAfter w:val="1"/>
          <w:wAfter w:w="7" w:type="dxa"/>
          <w:trHeight w:val="19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15E9" w14:textId="77777777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46187BD0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3452B12E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63640AA6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0FF97373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6FCEC0E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9CADAEB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63D5F63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1B810FA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142B72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377987E5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4C5F3A87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551AD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7F2B298" w14:textId="3E88FE8E" w:rsidR="00646CDE" w:rsidRPr="00CA12A4" w:rsidRDefault="00646CDE" w:rsidP="00646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20,490</w:t>
            </w:r>
          </w:p>
        </w:tc>
        <w:tc>
          <w:tcPr>
            <w:tcW w:w="1007" w:type="dxa"/>
            <w:vAlign w:val="bottom"/>
          </w:tcPr>
          <w:p w14:paraId="64BA55FF" w14:textId="45C99BB0" w:rsidR="00646CDE" w:rsidRPr="00CA12A4" w:rsidRDefault="00646CDE" w:rsidP="00646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</w:t>
            </w:r>
            <w:r w:rsidRPr="00CA12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</w:tr>
      <w:tr w:rsidR="00646CDE" w:rsidRPr="00CA12A4" w14:paraId="063594FA" w14:textId="77777777" w:rsidTr="009A6A10">
        <w:trPr>
          <w:gridAfter w:val="1"/>
          <w:wAfter w:w="7" w:type="dxa"/>
          <w:trHeight w:val="6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CF2B1" w14:textId="77777777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4B57287F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69B972D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0A769E3C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03A1234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57D2956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44BAAF57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8E5806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277C13E3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07" w:type="dxa"/>
          </w:tcPr>
          <w:p w14:paraId="5E13B9D7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00" w:type="dxa"/>
          </w:tcPr>
          <w:p w14:paraId="35CD46CC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13" w:type="dxa"/>
          </w:tcPr>
          <w:p w14:paraId="1F21C3D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3" w:type="dxa"/>
          </w:tcPr>
          <w:p w14:paraId="6D63171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07" w:type="dxa"/>
          </w:tcPr>
          <w:p w14:paraId="0D7A0DED" w14:textId="77777777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07" w:type="dxa"/>
          </w:tcPr>
          <w:p w14:paraId="1E74E9AF" w14:textId="77777777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46CDE" w:rsidRPr="00CA12A4" w14:paraId="5C0E61A1" w14:textId="77777777" w:rsidTr="00015115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F3D1" w14:textId="50C83EFC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รวมกำไร (ขาดทุน) จากส่วนงานที่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4CAA75C3" w14:textId="7271D8E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427495B4" w14:textId="741205B5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0D9FE865" w14:textId="6615F983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4AA3218A" w14:textId="45A1AA7B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6F4A8379" w14:textId="0F5832CD" w:rsidR="00646CDE" w:rsidRPr="00CA12A4" w:rsidRDefault="00646CDE" w:rsidP="00646CDE">
            <w:pPr>
              <w:tabs>
                <w:tab w:val="clear" w:pos="680"/>
              </w:tabs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8A298B8" w14:textId="6ED22812" w:rsidR="00646CDE" w:rsidRPr="00CA12A4" w:rsidRDefault="00646CDE" w:rsidP="00646CDE">
            <w:pPr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0C983B7" w14:textId="6BD894D2" w:rsidR="00646CDE" w:rsidRPr="00CA12A4" w:rsidRDefault="00646CDE" w:rsidP="00646CDE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3DCED826" w14:textId="33F22740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7D951CE" w14:textId="018705B2" w:rsidR="00646CDE" w:rsidRPr="00CA12A4" w:rsidRDefault="00646CDE" w:rsidP="00646CDE">
            <w:pPr>
              <w:tabs>
                <w:tab w:val="clear" w:pos="680"/>
                <w:tab w:val="left" w:pos="609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B28F030" w14:textId="7772933A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6FDB7A98" w14:textId="0383EEF3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6593505" w14:textId="17A08110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6B053EF" w14:textId="53AFBADD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3A7EBD1" w14:textId="62723D8A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CDE" w:rsidRPr="00CA12A4" w14:paraId="4C17FBAA" w14:textId="77777777" w:rsidTr="00015115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CBDC" w14:textId="72840835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รายงานก่อนต้นทุนทางการเงิน 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A13994D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0CED0BC6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CE95483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1E5C1E87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F0BDB1D" w14:textId="77777777" w:rsidR="00646CDE" w:rsidRPr="00CA12A4" w:rsidRDefault="00646CDE" w:rsidP="00646CDE">
            <w:pPr>
              <w:tabs>
                <w:tab w:val="clear" w:pos="680"/>
              </w:tabs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4E1B89C" w14:textId="77777777" w:rsidR="00646CDE" w:rsidRPr="00CA12A4" w:rsidRDefault="00646CDE" w:rsidP="00646CDE">
            <w:pPr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27400AE" w14:textId="77777777" w:rsidR="00646CDE" w:rsidRPr="00CA12A4" w:rsidRDefault="00646CDE" w:rsidP="00646CDE">
            <w:pPr>
              <w:tabs>
                <w:tab w:val="clear" w:pos="68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274ADC0B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DE85ABF" w14:textId="77777777" w:rsidR="00646CDE" w:rsidRPr="00CA12A4" w:rsidRDefault="00646CDE" w:rsidP="00646CDE">
            <w:pPr>
              <w:tabs>
                <w:tab w:val="clear" w:pos="680"/>
                <w:tab w:val="left" w:pos="609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5EE5FE6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34E1E6FA" w14:textId="77777777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66D84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4760F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B1FBDC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CDE" w:rsidRPr="00CA12A4" w14:paraId="0FE2A7A0" w14:textId="77777777" w:rsidTr="00015115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C717" w14:textId="330F718D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และภาษีเงินได้    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93A9CAA" w14:textId="64A4665E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2,085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18990166" w14:textId="11F7FE24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2,475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40D75F26" w14:textId="69B5D5F3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216A1E61" w14:textId="4423712B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7F1C4674" w14:textId="28927A06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(80)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7AC7BA76" w14:textId="166003DC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B49377A" w14:textId="27F7A15F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2,025</w:t>
            </w: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22E231D7" w14:textId="148644AA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2,402</w:t>
            </w:r>
          </w:p>
        </w:tc>
        <w:tc>
          <w:tcPr>
            <w:tcW w:w="907" w:type="dxa"/>
          </w:tcPr>
          <w:p w14:paraId="5A9EDBDF" w14:textId="0D1DFBB1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000" w:type="dxa"/>
          </w:tcPr>
          <w:p w14:paraId="1B65E0E4" w14:textId="11F0235A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913" w:type="dxa"/>
          </w:tcPr>
          <w:p w14:paraId="2E714D5E" w14:textId="3271CA43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993" w:type="dxa"/>
          </w:tcPr>
          <w:p w14:paraId="4BB1CE03" w14:textId="5269474D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07" w:type="dxa"/>
          </w:tcPr>
          <w:p w14:paraId="7F393223" w14:textId="4095B53C" w:rsidR="00646CDE" w:rsidRPr="00CA12A4" w:rsidRDefault="00646CDE" w:rsidP="00646CDE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4,791</w:t>
            </w:r>
          </w:p>
        </w:tc>
        <w:tc>
          <w:tcPr>
            <w:tcW w:w="1007" w:type="dxa"/>
          </w:tcPr>
          <w:p w14:paraId="50455BE1" w14:textId="2FD5012E" w:rsidR="00646CDE" w:rsidRPr="00CA12A4" w:rsidRDefault="00646CDE" w:rsidP="00646CDE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5,269</w:t>
            </w:r>
          </w:p>
        </w:tc>
      </w:tr>
      <w:tr w:rsidR="00646CDE" w:rsidRPr="00CA12A4" w14:paraId="30E4C190" w14:textId="77777777" w:rsidTr="00015115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39E0" w14:textId="77777777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8ED1ECB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7BC3121B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059A972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16A4E0F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E57805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0DE3087C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9C93B16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17ECA41F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C60E6A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C7E0ACE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6A717533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AA02BE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E37E501" w14:textId="664C42DD" w:rsidR="00646CDE" w:rsidRPr="00CA12A4" w:rsidRDefault="00646CDE" w:rsidP="00646CDE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(1,131)</w:t>
            </w:r>
          </w:p>
        </w:tc>
        <w:tc>
          <w:tcPr>
            <w:tcW w:w="1007" w:type="dxa"/>
            <w:vAlign w:val="bottom"/>
          </w:tcPr>
          <w:p w14:paraId="615910C2" w14:textId="1D8AB6FA" w:rsidR="00646CDE" w:rsidRPr="00CA12A4" w:rsidRDefault="00646CDE" w:rsidP="00646CDE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(807)</w:t>
            </w:r>
          </w:p>
        </w:tc>
      </w:tr>
      <w:tr w:rsidR="00646CDE" w:rsidRPr="00CA12A4" w14:paraId="7D2638CA" w14:textId="77777777" w:rsidTr="00015115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77A4" w14:textId="23937F30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8" w:name="_Hlk45551985"/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ส่วนแบ่งขาดทุนจากเงินลงทุน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175E90BE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21E38B6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1681270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00981D9F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66B50273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492BDDA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2E2455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2D8B5BB2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564998E0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07AA1B7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5B9AC93D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27083E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0741F9E" w14:textId="6D9DEB93" w:rsidR="00646CDE" w:rsidRPr="00CA12A4" w:rsidRDefault="00646CDE" w:rsidP="00646CDE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1EDDC38" w14:textId="4F763C03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46CDE" w:rsidRPr="00CA12A4" w14:paraId="34A803A8" w14:textId="77777777" w:rsidTr="00015115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3F6F" w14:textId="67EE06C3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ในบริษัทร่วมและการร่วมค้า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43727617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1929385C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D63D96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5A97C577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0B7F54E7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EE8E042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6F0229D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356CA452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23E8BBFA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28025A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793194F0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2BC580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044CBB0" w14:textId="77777777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7" w:type="dxa"/>
          </w:tcPr>
          <w:p w14:paraId="1A471973" w14:textId="77777777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CDE" w:rsidRPr="00CA12A4" w14:paraId="20B85B8B" w14:textId="77777777" w:rsidTr="00015115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C984" w14:textId="2DD4AD88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สุทธิจากกำไรที่ยังไม่เกิดขึ้นจากการ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20CA8155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13D04C15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9038FEE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58B5702E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39D82EE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0CB4C5B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0E11F4D8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61EAC38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B1F2F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0C7F017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41528E07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1F7D22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2E104BFB" w14:textId="77777777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23FB2BA" w14:textId="77777777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CDE" w:rsidRPr="00CA12A4" w14:paraId="215D16EE" w14:textId="77777777" w:rsidTr="00015115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F081" w14:textId="2EE1F1F0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ขายอสังหาริมทรัพย์ให้บริษัทร่วม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281F6D3E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58AEAEF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407B834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5D6878E2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0BF26F7D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EABCBC6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FB5621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7C7FF8D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79778A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2EBCEA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3B6407F4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1FE53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06D67219" w14:textId="77777777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BE3E88B" w14:textId="77777777" w:rsidR="00646CDE" w:rsidRPr="00CA12A4" w:rsidRDefault="00646CDE" w:rsidP="00646CDE">
            <w:pPr>
              <w:pStyle w:val="BodyText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CDE" w:rsidRPr="00CA12A4" w14:paraId="2D47833B" w14:textId="77777777" w:rsidTr="00B814CF">
        <w:trPr>
          <w:gridAfter w:val="1"/>
          <w:wAfter w:w="7" w:type="dxa"/>
          <w:trHeight w:val="42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D9E8" w14:textId="78C6B55A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BB49DFA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0B1D740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03F94C9F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0DFD30F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54BB52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0471F2C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227AE8E6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60459306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826345B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CB3657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29488157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96AACA" w14:textId="77777777" w:rsidR="00646CDE" w:rsidRPr="00CA12A4" w:rsidRDefault="00646CDE" w:rsidP="00646C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22EC75" w14:textId="3A2F62CC" w:rsidR="00646CDE" w:rsidRPr="00CA12A4" w:rsidRDefault="00646CDE" w:rsidP="00646CDE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(188)</w:t>
            </w:r>
          </w:p>
        </w:tc>
        <w:tc>
          <w:tcPr>
            <w:tcW w:w="1007" w:type="dxa"/>
          </w:tcPr>
          <w:p w14:paraId="6ED645FA" w14:textId="63229FD3" w:rsidR="00646CDE" w:rsidRPr="00CA12A4" w:rsidRDefault="00646CDE" w:rsidP="00646CDE">
            <w:pPr>
              <w:pBdr>
                <w:bottom w:val="single" w:sz="4" w:space="0" w:color="auto"/>
              </w:pBd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(187)</w:t>
            </w:r>
          </w:p>
        </w:tc>
      </w:tr>
      <w:tr w:rsidR="00646CDE" w:rsidRPr="00CA12A4" w14:paraId="7F86851D" w14:textId="77777777" w:rsidTr="00823279">
        <w:trPr>
          <w:gridAfter w:val="1"/>
          <w:wAfter w:w="7" w:type="dxa"/>
          <w:trHeight w:val="19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E9CA" w14:textId="6BA9669F" w:rsidR="00646CDE" w:rsidRPr="00CA12A4" w:rsidRDefault="00646CDE" w:rsidP="0064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85CCA8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4AD20584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62A717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554EE9BF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F6A1B3A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4A36DEB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CBC8EC8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68BE9A9F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33EAB49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63E147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6A315E1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8B48FB" w14:textId="77777777" w:rsidR="00646CDE" w:rsidRPr="00CA12A4" w:rsidRDefault="00646CDE" w:rsidP="00646C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F7BA2C4" w14:textId="21889A1B" w:rsidR="00646CDE" w:rsidRPr="00CA12A4" w:rsidRDefault="00646CDE" w:rsidP="00646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3,472</w:t>
            </w:r>
          </w:p>
        </w:tc>
        <w:tc>
          <w:tcPr>
            <w:tcW w:w="1007" w:type="dxa"/>
            <w:vAlign w:val="bottom"/>
          </w:tcPr>
          <w:p w14:paraId="45203463" w14:textId="1F94077B" w:rsidR="00646CDE" w:rsidRPr="00CA12A4" w:rsidRDefault="00646CDE" w:rsidP="00646C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4,275</w:t>
            </w:r>
          </w:p>
        </w:tc>
      </w:tr>
      <w:bookmarkEnd w:id="8"/>
    </w:tbl>
    <w:p w14:paraId="0E7D6287" w14:textId="14F9AD85" w:rsidR="00A9738F" w:rsidRPr="00CA12A4" w:rsidRDefault="00A9738F"/>
    <w:tbl>
      <w:tblPr>
        <w:tblW w:w="15953" w:type="dxa"/>
        <w:tblInd w:w="-702" w:type="dxa"/>
        <w:tblLayout w:type="fixed"/>
        <w:tblLook w:val="00A0" w:firstRow="1" w:lastRow="0" w:firstColumn="1" w:lastColumn="0" w:noHBand="0" w:noVBand="0"/>
      </w:tblPr>
      <w:tblGrid>
        <w:gridCol w:w="2573"/>
        <w:gridCol w:w="1012"/>
        <w:gridCol w:w="923"/>
        <w:gridCol w:w="931"/>
        <w:gridCol w:w="930"/>
        <w:gridCol w:w="927"/>
        <w:gridCol w:w="929"/>
        <w:gridCol w:w="927"/>
        <w:gridCol w:w="929"/>
        <w:gridCol w:w="993"/>
        <w:gridCol w:w="960"/>
        <w:gridCol w:w="1060"/>
        <w:gridCol w:w="986"/>
        <w:gridCol w:w="924"/>
        <w:gridCol w:w="931"/>
        <w:gridCol w:w="18"/>
      </w:tblGrid>
      <w:tr w:rsidR="00014B0F" w:rsidRPr="00CA12A4" w14:paraId="5E5A5C7B" w14:textId="77777777" w:rsidTr="00B55FB3">
        <w:trPr>
          <w:trHeight w:val="70"/>
          <w:tblHeader/>
        </w:trPr>
        <w:tc>
          <w:tcPr>
            <w:tcW w:w="2573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014B0F" w:rsidRPr="00CA12A4" w:rsidRDefault="00014B0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3380" w:type="dxa"/>
            <w:gridSpan w:val="15"/>
            <w:tcBorders>
              <w:left w:val="nil"/>
              <w:bottom w:val="nil"/>
            </w:tcBorders>
            <w:vAlign w:val="bottom"/>
          </w:tcPr>
          <w:p w14:paraId="349F4D04" w14:textId="769CA3BC" w:rsidR="00014B0F" w:rsidRPr="00CA12A4" w:rsidRDefault="00014B0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02CEE" w:rsidRPr="00CA12A4" w14:paraId="056E2593" w14:textId="77777777" w:rsidTr="00302CEE">
        <w:trPr>
          <w:trHeight w:val="70"/>
          <w:tblHeader/>
        </w:trPr>
        <w:tc>
          <w:tcPr>
            <w:tcW w:w="2573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302CEE" w:rsidRPr="00CA12A4" w:rsidRDefault="00302CEE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9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77777777" w:rsidR="00302CEE" w:rsidRPr="00CA12A4" w:rsidRDefault="00302CEE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77777777" w:rsidR="00302CEE" w:rsidRPr="00CA12A4" w:rsidRDefault="00302CEE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77777777" w:rsidR="00302CEE" w:rsidRPr="00CA12A4" w:rsidRDefault="00302CEE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5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77777777" w:rsidR="00302CEE" w:rsidRPr="00CA12A4" w:rsidRDefault="00302CEE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3" w:type="dxa"/>
            <w:gridSpan w:val="2"/>
          </w:tcPr>
          <w:p w14:paraId="2673E995" w14:textId="77777777" w:rsidR="00302CEE" w:rsidRPr="00CA12A4" w:rsidRDefault="00302CEE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046" w:type="dxa"/>
            <w:gridSpan w:val="2"/>
            <w:vAlign w:val="bottom"/>
          </w:tcPr>
          <w:p w14:paraId="47D4C3E8" w14:textId="77777777" w:rsidR="00302CEE" w:rsidRPr="00CA12A4" w:rsidRDefault="00302CEE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73" w:type="dxa"/>
            <w:gridSpan w:val="3"/>
            <w:vAlign w:val="bottom"/>
          </w:tcPr>
          <w:p w14:paraId="486C7FC3" w14:textId="77777777" w:rsidR="00302CEE" w:rsidRPr="00CA12A4" w:rsidRDefault="00302CEE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02CEE" w:rsidRPr="00CA12A4" w14:paraId="6FAAE753" w14:textId="77777777" w:rsidTr="00302CEE">
        <w:trPr>
          <w:gridAfter w:val="1"/>
          <w:wAfter w:w="18" w:type="dxa"/>
          <w:trHeight w:val="70"/>
          <w:tblHeader/>
        </w:trPr>
        <w:tc>
          <w:tcPr>
            <w:tcW w:w="25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7DD72C1B" w:rsidR="00302CEE" w:rsidRPr="00CA12A4" w:rsidRDefault="00A9738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30 </w:t>
            </w: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EEA2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D80A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971E4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8E1F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93" w:type="dxa"/>
            <w:vAlign w:val="bottom"/>
          </w:tcPr>
          <w:p w14:paraId="670081CD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0" w:type="dxa"/>
            <w:vAlign w:val="bottom"/>
          </w:tcPr>
          <w:p w14:paraId="19807F20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60" w:type="dxa"/>
            <w:vAlign w:val="bottom"/>
          </w:tcPr>
          <w:p w14:paraId="7199A672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86" w:type="dxa"/>
            <w:vAlign w:val="bottom"/>
          </w:tcPr>
          <w:p w14:paraId="2E93499E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24" w:type="dxa"/>
            <w:vAlign w:val="bottom"/>
          </w:tcPr>
          <w:p w14:paraId="637C02F2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31" w:type="dxa"/>
            <w:vAlign w:val="bottom"/>
          </w:tcPr>
          <w:p w14:paraId="2789E1DF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302CEE" w:rsidRPr="00CA12A4" w14:paraId="4D1DAD14" w14:textId="77777777" w:rsidTr="00302CEE">
        <w:trPr>
          <w:trHeight w:val="70"/>
          <w:tblHeader/>
        </w:trPr>
        <w:tc>
          <w:tcPr>
            <w:tcW w:w="25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302CEE" w:rsidRPr="00CA12A4" w:rsidRDefault="00302CEE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338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9BE85BE" w14:textId="77777777" w:rsidR="00302CEE" w:rsidRPr="00CA12A4" w:rsidRDefault="00302CEE" w:rsidP="00984FE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02CEE" w:rsidRPr="00CA12A4" w14:paraId="2C45B207" w14:textId="77777777" w:rsidTr="00302CEE">
        <w:trPr>
          <w:gridAfter w:val="1"/>
          <w:wAfter w:w="18" w:type="dxa"/>
          <w:trHeight w:val="70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5AC2B2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EEBE80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B3030D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2CDECEA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510693D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461855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2CEE" w:rsidRPr="00CA12A4" w14:paraId="6399D4B8" w14:textId="77777777" w:rsidTr="00302CEE">
        <w:trPr>
          <w:gridAfter w:val="1"/>
          <w:wAfter w:w="18" w:type="dxa"/>
          <w:trHeight w:val="61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7FEE2521" w14:textId="606AB2C9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34,</w:t>
            </w:r>
            <w:r w:rsidR="00823279" w:rsidRPr="00CA12A4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6E1365A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33,508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792FFC34" w14:textId="313FB20E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0EB41D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7,616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C48AA32" w14:textId="10D549EA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1,670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AB60DA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1,809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5361F60" w14:textId="426DEEC9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40,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85E74B4" w14:textId="52EA00BB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43,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441</w:t>
            </w:r>
          </w:p>
        </w:tc>
        <w:tc>
          <w:tcPr>
            <w:tcW w:w="993" w:type="dxa"/>
            <w:vAlign w:val="bottom"/>
          </w:tcPr>
          <w:p w14:paraId="4AAFD42A" w14:textId="0D0F9EE0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960" w:type="dxa"/>
            <w:vAlign w:val="bottom"/>
          </w:tcPr>
          <w:p w14:paraId="566B20A1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3,223</w:t>
            </w:r>
          </w:p>
        </w:tc>
        <w:tc>
          <w:tcPr>
            <w:tcW w:w="1060" w:type="dxa"/>
            <w:vAlign w:val="bottom"/>
          </w:tcPr>
          <w:p w14:paraId="66CFA45E" w14:textId="02DAEBEF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(11,69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6" w:type="dxa"/>
            <w:vAlign w:val="bottom"/>
          </w:tcPr>
          <w:p w14:paraId="46E188D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10,320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24" w:type="dxa"/>
            <w:vAlign w:val="bottom"/>
          </w:tcPr>
          <w:p w14:paraId="554C2A2D" w14:textId="3AC78120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931" w:type="dxa"/>
            <w:vAlign w:val="bottom"/>
          </w:tcPr>
          <w:p w14:paraId="65FADA69" w14:textId="22B51BF2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79,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</w:tr>
      <w:tr w:rsidR="00302CEE" w:rsidRPr="00CA12A4" w14:paraId="39EA8167" w14:textId="77777777" w:rsidTr="00302CEE">
        <w:trPr>
          <w:gridAfter w:val="1"/>
          <w:wAfter w:w="18" w:type="dxa"/>
          <w:trHeight w:val="61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6DFDEF2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41CC45F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54A5FC4F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7ECD5722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694BDE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345CE7D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80F5227" w14:textId="39A4B7EF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ECF534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B970C1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6F275FE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497C95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E13B19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4910DC1" w14:textId="60440F1D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931" w:type="dxa"/>
            <w:vAlign w:val="bottom"/>
          </w:tcPr>
          <w:p w14:paraId="3BC9706B" w14:textId="375793A5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</w:tr>
      <w:tr w:rsidR="00302CEE" w:rsidRPr="00CA12A4" w14:paraId="4E4A61D7" w14:textId="77777777" w:rsidTr="00302CEE">
        <w:trPr>
          <w:gridAfter w:val="1"/>
          <w:wAfter w:w="18" w:type="dxa"/>
          <w:trHeight w:val="40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7F928F07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3485EA77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080B8D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540C3C3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0A2E2A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53DD560A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A9AC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C5048EF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0B033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48741B3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3F05F5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787963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79A28CC" w14:textId="514EC67F" w:rsidR="00302CEE" w:rsidRPr="00CA12A4" w:rsidRDefault="00E812C0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931" w:type="dxa"/>
            <w:vAlign w:val="bottom"/>
          </w:tcPr>
          <w:p w14:paraId="001C0722" w14:textId="010591F8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</w:tr>
      <w:tr w:rsidR="00302CEE" w:rsidRPr="00CA12A4" w14:paraId="12F1D5A2" w14:textId="77777777" w:rsidTr="00302CEE">
        <w:trPr>
          <w:gridAfter w:val="1"/>
          <w:wAfter w:w="18" w:type="dxa"/>
          <w:trHeight w:val="40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6EE819A3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592C82B7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B9F941A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54017951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7980A6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ED382B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34B291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572F84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6AC38E6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80FBFB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F3AF2D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3826197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BE6CF00" w14:textId="78BF5423" w:rsidR="00302CEE" w:rsidRPr="00CA12A4" w:rsidRDefault="00E812C0" w:rsidP="00984FE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31" w:type="dxa"/>
            <w:vAlign w:val="bottom"/>
          </w:tcPr>
          <w:p w14:paraId="009FF11F" w14:textId="5DC0AB77" w:rsidR="00302CEE" w:rsidRPr="00CA12A4" w:rsidRDefault="00302CEE" w:rsidP="00984FE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02CEE" w:rsidRPr="00CA12A4" w14:paraId="74C37BD8" w14:textId="77777777" w:rsidTr="00014B0F">
        <w:trPr>
          <w:gridAfter w:val="1"/>
          <w:wAfter w:w="18" w:type="dxa"/>
          <w:trHeight w:val="65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483E9447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23CB40CF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478216F2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4B7224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0AAA18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D03D0E6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71D002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745CF5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311F8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393DB8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A59C78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149293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EBEF746" w14:textId="5F87AFFA" w:rsidR="00302CEE" w:rsidRPr="00CA12A4" w:rsidRDefault="00E812C0" w:rsidP="00984FE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2E45B3" w:rsidRPr="00CA12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D62CC"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931" w:type="dxa"/>
            <w:vAlign w:val="bottom"/>
          </w:tcPr>
          <w:p w14:paraId="3F211F88" w14:textId="36F98EAD" w:rsidR="00302CEE" w:rsidRPr="00CA12A4" w:rsidRDefault="00302CEE" w:rsidP="00984FE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92,36</w:t>
            </w:r>
            <w:r w:rsidR="007D62CC"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302CEE" w:rsidRPr="00CA12A4" w14:paraId="475DCB8A" w14:textId="77777777" w:rsidTr="00302CEE">
        <w:trPr>
          <w:gridAfter w:val="1"/>
          <w:wAfter w:w="18" w:type="dxa"/>
          <w:trHeight w:val="40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7ABAF2F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7108A41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738BA14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EB61C8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B71E9E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C27CC0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DCA81A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CDCD97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8F25A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11A49B2A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2E15AC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4A642077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E3E5A7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921238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2CEE" w:rsidRPr="00CA12A4" w14:paraId="1C062EE3" w14:textId="77777777" w:rsidTr="00302CEE">
        <w:trPr>
          <w:gridAfter w:val="1"/>
          <w:wAfter w:w="18" w:type="dxa"/>
          <w:trHeight w:val="40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2A4FCE43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52A8BAED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E180717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6AD4D3E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1D1F08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E053A17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9927666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2D5032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E65EF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0D6BA6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8B98E2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18F69B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05D7CC3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42C1B33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2CEE" w:rsidRPr="00CA12A4" w14:paraId="2FC07FBA" w14:textId="77777777" w:rsidTr="00302CEE">
        <w:trPr>
          <w:gridAfter w:val="1"/>
          <w:wAfter w:w="18" w:type="dxa"/>
          <w:trHeight w:val="40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302CEE" w:rsidRPr="00CA12A4" w:rsidRDefault="00302CEE" w:rsidP="00984FEB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4F00B2C1" w14:textId="0F709596" w:rsidR="00302CEE" w:rsidRPr="00CA12A4" w:rsidRDefault="00F238E1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16,9</w:t>
            </w:r>
            <w:r w:rsidR="00823279" w:rsidRPr="00CA12A4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68D675F2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18,131</w:t>
            </w: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0677AAF8" w14:textId="0F4B8CF2" w:rsidR="00302CEE" w:rsidRPr="00CA12A4" w:rsidRDefault="00F238E1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6,5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7E6AEB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6,974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7C91B97" w14:textId="5FA6A65D" w:rsidR="00302CEE" w:rsidRPr="00CA12A4" w:rsidRDefault="00F238E1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9342E6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E5B26A" w14:textId="635D44F0" w:rsidR="00302CEE" w:rsidRPr="00CA12A4" w:rsidRDefault="00F238E1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30,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90C84" w:rsidRPr="00CA12A4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3FA436E" w14:textId="691C46D2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28,5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93" w:type="dxa"/>
            <w:vAlign w:val="bottom"/>
          </w:tcPr>
          <w:p w14:paraId="22F9B246" w14:textId="1863A4AB" w:rsidR="00302CEE" w:rsidRPr="00CA12A4" w:rsidRDefault="00F238E1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2,63</w:t>
            </w:r>
            <w:r w:rsidR="002E45B3"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960" w:type="dxa"/>
            <w:vAlign w:val="bottom"/>
          </w:tcPr>
          <w:p w14:paraId="6038DCB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4,733</w:t>
            </w:r>
          </w:p>
        </w:tc>
        <w:tc>
          <w:tcPr>
            <w:tcW w:w="1060" w:type="dxa"/>
            <w:vAlign w:val="bottom"/>
          </w:tcPr>
          <w:p w14:paraId="0077C4DA" w14:textId="1A9CB448" w:rsidR="00302CEE" w:rsidRPr="00CA12A4" w:rsidRDefault="00F238E1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(11,51</w:t>
            </w:r>
            <w:r w:rsidR="00823279" w:rsidRPr="00CA12A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6" w:type="dxa"/>
            <w:vAlign w:val="bottom"/>
          </w:tcPr>
          <w:p w14:paraId="0DC7A26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10,121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24" w:type="dxa"/>
            <w:vAlign w:val="bottom"/>
          </w:tcPr>
          <w:p w14:paraId="3EAE4700" w14:textId="08A06FAC" w:rsidR="00302CEE" w:rsidRPr="00CA12A4" w:rsidRDefault="00F238E1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45,</w:t>
            </w:r>
            <w:r w:rsidR="00FD6EF9" w:rsidRPr="00CA12A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90C84" w:rsidRPr="00CA12A4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931" w:type="dxa"/>
            <w:vAlign w:val="bottom"/>
          </w:tcPr>
          <w:p w14:paraId="3EE69A76" w14:textId="749DD223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49,</w:t>
            </w:r>
            <w:r w:rsidR="007D62CC" w:rsidRPr="00CA12A4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</w:tr>
      <w:tr w:rsidR="00302CEE" w:rsidRPr="00CA12A4" w14:paraId="468C9796" w14:textId="77777777" w:rsidTr="00302CEE">
        <w:trPr>
          <w:gridAfter w:val="1"/>
          <w:wAfter w:w="18" w:type="dxa"/>
          <w:trHeight w:val="40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DAC4" w14:textId="77777777" w:rsidR="00302CEE" w:rsidRPr="00CA12A4" w:rsidRDefault="00302CEE" w:rsidP="00984FEB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61053CA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20F506B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730FAD3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B73FD4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BC95E5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7353AF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24369A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84F8B1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9890D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DF9F9AD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9EC2CB3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47BBA7A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9AD9FEE" w14:textId="784BE2C4" w:rsidR="00302CEE" w:rsidRPr="00CA12A4" w:rsidRDefault="00F238E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931" w:type="dxa"/>
            <w:vAlign w:val="bottom"/>
          </w:tcPr>
          <w:p w14:paraId="54DD3D7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</w:tr>
      <w:tr w:rsidR="00302CEE" w:rsidRPr="00CA12A4" w14:paraId="197800D8" w14:textId="77777777" w:rsidTr="00302CEE">
        <w:trPr>
          <w:gridAfter w:val="1"/>
          <w:wAfter w:w="18" w:type="dxa"/>
          <w:trHeight w:val="40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0E9DBD8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547D4A3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595468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2AC03A8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B924CC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698FC56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6153AF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785149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74ABEC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1F42AE3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F1E4279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06E8E71D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2FF6FE21" w14:textId="7557EB6F" w:rsidR="00302CEE" w:rsidRPr="00CA12A4" w:rsidRDefault="00F238E1" w:rsidP="00984FE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931" w:type="dxa"/>
            <w:vAlign w:val="bottom"/>
          </w:tcPr>
          <w:p w14:paraId="3180137A" w14:textId="77777777" w:rsidR="00302CEE" w:rsidRPr="00CA12A4" w:rsidRDefault="00302CEE" w:rsidP="00984FE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</w:tr>
      <w:tr w:rsidR="00302CEE" w:rsidRPr="00CA12A4" w14:paraId="67966382" w14:textId="77777777" w:rsidTr="00302CEE">
        <w:trPr>
          <w:gridAfter w:val="1"/>
          <w:wAfter w:w="18" w:type="dxa"/>
          <w:trHeight w:val="433"/>
        </w:trPr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302CEE" w:rsidRPr="00CA12A4" w:rsidRDefault="00302CEE" w:rsidP="00984FE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45E61934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2761AAE5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8E5E636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56BD895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4AEC1B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5509A4F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03C7BA6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B607CED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A55FF8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65F9F1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D65E6EE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9590230" w14:textId="77777777" w:rsidR="00302CEE" w:rsidRPr="00CA12A4" w:rsidRDefault="00302CEE" w:rsidP="00984FE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6B5E174" w14:textId="07058588" w:rsidR="00302CEE" w:rsidRPr="00CA12A4" w:rsidRDefault="00F238E1" w:rsidP="00984FE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FD6EF9"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</w:t>
            </w:r>
            <w:r w:rsidR="00890C84"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931" w:type="dxa"/>
            <w:vAlign w:val="bottom"/>
          </w:tcPr>
          <w:p w14:paraId="5A96D5D6" w14:textId="35CB1702" w:rsidR="00302CEE" w:rsidRPr="00CA12A4" w:rsidRDefault="00302CEE" w:rsidP="00984FE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64,</w:t>
            </w:r>
            <w:r w:rsidR="007D62CC"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493</w:t>
            </w:r>
          </w:p>
        </w:tc>
      </w:tr>
    </w:tbl>
    <w:p w14:paraId="74C931D0" w14:textId="30454896" w:rsidR="00473E67" w:rsidRPr="00CA12A4" w:rsidRDefault="00473E67">
      <w:pPr>
        <w:rPr>
          <w:rFonts w:ascii="Angsana New" w:hAnsi="Angsana New"/>
          <w:sz w:val="10"/>
          <w:szCs w:val="10"/>
          <w:cs/>
        </w:rPr>
      </w:pPr>
    </w:p>
    <w:p w14:paraId="2AD7B4F1" w14:textId="75544FD5" w:rsidR="00BC588A" w:rsidRPr="00CA12A4" w:rsidRDefault="00473E67" w:rsidP="00473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 w:rsidRPr="00CA12A4">
        <w:rPr>
          <w:rFonts w:ascii="Angsana New" w:hAnsi="Angsana New"/>
          <w:sz w:val="10"/>
          <w:szCs w:val="10"/>
          <w:cs/>
        </w:rPr>
        <w:br w:type="page"/>
      </w:r>
    </w:p>
    <w:tbl>
      <w:tblPr>
        <w:tblW w:w="14872" w:type="dxa"/>
        <w:tblLayout w:type="fixed"/>
        <w:tblLook w:val="00A0" w:firstRow="1" w:lastRow="0" w:firstColumn="1" w:lastColumn="0" w:noHBand="0" w:noVBand="0"/>
      </w:tblPr>
      <w:tblGrid>
        <w:gridCol w:w="3197"/>
        <w:gridCol w:w="1256"/>
        <w:gridCol w:w="1148"/>
        <w:gridCol w:w="1158"/>
        <w:gridCol w:w="1157"/>
        <w:gridCol w:w="1153"/>
        <w:gridCol w:w="1156"/>
        <w:gridCol w:w="1153"/>
        <w:gridCol w:w="1156"/>
        <w:gridCol w:w="1148"/>
        <w:gridCol w:w="1160"/>
        <w:gridCol w:w="30"/>
      </w:tblGrid>
      <w:tr w:rsidR="008838F3" w:rsidRPr="00CA12A4" w14:paraId="3055564B" w14:textId="77777777" w:rsidTr="00D36170">
        <w:trPr>
          <w:trHeight w:val="47"/>
          <w:tblHeader/>
        </w:trPr>
        <w:tc>
          <w:tcPr>
            <w:tcW w:w="3197" w:type="dxa"/>
            <w:tcBorders>
              <w:left w:val="nil"/>
              <w:right w:val="nil"/>
            </w:tcBorders>
            <w:noWrap/>
            <w:vAlign w:val="bottom"/>
          </w:tcPr>
          <w:p w14:paraId="7D8F8C8C" w14:textId="77777777" w:rsidR="008838F3" w:rsidRPr="00CA12A4" w:rsidRDefault="008838F3" w:rsidP="00EC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675" w:type="dxa"/>
            <w:gridSpan w:val="11"/>
            <w:tcBorders>
              <w:left w:val="nil"/>
              <w:bottom w:val="nil"/>
            </w:tcBorders>
            <w:vAlign w:val="bottom"/>
          </w:tcPr>
          <w:p w14:paraId="07A06BD4" w14:textId="266ED18C" w:rsidR="008838F3" w:rsidRPr="00CA12A4" w:rsidRDefault="008838F3" w:rsidP="00EC0DA7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838F3" w:rsidRPr="00CA12A4" w14:paraId="2FFFEAE5" w14:textId="77777777" w:rsidTr="008838F3">
        <w:trPr>
          <w:trHeight w:val="47"/>
          <w:tblHeader/>
        </w:trPr>
        <w:tc>
          <w:tcPr>
            <w:tcW w:w="3197" w:type="dxa"/>
            <w:tcBorders>
              <w:left w:val="nil"/>
              <w:right w:val="nil"/>
            </w:tcBorders>
            <w:noWrap/>
            <w:vAlign w:val="bottom"/>
          </w:tcPr>
          <w:p w14:paraId="298A2701" w14:textId="77777777" w:rsidR="008838F3" w:rsidRPr="00CA12A4" w:rsidRDefault="008838F3" w:rsidP="00EC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0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071B78" w14:textId="77777777" w:rsidR="008838F3" w:rsidRPr="00CA12A4" w:rsidRDefault="008838F3" w:rsidP="00EC0DA7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B596B9" w14:textId="77777777" w:rsidR="008838F3" w:rsidRPr="00CA12A4" w:rsidRDefault="008838F3" w:rsidP="00EC0DA7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63FFAA" w14:textId="77777777" w:rsidR="008838F3" w:rsidRPr="00CA12A4" w:rsidRDefault="008838F3" w:rsidP="00EC0DA7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53E909" w14:textId="77777777" w:rsidR="008838F3" w:rsidRPr="00CA12A4" w:rsidRDefault="008838F3" w:rsidP="00EC0DA7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38" w:type="dxa"/>
            <w:gridSpan w:val="3"/>
            <w:vAlign w:val="bottom"/>
          </w:tcPr>
          <w:p w14:paraId="7E9EDFE2" w14:textId="77777777" w:rsidR="008838F3" w:rsidRPr="00CA12A4" w:rsidRDefault="008838F3" w:rsidP="00EC0DA7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838F3" w:rsidRPr="00CA12A4" w14:paraId="59526751" w14:textId="77777777" w:rsidTr="008838F3">
        <w:trPr>
          <w:gridAfter w:val="1"/>
          <w:wAfter w:w="30" w:type="dxa"/>
          <w:trHeight w:val="47"/>
          <w:tblHeader/>
        </w:trPr>
        <w:tc>
          <w:tcPr>
            <w:tcW w:w="31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E32E88" w14:textId="77777777" w:rsidR="008838F3" w:rsidRPr="00CA12A4" w:rsidRDefault="008838F3" w:rsidP="00EC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DAFE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15F9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A0D0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1D9B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BF8A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F11D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D986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CA6A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48" w:type="dxa"/>
            <w:vAlign w:val="bottom"/>
          </w:tcPr>
          <w:p w14:paraId="6BD6AE86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60" w:type="dxa"/>
            <w:vAlign w:val="bottom"/>
          </w:tcPr>
          <w:p w14:paraId="25F23E72" w14:textId="77777777" w:rsidR="008838F3" w:rsidRPr="00CA12A4" w:rsidRDefault="008838F3" w:rsidP="00EC0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838F3" w:rsidRPr="00CA12A4" w14:paraId="33855128" w14:textId="77777777" w:rsidTr="00D36170">
        <w:trPr>
          <w:gridAfter w:val="1"/>
          <w:wAfter w:w="30" w:type="dxa"/>
          <w:trHeight w:val="47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5A47" w14:textId="77777777" w:rsidR="008838F3" w:rsidRPr="00CA12A4" w:rsidRDefault="008838F3" w:rsidP="00731624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5" w:type="dxa"/>
            <w:gridSpan w:val="10"/>
            <w:tcBorders>
              <w:top w:val="nil"/>
              <w:left w:val="nil"/>
            </w:tcBorders>
            <w:vAlign w:val="bottom"/>
          </w:tcPr>
          <w:p w14:paraId="44F9858D" w14:textId="76A6F2B5" w:rsidR="008838F3" w:rsidRPr="00CA12A4" w:rsidRDefault="008838F3" w:rsidP="008838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38F3" w:rsidRPr="00CA12A4" w14:paraId="2524D480" w14:textId="77777777" w:rsidTr="008838F3">
        <w:trPr>
          <w:gridAfter w:val="1"/>
          <w:wAfter w:w="30" w:type="dxa"/>
          <w:trHeight w:val="47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EFBB6" w14:textId="56AAE35A" w:rsidR="008838F3" w:rsidRPr="00CA12A4" w:rsidRDefault="008838F3" w:rsidP="008838F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1EDB3BED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5B96BF86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413E5C02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105C9AE3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4BAEA7FE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066F9797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021726F1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4D3DB009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3816510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60EE99C" w14:textId="77777777" w:rsidR="008838F3" w:rsidRPr="00CA12A4" w:rsidRDefault="008838F3" w:rsidP="00EC0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8F3" w:rsidRPr="00CA12A4" w14:paraId="3AF30A84" w14:textId="77777777" w:rsidTr="008838F3">
        <w:trPr>
          <w:gridAfter w:val="1"/>
          <w:wAfter w:w="30" w:type="dxa"/>
          <w:trHeight w:val="43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5573" w14:textId="02A94C17" w:rsidR="008838F3" w:rsidRPr="00CA12A4" w:rsidRDefault="008838F3" w:rsidP="00425AB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จุด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เวลาใดเวลาหนึ่ง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2A19CE15" w14:textId="22CFD4B6" w:rsidR="008838F3" w:rsidRPr="00CA12A4" w:rsidRDefault="008838F3" w:rsidP="00E4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14</w:t>
            </w: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,648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3B03C309" w14:textId="282B8DCF" w:rsidR="008838F3" w:rsidRPr="00CA12A4" w:rsidRDefault="008838F3" w:rsidP="0007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15,553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1A5E0E15" w14:textId="7AEA2755" w:rsidR="008838F3" w:rsidRPr="00CA12A4" w:rsidRDefault="008838F3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254EFEFE" w14:textId="2F7AFBB7" w:rsidR="008838F3" w:rsidRPr="00CA12A4" w:rsidRDefault="008838F3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2991510" w14:textId="56348A2A" w:rsidR="008838F3" w:rsidRPr="00CA12A4" w:rsidRDefault="008838F3" w:rsidP="0093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332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25C9E8E5" w14:textId="1BE90A15" w:rsidR="008838F3" w:rsidRPr="00CA12A4" w:rsidRDefault="008838F3" w:rsidP="0093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566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DF86A1D" w14:textId="01511930" w:rsidR="008838F3" w:rsidRPr="00CA12A4" w:rsidRDefault="008838F3" w:rsidP="0007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1,361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4E0BBAF8" w14:textId="42DD526A" w:rsidR="008838F3" w:rsidRPr="00CA12A4" w:rsidRDefault="008838F3" w:rsidP="0007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1,710</w:t>
            </w:r>
          </w:p>
        </w:tc>
        <w:tc>
          <w:tcPr>
            <w:tcW w:w="1148" w:type="dxa"/>
          </w:tcPr>
          <w:p w14:paraId="130F71A6" w14:textId="137FB5A3" w:rsidR="008838F3" w:rsidRPr="00CA12A4" w:rsidRDefault="008838F3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E40E55" w:rsidRPr="00CA12A4">
              <w:rPr>
                <w:rFonts w:ascii="Angsana New" w:hAnsi="Angsana New"/>
                <w:sz w:val="30"/>
                <w:szCs w:val="30"/>
              </w:rPr>
              <w:t>6</w:t>
            </w: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E40E55" w:rsidRPr="00CA12A4">
              <w:rPr>
                <w:rFonts w:ascii="Angsana New" w:hAnsi="Angsana New"/>
                <w:sz w:val="30"/>
                <w:szCs w:val="30"/>
                <w:lang w:val="en-GB"/>
              </w:rPr>
              <w:t>341</w:t>
            </w:r>
          </w:p>
        </w:tc>
        <w:tc>
          <w:tcPr>
            <w:tcW w:w="1160" w:type="dxa"/>
          </w:tcPr>
          <w:p w14:paraId="5287B336" w14:textId="22E4AFF4" w:rsidR="008838F3" w:rsidRPr="00CA12A4" w:rsidRDefault="008838F3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E40E55" w:rsidRPr="00CA12A4">
              <w:rPr>
                <w:rFonts w:ascii="Angsana New" w:hAnsi="Angsana New"/>
                <w:sz w:val="30"/>
                <w:szCs w:val="30"/>
                <w:lang w:val="en-GB"/>
              </w:rPr>
              <w:t>7,829</w:t>
            </w:r>
          </w:p>
        </w:tc>
      </w:tr>
      <w:tr w:rsidR="008838F3" w:rsidRPr="00CA12A4" w14:paraId="12F1A529" w14:textId="77777777" w:rsidTr="008838F3">
        <w:trPr>
          <w:gridAfter w:val="1"/>
          <w:wAfter w:w="30" w:type="dxa"/>
          <w:trHeight w:val="41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3303" w14:textId="1FDF3696" w:rsidR="008838F3" w:rsidRPr="00CA12A4" w:rsidRDefault="008838F3" w:rsidP="00425ABD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ตลอดช่วงเวลา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ของสัญญา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789CB162" w14:textId="1A2020F6" w:rsidR="008838F3" w:rsidRPr="00CA12A4" w:rsidRDefault="008838F3" w:rsidP="008838F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2E4DFEC1" w14:textId="616ED907" w:rsidR="008838F3" w:rsidRPr="00CA12A4" w:rsidRDefault="008838F3" w:rsidP="00425AB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0132F939" w14:textId="32D814BB" w:rsidR="008838F3" w:rsidRPr="00CA12A4" w:rsidRDefault="008838F3" w:rsidP="000716E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1,225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1B8FC1A5" w14:textId="55D6E0CD" w:rsidR="008838F3" w:rsidRPr="00CA12A4" w:rsidRDefault="008838F3" w:rsidP="000716E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1,173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504AAC9" w14:textId="31429DAF" w:rsidR="008838F3" w:rsidRPr="00CA12A4" w:rsidRDefault="008838F3" w:rsidP="00D03C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4F18D02D" w14:textId="29C594C5" w:rsidR="008838F3" w:rsidRPr="00CA12A4" w:rsidRDefault="008838F3" w:rsidP="00D03C8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05F726D8" w14:textId="2B19F0AA" w:rsidR="008838F3" w:rsidRPr="00CA12A4" w:rsidRDefault="008838F3" w:rsidP="000716E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2,174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7599CD6F" w14:textId="22052C60" w:rsidR="008838F3" w:rsidRPr="00CA12A4" w:rsidRDefault="008838F3" w:rsidP="009315D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2,126</w:t>
            </w:r>
          </w:p>
        </w:tc>
        <w:tc>
          <w:tcPr>
            <w:tcW w:w="1148" w:type="dxa"/>
            <w:vAlign w:val="bottom"/>
          </w:tcPr>
          <w:p w14:paraId="0E63C25C" w14:textId="7E6CE08C" w:rsidR="008838F3" w:rsidRPr="00CA12A4" w:rsidRDefault="00E40E55" w:rsidP="000716E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8838F3" w:rsidRPr="00CA12A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399</w:t>
            </w:r>
          </w:p>
        </w:tc>
        <w:tc>
          <w:tcPr>
            <w:tcW w:w="1160" w:type="dxa"/>
            <w:vAlign w:val="bottom"/>
          </w:tcPr>
          <w:p w14:paraId="2423F819" w14:textId="50590F89" w:rsidR="008838F3" w:rsidRPr="00CA12A4" w:rsidRDefault="00E40E55" w:rsidP="000716E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8838F3" w:rsidRPr="00CA12A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299</w:t>
            </w:r>
          </w:p>
        </w:tc>
      </w:tr>
      <w:tr w:rsidR="008838F3" w:rsidRPr="00CA12A4" w14:paraId="386620FA" w14:textId="77777777" w:rsidTr="008838F3">
        <w:trPr>
          <w:gridAfter w:val="1"/>
          <w:wAfter w:w="30" w:type="dxa"/>
          <w:trHeight w:val="26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9D3B6" w14:textId="77777777" w:rsidR="008838F3" w:rsidRPr="00CA12A4" w:rsidRDefault="008838F3" w:rsidP="00425ABD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201BC157" w14:textId="5392D3E9" w:rsidR="008838F3" w:rsidRPr="00CA12A4" w:rsidRDefault="008838F3" w:rsidP="00E47FC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14,648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63D4E060" w14:textId="5D2A39EE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15,553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78B09E6F" w14:textId="02932D0A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1,225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2ABB072E" w14:textId="2B5215E9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1,173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40F371E" w14:textId="25C30A8F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332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6C257B6" w14:textId="195AA4B0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566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58ABA47A" w14:textId="3C3207C6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3,535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4BD1C179" w14:textId="0A18D63D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3,836</w:t>
            </w:r>
          </w:p>
        </w:tc>
        <w:tc>
          <w:tcPr>
            <w:tcW w:w="1148" w:type="dxa"/>
            <w:vAlign w:val="bottom"/>
          </w:tcPr>
          <w:p w14:paraId="7D7A0BB4" w14:textId="3E7931C0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19,740</w:t>
            </w:r>
          </w:p>
        </w:tc>
        <w:tc>
          <w:tcPr>
            <w:tcW w:w="1160" w:type="dxa"/>
            <w:vAlign w:val="bottom"/>
          </w:tcPr>
          <w:p w14:paraId="4E1FE377" w14:textId="560E3B73" w:rsidR="008838F3" w:rsidRPr="00CA12A4" w:rsidRDefault="008838F3" w:rsidP="000716E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21,128</w:t>
            </w:r>
          </w:p>
        </w:tc>
      </w:tr>
    </w:tbl>
    <w:p w14:paraId="21FDAACB" w14:textId="77777777" w:rsidR="009315D3" w:rsidRPr="00CA12A4" w:rsidRDefault="009315D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tbl>
      <w:tblPr>
        <w:tblW w:w="14872" w:type="dxa"/>
        <w:tblLayout w:type="fixed"/>
        <w:tblLook w:val="00A0" w:firstRow="1" w:lastRow="0" w:firstColumn="1" w:lastColumn="0" w:noHBand="0" w:noVBand="0"/>
      </w:tblPr>
      <w:tblGrid>
        <w:gridCol w:w="3197"/>
        <w:gridCol w:w="1256"/>
        <w:gridCol w:w="1148"/>
        <w:gridCol w:w="1158"/>
        <w:gridCol w:w="1157"/>
        <w:gridCol w:w="1153"/>
        <w:gridCol w:w="1156"/>
        <w:gridCol w:w="1153"/>
        <w:gridCol w:w="1156"/>
        <w:gridCol w:w="1148"/>
        <w:gridCol w:w="1160"/>
        <w:gridCol w:w="30"/>
      </w:tblGrid>
      <w:tr w:rsidR="00555368" w:rsidRPr="00CA12A4" w14:paraId="60BF342F" w14:textId="77777777" w:rsidTr="00D36170">
        <w:trPr>
          <w:trHeight w:val="47"/>
          <w:tblHeader/>
        </w:trPr>
        <w:tc>
          <w:tcPr>
            <w:tcW w:w="3197" w:type="dxa"/>
            <w:tcBorders>
              <w:left w:val="nil"/>
              <w:right w:val="nil"/>
            </w:tcBorders>
            <w:noWrap/>
            <w:vAlign w:val="bottom"/>
          </w:tcPr>
          <w:p w14:paraId="0015A4A3" w14:textId="77777777" w:rsidR="00555368" w:rsidRPr="00CA12A4" w:rsidRDefault="00555368" w:rsidP="00D3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675" w:type="dxa"/>
            <w:gridSpan w:val="11"/>
            <w:tcBorders>
              <w:left w:val="nil"/>
              <w:bottom w:val="nil"/>
            </w:tcBorders>
            <w:vAlign w:val="bottom"/>
          </w:tcPr>
          <w:p w14:paraId="5959AFEE" w14:textId="7D6E257E" w:rsidR="00555368" w:rsidRPr="00CA12A4" w:rsidRDefault="00555368" w:rsidP="00D36170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55368" w:rsidRPr="00CA12A4" w14:paraId="43B3BBC4" w14:textId="77777777" w:rsidTr="00D36170">
        <w:trPr>
          <w:trHeight w:val="47"/>
          <w:tblHeader/>
        </w:trPr>
        <w:tc>
          <w:tcPr>
            <w:tcW w:w="3197" w:type="dxa"/>
            <w:tcBorders>
              <w:left w:val="nil"/>
              <w:right w:val="nil"/>
            </w:tcBorders>
            <w:noWrap/>
            <w:vAlign w:val="bottom"/>
          </w:tcPr>
          <w:p w14:paraId="2241E277" w14:textId="77777777" w:rsidR="00555368" w:rsidRPr="00CA12A4" w:rsidRDefault="00555368" w:rsidP="00D3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0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99BE94" w14:textId="77777777" w:rsidR="00555368" w:rsidRPr="00CA12A4" w:rsidRDefault="00555368" w:rsidP="00D36170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311B51" w14:textId="77777777" w:rsidR="00555368" w:rsidRPr="00CA12A4" w:rsidRDefault="00555368" w:rsidP="00D36170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F1CD50" w14:textId="77777777" w:rsidR="00555368" w:rsidRPr="00CA12A4" w:rsidRDefault="00555368" w:rsidP="00D36170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5E5C90" w14:textId="77777777" w:rsidR="00555368" w:rsidRPr="00CA12A4" w:rsidRDefault="00555368" w:rsidP="00D36170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38" w:type="dxa"/>
            <w:gridSpan w:val="3"/>
            <w:vAlign w:val="bottom"/>
          </w:tcPr>
          <w:p w14:paraId="4D11ECBC" w14:textId="77777777" w:rsidR="00555368" w:rsidRPr="00CA12A4" w:rsidRDefault="00555368" w:rsidP="00D36170">
            <w:pPr>
              <w:tabs>
                <w:tab w:val="clear" w:pos="680"/>
              </w:tabs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55368" w:rsidRPr="00CA12A4" w14:paraId="7DA0C869" w14:textId="77777777" w:rsidTr="00D36170">
        <w:trPr>
          <w:gridAfter w:val="1"/>
          <w:wAfter w:w="30" w:type="dxa"/>
          <w:trHeight w:val="47"/>
          <w:tblHeader/>
        </w:trPr>
        <w:tc>
          <w:tcPr>
            <w:tcW w:w="31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373561" w14:textId="77777777" w:rsidR="00555368" w:rsidRPr="00CA12A4" w:rsidRDefault="00555368" w:rsidP="00D3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A8A6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BD0D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A5FE9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2C5C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8A089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7CD1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179F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F035B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48" w:type="dxa"/>
            <w:vAlign w:val="bottom"/>
          </w:tcPr>
          <w:p w14:paraId="086096AC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60" w:type="dxa"/>
            <w:vAlign w:val="bottom"/>
          </w:tcPr>
          <w:p w14:paraId="7C810B70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55368" w:rsidRPr="00CA12A4" w14:paraId="4B0D2820" w14:textId="77777777" w:rsidTr="00D36170">
        <w:trPr>
          <w:gridAfter w:val="1"/>
          <w:wAfter w:w="30" w:type="dxa"/>
          <w:trHeight w:val="47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566BF" w14:textId="77777777" w:rsidR="00555368" w:rsidRPr="00CA12A4" w:rsidRDefault="00555368" w:rsidP="00D3617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5" w:type="dxa"/>
            <w:gridSpan w:val="10"/>
            <w:tcBorders>
              <w:top w:val="nil"/>
              <w:left w:val="nil"/>
            </w:tcBorders>
            <w:vAlign w:val="bottom"/>
          </w:tcPr>
          <w:p w14:paraId="47B377F1" w14:textId="77777777" w:rsidR="00555368" w:rsidRPr="00CA12A4" w:rsidRDefault="00555368" w:rsidP="00D36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55368" w:rsidRPr="00CA12A4" w14:paraId="358E68B0" w14:textId="77777777" w:rsidTr="00D36170">
        <w:trPr>
          <w:gridAfter w:val="1"/>
          <w:wAfter w:w="30" w:type="dxa"/>
          <w:trHeight w:val="47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29B7" w14:textId="77777777" w:rsidR="00555368" w:rsidRPr="00CA12A4" w:rsidRDefault="00555368" w:rsidP="00D3617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0A52465F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11626BC7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07CD6CCA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6ED33D66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38E75EDA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1F2EA125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5AE8DB03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3226E260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8C74003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2EEF8357" w14:textId="77777777" w:rsidR="00555368" w:rsidRPr="00CA12A4" w:rsidRDefault="00555368" w:rsidP="00D36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03DF" w:rsidRPr="00CA12A4" w14:paraId="4DE359AC" w14:textId="77777777" w:rsidTr="00D36170">
        <w:trPr>
          <w:gridAfter w:val="1"/>
          <w:wAfter w:w="30" w:type="dxa"/>
          <w:trHeight w:val="43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F7BD" w14:textId="77777777" w:rsidR="003F03DF" w:rsidRPr="00CA12A4" w:rsidRDefault="003F03DF" w:rsidP="003F03DF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จุด</w:t>
            </w:r>
            <w:r w:rsidRPr="00CA12A4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เวลาใดเวลาหนึ่ง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10F6D24C" w14:textId="7D224C9F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67EE6FC5" w14:textId="3ED361D8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4142C151" w14:textId="3641D705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38FF17B8" w14:textId="260934BB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D3DB8C6" w14:textId="2589AEEE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3E64FFC" w14:textId="442A5EC0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5973809" w14:textId="107345EE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1,024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354D81AB" w14:textId="4ED96DEC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694</w:t>
            </w:r>
          </w:p>
        </w:tc>
        <w:tc>
          <w:tcPr>
            <w:tcW w:w="1148" w:type="dxa"/>
            <w:vAlign w:val="bottom"/>
          </w:tcPr>
          <w:p w14:paraId="79745323" w14:textId="0D8B98A5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1,024</w:t>
            </w:r>
          </w:p>
        </w:tc>
        <w:tc>
          <w:tcPr>
            <w:tcW w:w="1160" w:type="dxa"/>
            <w:vAlign w:val="bottom"/>
          </w:tcPr>
          <w:p w14:paraId="7EA653A2" w14:textId="21313A79" w:rsidR="003F03DF" w:rsidRPr="00CA12A4" w:rsidRDefault="003F03DF" w:rsidP="003F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694</w:t>
            </w:r>
          </w:p>
        </w:tc>
      </w:tr>
      <w:tr w:rsidR="003F03DF" w:rsidRPr="00CA12A4" w14:paraId="2E61697E" w14:textId="77777777" w:rsidTr="00D36170">
        <w:trPr>
          <w:gridAfter w:val="1"/>
          <w:wAfter w:w="30" w:type="dxa"/>
          <w:trHeight w:val="41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0403" w14:textId="77777777" w:rsidR="003F03DF" w:rsidRPr="00CA12A4" w:rsidRDefault="003F03DF" w:rsidP="003F03D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ตลอดช่วงเวลา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ของสัญญา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1D4AA97B" w14:textId="77777777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5454849C" w14:textId="70E33AF5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497045F7" w14:textId="101A1B26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7338E0C8" w14:textId="7A57672A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8144081" w14:textId="1E841D4C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6BFB8BC6" w14:textId="13BCF818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2C2E0EE3" w14:textId="3C22EE8D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437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7DFDD9ED" w14:textId="752E1991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451</w:t>
            </w:r>
          </w:p>
        </w:tc>
        <w:tc>
          <w:tcPr>
            <w:tcW w:w="1148" w:type="dxa"/>
            <w:vAlign w:val="bottom"/>
          </w:tcPr>
          <w:p w14:paraId="0E9E5389" w14:textId="3B0D6975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437</w:t>
            </w:r>
          </w:p>
        </w:tc>
        <w:tc>
          <w:tcPr>
            <w:tcW w:w="1160" w:type="dxa"/>
            <w:vAlign w:val="bottom"/>
          </w:tcPr>
          <w:p w14:paraId="6AF75AC0" w14:textId="0FF32CB7" w:rsidR="003F03DF" w:rsidRPr="00CA12A4" w:rsidRDefault="003F03DF" w:rsidP="003F03D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sz w:val="30"/>
                <w:szCs w:val="30"/>
                <w:lang w:val="en-GB"/>
              </w:rPr>
              <w:t>451</w:t>
            </w:r>
          </w:p>
        </w:tc>
      </w:tr>
      <w:tr w:rsidR="003F03DF" w:rsidRPr="00CA12A4" w14:paraId="0BCAC544" w14:textId="77777777" w:rsidTr="00D36170">
        <w:trPr>
          <w:gridAfter w:val="1"/>
          <w:wAfter w:w="30" w:type="dxa"/>
          <w:trHeight w:val="26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8D66C" w14:textId="77777777" w:rsidR="003F03DF" w:rsidRPr="00CA12A4" w:rsidRDefault="003F03DF" w:rsidP="003F03D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55E6CA4B" w14:textId="325EC5F7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11EB9004" w14:textId="0538A2A5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1500AB18" w14:textId="3CDECC8F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55B06FB0" w14:textId="3CDF3F56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6CB9A713" w14:textId="284A1E92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294B7293" w14:textId="66233F4F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4E772FD1" w14:textId="4BEB6B19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1,461</w:t>
            </w:r>
          </w:p>
        </w:tc>
        <w:tc>
          <w:tcPr>
            <w:tcW w:w="1156" w:type="dxa"/>
            <w:tcBorders>
              <w:left w:val="nil"/>
              <w:right w:val="nil"/>
            </w:tcBorders>
            <w:vAlign w:val="bottom"/>
          </w:tcPr>
          <w:p w14:paraId="4D724A87" w14:textId="0ABB21DA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1,145</w:t>
            </w:r>
          </w:p>
        </w:tc>
        <w:tc>
          <w:tcPr>
            <w:tcW w:w="1148" w:type="dxa"/>
            <w:vAlign w:val="bottom"/>
          </w:tcPr>
          <w:p w14:paraId="34A20292" w14:textId="5265EE08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1,461</w:t>
            </w:r>
          </w:p>
        </w:tc>
        <w:tc>
          <w:tcPr>
            <w:tcW w:w="1160" w:type="dxa"/>
            <w:vAlign w:val="bottom"/>
          </w:tcPr>
          <w:p w14:paraId="46497999" w14:textId="0C1410AE" w:rsidR="003F03DF" w:rsidRPr="00CA12A4" w:rsidRDefault="003F03DF" w:rsidP="003F03D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1,145</w:t>
            </w:r>
          </w:p>
        </w:tc>
      </w:tr>
    </w:tbl>
    <w:p w14:paraId="08DD3984" w14:textId="77777777" w:rsidR="00555368" w:rsidRPr="00CA12A4" w:rsidRDefault="00555368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15DAA5C1" w14:textId="77777777" w:rsidR="00555368" w:rsidRPr="00CA12A4" w:rsidRDefault="00555368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05CE5D59" w14:textId="29F42275" w:rsidR="00555368" w:rsidRPr="00CA12A4" w:rsidRDefault="00555368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555368" w:rsidRPr="00CA12A4" w:rsidSect="00DE4EB3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2FE7E899" w14:textId="037BCF0E" w:rsidR="00A670D9" w:rsidRPr="00CA12A4" w:rsidRDefault="00A670D9" w:rsidP="00A670D9">
      <w:pPr>
        <w:pStyle w:val="Heading6"/>
        <w:tabs>
          <w:tab w:val="left" w:pos="540"/>
        </w:tabs>
        <w:jc w:val="both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CA12A4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ab/>
      </w:r>
      <w:r w:rsidRPr="00CA12A4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1103B5F8" w14:textId="77777777" w:rsidR="00A670D9" w:rsidRPr="00CA12A4" w:rsidRDefault="00A670D9" w:rsidP="00A670D9">
      <w:pPr>
        <w:rPr>
          <w:sz w:val="30"/>
          <w:szCs w:val="30"/>
          <w:lang w:val="x-none" w:eastAsia="th-TH"/>
        </w:rPr>
      </w:pPr>
    </w:p>
    <w:p w14:paraId="1F55266C" w14:textId="52AEF1BF" w:rsidR="00A670D9" w:rsidRPr="00CA12A4" w:rsidRDefault="00A670D9" w:rsidP="001A4BD8">
      <w:pPr>
        <w:pStyle w:val="Heading6"/>
        <w:tabs>
          <w:tab w:val="left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A12A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2D82AC2" w14:textId="6CE58739" w:rsidR="00A670D9" w:rsidRPr="00CA12A4" w:rsidRDefault="001A76FC" w:rsidP="00E56D3B">
      <w:pPr>
        <w:pStyle w:val="Heading6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ab/>
      </w:r>
    </w:p>
    <w:p w14:paraId="25AE740C" w14:textId="6A3F67A3" w:rsidR="001A4BD8" w:rsidRPr="00CA12A4" w:rsidRDefault="001A4BD8" w:rsidP="001A4BD8">
      <w:pPr>
        <w:pStyle w:val="Heading6"/>
        <w:tabs>
          <w:tab w:val="left" w:pos="540"/>
        </w:tabs>
        <w:jc w:val="both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val="en-US" w:eastAsia="th-TH"/>
        </w:rPr>
      </w:pPr>
      <w:r w:rsidRPr="00CA12A4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ab/>
      </w:r>
      <w:r w:rsidRPr="00CA12A4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สิทธิประโยชน์จากการส่งเสริมการลงทุน</w:t>
      </w:r>
    </w:p>
    <w:p w14:paraId="2C14D2D1" w14:textId="77777777" w:rsidR="001A4BD8" w:rsidRPr="00CA12A4" w:rsidRDefault="001A4BD8" w:rsidP="001A4BD8">
      <w:pPr>
        <w:rPr>
          <w:sz w:val="30"/>
          <w:szCs w:val="30"/>
          <w:lang w:val="x-none" w:eastAsia="th-TH"/>
        </w:rPr>
      </w:pPr>
    </w:p>
    <w:p w14:paraId="50B41084" w14:textId="4D35F522" w:rsidR="001A76FC" w:rsidRPr="00CA12A4" w:rsidRDefault="001A4BD8" w:rsidP="00765F3F">
      <w:pPr>
        <w:tabs>
          <w:tab w:val="clear" w:pos="454"/>
        </w:tabs>
        <w:ind w:left="540"/>
        <w:jc w:val="thaiDistribute"/>
        <w:rPr>
          <w:rFonts w:asciiTheme="majorBidi" w:hAnsiTheme="majorBidi"/>
          <w:sz w:val="30"/>
          <w:szCs w:val="30"/>
          <w:lang w:val="x-none" w:eastAsia="x-none"/>
        </w:rPr>
      </w:pPr>
      <w:r w:rsidRPr="00CA12A4">
        <w:rPr>
          <w:rFonts w:asciiTheme="majorBidi" w:hAnsiTheme="majorBidi" w:hint="cs"/>
          <w:sz w:val="30"/>
          <w:szCs w:val="30"/>
          <w:cs/>
          <w:lang w:val="x-none" w:eastAsia="x-none"/>
        </w:rPr>
        <w:t>กลุ่มบริษัทได้รับบัตรส่งเสริมการลงทุนจากสำนักงานคณะกรรมการส่งเสริมการลงทุนหลายประเภท จึงได้รับสิทธิประโยชน์หลายประการรวมถึงการยกเว้นและ</w:t>
      </w:r>
      <w:r w:rsidRPr="00CA12A4">
        <w:rPr>
          <w:rFonts w:asciiTheme="majorBidi" w:hAnsiTheme="majorBidi"/>
          <w:sz w:val="30"/>
          <w:szCs w:val="30"/>
          <w:cs/>
          <w:lang w:val="x-none" w:eastAsia="x-none"/>
        </w:rPr>
        <w:t>/</w:t>
      </w:r>
      <w:r w:rsidRPr="00CA12A4">
        <w:rPr>
          <w:rFonts w:asciiTheme="majorBidi" w:hAnsiTheme="majorBidi" w:hint="cs"/>
          <w:sz w:val="30"/>
          <w:szCs w:val="30"/>
          <w:cs/>
          <w:lang w:val="x-none" w:eastAsia="x-none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CA12A4">
        <w:rPr>
          <w:rFonts w:asciiTheme="majorBidi" w:hAnsiTheme="majorBidi"/>
          <w:sz w:val="30"/>
          <w:szCs w:val="30"/>
          <w:cs/>
          <w:lang w:val="x-none" w:eastAsia="x-none"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  <w:lang w:val="x-none" w:eastAsia="x-none"/>
        </w:rPr>
        <w:t>เงื่อนไขและข้อกำหนดที่ระบุในบัตรส่งเสริมการลงทุน</w:t>
      </w:r>
    </w:p>
    <w:p w14:paraId="2A09FE6E" w14:textId="35BB1940" w:rsidR="00765F3F" w:rsidRPr="00CA12A4" w:rsidRDefault="00765F3F" w:rsidP="00765F3F">
      <w:pPr>
        <w:tabs>
          <w:tab w:val="clear" w:pos="454"/>
        </w:tabs>
        <w:ind w:left="540"/>
        <w:jc w:val="thaiDistribute"/>
        <w:rPr>
          <w:rFonts w:asciiTheme="majorBidi" w:hAnsiTheme="majorBidi"/>
          <w:sz w:val="30"/>
          <w:szCs w:val="30"/>
          <w:lang w:val="x-none" w:eastAsia="x-none"/>
        </w:rPr>
      </w:pPr>
    </w:p>
    <w:p w14:paraId="65C46977" w14:textId="4D5B98AF" w:rsidR="00765F3F" w:rsidRPr="00CA12A4" w:rsidRDefault="00765F3F" w:rsidP="00936843">
      <w:pPr>
        <w:pStyle w:val="ListParagraph"/>
        <w:numPr>
          <w:ilvl w:val="0"/>
          <w:numId w:val="36"/>
        </w:numPr>
        <w:tabs>
          <w:tab w:val="clear" w:pos="454"/>
          <w:tab w:val="clear" w:pos="907"/>
        </w:tabs>
        <w:ind w:left="990" w:hanging="45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CA12A4">
        <w:rPr>
          <w:rFonts w:asciiTheme="majorBidi" w:hAnsiTheme="majorBidi"/>
          <w:sz w:val="30"/>
          <w:szCs w:val="30"/>
          <w:cs/>
          <w:lang w:eastAsia="x-none"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CA12A4">
        <w:rPr>
          <w:rFonts w:asciiTheme="majorBidi" w:hAnsiTheme="majorBidi"/>
          <w:sz w:val="30"/>
          <w:szCs w:val="30"/>
          <w:lang w:eastAsia="x-none"/>
        </w:rPr>
        <w:t xml:space="preserve">3 </w:t>
      </w:r>
      <w:r w:rsidRPr="00CA12A4">
        <w:rPr>
          <w:rFonts w:asciiTheme="majorBidi" w:hAnsiTheme="majorBidi"/>
          <w:sz w:val="30"/>
          <w:szCs w:val="30"/>
          <w:cs/>
          <w:lang w:eastAsia="x-none"/>
        </w:rPr>
        <w:t xml:space="preserve">ปี ถึง </w:t>
      </w:r>
      <w:r w:rsidRPr="00CA12A4">
        <w:rPr>
          <w:rFonts w:asciiTheme="majorBidi" w:hAnsiTheme="majorBidi"/>
          <w:sz w:val="30"/>
          <w:szCs w:val="30"/>
          <w:lang w:eastAsia="x-none"/>
        </w:rPr>
        <w:t>8</w:t>
      </w:r>
      <w:r w:rsidRPr="00CA12A4">
        <w:rPr>
          <w:rFonts w:asciiTheme="majorBidi" w:hAnsiTheme="majorBidi"/>
          <w:sz w:val="30"/>
          <w:szCs w:val="30"/>
          <w:cs/>
          <w:lang w:eastAsia="x-none"/>
        </w:rPr>
        <w:t xml:space="preserve"> ปี นับแต่วันที่เริ่มมีรายได้จากการประกอบกิจการนั้น และ</w:t>
      </w:r>
    </w:p>
    <w:p w14:paraId="4DFD4F4F" w14:textId="68C11B85" w:rsidR="00073597" w:rsidRPr="00CA12A4" w:rsidRDefault="00073597" w:rsidP="00936843">
      <w:pPr>
        <w:pStyle w:val="ListParagraph"/>
        <w:numPr>
          <w:ilvl w:val="0"/>
          <w:numId w:val="36"/>
        </w:numPr>
        <w:tabs>
          <w:tab w:val="clear" w:pos="454"/>
          <w:tab w:val="clear" w:pos="907"/>
        </w:tabs>
        <w:ind w:left="990" w:hanging="45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CA12A4">
        <w:rPr>
          <w:rFonts w:asciiTheme="majorBidi" w:hAnsiTheme="majorBidi"/>
          <w:sz w:val="30"/>
          <w:szCs w:val="30"/>
          <w:cs/>
          <w:lang w:eastAsia="x-none"/>
        </w:rPr>
        <w:t xml:space="preserve">ให้ได้รับลดหย่อยภาษีเงินได้นิติบุคคลร้อยละ </w:t>
      </w:r>
      <w:r w:rsidRPr="00CA12A4">
        <w:rPr>
          <w:rFonts w:asciiTheme="majorBidi" w:hAnsiTheme="majorBidi"/>
          <w:sz w:val="30"/>
          <w:szCs w:val="30"/>
          <w:lang w:eastAsia="x-none"/>
        </w:rPr>
        <w:t>50</w:t>
      </w:r>
      <w:r w:rsidRPr="00CA12A4">
        <w:rPr>
          <w:rFonts w:asciiTheme="majorBidi" w:hAnsiTheme="majorBidi"/>
          <w:sz w:val="30"/>
          <w:szCs w:val="30"/>
          <w:cs/>
          <w:lang w:eastAsia="x-none"/>
        </w:rPr>
        <w:t xml:space="preserve"> สำหรับกำไรสุทธิที่ได้รับจากการประกอบกิจการที่ได้รับการส่งเสริมมีกำหนดเวลา </w:t>
      </w:r>
      <w:r w:rsidRPr="00CA12A4">
        <w:rPr>
          <w:rFonts w:asciiTheme="majorBidi" w:hAnsiTheme="majorBidi"/>
          <w:sz w:val="30"/>
          <w:szCs w:val="30"/>
          <w:lang w:eastAsia="x-none"/>
        </w:rPr>
        <w:t>5</w:t>
      </w:r>
      <w:r w:rsidRPr="00CA12A4">
        <w:rPr>
          <w:rFonts w:asciiTheme="majorBidi" w:hAnsiTheme="majorBidi"/>
          <w:sz w:val="30"/>
          <w:szCs w:val="30"/>
          <w:cs/>
          <w:lang w:eastAsia="x-none"/>
        </w:rPr>
        <w:t xml:space="preserve"> ปี นับแต่วันที่สิ้นสุดสิทธิประโยชน์ตามข้อ </w:t>
      </w:r>
      <w:r w:rsidRPr="00CA12A4">
        <w:rPr>
          <w:rFonts w:asciiTheme="majorBidi" w:hAnsiTheme="majorBidi"/>
          <w:sz w:val="30"/>
          <w:szCs w:val="30"/>
          <w:lang w:eastAsia="x-none"/>
        </w:rPr>
        <w:t>(</w:t>
      </w:r>
      <w:r w:rsidRPr="00CA12A4">
        <w:rPr>
          <w:rFonts w:asciiTheme="majorBidi" w:hAnsiTheme="majorBidi"/>
          <w:sz w:val="30"/>
          <w:szCs w:val="30"/>
          <w:cs/>
          <w:lang w:eastAsia="x-none"/>
        </w:rPr>
        <w:t>ก</w:t>
      </w:r>
      <w:r w:rsidRPr="00CA12A4">
        <w:rPr>
          <w:rFonts w:asciiTheme="majorBidi" w:hAnsiTheme="majorBidi"/>
          <w:sz w:val="30"/>
          <w:szCs w:val="30"/>
          <w:lang w:eastAsia="x-none"/>
        </w:rPr>
        <w:t>)</w:t>
      </w:r>
    </w:p>
    <w:p w14:paraId="788F0740" w14:textId="050F01E8" w:rsidR="00073597" w:rsidRPr="00CA12A4" w:rsidRDefault="00073597" w:rsidP="00073597">
      <w:pPr>
        <w:tabs>
          <w:tab w:val="clear" w:pos="454"/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A12A4">
        <w:rPr>
          <w:rFonts w:asciiTheme="majorBidi" w:hAnsiTheme="majorBidi"/>
          <w:sz w:val="30"/>
          <w:szCs w:val="30"/>
          <w:lang w:eastAsia="x-none"/>
        </w:rPr>
        <w:tab/>
      </w:r>
      <w:r w:rsidRPr="00CA12A4">
        <w:rPr>
          <w:rFonts w:asciiTheme="majorBidi" w:hAnsiTheme="majorBidi"/>
          <w:sz w:val="30"/>
          <w:szCs w:val="30"/>
          <w:lang w:eastAsia="x-none"/>
        </w:rPr>
        <w:tab/>
      </w:r>
    </w:p>
    <w:p w14:paraId="2BC8E086" w14:textId="7C4D5262" w:rsidR="00073597" w:rsidRPr="00CA12A4" w:rsidRDefault="00073597" w:rsidP="00073597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A12A4">
        <w:rPr>
          <w:rFonts w:asciiTheme="majorBidi" w:hAnsiTheme="majorBidi" w:cstheme="majorBidi"/>
          <w:sz w:val="30"/>
          <w:szCs w:val="30"/>
          <w:cs/>
          <w:lang w:eastAsia="x-none"/>
        </w:rPr>
        <w:t>เนื่องจากเป็นกิจการที่ได้รับการส่งเสริมการลงทุน กลุ่มบริษัทจะต้องปฎิบัติตามเงื่อนไขและข้อกำหนดตามที่ระบุไว้ในบัตรส่งเสริมการลงทุน</w:t>
      </w:r>
    </w:p>
    <w:p w14:paraId="5E6FFB8B" w14:textId="0911E488" w:rsidR="0014069A" w:rsidRPr="00CA12A4" w:rsidRDefault="0014069A" w:rsidP="00140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CA12A4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5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78"/>
        <w:gridCol w:w="958"/>
        <w:gridCol w:w="236"/>
        <w:gridCol w:w="952"/>
        <w:gridCol w:w="239"/>
        <w:gridCol w:w="877"/>
        <w:gridCol w:w="270"/>
        <w:gridCol w:w="936"/>
        <w:gridCol w:w="237"/>
        <w:gridCol w:w="969"/>
        <w:gridCol w:w="236"/>
        <w:gridCol w:w="961"/>
      </w:tblGrid>
      <w:tr w:rsidR="00015115" w:rsidRPr="00CA12A4" w14:paraId="6C54A029" w14:textId="77777777" w:rsidTr="00032003">
        <w:trPr>
          <w:tblHeader/>
        </w:trPr>
        <w:tc>
          <w:tcPr>
            <w:tcW w:w="2678" w:type="dxa"/>
          </w:tcPr>
          <w:p w14:paraId="17F1989D" w14:textId="77777777" w:rsidR="00015115" w:rsidRPr="00CA12A4" w:rsidRDefault="00015115" w:rsidP="00B55F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71" w:type="dxa"/>
            <w:gridSpan w:val="11"/>
          </w:tcPr>
          <w:p w14:paraId="2A78835F" w14:textId="086EC4B5" w:rsidR="00015115" w:rsidRPr="00CA12A4" w:rsidRDefault="00015115" w:rsidP="00B55F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15115" w:rsidRPr="00CA12A4" w14:paraId="396DCE03" w14:textId="77777777" w:rsidTr="00032003">
        <w:trPr>
          <w:trHeight w:val="65"/>
          <w:tblHeader/>
        </w:trPr>
        <w:tc>
          <w:tcPr>
            <w:tcW w:w="2678" w:type="dxa"/>
          </w:tcPr>
          <w:p w14:paraId="05913E22" w14:textId="77777777" w:rsidR="00015115" w:rsidRPr="00CA12A4" w:rsidRDefault="00015115" w:rsidP="00B55F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2" w:type="dxa"/>
            <w:gridSpan w:val="5"/>
          </w:tcPr>
          <w:p w14:paraId="30094DEF" w14:textId="1102A621" w:rsidR="00015115" w:rsidRPr="00CA12A4" w:rsidRDefault="00015115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C0AC9E3" w14:textId="77777777" w:rsidR="00015115" w:rsidRPr="00CA12A4" w:rsidRDefault="00015115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5"/>
          </w:tcPr>
          <w:p w14:paraId="6FFF8A69" w14:textId="053D4EF5" w:rsidR="00015115" w:rsidRPr="00CA12A4" w:rsidRDefault="00015115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015115" w:rsidRPr="00CA12A4" w14:paraId="635354BE" w14:textId="77777777" w:rsidTr="00032003">
        <w:trPr>
          <w:tblHeader/>
        </w:trPr>
        <w:tc>
          <w:tcPr>
            <w:tcW w:w="2678" w:type="dxa"/>
          </w:tcPr>
          <w:p w14:paraId="1FE5F581" w14:textId="77777777" w:rsidR="00015115" w:rsidRPr="00CA12A4" w:rsidRDefault="00015115" w:rsidP="0014069A">
            <w:pPr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8" w:type="dxa"/>
            <w:vAlign w:val="bottom"/>
          </w:tcPr>
          <w:p w14:paraId="54081D58" w14:textId="7B4B61A9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5A247886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  <w:vAlign w:val="bottom"/>
          </w:tcPr>
          <w:p w14:paraId="565A9DBF" w14:textId="4BC18552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9" w:type="dxa"/>
          </w:tcPr>
          <w:p w14:paraId="346F7B4A" w14:textId="77777777" w:rsidR="00015115" w:rsidRPr="00CA12A4" w:rsidRDefault="00015115" w:rsidP="001406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6D628DFD" w14:textId="3C0C06D9" w:rsidR="00015115" w:rsidRPr="00CA12A4" w:rsidRDefault="00015115" w:rsidP="001406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A65BA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78EE086F" w14:textId="64EFC020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7" w:type="dxa"/>
          </w:tcPr>
          <w:p w14:paraId="2665DF96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5EC68F52" w14:textId="49B456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59E20EB4" w14:textId="77777777" w:rsidR="00015115" w:rsidRPr="00CA12A4" w:rsidRDefault="00015115" w:rsidP="001406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14:paraId="02752684" w14:textId="5D1A6D5A" w:rsidR="00015115" w:rsidRPr="00CA12A4" w:rsidRDefault="00015115" w:rsidP="001406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5115" w:rsidRPr="00CA12A4" w14:paraId="72C2D46D" w14:textId="77777777" w:rsidTr="00032003">
        <w:trPr>
          <w:trHeight w:val="290"/>
        </w:trPr>
        <w:tc>
          <w:tcPr>
            <w:tcW w:w="2678" w:type="dxa"/>
          </w:tcPr>
          <w:p w14:paraId="43002BD1" w14:textId="0DA36B7C" w:rsidR="00015115" w:rsidRPr="00CA12A4" w:rsidRDefault="00015115" w:rsidP="0014069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</w:tcPr>
          <w:p w14:paraId="789DD58D" w14:textId="64E71176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ได้รับการ</w:t>
            </w:r>
          </w:p>
        </w:tc>
        <w:tc>
          <w:tcPr>
            <w:tcW w:w="236" w:type="dxa"/>
          </w:tcPr>
          <w:p w14:paraId="15FB7E9A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</w:tcPr>
          <w:p w14:paraId="5A168040" w14:textId="44308F6F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39" w:type="dxa"/>
          </w:tcPr>
          <w:p w14:paraId="3CC9054A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2C43052C" w14:textId="33D99229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7F4DC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4741ADA1" w14:textId="100D677E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ได้รับการ</w:t>
            </w:r>
          </w:p>
        </w:tc>
        <w:tc>
          <w:tcPr>
            <w:tcW w:w="237" w:type="dxa"/>
          </w:tcPr>
          <w:p w14:paraId="6CCD85AF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9" w:type="dxa"/>
          </w:tcPr>
          <w:p w14:paraId="78BCDA5D" w14:textId="2D3F347E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4CB4D6F5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50EB6D09" w14:textId="505AF6A4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5115" w:rsidRPr="00CA12A4" w14:paraId="45BF5516" w14:textId="77777777" w:rsidTr="00032003">
        <w:trPr>
          <w:trHeight w:val="290"/>
        </w:trPr>
        <w:tc>
          <w:tcPr>
            <w:tcW w:w="2678" w:type="dxa"/>
          </w:tcPr>
          <w:p w14:paraId="6544FFD0" w14:textId="05978F28" w:rsidR="00015115" w:rsidRPr="00CA12A4" w:rsidRDefault="00015115" w:rsidP="001406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  <w:r w:rsidRPr="00CA12A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CA12A4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58" w:type="dxa"/>
          </w:tcPr>
          <w:p w14:paraId="2316BD15" w14:textId="0AAF51F0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36" w:type="dxa"/>
          </w:tcPr>
          <w:p w14:paraId="38500C54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</w:tcPr>
          <w:p w14:paraId="3A60A566" w14:textId="6C349549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9" w:type="dxa"/>
          </w:tcPr>
          <w:p w14:paraId="5ABC2D83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7" w:type="dxa"/>
          </w:tcPr>
          <w:p w14:paraId="28B5FA92" w14:textId="06DCABEC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417D1FE5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685A7593" w14:textId="7C897C93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237" w:type="dxa"/>
          </w:tcPr>
          <w:p w14:paraId="2E15A9FA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9" w:type="dxa"/>
          </w:tcPr>
          <w:p w14:paraId="715D6DA1" w14:textId="238E8875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3C26F60C" w14:textId="77777777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1" w:type="dxa"/>
          </w:tcPr>
          <w:p w14:paraId="2843A28A" w14:textId="50A745A0" w:rsidR="00015115" w:rsidRPr="00CA12A4" w:rsidRDefault="00015115" w:rsidP="0014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32003" w:rsidRPr="00CA12A4" w14:paraId="6A54B345" w14:textId="77777777" w:rsidTr="00032003">
        <w:trPr>
          <w:trHeight w:val="182"/>
        </w:trPr>
        <w:tc>
          <w:tcPr>
            <w:tcW w:w="2678" w:type="dxa"/>
          </w:tcPr>
          <w:p w14:paraId="167EE449" w14:textId="77777777" w:rsidR="00032003" w:rsidRPr="00CA12A4" w:rsidRDefault="00032003" w:rsidP="00B814C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71" w:type="dxa"/>
            <w:gridSpan w:val="11"/>
          </w:tcPr>
          <w:p w14:paraId="1D08814A" w14:textId="77777777" w:rsidR="00032003" w:rsidRPr="00CA12A4" w:rsidRDefault="0003200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7974C8" w:rsidRPr="00CA12A4" w14:paraId="6EF830F4" w14:textId="77777777" w:rsidTr="00032003">
        <w:trPr>
          <w:trHeight w:val="290"/>
        </w:trPr>
        <w:tc>
          <w:tcPr>
            <w:tcW w:w="2678" w:type="dxa"/>
          </w:tcPr>
          <w:p w14:paraId="6C043747" w14:textId="276BA82E" w:rsidR="007974C8" w:rsidRPr="00CA12A4" w:rsidRDefault="007974C8" w:rsidP="007974C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รายได้จากการขายสังหาริมทรัพย์</w:t>
            </w:r>
          </w:p>
        </w:tc>
        <w:tc>
          <w:tcPr>
            <w:tcW w:w="958" w:type="dxa"/>
          </w:tcPr>
          <w:p w14:paraId="78C98B5C" w14:textId="681FADE5" w:rsidR="007974C8" w:rsidRPr="00CA12A4" w:rsidRDefault="007974C8" w:rsidP="004C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0423DE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66F45044" w14:textId="225F2B72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14,648</w:t>
            </w:r>
          </w:p>
        </w:tc>
        <w:tc>
          <w:tcPr>
            <w:tcW w:w="239" w:type="dxa"/>
          </w:tcPr>
          <w:p w14:paraId="07916136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45B826AE" w14:textId="3812748E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14,648</w:t>
            </w:r>
          </w:p>
        </w:tc>
        <w:tc>
          <w:tcPr>
            <w:tcW w:w="270" w:type="dxa"/>
          </w:tcPr>
          <w:p w14:paraId="65461683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44B0C338" w14:textId="370E31A5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3428B334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4C3E054C" w14:textId="36935A6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15,553</w:t>
            </w:r>
          </w:p>
        </w:tc>
        <w:tc>
          <w:tcPr>
            <w:tcW w:w="236" w:type="dxa"/>
          </w:tcPr>
          <w:p w14:paraId="2567FCE1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025E192B" w14:textId="4E005552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15,553</w:t>
            </w:r>
          </w:p>
        </w:tc>
      </w:tr>
      <w:tr w:rsidR="007974C8" w:rsidRPr="00CA12A4" w14:paraId="6B32EF1E" w14:textId="77777777" w:rsidTr="00032003">
        <w:trPr>
          <w:trHeight w:val="290"/>
        </w:trPr>
        <w:tc>
          <w:tcPr>
            <w:tcW w:w="2678" w:type="dxa"/>
          </w:tcPr>
          <w:p w14:paraId="3FFEC59C" w14:textId="42108FED" w:rsidR="007974C8" w:rsidRPr="00CA12A4" w:rsidRDefault="007974C8" w:rsidP="007974C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958" w:type="dxa"/>
          </w:tcPr>
          <w:p w14:paraId="2BEFD9A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7E79D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2E143B11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92AC37B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589A2A63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8F69A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48F9353B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7BF69F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7DB0F199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1717F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6BDBD2C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4C8" w:rsidRPr="00CA12A4" w14:paraId="23D1E358" w14:textId="77777777" w:rsidTr="00032003">
        <w:trPr>
          <w:trHeight w:val="290"/>
        </w:trPr>
        <w:tc>
          <w:tcPr>
            <w:tcW w:w="2678" w:type="dxa"/>
          </w:tcPr>
          <w:p w14:paraId="63938F3F" w14:textId="52FEBBEF" w:rsidR="007974C8" w:rsidRPr="00CA12A4" w:rsidRDefault="007974C8" w:rsidP="007974C8">
            <w:pPr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และบริการที่เกี่ยวข้อง</w:t>
            </w:r>
          </w:p>
        </w:tc>
        <w:tc>
          <w:tcPr>
            <w:tcW w:w="958" w:type="dxa"/>
          </w:tcPr>
          <w:p w14:paraId="2EEB515C" w14:textId="007CE844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6289B32F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149CF85D" w14:textId="6E962909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2,277</w:t>
            </w:r>
          </w:p>
        </w:tc>
        <w:tc>
          <w:tcPr>
            <w:tcW w:w="239" w:type="dxa"/>
          </w:tcPr>
          <w:p w14:paraId="2E7F29E1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64F0B544" w14:textId="0194E294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2,752</w:t>
            </w:r>
          </w:p>
        </w:tc>
        <w:tc>
          <w:tcPr>
            <w:tcW w:w="270" w:type="dxa"/>
          </w:tcPr>
          <w:p w14:paraId="7590B5B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0166D55D" w14:textId="4CDA80EC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237" w:type="dxa"/>
          </w:tcPr>
          <w:p w14:paraId="0C1C7924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6113F439" w14:textId="3B4887DC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2,224</w:t>
            </w:r>
          </w:p>
        </w:tc>
        <w:tc>
          <w:tcPr>
            <w:tcW w:w="236" w:type="dxa"/>
          </w:tcPr>
          <w:p w14:paraId="0BD46D7C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558D2BB0" w14:textId="7ADDD186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2,758</w:t>
            </w:r>
          </w:p>
        </w:tc>
      </w:tr>
      <w:tr w:rsidR="007974C8" w:rsidRPr="00CA12A4" w14:paraId="5E9C68E7" w14:textId="77777777" w:rsidTr="00032003">
        <w:tc>
          <w:tcPr>
            <w:tcW w:w="2678" w:type="dxa"/>
          </w:tcPr>
          <w:p w14:paraId="7566B0BA" w14:textId="77777777" w:rsidR="007974C8" w:rsidRPr="00CA12A4" w:rsidRDefault="007974C8" w:rsidP="007974C8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รายได้จากธุรกิจโรงแรม</w:t>
            </w:r>
          </w:p>
        </w:tc>
        <w:tc>
          <w:tcPr>
            <w:tcW w:w="958" w:type="dxa"/>
          </w:tcPr>
          <w:p w14:paraId="7F96B612" w14:textId="0889048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B411C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53D3BCF6" w14:textId="20908E69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</w:tcPr>
          <w:p w14:paraId="222030D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7D04FCE9" w14:textId="2AEEB19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</w:tcPr>
          <w:p w14:paraId="320F8F15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436764CA" w14:textId="6FD3F94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7F34440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709273D2" w14:textId="63914AE6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236" w:type="dxa"/>
          </w:tcPr>
          <w:p w14:paraId="7C6BC24E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3D722258" w14:textId="7F7D13C1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</w:tr>
      <w:tr w:rsidR="007974C8" w:rsidRPr="00CA12A4" w14:paraId="41859A0C" w14:textId="77777777" w:rsidTr="00032003">
        <w:tc>
          <w:tcPr>
            <w:tcW w:w="2678" w:type="dxa"/>
          </w:tcPr>
          <w:p w14:paraId="6C8E92D6" w14:textId="77777777" w:rsidR="007974C8" w:rsidRPr="00CA12A4" w:rsidRDefault="007974C8" w:rsidP="007974C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58" w:type="dxa"/>
          </w:tcPr>
          <w:p w14:paraId="34A41640" w14:textId="4C4DEEAD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BB0827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15F66E7E" w14:textId="5CA167C5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239" w:type="dxa"/>
          </w:tcPr>
          <w:p w14:paraId="185B47CC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29F99810" w14:textId="0211D5EE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270" w:type="dxa"/>
          </w:tcPr>
          <w:p w14:paraId="6A907D9E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674B71CE" w14:textId="66411A0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320C312E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5459DD6D" w14:textId="0C65A233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36" w:type="dxa"/>
          </w:tcPr>
          <w:p w14:paraId="4EA8DBF4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16908687" w14:textId="0C7A660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</w:tr>
      <w:tr w:rsidR="007974C8" w:rsidRPr="00CA12A4" w14:paraId="4065CCBE" w14:textId="77777777" w:rsidTr="00032003">
        <w:tc>
          <w:tcPr>
            <w:tcW w:w="2678" w:type="dxa"/>
          </w:tcPr>
          <w:p w14:paraId="3D739042" w14:textId="77777777" w:rsidR="007974C8" w:rsidRPr="00CA12A4" w:rsidRDefault="007974C8" w:rsidP="007974C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58" w:type="dxa"/>
          </w:tcPr>
          <w:p w14:paraId="1571FBE9" w14:textId="3B1FA4B3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01ADFF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50D9DB81" w14:textId="3C34ADF0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39" w:type="dxa"/>
          </w:tcPr>
          <w:p w14:paraId="63A7AB38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50C6D71A" w14:textId="00DE1A68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043BDF7C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7736E838" w14:textId="44301900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390AFFD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10779C24" w14:textId="18C78376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36" w:type="dxa"/>
          </w:tcPr>
          <w:p w14:paraId="265BEF77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57ADC4DA" w14:textId="3F0B0F6F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7974C8" w:rsidRPr="00CA12A4" w14:paraId="05648543" w14:textId="77777777" w:rsidTr="00032003">
        <w:tc>
          <w:tcPr>
            <w:tcW w:w="2678" w:type="dxa"/>
          </w:tcPr>
          <w:p w14:paraId="62C70033" w14:textId="0833ECFF" w:rsidR="007974C8" w:rsidRPr="00CA12A4" w:rsidRDefault="007974C8" w:rsidP="007974C8">
            <w:pPr>
              <w:tabs>
                <w:tab w:val="clear" w:pos="227"/>
              </w:tabs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กลับรายการประมาณการหนี้สินจาก</w:t>
            </w:r>
          </w:p>
        </w:tc>
        <w:tc>
          <w:tcPr>
            <w:tcW w:w="958" w:type="dxa"/>
          </w:tcPr>
          <w:p w14:paraId="075F8411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03B3E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765A23FD" w14:textId="538BC4A4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8A8F444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7B239A5E" w14:textId="05F1CF43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3D3474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1FE5F2EC" w14:textId="73CDF502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2AB9855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53A51B6E" w14:textId="346E9DE1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4208D0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001A20AF" w14:textId="598D3549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4C8" w:rsidRPr="00CA12A4" w14:paraId="3BA6EEB4" w14:textId="77777777" w:rsidTr="00032003">
        <w:tc>
          <w:tcPr>
            <w:tcW w:w="2678" w:type="dxa"/>
          </w:tcPr>
          <w:p w14:paraId="1C9AEB0E" w14:textId="4B17AC1B" w:rsidR="007974C8" w:rsidRPr="00CA12A4" w:rsidRDefault="007974C8" w:rsidP="007974C8">
            <w:pPr>
              <w:tabs>
                <w:tab w:val="clear" w:pos="227"/>
              </w:tabs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ค่าเผื่อการสนับสนุนทางการเงิน</w:t>
            </w:r>
          </w:p>
        </w:tc>
        <w:tc>
          <w:tcPr>
            <w:tcW w:w="958" w:type="dxa"/>
          </w:tcPr>
          <w:p w14:paraId="7E383513" w14:textId="29E9E154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9F73E1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4D59148F" w14:textId="0D1A579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DD9F4F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6D76991F" w14:textId="74AF8DA5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FAFCA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11418AB7" w14:textId="2A12212E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7BDBC65B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5DA6BAAB" w14:textId="5BFFB551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0D5C53D4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41177316" w14:textId="1558DE7E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7974C8" w:rsidRPr="00CA12A4" w14:paraId="701E4F4A" w14:textId="77777777" w:rsidTr="00032003">
        <w:tc>
          <w:tcPr>
            <w:tcW w:w="2678" w:type="dxa"/>
          </w:tcPr>
          <w:p w14:paraId="5B7DE57B" w14:textId="4523B831" w:rsidR="007974C8" w:rsidRPr="00CA12A4" w:rsidRDefault="007974C8" w:rsidP="007974C8">
            <w:pPr>
              <w:tabs>
                <w:tab w:val="clear" w:pos="227"/>
                <w:tab w:val="clear" w:pos="454"/>
                <w:tab w:val="left" w:pos="1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hint="cs"/>
                <w:sz w:val="26"/>
                <w:szCs w:val="26"/>
                <w:cs/>
              </w:rPr>
              <w:t>กำไรจากการจำหน่ายเงินลงทุนใน</w:t>
            </w:r>
          </w:p>
        </w:tc>
        <w:tc>
          <w:tcPr>
            <w:tcW w:w="958" w:type="dxa"/>
          </w:tcPr>
          <w:p w14:paraId="07D97DDF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4CF03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3DBE93DA" w14:textId="6E2D5CC5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6AE932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533AE2BE" w14:textId="7D96A115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29F6C0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151976FB" w14:textId="67579632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F45D09C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0CF63A80" w14:textId="39557A69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F4FE43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5D2F06A2" w14:textId="2A08AD81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4C8" w:rsidRPr="00CA12A4" w14:paraId="5DAFBAEF" w14:textId="77777777" w:rsidTr="00032003">
        <w:tc>
          <w:tcPr>
            <w:tcW w:w="2678" w:type="dxa"/>
          </w:tcPr>
          <w:p w14:paraId="1C61C4B9" w14:textId="51D13AC2" w:rsidR="007974C8" w:rsidRPr="00CA12A4" w:rsidRDefault="007974C8" w:rsidP="007974C8">
            <w:pPr>
              <w:tabs>
                <w:tab w:val="clear" w:pos="227"/>
              </w:tabs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58" w:type="dxa"/>
          </w:tcPr>
          <w:p w14:paraId="6DC4BCEE" w14:textId="0C76171B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F6E197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2F90DA7E" w14:textId="6BA7871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239" w:type="dxa"/>
          </w:tcPr>
          <w:p w14:paraId="319DF3B5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631ADA21" w14:textId="4250D23B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270" w:type="dxa"/>
          </w:tcPr>
          <w:p w14:paraId="1D9E12E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6" w:type="dxa"/>
          </w:tcPr>
          <w:p w14:paraId="182F1356" w14:textId="32EBDD85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</w:tcPr>
          <w:p w14:paraId="1B2FAFD9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61057A92" w14:textId="5460A891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8B5EFB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2A3C12F3" w14:textId="36CB265C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74C8" w:rsidRPr="00CA12A4" w14:paraId="16514D79" w14:textId="77777777" w:rsidTr="00032003">
        <w:tc>
          <w:tcPr>
            <w:tcW w:w="2678" w:type="dxa"/>
          </w:tcPr>
          <w:p w14:paraId="15F9A619" w14:textId="78E1CCD7" w:rsidR="007974C8" w:rsidRPr="00CA12A4" w:rsidRDefault="007974C8" w:rsidP="007974C8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กำไรจากการจำหน่ายเงินลงทุนใน</w:t>
            </w:r>
          </w:p>
        </w:tc>
        <w:tc>
          <w:tcPr>
            <w:tcW w:w="958" w:type="dxa"/>
          </w:tcPr>
          <w:p w14:paraId="2565C415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F8A8E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4C20198B" w14:textId="5E391C1F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2D3BDE1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0680C104" w14:textId="139B2B2B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610C4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14796FED" w14:textId="54471A3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2369C4E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11C796CA" w14:textId="0F79E443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CF0428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30F085FF" w14:textId="3FC78891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4C8" w:rsidRPr="00CA12A4" w14:paraId="326B0E45" w14:textId="77777777" w:rsidTr="00032003">
        <w:tc>
          <w:tcPr>
            <w:tcW w:w="2678" w:type="dxa"/>
          </w:tcPr>
          <w:p w14:paraId="0E2055D2" w14:textId="097C59C8" w:rsidR="007974C8" w:rsidRPr="00CA12A4" w:rsidRDefault="007974C8" w:rsidP="007974C8">
            <w:pPr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58" w:type="dxa"/>
          </w:tcPr>
          <w:p w14:paraId="09891862" w14:textId="02F15CB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D11775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6B7918D4" w14:textId="117579DF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0B2A494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1FBA63D2" w14:textId="50282F7D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BAC1D6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6B3CFCE8" w14:textId="377E060C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AC53FAA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</w:tcPr>
          <w:p w14:paraId="4BF8DF67" w14:textId="14173E7F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750755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</w:tcPr>
          <w:p w14:paraId="6AAAB83E" w14:textId="74DF586E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7974C8" w:rsidRPr="00CA12A4" w14:paraId="6E248F05" w14:textId="77777777" w:rsidTr="00032003">
        <w:tc>
          <w:tcPr>
            <w:tcW w:w="2678" w:type="dxa"/>
          </w:tcPr>
          <w:p w14:paraId="500F4E8C" w14:textId="293C6611" w:rsidR="007974C8" w:rsidRPr="00CA12A4" w:rsidRDefault="007974C8" w:rsidP="007974C8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กำไรจากการจำหน่ายอสังหาริมทรัพย์</w:t>
            </w:r>
          </w:p>
        </w:tc>
        <w:tc>
          <w:tcPr>
            <w:tcW w:w="958" w:type="dxa"/>
          </w:tcPr>
          <w:p w14:paraId="764536C2" w14:textId="09183814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17370F3A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52B1E0" w14:textId="5D7BBE40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239" w:type="dxa"/>
          </w:tcPr>
          <w:p w14:paraId="2497A27C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777ED2E3" w14:textId="4C8D6CFC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1,361</w:t>
            </w:r>
          </w:p>
        </w:tc>
        <w:tc>
          <w:tcPr>
            <w:tcW w:w="270" w:type="dxa"/>
          </w:tcPr>
          <w:p w14:paraId="56D878C7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14480C49" w14:textId="2FAB39E3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237" w:type="dxa"/>
          </w:tcPr>
          <w:p w14:paraId="0E2238F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B0C149A" w14:textId="5C283911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1,374</w:t>
            </w:r>
          </w:p>
        </w:tc>
        <w:tc>
          <w:tcPr>
            <w:tcW w:w="236" w:type="dxa"/>
          </w:tcPr>
          <w:p w14:paraId="0B8241FA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vAlign w:val="bottom"/>
          </w:tcPr>
          <w:p w14:paraId="097F27BF" w14:textId="24B33EF0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1,710</w:t>
            </w:r>
          </w:p>
        </w:tc>
      </w:tr>
      <w:tr w:rsidR="007974C8" w:rsidRPr="00CA12A4" w14:paraId="4833B445" w14:textId="77777777" w:rsidTr="00032003">
        <w:tc>
          <w:tcPr>
            <w:tcW w:w="2678" w:type="dxa"/>
          </w:tcPr>
          <w:p w14:paraId="0B8F9B58" w14:textId="77777777" w:rsidR="007974C8" w:rsidRPr="00CA12A4" w:rsidRDefault="007974C8" w:rsidP="007974C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1F47416F" w14:textId="1C5E2C42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49194E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BA5F739" w14:textId="364FDFC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88</w:t>
            </w:r>
          </w:p>
        </w:tc>
        <w:tc>
          <w:tcPr>
            <w:tcW w:w="239" w:type="dxa"/>
          </w:tcPr>
          <w:p w14:paraId="271831DE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90A0C83" w14:textId="68412AE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88</w:t>
            </w:r>
          </w:p>
        </w:tc>
        <w:tc>
          <w:tcPr>
            <w:tcW w:w="270" w:type="dxa"/>
          </w:tcPr>
          <w:p w14:paraId="5A745DD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18EF062" w14:textId="499E56CA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68F2B48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33A89D91" w14:textId="49121B46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36" w:type="dxa"/>
          </w:tcPr>
          <w:p w14:paraId="1F59D119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66B1A5D4" w14:textId="6767EFEC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7974C8" w:rsidRPr="00CA12A4" w14:paraId="1EFC5E1F" w14:textId="77777777" w:rsidTr="00032003">
        <w:tc>
          <w:tcPr>
            <w:tcW w:w="2678" w:type="dxa"/>
          </w:tcPr>
          <w:p w14:paraId="025B88D2" w14:textId="0F15D87C" w:rsidR="007974C8" w:rsidRPr="00CA12A4" w:rsidRDefault="007974C8" w:rsidP="007974C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0C9C94AB" w14:textId="541EC3AB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1,040</w:t>
            </w:r>
          </w:p>
        </w:tc>
        <w:tc>
          <w:tcPr>
            <w:tcW w:w="236" w:type="dxa"/>
          </w:tcPr>
          <w:p w14:paraId="6E001653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4655373" w14:textId="3B4560EC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12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19,4</w:t>
            </w:r>
            <w:r w:rsidRPr="00CA12A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50</w:t>
            </w:r>
          </w:p>
        </w:tc>
        <w:tc>
          <w:tcPr>
            <w:tcW w:w="239" w:type="dxa"/>
          </w:tcPr>
          <w:p w14:paraId="0E3F1D4D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2653C121" w14:textId="6FA4037D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</w:t>
            </w:r>
            <w:r w:rsidRPr="00CA12A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490</w:t>
            </w:r>
          </w:p>
        </w:tc>
        <w:tc>
          <w:tcPr>
            <w:tcW w:w="270" w:type="dxa"/>
          </w:tcPr>
          <w:p w14:paraId="60BF22C0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624E4A1" w14:textId="3D402458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870</w:t>
            </w:r>
          </w:p>
        </w:tc>
        <w:tc>
          <w:tcPr>
            <w:tcW w:w="237" w:type="dxa"/>
          </w:tcPr>
          <w:p w14:paraId="0063E5EF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1378B59A" w14:textId="367D3254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20,701</w:t>
            </w:r>
          </w:p>
        </w:tc>
        <w:tc>
          <w:tcPr>
            <w:tcW w:w="236" w:type="dxa"/>
          </w:tcPr>
          <w:p w14:paraId="18DB9C22" w14:textId="77777777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C017543" w14:textId="5B19DC20" w:rsidR="007974C8" w:rsidRPr="00CA12A4" w:rsidRDefault="007974C8" w:rsidP="0079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21,571</w:t>
            </w:r>
          </w:p>
        </w:tc>
      </w:tr>
    </w:tbl>
    <w:p w14:paraId="17FDE901" w14:textId="77777777" w:rsidR="00A041FE" w:rsidRPr="00CA12A4" w:rsidRDefault="00A041FE" w:rsidP="00765F3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14"/>
          <w:szCs w:val="14"/>
          <w:lang w:val="x-none" w:eastAsia="x-none"/>
        </w:rPr>
      </w:pPr>
    </w:p>
    <w:tbl>
      <w:tblPr>
        <w:tblW w:w="95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79"/>
        <w:gridCol w:w="1101"/>
        <w:gridCol w:w="1170"/>
        <w:gridCol w:w="1170"/>
        <w:gridCol w:w="1170"/>
        <w:gridCol w:w="1170"/>
        <w:gridCol w:w="1111"/>
      </w:tblGrid>
      <w:tr w:rsidR="00A8289D" w:rsidRPr="00CA12A4" w14:paraId="0835AA20" w14:textId="77777777" w:rsidTr="00A041FE">
        <w:trPr>
          <w:tblHeader/>
        </w:trPr>
        <w:tc>
          <w:tcPr>
            <w:tcW w:w="2679" w:type="dxa"/>
          </w:tcPr>
          <w:p w14:paraId="246D4ABB" w14:textId="77777777" w:rsidR="00A8289D" w:rsidRPr="00CA12A4" w:rsidRDefault="00A8289D" w:rsidP="00B55F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91" w:type="dxa"/>
            <w:gridSpan w:val="6"/>
            <w:vAlign w:val="bottom"/>
          </w:tcPr>
          <w:p w14:paraId="0FD8B8C9" w14:textId="6489205F" w:rsidR="00A8289D" w:rsidRPr="00CA12A4" w:rsidRDefault="00A8289D" w:rsidP="00B55FB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 w:rsidRPr="00CA12A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A8289D" w:rsidRPr="00CA12A4" w14:paraId="41F9649D" w14:textId="77777777" w:rsidTr="00A041FE">
        <w:trPr>
          <w:trHeight w:val="65"/>
          <w:tblHeader/>
        </w:trPr>
        <w:tc>
          <w:tcPr>
            <w:tcW w:w="2679" w:type="dxa"/>
          </w:tcPr>
          <w:p w14:paraId="0DCC3C75" w14:textId="77777777" w:rsidR="00A8289D" w:rsidRPr="00CA12A4" w:rsidRDefault="00A8289D" w:rsidP="00B55F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1" w:type="dxa"/>
            <w:gridSpan w:val="3"/>
            <w:vAlign w:val="center"/>
          </w:tcPr>
          <w:p w14:paraId="6F381C22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3450" w:type="dxa"/>
            <w:gridSpan w:val="3"/>
            <w:vAlign w:val="center"/>
          </w:tcPr>
          <w:p w14:paraId="569C3711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8289D" w:rsidRPr="00CA12A4" w14:paraId="1D8B3E3D" w14:textId="77777777" w:rsidTr="00A041FE">
        <w:trPr>
          <w:tblHeader/>
        </w:trPr>
        <w:tc>
          <w:tcPr>
            <w:tcW w:w="2679" w:type="dxa"/>
          </w:tcPr>
          <w:p w14:paraId="1795A1EC" w14:textId="77777777" w:rsidR="00A8289D" w:rsidRPr="00CA12A4" w:rsidRDefault="00A8289D" w:rsidP="00B55FB3">
            <w:pPr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1" w:type="dxa"/>
            <w:vAlign w:val="bottom"/>
          </w:tcPr>
          <w:p w14:paraId="627187C4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70" w:type="dxa"/>
            <w:vAlign w:val="bottom"/>
          </w:tcPr>
          <w:p w14:paraId="38724A69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70" w:type="dxa"/>
            <w:vAlign w:val="bottom"/>
          </w:tcPr>
          <w:p w14:paraId="139D80AE" w14:textId="77777777" w:rsidR="00A8289D" w:rsidRPr="00CA12A4" w:rsidRDefault="00A8289D" w:rsidP="00B55F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5E4138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70" w:type="dxa"/>
            <w:vAlign w:val="bottom"/>
          </w:tcPr>
          <w:p w14:paraId="66F8C90C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111" w:type="dxa"/>
            <w:vAlign w:val="bottom"/>
          </w:tcPr>
          <w:p w14:paraId="7145CB0A" w14:textId="77777777" w:rsidR="00A8289D" w:rsidRPr="00CA12A4" w:rsidRDefault="00A8289D" w:rsidP="00B55F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289D" w:rsidRPr="00CA12A4" w14:paraId="3D129DD5" w14:textId="77777777" w:rsidTr="00A041FE">
        <w:trPr>
          <w:trHeight w:val="290"/>
        </w:trPr>
        <w:tc>
          <w:tcPr>
            <w:tcW w:w="2679" w:type="dxa"/>
          </w:tcPr>
          <w:p w14:paraId="01DF6A87" w14:textId="77777777" w:rsidR="00A8289D" w:rsidRPr="00CA12A4" w:rsidRDefault="00A8289D" w:rsidP="00B55F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30671A4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ได้รับการ</w:t>
            </w:r>
          </w:p>
        </w:tc>
        <w:tc>
          <w:tcPr>
            <w:tcW w:w="1170" w:type="dxa"/>
          </w:tcPr>
          <w:p w14:paraId="59428E0D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170" w:type="dxa"/>
          </w:tcPr>
          <w:p w14:paraId="695061A9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BF8189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ได้รับการ</w:t>
            </w:r>
          </w:p>
        </w:tc>
        <w:tc>
          <w:tcPr>
            <w:tcW w:w="1170" w:type="dxa"/>
          </w:tcPr>
          <w:p w14:paraId="0CD94940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111" w:type="dxa"/>
          </w:tcPr>
          <w:p w14:paraId="06DBE5FC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289D" w:rsidRPr="00CA12A4" w14:paraId="47476BB1" w14:textId="77777777" w:rsidTr="00A041FE">
        <w:trPr>
          <w:trHeight w:val="290"/>
        </w:trPr>
        <w:tc>
          <w:tcPr>
            <w:tcW w:w="2679" w:type="dxa"/>
          </w:tcPr>
          <w:p w14:paraId="0E3DD171" w14:textId="77777777" w:rsidR="00A8289D" w:rsidRPr="00CA12A4" w:rsidRDefault="00A8289D" w:rsidP="00B55FB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  <w:r w:rsidRPr="00CA12A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CA12A4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01" w:type="dxa"/>
          </w:tcPr>
          <w:p w14:paraId="7498A674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170" w:type="dxa"/>
          </w:tcPr>
          <w:p w14:paraId="1F369825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170" w:type="dxa"/>
          </w:tcPr>
          <w:p w14:paraId="0C777B6B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5EC65F48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ส่งเสริม</w:t>
            </w:r>
          </w:p>
        </w:tc>
        <w:tc>
          <w:tcPr>
            <w:tcW w:w="1170" w:type="dxa"/>
          </w:tcPr>
          <w:p w14:paraId="7B423BD2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111" w:type="dxa"/>
          </w:tcPr>
          <w:p w14:paraId="36FDF25B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8289D" w:rsidRPr="00CA12A4" w14:paraId="6D9BFB11" w14:textId="77777777" w:rsidTr="00A041FE">
        <w:trPr>
          <w:trHeight w:val="182"/>
        </w:trPr>
        <w:tc>
          <w:tcPr>
            <w:tcW w:w="2679" w:type="dxa"/>
          </w:tcPr>
          <w:p w14:paraId="19FB4EF4" w14:textId="77777777" w:rsidR="00A8289D" w:rsidRPr="00CA12A4" w:rsidRDefault="00A8289D" w:rsidP="00B55F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91" w:type="dxa"/>
            <w:gridSpan w:val="6"/>
          </w:tcPr>
          <w:p w14:paraId="59109E76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A8289D" w:rsidRPr="00CA12A4" w14:paraId="0566790E" w14:textId="77777777" w:rsidTr="00A041FE">
        <w:trPr>
          <w:trHeight w:val="290"/>
        </w:trPr>
        <w:tc>
          <w:tcPr>
            <w:tcW w:w="2679" w:type="dxa"/>
          </w:tcPr>
          <w:p w14:paraId="13FBB217" w14:textId="77777777" w:rsidR="00A8289D" w:rsidRPr="00CA12A4" w:rsidRDefault="00A8289D" w:rsidP="00B55F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101" w:type="dxa"/>
          </w:tcPr>
          <w:p w14:paraId="39EBDA06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17DE77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BE3D3E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404E56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0A18C7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7655478" w14:textId="77777777" w:rsidR="00A8289D" w:rsidRPr="00CA12A4" w:rsidRDefault="00A8289D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289D" w:rsidRPr="00CA12A4" w14:paraId="19EE90BC" w14:textId="77777777" w:rsidTr="00A041FE">
        <w:trPr>
          <w:trHeight w:val="290"/>
        </w:trPr>
        <w:tc>
          <w:tcPr>
            <w:tcW w:w="2679" w:type="dxa"/>
          </w:tcPr>
          <w:p w14:paraId="473ED27F" w14:textId="77777777" w:rsidR="00A8289D" w:rsidRPr="00CA12A4" w:rsidRDefault="00A8289D" w:rsidP="00B55FB3">
            <w:pPr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และบริการที่เกี่ยวข้อง</w:t>
            </w:r>
          </w:p>
        </w:tc>
        <w:tc>
          <w:tcPr>
            <w:tcW w:w="1101" w:type="dxa"/>
          </w:tcPr>
          <w:p w14:paraId="501E25C2" w14:textId="3DED3057" w:rsidR="00A8289D" w:rsidRPr="00CA12A4" w:rsidRDefault="00C82FCB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041FE" w:rsidRPr="00CA12A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2F9B523A" w14:textId="73E96225" w:rsidR="00A8289D" w:rsidRPr="00CA12A4" w:rsidRDefault="005D37D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170" w:type="dxa"/>
          </w:tcPr>
          <w:p w14:paraId="74AE513C" w14:textId="2AACDEBB" w:rsidR="00A8289D" w:rsidRPr="00CA12A4" w:rsidRDefault="009652E9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="005D37D8" w:rsidRPr="00CA12A4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170" w:type="dxa"/>
          </w:tcPr>
          <w:p w14:paraId="5E6F66A7" w14:textId="7FAF5BA8" w:rsidR="00A8289D" w:rsidRPr="00CA12A4" w:rsidRDefault="00975503" w:rsidP="0001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170" w:type="dxa"/>
          </w:tcPr>
          <w:p w14:paraId="72C1F83F" w14:textId="79CE5A2A" w:rsidR="00A8289D" w:rsidRPr="00CA12A4" w:rsidRDefault="00975503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1111" w:type="dxa"/>
          </w:tcPr>
          <w:p w14:paraId="165D7217" w14:textId="044EE742" w:rsidR="00A8289D" w:rsidRPr="00CA12A4" w:rsidRDefault="00975503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A8289D" w:rsidRPr="00CA12A4" w14:paraId="1A8E56B9" w14:textId="77777777" w:rsidTr="00A041FE">
        <w:tc>
          <w:tcPr>
            <w:tcW w:w="2679" w:type="dxa"/>
          </w:tcPr>
          <w:p w14:paraId="39182EF3" w14:textId="56EA7365" w:rsidR="00A8289D" w:rsidRPr="00CA12A4" w:rsidRDefault="00A8289D" w:rsidP="00B55FB3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1" w:type="dxa"/>
          </w:tcPr>
          <w:p w14:paraId="6FCDFADD" w14:textId="52A187E0" w:rsidR="00A8289D" w:rsidRPr="00CA12A4" w:rsidRDefault="00583D51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C1DE147" w14:textId="77AFCF2D" w:rsidR="00A8289D" w:rsidRPr="00CA12A4" w:rsidRDefault="00583D5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170" w:type="dxa"/>
          </w:tcPr>
          <w:p w14:paraId="31583756" w14:textId="108B272A" w:rsidR="00A8289D" w:rsidRPr="00CA12A4" w:rsidRDefault="00583D5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170" w:type="dxa"/>
          </w:tcPr>
          <w:p w14:paraId="204FB037" w14:textId="7C54CB40" w:rsidR="00A8289D" w:rsidRPr="00CA12A4" w:rsidRDefault="00017FC4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C27FCE2" w14:textId="303251F1" w:rsidR="00A8289D" w:rsidRPr="00CA12A4" w:rsidRDefault="00975503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111" w:type="dxa"/>
          </w:tcPr>
          <w:p w14:paraId="151D27D8" w14:textId="2FB2E15A" w:rsidR="00A8289D" w:rsidRPr="00CA12A4" w:rsidRDefault="00975503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</w:tr>
      <w:tr w:rsidR="00A8289D" w:rsidRPr="00CA12A4" w14:paraId="15107F4E" w14:textId="77777777" w:rsidTr="00A041FE">
        <w:tc>
          <w:tcPr>
            <w:tcW w:w="2679" w:type="dxa"/>
          </w:tcPr>
          <w:p w14:paraId="0982630D" w14:textId="77777777" w:rsidR="00A8289D" w:rsidRPr="00CA12A4" w:rsidRDefault="00A8289D" w:rsidP="00B55F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101" w:type="dxa"/>
          </w:tcPr>
          <w:p w14:paraId="6A1E93FB" w14:textId="456A3AF8" w:rsidR="00A8289D" w:rsidRPr="00CA12A4" w:rsidRDefault="00583D51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21FEF1C" w14:textId="3CF2C489" w:rsidR="00A8289D" w:rsidRPr="00CA12A4" w:rsidRDefault="00583D5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1,594</w:t>
            </w:r>
          </w:p>
        </w:tc>
        <w:tc>
          <w:tcPr>
            <w:tcW w:w="1170" w:type="dxa"/>
          </w:tcPr>
          <w:p w14:paraId="0E24C05E" w14:textId="7E8DD45B" w:rsidR="00A8289D" w:rsidRPr="00CA12A4" w:rsidRDefault="00583D5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1,594</w:t>
            </w:r>
          </w:p>
        </w:tc>
        <w:tc>
          <w:tcPr>
            <w:tcW w:w="1170" w:type="dxa"/>
          </w:tcPr>
          <w:p w14:paraId="32F49CA8" w14:textId="5C065B65" w:rsidR="00A8289D" w:rsidRPr="00CA12A4" w:rsidRDefault="00017FC4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D2AAFF2" w14:textId="07673530" w:rsidR="00A8289D" w:rsidRPr="00CA12A4" w:rsidRDefault="00975503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111" w:type="dxa"/>
          </w:tcPr>
          <w:p w14:paraId="19ACCBBB" w14:textId="2B70FC6F" w:rsidR="00A8289D" w:rsidRPr="00CA12A4" w:rsidRDefault="00975503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</w:tr>
      <w:tr w:rsidR="00583D51" w:rsidRPr="00CA12A4" w14:paraId="599F69D8" w14:textId="77777777" w:rsidTr="00A041FE">
        <w:tc>
          <w:tcPr>
            <w:tcW w:w="2679" w:type="dxa"/>
          </w:tcPr>
          <w:p w14:paraId="1A2002E4" w14:textId="07C3BB5B" w:rsidR="00583D51" w:rsidRPr="00CA12A4" w:rsidRDefault="00583D51" w:rsidP="00B55FB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กำไรจากการจำหน่ายเงินลงทุนใน</w:t>
            </w:r>
          </w:p>
        </w:tc>
        <w:tc>
          <w:tcPr>
            <w:tcW w:w="1101" w:type="dxa"/>
          </w:tcPr>
          <w:p w14:paraId="591BA8C9" w14:textId="77777777" w:rsidR="00583D51" w:rsidRPr="00CA12A4" w:rsidRDefault="00583D51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271D8F" w14:textId="77777777" w:rsidR="00583D51" w:rsidRPr="00CA12A4" w:rsidRDefault="00583D5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A5B811" w14:textId="77777777" w:rsidR="00583D51" w:rsidRPr="00CA12A4" w:rsidRDefault="00583D5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9311BC" w14:textId="77777777" w:rsidR="00583D51" w:rsidRPr="00CA12A4" w:rsidRDefault="00583D51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1C1D8F" w14:textId="77777777" w:rsidR="00583D51" w:rsidRPr="00CA12A4" w:rsidRDefault="00583D51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AA6BCA2" w14:textId="77777777" w:rsidR="00583D51" w:rsidRPr="00CA12A4" w:rsidRDefault="00583D51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3D51" w:rsidRPr="00CA12A4" w14:paraId="0CF357A4" w14:textId="77777777" w:rsidTr="00A041FE">
        <w:tc>
          <w:tcPr>
            <w:tcW w:w="2679" w:type="dxa"/>
          </w:tcPr>
          <w:p w14:paraId="740DEDB0" w14:textId="34FDBC25" w:rsidR="00583D51" w:rsidRPr="00CA12A4" w:rsidRDefault="00583D51" w:rsidP="00583D5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CA12A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1" w:type="dxa"/>
          </w:tcPr>
          <w:p w14:paraId="5564753E" w14:textId="71335FFF" w:rsidR="00583D51" w:rsidRPr="00CA12A4" w:rsidRDefault="00583D51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9F2B28E" w14:textId="5AF6B677" w:rsidR="00583D51" w:rsidRPr="00CA12A4" w:rsidRDefault="00583D5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3EB89BB2" w14:textId="45C2E4BF" w:rsidR="00583D51" w:rsidRPr="00CA12A4" w:rsidRDefault="00583D5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4B39D8A6" w14:textId="04743349" w:rsidR="00583D51" w:rsidRPr="00CA12A4" w:rsidRDefault="009652E9" w:rsidP="00EA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539421B" w14:textId="78E03974" w:rsidR="00583D51" w:rsidRPr="00CA12A4" w:rsidRDefault="009652E9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</w:tcPr>
          <w:p w14:paraId="00A9CB92" w14:textId="4D091159" w:rsidR="00583D51" w:rsidRPr="00CA12A4" w:rsidRDefault="009652E9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8289D" w:rsidRPr="00CA12A4" w14:paraId="31D5ACC7" w14:textId="77777777" w:rsidTr="00A041FE">
        <w:tc>
          <w:tcPr>
            <w:tcW w:w="2679" w:type="dxa"/>
          </w:tcPr>
          <w:p w14:paraId="12F20612" w14:textId="3D642591" w:rsidR="00A8289D" w:rsidRPr="00CA12A4" w:rsidRDefault="00A8289D" w:rsidP="00A8289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กำไรจากการจำหน่ายอสังหาริมทรัพย์</w:t>
            </w:r>
          </w:p>
        </w:tc>
        <w:tc>
          <w:tcPr>
            <w:tcW w:w="1101" w:type="dxa"/>
          </w:tcPr>
          <w:p w14:paraId="69DF8C72" w14:textId="0280B204" w:rsidR="00A8289D" w:rsidRPr="00CA12A4" w:rsidRDefault="00583D51" w:rsidP="00A8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81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1170" w:type="dxa"/>
          </w:tcPr>
          <w:p w14:paraId="401BDC30" w14:textId="321333B8" w:rsidR="00A8289D" w:rsidRPr="00CA12A4" w:rsidRDefault="00583D51" w:rsidP="00A8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170" w:type="dxa"/>
          </w:tcPr>
          <w:p w14:paraId="07DAF110" w14:textId="242EA5D4" w:rsidR="00A8289D" w:rsidRPr="00CA12A4" w:rsidRDefault="00583D51" w:rsidP="00A8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42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1,024</w:t>
            </w:r>
          </w:p>
        </w:tc>
        <w:tc>
          <w:tcPr>
            <w:tcW w:w="1170" w:type="dxa"/>
          </w:tcPr>
          <w:p w14:paraId="755E9B32" w14:textId="1CC51C31" w:rsidR="00A8289D" w:rsidRPr="00CA12A4" w:rsidRDefault="00975503" w:rsidP="0001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170" w:type="dxa"/>
          </w:tcPr>
          <w:p w14:paraId="4974C9B2" w14:textId="5656CF42" w:rsidR="00A8289D" w:rsidRPr="00CA12A4" w:rsidRDefault="00975503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111" w:type="dxa"/>
          </w:tcPr>
          <w:p w14:paraId="206A874F" w14:textId="7A9E3BF7" w:rsidR="00A8289D" w:rsidRPr="00CA12A4" w:rsidRDefault="00975503" w:rsidP="00DE4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A8289D" w:rsidRPr="00CA12A4" w14:paraId="5F8776AE" w14:textId="77777777" w:rsidTr="00A041FE">
        <w:tc>
          <w:tcPr>
            <w:tcW w:w="2679" w:type="dxa"/>
          </w:tcPr>
          <w:p w14:paraId="4BC83A09" w14:textId="4FFDED3A" w:rsidR="00A8289D" w:rsidRPr="00CA12A4" w:rsidRDefault="00A8289D" w:rsidP="00A8289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1" w:type="dxa"/>
          </w:tcPr>
          <w:p w14:paraId="5B673CB7" w14:textId="2C9C8059" w:rsidR="00A8289D" w:rsidRPr="00CA12A4" w:rsidRDefault="00583D51" w:rsidP="00EA517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2912355" w14:textId="489669F6" w:rsidR="00A8289D" w:rsidRPr="00CA12A4" w:rsidRDefault="005D37D8" w:rsidP="00583D5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652E9" w:rsidRPr="00CA12A4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</w:tcPr>
          <w:p w14:paraId="3505281B" w14:textId="3F9DBB66" w:rsidR="00A8289D" w:rsidRPr="00CA12A4" w:rsidRDefault="005D37D8" w:rsidP="00583D5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75503" w:rsidRPr="00CA12A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21E05E70" w14:textId="6F8D6608" w:rsidR="00A8289D" w:rsidRPr="00CA12A4" w:rsidRDefault="00017FC4" w:rsidP="00EA517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793C53B" w14:textId="256CA89B" w:rsidR="00A8289D" w:rsidRPr="00CA12A4" w:rsidRDefault="00017FC4" w:rsidP="00DE4CC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75503" w:rsidRPr="00CA12A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11" w:type="dxa"/>
          </w:tcPr>
          <w:p w14:paraId="3B023A68" w14:textId="43ABD8EB" w:rsidR="00A8289D" w:rsidRPr="00CA12A4" w:rsidRDefault="00017FC4" w:rsidP="00DE4CC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75503" w:rsidRPr="00CA12A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8289D" w:rsidRPr="00CA12A4" w14:paraId="11878EF5" w14:textId="77777777" w:rsidTr="00A041FE">
        <w:tc>
          <w:tcPr>
            <w:tcW w:w="2679" w:type="dxa"/>
          </w:tcPr>
          <w:p w14:paraId="5E7B93C4" w14:textId="6DE790C5" w:rsidR="00A8289D" w:rsidRPr="00CA12A4" w:rsidRDefault="00A8289D" w:rsidP="00A8289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01" w:type="dxa"/>
          </w:tcPr>
          <w:p w14:paraId="45E0AC68" w14:textId="56BCAFC4" w:rsidR="00A8289D" w:rsidRPr="00CA12A4" w:rsidRDefault="00583D51" w:rsidP="00583D5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35</w:t>
            </w:r>
            <w:r w:rsidR="00A041FE" w:rsidRPr="00CA12A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</w:tcPr>
          <w:p w14:paraId="5742F955" w14:textId="154534F2" w:rsidR="00A8289D" w:rsidRPr="00CA12A4" w:rsidRDefault="00583D51" w:rsidP="00583D5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</w:t>
            </w:r>
            <w:r w:rsidR="005D37D8"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170" w:type="dxa"/>
          </w:tcPr>
          <w:p w14:paraId="3F640CC4" w14:textId="5A7C9824" w:rsidR="00A8289D" w:rsidRPr="00CA12A4" w:rsidRDefault="00583D51" w:rsidP="00583D5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3,22</w:t>
            </w:r>
            <w:r w:rsidR="005D37D8"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7C4AA1B4" w14:textId="708FC6AB" w:rsidR="00A8289D" w:rsidRPr="00CA12A4" w:rsidRDefault="00975503" w:rsidP="00017FC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</w:t>
            </w:r>
          </w:p>
        </w:tc>
        <w:tc>
          <w:tcPr>
            <w:tcW w:w="1170" w:type="dxa"/>
          </w:tcPr>
          <w:p w14:paraId="562A62D0" w14:textId="4E305486" w:rsidR="00A8289D" w:rsidRPr="00CA12A4" w:rsidRDefault="00975503" w:rsidP="00DE4CC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1,743</w:t>
            </w:r>
          </w:p>
        </w:tc>
        <w:tc>
          <w:tcPr>
            <w:tcW w:w="1111" w:type="dxa"/>
          </w:tcPr>
          <w:p w14:paraId="331D991C" w14:textId="4A3C4567" w:rsidR="00A8289D" w:rsidRPr="00CA12A4" w:rsidRDefault="00975503" w:rsidP="00DE4CC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1,945</w:t>
            </w:r>
          </w:p>
        </w:tc>
      </w:tr>
    </w:tbl>
    <w:p w14:paraId="6BC23206" w14:textId="5D056958" w:rsidR="003743EF" w:rsidRPr="00CA12A4" w:rsidRDefault="003743EF" w:rsidP="009E1F20">
      <w:pPr>
        <w:pStyle w:val="Heading6"/>
        <w:tabs>
          <w:tab w:val="left" w:pos="540"/>
        </w:tabs>
        <w:jc w:val="both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CA12A4">
        <w:rPr>
          <w:rFonts w:asciiTheme="majorBidi" w:hAnsiTheme="majorBidi" w:cstheme="majorBidi"/>
          <w:b w:val="0"/>
          <w:bCs w:val="0"/>
          <w:i/>
          <w:iCs/>
          <w:snapToGrid w:val="0"/>
          <w:color w:val="000000"/>
          <w:sz w:val="30"/>
          <w:szCs w:val="30"/>
          <w:lang w:val="en-US" w:eastAsia="th-TH"/>
        </w:rPr>
        <w:lastRenderedPageBreak/>
        <w:tab/>
      </w:r>
      <w:r w:rsidR="00CF768C" w:rsidRPr="00CA12A4">
        <w:rPr>
          <w:rFonts w:asciiTheme="majorBidi" w:hAnsi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</w:t>
      </w:r>
      <w:r w:rsidRPr="00CA12A4">
        <w:rPr>
          <w:rFonts w:asciiTheme="majorBidi" w:hAnsi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สัญญา</w:t>
      </w:r>
    </w:p>
    <w:p w14:paraId="0F11DF05" w14:textId="77777777" w:rsidR="003743EF" w:rsidRPr="00CA12A4" w:rsidRDefault="003743EF" w:rsidP="00A670D9">
      <w:pPr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CA12A4">
        <w:rPr>
          <w:rFonts w:asciiTheme="majorBidi" w:hAnsiTheme="majorBidi" w:cstheme="majorBidi"/>
          <w:sz w:val="30"/>
          <w:szCs w:val="30"/>
          <w:lang w:val="x-none" w:eastAsia="x-none"/>
        </w:rPr>
        <w:tab/>
      </w:r>
      <w:r w:rsidRPr="00CA12A4">
        <w:rPr>
          <w:rFonts w:asciiTheme="majorBidi" w:hAnsiTheme="majorBidi" w:cstheme="majorBidi"/>
          <w:sz w:val="30"/>
          <w:szCs w:val="30"/>
          <w:lang w:val="x-none" w:eastAsia="x-none"/>
        </w:rPr>
        <w:tab/>
      </w:r>
    </w:p>
    <w:tbl>
      <w:tblPr>
        <w:tblW w:w="9175" w:type="dxa"/>
        <w:tblInd w:w="441" w:type="dxa"/>
        <w:tblLook w:val="01E0" w:firstRow="1" w:lastRow="1" w:firstColumn="1" w:lastColumn="1" w:noHBand="0" w:noVBand="0"/>
      </w:tblPr>
      <w:tblGrid>
        <w:gridCol w:w="4680"/>
        <w:gridCol w:w="996"/>
        <w:gridCol w:w="1614"/>
        <w:gridCol w:w="236"/>
        <w:gridCol w:w="1649"/>
      </w:tblGrid>
      <w:tr w:rsidR="00603190" w:rsidRPr="00CA12A4" w14:paraId="3B02CA6D" w14:textId="77777777" w:rsidTr="00F4510F">
        <w:trPr>
          <w:trHeight w:val="74"/>
          <w:tblHeader/>
        </w:trPr>
        <w:tc>
          <w:tcPr>
            <w:tcW w:w="4680" w:type="dxa"/>
            <w:vAlign w:val="bottom"/>
          </w:tcPr>
          <w:p w14:paraId="58332391" w14:textId="0FF5BEEC" w:rsidR="00603190" w:rsidRPr="00CA12A4" w:rsidRDefault="00603190" w:rsidP="001621D7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6" w:type="dxa"/>
          </w:tcPr>
          <w:p w14:paraId="3CE8642B" w14:textId="77777777" w:rsidR="00603190" w:rsidRPr="00CA12A4" w:rsidRDefault="00603190" w:rsidP="0016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3A578E14" w14:textId="34A19FDF" w:rsidR="00603190" w:rsidRPr="00CA12A4" w:rsidRDefault="00603190" w:rsidP="0016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F2618B" w14:textId="77777777" w:rsidR="00603190" w:rsidRPr="00CA12A4" w:rsidRDefault="00603190" w:rsidP="0016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790D9DC" w14:textId="30FEA8E1" w:rsidR="00603190" w:rsidRPr="00CA12A4" w:rsidRDefault="002928C5" w:rsidP="00162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4C8" w:rsidRPr="00CA12A4" w14:paraId="1A9C5F8F" w14:textId="77777777" w:rsidTr="00B814CF">
        <w:tc>
          <w:tcPr>
            <w:tcW w:w="4680" w:type="dxa"/>
          </w:tcPr>
          <w:p w14:paraId="593C5CE3" w14:textId="71764EDF" w:rsidR="004624C8" w:rsidRPr="00CA12A4" w:rsidRDefault="004624C8" w:rsidP="004624C8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7BC45B02" w14:textId="77777777" w:rsidR="004624C8" w:rsidRPr="00CA12A4" w:rsidRDefault="004624C8" w:rsidP="00462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14" w:type="dxa"/>
          </w:tcPr>
          <w:p w14:paraId="36E4672B" w14:textId="0C9B186F" w:rsidR="004624C8" w:rsidRPr="00CA12A4" w:rsidRDefault="004624C8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56B7CE" w14:textId="77777777" w:rsidR="004624C8" w:rsidRPr="00CA12A4" w:rsidRDefault="004624C8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49" w:type="dxa"/>
          </w:tcPr>
          <w:p w14:paraId="60D65C36" w14:textId="1D1562C4" w:rsidR="004624C8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28C5" w:rsidRPr="00CA12A4" w14:paraId="3FDF47C3" w14:textId="77777777" w:rsidTr="00B814CF">
        <w:tc>
          <w:tcPr>
            <w:tcW w:w="4680" w:type="dxa"/>
          </w:tcPr>
          <w:p w14:paraId="391654AD" w14:textId="3CB8B4DE" w:rsidR="002928C5" w:rsidRPr="00CA12A4" w:rsidRDefault="002928C5" w:rsidP="002928C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CA12A4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1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ตุลาคม </w:t>
            </w:r>
            <w:r w:rsidRPr="00CA12A4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996" w:type="dxa"/>
          </w:tcPr>
          <w:p w14:paraId="28BB302A" w14:textId="77777777" w:rsidR="002928C5" w:rsidRPr="00CA12A4" w:rsidRDefault="002928C5" w:rsidP="002928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14" w:type="dxa"/>
          </w:tcPr>
          <w:p w14:paraId="30338164" w14:textId="350509E8" w:rsidR="002928C5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F7B3C4" w14:textId="77777777" w:rsidR="002928C5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49" w:type="dxa"/>
          </w:tcPr>
          <w:p w14:paraId="33B84942" w14:textId="1E3472F7" w:rsidR="002928C5" w:rsidRPr="00CA12A4" w:rsidRDefault="002928C5" w:rsidP="000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</w:t>
            </w:r>
          </w:p>
        </w:tc>
      </w:tr>
      <w:tr w:rsidR="002928C5" w:rsidRPr="00CA12A4" w14:paraId="0C18559F" w14:textId="77777777" w:rsidTr="002928C5">
        <w:tc>
          <w:tcPr>
            <w:tcW w:w="4680" w:type="dxa"/>
          </w:tcPr>
          <w:p w14:paraId="03531359" w14:textId="7C65B550" w:rsidR="002928C5" w:rsidRPr="00CA12A4" w:rsidRDefault="002928C5" w:rsidP="002928C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996" w:type="dxa"/>
          </w:tcPr>
          <w:p w14:paraId="2519E559" w14:textId="77777777" w:rsidR="002928C5" w:rsidRPr="00CA12A4" w:rsidRDefault="002928C5" w:rsidP="002928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4" w:type="dxa"/>
          </w:tcPr>
          <w:p w14:paraId="6D803AA8" w14:textId="1D59C9DF" w:rsidR="002928C5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574021" w14:textId="77777777" w:rsidR="002928C5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49" w:type="dxa"/>
          </w:tcPr>
          <w:p w14:paraId="0D4430FF" w14:textId="05B8CE59" w:rsidR="002928C5" w:rsidRPr="00CA12A4" w:rsidRDefault="002928C5" w:rsidP="000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4463B4"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4463B4"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602</w:t>
            </w:r>
          </w:p>
        </w:tc>
      </w:tr>
      <w:tr w:rsidR="002928C5" w:rsidRPr="00CA12A4" w14:paraId="14618D34" w14:textId="77777777" w:rsidTr="00B814CF">
        <w:tc>
          <w:tcPr>
            <w:tcW w:w="4680" w:type="dxa"/>
          </w:tcPr>
          <w:p w14:paraId="7C0A9F8D" w14:textId="7691044F" w:rsidR="002928C5" w:rsidRPr="00CA12A4" w:rsidRDefault="002928C5" w:rsidP="002928C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996" w:type="dxa"/>
          </w:tcPr>
          <w:p w14:paraId="3E97E3AD" w14:textId="77777777" w:rsidR="002928C5" w:rsidRPr="00CA12A4" w:rsidRDefault="002928C5" w:rsidP="002928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4" w:type="dxa"/>
          </w:tcPr>
          <w:p w14:paraId="64063CA3" w14:textId="18A23985" w:rsidR="002928C5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511C6B" w14:textId="77777777" w:rsidR="002928C5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49" w:type="dxa"/>
          </w:tcPr>
          <w:p w14:paraId="68BC2197" w14:textId="3943725C" w:rsidR="002928C5" w:rsidRPr="00CA12A4" w:rsidRDefault="002928C5" w:rsidP="000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</w:t>
            </w:r>
            <w:r w:rsidR="004463B4"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4463B4"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648</w:t>
            </w:r>
            <w:r w:rsidRPr="00CA12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2928C5" w:rsidRPr="00CA12A4" w14:paraId="1E7E0081" w14:textId="77777777" w:rsidTr="002928C5">
        <w:tc>
          <w:tcPr>
            <w:tcW w:w="4680" w:type="dxa"/>
          </w:tcPr>
          <w:p w14:paraId="1B71C9F1" w14:textId="63A7CD8C" w:rsidR="002928C5" w:rsidRPr="00CA12A4" w:rsidRDefault="002928C5" w:rsidP="002928C5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 กันยายน 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996" w:type="dxa"/>
          </w:tcPr>
          <w:p w14:paraId="775CDB58" w14:textId="77777777" w:rsidR="002928C5" w:rsidRPr="00CA12A4" w:rsidRDefault="002928C5" w:rsidP="002928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4057B308" w14:textId="22855E10" w:rsidR="002928C5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7C21AE" w14:textId="77777777" w:rsidR="002928C5" w:rsidRPr="00CA12A4" w:rsidRDefault="002928C5" w:rsidP="0029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</w:tcPr>
          <w:p w14:paraId="58250001" w14:textId="7EE404DA" w:rsidR="002928C5" w:rsidRPr="00CA12A4" w:rsidRDefault="002928C5" w:rsidP="000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</w:t>
            </w:r>
          </w:p>
        </w:tc>
      </w:tr>
    </w:tbl>
    <w:p w14:paraId="42E241F4" w14:textId="77777777" w:rsidR="004532C6" w:rsidRPr="00CA12A4" w:rsidRDefault="004532C6" w:rsidP="004532C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9F13" w14:textId="61AA115D" w:rsidR="004532C6" w:rsidRPr="00CA12A4" w:rsidRDefault="004532C6" w:rsidP="004532C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หนี้สินที่เกิดจากสัญญารวมเป็นส่วนหนึ่งของเจ้าหนี้อื่น</w:t>
      </w:r>
    </w:p>
    <w:p w14:paraId="21249040" w14:textId="77777777" w:rsidR="004532C6" w:rsidRPr="00CA12A4" w:rsidRDefault="004532C6" w:rsidP="009E1F20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73F40C15" w14:textId="46ED856D" w:rsidR="00011751" w:rsidRPr="00CA12A4" w:rsidRDefault="00011751" w:rsidP="009E1F20">
      <w:pPr>
        <w:ind w:left="540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A12A4">
        <w:rPr>
          <w:rFonts w:asciiTheme="majorBidi" w:hAnsiTheme="majorBidi" w:cstheme="majorBidi"/>
          <w:sz w:val="30"/>
          <w:szCs w:val="30"/>
        </w:rPr>
        <w:t xml:space="preserve">30 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</w:rPr>
        <w:t>2563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หากคาดการณ์เมื่อเริ่มแรกว่าสัญญามีอายุหนึ่งปีหรือน้อยกว่า</w:t>
      </w:r>
    </w:p>
    <w:p w14:paraId="2ABED831" w14:textId="77777777" w:rsidR="005A55E4" w:rsidRPr="00CA12A4" w:rsidRDefault="005A55E4" w:rsidP="005A5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D1B7F1E" w14:textId="73B2B6D3" w:rsidR="00E76E16" w:rsidRPr="00CA12A4" w:rsidRDefault="00E76E16" w:rsidP="00F52B59">
      <w:pPr>
        <w:pStyle w:val="Heading6"/>
        <w:numPr>
          <w:ilvl w:val="0"/>
          <w:numId w:val="16"/>
        </w:numPr>
        <w:tabs>
          <w:tab w:val="left" w:pos="540"/>
          <w:tab w:val="left" w:pos="720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CA12A4">
        <w:rPr>
          <w:rFonts w:ascii="Angsana New" w:hAnsi="Angsana New"/>
          <w:sz w:val="30"/>
          <w:szCs w:val="30"/>
          <w:cs/>
        </w:rPr>
        <w:t>จากการลงทุน</w:t>
      </w:r>
      <w:r w:rsidR="00003A43" w:rsidRPr="00CA12A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2E86568" w14:textId="77777777" w:rsidR="00E76E16" w:rsidRPr="00CA12A4" w:rsidRDefault="00E76E16" w:rsidP="00D44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3"/>
        <w:gridCol w:w="1061"/>
        <w:gridCol w:w="1187"/>
        <w:gridCol w:w="238"/>
        <w:gridCol w:w="1257"/>
        <w:gridCol w:w="242"/>
        <w:gridCol w:w="1200"/>
        <w:gridCol w:w="238"/>
        <w:gridCol w:w="876"/>
      </w:tblGrid>
      <w:tr w:rsidR="00E76E16" w:rsidRPr="00CA12A4" w14:paraId="6819FFAC" w14:textId="77777777" w:rsidTr="00003A43">
        <w:trPr>
          <w:trHeight w:val="155"/>
        </w:trPr>
        <w:tc>
          <w:tcPr>
            <w:tcW w:w="1562" w:type="pct"/>
          </w:tcPr>
          <w:p w14:paraId="588739DF" w14:textId="77777777" w:rsidR="00E76E16" w:rsidRPr="00CA12A4" w:rsidRDefault="00E76E16" w:rsidP="00E76E16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left w:val="nil"/>
            </w:tcBorders>
          </w:tcPr>
          <w:p w14:paraId="56C3F9DA" w14:textId="77777777" w:rsidR="00E76E16" w:rsidRPr="00CA12A4" w:rsidRDefault="00E76E16" w:rsidP="00E76E16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4" w:type="pct"/>
            <w:gridSpan w:val="3"/>
          </w:tcPr>
          <w:p w14:paraId="3754F1DE" w14:textId="77777777" w:rsidR="00E76E16" w:rsidRPr="00CA12A4" w:rsidRDefault="00E76E16" w:rsidP="00E76E16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0CFAB0A" w14:textId="77777777" w:rsidR="00E76E16" w:rsidRPr="00CA12A4" w:rsidRDefault="00E76E16" w:rsidP="00E76E16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49E16CDC" w14:textId="77777777" w:rsidR="00E76E16" w:rsidRPr="00CA12A4" w:rsidRDefault="00E76E16" w:rsidP="00E76E16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310" w:rsidRPr="00CA12A4" w14:paraId="060F1E1E" w14:textId="77777777" w:rsidTr="00003A43">
        <w:tc>
          <w:tcPr>
            <w:tcW w:w="1562" w:type="pct"/>
          </w:tcPr>
          <w:p w14:paraId="2C2A801C" w14:textId="693616C3" w:rsidR="00A80310" w:rsidRPr="00CA12A4" w:rsidRDefault="00A80310" w:rsidP="00A8031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left w:val="nil"/>
            </w:tcBorders>
          </w:tcPr>
          <w:p w14:paraId="75817501" w14:textId="77777777" w:rsidR="00A80310" w:rsidRPr="00CA12A4" w:rsidRDefault="00A80310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8" w:type="pct"/>
          </w:tcPr>
          <w:p w14:paraId="0272A878" w14:textId="1A549BC4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2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03B5B5E0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D0F0148" w14:textId="7DD9C646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73B10CBF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5" w:type="pct"/>
          </w:tcPr>
          <w:p w14:paraId="6A42F824" w14:textId="6FDEF52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2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2636678E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9" w:type="pct"/>
          </w:tcPr>
          <w:p w14:paraId="102F6A56" w14:textId="0EF833A9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A80310" w:rsidRPr="00CA12A4" w14:paraId="35D6177C" w14:textId="77777777" w:rsidTr="00003A43">
        <w:trPr>
          <w:trHeight w:val="335"/>
        </w:trPr>
        <w:tc>
          <w:tcPr>
            <w:tcW w:w="1562" w:type="pct"/>
          </w:tcPr>
          <w:p w14:paraId="0D031335" w14:textId="77777777" w:rsidR="00A80310" w:rsidRPr="00CA12A4" w:rsidRDefault="00A80310" w:rsidP="00A80310">
            <w:pPr>
              <w:ind w:left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left w:val="nil"/>
            </w:tcBorders>
          </w:tcPr>
          <w:p w14:paraId="4A049578" w14:textId="77777777" w:rsidR="00A80310" w:rsidRPr="00CA12A4" w:rsidRDefault="00A80310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9" w:type="pct"/>
            <w:gridSpan w:val="7"/>
          </w:tcPr>
          <w:p w14:paraId="2CE705CB" w14:textId="77777777" w:rsidR="00A80310" w:rsidRPr="00CA12A4" w:rsidRDefault="00A80310" w:rsidP="00A80310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0310" w:rsidRPr="00CA12A4" w14:paraId="5BB1333F" w14:textId="77777777" w:rsidTr="00003A43">
        <w:trPr>
          <w:trHeight w:val="155"/>
        </w:trPr>
        <w:tc>
          <w:tcPr>
            <w:tcW w:w="1562" w:type="pct"/>
            <w:vAlign w:val="bottom"/>
          </w:tcPr>
          <w:p w14:paraId="714FC89C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9" w:type="pct"/>
            <w:tcBorders>
              <w:left w:val="nil"/>
            </w:tcBorders>
          </w:tcPr>
          <w:p w14:paraId="1CCFFD56" w14:textId="62E28148" w:rsidR="00A80310" w:rsidRPr="00CA12A4" w:rsidRDefault="00A80310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</w:tcPr>
          <w:p w14:paraId="72369F09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4801175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302A92A4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C486EF3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1D54428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DA49150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D67A1A7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80310" w:rsidRPr="00CA12A4" w14:paraId="6A34F3B1" w14:textId="77777777" w:rsidTr="00003A43">
        <w:trPr>
          <w:trHeight w:val="155"/>
        </w:trPr>
        <w:tc>
          <w:tcPr>
            <w:tcW w:w="1562" w:type="pct"/>
            <w:vAlign w:val="bottom"/>
          </w:tcPr>
          <w:p w14:paraId="3807DED7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tcBorders>
              <w:left w:val="nil"/>
            </w:tcBorders>
          </w:tcPr>
          <w:p w14:paraId="20FCA79D" w14:textId="628CBB6C" w:rsidR="00A80310" w:rsidRPr="00CA12A4" w:rsidRDefault="00EF0D34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6</w:t>
            </w:r>
            <w:r w:rsidR="00A80310"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, 1</w:t>
            </w: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648" w:type="pct"/>
          </w:tcPr>
          <w:p w14:paraId="17B6ECC8" w14:textId="14A7503D" w:rsidR="00A80310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FA677B7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104B9720" w14:textId="32CA9082" w:rsidR="00A80310" w:rsidRPr="00CA12A4" w:rsidRDefault="00A80310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3EF172D4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FCEFE70" w14:textId="18F9A1B4" w:rsidR="00A80310" w:rsidRPr="00CA12A4" w:rsidRDefault="00294498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E03353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30" w:type="pct"/>
          </w:tcPr>
          <w:p w14:paraId="5303FD35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B15B105" w14:textId="2031AA11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</w:p>
        </w:tc>
      </w:tr>
      <w:tr w:rsidR="00A80310" w:rsidRPr="00CA12A4" w14:paraId="1C541FCC" w14:textId="77777777" w:rsidTr="00003A43">
        <w:trPr>
          <w:trHeight w:val="155"/>
        </w:trPr>
        <w:tc>
          <w:tcPr>
            <w:tcW w:w="1562" w:type="pct"/>
            <w:vAlign w:val="bottom"/>
          </w:tcPr>
          <w:p w14:paraId="0C75B634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tcBorders>
              <w:left w:val="nil"/>
            </w:tcBorders>
          </w:tcPr>
          <w:p w14:paraId="1ADBA7C2" w14:textId="3B7643DB" w:rsidR="00A80310" w:rsidRPr="00CA12A4" w:rsidRDefault="00EF0D34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6</w:t>
            </w:r>
            <w:r w:rsidR="00A80310"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648" w:type="pct"/>
          </w:tcPr>
          <w:p w14:paraId="77BF8029" w14:textId="71BDFD10" w:rsidR="00A80310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A49810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2D6A5855" w14:textId="2CE0ED48" w:rsidR="00A80310" w:rsidRPr="00CA12A4" w:rsidRDefault="00A80310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63CB8965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262E3B3" w14:textId="075AACE8" w:rsidR="00A80310" w:rsidRPr="00CA12A4" w:rsidRDefault="00E03353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0" w:type="pct"/>
          </w:tcPr>
          <w:p w14:paraId="76C6151A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282486CD" w14:textId="2EE522A3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</w:tr>
      <w:tr w:rsidR="00A80310" w:rsidRPr="00CA12A4" w14:paraId="5EB0B6FB" w14:textId="77777777" w:rsidTr="00003A43">
        <w:trPr>
          <w:trHeight w:val="155"/>
        </w:trPr>
        <w:tc>
          <w:tcPr>
            <w:tcW w:w="1562" w:type="pct"/>
            <w:vAlign w:val="bottom"/>
          </w:tcPr>
          <w:p w14:paraId="625486DC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left w:val="nil"/>
            </w:tcBorders>
          </w:tcPr>
          <w:p w14:paraId="5FC69723" w14:textId="77777777" w:rsidR="00A80310" w:rsidRPr="00CA12A4" w:rsidRDefault="00A80310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60A10529" w14:textId="20A244E7" w:rsidR="00A80310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C4FE1DE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3F98D1AC" w14:textId="581FFF09" w:rsidR="00A80310" w:rsidRPr="00CA12A4" w:rsidRDefault="00A80310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64B08D06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641EFB57" w14:textId="513042C4" w:rsidR="00A80310" w:rsidRPr="00CA12A4" w:rsidRDefault="00294498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1,138</w:t>
            </w:r>
          </w:p>
        </w:tc>
        <w:tc>
          <w:tcPr>
            <w:tcW w:w="130" w:type="pct"/>
          </w:tcPr>
          <w:p w14:paraId="139D227B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0E40956A" w14:textId="241AFEB6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  <w:tr w:rsidR="00A80310" w:rsidRPr="00CA12A4" w14:paraId="3A6F97A9" w14:textId="77777777" w:rsidTr="00003A43">
        <w:trPr>
          <w:trHeight w:val="155"/>
        </w:trPr>
        <w:tc>
          <w:tcPr>
            <w:tcW w:w="1562" w:type="pct"/>
            <w:vAlign w:val="bottom"/>
          </w:tcPr>
          <w:p w14:paraId="3C68B338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9" w:type="pct"/>
            <w:tcBorders>
              <w:left w:val="nil"/>
            </w:tcBorders>
          </w:tcPr>
          <w:p w14:paraId="17B044BC" w14:textId="77777777" w:rsidR="00A80310" w:rsidRPr="00CA12A4" w:rsidRDefault="00A80310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049AE85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5B91670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89E6C4E" w14:textId="77777777" w:rsidR="00A80310" w:rsidRPr="00CA12A4" w:rsidRDefault="00A80310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0ADA6DA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00E6F415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2E78E9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0CE14DBA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80310" w:rsidRPr="00CA12A4" w14:paraId="2D8FC374" w14:textId="77777777" w:rsidTr="00003A43">
        <w:trPr>
          <w:trHeight w:val="155"/>
        </w:trPr>
        <w:tc>
          <w:tcPr>
            <w:tcW w:w="1562" w:type="pct"/>
          </w:tcPr>
          <w:p w14:paraId="661A05FC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tcBorders>
              <w:left w:val="nil"/>
            </w:tcBorders>
          </w:tcPr>
          <w:p w14:paraId="0F647B5A" w14:textId="3EF0CE85" w:rsidR="00A80310" w:rsidRPr="00CA12A4" w:rsidRDefault="00EF0D34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48" w:type="pct"/>
          </w:tcPr>
          <w:p w14:paraId="1CDCE744" w14:textId="0C3A0F96" w:rsidR="00A80310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1A0DEB0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738BEE9C" w14:textId="37B11F66" w:rsidR="00A80310" w:rsidRPr="00CA12A4" w:rsidRDefault="00A80310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A4DCD5B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75CC1178" w14:textId="183C0AC0" w:rsidR="00A80310" w:rsidRPr="00CA12A4" w:rsidRDefault="00294498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E03353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" w:type="pct"/>
          </w:tcPr>
          <w:p w14:paraId="30C71AA3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6155A45F" w14:textId="22826758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465</w:t>
            </w:r>
          </w:p>
        </w:tc>
      </w:tr>
      <w:tr w:rsidR="00294498" w:rsidRPr="00CA12A4" w14:paraId="32E510CF" w14:textId="77777777" w:rsidTr="00003A43">
        <w:trPr>
          <w:trHeight w:val="155"/>
        </w:trPr>
        <w:tc>
          <w:tcPr>
            <w:tcW w:w="1562" w:type="pct"/>
          </w:tcPr>
          <w:p w14:paraId="7F4A050A" w14:textId="77777777" w:rsidR="00294498" w:rsidRPr="00CA12A4" w:rsidRDefault="00294498" w:rsidP="00294498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tcBorders>
              <w:left w:val="nil"/>
            </w:tcBorders>
          </w:tcPr>
          <w:p w14:paraId="55B050E9" w14:textId="37DC0153" w:rsidR="00294498" w:rsidRPr="00CA12A4" w:rsidRDefault="00EF0D34" w:rsidP="00294498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48" w:type="pct"/>
            <w:shd w:val="clear" w:color="auto" w:fill="auto"/>
          </w:tcPr>
          <w:p w14:paraId="681CD348" w14:textId="5A219B4E" w:rsidR="00294498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0" w:type="pct"/>
            <w:shd w:val="clear" w:color="auto" w:fill="auto"/>
          </w:tcPr>
          <w:p w14:paraId="34E26CCA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6D744FFB" w14:textId="66C65441" w:rsidR="00294498" w:rsidRPr="00CA12A4" w:rsidRDefault="00294498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2" w:type="pct"/>
          </w:tcPr>
          <w:p w14:paraId="222D3EC8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CCE3607" w14:textId="6AB1EAC1" w:rsidR="00294498" w:rsidRPr="00CA12A4" w:rsidRDefault="00294498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DFB8D4C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66885E2" w14:textId="0F8536BC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</w:tr>
      <w:tr w:rsidR="00294498" w:rsidRPr="00CA12A4" w14:paraId="494CFA7C" w14:textId="77777777" w:rsidTr="00003A43">
        <w:trPr>
          <w:trHeight w:val="155"/>
        </w:trPr>
        <w:tc>
          <w:tcPr>
            <w:tcW w:w="1562" w:type="pct"/>
          </w:tcPr>
          <w:p w14:paraId="18C2A9A5" w14:textId="77777777" w:rsidR="00294498" w:rsidRPr="00CA12A4" w:rsidRDefault="00294498" w:rsidP="00294498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left w:val="nil"/>
            </w:tcBorders>
          </w:tcPr>
          <w:p w14:paraId="7EF2ED9D" w14:textId="2CD62E00" w:rsidR="00294498" w:rsidRPr="00CA12A4" w:rsidRDefault="00F52B59" w:rsidP="00294498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48" w:type="pct"/>
            <w:shd w:val="clear" w:color="auto" w:fill="auto"/>
          </w:tcPr>
          <w:p w14:paraId="48929599" w14:textId="42B0CD63" w:rsidR="00294498" w:rsidRPr="00CA12A4" w:rsidRDefault="00593EB5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3A81E846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24B8892B" w14:textId="43FD5D1C" w:rsidR="00294498" w:rsidRPr="00CA12A4" w:rsidRDefault="00294498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5672F1E3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2B6854F" w14:textId="4687E254" w:rsidR="00294498" w:rsidRPr="00CA12A4" w:rsidRDefault="00294498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7F24D421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2EAEB2D" w14:textId="4D4CA6DA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294498" w:rsidRPr="00CA12A4" w14:paraId="1590CCC7" w14:textId="77777777" w:rsidTr="00003A43">
        <w:trPr>
          <w:trHeight w:val="155"/>
        </w:trPr>
        <w:tc>
          <w:tcPr>
            <w:tcW w:w="1562" w:type="pct"/>
          </w:tcPr>
          <w:p w14:paraId="2932386C" w14:textId="77777777" w:rsidR="00294498" w:rsidRPr="00CA12A4" w:rsidRDefault="00294498" w:rsidP="00294498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  <w:tcBorders>
              <w:left w:val="nil"/>
            </w:tcBorders>
          </w:tcPr>
          <w:p w14:paraId="06AB44C1" w14:textId="77777777" w:rsidR="00294498" w:rsidRPr="00CA12A4" w:rsidRDefault="00294498" w:rsidP="00294498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3795875" w14:textId="1102AACA" w:rsidR="00294498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0" w:type="pct"/>
            <w:shd w:val="clear" w:color="auto" w:fill="auto"/>
          </w:tcPr>
          <w:p w14:paraId="11437120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63578C66" w14:textId="45C6D36C" w:rsidR="00294498" w:rsidRPr="00CA12A4" w:rsidRDefault="00294498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2" w:type="pct"/>
          </w:tcPr>
          <w:p w14:paraId="30B2129A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3A8066DA" w14:textId="14B7B9A4" w:rsidR="00294498" w:rsidRPr="00CA12A4" w:rsidRDefault="00294498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6AF688EB" w14:textId="77777777" w:rsidR="00294498" w:rsidRPr="00CA12A4" w:rsidRDefault="00294498" w:rsidP="00294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EEF8367" w14:textId="42FD0446" w:rsidR="00294498" w:rsidRPr="00CA12A4" w:rsidRDefault="00294498" w:rsidP="0000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0310" w:rsidRPr="00CA12A4" w14:paraId="0A07333D" w14:textId="77777777" w:rsidTr="00003A43">
        <w:trPr>
          <w:trHeight w:val="155"/>
        </w:trPr>
        <w:tc>
          <w:tcPr>
            <w:tcW w:w="1562" w:type="pct"/>
          </w:tcPr>
          <w:p w14:paraId="6F0CB745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79" w:type="pct"/>
            <w:tcBorders>
              <w:left w:val="nil"/>
            </w:tcBorders>
          </w:tcPr>
          <w:p w14:paraId="55DFCF1F" w14:textId="77777777" w:rsidR="00A80310" w:rsidRPr="00CA12A4" w:rsidRDefault="00A80310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619B840" w14:textId="679D75A9" w:rsidR="00A80310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593EB5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23BE1684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E728052" w14:textId="4A5CE4A2" w:rsidR="00A80310" w:rsidRPr="00CA12A4" w:rsidRDefault="00A80310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32" w:type="pct"/>
          </w:tcPr>
          <w:p w14:paraId="19B1B6BD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1BC282E" w14:textId="14D93D1A" w:rsidR="00A80310" w:rsidRPr="00CA12A4" w:rsidRDefault="00E03353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0" w:type="pct"/>
          </w:tcPr>
          <w:p w14:paraId="3A5E5D67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51321973" w14:textId="6E18B60B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134</w:t>
            </w:r>
          </w:p>
        </w:tc>
      </w:tr>
      <w:tr w:rsidR="00A80310" w:rsidRPr="00CA12A4" w14:paraId="1DFD7B81" w14:textId="77777777" w:rsidTr="00003A43">
        <w:trPr>
          <w:trHeight w:val="155"/>
        </w:trPr>
        <w:tc>
          <w:tcPr>
            <w:tcW w:w="1562" w:type="pct"/>
          </w:tcPr>
          <w:p w14:paraId="51455232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left w:val="nil"/>
            </w:tcBorders>
          </w:tcPr>
          <w:p w14:paraId="6B6F3A5A" w14:textId="77777777" w:rsidR="00A80310" w:rsidRPr="00CA12A4" w:rsidRDefault="00A80310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E8802" w14:textId="6A828FA6" w:rsidR="00A80310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30" w:type="pct"/>
            <w:shd w:val="clear" w:color="auto" w:fill="auto"/>
          </w:tcPr>
          <w:p w14:paraId="1F546B34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15F65" w14:textId="110CE11D" w:rsidR="00A80310" w:rsidRPr="00CA12A4" w:rsidRDefault="00A80310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32" w:type="pct"/>
          </w:tcPr>
          <w:p w14:paraId="3DD54D54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3B046CBA" w14:textId="357E0AE6" w:rsidR="00A80310" w:rsidRPr="00CA12A4" w:rsidRDefault="00294498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130" w:type="pct"/>
          </w:tcPr>
          <w:p w14:paraId="33CBF3E9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32591167" w14:textId="13789D16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</w:tr>
      <w:tr w:rsidR="00A80310" w:rsidRPr="00CA12A4" w14:paraId="3654CD64" w14:textId="77777777" w:rsidTr="00003A43">
        <w:trPr>
          <w:trHeight w:val="58"/>
        </w:trPr>
        <w:tc>
          <w:tcPr>
            <w:tcW w:w="1562" w:type="pct"/>
          </w:tcPr>
          <w:p w14:paraId="3BF13F1E" w14:textId="77777777" w:rsidR="00A80310" w:rsidRPr="00CA12A4" w:rsidRDefault="00A80310" w:rsidP="00A80310">
            <w:pPr>
              <w:spacing w:line="80" w:lineRule="exact"/>
              <w:ind w:left="-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77CA99" w14:textId="019493A8" w:rsidR="00637E74" w:rsidRPr="00CA12A4" w:rsidRDefault="00637E74" w:rsidP="00A80310">
            <w:pPr>
              <w:spacing w:line="80" w:lineRule="exact"/>
              <w:ind w:left="-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</w:tcBorders>
          </w:tcPr>
          <w:p w14:paraId="2EA4150B" w14:textId="77777777" w:rsidR="00A80310" w:rsidRPr="00CA12A4" w:rsidRDefault="00A80310" w:rsidP="00A80310">
            <w:pPr>
              <w:tabs>
                <w:tab w:val="clear" w:pos="680"/>
              </w:tabs>
              <w:spacing w:line="80" w:lineRule="exact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67C80915" w14:textId="77777777" w:rsidR="00A80310" w:rsidRPr="00CA12A4" w:rsidRDefault="00A80310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00114C6A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32AD338F" w14:textId="77777777" w:rsidR="00A80310" w:rsidRPr="00CA12A4" w:rsidRDefault="00A80310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399FBF81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40829513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</w:tcPr>
          <w:p w14:paraId="6C9DD23E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7D977447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A80310" w:rsidRPr="00CA12A4" w14:paraId="681A4DEE" w14:textId="77777777" w:rsidTr="00003A43">
        <w:trPr>
          <w:trHeight w:val="155"/>
        </w:trPr>
        <w:tc>
          <w:tcPr>
            <w:tcW w:w="1562" w:type="pct"/>
          </w:tcPr>
          <w:p w14:paraId="6E584A12" w14:textId="77777777" w:rsidR="00A80310" w:rsidRPr="00CA12A4" w:rsidRDefault="00A80310" w:rsidP="00A80310">
            <w:pPr>
              <w:ind w:lef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left w:val="nil"/>
            </w:tcBorders>
          </w:tcPr>
          <w:p w14:paraId="4C1E7F16" w14:textId="77777777" w:rsidR="00A80310" w:rsidRPr="00CA12A4" w:rsidRDefault="00A80310" w:rsidP="00A80310">
            <w:pPr>
              <w:tabs>
                <w:tab w:val="clear" w:pos="680"/>
              </w:tabs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48FE5438" w14:textId="494F7565" w:rsidR="00A80310" w:rsidRPr="00CA12A4" w:rsidRDefault="008D4883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30" w:type="pct"/>
            <w:shd w:val="clear" w:color="auto" w:fill="auto"/>
          </w:tcPr>
          <w:p w14:paraId="5FF1D164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shd w:val="clear" w:color="auto" w:fill="auto"/>
          </w:tcPr>
          <w:p w14:paraId="5AFADC7E" w14:textId="4A02A2A4" w:rsidR="00A80310" w:rsidRPr="00CA12A4" w:rsidRDefault="00A80310" w:rsidP="0059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32" w:type="pct"/>
          </w:tcPr>
          <w:p w14:paraId="64E9AE94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73DB57AD" w14:textId="449F7C1D" w:rsidR="00A80310" w:rsidRPr="00CA12A4" w:rsidRDefault="00294498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1,594</w:t>
            </w:r>
          </w:p>
        </w:tc>
        <w:tc>
          <w:tcPr>
            <w:tcW w:w="130" w:type="pct"/>
          </w:tcPr>
          <w:p w14:paraId="40BF87FA" w14:textId="77777777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tcBorders>
              <w:bottom w:val="double" w:sz="4" w:space="0" w:color="auto"/>
            </w:tcBorders>
          </w:tcPr>
          <w:p w14:paraId="0ED04CAD" w14:textId="748B4324" w:rsidR="00A80310" w:rsidRPr="00CA12A4" w:rsidRDefault="00A80310" w:rsidP="00A80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</w:tr>
    </w:tbl>
    <w:p w14:paraId="537B604E" w14:textId="47F9E798" w:rsidR="003514FE" w:rsidRPr="00CA12A4" w:rsidRDefault="003514FE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lastRenderedPageBreak/>
        <w:t>ต้นทุน</w:t>
      </w:r>
      <w:r w:rsidRPr="00CA12A4">
        <w:rPr>
          <w:rFonts w:ascii="Angsana New" w:hAnsi="Angsana New"/>
          <w:sz w:val="30"/>
          <w:szCs w:val="30"/>
          <w:cs/>
        </w:rPr>
        <w:t>ในการจัดจำหน่าย</w:t>
      </w:r>
    </w:p>
    <w:p w14:paraId="3F2A69BA" w14:textId="77777777" w:rsidR="00D444F0" w:rsidRPr="00CA12A4" w:rsidRDefault="00D444F0" w:rsidP="00BD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3"/>
        <w:gridCol w:w="249"/>
        <w:gridCol w:w="1261"/>
        <w:gridCol w:w="269"/>
        <w:gridCol w:w="1219"/>
        <w:gridCol w:w="279"/>
        <w:gridCol w:w="1045"/>
        <w:gridCol w:w="236"/>
        <w:gridCol w:w="1003"/>
      </w:tblGrid>
      <w:tr w:rsidR="00D444F0" w:rsidRPr="00CA12A4" w14:paraId="702075B6" w14:textId="77777777" w:rsidTr="00F4510F">
        <w:trPr>
          <w:trHeight w:val="160"/>
          <w:tblHeader/>
        </w:trPr>
        <w:tc>
          <w:tcPr>
            <w:tcW w:w="1966" w:type="pct"/>
          </w:tcPr>
          <w:p w14:paraId="5926D2CB" w14:textId="77777777" w:rsidR="00D444F0" w:rsidRPr="00CA12A4" w:rsidRDefault="00D444F0" w:rsidP="00D444F0">
            <w:pPr>
              <w:ind w:left="9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71A7DD" w14:textId="77777777" w:rsidR="00D444F0" w:rsidRPr="00CA12A4" w:rsidRDefault="00D444F0" w:rsidP="00D444F0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0" w:type="pct"/>
            <w:gridSpan w:val="3"/>
          </w:tcPr>
          <w:p w14:paraId="40419543" w14:textId="77777777" w:rsidR="00D444F0" w:rsidRPr="00CA12A4" w:rsidRDefault="00D444F0" w:rsidP="00D444F0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2F080C39" w14:textId="77777777" w:rsidR="00D444F0" w:rsidRPr="00CA12A4" w:rsidRDefault="00D444F0" w:rsidP="00D444F0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62C9BB39" w14:textId="77777777" w:rsidR="00D444F0" w:rsidRPr="00CA12A4" w:rsidRDefault="00D444F0" w:rsidP="00D444F0">
            <w:pPr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CDE" w:rsidRPr="00CA12A4" w14:paraId="2BA7D6C0" w14:textId="77777777" w:rsidTr="00F4510F">
        <w:trPr>
          <w:trHeight w:val="419"/>
          <w:tblHeader/>
        </w:trPr>
        <w:tc>
          <w:tcPr>
            <w:tcW w:w="1966" w:type="pct"/>
          </w:tcPr>
          <w:p w14:paraId="6D28614C" w14:textId="7F04762A" w:rsidR="00C71CDE" w:rsidRPr="00CA12A4" w:rsidRDefault="00C71CDE" w:rsidP="007B3526">
            <w:pPr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2996C6" w14:textId="462C4581" w:rsidR="00C71CDE" w:rsidRPr="00CA12A4" w:rsidRDefault="00C71CDE" w:rsidP="00C71CD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</w:tcPr>
          <w:p w14:paraId="7389EEA3" w14:textId="34BF28AD" w:rsidR="00C71CDE" w:rsidRPr="00CA12A4" w:rsidRDefault="00C71CDE" w:rsidP="00C71CDE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D94D2B6" w14:textId="77777777" w:rsidR="00C71CDE" w:rsidRPr="00CA12A4" w:rsidRDefault="00C71CDE" w:rsidP="00C71CDE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5" w:type="pct"/>
          </w:tcPr>
          <w:p w14:paraId="21644E63" w14:textId="1BA68D18" w:rsidR="00C71CDE" w:rsidRPr="00CA12A4" w:rsidRDefault="00C71CDE" w:rsidP="00C7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201FDD45" w14:textId="77777777" w:rsidR="00C71CDE" w:rsidRPr="00CA12A4" w:rsidRDefault="00C71CDE" w:rsidP="00C71CDE">
            <w:pPr>
              <w:ind w:right="-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78677A" w14:textId="5F7FA0C4" w:rsidR="00C71CDE" w:rsidRPr="00CA12A4" w:rsidRDefault="00C71CDE" w:rsidP="00C71CDE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03266AC5" w14:textId="77777777" w:rsidR="00C71CDE" w:rsidRPr="00CA12A4" w:rsidRDefault="00C71CDE" w:rsidP="00C71CDE">
            <w:pPr>
              <w:ind w:right="-3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73DACAED" w14:textId="5C7CC24F" w:rsidR="00C71CDE" w:rsidRPr="00CA12A4" w:rsidRDefault="00C71CDE" w:rsidP="00C7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C71CDE" w:rsidRPr="00CA12A4" w14:paraId="2652A047" w14:textId="77777777" w:rsidTr="00F4510F">
        <w:trPr>
          <w:trHeight w:val="347"/>
          <w:tblHeader/>
        </w:trPr>
        <w:tc>
          <w:tcPr>
            <w:tcW w:w="1966" w:type="pct"/>
          </w:tcPr>
          <w:p w14:paraId="7C27CF96" w14:textId="77777777" w:rsidR="00C71CDE" w:rsidRPr="00CA12A4" w:rsidRDefault="00C71CDE" w:rsidP="00C71CDE">
            <w:pPr>
              <w:ind w:left="90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E539F76" w14:textId="77777777" w:rsidR="00C71CDE" w:rsidRPr="00CA12A4" w:rsidRDefault="00C71CDE" w:rsidP="00C71CDE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98" w:type="pct"/>
            <w:gridSpan w:val="7"/>
          </w:tcPr>
          <w:p w14:paraId="09192FFD" w14:textId="77777777" w:rsidR="00C71CDE" w:rsidRPr="00CA12A4" w:rsidRDefault="00C71CDE" w:rsidP="00C71CDE">
            <w:pPr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65BD" w:rsidRPr="00CA12A4" w14:paraId="25A3DC20" w14:textId="77777777" w:rsidTr="00F4510F">
        <w:trPr>
          <w:trHeight w:val="160"/>
        </w:trPr>
        <w:tc>
          <w:tcPr>
            <w:tcW w:w="1966" w:type="pct"/>
          </w:tcPr>
          <w:p w14:paraId="4ADB9371" w14:textId="77777777" w:rsidR="008665BD" w:rsidRPr="00CA12A4" w:rsidRDefault="008665BD" w:rsidP="008665BD">
            <w:pPr>
              <w:tabs>
                <w:tab w:val="clear" w:pos="680"/>
              </w:tabs>
              <w:ind w:left="-18" w:right="-109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36" w:type="pct"/>
          </w:tcPr>
          <w:p w14:paraId="64B4331C" w14:textId="77777777" w:rsidR="008665BD" w:rsidRPr="00CA12A4" w:rsidRDefault="008665BD" w:rsidP="008665BD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7019A9F0" w14:textId="1C8A8D52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585</w:t>
            </w:r>
          </w:p>
        </w:tc>
        <w:tc>
          <w:tcPr>
            <w:tcW w:w="147" w:type="pct"/>
            <w:vAlign w:val="bottom"/>
          </w:tcPr>
          <w:p w14:paraId="23994431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49D9C3C6" w14:textId="144DE2F9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619</w:t>
            </w:r>
          </w:p>
        </w:tc>
        <w:tc>
          <w:tcPr>
            <w:tcW w:w="152" w:type="pct"/>
            <w:vAlign w:val="bottom"/>
          </w:tcPr>
          <w:p w14:paraId="423850B5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57CF810" w14:textId="0A8B817F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6453C28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492182CD" w14:textId="778C0E78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8665BD" w:rsidRPr="00CA12A4" w14:paraId="1D353B51" w14:textId="77777777" w:rsidTr="00F4510F">
        <w:trPr>
          <w:trHeight w:val="160"/>
        </w:trPr>
        <w:tc>
          <w:tcPr>
            <w:tcW w:w="1966" w:type="pct"/>
          </w:tcPr>
          <w:p w14:paraId="1A406F73" w14:textId="77777777" w:rsidR="008665BD" w:rsidRPr="00CA12A4" w:rsidRDefault="008665BD" w:rsidP="008665BD">
            <w:pPr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136" w:type="pct"/>
          </w:tcPr>
          <w:p w14:paraId="35004E9E" w14:textId="77777777" w:rsidR="008665BD" w:rsidRPr="00CA12A4" w:rsidRDefault="008665BD" w:rsidP="008665BD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67D4D3F2" w14:textId="178D7CBD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333</w:t>
            </w:r>
          </w:p>
        </w:tc>
        <w:tc>
          <w:tcPr>
            <w:tcW w:w="147" w:type="pct"/>
            <w:vAlign w:val="bottom"/>
          </w:tcPr>
          <w:p w14:paraId="6AD3CEDE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5AB40053" w14:textId="40DF54C1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450</w:t>
            </w:r>
          </w:p>
        </w:tc>
        <w:tc>
          <w:tcPr>
            <w:tcW w:w="152" w:type="pct"/>
            <w:vAlign w:val="bottom"/>
          </w:tcPr>
          <w:p w14:paraId="467D5CB9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25B069D" w14:textId="321B3AB9" w:rsidR="008665BD" w:rsidRPr="00CA12A4" w:rsidRDefault="007C672B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32427" w:rsidRPr="00CA12A4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bottom"/>
          </w:tcPr>
          <w:p w14:paraId="091993F9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354E7041" w14:textId="29970034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15</w:t>
            </w:r>
          </w:p>
        </w:tc>
      </w:tr>
      <w:tr w:rsidR="008665BD" w:rsidRPr="00CA12A4" w14:paraId="51421612" w14:textId="77777777" w:rsidTr="00F4510F">
        <w:trPr>
          <w:trHeight w:val="160"/>
        </w:trPr>
        <w:tc>
          <w:tcPr>
            <w:tcW w:w="1966" w:type="pct"/>
          </w:tcPr>
          <w:p w14:paraId="1E3153C4" w14:textId="77777777" w:rsidR="008665BD" w:rsidRPr="00CA12A4" w:rsidRDefault="008665BD" w:rsidP="008665BD">
            <w:pPr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36" w:type="pct"/>
          </w:tcPr>
          <w:p w14:paraId="656748AA" w14:textId="77777777" w:rsidR="008665BD" w:rsidRPr="00CA12A4" w:rsidRDefault="008665BD" w:rsidP="008665BD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465B8004" w14:textId="27F6545E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195</w:t>
            </w:r>
          </w:p>
        </w:tc>
        <w:tc>
          <w:tcPr>
            <w:tcW w:w="147" w:type="pct"/>
            <w:vAlign w:val="bottom"/>
          </w:tcPr>
          <w:p w14:paraId="3F4B06A0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3C49F48D" w14:textId="2C46FBC0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216</w:t>
            </w:r>
          </w:p>
        </w:tc>
        <w:tc>
          <w:tcPr>
            <w:tcW w:w="152" w:type="pct"/>
            <w:vAlign w:val="bottom"/>
          </w:tcPr>
          <w:p w14:paraId="7C37A98C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E706860" w14:textId="4E8A169A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38</w:t>
            </w:r>
          </w:p>
        </w:tc>
        <w:tc>
          <w:tcPr>
            <w:tcW w:w="129" w:type="pct"/>
            <w:vAlign w:val="bottom"/>
          </w:tcPr>
          <w:p w14:paraId="39612948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F79731D" w14:textId="38173EF7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3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</w:tr>
      <w:tr w:rsidR="008665BD" w:rsidRPr="00CA12A4" w14:paraId="38076274" w14:textId="77777777" w:rsidTr="00F4510F">
        <w:trPr>
          <w:trHeight w:val="160"/>
        </w:trPr>
        <w:tc>
          <w:tcPr>
            <w:tcW w:w="1966" w:type="pct"/>
          </w:tcPr>
          <w:p w14:paraId="6F559803" w14:textId="77777777" w:rsidR="008665BD" w:rsidRPr="00CA12A4" w:rsidRDefault="008665BD" w:rsidP="008665BD">
            <w:pPr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6" w:type="pct"/>
          </w:tcPr>
          <w:p w14:paraId="41B5A55F" w14:textId="77777777" w:rsidR="008665BD" w:rsidRPr="00CA12A4" w:rsidRDefault="008665BD" w:rsidP="008665BD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70961822" w14:textId="5B2F4A99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  <w:vAlign w:val="bottom"/>
          </w:tcPr>
          <w:p w14:paraId="4928BC66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3AD06C32" w14:textId="416E56D1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  <w:tc>
          <w:tcPr>
            <w:tcW w:w="152" w:type="pct"/>
            <w:vAlign w:val="bottom"/>
          </w:tcPr>
          <w:p w14:paraId="68D39D84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94ECB9D" w14:textId="54F519D6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vAlign w:val="bottom"/>
          </w:tcPr>
          <w:p w14:paraId="7EE606C5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99EB15F" w14:textId="3B3DE7BA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</w:tr>
      <w:tr w:rsidR="008665BD" w:rsidRPr="00CA12A4" w14:paraId="58014CAD" w14:textId="77777777" w:rsidTr="00F4510F">
        <w:trPr>
          <w:trHeight w:val="160"/>
        </w:trPr>
        <w:tc>
          <w:tcPr>
            <w:tcW w:w="1966" w:type="pct"/>
          </w:tcPr>
          <w:p w14:paraId="0E58C6EC" w14:textId="77777777" w:rsidR="008665BD" w:rsidRPr="00CA12A4" w:rsidRDefault="008665BD" w:rsidP="008665BD">
            <w:pPr>
              <w:ind w:left="-1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36" w:type="pct"/>
          </w:tcPr>
          <w:p w14:paraId="7ED409D9" w14:textId="77777777" w:rsidR="008665BD" w:rsidRPr="00CA12A4" w:rsidRDefault="008665BD" w:rsidP="008665BD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278AB9ED" w14:textId="0223BAF9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100B88C0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2589E473" w14:textId="5C4805D6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  <w:vAlign w:val="bottom"/>
          </w:tcPr>
          <w:p w14:paraId="360DDA2F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C77FEB6" w14:textId="63282556" w:rsidR="008665BD" w:rsidRPr="00CA12A4" w:rsidRDefault="007C672B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2736A74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10C7B1EB" w14:textId="7FD89A34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8665BD" w:rsidRPr="00CA12A4" w14:paraId="6CEA55DB" w14:textId="77777777" w:rsidTr="00F4510F">
        <w:trPr>
          <w:trHeight w:val="160"/>
        </w:trPr>
        <w:tc>
          <w:tcPr>
            <w:tcW w:w="1966" w:type="pct"/>
          </w:tcPr>
          <w:p w14:paraId="44E76D8D" w14:textId="77777777" w:rsidR="008665BD" w:rsidRPr="00CA12A4" w:rsidRDefault="008665BD" w:rsidP="008665BD">
            <w:pPr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6" w:type="pct"/>
          </w:tcPr>
          <w:p w14:paraId="7D6298DB" w14:textId="77777777" w:rsidR="008665BD" w:rsidRPr="00CA12A4" w:rsidRDefault="008665BD" w:rsidP="008665BD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4A8EF335" w14:textId="3F09EE08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bottom"/>
          </w:tcPr>
          <w:p w14:paraId="69151696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69106CA1" w14:textId="355AFA07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29</w:t>
            </w:r>
          </w:p>
        </w:tc>
        <w:tc>
          <w:tcPr>
            <w:tcW w:w="152" w:type="pct"/>
            <w:vAlign w:val="bottom"/>
          </w:tcPr>
          <w:p w14:paraId="36244B29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964223D" w14:textId="7347D0CA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vAlign w:val="bottom"/>
          </w:tcPr>
          <w:p w14:paraId="0182366F" w14:textId="77777777" w:rsidR="008665BD" w:rsidRPr="00CA12A4" w:rsidRDefault="008665BD" w:rsidP="008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7B6F039B" w14:textId="2E91D666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</w:tr>
      <w:tr w:rsidR="008665BD" w:rsidRPr="00CA12A4" w14:paraId="00AA74DB" w14:textId="77777777" w:rsidTr="00F4510F">
        <w:trPr>
          <w:trHeight w:val="160"/>
        </w:trPr>
        <w:tc>
          <w:tcPr>
            <w:tcW w:w="1966" w:type="pct"/>
          </w:tcPr>
          <w:p w14:paraId="74ECA45F" w14:textId="77777777" w:rsidR="008665BD" w:rsidRPr="00CA12A4" w:rsidRDefault="008665BD" w:rsidP="008665BD">
            <w:pPr>
              <w:ind w:left="-1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" w:type="pct"/>
          </w:tcPr>
          <w:p w14:paraId="356ACD6B" w14:textId="77777777" w:rsidR="008665BD" w:rsidRPr="00CA12A4" w:rsidRDefault="008665BD" w:rsidP="008665BD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753EB" w14:textId="6672B7DA" w:rsidR="008665BD" w:rsidRPr="00CA12A4" w:rsidRDefault="00A1516B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32427"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47" w:type="pct"/>
            <w:vAlign w:val="bottom"/>
          </w:tcPr>
          <w:p w14:paraId="7A3B343C" w14:textId="77777777" w:rsidR="008665BD" w:rsidRPr="00CA12A4" w:rsidRDefault="008665BD" w:rsidP="008D4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FE825" w14:textId="40A0CF5F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1,347</w:t>
            </w:r>
          </w:p>
        </w:tc>
        <w:tc>
          <w:tcPr>
            <w:tcW w:w="152" w:type="pct"/>
            <w:vAlign w:val="bottom"/>
          </w:tcPr>
          <w:p w14:paraId="3089A125" w14:textId="77777777" w:rsidR="008665BD" w:rsidRPr="00CA12A4" w:rsidRDefault="008665BD" w:rsidP="007C6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7C9C8" w14:textId="07C638FB" w:rsidR="008665BD" w:rsidRPr="00CA12A4" w:rsidRDefault="00132427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9" w:type="pct"/>
            <w:vAlign w:val="bottom"/>
          </w:tcPr>
          <w:p w14:paraId="7F04C01D" w14:textId="77777777" w:rsidR="008665BD" w:rsidRPr="00CA12A4" w:rsidRDefault="008665BD" w:rsidP="008D4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right="-13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B1D28" w14:textId="2C055C2A" w:rsidR="008665BD" w:rsidRPr="00CA12A4" w:rsidRDefault="008665BD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6</w:t>
            </w: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8A40E5A" w14:textId="77777777" w:rsidR="005A55E4" w:rsidRPr="00CA12A4" w:rsidRDefault="005A55E4" w:rsidP="005A55E4">
      <w:pPr>
        <w:pStyle w:val="Heading6"/>
        <w:tabs>
          <w:tab w:val="left" w:pos="450"/>
          <w:tab w:val="left" w:pos="540"/>
        </w:tabs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25E58EE9" w14:textId="5AFF87EE" w:rsidR="00CE068C" w:rsidRPr="00CA12A4" w:rsidRDefault="00CE068C" w:rsidP="00003A43">
      <w:pPr>
        <w:pStyle w:val="Heading6"/>
        <w:numPr>
          <w:ilvl w:val="0"/>
          <w:numId w:val="16"/>
        </w:numPr>
        <w:tabs>
          <w:tab w:val="left" w:pos="450"/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  <w:r w:rsidR="00003A43" w:rsidRPr="00CA12A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2A84490" w14:textId="77777777" w:rsidR="001B797F" w:rsidRPr="00CA12A4" w:rsidRDefault="001B797F" w:rsidP="001B79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70"/>
        <w:gridCol w:w="1080"/>
        <w:gridCol w:w="270"/>
        <w:gridCol w:w="990"/>
      </w:tblGrid>
      <w:tr w:rsidR="00CE068C" w:rsidRPr="00CA12A4" w14:paraId="2AC17FD8" w14:textId="77777777" w:rsidTr="00F4510F">
        <w:trPr>
          <w:tblHeader/>
        </w:trPr>
        <w:tc>
          <w:tcPr>
            <w:tcW w:w="3870" w:type="dxa"/>
          </w:tcPr>
          <w:p w14:paraId="3C5B4E8C" w14:textId="77777777" w:rsidR="00CE068C" w:rsidRPr="00CA12A4" w:rsidRDefault="00CE068C" w:rsidP="00BB1AB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5E12741" w14:textId="77777777" w:rsidR="00CE068C" w:rsidRPr="00CA12A4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ABACA5" w14:textId="77777777" w:rsidR="00CE068C" w:rsidRPr="00CA12A4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A0B3372" w14:textId="77777777" w:rsidR="00CE068C" w:rsidRPr="00CA12A4" w:rsidRDefault="00CE068C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984" w:rsidRPr="00CA12A4" w14:paraId="6B31BF7F" w14:textId="77777777" w:rsidTr="00F4510F">
        <w:trPr>
          <w:trHeight w:val="87"/>
          <w:tblHeader/>
        </w:trPr>
        <w:tc>
          <w:tcPr>
            <w:tcW w:w="3870" w:type="dxa"/>
          </w:tcPr>
          <w:p w14:paraId="67C16CC2" w14:textId="77777777" w:rsidR="004B3984" w:rsidRPr="00CA12A4" w:rsidRDefault="004B3984" w:rsidP="004B398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764A43" w14:textId="2D3BA80D" w:rsidR="004B3984" w:rsidRPr="00CA12A4" w:rsidRDefault="004B3984" w:rsidP="004B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F0BA284" w14:textId="77777777" w:rsidR="004B3984" w:rsidRPr="00CA12A4" w:rsidRDefault="004B3984" w:rsidP="004B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6661F2" w14:textId="649B7DEA" w:rsidR="004B3984" w:rsidRPr="00CA12A4" w:rsidRDefault="004B3984" w:rsidP="004B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EC8500B" w14:textId="77777777" w:rsidR="004B3984" w:rsidRPr="00CA12A4" w:rsidRDefault="004B3984" w:rsidP="004B3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B36248" w14:textId="3C3A59D7" w:rsidR="004B3984" w:rsidRPr="00CA12A4" w:rsidRDefault="004B3984" w:rsidP="004B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CE250B" w14:textId="77777777" w:rsidR="004B3984" w:rsidRPr="00CA12A4" w:rsidRDefault="004B3984" w:rsidP="004B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6FFC60" w14:textId="15925F61" w:rsidR="004B3984" w:rsidRPr="00CA12A4" w:rsidRDefault="004B3984" w:rsidP="004B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4B3984" w:rsidRPr="00CA12A4" w14:paraId="7FADEA3E" w14:textId="77777777" w:rsidTr="00F4510F">
        <w:trPr>
          <w:tblHeader/>
        </w:trPr>
        <w:tc>
          <w:tcPr>
            <w:tcW w:w="3870" w:type="dxa"/>
          </w:tcPr>
          <w:p w14:paraId="3012D652" w14:textId="77777777" w:rsidR="004B3984" w:rsidRPr="00CA12A4" w:rsidRDefault="004B3984" w:rsidP="004B3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DB4E479" w14:textId="77777777" w:rsidR="004B3984" w:rsidRPr="00CA12A4" w:rsidRDefault="004B3984" w:rsidP="004B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10AA" w:rsidRPr="00CA12A4" w14:paraId="334F38C6" w14:textId="77777777" w:rsidTr="00F4510F">
        <w:tc>
          <w:tcPr>
            <w:tcW w:w="3870" w:type="dxa"/>
          </w:tcPr>
          <w:p w14:paraId="4E004921" w14:textId="4C2EE38C" w:rsidR="002C10AA" w:rsidRPr="00CA12A4" w:rsidRDefault="002C10AA" w:rsidP="002C10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025385" w14:textId="2FF103E3" w:rsidR="002C10AA" w:rsidRPr="00CA12A4" w:rsidRDefault="002C10AA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B2209" w14:textId="77777777" w:rsidR="002C10AA" w:rsidRPr="00CA12A4" w:rsidRDefault="002C10AA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656B8A" w14:textId="3A3C21FF" w:rsidR="002C10AA" w:rsidRPr="00CA12A4" w:rsidRDefault="002C10AA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B76C9" w14:textId="77777777" w:rsidR="002C10AA" w:rsidRPr="00CA12A4" w:rsidRDefault="002C10AA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8C339" w14:textId="7095B48B" w:rsidR="002C10AA" w:rsidRPr="00CA12A4" w:rsidRDefault="002C10AA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6697A" w14:textId="77777777" w:rsidR="002C10AA" w:rsidRPr="00CA12A4" w:rsidRDefault="002C10AA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D94C42" w14:textId="4313FB1F" w:rsidR="002C10AA" w:rsidRPr="00CA12A4" w:rsidRDefault="002C10AA" w:rsidP="00F45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656D2" w:rsidRPr="00CA12A4" w14:paraId="618398ED" w14:textId="77777777" w:rsidTr="00FB4DBC">
        <w:tc>
          <w:tcPr>
            <w:tcW w:w="3870" w:type="dxa"/>
          </w:tcPr>
          <w:p w14:paraId="622FA11C" w14:textId="20E7E870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4487A9" w14:textId="006FFA5E" w:rsidR="005656D2" w:rsidRPr="00CA12A4" w:rsidRDefault="008A680C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1,013</w:t>
            </w:r>
          </w:p>
        </w:tc>
        <w:tc>
          <w:tcPr>
            <w:tcW w:w="270" w:type="dxa"/>
            <w:vAlign w:val="bottom"/>
          </w:tcPr>
          <w:p w14:paraId="58154C17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14E533" w14:textId="7AF2C0E4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1,049</w:t>
            </w:r>
          </w:p>
        </w:tc>
        <w:tc>
          <w:tcPr>
            <w:tcW w:w="270" w:type="dxa"/>
            <w:vAlign w:val="bottom"/>
          </w:tcPr>
          <w:p w14:paraId="70A99D02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F93A82" w14:textId="056E20F3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8A680C" w:rsidRPr="00CA12A4">
              <w:rPr>
                <w:rFonts w:ascii="Angsana New" w:eastAsia="Times New Roman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  <w:vAlign w:val="bottom"/>
          </w:tcPr>
          <w:p w14:paraId="35464C8B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F336A1" w14:textId="7A087960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161</w:t>
            </w:r>
          </w:p>
        </w:tc>
      </w:tr>
      <w:tr w:rsidR="005656D2" w:rsidRPr="00CA12A4" w14:paraId="2107DE21" w14:textId="77777777" w:rsidTr="00F4510F">
        <w:tc>
          <w:tcPr>
            <w:tcW w:w="3870" w:type="dxa"/>
          </w:tcPr>
          <w:p w14:paraId="0141D1A2" w14:textId="77777777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0" w:type="dxa"/>
            <w:shd w:val="clear" w:color="auto" w:fill="auto"/>
          </w:tcPr>
          <w:p w14:paraId="5513F530" w14:textId="7FFAC1B2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79B21B43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CCC310" w14:textId="1B1D3AB6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1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0A64220B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7AC2AF" w14:textId="776AF40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068B8061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C8C3AF" w14:textId="51A7876D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24</w:t>
            </w:r>
          </w:p>
        </w:tc>
      </w:tr>
      <w:tr w:rsidR="005656D2" w:rsidRPr="00CA12A4" w14:paraId="092ACEA9" w14:textId="77777777" w:rsidTr="00F4510F">
        <w:tc>
          <w:tcPr>
            <w:tcW w:w="3870" w:type="dxa"/>
          </w:tcPr>
          <w:p w14:paraId="2B330669" w14:textId="746FEA27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5F89AACE" w14:textId="0476C133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3F6A97AC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497E78" w14:textId="5ADE6BB6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5985AB64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0D0772" w14:textId="21D70913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26E3A4BD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33B81C" w14:textId="5183DD3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52</w:t>
            </w:r>
          </w:p>
        </w:tc>
      </w:tr>
      <w:tr w:rsidR="005656D2" w:rsidRPr="00CA12A4" w14:paraId="454C4E0E" w14:textId="77777777" w:rsidTr="00F4510F">
        <w:tc>
          <w:tcPr>
            <w:tcW w:w="3870" w:type="dxa"/>
          </w:tcPr>
          <w:p w14:paraId="02605C28" w14:textId="63526563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60" w:type="dxa"/>
            <w:shd w:val="clear" w:color="auto" w:fill="auto"/>
          </w:tcPr>
          <w:p w14:paraId="45BC2D98" w14:textId="6B087841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14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2DE980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3B6B4" w14:textId="3EFA480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2F65041D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5B9597" w14:textId="22AA1C78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2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1869F84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A266BD" w14:textId="7312FEF5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2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5656D2" w:rsidRPr="00CA12A4" w14:paraId="1C7A0C09" w14:textId="77777777" w:rsidTr="00FB4DBC">
        <w:tc>
          <w:tcPr>
            <w:tcW w:w="3870" w:type="dxa"/>
          </w:tcPr>
          <w:p w14:paraId="1EA905EF" w14:textId="53A983B6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555EBD" w14:textId="292ECA5D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  <w:vAlign w:val="bottom"/>
          </w:tcPr>
          <w:p w14:paraId="47206C59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E97D8E" w14:textId="0316252F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8287A7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AEE0D" w14:textId="039D35EC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B6781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E803B" w14:textId="412A5AE8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5656D2" w:rsidRPr="00CA12A4" w14:paraId="0C025CE0" w14:textId="77777777" w:rsidTr="00F4510F">
        <w:tc>
          <w:tcPr>
            <w:tcW w:w="3870" w:type="dxa"/>
          </w:tcPr>
          <w:p w14:paraId="45E14B64" w14:textId="77777777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6F160607" w14:textId="4866EDB6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3AF23E6B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515CB8" w14:textId="4D9F9E6D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1E5EF47C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D5F36B" w14:textId="12FFE60F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9E81675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23E06" w14:textId="78D556E3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5656D2" w:rsidRPr="00CA12A4" w14:paraId="43EF6A52" w14:textId="77777777" w:rsidTr="00F4510F">
        <w:tc>
          <w:tcPr>
            <w:tcW w:w="3870" w:type="dxa"/>
          </w:tcPr>
          <w:p w14:paraId="51B1B80B" w14:textId="33D0130E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และค่าที่ปรึกษา</w:t>
            </w:r>
          </w:p>
        </w:tc>
        <w:tc>
          <w:tcPr>
            <w:tcW w:w="1260" w:type="dxa"/>
            <w:shd w:val="clear" w:color="auto" w:fill="auto"/>
          </w:tcPr>
          <w:p w14:paraId="29EE6074" w14:textId="5077CE16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38F70F8B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1C1352" w14:textId="1F29FF35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9</w:t>
            </w: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51E2A19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41DDEB" w14:textId="2930463C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6EB5C3C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3E37CC" w14:textId="3C032531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48</w:t>
            </w:r>
          </w:p>
        </w:tc>
      </w:tr>
      <w:tr w:rsidR="005656D2" w:rsidRPr="00CA12A4" w14:paraId="6704A680" w14:textId="77777777" w:rsidTr="00F4510F">
        <w:tc>
          <w:tcPr>
            <w:tcW w:w="3870" w:type="dxa"/>
          </w:tcPr>
          <w:p w14:paraId="52CEA421" w14:textId="5FB6A7E2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260" w:type="dxa"/>
            <w:shd w:val="clear" w:color="auto" w:fill="auto"/>
          </w:tcPr>
          <w:p w14:paraId="5C7B65BF" w14:textId="7D537632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04FB2F7A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58FBB1" w14:textId="05EA47FD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77BC7AC2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BE4CEE" w14:textId="07D87713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9A0207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4CAFE5" w14:textId="165CD64B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5656D2" w:rsidRPr="00CA12A4" w14:paraId="5BBB4C6A" w14:textId="77777777" w:rsidTr="00FB4DBC">
        <w:tc>
          <w:tcPr>
            <w:tcW w:w="3870" w:type="dxa"/>
          </w:tcPr>
          <w:p w14:paraId="1F27F71A" w14:textId="7541515B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ผลขาดทุนจากการด้อยค่าสินทรัพย์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3F53B3" w14:textId="65DB173A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  <w:vAlign w:val="bottom"/>
          </w:tcPr>
          <w:p w14:paraId="277ACDCD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35E7CC" w14:textId="2116FFFD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A4B0A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D6E84" w14:textId="0A674051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5740D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1F61C" w14:textId="361B07C4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27</w:t>
            </w:r>
          </w:p>
        </w:tc>
      </w:tr>
      <w:tr w:rsidR="005656D2" w:rsidRPr="00CA12A4" w14:paraId="7AE512D4" w14:textId="77777777" w:rsidTr="00F4510F">
        <w:tc>
          <w:tcPr>
            <w:tcW w:w="3870" w:type="dxa"/>
          </w:tcPr>
          <w:p w14:paraId="38747330" w14:textId="77777777" w:rsidR="005656D2" w:rsidRPr="00CA12A4" w:rsidRDefault="005656D2" w:rsidP="005656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1260" w:type="dxa"/>
            <w:shd w:val="clear" w:color="auto" w:fill="auto"/>
          </w:tcPr>
          <w:p w14:paraId="6673C77C" w14:textId="195178C1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02B8D218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60815E" w14:textId="637C44CE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C4FB1CB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647D86" w14:textId="5EABF295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2303E89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DBB616" w14:textId="11A771C9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5656D2" w:rsidRPr="00CA12A4" w14:paraId="3307D791" w14:textId="77777777" w:rsidTr="00F4510F">
        <w:tc>
          <w:tcPr>
            <w:tcW w:w="3870" w:type="dxa"/>
          </w:tcPr>
          <w:p w14:paraId="189F9D5B" w14:textId="77777777" w:rsidR="005656D2" w:rsidRPr="00CA12A4" w:rsidRDefault="005656D2" w:rsidP="005656D2">
            <w:pPr>
              <w:tabs>
                <w:tab w:val="clear" w:pos="227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45BB7" w14:textId="5619F6CA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F430A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B9C04" w14:textId="25BCB9BF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356</w:t>
            </w:r>
          </w:p>
        </w:tc>
        <w:tc>
          <w:tcPr>
            <w:tcW w:w="270" w:type="dxa"/>
            <w:vAlign w:val="bottom"/>
          </w:tcPr>
          <w:p w14:paraId="7A7D26EE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4B84BA" w14:textId="4763FA5D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  <w:vAlign w:val="bottom"/>
          </w:tcPr>
          <w:p w14:paraId="222FAE9C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4A64C0" w14:textId="1BE7BAE1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sz w:val="30"/>
                <w:szCs w:val="30"/>
              </w:rPr>
              <w:t>51</w:t>
            </w:r>
          </w:p>
        </w:tc>
      </w:tr>
      <w:tr w:rsidR="005656D2" w:rsidRPr="00CA12A4" w14:paraId="3642339B" w14:textId="77777777" w:rsidTr="00F4510F">
        <w:tc>
          <w:tcPr>
            <w:tcW w:w="3870" w:type="dxa"/>
          </w:tcPr>
          <w:p w14:paraId="4EE5A9E5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39653" w14:textId="2F486F6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</w:t>
            </w:r>
            <w:r w:rsidR="008A680C"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0" w:type="dxa"/>
            <w:vAlign w:val="bottom"/>
          </w:tcPr>
          <w:p w14:paraId="139AC9B8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949F9" w14:textId="00226E2D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2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2,319</w:t>
            </w:r>
          </w:p>
        </w:tc>
        <w:tc>
          <w:tcPr>
            <w:tcW w:w="270" w:type="dxa"/>
            <w:vAlign w:val="bottom"/>
          </w:tcPr>
          <w:p w14:paraId="14D79CCB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6C83A" w14:textId="2F062AD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61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  <w:r w:rsidR="008A680C"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4F5C208D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9A601" w14:textId="6CE18402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102" w:hanging="9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370</w:t>
            </w:r>
          </w:p>
        </w:tc>
      </w:tr>
      <w:tr w:rsidR="005656D2" w:rsidRPr="00CA12A4" w14:paraId="4BB611E0" w14:textId="77777777" w:rsidTr="00F4510F">
        <w:tc>
          <w:tcPr>
            <w:tcW w:w="3870" w:type="dxa"/>
          </w:tcPr>
          <w:p w14:paraId="0C662083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9F404" w14:textId="77777777" w:rsidR="005656D2" w:rsidRPr="00CA12A4" w:rsidRDefault="005656D2" w:rsidP="00565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1320A9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D8B9C1" w14:textId="77777777" w:rsidR="005656D2" w:rsidRPr="00CA12A4" w:rsidRDefault="005656D2" w:rsidP="00565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5AEA19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D37169" w14:textId="77777777" w:rsidR="005656D2" w:rsidRPr="00CA12A4" w:rsidRDefault="005656D2" w:rsidP="00565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B2A90E" w14:textId="77777777" w:rsidR="005656D2" w:rsidRPr="00CA12A4" w:rsidRDefault="005656D2" w:rsidP="00565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20C44BF" w14:textId="77777777" w:rsidR="005656D2" w:rsidRPr="00CA12A4" w:rsidRDefault="005656D2" w:rsidP="00565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FB5C35C" w14:textId="01232F8C" w:rsidR="00CE068C" w:rsidRPr="00CA12A4" w:rsidRDefault="00F53892" w:rsidP="005A55E4">
      <w:pPr>
        <w:pStyle w:val="Heading6"/>
        <w:numPr>
          <w:ilvl w:val="0"/>
          <w:numId w:val="16"/>
        </w:numPr>
        <w:tabs>
          <w:tab w:val="left" w:pos="450"/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</w:t>
      </w:r>
      <w:r w:rsidR="00CE068C" w:rsidRPr="00CA12A4">
        <w:rPr>
          <w:rFonts w:asciiTheme="majorBidi" w:hAnsiTheme="majorBidi" w:cstheme="majorBidi"/>
          <w:sz w:val="30"/>
          <w:szCs w:val="30"/>
          <w:cs/>
        </w:rPr>
        <w:t>ผลประโยชน์ของพนักงาน</w:t>
      </w:r>
      <w:r w:rsidR="00003A43" w:rsidRPr="00CA12A4">
        <w:rPr>
          <w:rFonts w:asciiTheme="majorBidi" w:hAnsiTheme="majorBidi" w:cstheme="majorBidi"/>
          <w:sz w:val="30"/>
          <w:szCs w:val="30"/>
        </w:rPr>
        <w:t xml:space="preserve"> </w:t>
      </w:r>
    </w:p>
    <w:p w14:paraId="2FBADC03" w14:textId="3E66C9F8" w:rsidR="0028386B" w:rsidRPr="00CA12A4" w:rsidRDefault="0028386B" w:rsidP="0028386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16"/>
        <w:gridCol w:w="1044"/>
        <w:gridCol w:w="1170"/>
        <w:gridCol w:w="236"/>
        <w:gridCol w:w="1114"/>
        <w:gridCol w:w="270"/>
        <w:gridCol w:w="1170"/>
        <w:gridCol w:w="236"/>
        <w:gridCol w:w="1024"/>
      </w:tblGrid>
      <w:tr w:rsidR="00A3784B" w:rsidRPr="00CA12A4" w14:paraId="172F45A7" w14:textId="77777777" w:rsidTr="00A3784B">
        <w:trPr>
          <w:tblHeader/>
        </w:trPr>
        <w:tc>
          <w:tcPr>
            <w:tcW w:w="2916" w:type="dxa"/>
          </w:tcPr>
          <w:p w14:paraId="648B4786" w14:textId="77777777" w:rsidR="00A3784B" w:rsidRPr="00CA12A4" w:rsidRDefault="00A3784B" w:rsidP="00EC6807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5D68393C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E43C056" w14:textId="2E891E9D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368939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F3B0B59" w14:textId="7EB20FCD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84B" w:rsidRPr="00CA12A4" w14:paraId="27EAC694" w14:textId="77777777" w:rsidTr="00A3784B">
        <w:trPr>
          <w:tblHeader/>
        </w:trPr>
        <w:tc>
          <w:tcPr>
            <w:tcW w:w="2916" w:type="dxa"/>
          </w:tcPr>
          <w:p w14:paraId="4716E28E" w14:textId="77777777" w:rsidR="00A3784B" w:rsidRPr="00CA12A4" w:rsidRDefault="00A3784B" w:rsidP="00EC6807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04184AA7" w14:textId="47130E4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53FE3953" w14:textId="0268A89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AEA19E4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1F01984" w14:textId="16FE575D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30FC70D" w14:textId="77777777" w:rsidR="00A3784B" w:rsidRPr="00CA12A4" w:rsidRDefault="00A3784B" w:rsidP="00EC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541F5B" w14:textId="366A4D53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943B388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54B6191" w14:textId="32473191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CA12A4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</w:tr>
      <w:tr w:rsidR="00A3784B" w:rsidRPr="00CA12A4" w14:paraId="08F6DCB4" w14:textId="77777777" w:rsidTr="00A3784B">
        <w:trPr>
          <w:tblHeader/>
        </w:trPr>
        <w:tc>
          <w:tcPr>
            <w:tcW w:w="2916" w:type="dxa"/>
          </w:tcPr>
          <w:p w14:paraId="7011C4EE" w14:textId="77777777" w:rsidR="00A3784B" w:rsidRPr="00CA12A4" w:rsidRDefault="00A3784B" w:rsidP="00EC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6CA14568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4BCC5A2" w14:textId="32F49913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784B" w:rsidRPr="00CA12A4" w14:paraId="1CBEA27A" w14:textId="77777777" w:rsidTr="00A3784B">
        <w:tc>
          <w:tcPr>
            <w:tcW w:w="2916" w:type="dxa"/>
          </w:tcPr>
          <w:p w14:paraId="017D9AD2" w14:textId="77777777" w:rsidR="00A3784B" w:rsidRPr="00CA12A4" w:rsidRDefault="00A3784B" w:rsidP="00EC68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44" w:type="dxa"/>
          </w:tcPr>
          <w:p w14:paraId="06DFE33B" w14:textId="77777777" w:rsidR="00A3784B" w:rsidRPr="00CA12A4" w:rsidRDefault="00A3784B" w:rsidP="00EC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A90AF5" w14:textId="01F09DBC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236" w:type="dxa"/>
          </w:tcPr>
          <w:p w14:paraId="52163A56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C8D8AC" w14:textId="2EA5A1AB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1,299</w:t>
            </w:r>
          </w:p>
        </w:tc>
        <w:tc>
          <w:tcPr>
            <w:tcW w:w="270" w:type="dxa"/>
          </w:tcPr>
          <w:p w14:paraId="692D19BF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1975F" w14:textId="23680C5E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36" w:type="dxa"/>
          </w:tcPr>
          <w:p w14:paraId="2958C8F7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228113" w14:textId="597AA7A8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</w:tr>
      <w:tr w:rsidR="00A3784B" w:rsidRPr="00CA12A4" w14:paraId="3930BD21" w14:textId="77777777" w:rsidTr="00A3784B">
        <w:tc>
          <w:tcPr>
            <w:tcW w:w="2916" w:type="dxa"/>
          </w:tcPr>
          <w:p w14:paraId="586BDD5D" w14:textId="0588677B" w:rsidR="00A3784B" w:rsidRPr="00CA12A4" w:rsidRDefault="00A3784B" w:rsidP="00EC6807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44" w:type="dxa"/>
          </w:tcPr>
          <w:p w14:paraId="33DBF96C" w14:textId="336CBBF3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52CD00" w14:textId="561D0F2C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F6D10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733186B" w14:textId="1ADD5C91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1E3C78C5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F1E460" w14:textId="163B53B3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2AD3034E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32854C" w14:textId="11EB3814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A3784B" w:rsidRPr="00CA12A4" w14:paraId="3C9FD583" w14:textId="77777777" w:rsidTr="00A3784B">
        <w:tc>
          <w:tcPr>
            <w:tcW w:w="2916" w:type="dxa"/>
          </w:tcPr>
          <w:p w14:paraId="1DD47308" w14:textId="77777777" w:rsidR="00A3784B" w:rsidRPr="00CA12A4" w:rsidRDefault="00A3784B" w:rsidP="00EC6807">
            <w:pPr>
              <w:tabs>
                <w:tab w:val="clear" w:pos="227"/>
                <w:tab w:val="clear" w:pos="2580"/>
                <w:tab w:val="left" w:pos="2498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44" w:type="dxa"/>
          </w:tcPr>
          <w:p w14:paraId="25B1DC4A" w14:textId="77777777" w:rsidR="00A3784B" w:rsidRPr="00CA12A4" w:rsidRDefault="00A3784B" w:rsidP="00EC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4DBDCA" w14:textId="18FC64C0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6DDF4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22D9EF3" w14:textId="49FBE268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3B37AACB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FF168" w14:textId="0D9B348A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  <w:vAlign w:val="bottom"/>
          </w:tcPr>
          <w:p w14:paraId="4FFCFD72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93D003" w14:textId="56C5539D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A3784B" w:rsidRPr="00CA12A4" w14:paraId="60A1459A" w14:textId="77777777" w:rsidTr="00A3784B">
        <w:tc>
          <w:tcPr>
            <w:tcW w:w="2916" w:type="dxa"/>
          </w:tcPr>
          <w:p w14:paraId="5ACED4EF" w14:textId="77777777" w:rsidR="00A3784B" w:rsidRPr="00CA12A4" w:rsidRDefault="00A3784B" w:rsidP="00EC6807">
            <w:pPr>
              <w:tabs>
                <w:tab w:val="clear" w:pos="227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44" w:type="dxa"/>
          </w:tcPr>
          <w:p w14:paraId="0881A571" w14:textId="77777777" w:rsidR="00A3784B" w:rsidRPr="00CA12A4" w:rsidRDefault="00A3784B" w:rsidP="00EC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CBC691" w14:textId="335CC1C0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D782C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5482579" w14:textId="1C60E763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122</w:t>
            </w:r>
          </w:p>
        </w:tc>
        <w:tc>
          <w:tcPr>
            <w:tcW w:w="270" w:type="dxa"/>
            <w:vAlign w:val="bottom"/>
          </w:tcPr>
          <w:p w14:paraId="7BD2659A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90AC32" w14:textId="57191249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bottom"/>
          </w:tcPr>
          <w:p w14:paraId="362ADFB1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5D467DD" w14:textId="7243E31C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A3784B" w:rsidRPr="00CA12A4" w14:paraId="407EDF5C" w14:textId="77777777" w:rsidTr="00A3784B">
        <w:tc>
          <w:tcPr>
            <w:tcW w:w="2916" w:type="dxa"/>
          </w:tcPr>
          <w:p w14:paraId="25F80741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</w:tcPr>
          <w:p w14:paraId="58984A37" w14:textId="77777777" w:rsidR="00A3784B" w:rsidRPr="00CA12A4" w:rsidRDefault="00A3784B" w:rsidP="00EC6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B0814" w14:textId="70B4867D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1,659</w:t>
            </w:r>
          </w:p>
        </w:tc>
        <w:tc>
          <w:tcPr>
            <w:tcW w:w="236" w:type="dxa"/>
            <w:vAlign w:val="bottom"/>
          </w:tcPr>
          <w:p w14:paraId="6EB1BB55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CA471" w14:textId="13D960A6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1,537</w:t>
            </w:r>
          </w:p>
        </w:tc>
        <w:tc>
          <w:tcPr>
            <w:tcW w:w="270" w:type="dxa"/>
            <w:vAlign w:val="bottom"/>
          </w:tcPr>
          <w:p w14:paraId="69ED4091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2D962" w14:textId="1120CCD4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36" w:type="dxa"/>
            <w:vAlign w:val="bottom"/>
          </w:tcPr>
          <w:p w14:paraId="2CEA7538" w14:textId="77777777" w:rsidR="00A3784B" w:rsidRPr="00CA12A4" w:rsidRDefault="00A3784B" w:rsidP="00EC6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FBF69" w14:textId="4A6945FD" w:rsidR="00A3784B" w:rsidRPr="00CA12A4" w:rsidRDefault="00A3784B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</w:rPr>
              <w:t>285</w:t>
            </w:r>
          </w:p>
        </w:tc>
      </w:tr>
    </w:tbl>
    <w:p w14:paraId="259A7D80" w14:textId="77777777" w:rsidR="005A55E4" w:rsidRPr="00CA12A4" w:rsidRDefault="005A55E4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40CB403C" w14:textId="62605B46" w:rsidR="00EE056E" w:rsidRPr="00CA12A4" w:rsidRDefault="00EE056E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06C245F" w14:textId="77777777" w:rsidR="00EE056E" w:rsidRPr="00CA12A4" w:rsidRDefault="00EE056E" w:rsidP="004526BB">
      <w:pPr>
        <w:spacing w:line="240" w:lineRule="auto"/>
        <w:rPr>
          <w:rFonts w:ascii="Angsana New" w:hAnsi="Angsana New"/>
          <w:sz w:val="30"/>
          <w:szCs w:val="30"/>
        </w:rPr>
      </w:pPr>
    </w:p>
    <w:p w14:paraId="5FBC43E6" w14:textId="18720DA3" w:rsidR="00EE056E" w:rsidRPr="00CA12A4" w:rsidRDefault="00EE056E" w:rsidP="00452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9F7B56" w:rsidRPr="00CA12A4">
        <w:rPr>
          <w:rFonts w:ascii="Angsana New" w:hAnsi="Angsana New"/>
          <w:sz w:val="30"/>
          <w:szCs w:val="30"/>
        </w:rPr>
        <w:t>3</w:t>
      </w:r>
      <w:r w:rsidR="00A80CD1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="009F7B56" w:rsidRPr="00CA12A4">
        <w:rPr>
          <w:rFonts w:ascii="Angsana New" w:hAnsi="Angsana New"/>
          <w:sz w:val="30"/>
          <w:szCs w:val="30"/>
        </w:rPr>
        <w:t>15</w:t>
      </w:r>
      <w:r w:rsidR="00A80CD1" w:rsidRPr="00CA12A4">
        <w:rPr>
          <w:rFonts w:ascii="Angsana New" w:hAnsi="Angsana New"/>
          <w:sz w:val="30"/>
          <w:szCs w:val="30"/>
          <w:cs/>
        </w:rPr>
        <w:t xml:space="preserve"> </w:t>
      </w:r>
      <w:r w:rsidR="004526BB" w:rsidRPr="00CA12A4">
        <w:rPr>
          <w:rFonts w:ascii="Angsana New" w:hAnsi="Angsana New"/>
          <w:sz w:val="30"/>
          <w:szCs w:val="30"/>
          <w:cs/>
        </w:rPr>
        <w:br/>
      </w:r>
      <w:r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Pr="00CA12A4">
        <w:rPr>
          <w:rFonts w:ascii="Angsana New" w:hAnsi="Angsana New"/>
          <w:i/>
          <w:iCs/>
          <w:sz w:val="30"/>
          <w:szCs w:val="30"/>
        </w:rPr>
        <w:t>256</w:t>
      </w:r>
      <w:r w:rsidR="00A80CD1" w:rsidRPr="00CA12A4">
        <w:rPr>
          <w:rFonts w:ascii="Angsana New" w:hAnsi="Angsana New"/>
          <w:i/>
          <w:iCs/>
          <w:sz w:val="30"/>
          <w:szCs w:val="30"/>
        </w:rPr>
        <w:t>2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: อัตราร้อยละ </w:t>
      </w:r>
      <w:r w:rsidR="00A80CD1" w:rsidRPr="00CA12A4">
        <w:rPr>
          <w:rFonts w:ascii="Angsana New" w:hAnsi="Angsana New"/>
          <w:i/>
          <w:iCs/>
          <w:sz w:val="30"/>
          <w:szCs w:val="30"/>
        </w:rPr>
        <w:t>3</w:t>
      </w:r>
      <w:r w:rsidR="00A80CD1"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76E9C" w:rsidRPr="00CA12A4">
        <w:rPr>
          <w:rFonts w:ascii="Angsana New" w:hAnsi="Angsana New"/>
          <w:i/>
          <w:iCs/>
          <w:sz w:val="30"/>
          <w:szCs w:val="30"/>
          <w:cs/>
        </w:rPr>
        <w:t xml:space="preserve">ถึงอัตราร้อยละ </w:t>
      </w:r>
      <w:r w:rsidR="00A80CD1" w:rsidRPr="00CA12A4">
        <w:rPr>
          <w:rFonts w:ascii="Angsana New" w:hAnsi="Angsana New"/>
          <w:i/>
          <w:iCs/>
          <w:sz w:val="30"/>
          <w:szCs w:val="30"/>
        </w:rPr>
        <w:t>15</w:t>
      </w:r>
      <w:r w:rsidRPr="00CA12A4">
        <w:rPr>
          <w:rFonts w:ascii="Angsana New" w:hAnsi="Angsana New"/>
          <w:i/>
          <w:iCs/>
          <w:sz w:val="30"/>
          <w:szCs w:val="30"/>
          <w:cs/>
        </w:rPr>
        <w:t>)</w:t>
      </w:r>
      <w:r w:rsidRPr="00CA12A4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9F7B56" w:rsidRPr="00CA12A4">
        <w:rPr>
          <w:rFonts w:ascii="Angsana New" w:hAnsi="Angsana New"/>
          <w:sz w:val="30"/>
          <w:szCs w:val="30"/>
        </w:rPr>
        <w:t>3</w:t>
      </w:r>
      <w:r w:rsidR="00A80CD1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="009F7B56" w:rsidRPr="00CA12A4">
        <w:rPr>
          <w:rFonts w:ascii="Angsana New" w:hAnsi="Angsana New"/>
          <w:sz w:val="30"/>
          <w:szCs w:val="30"/>
        </w:rPr>
        <w:t>10</w:t>
      </w:r>
      <w:r w:rsidR="00A80CD1"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>(</w:t>
      </w:r>
      <w:r w:rsidR="00A80CD1" w:rsidRPr="00CA12A4">
        <w:rPr>
          <w:rFonts w:ascii="Angsana New" w:hAnsi="Angsana New"/>
          <w:i/>
          <w:iCs/>
          <w:sz w:val="30"/>
          <w:szCs w:val="30"/>
        </w:rPr>
        <w:t>2562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: อัตราร้อยละ </w:t>
      </w:r>
      <w:r w:rsidR="00A80CD1" w:rsidRPr="00CA12A4">
        <w:rPr>
          <w:rFonts w:ascii="Angsana New" w:hAnsi="Angsana New"/>
          <w:i/>
          <w:iCs/>
          <w:sz w:val="30"/>
          <w:szCs w:val="30"/>
        </w:rPr>
        <w:t>3</w:t>
      </w:r>
      <w:r w:rsidR="00A80CD1" w:rsidRPr="00CA12A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i/>
          <w:iCs/>
          <w:sz w:val="30"/>
          <w:szCs w:val="30"/>
          <w:cs/>
        </w:rPr>
        <w:t xml:space="preserve">ถึงอัตราร้อยละ </w:t>
      </w:r>
      <w:r w:rsidR="00A80CD1" w:rsidRPr="00CA12A4">
        <w:rPr>
          <w:rFonts w:ascii="Angsana New" w:hAnsi="Angsana New"/>
          <w:i/>
          <w:iCs/>
          <w:sz w:val="30"/>
          <w:szCs w:val="30"/>
        </w:rPr>
        <w:t>10</w:t>
      </w:r>
      <w:r w:rsidRPr="00CA12A4">
        <w:rPr>
          <w:rFonts w:ascii="Angsana New" w:hAnsi="Angsana New"/>
          <w:i/>
          <w:iCs/>
          <w:sz w:val="30"/>
          <w:szCs w:val="30"/>
          <w:cs/>
        </w:rPr>
        <w:t>)</w:t>
      </w:r>
      <w:r w:rsidRPr="00CA12A4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357FE89" w14:textId="17A52D22" w:rsidR="00A80CD1" w:rsidRPr="00CA12A4" w:rsidRDefault="00A8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</w:p>
    <w:p w14:paraId="2AC74C41" w14:textId="0D5EFDC7" w:rsidR="007A1C6E" w:rsidRPr="00CA12A4" w:rsidRDefault="007A1C6E" w:rsidP="00003A43">
      <w:pPr>
        <w:pStyle w:val="Heading6"/>
        <w:numPr>
          <w:ilvl w:val="0"/>
          <w:numId w:val="16"/>
        </w:numPr>
        <w:ind w:left="54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ค่าใช้จ่ายตามลักษณะ</w:t>
      </w:r>
      <w:r w:rsidR="00003A43" w:rsidRPr="00CA12A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410C616C" w14:textId="77777777" w:rsidR="007A1C6E" w:rsidRPr="00CA12A4" w:rsidRDefault="007A1C6E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87"/>
        <w:gridCol w:w="1170"/>
        <w:gridCol w:w="236"/>
        <w:gridCol w:w="1114"/>
        <w:gridCol w:w="270"/>
        <w:gridCol w:w="1170"/>
        <w:gridCol w:w="236"/>
        <w:gridCol w:w="1024"/>
      </w:tblGrid>
      <w:tr w:rsidR="007A1C6E" w:rsidRPr="00CA12A4" w14:paraId="6FD9A6EB" w14:textId="77777777" w:rsidTr="00A3784B">
        <w:trPr>
          <w:tblHeader/>
        </w:trPr>
        <w:tc>
          <w:tcPr>
            <w:tcW w:w="3987" w:type="dxa"/>
          </w:tcPr>
          <w:p w14:paraId="13023FB5" w14:textId="77777777" w:rsidR="007A1C6E" w:rsidRPr="00CA12A4" w:rsidRDefault="007A1C6E" w:rsidP="00BB1AB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852C391" w14:textId="77777777" w:rsidR="007A1C6E" w:rsidRPr="00CA12A4" w:rsidRDefault="007A1C6E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257015" w14:textId="77777777" w:rsidR="007A1C6E" w:rsidRPr="00CA12A4" w:rsidRDefault="007A1C6E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49D0BD" w14:textId="77777777" w:rsidR="007A1C6E" w:rsidRPr="00CA12A4" w:rsidRDefault="007A1C6E" w:rsidP="00BB1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CD1" w:rsidRPr="00CA12A4" w14:paraId="5A032BA3" w14:textId="77777777" w:rsidTr="00A3784B">
        <w:trPr>
          <w:tblHeader/>
        </w:trPr>
        <w:tc>
          <w:tcPr>
            <w:tcW w:w="3987" w:type="dxa"/>
          </w:tcPr>
          <w:p w14:paraId="226F41E8" w14:textId="77777777" w:rsidR="00A80CD1" w:rsidRPr="00CA12A4" w:rsidRDefault="00A80CD1" w:rsidP="00A80CD1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403787" w14:textId="17B75FDF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79EEC24" w14:textId="77777777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60076" w14:textId="4F0C2A80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ADC9179" w14:textId="77777777" w:rsidR="00A80CD1" w:rsidRPr="00CA12A4" w:rsidRDefault="00A80CD1" w:rsidP="00A80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C5AA4C" w14:textId="20C74F83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C22E932" w14:textId="77777777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58F6DB" w14:textId="3225B418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A80CD1" w:rsidRPr="00CA12A4" w14:paraId="4F730963" w14:textId="77777777" w:rsidTr="00A3784B">
        <w:trPr>
          <w:tblHeader/>
        </w:trPr>
        <w:tc>
          <w:tcPr>
            <w:tcW w:w="3987" w:type="dxa"/>
          </w:tcPr>
          <w:p w14:paraId="62E22E2D" w14:textId="77777777" w:rsidR="00A80CD1" w:rsidRPr="00CA12A4" w:rsidRDefault="00A80CD1" w:rsidP="00A80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A1269D6" w14:textId="77777777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0CD1" w:rsidRPr="00CA12A4" w14:paraId="66D1796D" w14:textId="77777777" w:rsidTr="00A3784B">
        <w:tc>
          <w:tcPr>
            <w:tcW w:w="3987" w:type="dxa"/>
          </w:tcPr>
          <w:p w14:paraId="0B3C0238" w14:textId="5527E59D" w:rsidR="00A80CD1" w:rsidRPr="00CA12A4" w:rsidRDefault="00A3784B" w:rsidP="00DE4EB3">
            <w:pPr>
              <w:tabs>
                <w:tab w:val="clear" w:pos="227"/>
                <w:tab w:val="clear" w:pos="454"/>
                <w:tab w:val="clear" w:pos="680"/>
                <w:tab w:val="clear" w:pos="2807"/>
              </w:tabs>
              <w:ind w:left="18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91E30C" w14:textId="3747CD37" w:rsidR="00A80CD1" w:rsidRPr="00CA12A4" w:rsidRDefault="005F783D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834F54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D50C6E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007EC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D29A7F9" w14:textId="435CA522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1,537</w:t>
            </w:r>
          </w:p>
        </w:tc>
        <w:tc>
          <w:tcPr>
            <w:tcW w:w="270" w:type="dxa"/>
            <w:vAlign w:val="bottom"/>
          </w:tcPr>
          <w:p w14:paraId="621DAC02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CBD8B" w14:textId="38E36483" w:rsidR="00A80CD1" w:rsidRPr="00CA12A4" w:rsidRDefault="005F783D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50C6E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  <w:vAlign w:val="bottom"/>
          </w:tcPr>
          <w:p w14:paraId="2BE037CB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C9265C" w14:textId="2DC46C34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A80CD1" w:rsidRPr="00CA12A4" w14:paraId="05C57CDD" w14:textId="77777777" w:rsidTr="00A3784B">
        <w:tc>
          <w:tcPr>
            <w:tcW w:w="3987" w:type="dxa"/>
          </w:tcPr>
          <w:p w14:paraId="0D2C3AEB" w14:textId="77777777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DD078F" w14:textId="17851501" w:rsidR="00A80CD1" w:rsidRPr="00CA12A4" w:rsidRDefault="00834F54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6E16CD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7F002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A3F6EB1" w14:textId="1D5EB4B2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6E16CD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  <w:vAlign w:val="bottom"/>
          </w:tcPr>
          <w:p w14:paraId="2E8660B5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8C283" w14:textId="69EB6206" w:rsidR="00A80CD1" w:rsidRPr="00CA12A4" w:rsidRDefault="00834F54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6" w:type="dxa"/>
            <w:vAlign w:val="bottom"/>
          </w:tcPr>
          <w:p w14:paraId="408B15B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CD370B" w14:textId="4FC34DD0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A80CD1" w:rsidRPr="00CA12A4" w14:paraId="165AF002" w14:textId="77777777" w:rsidTr="00A3784B">
        <w:tc>
          <w:tcPr>
            <w:tcW w:w="3987" w:type="dxa"/>
          </w:tcPr>
          <w:p w14:paraId="0453D1ED" w14:textId="77777777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A927F3" w14:textId="46C11FF0" w:rsidR="00A80CD1" w:rsidRPr="00CA12A4" w:rsidRDefault="00353640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 w:rsidR="004C4038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E4741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3B0685F" w14:textId="490524B0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70" w:type="dxa"/>
            <w:vAlign w:val="bottom"/>
          </w:tcPr>
          <w:p w14:paraId="31A0E39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482B51" w14:textId="4B5745DE" w:rsidR="00A80CD1" w:rsidRPr="00CA12A4" w:rsidRDefault="00353640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18</w:t>
            </w:r>
          </w:p>
        </w:tc>
        <w:tc>
          <w:tcPr>
            <w:tcW w:w="236" w:type="dxa"/>
            <w:vAlign w:val="bottom"/>
          </w:tcPr>
          <w:p w14:paraId="5FB287E2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13D18D" w14:textId="49DF018C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80CD1" w:rsidRPr="00CA12A4" w14:paraId="00CD59B4" w14:textId="77777777" w:rsidTr="00A3784B">
        <w:tc>
          <w:tcPr>
            <w:tcW w:w="3987" w:type="dxa"/>
          </w:tcPr>
          <w:p w14:paraId="39B631C7" w14:textId="4F96DE15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A3784B" w:rsidRPr="00CA12A4"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097968" w14:textId="51128574" w:rsidR="00A80CD1" w:rsidRPr="00CA12A4" w:rsidRDefault="00353640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  <w:r w:rsidR="004C4038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360E0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E28422D" w14:textId="2D5E3964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  <w:vAlign w:val="bottom"/>
          </w:tcPr>
          <w:p w14:paraId="697FC091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0B5D34" w14:textId="798A24F2" w:rsidR="00A80CD1" w:rsidRPr="00CA12A4" w:rsidRDefault="00353640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67</w:t>
            </w:r>
          </w:p>
        </w:tc>
        <w:tc>
          <w:tcPr>
            <w:tcW w:w="236" w:type="dxa"/>
            <w:vAlign w:val="bottom"/>
          </w:tcPr>
          <w:p w14:paraId="00038EA1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38357D5" w14:textId="4AB3716C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A80CD1" w:rsidRPr="00CA12A4" w14:paraId="366FD644" w14:textId="77777777" w:rsidTr="00A3784B">
        <w:tc>
          <w:tcPr>
            <w:tcW w:w="3987" w:type="dxa"/>
          </w:tcPr>
          <w:p w14:paraId="60F70F17" w14:textId="77777777" w:rsidR="00A80CD1" w:rsidRPr="00CA12A4" w:rsidRDefault="00A80CD1" w:rsidP="00A80CD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0ACC80" w14:textId="15E9A71B" w:rsidR="00A80CD1" w:rsidRPr="00CA12A4" w:rsidRDefault="005F783D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4C4038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3F763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E463CE0" w14:textId="40ADCBA2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  <w:vAlign w:val="bottom"/>
          </w:tcPr>
          <w:p w14:paraId="579A2D4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82BCA" w14:textId="2C489161" w:rsidR="00A80CD1" w:rsidRPr="00CA12A4" w:rsidRDefault="00353640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2A44B382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8A754E0" w14:textId="03BABD61" w:rsidR="00A80CD1" w:rsidRPr="00CA12A4" w:rsidRDefault="00A80CD1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71E88" w:rsidRPr="00CA12A4" w14:paraId="68D8B780" w14:textId="77777777" w:rsidTr="00A3784B">
        <w:tc>
          <w:tcPr>
            <w:tcW w:w="3987" w:type="dxa"/>
          </w:tcPr>
          <w:p w14:paraId="167CDB40" w14:textId="74567588" w:rsidR="00871E88" w:rsidRPr="00CA12A4" w:rsidRDefault="00871E88" w:rsidP="00871E8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ขาดทุนจากการตั้งค่าเผื่อการด้อยค่า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F3D1B5" w14:textId="33E7CDA1" w:rsidR="00871E88" w:rsidRPr="00CA12A4" w:rsidRDefault="00871E88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0F414" w14:textId="77777777" w:rsidR="00871E88" w:rsidRPr="00CA12A4" w:rsidRDefault="00871E88" w:rsidP="008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7608F9C" w14:textId="5EC870A1" w:rsidR="00871E88" w:rsidRPr="00CA12A4" w:rsidRDefault="00871E88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  <w:vAlign w:val="bottom"/>
          </w:tcPr>
          <w:p w14:paraId="2E7246B0" w14:textId="77777777" w:rsidR="00871E88" w:rsidRPr="00CA12A4" w:rsidRDefault="00871E88" w:rsidP="008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0EA0CE" w14:textId="4A95B3D8" w:rsidR="00871E88" w:rsidRPr="00CA12A4" w:rsidRDefault="00871E88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  <w:vAlign w:val="bottom"/>
          </w:tcPr>
          <w:p w14:paraId="593BFAFE" w14:textId="77777777" w:rsidR="00871E88" w:rsidRPr="00CA12A4" w:rsidRDefault="00871E88" w:rsidP="008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18BB5C" w14:textId="6C2139C3" w:rsidR="00871E88" w:rsidRPr="00CA12A4" w:rsidRDefault="00871E88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871E88" w:rsidRPr="00CA12A4" w14:paraId="0385B018" w14:textId="77777777" w:rsidTr="00A3784B">
        <w:tc>
          <w:tcPr>
            <w:tcW w:w="3987" w:type="dxa"/>
          </w:tcPr>
          <w:p w14:paraId="7B7BADB7" w14:textId="77777777" w:rsidR="00871E88" w:rsidRPr="00CA12A4" w:rsidRDefault="00871E88" w:rsidP="00871E88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C43C77" w14:textId="46F5CD24" w:rsidR="00871E88" w:rsidRPr="00CA12A4" w:rsidRDefault="00871E88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508C27" w14:textId="77777777" w:rsidR="00871E88" w:rsidRPr="00CA12A4" w:rsidRDefault="00871E88" w:rsidP="008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61D95BA" w14:textId="20F0A21E" w:rsidR="00871E88" w:rsidRPr="00CA12A4" w:rsidRDefault="00871E88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805C714" w14:textId="77777777" w:rsidR="00871E88" w:rsidRPr="00CA12A4" w:rsidRDefault="00871E88" w:rsidP="008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B3212E" w14:textId="5281F5FF" w:rsidR="00871E88" w:rsidRPr="00CA12A4" w:rsidRDefault="00871E88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0CD687" w14:textId="77777777" w:rsidR="00871E88" w:rsidRPr="00CA12A4" w:rsidRDefault="00871E88" w:rsidP="008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E8EB36A" w14:textId="2EB282C2" w:rsidR="00871E88" w:rsidRPr="00CA12A4" w:rsidRDefault="00871E88" w:rsidP="00A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0C7BFF73" w14:textId="32CD4EA6" w:rsidR="00F574DF" w:rsidRPr="00CA12A4" w:rsidRDefault="00F574DF" w:rsidP="00BF7497">
      <w:pPr>
        <w:pStyle w:val="Heading6"/>
        <w:numPr>
          <w:ilvl w:val="0"/>
          <w:numId w:val="16"/>
        </w:numPr>
        <w:ind w:left="54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ต้นทุนทางการเงิน</w:t>
      </w:r>
    </w:p>
    <w:p w14:paraId="0C03843F" w14:textId="77777777" w:rsidR="00F574DF" w:rsidRPr="00CA12A4" w:rsidRDefault="00F574DF" w:rsidP="00F574D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2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20"/>
        <w:gridCol w:w="991"/>
        <w:gridCol w:w="1080"/>
        <w:gridCol w:w="271"/>
        <w:gridCol w:w="1080"/>
        <w:gridCol w:w="271"/>
        <w:gridCol w:w="968"/>
        <w:gridCol w:w="237"/>
        <w:gridCol w:w="1110"/>
      </w:tblGrid>
      <w:tr w:rsidR="00A80CD1" w:rsidRPr="00CA12A4" w14:paraId="2536641E" w14:textId="77777777" w:rsidTr="003A4686">
        <w:trPr>
          <w:trHeight w:val="155"/>
          <w:tblHeader/>
        </w:trPr>
        <w:tc>
          <w:tcPr>
            <w:tcW w:w="1780" w:type="pct"/>
          </w:tcPr>
          <w:p w14:paraId="7DF51177" w14:textId="77777777" w:rsidR="00F574DF" w:rsidRPr="00CA12A4" w:rsidRDefault="00F574D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DAC055B" w14:textId="77777777" w:rsidR="00F574DF" w:rsidRPr="00CA12A4" w:rsidRDefault="00F574DF" w:rsidP="00DE4EB3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B56491B" w14:textId="77777777" w:rsidR="00F574DF" w:rsidRPr="00CA12A4" w:rsidRDefault="00F574D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83F4A82" w14:textId="77777777" w:rsidR="00F574DF" w:rsidRPr="00CA12A4" w:rsidRDefault="00F574D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</w:tcPr>
          <w:p w14:paraId="7F1A0B74" w14:textId="77777777" w:rsidR="00F574DF" w:rsidRPr="00CA12A4" w:rsidRDefault="00F574D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CD1" w:rsidRPr="00CA12A4" w14:paraId="0A575B75" w14:textId="77777777" w:rsidTr="003A4686">
        <w:trPr>
          <w:tblHeader/>
        </w:trPr>
        <w:tc>
          <w:tcPr>
            <w:tcW w:w="1780" w:type="pct"/>
          </w:tcPr>
          <w:p w14:paraId="05102306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571C5141" w14:textId="34A98567" w:rsidR="00A80CD1" w:rsidRPr="00CA12A4" w:rsidRDefault="00A80CD1" w:rsidP="00DE4EB3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74660DAA" w14:textId="6A15554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14:paraId="0A2737E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D989095" w14:textId="182C1A51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0EF5AAE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9" w:type="pct"/>
          </w:tcPr>
          <w:p w14:paraId="797681AD" w14:textId="6EFA4E85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127" w:type="pct"/>
          </w:tcPr>
          <w:p w14:paraId="5259BA17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744ED7B" w14:textId="05C446DB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A80CD1" w:rsidRPr="00CA12A4" w14:paraId="78E56EED" w14:textId="77777777" w:rsidTr="003A4686">
        <w:trPr>
          <w:trHeight w:val="335"/>
          <w:tblHeader/>
        </w:trPr>
        <w:tc>
          <w:tcPr>
            <w:tcW w:w="1780" w:type="pct"/>
          </w:tcPr>
          <w:p w14:paraId="584CDCC3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17BE1A7B" w14:textId="77777777" w:rsidR="00A80CD1" w:rsidRPr="00CA12A4" w:rsidRDefault="00A80CD1" w:rsidP="00DE4EB3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9" w:type="pct"/>
            <w:gridSpan w:val="7"/>
          </w:tcPr>
          <w:p w14:paraId="730A9AE6" w14:textId="77777777" w:rsidR="00A80CD1" w:rsidRPr="00CA12A4" w:rsidRDefault="00A80CD1" w:rsidP="00DE4EB3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0CD1" w:rsidRPr="00CA12A4" w14:paraId="5BCF04D4" w14:textId="77777777" w:rsidTr="003A4686">
        <w:trPr>
          <w:trHeight w:val="70"/>
        </w:trPr>
        <w:tc>
          <w:tcPr>
            <w:tcW w:w="1780" w:type="pct"/>
          </w:tcPr>
          <w:p w14:paraId="14DD603A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1" w:type="pct"/>
          </w:tcPr>
          <w:p w14:paraId="0BC15ABA" w14:textId="77777777" w:rsidR="00A80CD1" w:rsidRPr="00CA12A4" w:rsidRDefault="00A80CD1" w:rsidP="00DE4EB3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3C25A41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0D2A6F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E21AE5A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2A9E38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7049700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6218782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F585C05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80CD1" w:rsidRPr="00CA12A4" w14:paraId="4B7641AD" w14:textId="77777777" w:rsidTr="00EF0D34">
        <w:trPr>
          <w:trHeight w:val="155"/>
        </w:trPr>
        <w:tc>
          <w:tcPr>
            <w:tcW w:w="1780" w:type="pct"/>
          </w:tcPr>
          <w:p w14:paraId="2FF93121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1" w:type="pct"/>
            <w:shd w:val="clear" w:color="auto" w:fill="auto"/>
          </w:tcPr>
          <w:p w14:paraId="05DE78FD" w14:textId="3CFFA0F2" w:rsidR="00A80CD1" w:rsidRPr="00CA12A4" w:rsidRDefault="00EF0D34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9" w:type="pct"/>
            <w:shd w:val="clear" w:color="auto" w:fill="auto"/>
          </w:tcPr>
          <w:p w14:paraId="42D425A7" w14:textId="1F3229A0" w:rsidR="00A80CD1" w:rsidRPr="00CA12A4" w:rsidRDefault="00935B9C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5" w:type="pct"/>
            <w:shd w:val="clear" w:color="auto" w:fill="auto"/>
          </w:tcPr>
          <w:p w14:paraId="5FB543CB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F6B191" w14:textId="57BBC762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16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5" w:type="pct"/>
            <w:shd w:val="clear" w:color="auto" w:fill="auto"/>
          </w:tcPr>
          <w:p w14:paraId="5E06D3F4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46FE0E08" w14:textId="6273B418" w:rsidR="00A80CD1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  <w:r w:rsidR="00935B9C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14:paraId="1B6D334F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560E7A" w14:textId="0ADF816C" w:rsidR="00A80CD1" w:rsidRPr="00CA12A4" w:rsidRDefault="00A80CD1" w:rsidP="0000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0CD1" w:rsidRPr="00CA12A4" w14:paraId="22F832A6" w14:textId="77777777" w:rsidTr="003A4686">
        <w:trPr>
          <w:trHeight w:val="155"/>
        </w:trPr>
        <w:tc>
          <w:tcPr>
            <w:tcW w:w="1780" w:type="pct"/>
          </w:tcPr>
          <w:p w14:paraId="12C25E25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1" w:type="pct"/>
          </w:tcPr>
          <w:p w14:paraId="45A2722E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4032628" w14:textId="231812F3" w:rsidR="00A80CD1" w:rsidRPr="00CA12A4" w:rsidRDefault="003A426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,2</w:t>
            </w:r>
            <w:r w:rsidR="00BE2E8F"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76</w:t>
            </w:r>
          </w:p>
        </w:tc>
        <w:tc>
          <w:tcPr>
            <w:tcW w:w="145" w:type="pct"/>
            <w:shd w:val="clear" w:color="auto" w:fill="auto"/>
          </w:tcPr>
          <w:p w14:paraId="07DB7F0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AA54015" w14:textId="06FA312B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16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145" w:type="pct"/>
            <w:shd w:val="clear" w:color="auto" w:fill="auto"/>
          </w:tcPr>
          <w:p w14:paraId="009827DF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683E3900" w14:textId="05E4D4A1" w:rsidR="00A80CD1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27" w:type="pct"/>
            <w:shd w:val="clear" w:color="auto" w:fill="auto"/>
          </w:tcPr>
          <w:p w14:paraId="361DAE8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BBD948A" w14:textId="05AAF715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679</w:t>
            </w:r>
          </w:p>
        </w:tc>
      </w:tr>
      <w:tr w:rsidR="00A80CD1" w:rsidRPr="00CA12A4" w14:paraId="060A8DCD" w14:textId="77777777" w:rsidTr="003A4686">
        <w:trPr>
          <w:trHeight w:val="155"/>
        </w:trPr>
        <w:tc>
          <w:tcPr>
            <w:tcW w:w="1780" w:type="pct"/>
          </w:tcPr>
          <w:p w14:paraId="26BBCCD8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31" w:type="pct"/>
          </w:tcPr>
          <w:p w14:paraId="0DAE3956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DA5AED" w14:textId="23C3025E" w:rsidR="00A80CD1" w:rsidRPr="00CA12A4" w:rsidRDefault="00BE2E8F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  <w:r w:rsidR="00935B9C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5" w:type="pct"/>
            <w:shd w:val="clear" w:color="auto" w:fill="auto"/>
          </w:tcPr>
          <w:p w14:paraId="26DF2944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A3ED039" w14:textId="091535A4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16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45" w:type="pct"/>
            <w:shd w:val="clear" w:color="auto" w:fill="auto"/>
          </w:tcPr>
          <w:p w14:paraId="36C6EF3A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shd w:val="clear" w:color="auto" w:fill="auto"/>
          </w:tcPr>
          <w:p w14:paraId="08D459B8" w14:textId="1F07AAAB" w:rsidR="00A80CD1" w:rsidRPr="00CA12A4" w:rsidRDefault="00935B9C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55828C8F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C5723F1" w14:textId="57BCD24C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</w:tr>
      <w:tr w:rsidR="00A80CD1" w:rsidRPr="00CA12A4" w14:paraId="6C4E578D" w14:textId="77777777" w:rsidTr="003A4686">
        <w:trPr>
          <w:trHeight w:val="70"/>
        </w:trPr>
        <w:tc>
          <w:tcPr>
            <w:tcW w:w="1780" w:type="pct"/>
          </w:tcPr>
          <w:p w14:paraId="5DEE9C41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531" w:type="pct"/>
          </w:tcPr>
          <w:p w14:paraId="25ED5EF4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E607B5A" w14:textId="63B8DCFA" w:rsidR="00A80CD1" w:rsidRPr="00CA12A4" w:rsidRDefault="003A426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1,677</w:t>
            </w:r>
          </w:p>
        </w:tc>
        <w:tc>
          <w:tcPr>
            <w:tcW w:w="145" w:type="pct"/>
            <w:shd w:val="clear" w:color="auto" w:fill="auto"/>
          </w:tcPr>
          <w:p w14:paraId="7668F4D3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33852748" w14:textId="5BF6E279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16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1,250</w:t>
            </w:r>
          </w:p>
        </w:tc>
        <w:tc>
          <w:tcPr>
            <w:tcW w:w="145" w:type="pct"/>
            <w:shd w:val="clear" w:color="auto" w:fill="auto"/>
          </w:tcPr>
          <w:p w14:paraId="1640CCE6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F0161EE" w14:textId="68BAE4AC" w:rsidR="00A80CD1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127" w:type="pct"/>
            <w:shd w:val="clear" w:color="auto" w:fill="auto"/>
          </w:tcPr>
          <w:p w14:paraId="0316C127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1AFCB8E8" w14:textId="2B016376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</w:tr>
      <w:tr w:rsidR="00A80CD1" w:rsidRPr="00CA12A4" w14:paraId="30C2BC00" w14:textId="77777777" w:rsidTr="003A4686">
        <w:trPr>
          <w:trHeight w:val="155"/>
        </w:trPr>
        <w:tc>
          <w:tcPr>
            <w:tcW w:w="1780" w:type="pct"/>
          </w:tcPr>
          <w:p w14:paraId="1481A0B4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531" w:type="pct"/>
          </w:tcPr>
          <w:p w14:paraId="4BFEE332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C5ECBC9" w14:textId="5F1D2E38" w:rsidR="00A80CD1" w:rsidRPr="00CA12A4" w:rsidRDefault="003A426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5" w:type="pct"/>
            <w:shd w:val="clear" w:color="auto" w:fill="auto"/>
          </w:tcPr>
          <w:p w14:paraId="2BBC909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C04085B" w14:textId="22F68770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16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5" w:type="pct"/>
            <w:shd w:val="clear" w:color="auto" w:fill="auto"/>
          </w:tcPr>
          <w:p w14:paraId="41C195E7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AA088B9" w14:textId="070BEDA5" w:rsidR="00A80CD1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7" w:type="pct"/>
            <w:shd w:val="clear" w:color="auto" w:fill="auto"/>
          </w:tcPr>
          <w:p w14:paraId="3BA9F7D3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2953299" w14:textId="07E9F434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A80CD1" w:rsidRPr="00CA12A4" w14:paraId="33F32F7C" w14:textId="77777777" w:rsidTr="003A4686">
        <w:trPr>
          <w:trHeight w:val="70"/>
        </w:trPr>
        <w:tc>
          <w:tcPr>
            <w:tcW w:w="1780" w:type="pct"/>
          </w:tcPr>
          <w:p w14:paraId="39B30A1E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firstLine="4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249801A2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36A6E" w14:textId="73769BEE" w:rsidR="00A80CD1" w:rsidRPr="00CA12A4" w:rsidRDefault="003A426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1,700</w:t>
            </w:r>
          </w:p>
        </w:tc>
        <w:tc>
          <w:tcPr>
            <w:tcW w:w="145" w:type="pct"/>
            <w:shd w:val="clear" w:color="auto" w:fill="auto"/>
          </w:tcPr>
          <w:p w14:paraId="2A970236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9C04" w14:textId="27EE798A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16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1,272</w:t>
            </w:r>
          </w:p>
        </w:tc>
        <w:tc>
          <w:tcPr>
            <w:tcW w:w="145" w:type="pct"/>
            <w:shd w:val="clear" w:color="auto" w:fill="auto"/>
          </w:tcPr>
          <w:p w14:paraId="763A53D0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E5743" w14:textId="5530FD89" w:rsidR="00A80CD1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27" w:type="pct"/>
            <w:shd w:val="clear" w:color="auto" w:fill="auto"/>
          </w:tcPr>
          <w:p w14:paraId="59567330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EE13" w14:textId="2063D4FC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</w:tr>
      <w:tr w:rsidR="00A80CD1" w:rsidRPr="00CA12A4" w14:paraId="14EFBFBF" w14:textId="77777777" w:rsidTr="003A4686">
        <w:trPr>
          <w:trHeight w:val="155"/>
        </w:trPr>
        <w:tc>
          <w:tcPr>
            <w:tcW w:w="1780" w:type="pct"/>
          </w:tcPr>
          <w:p w14:paraId="1371870F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firstLine="4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05570A38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72FA98F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88BB05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A7BBA8E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7B0D0A6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5413BD5" w14:textId="77777777" w:rsidR="00A80CD1" w:rsidRPr="00CA12A4" w:rsidRDefault="00A80CD1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2A137D0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2DE713CF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80CD1" w:rsidRPr="00CA12A4" w14:paraId="6CC70A9B" w14:textId="77777777" w:rsidTr="003A4686">
        <w:trPr>
          <w:trHeight w:val="155"/>
        </w:trPr>
        <w:tc>
          <w:tcPr>
            <w:tcW w:w="1780" w:type="pct"/>
          </w:tcPr>
          <w:p w14:paraId="4C9BCA2B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จำนวนที่รวมอยู่ในต้นทุนของ</w:t>
            </w:r>
          </w:p>
        </w:tc>
        <w:tc>
          <w:tcPr>
            <w:tcW w:w="531" w:type="pct"/>
          </w:tcPr>
          <w:p w14:paraId="0FA7ADEA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EC798C4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A3C57DE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03B01F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887240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D93C4B0" w14:textId="77777777" w:rsidR="00A80CD1" w:rsidRPr="00CA12A4" w:rsidRDefault="00A80CD1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8ED59B2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496EB20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80CD1" w:rsidRPr="00CA12A4" w14:paraId="299B9727" w14:textId="77777777" w:rsidTr="003A4686">
        <w:trPr>
          <w:trHeight w:val="80"/>
        </w:trPr>
        <w:tc>
          <w:tcPr>
            <w:tcW w:w="1780" w:type="pct"/>
          </w:tcPr>
          <w:p w14:paraId="2AEED04D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531" w:type="pct"/>
          </w:tcPr>
          <w:p w14:paraId="26B9D458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213FA8D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7FD11C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85E981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5BB48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629A7DE" w14:textId="77777777" w:rsidR="00A80CD1" w:rsidRPr="00CA12A4" w:rsidRDefault="00A80CD1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1996B1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B6A9C3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A426B" w:rsidRPr="00CA12A4" w14:paraId="7EEB9070" w14:textId="77777777" w:rsidTr="003A4686">
        <w:trPr>
          <w:trHeight w:val="80"/>
        </w:trPr>
        <w:tc>
          <w:tcPr>
            <w:tcW w:w="1780" w:type="pct"/>
          </w:tcPr>
          <w:p w14:paraId="510269A4" w14:textId="291577D9" w:rsidR="003A426B" w:rsidRPr="00CA12A4" w:rsidRDefault="00596C82" w:rsidP="00596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2" w:hanging="43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  อสังหาริมทรัพย์</w:t>
            </w:r>
            <w:r w:rsidRPr="00CA12A4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531" w:type="pct"/>
          </w:tcPr>
          <w:p w14:paraId="3F9A810D" w14:textId="71C96CDE" w:rsidR="003A426B" w:rsidRPr="00CA12A4" w:rsidRDefault="00EF0D34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579" w:type="pct"/>
          </w:tcPr>
          <w:p w14:paraId="62D8252A" w14:textId="2F5E001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(561)</w:t>
            </w:r>
          </w:p>
        </w:tc>
        <w:tc>
          <w:tcPr>
            <w:tcW w:w="145" w:type="pct"/>
          </w:tcPr>
          <w:p w14:paraId="19169C05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C288DE" w14:textId="01E7ADD1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9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464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009721B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630BEBC2" w14:textId="197A1B68" w:rsidR="003A426B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B604CE3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E402C2C" w14:textId="78FF22A5" w:rsidR="003A426B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A426B" w:rsidRPr="00CA12A4" w14:paraId="63D2D6B7" w14:textId="77777777" w:rsidTr="003A4686">
        <w:trPr>
          <w:trHeight w:val="80"/>
        </w:trPr>
        <w:tc>
          <w:tcPr>
            <w:tcW w:w="1780" w:type="pct"/>
          </w:tcPr>
          <w:p w14:paraId="2E110DA7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8" w:right="-19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  อสังหาริมทรัพย์เพื่อการลงทุน</w:t>
            </w:r>
          </w:p>
        </w:tc>
        <w:tc>
          <w:tcPr>
            <w:tcW w:w="531" w:type="pct"/>
          </w:tcPr>
          <w:p w14:paraId="097E402A" w14:textId="473A9B8B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CDB7BB1" w14:textId="0FB36ACF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45" w:type="pct"/>
          </w:tcPr>
          <w:p w14:paraId="7B25137B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EB01CC" w14:textId="4D50EBC8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1BB0D311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6B6C91E7" w14:textId="73DEC3B0" w:rsidR="003A426B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F264BB8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9B29A36" w14:textId="7DA382AE" w:rsidR="003A426B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A426B" w:rsidRPr="00CA12A4" w14:paraId="00F65D91" w14:textId="77777777" w:rsidTr="003A4686">
        <w:trPr>
          <w:trHeight w:val="154"/>
        </w:trPr>
        <w:tc>
          <w:tcPr>
            <w:tcW w:w="1780" w:type="pct"/>
          </w:tcPr>
          <w:p w14:paraId="2A84272A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2ADF3353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4FC0D26A" w14:textId="42C16B7B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(569)</w:t>
            </w:r>
          </w:p>
        </w:tc>
        <w:tc>
          <w:tcPr>
            <w:tcW w:w="145" w:type="pct"/>
          </w:tcPr>
          <w:p w14:paraId="33550F7D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61400639" w14:textId="2F27BBC5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9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465</w:t>
            </w: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703BB469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D851C14" w14:textId="3BE04473" w:rsidR="003A426B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692EF87" w14:textId="77777777" w:rsidR="003A426B" w:rsidRPr="00CA12A4" w:rsidRDefault="003A426B" w:rsidP="003A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3DFBD3BA" w14:textId="241AFA9C" w:rsidR="003A426B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80CD1" w:rsidRPr="00CA12A4" w14:paraId="19ED5C5F" w14:textId="77777777" w:rsidTr="003A4686">
        <w:trPr>
          <w:trHeight w:val="154"/>
        </w:trPr>
        <w:tc>
          <w:tcPr>
            <w:tcW w:w="1780" w:type="pct"/>
          </w:tcPr>
          <w:p w14:paraId="067032BC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1" w:type="pct"/>
          </w:tcPr>
          <w:p w14:paraId="19570C79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B864971" w14:textId="26F3A225" w:rsidR="00A80CD1" w:rsidRPr="00CA12A4" w:rsidRDefault="003A426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1,131</w:t>
            </w:r>
          </w:p>
        </w:tc>
        <w:tc>
          <w:tcPr>
            <w:tcW w:w="145" w:type="pct"/>
          </w:tcPr>
          <w:p w14:paraId="29BC5990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9C4A960" w14:textId="1F7DE818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9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5" w:type="pct"/>
          </w:tcPr>
          <w:p w14:paraId="48A2AD54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23E0471C" w14:textId="40F309DA" w:rsidR="00A80CD1" w:rsidRPr="00CA12A4" w:rsidRDefault="003A426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27" w:type="pct"/>
          </w:tcPr>
          <w:p w14:paraId="6E14BD9C" w14:textId="77777777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90"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CBAEB9B" w14:textId="24F1AB3B" w:rsidR="00A80CD1" w:rsidRPr="00CA12A4" w:rsidRDefault="00A80CD1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</w:tr>
    </w:tbl>
    <w:p w14:paraId="609249B9" w14:textId="77777777" w:rsidR="00B92586" w:rsidRPr="00CA12A4" w:rsidRDefault="00B92586" w:rsidP="00B92586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</w:p>
    <w:p w14:paraId="330344F3" w14:textId="7E945ABA" w:rsidR="004B58AA" w:rsidRPr="00CA12A4" w:rsidRDefault="004B58AA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ภาษีเงินได้</w:t>
      </w:r>
      <w:r w:rsidR="00003A43" w:rsidRPr="00CA12A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47061440" w14:textId="4F43AB1F" w:rsidR="00B92586" w:rsidRPr="00CA12A4" w:rsidRDefault="00B92586" w:rsidP="00B92586">
      <w:pPr>
        <w:rPr>
          <w:sz w:val="30"/>
          <w:szCs w:val="30"/>
          <w:lang w:val="x-none" w:eastAsia="x-none"/>
        </w:rPr>
      </w:pPr>
    </w:p>
    <w:tbl>
      <w:tblPr>
        <w:tblW w:w="935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62"/>
        <w:gridCol w:w="1003"/>
        <w:gridCol w:w="1035"/>
        <w:gridCol w:w="236"/>
        <w:gridCol w:w="1100"/>
        <w:gridCol w:w="271"/>
        <w:gridCol w:w="982"/>
        <w:gridCol w:w="239"/>
        <w:gridCol w:w="1126"/>
      </w:tblGrid>
      <w:tr w:rsidR="00B92586" w:rsidRPr="00CA12A4" w14:paraId="7ABE2A63" w14:textId="77777777" w:rsidTr="004624C8">
        <w:trPr>
          <w:trHeight w:val="155"/>
          <w:tblHeader/>
        </w:trPr>
        <w:tc>
          <w:tcPr>
            <w:tcW w:w="1797" w:type="pct"/>
          </w:tcPr>
          <w:p w14:paraId="5343B379" w14:textId="0426F160" w:rsidR="00B92586" w:rsidRPr="00CA12A4" w:rsidRDefault="00AF69A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36" w:type="pct"/>
          </w:tcPr>
          <w:p w14:paraId="67491214" w14:textId="77777777" w:rsidR="00B92586" w:rsidRPr="00CA12A4" w:rsidRDefault="00B92586" w:rsidP="00984FEB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14:paraId="79478365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788BCBE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63BD9306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586" w:rsidRPr="00CA12A4" w14:paraId="391642E3" w14:textId="77777777" w:rsidTr="004624C8">
        <w:trPr>
          <w:trHeight w:val="419"/>
          <w:tblHeader/>
        </w:trPr>
        <w:tc>
          <w:tcPr>
            <w:tcW w:w="1797" w:type="pct"/>
          </w:tcPr>
          <w:p w14:paraId="6C6D16AB" w14:textId="1143F98F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00B7DF5" w14:textId="4F617342" w:rsidR="00B92586" w:rsidRPr="00CA12A4" w:rsidRDefault="00B92586" w:rsidP="00984FEB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43EBDFC5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126" w:type="pct"/>
          </w:tcPr>
          <w:p w14:paraId="4AF45225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A003D85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644D642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25" w:type="pct"/>
          </w:tcPr>
          <w:p w14:paraId="69DC6BA1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128" w:type="pct"/>
          </w:tcPr>
          <w:p w14:paraId="4819EE88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5E0B897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B92586" w:rsidRPr="00CA12A4" w14:paraId="1F81ED3D" w14:textId="77777777" w:rsidTr="004624C8">
        <w:trPr>
          <w:trHeight w:val="336"/>
          <w:tblHeader/>
        </w:trPr>
        <w:tc>
          <w:tcPr>
            <w:tcW w:w="1797" w:type="pct"/>
          </w:tcPr>
          <w:p w14:paraId="2610C3A0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C2D9DB3" w14:textId="77777777" w:rsidR="00B92586" w:rsidRPr="00CA12A4" w:rsidRDefault="00B92586" w:rsidP="00984FEB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7" w:type="pct"/>
            <w:gridSpan w:val="7"/>
          </w:tcPr>
          <w:p w14:paraId="2D07CE4B" w14:textId="77777777" w:rsidR="00B92586" w:rsidRPr="00CA12A4" w:rsidRDefault="00B92586" w:rsidP="00984FEB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2586" w:rsidRPr="00CA12A4" w14:paraId="39773726" w14:textId="77777777" w:rsidTr="004624C8">
        <w:trPr>
          <w:trHeight w:val="70"/>
        </w:trPr>
        <w:tc>
          <w:tcPr>
            <w:tcW w:w="1797" w:type="pct"/>
          </w:tcPr>
          <w:p w14:paraId="5676F668" w14:textId="3BC335DE" w:rsidR="00B92586" w:rsidRPr="00CA12A4" w:rsidRDefault="00AF69A1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36" w:type="pct"/>
          </w:tcPr>
          <w:p w14:paraId="2CD7C4EE" w14:textId="77777777" w:rsidR="00B92586" w:rsidRPr="00CA12A4" w:rsidRDefault="00B92586" w:rsidP="00984FEB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6CAAAD6F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ACC6665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812043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F6FA5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D2B0DD2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BDF4F4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D6AE8F0" w14:textId="77777777" w:rsidR="00B92586" w:rsidRPr="00CA12A4" w:rsidRDefault="00B92586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948B7" w:rsidRPr="00CA12A4" w14:paraId="17350749" w14:textId="77777777" w:rsidTr="004624C8">
        <w:trPr>
          <w:trHeight w:val="70"/>
        </w:trPr>
        <w:tc>
          <w:tcPr>
            <w:tcW w:w="1797" w:type="pct"/>
          </w:tcPr>
          <w:p w14:paraId="2EAEC632" w14:textId="4BCB21B0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36" w:type="pct"/>
          </w:tcPr>
          <w:p w14:paraId="01F62869" w14:textId="77777777" w:rsidR="000948B7" w:rsidRPr="00CA12A4" w:rsidRDefault="000948B7" w:rsidP="000948B7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5B78F91E" w14:textId="7FEB46BF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72</w:t>
            </w:r>
            <w:r w:rsidR="007F4D65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" w:type="pct"/>
          </w:tcPr>
          <w:p w14:paraId="4AF9DDD9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EC0B887" w14:textId="751AC858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45" w:type="pct"/>
          </w:tcPr>
          <w:p w14:paraId="7274060E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8194065" w14:textId="6BBC3C9E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7F4D65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" w:type="pct"/>
          </w:tcPr>
          <w:p w14:paraId="2BC83F87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C39F9E8" w14:textId="102BBFCC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0948B7" w:rsidRPr="00CA12A4" w14:paraId="63391984" w14:textId="77777777" w:rsidTr="004624C8">
        <w:trPr>
          <w:trHeight w:val="70"/>
        </w:trPr>
        <w:tc>
          <w:tcPr>
            <w:tcW w:w="1797" w:type="pct"/>
          </w:tcPr>
          <w:p w14:paraId="1B1CDFEC" w14:textId="25B1CC03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ภาษีงวดก่อนๆ</w:t>
            </w:r>
            <w:r w:rsidRPr="00CA12A4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ที่บันทึกสูงไป</w:t>
            </w:r>
            <w:r w:rsidR="003A0383"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</w:t>
            </w:r>
            <w:r w:rsidR="003A0383" w:rsidRPr="00CA12A4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3A0383"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ต่ำไป</w:t>
            </w:r>
            <w:r w:rsidR="003A0383" w:rsidRPr="00CA12A4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536" w:type="pct"/>
          </w:tcPr>
          <w:p w14:paraId="3DC7322F" w14:textId="77777777" w:rsidR="000948B7" w:rsidRPr="00CA12A4" w:rsidRDefault="000948B7" w:rsidP="000948B7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DDCF990" w14:textId="6C6D2327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415EBD8A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A9A21C2" w14:textId="1F84DF11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360E0C62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3FDDD92" w14:textId="71C33B30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4D2A1F4D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63FFB113" w14:textId="79699E8B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948B7" w:rsidRPr="00CA12A4" w14:paraId="4FDA5481" w14:textId="77777777" w:rsidTr="004624C8">
        <w:trPr>
          <w:trHeight w:val="70"/>
        </w:trPr>
        <w:tc>
          <w:tcPr>
            <w:tcW w:w="1797" w:type="pct"/>
          </w:tcPr>
          <w:p w14:paraId="50940731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59E4B7D8" w14:textId="77777777" w:rsidR="000948B7" w:rsidRPr="00CA12A4" w:rsidRDefault="000948B7" w:rsidP="000948B7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366DB987" w14:textId="0294D392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</w:t>
            </w:r>
            <w:r w:rsidR="007F4D65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2A7344A3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31CFDD4" w14:textId="476E55D5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89</w:t>
            </w: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A4274F9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528E4ED2" w14:textId="371755ED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7F4D65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3872AA60" w14:textId="77777777" w:rsidR="000948B7" w:rsidRPr="00CA12A4" w:rsidRDefault="000948B7" w:rsidP="00094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1FF07C8" w14:textId="63F4257E" w:rsidR="000948B7" w:rsidRPr="00CA12A4" w:rsidRDefault="000948B7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E72375" w:rsidRPr="00CA12A4" w14:paraId="1DAC6940" w14:textId="77777777" w:rsidTr="000D24FB">
        <w:trPr>
          <w:trHeight w:val="70"/>
        </w:trPr>
        <w:tc>
          <w:tcPr>
            <w:tcW w:w="1797" w:type="pct"/>
          </w:tcPr>
          <w:p w14:paraId="5720B787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D2DA41D" w14:textId="77777777" w:rsidR="00E72375" w:rsidRPr="00CA12A4" w:rsidRDefault="00E72375" w:rsidP="00E72375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7AFDBFDA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3B60DCC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A3C31D6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50B9C7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4DF3FBBB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0D191D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58941C2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D24FB" w:rsidRPr="00CA12A4" w14:paraId="4BBA8685" w14:textId="77777777" w:rsidTr="000D24FB">
        <w:trPr>
          <w:trHeight w:val="70"/>
        </w:trPr>
        <w:tc>
          <w:tcPr>
            <w:tcW w:w="1797" w:type="pct"/>
          </w:tcPr>
          <w:p w14:paraId="7913ADB4" w14:textId="77777777" w:rsidR="000D24FB" w:rsidRPr="00CA12A4" w:rsidRDefault="000D24FB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2FBD3F2" w14:textId="77777777" w:rsidR="000D24FB" w:rsidRPr="00CA12A4" w:rsidRDefault="000D24FB" w:rsidP="00E72375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1FEA0A4" w14:textId="77777777" w:rsidR="000D24FB" w:rsidRPr="00CA12A4" w:rsidRDefault="000D24FB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065701F" w14:textId="77777777" w:rsidR="000D24FB" w:rsidRPr="00CA12A4" w:rsidRDefault="000D24FB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8B3D1C" w14:textId="77777777" w:rsidR="000D24FB" w:rsidRPr="00CA12A4" w:rsidRDefault="000D24FB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B45215" w14:textId="77777777" w:rsidR="000D24FB" w:rsidRPr="00CA12A4" w:rsidRDefault="000D24FB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26BDD3A9" w14:textId="77777777" w:rsidR="000D24FB" w:rsidRPr="00CA12A4" w:rsidRDefault="000D24FB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B6DC0AD" w14:textId="77777777" w:rsidR="000D24FB" w:rsidRPr="00CA12A4" w:rsidRDefault="000D24FB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C85953A" w14:textId="77777777" w:rsidR="000D24FB" w:rsidRPr="00CA12A4" w:rsidRDefault="000D24FB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72375" w:rsidRPr="00CA12A4" w14:paraId="4E157E5D" w14:textId="77777777" w:rsidTr="004624C8">
        <w:trPr>
          <w:trHeight w:val="70"/>
        </w:trPr>
        <w:tc>
          <w:tcPr>
            <w:tcW w:w="1797" w:type="pct"/>
          </w:tcPr>
          <w:p w14:paraId="7F0E5E5A" w14:textId="7BAE1EF1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6" w:type="pct"/>
          </w:tcPr>
          <w:p w14:paraId="65469110" w14:textId="77777777" w:rsidR="00E72375" w:rsidRPr="00CA12A4" w:rsidRDefault="00E72375" w:rsidP="00E72375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5F380214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2B4AF5B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B7F3B9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0DECDA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55446693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C1FE726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EF37D2A" w14:textId="77777777" w:rsidR="00E72375" w:rsidRPr="00CA12A4" w:rsidRDefault="00E72375" w:rsidP="00E72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022D0" w:rsidRPr="00CA12A4" w14:paraId="0BC511D5" w14:textId="77777777" w:rsidTr="004624C8">
        <w:trPr>
          <w:trHeight w:val="70"/>
        </w:trPr>
        <w:tc>
          <w:tcPr>
            <w:tcW w:w="1797" w:type="pct"/>
          </w:tcPr>
          <w:p w14:paraId="6F154ACC" w14:textId="28ABE506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36" w:type="pct"/>
          </w:tcPr>
          <w:p w14:paraId="1EE3736A" w14:textId="77777777" w:rsidR="00C022D0" w:rsidRPr="00CA12A4" w:rsidRDefault="00C022D0" w:rsidP="00C022D0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6CF745D" w14:textId="41F41223" w:rsidR="00C022D0" w:rsidRPr="00CA12A4" w:rsidRDefault="00C022D0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C27EA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2FAFD8DF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81FA8A0" w14:textId="0352087F" w:rsidR="00C022D0" w:rsidRPr="00CA12A4" w:rsidRDefault="00C022D0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(1</w:t>
            </w:r>
            <w:r w:rsidR="005C27EA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04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94ABC9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F8F178E" w14:textId="17975B70" w:rsidR="00C022D0" w:rsidRPr="00CA12A4" w:rsidRDefault="00C022D0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63D79"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F87A51D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1D60D33" w14:textId="5FE6F078" w:rsidR="00C022D0" w:rsidRPr="00CA12A4" w:rsidRDefault="00C022D0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sz w:val="30"/>
                <w:szCs w:val="30"/>
              </w:rPr>
              <w:t>(45)</w:t>
            </w:r>
          </w:p>
        </w:tc>
      </w:tr>
      <w:tr w:rsidR="00C022D0" w:rsidRPr="00CA12A4" w14:paraId="7FEE07DC" w14:textId="77777777" w:rsidTr="004624C8">
        <w:trPr>
          <w:trHeight w:val="70"/>
        </w:trPr>
        <w:tc>
          <w:tcPr>
            <w:tcW w:w="1797" w:type="pct"/>
          </w:tcPr>
          <w:p w14:paraId="7A9511F6" w14:textId="34615C6E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48"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536" w:type="pct"/>
          </w:tcPr>
          <w:p w14:paraId="43DEF298" w14:textId="77777777" w:rsidR="00C022D0" w:rsidRPr="00CA12A4" w:rsidRDefault="00C022D0" w:rsidP="00C022D0">
            <w:pPr>
              <w:tabs>
                <w:tab w:val="clear" w:pos="680"/>
              </w:tabs>
              <w:spacing w:line="240" w:lineRule="auto"/>
              <w:ind w:left="-107" w:right="-10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B0D7E2B" w14:textId="0C02D8A3" w:rsidR="00C022D0" w:rsidRPr="00CA12A4" w:rsidRDefault="00C022D0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5C27EA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7F4D65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2FAE265E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702A975" w14:textId="7BF9281E" w:rsidR="00C022D0" w:rsidRPr="00CA12A4" w:rsidRDefault="00C022D0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5C27EA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5" w:type="pct"/>
          </w:tcPr>
          <w:p w14:paraId="4C2BC804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46A52B7A" w14:textId="2848C4CC" w:rsidR="00C022D0" w:rsidRPr="00CA12A4" w:rsidRDefault="00C022D0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7F4D65"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4981C1FC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1FBB226" w14:textId="4EA2B458" w:rsidR="00C022D0" w:rsidRPr="00CA12A4" w:rsidRDefault="00C022D0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</w:tbl>
    <w:p w14:paraId="6BFEA6F1" w14:textId="77777777" w:rsidR="00E72375" w:rsidRPr="00CA12A4" w:rsidRDefault="00E72375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5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61"/>
        <w:gridCol w:w="922"/>
        <w:gridCol w:w="188"/>
        <w:gridCol w:w="1016"/>
        <w:gridCol w:w="188"/>
        <w:gridCol w:w="926"/>
        <w:gridCol w:w="193"/>
        <w:gridCol w:w="918"/>
        <w:gridCol w:w="188"/>
        <w:gridCol w:w="923"/>
        <w:gridCol w:w="188"/>
        <w:gridCol w:w="1105"/>
      </w:tblGrid>
      <w:tr w:rsidR="007A1C6E" w:rsidRPr="00CA12A4" w14:paraId="304BF16B" w14:textId="77777777" w:rsidTr="00662537">
        <w:trPr>
          <w:cantSplit/>
          <w:trHeight w:val="412"/>
        </w:trPr>
        <w:tc>
          <w:tcPr>
            <w:tcW w:w="2761" w:type="dxa"/>
          </w:tcPr>
          <w:p w14:paraId="36034972" w14:textId="77777777" w:rsidR="007A1C6E" w:rsidRPr="00CA12A4" w:rsidRDefault="007A1C6E" w:rsidP="0008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5" w:type="dxa"/>
            <w:gridSpan w:val="11"/>
          </w:tcPr>
          <w:p w14:paraId="372562CC" w14:textId="77777777" w:rsidR="007A1C6E" w:rsidRPr="00CA12A4" w:rsidRDefault="007A1C6E" w:rsidP="00085C9C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42B70" w:rsidRPr="00CA12A4" w14:paraId="574E1EB0" w14:textId="77777777" w:rsidTr="00662537">
        <w:trPr>
          <w:cantSplit/>
          <w:trHeight w:val="397"/>
        </w:trPr>
        <w:tc>
          <w:tcPr>
            <w:tcW w:w="2761" w:type="dxa"/>
          </w:tcPr>
          <w:p w14:paraId="7CE065A5" w14:textId="7777777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center"/>
          </w:tcPr>
          <w:p w14:paraId="47A85CE8" w14:textId="1763E328" w:rsidR="00142B70" w:rsidRPr="00CA12A4" w:rsidRDefault="00142B70" w:rsidP="00142B70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93" w:type="dxa"/>
          </w:tcPr>
          <w:p w14:paraId="210114C3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2" w:type="dxa"/>
            <w:gridSpan w:val="5"/>
            <w:vAlign w:val="center"/>
          </w:tcPr>
          <w:p w14:paraId="41864692" w14:textId="49BD2A58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142B70" w:rsidRPr="00CA12A4" w14:paraId="7DCDC969" w14:textId="77777777" w:rsidTr="00662537">
        <w:trPr>
          <w:cantSplit/>
          <w:trHeight w:val="1192"/>
        </w:trPr>
        <w:tc>
          <w:tcPr>
            <w:tcW w:w="2761" w:type="dxa"/>
          </w:tcPr>
          <w:p w14:paraId="4BF64975" w14:textId="7777777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7DE66E" w14:textId="77777777" w:rsidR="0019714D" w:rsidRPr="00CA12A4" w:rsidRDefault="0019714D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6242CD" w14:textId="1C13B66E" w:rsidR="0019714D" w:rsidRPr="00CA12A4" w:rsidRDefault="0019714D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2" w:type="dxa"/>
            <w:vAlign w:val="bottom"/>
          </w:tcPr>
          <w:p w14:paraId="50A970BD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F56DA54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8" w:type="dxa"/>
            <w:vAlign w:val="bottom"/>
          </w:tcPr>
          <w:p w14:paraId="12028FED" w14:textId="77777777" w:rsidR="00142B70" w:rsidRPr="00CA12A4" w:rsidRDefault="00142B70" w:rsidP="00142B7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7582E8C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8" w:type="dxa"/>
            <w:vAlign w:val="bottom"/>
          </w:tcPr>
          <w:p w14:paraId="5CFE7438" w14:textId="77777777" w:rsidR="00142B70" w:rsidRPr="00CA12A4" w:rsidRDefault="00142B70" w:rsidP="00142B7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8BD6D80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93" w:type="dxa"/>
            <w:vAlign w:val="bottom"/>
          </w:tcPr>
          <w:p w14:paraId="061E8339" w14:textId="77777777" w:rsidR="00142B70" w:rsidRPr="00CA12A4" w:rsidRDefault="00142B70" w:rsidP="00142B7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B9CCC44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9552D23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8" w:type="dxa"/>
            <w:vAlign w:val="bottom"/>
          </w:tcPr>
          <w:p w14:paraId="43B168CA" w14:textId="77777777" w:rsidR="00142B70" w:rsidRPr="00CA12A4" w:rsidRDefault="00142B70" w:rsidP="00142B7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080DD565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8" w:type="dxa"/>
            <w:vAlign w:val="bottom"/>
          </w:tcPr>
          <w:p w14:paraId="15C02629" w14:textId="77777777" w:rsidR="00142B70" w:rsidRPr="00CA12A4" w:rsidRDefault="00142B70" w:rsidP="00142B7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784BBA7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1FB775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42B70" w:rsidRPr="00CA12A4" w14:paraId="425BF862" w14:textId="77777777" w:rsidTr="00662537">
        <w:trPr>
          <w:cantSplit/>
          <w:trHeight w:val="412"/>
        </w:trPr>
        <w:tc>
          <w:tcPr>
            <w:tcW w:w="2761" w:type="dxa"/>
          </w:tcPr>
          <w:p w14:paraId="5AB4AD0A" w14:textId="7777777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5" w:type="dxa"/>
            <w:gridSpan w:val="11"/>
          </w:tcPr>
          <w:p w14:paraId="605F480D" w14:textId="77777777" w:rsidR="00142B70" w:rsidRPr="00CA12A4" w:rsidRDefault="00142B70" w:rsidP="00142B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9714D" w:rsidRPr="00CA12A4" w14:paraId="0D946395" w14:textId="77777777" w:rsidTr="00662537">
        <w:trPr>
          <w:cantSplit/>
          <w:trHeight w:val="412"/>
        </w:trPr>
        <w:tc>
          <w:tcPr>
            <w:tcW w:w="2761" w:type="dxa"/>
          </w:tcPr>
          <w:p w14:paraId="46D2D839" w14:textId="66ACEF71" w:rsidR="0019714D" w:rsidRPr="00CA12A4" w:rsidRDefault="0019714D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5" w:type="dxa"/>
            <w:gridSpan w:val="11"/>
          </w:tcPr>
          <w:p w14:paraId="21BDE8B0" w14:textId="77777777" w:rsidR="0019714D" w:rsidRPr="00CA12A4" w:rsidRDefault="0019714D" w:rsidP="00142B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42B70" w:rsidRPr="00CA12A4" w14:paraId="1FF73974" w14:textId="77777777" w:rsidTr="00662537">
        <w:trPr>
          <w:cantSplit/>
          <w:trHeight w:val="110"/>
        </w:trPr>
        <w:tc>
          <w:tcPr>
            <w:tcW w:w="2761" w:type="dxa"/>
          </w:tcPr>
          <w:p w14:paraId="5D54A363" w14:textId="2D191A5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</w:t>
            </w:r>
          </w:p>
        </w:tc>
        <w:tc>
          <w:tcPr>
            <w:tcW w:w="922" w:type="dxa"/>
            <w:vAlign w:val="bottom"/>
          </w:tcPr>
          <w:p w14:paraId="130CFA5D" w14:textId="3FCCE944" w:rsidR="00142B70" w:rsidRPr="00CA12A4" w:rsidRDefault="00142B70" w:rsidP="003B6729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73ED7CC0" w14:textId="7777777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8D7D013" w14:textId="331D9DEF" w:rsidR="00142B70" w:rsidRPr="00CA12A4" w:rsidRDefault="00142B70" w:rsidP="00142B70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0A5672B3" w14:textId="7777777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17AF201" w14:textId="57CECBB4" w:rsidR="00142B70" w:rsidRPr="00CA12A4" w:rsidRDefault="00142B70" w:rsidP="00142B70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54A2D3F3" w14:textId="7777777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5A9E4FA" w14:textId="12382988" w:rsidR="00142B70" w:rsidRPr="00CA12A4" w:rsidRDefault="00142B70" w:rsidP="00142B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61C1FA2C" w14:textId="7777777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9A76264" w14:textId="1905E53E" w:rsidR="00142B70" w:rsidRPr="00CA12A4" w:rsidRDefault="00142B70" w:rsidP="00142B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5576928F" w14:textId="77777777" w:rsidR="00142B70" w:rsidRPr="00CA12A4" w:rsidRDefault="00142B70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40E157EF" w14:textId="16BAD83A" w:rsidR="00142B70" w:rsidRPr="00CA12A4" w:rsidRDefault="00142B70" w:rsidP="00142B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6729" w:rsidRPr="00CA12A4" w14:paraId="677152EF" w14:textId="77777777" w:rsidTr="00662537">
        <w:trPr>
          <w:cantSplit/>
          <w:trHeight w:val="78"/>
        </w:trPr>
        <w:tc>
          <w:tcPr>
            <w:tcW w:w="2761" w:type="dxa"/>
          </w:tcPr>
          <w:p w14:paraId="2B592D00" w14:textId="5734D933" w:rsidR="003B6729" w:rsidRPr="00CA12A4" w:rsidRDefault="003B6729" w:rsidP="003B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การตามหลักคณิตศาสตร์</w:t>
            </w:r>
          </w:p>
        </w:tc>
        <w:tc>
          <w:tcPr>
            <w:tcW w:w="922" w:type="dxa"/>
            <w:vAlign w:val="bottom"/>
          </w:tcPr>
          <w:p w14:paraId="1720188B" w14:textId="77777777" w:rsidR="003B6729" w:rsidRPr="00CA12A4" w:rsidRDefault="003B6729" w:rsidP="00142B70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455A412C" w14:textId="77777777" w:rsidR="003B6729" w:rsidRPr="00CA12A4" w:rsidRDefault="003B6729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2830310" w14:textId="77777777" w:rsidR="003B6729" w:rsidRPr="00CA12A4" w:rsidRDefault="003B6729" w:rsidP="00142B70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67193AA0" w14:textId="77777777" w:rsidR="003B6729" w:rsidRPr="00CA12A4" w:rsidRDefault="003B6729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DEB06B5" w14:textId="77777777" w:rsidR="003B6729" w:rsidRPr="00CA12A4" w:rsidRDefault="003B6729" w:rsidP="00142B70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4C6D2DE3" w14:textId="77777777" w:rsidR="003B6729" w:rsidRPr="00CA12A4" w:rsidRDefault="003B6729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13863908" w14:textId="77777777" w:rsidR="003B6729" w:rsidRPr="00CA12A4" w:rsidRDefault="003B6729" w:rsidP="00142B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1F469A09" w14:textId="77777777" w:rsidR="003B6729" w:rsidRPr="00CA12A4" w:rsidRDefault="003B6729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72901299" w14:textId="77777777" w:rsidR="003B6729" w:rsidRPr="00CA12A4" w:rsidRDefault="003B6729" w:rsidP="00142B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" w:type="dxa"/>
          </w:tcPr>
          <w:p w14:paraId="1C2674CA" w14:textId="77777777" w:rsidR="003B6729" w:rsidRPr="00CA12A4" w:rsidRDefault="003B6729" w:rsidP="00142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A5B30F1" w14:textId="77777777" w:rsidR="003B6729" w:rsidRPr="00CA12A4" w:rsidRDefault="003B6729" w:rsidP="00142B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22D0" w:rsidRPr="00CA12A4" w14:paraId="3967C608" w14:textId="77777777" w:rsidTr="00662537">
        <w:trPr>
          <w:cantSplit/>
          <w:trHeight w:val="78"/>
        </w:trPr>
        <w:tc>
          <w:tcPr>
            <w:tcW w:w="2761" w:type="dxa"/>
          </w:tcPr>
          <w:p w14:paraId="5C617E2F" w14:textId="77CFC01D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332B508" w14:textId="54A5B3B0" w:rsidR="00C022D0" w:rsidRPr="00CA12A4" w:rsidRDefault="00C022D0" w:rsidP="00003A43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B57B338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E8357D8" w14:textId="73EB4379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2FCDAD8C" w14:textId="77777777" w:rsidR="00C022D0" w:rsidRPr="00CA12A4" w:rsidRDefault="00C022D0" w:rsidP="007D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087908E" w14:textId="23885F50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6BC15001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2272DF3" w14:textId="1326FE88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8" w:type="dxa"/>
          </w:tcPr>
          <w:p w14:paraId="641AA4C2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6D2F8C74" w14:textId="34F51A46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8" w:type="dxa"/>
          </w:tcPr>
          <w:p w14:paraId="542C2025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BDA1BC2" w14:textId="56BABDC6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C022D0" w:rsidRPr="00CA12A4" w14:paraId="298802B2" w14:textId="77777777" w:rsidTr="00662537">
        <w:trPr>
          <w:cantSplit/>
          <w:trHeight w:val="412"/>
        </w:trPr>
        <w:tc>
          <w:tcPr>
            <w:tcW w:w="2761" w:type="dxa"/>
          </w:tcPr>
          <w:p w14:paraId="6A63D182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9552D" w14:textId="550F3A9B" w:rsidR="00C022D0" w:rsidRPr="00CA12A4" w:rsidRDefault="00C022D0" w:rsidP="00003A43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6DF556DE" w14:textId="77777777" w:rsidR="00C022D0" w:rsidRPr="00CA12A4" w:rsidRDefault="00C022D0" w:rsidP="00C022D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27356" w14:textId="444838CE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76DFB1A2" w14:textId="77777777" w:rsidR="00C022D0" w:rsidRPr="00CA12A4" w:rsidRDefault="00C022D0" w:rsidP="007D38E7">
            <w:pPr>
              <w:pStyle w:val="acctfourfigures"/>
              <w:tabs>
                <w:tab w:val="decimal" w:pos="310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E9CBE" w14:textId="21B81147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0BC01FD6" w14:textId="77777777" w:rsidR="00C022D0" w:rsidRPr="00CA12A4" w:rsidRDefault="00C022D0" w:rsidP="00C022D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1FD20" w14:textId="77EFACD4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8" w:type="dxa"/>
            <w:vAlign w:val="bottom"/>
          </w:tcPr>
          <w:p w14:paraId="4FA8B128" w14:textId="77777777" w:rsidR="00C022D0" w:rsidRPr="00CA12A4" w:rsidRDefault="00C022D0" w:rsidP="00C022D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12107" w14:textId="0F7641E4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8" w:type="dxa"/>
            <w:vAlign w:val="bottom"/>
          </w:tcPr>
          <w:p w14:paraId="617CC6AF" w14:textId="77777777" w:rsidR="00C022D0" w:rsidRPr="00CA12A4" w:rsidRDefault="00C022D0" w:rsidP="00C022D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F09CF" w14:textId="62E03A60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662537" w:rsidRPr="00CA12A4" w14:paraId="01A1A66B" w14:textId="77777777" w:rsidTr="00662537">
        <w:trPr>
          <w:cantSplit/>
          <w:trHeight w:val="412"/>
        </w:trPr>
        <w:tc>
          <w:tcPr>
            <w:tcW w:w="2761" w:type="dxa"/>
          </w:tcPr>
          <w:p w14:paraId="320A14E4" w14:textId="77777777" w:rsidR="00662537" w:rsidRPr="00CA12A4" w:rsidRDefault="00662537" w:rsidP="003B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7D0425F" w14:textId="77777777" w:rsidR="00662537" w:rsidRPr="00CA12A4" w:rsidRDefault="00662537" w:rsidP="003B6729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vAlign w:val="bottom"/>
          </w:tcPr>
          <w:p w14:paraId="1B8F24A9" w14:textId="77777777" w:rsidR="00662537" w:rsidRPr="00CA12A4" w:rsidRDefault="00662537" w:rsidP="003B672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5D7E1B52" w14:textId="77777777" w:rsidR="00662537" w:rsidRPr="00CA12A4" w:rsidRDefault="00662537" w:rsidP="003B672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vAlign w:val="bottom"/>
          </w:tcPr>
          <w:p w14:paraId="49EAEDE8" w14:textId="77777777" w:rsidR="00662537" w:rsidRPr="00CA12A4" w:rsidRDefault="00662537" w:rsidP="003B672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4B5C44F" w14:textId="77777777" w:rsidR="00662537" w:rsidRPr="00CA12A4" w:rsidRDefault="00662537" w:rsidP="003B6729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5C38DB2C" w14:textId="77777777" w:rsidR="00662537" w:rsidRPr="00CA12A4" w:rsidRDefault="00662537" w:rsidP="003B672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C3D03F9" w14:textId="77777777" w:rsidR="00662537" w:rsidRPr="00CA12A4" w:rsidRDefault="00662537" w:rsidP="003B67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  <w:vAlign w:val="bottom"/>
          </w:tcPr>
          <w:p w14:paraId="1BCE2AE5" w14:textId="77777777" w:rsidR="00662537" w:rsidRPr="00CA12A4" w:rsidRDefault="00662537" w:rsidP="003B672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F5058F3" w14:textId="77777777" w:rsidR="00662537" w:rsidRPr="00CA12A4" w:rsidRDefault="00662537" w:rsidP="003B67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" w:type="dxa"/>
            <w:vAlign w:val="bottom"/>
          </w:tcPr>
          <w:p w14:paraId="5871403C" w14:textId="77777777" w:rsidR="00662537" w:rsidRPr="00CA12A4" w:rsidRDefault="00662537" w:rsidP="003B672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BBA3576" w14:textId="77777777" w:rsidR="00662537" w:rsidRPr="00CA12A4" w:rsidRDefault="00662537" w:rsidP="003B672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62537" w:rsidRPr="00CA12A4" w14:paraId="0E65B8A1" w14:textId="77777777" w:rsidTr="00984FEB">
        <w:trPr>
          <w:cantSplit/>
          <w:trHeight w:val="412"/>
        </w:trPr>
        <w:tc>
          <w:tcPr>
            <w:tcW w:w="2761" w:type="dxa"/>
          </w:tcPr>
          <w:p w14:paraId="5C2B10CD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5" w:type="dxa"/>
            <w:gridSpan w:val="11"/>
          </w:tcPr>
          <w:p w14:paraId="7B307E2F" w14:textId="4E7B0CE8" w:rsidR="00662537" w:rsidRPr="00CA12A4" w:rsidRDefault="00662537" w:rsidP="00984FE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62537" w:rsidRPr="00CA12A4" w14:paraId="1AF35E0A" w14:textId="77777777" w:rsidTr="00984FEB">
        <w:trPr>
          <w:cantSplit/>
          <w:trHeight w:val="397"/>
        </w:trPr>
        <w:tc>
          <w:tcPr>
            <w:tcW w:w="2761" w:type="dxa"/>
          </w:tcPr>
          <w:p w14:paraId="6F68AD29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center"/>
          </w:tcPr>
          <w:p w14:paraId="1DC7F256" w14:textId="77777777" w:rsidR="00662537" w:rsidRPr="00CA12A4" w:rsidRDefault="00662537" w:rsidP="00984FEB">
            <w:pPr>
              <w:tabs>
                <w:tab w:val="clear" w:pos="454"/>
                <w:tab w:val="left" w:pos="489"/>
              </w:tabs>
              <w:spacing w:line="380" w:lineRule="exact"/>
              <w:ind w:left="-108" w:right="-159" w:hanging="5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93" w:type="dxa"/>
          </w:tcPr>
          <w:p w14:paraId="1AA88B36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2" w:type="dxa"/>
            <w:gridSpan w:val="5"/>
            <w:vAlign w:val="center"/>
          </w:tcPr>
          <w:p w14:paraId="4EF15269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CA12A4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662537" w:rsidRPr="00CA12A4" w14:paraId="75A76340" w14:textId="77777777" w:rsidTr="00984FEB">
        <w:trPr>
          <w:cantSplit/>
          <w:trHeight w:val="1192"/>
        </w:trPr>
        <w:tc>
          <w:tcPr>
            <w:tcW w:w="2761" w:type="dxa"/>
          </w:tcPr>
          <w:p w14:paraId="056B5B96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A53494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DED641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2" w:type="dxa"/>
            <w:vAlign w:val="bottom"/>
          </w:tcPr>
          <w:p w14:paraId="7DCE2FD6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A0E2CBC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8" w:type="dxa"/>
            <w:vAlign w:val="bottom"/>
          </w:tcPr>
          <w:p w14:paraId="3CD71C36" w14:textId="77777777" w:rsidR="00662537" w:rsidRPr="00CA12A4" w:rsidRDefault="00662537" w:rsidP="00984FE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3621D62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8" w:type="dxa"/>
            <w:vAlign w:val="bottom"/>
          </w:tcPr>
          <w:p w14:paraId="060E034F" w14:textId="77777777" w:rsidR="00662537" w:rsidRPr="00CA12A4" w:rsidRDefault="00662537" w:rsidP="00984FE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2A1A4D8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93" w:type="dxa"/>
            <w:vAlign w:val="bottom"/>
          </w:tcPr>
          <w:p w14:paraId="6E3DE6AE" w14:textId="77777777" w:rsidR="00662537" w:rsidRPr="00CA12A4" w:rsidRDefault="00662537" w:rsidP="00984FE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7C796D9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EF2E391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8" w:type="dxa"/>
            <w:vAlign w:val="bottom"/>
          </w:tcPr>
          <w:p w14:paraId="6710F842" w14:textId="77777777" w:rsidR="00662537" w:rsidRPr="00CA12A4" w:rsidRDefault="00662537" w:rsidP="00984FE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110D9DD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8" w:type="dxa"/>
            <w:vAlign w:val="bottom"/>
          </w:tcPr>
          <w:p w14:paraId="4E82BD9D" w14:textId="77777777" w:rsidR="00662537" w:rsidRPr="00CA12A4" w:rsidRDefault="00662537" w:rsidP="00984FE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8B11112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BE89BA3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62537" w:rsidRPr="00CA12A4" w14:paraId="291BB066" w14:textId="77777777" w:rsidTr="00984FEB">
        <w:trPr>
          <w:cantSplit/>
          <w:trHeight w:val="412"/>
        </w:trPr>
        <w:tc>
          <w:tcPr>
            <w:tcW w:w="2761" w:type="dxa"/>
          </w:tcPr>
          <w:p w14:paraId="31978071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5" w:type="dxa"/>
            <w:gridSpan w:val="11"/>
          </w:tcPr>
          <w:p w14:paraId="1C274200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2537" w:rsidRPr="00CA12A4" w14:paraId="776D26E3" w14:textId="77777777" w:rsidTr="00984FEB">
        <w:trPr>
          <w:cantSplit/>
          <w:trHeight w:val="412"/>
        </w:trPr>
        <w:tc>
          <w:tcPr>
            <w:tcW w:w="2761" w:type="dxa"/>
          </w:tcPr>
          <w:p w14:paraId="264B0DF3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5" w:type="dxa"/>
            <w:gridSpan w:val="11"/>
          </w:tcPr>
          <w:p w14:paraId="2862F567" w14:textId="77777777" w:rsidR="00662537" w:rsidRPr="00CA12A4" w:rsidRDefault="00662537" w:rsidP="00984F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62537" w:rsidRPr="00CA12A4" w14:paraId="56B92E1F" w14:textId="77777777" w:rsidTr="00984FEB">
        <w:trPr>
          <w:cantSplit/>
          <w:trHeight w:val="110"/>
        </w:trPr>
        <w:tc>
          <w:tcPr>
            <w:tcW w:w="2761" w:type="dxa"/>
          </w:tcPr>
          <w:p w14:paraId="3179D4B1" w14:textId="7D6ED63E" w:rsidR="00662537" w:rsidRPr="00CA12A4" w:rsidRDefault="00662537" w:rsidP="00D7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</w:t>
            </w:r>
          </w:p>
        </w:tc>
        <w:tc>
          <w:tcPr>
            <w:tcW w:w="922" w:type="dxa"/>
            <w:vAlign w:val="bottom"/>
          </w:tcPr>
          <w:p w14:paraId="29E15874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450B1EED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6AE3A32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74FB70AB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D1E4E86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3EB75501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1A44D79D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5E106A1D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6C3D0B3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112A27AA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194066EC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62537" w:rsidRPr="00CA12A4" w14:paraId="5C311978" w14:textId="77777777" w:rsidTr="00984FEB">
        <w:trPr>
          <w:cantSplit/>
          <w:trHeight w:val="78"/>
        </w:trPr>
        <w:tc>
          <w:tcPr>
            <w:tcW w:w="2761" w:type="dxa"/>
          </w:tcPr>
          <w:p w14:paraId="192B328E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การตามหลักคณิตศาสตร์</w:t>
            </w:r>
          </w:p>
        </w:tc>
        <w:tc>
          <w:tcPr>
            <w:tcW w:w="922" w:type="dxa"/>
            <w:vAlign w:val="bottom"/>
          </w:tcPr>
          <w:p w14:paraId="293F3C84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7A016001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1CCEE37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4DDB8487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97812FE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</w:tcPr>
          <w:p w14:paraId="0E7DA651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56237A3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8" w:type="dxa"/>
          </w:tcPr>
          <w:p w14:paraId="23FD2343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13E79E9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8" w:type="dxa"/>
          </w:tcPr>
          <w:p w14:paraId="14D7BECE" w14:textId="77777777" w:rsidR="00662537" w:rsidRPr="00CA12A4" w:rsidRDefault="00662537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3BFB28A" w14:textId="77777777" w:rsidR="00662537" w:rsidRPr="00CA12A4" w:rsidRDefault="00662537" w:rsidP="00984F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022D0" w:rsidRPr="00CA12A4" w14:paraId="1FF9003F" w14:textId="77777777" w:rsidTr="00984FEB">
        <w:trPr>
          <w:cantSplit/>
          <w:trHeight w:val="78"/>
        </w:trPr>
        <w:tc>
          <w:tcPr>
            <w:tcW w:w="2761" w:type="dxa"/>
          </w:tcPr>
          <w:p w14:paraId="62AAF96B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42F5C21" w14:textId="13B2EAD8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37EE4B29" w14:textId="77777777" w:rsidR="00C022D0" w:rsidRPr="00CA12A4" w:rsidRDefault="00C022D0" w:rsidP="007D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BC63052" w14:textId="50AAED11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0D389E1F" w14:textId="77777777" w:rsidR="00C022D0" w:rsidRPr="00CA12A4" w:rsidRDefault="00C022D0" w:rsidP="007D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5016C70E" w14:textId="138647A9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14DF3BFB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30CC222" w14:textId="104780D2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8" w:type="dxa"/>
          </w:tcPr>
          <w:p w14:paraId="2B8063CD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778173F4" w14:textId="1A7A8D08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8" w:type="dxa"/>
          </w:tcPr>
          <w:p w14:paraId="3C4A5898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0B3589ED" w14:textId="7A359AE3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022D0" w:rsidRPr="00CA12A4" w14:paraId="0DD91095" w14:textId="77777777" w:rsidTr="00984FEB">
        <w:trPr>
          <w:cantSplit/>
          <w:trHeight w:val="412"/>
        </w:trPr>
        <w:tc>
          <w:tcPr>
            <w:tcW w:w="2761" w:type="dxa"/>
          </w:tcPr>
          <w:p w14:paraId="2E8B3EBD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2A7F0" w14:textId="6061A979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2E215C68" w14:textId="77777777" w:rsidR="00C022D0" w:rsidRPr="00CA12A4" w:rsidRDefault="00C022D0" w:rsidP="007D38E7">
            <w:pPr>
              <w:pStyle w:val="acctfourfigures"/>
              <w:tabs>
                <w:tab w:val="decimal" w:pos="310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2E0CA" w14:textId="6EAAE68D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  <w:tab w:val="decimal" w:pos="655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2AD68B83" w14:textId="77777777" w:rsidR="00C022D0" w:rsidRPr="00CA12A4" w:rsidRDefault="00C022D0" w:rsidP="007D38E7">
            <w:pPr>
              <w:pStyle w:val="acctfourfigures"/>
              <w:tabs>
                <w:tab w:val="decimal" w:pos="310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2EA2C" w14:textId="2FBC4D7C" w:rsidR="00C022D0" w:rsidRPr="00CA12A4" w:rsidRDefault="00C022D0" w:rsidP="007D38E7">
            <w:pPr>
              <w:pStyle w:val="acctfourfigures"/>
              <w:tabs>
                <w:tab w:val="clear" w:pos="765"/>
                <w:tab w:val="decimal" w:pos="310"/>
                <w:tab w:val="decimal" w:pos="506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01CE5BB3" w14:textId="77777777" w:rsidR="00C022D0" w:rsidRPr="00CA12A4" w:rsidRDefault="00C022D0" w:rsidP="00C022D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0A0F7" w14:textId="1303DC9D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8" w:type="dxa"/>
            <w:vAlign w:val="bottom"/>
          </w:tcPr>
          <w:p w14:paraId="014C13C1" w14:textId="77777777" w:rsidR="00C022D0" w:rsidRPr="00CA12A4" w:rsidRDefault="00C022D0" w:rsidP="00C022D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E8C6F" w14:textId="44A99221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-     </w:t>
            </w:r>
          </w:p>
        </w:tc>
        <w:tc>
          <w:tcPr>
            <w:tcW w:w="188" w:type="dxa"/>
            <w:vAlign w:val="bottom"/>
          </w:tcPr>
          <w:p w14:paraId="037E5672" w14:textId="77777777" w:rsidR="00C022D0" w:rsidRPr="00CA12A4" w:rsidRDefault="00C022D0" w:rsidP="00C022D0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7035F" w14:textId="1F1CFBE2" w:rsidR="00C022D0" w:rsidRPr="00CA12A4" w:rsidRDefault="00C022D0" w:rsidP="00C022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6FCED4FD" w14:textId="77777777" w:rsidR="000A2C1E" w:rsidRPr="00CA12A4" w:rsidRDefault="000A2C1E" w:rsidP="00C454B0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14:paraId="560BB8BC" w14:textId="0BDC3EDF" w:rsidR="00F574DF" w:rsidRPr="00CA12A4" w:rsidRDefault="00F574DF" w:rsidP="00F574DF">
      <w:pPr>
        <w:rPr>
          <w:lang w:val="x-none" w:eastAsia="x-none"/>
        </w:rPr>
      </w:pPr>
    </w:p>
    <w:tbl>
      <w:tblPr>
        <w:tblW w:w="1011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697"/>
        <w:gridCol w:w="236"/>
        <w:gridCol w:w="687"/>
        <w:gridCol w:w="270"/>
        <w:gridCol w:w="700"/>
        <w:gridCol w:w="236"/>
        <w:gridCol w:w="785"/>
        <w:gridCol w:w="241"/>
        <w:gridCol w:w="647"/>
        <w:gridCol w:w="236"/>
        <w:gridCol w:w="720"/>
        <w:gridCol w:w="240"/>
        <w:gridCol w:w="716"/>
        <w:gridCol w:w="236"/>
        <w:gridCol w:w="772"/>
      </w:tblGrid>
      <w:tr w:rsidR="00BA3761" w:rsidRPr="00CA12A4" w14:paraId="6D6B202C" w14:textId="77777777" w:rsidTr="00D01703">
        <w:tc>
          <w:tcPr>
            <w:tcW w:w="2700" w:type="dxa"/>
            <w:shd w:val="clear" w:color="auto" w:fill="auto"/>
          </w:tcPr>
          <w:p w14:paraId="5329D7B5" w14:textId="77777777" w:rsidR="00BA3761" w:rsidRPr="00CA12A4" w:rsidRDefault="00BA376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11" w:type="dxa"/>
            <w:gridSpan w:val="7"/>
            <w:shd w:val="clear" w:color="auto" w:fill="auto"/>
          </w:tcPr>
          <w:p w14:paraId="07451F89" w14:textId="77777777" w:rsidR="00BA3761" w:rsidRPr="00CA12A4" w:rsidRDefault="00BA376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01D78A03" w14:textId="77777777" w:rsidR="00BA3761" w:rsidRPr="00CA12A4" w:rsidRDefault="00BA376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67" w:type="dxa"/>
            <w:gridSpan w:val="7"/>
          </w:tcPr>
          <w:p w14:paraId="44D65441" w14:textId="77777777" w:rsidR="00BA3761" w:rsidRPr="00CA12A4" w:rsidRDefault="00BA376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68E3" w:rsidRPr="00CA12A4" w14:paraId="57328233" w14:textId="77777777" w:rsidTr="00D01703">
        <w:tc>
          <w:tcPr>
            <w:tcW w:w="2700" w:type="dxa"/>
            <w:shd w:val="clear" w:color="auto" w:fill="auto"/>
          </w:tcPr>
          <w:p w14:paraId="41BE31AB" w14:textId="77777777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3884465D" w14:textId="380BA1E0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Pr="00CA12A4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58C1E13" w14:textId="77777777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2B6A92E6" w14:textId="14CC97EA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Pr="00CA12A4">
              <w:rPr>
                <w:rFonts w:ascii="Angsana New" w:hAnsi="Angsana New"/>
                <w:bCs/>
                <w:sz w:val="24"/>
                <w:szCs w:val="24"/>
              </w:rPr>
              <w:t>2</w:t>
            </w:r>
          </w:p>
        </w:tc>
        <w:tc>
          <w:tcPr>
            <w:tcW w:w="241" w:type="dxa"/>
          </w:tcPr>
          <w:p w14:paraId="32924CC9" w14:textId="77777777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3" w:type="dxa"/>
            <w:gridSpan w:val="3"/>
          </w:tcPr>
          <w:p w14:paraId="31987C95" w14:textId="42F5D451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Pr="00CA12A4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41F0377F" w14:textId="77777777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4" w:type="dxa"/>
            <w:gridSpan w:val="3"/>
          </w:tcPr>
          <w:p w14:paraId="378DD509" w14:textId="64A8063A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Pr="00CA12A4">
              <w:rPr>
                <w:rFonts w:ascii="Angsana New" w:hAnsi="Angsana New"/>
                <w:bCs/>
                <w:sz w:val="24"/>
                <w:szCs w:val="24"/>
              </w:rPr>
              <w:t>2</w:t>
            </w:r>
          </w:p>
        </w:tc>
      </w:tr>
      <w:tr w:rsidR="00BA3761" w:rsidRPr="00CA12A4" w14:paraId="12F24B55" w14:textId="77777777" w:rsidTr="00D01703">
        <w:tc>
          <w:tcPr>
            <w:tcW w:w="2700" w:type="dxa"/>
            <w:shd w:val="clear" w:color="auto" w:fill="auto"/>
          </w:tcPr>
          <w:p w14:paraId="47B9C6C1" w14:textId="77777777" w:rsidR="00BA3761" w:rsidRPr="00CA12A4" w:rsidRDefault="00BA3761" w:rsidP="00B55FB3">
            <w:pPr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shd w:val="clear" w:color="auto" w:fill="auto"/>
          </w:tcPr>
          <w:p w14:paraId="5CB51FAF" w14:textId="00EE4097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13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2B8D6C5E" w14:textId="77777777" w:rsidR="00BA3761" w:rsidRPr="00CA12A4" w:rsidRDefault="00BA376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2246DA11" w14:textId="2E93FF81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28873C" w14:textId="77777777" w:rsidR="00BA3761" w:rsidRPr="00CA12A4" w:rsidRDefault="00BA376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5A4E3481" w14:textId="311B573B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05412643" w14:textId="77777777" w:rsidR="00BA3761" w:rsidRPr="00CA12A4" w:rsidRDefault="00BA3761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66D115AA" w14:textId="1804D3C9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E38FE09" w14:textId="77777777" w:rsidR="00BA3761" w:rsidRPr="00CA12A4" w:rsidRDefault="00BA3761" w:rsidP="00B55FB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EF0AC3A" w14:textId="41663216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184" w:right="-114" w:firstLine="10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tcBorders>
              <w:bottom w:val="nil"/>
            </w:tcBorders>
          </w:tcPr>
          <w:p w14:paraId="320C0437" w14:textId="77777777" w:rsidR="00BA3761" w:rsidRPr="00CA12A4" w:rsidRDefault="00BA3761" w:rsidP="00B55FB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5501AC1" w14:textId="39FDF347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D1F1EDA" w14:textId="77777777" w:rsidR="00BA3761" w:rsidRPr="00CA12A4" w:rsidRDefault="00BA3761" w:rsidP="00B55FB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348E0E15" w14:textId="21547DAE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tcBorders>
              <w:bottom w:val="nil"/>
            </w:tcBorders>
          </w:tcPr>
          <w:p w14:paraId="48BEFF70" w14:textId="77777777" w:rsidR="00BA3761" w:rsidRPr="00CA12A4" w:rsidRDefault="00BA3761" w:rsidP="00B55FB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3E60643D" w14:textId="4A4E18D4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A3761" w:rsidRPr="00CA12A4" w14:paraId="010A5875" w14:textId="77777777" w:rsidTr="00D01703">
        <w:tc>
          <w:tcPr>
            <w:tcW w:w="2700" w:type="dxa"/>
            <w:shd w:val="clear" w:color="auto" w:fill="auto"/>
          </w:tcPr>
          <w:p w14:paraId="1AE5F589" w14:textId="77777777" w:rsidR="00BA3761" w:rsidRPr="00CA12A4" w:rsidRDefault="00BA3761" w:rsidP="00BA3761">
            <w:pPr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shd w:val="clear" w:color="auto" w:fill="auto"/>
          </w:tcPr>
          <w:p w14:paraId="03093641" w14:textId="0C800773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139" w:right="-127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37318E8" w14:textId="77777777" w:rsidR="00BA3761" w:rsidRPr="00CA12A4" w:rsidRDefault="00BA3761" w:rsidP="00BA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418F4617" w14:textId="11FCA827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pacing w:val="-2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pacing w:val="-2"/>
                <w:sz w:val="24"/>
                <w:szCs w:val="24"/>
                <w:cs/>
                <w:lang w:bidi="th-TH"/>
              </w:rPr>
              <w:t>(</w:t>
            </w:r>
            <w:r w:rsidR="00902568" w:rsidRPr="00CA12A4">
              <w:rPr>
                <w:rFonts w:ascii="Angsana New" w:hAnsi="Angsana New" w:hint="cs"/>
                <w:i/>
                <w:iCs/>
                <w:spacing w:val="-2"/>
                <w:sz w:val="24"/>
                <w:szCs w:val="24"/>
                <w:cs/>
                <w:lang w:bidi="th-TH"/>
              </w:rPr>
              <w:t>ล้านบาท</w:t>
            </w:r>
            <w:r w:rsidRPr="00CA12A4">
              <w:rPr>
                <w:rFonts w:ascii="Angsana New" w:hAnsi="Angsana New" w:hint="cs"/>
                <w:i/>
                <w:iCs/>
                <w:spacing w:val="-2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80A79D" w14:textId="77777777" w:rsidR="00BA3761" w:rsidRPr="00CA12A4" w:rsidRDefault="00BA3761" w:rsidP="00BA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52AB01E8" w14:textId="1723A223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751340" w14:textId="77777777" w:rsidR="00BA3761" w:rsidRPr="00CA12A4" w:rsidRDefault="00BA3761" w:rsidP="00BA3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77703C4A" w14:textId="0A1E7A1C" w:rsidR="00BA3761" w:rsidRPr="00CA12A4" w:rsidRDefault="00902568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27C5CC02" w14:textId="77777777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A303C92" w14:textId="0036887C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184" w:right="-114" w:firstLine="1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79090B1" w14:textId="77777777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00BC678" w14:textId="02F19CF1" w:rsidR="00BA3761" w:rsidRPr="00CA12A4" w:rsidRDefault="00902568" w:rsidP="00902568">
            <w:pPr>
              <w:pStyle w:val="acctfourfigures"/>
              <w:tabs>
                <w:tab w:val="clear" w:pos="765"/>
              </w:tabs>
              <w:spacing w:line="240" w:lineRule="auto"/>
              <w:ind w:left="-9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C9C036" w14:textId="77777777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CDFB08E" w14:textId="122DAB44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0C8528BB" w14:textId="77777777" w:rsidR="00BA3761" w:rsidRPr="00CA12A4" w:rsidRDefault="00BA3761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6B784C0C" w14:textId="1BCC2D46" w:rsidR="00BA3761" w:rsidRPr="00CA12A4" w:rsidRDefault="00902568" w:rsidP="00BA376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C022D0" w:rsidRPr="00CA12A4" w14:paraId="15750769" w14:textId="77777777" w:rsidTr="00D01703">
        <w:tc>
          <w:tcPr>
            <w:tcW w:w="2700" w:type="dxa"/>
            <w:shd w:val="clear" w:color="auto" w:fill="auto"/>
          </w:tcPr>
          <w:p w14:paraId="7440C72E" w14:textId="77777777" w:rsidR="00C022D0" w:rsidRPr="00CA12A4" w:rsidRDefault="00C022D0" w:rsidP="00C022D0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697" w:type="dxa"/>
            <w:shd w:val="clear" w:color="auto" w:fill="auto"/>
          </w:tcPr>
          <w:p w14:paraId="74261E9A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70F38D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double" w:sz="4" w:space="0" w:color="auto"/>
            </w:tcBorders>
            <w:shd w:val="clear" w:color="auto" w:fill="auto"/>
          </w:tcPr>
          <w:p w14:paraId="093C60F0" w14:textId="6E4D6616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3,</w:t>
            </w:r>
            <w:r w:rsidR="007F4D65" w:rsidRPr="00CA12A4">
              <w:rPr>
                <w:rFonts w:ascii="Angsana New" w:hAnsi="Angsana New"/>
                <w:sz w:val="24"/>
                <w:szCs w:val="24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6C5F7C46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62F8643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3E837F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shd w:val="clear" w:color="auto" w:fill="auto"/>
          </w:tcPr>
          <w:p w14:paraId="614759BB" w14:textId="6DC45A47" w:rsidR="00C022D0" w:rsidRPr="00CA12A4" w:rsidRDefault="00C022D0" w:rsidP="00C022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4,</w:t>
            </w:r>
            <w:r w:rsidR="002E584B" w:rsidRPr="00CA12A4">
              <w:rPr>
                <w:rFonts w:ascii="Angsana New" w:hAnsi="Angsana New"/>
                <w:sz w:val="24"/>
                <w:szCs w:val="24"/>
              </w:rPr>
              <w:t>276</w:t>
            </w:r>
          </w:p>
        </w:tc>
        <w:tc>
          <w:tcPr>
            <w:tcW w:w="241" w:type="dxa"/>
            <w:tcBorders>
              <w:bottom w:val="nil"/>
            </w:tcBorders>
          </w:tcPr>
          <w:p w14:paraId="094A366D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F169EC1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1D543EE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D9BD802" w14:textId="526E13A8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1,</w:t>
            </w:r>
            <w:r w:rsidR="007F4D65" w:rsidRPr="00CA12A4">
              <w:rPr>
                <w:rFonts w:ascii="Angsana New" w:hAnsi="Angsana New"/>
                <w:sz w:val="24"/>
                <w:szCs w:val="24"/>
              </w:rPr>
              <w:t>479</w:t>
            </w:r>
          </w:p>
        </w:tc>
        <w:tc>
          <w:tcPr>
            <w:tcW w:w="240" w:type="dxa"/>
            <w:tcBorders>
              <w:bottom w:val="nil"/>
            </w:tcBorders>
          </w:tcPr>
          <w:p w14:paraId="2EBA7056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1746224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8E5E32F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</w:tcPr>
          <w:p w14:paraId="16494F54" w14:textId="121F7D75" w:rsidR="00C022D0" w:rsidRPr="00CA12A4" w:rsidRDefault="00C022D0" w:rsidP="00C022D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557</w:t>
            </w:r>
          </w:p>
        </w:tc>
      </w:tr>
      <w:tr w:rsidR="00C022D0" w:rsidRPr="00CA12A4" w14:paraId="17EF2BCF" w14:textId="77777777" w:rsidTr="00D01703">
        <w:tc>
          <w:tcPr>
            <w:tcW w:w="2700" w:type="dxa"/>
            <w:vAlign w:val="bottom"/>
          </w:tcPr>
          <w:p w14:paraId="45A9FBF8" w14:textId="7BC9FEFE" w:rsidR="00C022D0" w:rsidRPr="00CA12A4" w:rsidRDefault="00C022D0" w:rsidP="00C022D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97" w:type="dxa"/>
            <w:tcBorders>
              <w:bottom w:val="nil"/>
            </w:tcBorders>
            <w:shd w:val="clear" w:color="auto" w:fill="auto"/>
          </w:tcPr>
          <w:p w14:paraId="2534351C" w14:textId="7FF4FB19" w:rsidR="00C022D0" w:rsidRPr="00CA12A4" w:rsidRDefault="00C022D0" w:rsidP="005C27EA">
            <w:pPr>
              <w:pStyle w:val="acctfourfigures"/>
              <w:tabs>
                <w:tab w:val="clear" w:pos="765"/>
              </w:tabs>
              <w:spacing w:line="240" w:lineRule="auto"/>
              <w:ind w:left="-110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E628BE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B5FC5B" w14:textId="0A423CC8" w:rsidR="00C022D0" w:rsidRPr="00CA12A4" w:rsidRDefault="007F4D65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9F0825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7E087284" w14:textId="601DF70C" w:rsidR="00C022D0" w:rsidRPr="00CA12A4" w:rsidRDefault="00C022D0" w:rsidP="005C27EA">
            <w:pPr>
              <w:pStyle w:val="acctfourfigures"/>
              <w:tabs>
                <w:tab w:val="clear" w:pos="765"/>
              </w:tabs>
              <w:spacing w:line="240" w:lineRule="atLeast"/>
              <w:ind w:left="-118" w:right="-131" w:firstLine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1E348E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12D2F625" w14:textId="21CB7926" w:rsidR="00C022D0" w:rsidRPr="00CA12A4" w:rsidRDefault="00C022D0" w:rsidP="00C022D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C27EA" w:rsidRPr="00CA12A4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3992A7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35BBE6C3" w14:textId="7EC536B8" w:rsidR="00C022D0" w:rsidRPr="00CA12A4" w:rsidRDefault="00C022D0" w:rsidP="005C27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90955E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39BEF869" w14:textId="3EC48187" w:rsidR="00C022D0" w:rsidRPr="00CA12A4" w:rsidRDefault="00247D2C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2</w:t>
            </w:r>
            <w:r w:rsidR="007F4D65" w:rsidRPr="00CA12A4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4CB600" w14:textId="0C13FEEE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0FEF0062" w14:textId="5C6DF2E4" w:rsidR="00C022D0" w:rsidRPr="00CA12A4" w:rsidRDefault="00C022D0" w:rsidP="005C27EA">
            <w:pPr>
              <w:pStyle w:val="acctfourfigures"/>
              <w:tabs>
                <w:tab w:val="clear" w:pos="765"/>
              </w:tabs>
              <w:spacing w:line="240" w:lineRule="auto"/>
              <w:ind w:left="-131" w:right="-1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EE761C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nil"/>
            </w:tcBorders>
          </w:tcPr>
          <w:p w14:paraId="7D35E716" w14:textId="41F2663E" w:rsidR="00C022D0" w:rsidRPr="00CA12A4" w:rsidRDefault="00C022D0" w:rsidP="00C022D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111</w:t>
            </w:r>
          </w:p>
        </w:tc>
      </w:tr>
      <w:tr w:rsidR="00DA68E3" w:rsidRPr="00CA12A4" w14:paraId="6EF713D9" w14:textId="77777777" w:rsidTr="00D01703">
        <w:tc>
          <w:tcPr>
            <w:tcW w:w="2700" w:type="dxa"/>
            <w:vAlign w:val="bottom"/>
          </w:tcPr>
          <w:p w14:paraId="4D705E91" w14:textId="0F486311" w:rsidR="00DA68E3" w:rsidRPr="00CA12A4" w:rsidRDefault="00DA68E3" w:rsidP="00DA68E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97" w:type="dxa"/>
            <w:tcBorders>
              <w:bottom w:val="nil"/>
            </w:tcBorders>
            <w:shd w:val="clear" w:color="auto" w:fill="auto"/>
          </w:tcPr>
          <w:p w14:paraId="6AE8CD9F" w14:textId="77777777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252AA7" w14:textId="77777777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2CE1ECB6" w14:textId="351CE899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42C3C1" w14:textId="77777777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65CAFD7" w14:textId="77777777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D26DCC" w14:textId="77777777" w:rsidR="00DA68E3" w:rsidRPr="00CA12A4" w:rsidRDefault="00DA68E3" w:rsidP="00DA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1FCB08C6" w14:textId="1FB0A1EC" w:rsidR="00DA68E3" w:rsidRPr="00CA12A4" w:rsidRDefault="00DA68E3" w:rsidP="00DA68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2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4B1C495A" w14:textId="77777777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736EF18" w14:textId="77777777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17F26B0" w14:textId="77777777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5FC05E6" w14:textId="720C529D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607B5232" w14:textId="77777777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60D3BED" w14:textId="77777777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4C0E549" w14:textId="77777777" w:rsidR="00DA68E3" w:rsidRPr="00CA12A4" w:rsidRDefault="00DA68E3" w:rsidP="00DA68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27291AD5" w14:textId="674F8E20" w:rsidR="00DA68E3" w:rsidRPr="00CA12A4" w:rsidRDefault="00DA68E3" w:rsidP="00DA68E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22D0" w:rsidRPr="00CA12A4" w14:paraId="09377483" w14:textId="77777777" w:rsidTr="00D01703">
        <w:tc>
          <w:tcPr>
            <w:tcW w:w="2700" w:type="dxa"/>
            <w:vAlign w:val="bottom"/>
          </w:tcPr>
          <w:p w14:paraId="4EACCC2F" w14:textId="5B99595A" w:rsidR="00C022D0" w:rsidRPr="00CA12A4" w:rsidRDefault="00C022D0" w:rsidP="00C022D0">
            <w:pPr>
              <w:tabs>
                <w:tab w:val="clear" w:pos="227"/>
              </w:tabs>
              <w:spacing w:line="240" w:lineRule="auto"/>
              <w:ind w:left="254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-  เงินปันผลรับจากบริษัท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697" w:type="dxa"/>
            <w:tcBorders>
              <w:bottom w:val="nil"/>
            </w:tcBorders>
            <w:shd w:val="clear" w:color="auto" w:fill="auto"/>
          </w:tcPr>
          <w:p w14:paraId="56220AE1" w14:textId="3DAAE3AD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08317A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1C5F0A10" w14:textId="263DD8EA" w:rsidR="00C022D0" w:rsidRPr="00CA12A4" w:rsidRDefault="005C27EA" w:rsidP="005C27E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2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11BB4B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144AD78F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3C3BFA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1FD5B40C" w14:textId="1CDC69A6" w:rsidR="00C022D0" w:rsidRPr="00CA12A4" w:rsidRDefault="00C022D0" w:rsidP="00A63D7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468FC1C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A9CB084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82C7279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C30607A" w14:textId="44818A7A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(223)</w:t>
            </w:r>
          </w:p>
        </w:tc>
        <w:tc>
          <w:tcPr>
            <w:tcW w:w="240" w:type="dxa"/>
            <w:tcBorders>
              <w:bottom w:val="nil"/>
            </w:tcBorders>
          </w:tcPr>
          <w:p w14:paraId="26F1FDF7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CA8B7CF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FA05A30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25B0C30C" w14:textId="759E5ABB" w:rsidR="00C022D0" w:rsidRPr="00CA12A4" w:rsidRDefault="00C022D0" w:rsidP="00C022D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(6)</w:t>
            </w:r>
          </w:p>
        </w:tc>
      </w:tr>
      <w:tr w:rsidR="00C022D0" w:rsidRPr="00CA12A4" w14:paraId="2E3375C7" w14:textId="77777777" w:rsidTr="00D01703">
        <w:tc>
          <w:tcPr>
            <w:tcW w:w="2700" w:type="dxa"/>
            <w:vAlign w:val="bottom"/>
          </w:tcPr>
          <w:p w14:paraId="02F64DD9" w14:textId="74486F0D" w:rsidR="00C022D0" w:rsidRPr="00CA12A4" w:rsidRDefault="00C022D0" w:rsidP="00C022D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CA12A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- </w:t>
            </w:r>
            <w:r w:rsidRPr="00CA12A4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กำไรสุทธิที่ได้รับการส่งเสริมการลงทุน</w:t>
            </w:r>
          </w:p>
        </w:tc>
        <w:tc>
          <w:tcPr>
            <w:tcW w:w="697" w:type="dxa"/>
            <w:tcBorders>
              <w:top w:val="nil"/>
            </w:tcBorders>
            <w:shd w:val="clear" w:color="auto" w:fill="auto"/>
          </w:tcPr>
          <w:p w14:paraId="3E15313C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E0E9581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</w:tcBorders>
            <w:shd w:val="clear" w:color="auto" w:fill="auto"/>
          </w:tcPr>
          <w:p w14:paraId="208A4404" w14:textId="020CE1CC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</w:t>
            </w:r>
            <w:r w:rsidR="007F4D65" w:rsidRPr="00CA12A4">
              <w:rPr>
                <w:rFonts w:ascii="Angsana New" w:hAnsi="Angsana New"/>
                <w:sz w:val="24"/>
                <w:szCs w:val="24"/>
              </w:rPr>
              <w:t>59</w:t>
            </w:r>
            <w:r w:rsidRPr="00CA12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360123C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47A87E42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6008A90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7DD06EF4" w14:textId="0805ECB0" w:rsidR="00C022D0" w:rsidRPr="00CA12A4" w:rsidRDefault="00C022D0" w:rsidP="00C022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403D9322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5424902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AF79A69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7EB68F6" w14:textId="79D0DB59" w:rsidR="00C022D0" w:rsidRPr="00CA12A4" w:rsidRDefault="00C022D0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(2</w:t>
            </w:r>
            <w:r w:rsidR="007F4D65" w:rsidRPr="00CA12A4">
              <w:rPr>
                <w:rFonts w:ascii="Angsana New" w:hAnsi="Angsana New"/>
                <w:sz w:val="24"/>
                <w:szCs w:val="24"/>
              </w:rPr>
              <w:t>0</w:t>
            </w:r>
            <w:r w:rsidRPr="00CA12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</w:tcBorders>
          </w:tcPr>
          <w:p w14:paraId="1D2695C3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14:paraId="6C4C1EFF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F4E0F94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</w:tcBorders>
          </w:tcPr>
          <w:p w14:paraId="30B86CD2" w14:textId="6D3E3AB2" w:rsidR="00C022D0" w:rsidRPr="00CA12A4" w:rsidRDefault="00C022D0" w:rsidP="00C022D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(4)</w:t>
            </w:r>
          </w:p>
        </w:tc>
      </w:tr>
      <w:tr w:rsidR="00C022D0" w:rsidRPr="00CA12A4" w14:paraId="21796395" w14:textId="77777777" w:rsidTr="00797BA6">
        <w:tc>
          <w:tcPr>
            <w:tcW w:w="2700" w:type="dxa"/>
            <w:vAlign w:val="bottom"/>
          </w:tcPr>
          <w:p w14:paraId="073A23B2" w14:textId="57296F47" w:rsidR="00C022D0" w:rsidRPr="00CA12A4" w:rsidRDefault="00C022D0" w:rsidP="00C022D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CA12A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- 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จากการจำหน่ายเงินลงทุนใน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บริษัทร่วม</w:t>
            </w:r>
          </w:p>
        </w:tc>
        <w:tc>
          <w:tcPr>
            <w:tcW w:w="697" w:type="dxa"/>
            <w:shd w:val="clear" w:color="auto" w:fill="auto"/>
          </w:tcPr>
          <w:p w14:paraId="5C781351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9F859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</w:tcPr>
          <w:p w14:paraId="6B9ECB03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90933B8" w14:textId="45DF1239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(77)</w:t>
            </w:r>
          </w:p>
        </w:tc>
        <w:tc>
          <w:tcPr>
            <w:tcW w:w="270" w:type="dxa"/>
            <w:shd w:val="clear" w:color="auto" w:fill="auto"/>
          </w:tcPr>
          <w:p w14:paraId="1111D4F7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7423C744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A07D1B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76EC42F5" w14:textId="19733F6E" w:rsidR="00C022D0" w:rsidRPr="00CA12A4" w:rsidRDefault="00C022D0" w:rsidP="00A63D7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0D19C26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</w:tcPr>
          <w:p w14:paraId="6460546A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9354F3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55222B" w14:textId="77777777" w:rsidR="00C022D0" w:rsidRPr="00CA12A4" w:rsidRDefault="00C022D0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52EE470" w14:textId="5E0CC933" w:rsidR="00C022D0" w:rsidRPr="00CA12A4" w:rsidRDefault="00C022D0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02FE87B0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9A82D19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D700D6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3E27E25E" w14:textId="77777777" w:rsidR="00C022D0" w:rsidRPr="00CA12A4" w:rsidRDefault="00C022D0" w:rsidP="00C022D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</w:p>
          <w:p w14:paraId="2A47D9C0" w14:textId="1B2417A1" w:rsidR="00C022D0" w:rsidRPr="00CA12A4" w:rsidRDefault="00C022D0" w:rsidP="00C022D0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22D0" w:rsidRPr="00CA12A4" w14:paraId="02A8A71E" w14:textId="77777777" w:rsidTr="00D01703">
        <w:tc>
          <w:tcPr>
            <w:tcW w:w="2700" w:type="dxa"/>
            <w:vAlign w:val="bottom"/>
          </w:tcPr>
          <w:p w14:paraId="707DAD40" w14:textId="0B52759F" w:rsidR="00C022D0" w:rsidRPr="00CA12A4" w:rsidRDefault="00C022D0" w:rsidP="00C022D0">
            <w:pPr>
              <w:tabs>
                <w:tab w:val="clear" w:pos="227"/>
                <w:tab w:val="clear" w:pos="2580"/>
                <w:tab w:val="left" w:pos="2412"/>
              </w:tabs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 อื่นๆ</w:t>
            </w:r>
          </w:p>
        </w:tc>
        <w:tc>
          <w:tcPr>
            <w:tcW w:w="697" w:type="dxa"/>
            <w:shd w:val="clear" w:color="auto" w:fill="auto"/>
          </w:tcPr>
          <w:p w14:paraId="206C5C86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264649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6F6354E7" w14:textId="19998405" w:rsidR="00C022D0" w:rsidRPr="00CA12A4" w:rsidRDefault="00335AD1" w:rsidP="00335A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left="-79" w:right="-2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D21D2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02C75188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8F7286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2129474A" w14:textId="74B89146" w:rsidR="00C022D0" w:rsidRPr="00CA12A4" w:rsidRDefault="00C022D0" w:rsidP="00C022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47A0ACBC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7A0F93BE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A3CBFF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D5C5BD" w14:textId="01E84C01" w:rsidR="00C022D0" w:rsidRPr="00CA12A4" w:rsidRDefault="00C022D0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40F9DCE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2625BFE1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13EDEA0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33EF6955" w14:textId="0BBB5D34" w:rsidR="00C022D0" w:rsidRPr="00CA12A4" w:rsidRDefault="00C022D0" w:rsidP="00C022D0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22D0" w:rsidRPr="00CA12A4" w14:paraId="6B13AD82" w14:textId="77777777" w:rsidTr="00797BA6">
        <w:tc>
          <w:tcPr>
            <w:tcW w:w="2700" w:type="dxa"/>
            <w:vAlign w:val="bottom"/>
          </w:tcPr>
          <w:p w14:paraId="1B1FD715" w14:textId="6ACBDE62" w:rsidR="00C022D0" w:rsidRPr="00CA12A4" w:rsidRDefault="00C022D0" w:rsidP="00C022D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97" w:type="dxa"/>
            <w:shd w:val="clear" w:color="auto" w:fill="auto"/>
          </w:tcPr>
          <w:p w14:paraId="2F8B086A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CE9571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513FB84" w14:textId="1937EC3D" w:rsidR="00C022D0" w:rsidRPr="00CA12A4" w:rsidRDefault="005C27EA" w:rsidP="00C022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4A0FC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8C0DFED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5B7505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02EBB403" w14:textId="06666809" w:rsidR="00C022D0" w:rsidRPr="00CA12A4" w:rsidRDefault="005C27EA" w:rsidP="00C022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76596A2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7F507986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D53151F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5E2174" w14:textId="778C7380" w:rsidR="00C022D0" w:rsidRPr="00CA12A4" w:rsidRDefault="00A63D79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413614CA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52C86552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CE3CFC1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1EF7977" w14:textId="0D45C424" w:rsidR="00C022D0" w:rsidRPr="00CA12A4" w:rsidRDefault="00C022D0" w:rsidP="00C022D0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022D0" w:rsidRPr="00CA12A4" w14:paraId="0847122F" w14:textId="77777777" w:rsidTr="00797BA6">
        <w:tc>
          <w:tcPr>
            <w:tcW w:w="2700" w:type="dxa"/>
            <w:vAlign w:val="bottom"/>
          </w:tcPr>
          <w:p w14:paraId="79FEF908" w14:textId="10A6EA5A" w:rsidR="00C022D0" w:rsidRPr="00CA12A4" w:rsidRDefault="00C022D0" w:rsidP="00C022D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>แตกต่างในอัตราภาษีเงินได้ที่แท้</w:t>
            </w:r>
            <w:r w:rsidRPr="00CA12A4">
              <w:rPr>
                <w:rFonts w:ascii="Angsana New" w:hAnsi="Angsana New"/>
                <w:sz w:val="24"/>
                <w:szCs w:val="24"/>
              </w:rPr>
              <w:br/>
            </w:r>
            <w:r w:rsidRPr="00CA12A4">
              <w:rPr>
                <w:rFonts w:ascii="Angsana New" w:hAnsi="Angsana New"/>
                <w:sz w:val="24"/>
                <w:szCs w:val="24"/>
                <w:cs/>
              </w:rPr>
              <w:t>จริงของส่วนแบ่งขาดทุนใน</w:t>
            </w:r>
            <w:r w:rsidRPr="00CA12A4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97" w:type="dxa"/>
            <w:shd w:val="clear" w:color="auto" w:fill="auto"/>
          </w:tcPr>
          <w:p w14:paraId="45A4A33D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173466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D4213B6" w14:textId="502E762A" w:rsidR="00C022D0" w:rsidRPr="00CA12A4" w:rsidRDefault="005C27EA" w:rsidP="00A63D7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/>
              <w:rPr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(13)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ADAC0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4A6C2FA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92D8BF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vAlign w:val="bottom"/>
          </w:tcPr>
          <w:p w14:paraId="3891EEC1" w14:textId="37425B83" w:rsidR="00C022D0" w:rsidRPr="00CA12A4" w:rsidRDefault="005C27EA" w:rsidP="005C27EA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(48)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51813402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64B51F05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373EB0B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0CD1DF" w14:textId="79F2D3DC" w:rsidR="00C022D0" w:rsidRPr="00CA12A4" w:rsidRDefault="00C022D0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43DC3FCA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7387F1CF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5492B4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648CCAA5" w14:textId="3F5F87D2" w:rsidR="00C022D0" w:rsidRPr="00CA12A4" w:rsidRDefault="00C022D0" w:rsidP="00C022D0">
            <w:pPr>
              <w:pStyle w:val="acctfourfigures"/>
              <w:tabs>
                <w:tab w:val="clear" w:pos="765"/>
                <w:tab w:val="decimal" w:pos="282"/>
                <w:tab w:val="decimal" w:pos="504"/>
              </w:tabs>
              <w:spacing w:line="240" w:lineRule="auto"/>
              <w:ind w:left="-79"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022D0" w:rsidRPr="00CA12A4" w14:paraId="141AB963" w14:textId="77777777" w:rsidTr="00C022D0">
        <w:tc>
          <w:tcPr>
            <w:tcW w:w="2700" w:type="dxa"/>
            <w:tcBorders>
              <w:bottom w:val="nil"/>
            </w:tcBorders>
            <w:vAlign w:val="bottom"/>
          </w:tcPr>
          <w:p w14:paraId="01084327" w14:textId="439A791A" w:rsidR="00C022D0" w:rsidRPr="00CA12A4" w:rsidRDefault="00C022D0" w:rsidP="00C022D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การใช้</w:t>
            </w:r>
            <w:r w:rsidR="00C451E2" w:rsidRPr="00CA12A4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="00C451E2" w:rsidRPr="00CA12A4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</w:t>
            </w:r>
            <w:r w:rsidR="00C451E2" w:rsidRPr="00CA12A4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) </w:t>
            </w:r>
            <w:r w:rsidRPr="00CA12A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697" w:type="dxa"/>
            <w:tcBorders>
              <w:bottom w:val="nil"/>
            </w:tcBorders>
            <w:shd w:val="clear" w:color="auto" w:fill="auto"/>
          </w:tcPr>
          <w:p w14:paraId="3504E0B2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2CE8FB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51EBD44A" w14:textId="77777777" w:rsidR="00C451E2" w:rsidRPr="00CA12A4" w:rsidRDefault="00C451E2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0F29BC5" w14:textId="1824AC1F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4EA7B3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72845906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583F5A" w14:textId="77777777" w:rsidR="00C022D0" w:rsidRPr="00CA12A4" w:rsidRDefault="00C022D0" w:rsidP="00C02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vAlign w:val="bottom"/>
          </w:tcPr>
          <w:p w14:paraId="0683496C" w14:textId="4B2956C3" w:rsidR="00C022D0" w:rsidRPr="00CA12A4" w:rsidRDefault="00C022D0" w:rsidP="00C022D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75A47305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0DD8F43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ECDCE57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871A0A6" w14:textId="0BF260B8" w:rsidR="00C022D0" w:rsidRPr="00CA12A4" w:rsidRDefault="00C022D0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A2CA6E5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6E0B6792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69137B6" w14:textId="77777777" w:rsidR="00C022D0" w:rsidRPr="00CA12A4" w:rsidRDefault="00C022D0" w:rsidP="00C022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186AA2ED" w14:textId="77777777" w:rsidR="00C451E2" w:rsidRPr="00CA12A4" w:rsidRDefault="00C451E2" w:rsidP="00C022D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</w:p>
          <w:p w14:paraId="4C131BB5" w14:textId="5F3BE91B" w:rsidR="00C022D0" w:rsidRPr="00CA12A4" w:rsidRDefault="00C022D0" w:rsidP="00C022D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</w:tr>
      <w:tr w:rsidR="007C5EF8" w:rsidRPr="00CA12A4" w14:paraId="3B582046" w14:textId="77777777" w:rsidTr="00797BA6">
        <w:tc>
          <w:tcPr>
            <w:tcW w:w="2700" w:type="dxa"/>
            <w:tcBorders>
              <w:bottom w:val="nil"/>
            </w:tcBorders>
            <w:vAlign w:val="bottom"/>
          </w:tcPr>
          <w:p w14:paraId="255071FF" w14:textId="317073CF" w:rsidR="007C5EF8" w:rsidRPr="00CA12A4" w:rsidRDefault="007C5EF8" w:rsidP="007C5EF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ที่บันทึกสูงไป</w:t>
            </w:r>
            <w:r w:rsidR="00E31549" w:rsidRPr="00CA12A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E31549"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ต่ำไป</w:t>
            </w:r>
            <w:r w:rsidR="00E31549" w:rsidRPr="00CA12A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97" w:type="dxa"/>
            <w:tcBorders>
              <w:bottom w:val="nil"/>
            </w:tcBorders>
            <w:shd w:val="clear" w:color="auto" w:fill="auto"/>
          </w:tcPr>
          <w:p w14:paraId="1A320820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6E67DA" w14:textId="77777777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0292E0D4" w14:textId="709F5EAD" w:rsidR="007C5EF8" w:rsidRPr="00CA12A4" w:rsidRDefault="00A63D79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C7D532" w14:textId="77777777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284AB124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7A719E" w14:textId="77777777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vAlign w:val="bottom"/>
          </w:tcPr>
          <w:p w14:paraId="7865956F" w14:textId="1E2A4D19" w:rsidR="007C5EF8" w:rsidRPr="00CA12A4" w:rsidRDefault="007C5EF8" w:rsidP="007C5EF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A12A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CA12A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6C22B7C3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AF0982C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B0A8BDA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EA4090D" w14:textId="5D6696E7" w:rsidR="007C5EF8" w:rsidRPr="00CA12A4" w:rsidRDefault="00A63D79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bottom w:val="nil"/>
            </w:tcBorders>
          </w:tcPr>
          <w:p w14:paraId="25FC3647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7BB13B0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EEF353B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79DA00A8" w14:textId="4067CC01" w:rsidR="007C5EF8" w:rsidRPr="00CA12A4" w:rsidRDefault="007C5EF8" w:rsidP="007C5EF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7C5EF8" w:rsidRPr="00CA12A4" w14:paraId="00E295DF" w14:textId="77777777" w:rsidTr="00797BA6">
        <w:tc>
          <w:tcPr>
            <w:tcW w:w="2700" w:type="dxa"/>
            <w:tcBorders>
              <w:bottom w:val="nil"/>
            </w:tcBorders>
            <w:vAlign w:val="bottom"/>
          </w:tcPr>
          <w:p w14:paraId="4485975C" w14:textId="346D9FF8" w:rsidR="007C5EF8" w:rsidRPr="00CA12A4" w:rsidRDefault="007C5EF8" w:rsidP="007C5EF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697" w:type="dxa"/>
            <w:tcBorders>
              <w:bottom w:val="nil"/>
            </w:tcBorders>
            <w:shd w:val="clear" w:color="auto" w:fill="auto"/>
          </w:tcPr>
          <w:p w14:paraId="540C7737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466E2A" w14:textId="77777777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single" w:sz="2" w:space="0" w:color="auto"/>
            </w:tcBorders>
            <w:shd w:val="clear" w:color="auto" w:fill="auto"/>
          </w:tcPr>
          <w:p w14:paraId="11FD44C3" w14:textId="509E1DDE" w:rsidR="007C5EF8" w:rsidRPr="00CA12A4" w:rsidRDefault="00247D2C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4397ED" w14:textId="77777777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8282396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E9E5B9" w14:textId="77777777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vAlign w:val="bottom"/>
          </w:tcPr>
          <w:p w14:paraId="561E8E79" w14:textId="1F1B0FD5" w:rsidR="007C5EF8" w:rsidRPr="00CA12A4" w:rsidRDefault="00247D2C" w:rsidP="00247D2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41" w:type="dxa"/>
            <w:tcBorders>
              <w:bottom w:val="nil"/>
            </w:tcBorders>
          </w:tcPr>
          <w:p w14:paraId="6D4C8E7F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D039679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B06F01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49F6B67" w14:textId="6A664808" w:rsidR="007C5EF8" w:rsidRPr="00CA12A4" w:rsidRDefault="00247D2C" w:rsidP="00247D2C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40" w:type="dxa"/>
            <w:tcBorders>
              <w:bottom w:val="nil"/>
            </w:tcBorders>
          </w:tcPr>
          <w:p w14:paraId="22E839F1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2039F34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FFF60C3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232FEEA3" w14:textId="690A20C5" w:rsidR="007C5EF8" w:rsidRPr="00CA12A4" w:rsidRDefault="007C5EF8" w:rsidP="007C5EF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(5)</w:t>
            </w:r>
          </w:p>
        </w:tc>
      </w:tr>
      <w:tr w:rsidR="007C5EF8" w:rsidRPr="00CA12A4" w14:paraId="151E0E3D" w14:textId="77777777" w:rsidTr="00797BA6">
        <w:tc>
          <w:tcPr>
            <w:tcW w:w="2700" w:type="dxa"/>
            <w:tcBorders>
              <w:bottom w:val="nil"/>
            </w:tcBorders>
            <w:vAlign w:val="bottom"/>
          </w:tcPr>
          <w:p w14:paraId="5BE0A7EF" w14:textId="03E4BE15" w:rsidR="007C5EF8" w:rsidRPr="00CA12A4" w:rsidRDefault="007C5EF8" w:rsidP="007C5EF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7" w:type="dxa"/>
            <w:tcBorders>
              <w:bottom w:val="nil"/>
            </w:tcBorders>
            <w:shd w:val="clear" w:color="auto" w:fill="auto"/>
          </w:tcPr>
          <w:p w14:paraId="54976685" w14:textId="670F987C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18.</w:t>
            </w:r>
            <w:r w:rsidR="00F76DE6"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44EF55" w14:textId="77777777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229E62C0" w14:textId="64B77621" w:rsidR="007C5EF8" w:rsidRPr="00CA12A4" w:rsidRDefault="007C5EF8" w:rsidP="00797BA6">
            <w:pPr>
              <w:pStyle w:val="acctfourfigures"/>
              <w:tabs>
                <w:tab w:val="clear" w:pos="765"/>
                <w:tab w:val="left" w:pos="304"/>
              </w:tabs>
              <w:spacing w:line="240" w:lineRule="auto"/>
              <w:ind w:left="-79"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5C27EA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7F4D65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3F358B" w14:textId="798FC326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60F5EE82" w14:textId="3B420051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tLeast"/>
              <w:ind w:left="-111" w:right="-13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35AD1"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.</w:t>
            </w:r>
            <w:r w:rsidR="00335AD1" w:rsidRPr="00CA12A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CBE956" w14:textId="77777777" w:rsidR="007C5EF8" w:rsidRPr="00CA12A4" w:rsidRDefault="007C5EF8" w:rsidP="007C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3689B" w14:textId="70693D05" w:rsidR="007C5EF8" w:rsidRPr="00CA12A4" w:rsidRDefault="007C5EF8" w:rsidP="00A63D7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5C27EA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241" w:type="dxa"/>
            <w:tcBorders>
              <w:bottom w:val="nil"/>
            </w:tcBorders>
          </w:tcPr>
          <w:p w14:paraId="0590A60E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93F0CDA" w14:textId="79160518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3.</w:t>
            </w:r>
            <w:r w:rsidR="00B04ABC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F76DE6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22DCCFA7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705F3" w14:textId="1704F73F" w:rsidR="007C5EF8" w:rsidRPr="00CA12A4" w:rsidRDefault="007C5EF8" w:rsidP="00A63D7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F4D65" w:rsidRPr="00CA12A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bottom w:val="nil"/>
            </w:tcBorders>
          </w:tcPr>
          <w:p w14:paraId="6A4BEB4E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D8EF9BB" w14:textId="6BB6894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127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5.57</w:t>
            </w:r>
          </w:p>
        </w:tc>
        <w:tc>
          <w:tcPr>
            <w:tcW w:w="236" w:type="dxa"/>
            <w:tcBorders>
              <w:bottom w:val="nil"/>
            </w:tcBorders>
          </w:tcPr>
          <w:p w14:paraId="710F7870" w14:textId="77777777" w:rsidR="007C5EF8" w:rsidRPr="00CA12A4" w:rsidRDefault="007C5EF8" w:rsidP="007C5E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798C441D" w14:textId="1B2A5109" w:rsidR="007C5EF8" w:rsidRPr="00CA12A4" w:rsidRDefault="007C5EF8" w:rsidP="007C5EF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</w:p>
        </w:tc>
      </w:tr>
    </w:tbl>
    <w:p w14:paraId="33006D1B" w14:textId="3266805F" w:rsidR="00BA3761" w:rsidRPr="00CA12A4" w:rsidRDefault="00BA3761" w:rsidP="00F574D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902568" w:rsidRPr="00CA12A4" w14:paraId="4DFB5B06" w14:textId="77777777" w:rsidTr="00B55FB3">
        <w:trPr>
          <w:tblHeader/>
        </w:trPr>
        <w:tc>
          <w:tcPr>
            <w:tcW w:w="2687" w:type="dxa"/>
            <w:shd w:val="clear" w:color="auto" w:fill="auto"/>
          </w:tcPr>
          <w:p w14:paraId="38ECBC78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6D071BA9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44BD1AF4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25BFE686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2568" w:rsidRPr="00CA12A4" w14:paraId="5186111C" w14:textId="77777777" w:rsidTr="00B55FB3">
        <w:trPr>
          <w:tblHeader/>
        </w:trPr>
        <w:tc>
          <w:tcPr>
            <w:tcW w:w="2687" w:type="dxa"/>
            <w:shd w:val="clear" w:color="auto" w:fill="auto"/>
          </w:tcPr>
          <w:p w14:paraId="3EDFE5CC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E7F9D2D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0BD878F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2066C57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3B7714F5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626BBC31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A1F7EB0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054C0C71" w14:textId="77777777" w:rsidR="00902568" w:rsidRPr="00CA12A4" w:rsidRDefault="00902568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A34777" w:rsidRPr="00CA12A4" w14:paraId="31EF8731" w14:textId="77777777" w:rsidTr="00B55FB3">
        <w:trPr>
          <w:tblHeader/>
        </w:trPr>
        <w:tc>
          <w:tcPr>
            <w:tcW w:w="2687" w:type="dxa"/>
            <w:shd w:val="clear" w:color="auto" w:fill="auto"/>
          </w:tcPr>
          <w:p w14:paraId="1F4B32A5" w14:textId="09778DEE" w:rsidR="00A34777" w:rsidRPr="00CA12A4" w:rsidRDefault="00A34777" w:rsidP="00A34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A12A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716" w:type="dxa"/>
            <w:shd w:val="clear" w:color="auto" w:fill="auto"/>
          </w:tcPr>
          <w:p w14:paraId="22E2A4C2" w14:textId="6CD914C3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BD75E85" w14:textId="77777777" w:rsidR="00A34777" w:rsidRPr="00CA12A4" w:rsidRDefault="00A34777" w:rsidP="00A34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0520F6D" w14:textId="7FE206C2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7268CDC" w14:textId="77777777" w:rsidR="00A34777" w:rsidRPr="00CA12A4" w:rsidRDefault="00A34777" w:rsidP="00A34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0CF6999C" w14:textId="41AB88B7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B6FA64C" w14:textId="77777777" w:rsidR="00A34777" w:rsidRPr="00CA12A4" w:rsidRDefault="00A34777" w:rsidP="00A34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54BAD64" w14:textId="1EEC4930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41" w:type="dxa"/>
            <w:tcBorders>
              <w:bottom w:val="nil"/>
            </w:tcBorders>
          </w:tcPr>
          <w:p w14:paraId="3347B1DE" w14:textId="77777777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07F51A3" w14:textId="71498905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0F6BB8B4" w14:textId="77777777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29986BE" w14:textId="6E149B0F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40" w:type="dxa"/>
            <w:tcBorders>
              <w:bottom w:val="nil"/>
            </w:tcBorders>
          </w:tcPr>
          <w:p w14:paraId="46D2E716" w14:textId="77777777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3F81C72" w14:textId="64D8634A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00681902" w14:textId="77777777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494222A" w14:textId="506E283A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A34777" w:rsidRPr="00CA12A4" w14:paraId="71C27FFE" w14:textId="77777777" w:rsidTr="00B55FB3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D22342C" w14:textId="77777777" w:rsidR="00A34777" w:rsidRPr="00CA12A4" w:rsidRDefault="00A34777" w:rsidP="00A3477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  <w:shd w:val="clear" w:color="auto" w:fill="auto"/>
          </w:tcPr>
          <w:p w14:paraId="34385FDD" w14:textId="08B70AFB" w:rsidR="00A34777" w:rsidRPr="00CA12A4" w:rsidRDefault="00A34777" w:rsidP="00A3477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A12A4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90013" w:rsidRPr="00CA12A4" w14:paraId="4416BA53" w14:textId="77777777" w:rsidTr="001246FB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DB523E4" w14:textId="77777777" w:rsidR="00790013" w:rsidRPr="00CA12A4" w:rsidRDefault="00790013" w:rsidP="0079001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92EBBF8" w14:textId="241B21EB" w:rsidR="00790013" w:rsidRPr="00CA12A4" w:rsidRDefault="00B35BE8" w:rsidP="00FE003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627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EDE046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0C1CCB3" w14:textId="52E306BF" w:rsidR="00790013" w:rsidRPr="00CA12A4" w:rsidRDefault="00B35BE8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D6BEC1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A60AFC8" w14:textId="3A9E6639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(6</w:t>
            </w:r>
            <w:r w:rsidR="00B35BE8"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  <w:r w:rsidRPr="00CA12A4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4451F1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6A084C8F" w14:textId="71F67D57" w:rsidR="00790013" w:rsidRPr="00CA12A4" w:rsidRDefault="00790013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(694)</w:t>
            </w:r>
          </w:p>
        </w:tc>
        <w:tc>
          <w:tcPr>
            <w:tcW w:w="241" w:type="dxa"/>
            <w:tcBorders>
              <w:bottom w:val="nil"/>
            </w:tcBorders>
          </w:tcPr>
          <w:p w14:paraId="5B6E0B20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7ADAA29" w14:textId="48B86779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236" w:type="dxa"/>
            <w:tcBorders>
              <w:bottom w:val="nil"/>
            </w:tcBorders>
          </w:tcPr>
          <w:p w14:paraId="4C65B113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446F8FF" w14:textId="763F57F9" w:rsidR="00790013" w:rsidRPr="00CA12A4" w:rsidRDefault="00790013" w:rsidP="00F05EE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40" w:type="dxa"/>
            <w:tcBorders>
              <w:bottom w:val="nil"/>
            </w:tcBorders>
          </w:tcPr>
          <w:p w14:paraId="61CB3955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4C6364E5" w14:textId="0193253B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80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 xml:space="preserve">       (156)</w:t>
            </w:r>
          </w:p>
        </w:tc>
        <w:tc>
          <w:tcPr>
            <w:tcW w:w="236" w:type="dxa"/>
            <w:tcBorders>
              <w:bottom w:val="nil"/>
            </w:tcBorders>
          </w:tcPr>
          <w:p w14:paraId="1C227811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7164D39A" w14:textId="0C8721A2" w:rsidR="00790013" w:rsidRPr="00CA12A4" w:rsidRDefault="00790013" w:rsidP="007900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(161)</w:t>
            </w:r>
          </w:p>
        </w:tc>
      </w:tr>
      <w:tr w:rsidR="00790013" w:rsidRPr="00CA12A4" w14:paraId="69725F35" w14:textId="77777777" w:rsidTr="001246FB">
        <w:trPr>
          <w:trHeight w:val="317"/>
        </w:trPr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6F6D3E6" w14:textId="77777777" w:rsidR="00790013" w:rsidRPr="00CA12A4" w:rsidRDefault="00790013" w:rsidP="00790013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BFEEA" w14:textId="2A56039D" w:rsidR="00790013" w:rsidRPr="00CA12A4" w:rsidRDefault="00790013" w:rsidP="00FE003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(21</w:t>
            </w:r>
            <w:r w:rsidR="00B35BE8" w:rsidRPr="00CA12A4">
              <w:rPr>
                <w:rFonts w:ascii="Angsana New" w:hAnsi="Angsana New"/>
                <w:sz w:val="24"/>
                <w:szCs w:val="24"/>
              </w:rPr>
              <w:t>1</w:t>
            </w:r>
            <w:r w:rsidRPr="00CA12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DF211C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621AA" w14:textId="41AFAEA8" w:rsidR="00790013" w:rsidRPr="00CA12A4" w:rsidRDefault="00790013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(194)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463F36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F3ED43" w14:textId="2EECE7BC" w:rsidR="00790013" w:rsidRPr="00CA12A4" w:rsidRDefault="00790013" w:rsidP="00790013">
            <w:pPr>
              <w:pStyle w:val="acctfourfigures"/>
              <w:tabs>
                <w:tab w:val="clear" w:pos="765"/>
                <w:tab w:val="left" w:pos="290"/>
              </w:tabs>
              <w:spacing w:line="240" w:lineRule="auto"/>
              <w:ind w:left="-160" w:hanging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21</w:t>
            </w:r>
            <w:r w:rsidR="00B35BE8" w:rsidRPr="00CA12A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E1D35E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6A78D" w14:textId="016461EF" w:rsidR="00790013" w:rsidRPr="00CA12A4" w:rsidRDefault="00790013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F069401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7A68C4A6" w14:textId="246E52B0" w:rsidR="00790013" w:rsidRPr="00CA12A4" w:rsidRDefault="00790013" w:rsidP="00F05EE9">
            <w:pPr>
              <w:pStyle w:val="acctfourfigures"/>
              <w:tabs>
                <w:tab w:val="clear" w:pos="765"/>
              </w:tabs>
              <w:spacing w:line="240" w:lineRule="auto"/>
              <w:ind w:left="-80" w:right="-130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 xml:space="preserve">       (41)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4D0FCA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4763790C" w14:textId="01C57236" w:rsidR="00790013" w:rsidRPr="00CA12A4" w:rsidRDefault="00790013" w:rsidP="00FE0037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(38)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E2791D5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5F12755D" w14:textId="048A6C2B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 xml:space="preserve">         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2D5A95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00F8F241" w14:textId="2BA75F60" w:rsidR="00790013" w:rsidRPr="00CA12A4" w:rsidRDefault="00790013" w:rsidP="007900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CA12A4"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790013" w:rsidRPr="00CA12A4" w14:paraId="2CCBDFC5" w14:textId="77777777" w:rsidTr="001246FB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7DF71FB" w14:textId="22477EF0" w:rsidR="00790013" w:rsidRPr="00CA12A4" w:rsidRDefault="00790013" w:rsidP="00790013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     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2473B1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left="-79" w:right="-19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77080C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7C776C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FE3385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0B1B29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left" w:pos="290"/>
              </w:tabs>
              <w:spacing w:line="240" w:lineRule="auto"/>
              <w:ind w:left="-160" w:hanging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1D9CF6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1B422A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CC612F6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nil"/>
            </w:tcBorders>
            <w:vAlign w:val="bottom"/>
          </w:tcPr>
          <w:p w14:paraId="45D228B4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80" w:hanging="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706A38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nil"/>
            </w:tcBorders>
            <w:vAlign w:val="bottom"/>
          </w:tcPr>
          <w:p w14:paraId="35A79E3E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80" w:hanging="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A6E7754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nil"/>
            </w:tcBorders>
            <w:vAlign w:val="bottom"/>
          </w:tcPr>
          <w:p w14:paraId="7AE4C44D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4BC8AA" w14:textId="77777777" w:rsidR="00790013" w:rsidRPr="00CA12A4" w:rsidRDefault="00790013" w:rsidP="00790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nil"/>
            </w:tcBorders>
            <w:vAlign w:val="bottom"/>
          </w:tcPr>
          <w:p w14:paraId="375E03FD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0013" w:rsidRPr="00CA12A4" w14:paraId="1D263C7E" w14:textId="77777777" w:rsidTr="001246FB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63BB6BEA" w14:textId="2BDD832C" w:rsidR="00790013" w:rsidRPr="00CA12A4" w:rsidRDefault="00790013" w:rsidP="00790013">
            <w:pPr>
              <w:spacing w:line="240" w:lineRule="auto"/>
              <w:ind w:left="157" w:hanging="8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ตัดบัญชีสุทธิ </w:t>
            </w:r>
          </w:p>
        </w:tc>
        <w:tc>
          <w:tcPr>
            <w:tcW w:w="71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A5026B" w14:textId="504C3CE5" w:rsidR="00790013" w:rsidRPr="00CA12A4" w:rsidRDefault="00B35BE8" w:rsidP="00FE003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416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5A7C0B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spacing w:line="240" w:lineRule="auto"/>
              <w:ind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899D71" w14:textId="7A20DD30" w:rsidR="00790013" w:rsidRPr="00CA12A4" w:rsidRDefault="00B35BE8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357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69E2BF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spacing w:line="240" w:lineRule="auto"/>
              <w:ind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DEBE49" w14:textId="2ACF4560" w:rsidR="00790013" w:rsidRPr="00CA12A4" w:rsidRDefault="00790013" w:rsidP="00790013">
            <w:pPr>
              <w:tabs>
                <w:tab w:val="clear" w:pos="454"/>
                <w:tab w:val="left" w:pos="304"/>
                <w:tab w:val="left" w:pos="470"/>
              </w:tabs>
              <w:ind w:left="-79" w:right="-33" w:hanging="17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(469)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36F2D4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</w:tabs>
              <w:spacing w:line="240" w:lineRule="auto"/>
              <w:ind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2DF36B0" w14:textId="39F6BBF2" w:rsidR="00790013" w:rsidRPr="00CA12A4" w:rsidRDefault="00790013" w:rsidP="007900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(500)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841B4B5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left" w:pos="304"/>
                <w:tab w:val="decimal" w:pos="522"/>
              </w:tabs>
              <w:spacing w:line="240" w:lineRule="auto"/>
              <w:ind w:left="-79"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double" w:sz="4" w:space="0" w:color="auto"/>
            </w:tcBorders>
          </w:tcPr>
          <w:p w14:paraId="15944E4B" w14:textId="597CD146" w:rsidR="00790013" w:rsidRPr="00CA12A4" w:rsidRDefault="00790013" w:rsidP="00F05EE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8C4B97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left" w:pos="304"/>
              </w:tabs>
              <w:spacing w:line="240" w:lineRule="auto"/>
              <w:ind w:left="-79"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double" w:sz="4" w:space="0" w:color="auto"/>
            </w:tcBorders>
          </w:tcPr>
          <w:p w14:paraId="12168C19" w14:textId="0EBB3339" w:rsidR="00790013" w:rsidRPr="00CA12A4" w:rsidRDefault="00790013" w:rsidP="00D0674E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6096245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left" w:pos="304"/>
              </w:tabs>
              <w:spacing w:line="240" w:lineRule="auto"/>
              <w:ind w:left="-79"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double" w:sz="4" w:space="0" w:color="auto"/>
            </w:tcBorders>
            <w:vAlign w:val="bottom"/>
          </w:tcPr>
          <w:p w14:paraId="310B939C" w14:textId="174F26AC" w:rsidR="00790013" w:rsidRPr="00CA12A4" w:rsidRDefault="00790013" w:rsidP="00790013">
            <w:pPr>
              <w:pStyle w:val="acctfourfigures"/>
              <w:tabs>
                <w:tab w:val="clear" w:pos="765"/>
                <w:tab w:val="left" w:pos="304"/>
              </w:tabs>
              <w:spacing w:line="240" w:lineRule="auto"/>
              <w:ind w:left="-140"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(115)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2A9766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left" w:pos="304"/>
              </w:tabs>
              <w:spacing w:line="240" w:lineRule="auto"/>
              <w:ind w:left="-79" w:right="-3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double" w:sz="4" w:space="0" w:color="auto"/>
            </w:tcBorders>
            <w:vAlign w:val="bottom"/>
          </w:tcPr>
          <w:p w14:paraId="10FEE1B9" w14:textId="7CE92558" w:rsidR="00790013" w:rsidRPr="00CA12A4" w:rsidRDefault="00790013" w:rsidP="007900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12A4">
              <w:rPr>
                <w:rFonts w:ascii="Angsana New" w:hAnsi="Angsana New"/>
                <w:b/>
                <w:bCs/>
                <w:sz w:val="24"/>
                <w:szCs w:val="24"/>
              </w:rPr>
              <w:t>(123)</w:t>
            </w:r>
          </w:p>
        </w:tc>
      </w:tr>
    </w:tbl>
    <w:p w14:paraId="21579501" w14:textId="37FC0EB2" w:rsidR="00BA3761" w:rsidRPr="00CA12A4" w:rsidRDefault="00BA3761" w:rsidP="00F574DF">
      <w:pPr>
        <w:rPr>
          <w:lang w:val="x-none" w:eastAsia="x-none"/>
        </w:rPr>
      </w:pPr>
    </w:p>
    <w:p w14:paraId="576C9884" w14:textId="77777777" w:rsidR="0011163A" w:rsidRPr="00CA12A4" w:rsidRDefault="00111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080"/>
        <w:gridCol w:w="270"/>
        <w:gridCol w:w="1170"/>
        <w:gridCol w:w="270"/>
        <w:gridCol w:w="1189"/>
      </w:tblGrid>
      <w:tr w:rsidR="00E9413E" w:rsidRPr="00CA12A4" w14:paraId="6D528A61" w14:textId="77777777" w:rsidTr="00F15A57">
        <w:trPr>
          <w:trHeight w:val="397"/>
          <w:tblHeader/>
        </w:trPr>
        <w:tc>
          <w:tcPr>
            <w:tcW w:w="3942" w:type="dxa"/>
          </w:tcPr>
          <w:p w14:paraId="65615DBC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55D714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F28F5AD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1165DEC5" w14:textId="77777777" w:rsidR="00E9413E" w:rsidRPr="00CA12A4" w:rsidRDefault="00E9413E" w:rsidP="00B55FB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C1FD4DB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3C358C42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9413E" w:rsidRPr="00CA12A4" w14:paraId="3857A549" w14:textId="77777777" w:rsidTr="00F15A57">
        <w:trPr>
          <w:trHeight w:val="397"/>
          <w:tblHeader/>
        </w:trPr>
        <w:tc>
          <w:tcPr>
            <w:tcW w:w="3942" w:type="dxa"/>
          </w:tcPr>
          <w:p w14:paraId="1293933E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84697F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CFFAE9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1D9AB51" w14:textId="77777777" w:rsidR="00E9413E" w:rsidRPr="00CA12A4" w:rsidRDefault="00E9413E" w:rsidP="00B55FB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168E00D8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0C31DB5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9413E" w:rsidRPr="00CA12A4" w14:paraId="67722902" w14:textId="77777777" w:rsidTr="00F15A57">
        <w:trPr>
          <w:trHeight w:val="397"/>
          <w:tblHeader/>
        </w:trPr>
        <w:tc>
          <w:tcPr>
            <w:tcW w:w="3942" w:type="dxa"/>
          </w:tcPr>
          <w:p w14:paraId="156CB704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B5D199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08369674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3698A3" w14:textId="77777777" w:rsidR="00E9413E" w:rsidRPr="00CA12A4" w:rsidRDefault="00E9413E" w:rsidP="00B55FB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8A7D69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F9D09A" w14:textId="77777777" w:rsidR="00E9413E" w:rsidRPr="00CA12A4" w:rsidRDefault="00E9413E" w:rsidP="00562A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FC48B45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121FC26A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9413E" w:rsidRPr="00CA12A4" w14:paraId="0CB32654" w14:textId="77777777" w:rsidTr="00F15A57">
        <w:trPr>
          <w:trHeight w:val="397"/>
          <w:tblHeader/>
        </w:trPr>
        <w:tc>
          <w:tcPr>
            <w:tcW w:w="3942" w:type="dxa"/>
          </w:tcPr>
          <w:p w14:paraId="219C1D07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D124D36" w14:textId="5A9A638C" w:rsidR="00E9413E" w:rsidRPr="00CA12A4" w:rsidRDefault="00A70263" w:rsidP="00B55FB3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วันต้นปี</w:t>
            </w:r>
            <w:r w:rsidR="00E9413E" w:rsidRPr="00CA12A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</w:p>
        </w:tc>
        <w:tc>
          <w:tcPr>
            <w:tcW w:w="270" w:type="dxa"/>
          </w:tcPr>
          <w:p w14:paraId="42290F3F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3ABCD4" w14:textId="77777777" w:rsidR="00E9413E" w:rsidRPr="00CA12A4" w:rsidRDefault="00E9413E" w:rsidP="00B55FB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346ADBCC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7EDF3B" w14:textId="77777777" w:rsidR="00E9413E" w:rsidRPr="00CA12A4" w:rsidRDefault="00E9413E" w:rsidP="00562A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58467DCC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2354F120" w14:textId="17E3ECAF" w:rsidR="00E9413E" w:rsidRPr="00CA12A4" w:rsidRDefault="00E9413E" w:rsidP="00B55FB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12A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วันสิ้น</w:t>
            </w:r>
            <w:r w:rsidR="004267AF" w:rsidRPr="00CA12A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E9413E" w:rsidRPr="00CA12A4" w14:paraId="2AE46F14" w14:textId="77777777" w:rsidTr="008150D7">
        <w:trPr>
          <w:trHeight w:val="308"/>
          <w:tblHeader/>
        </w:trPr>
        <w:tc>
          <w:tcPr>
            <w:tcW w:w="3942" w:type="dxa"/>
          </w:tcPr>
          <w:p w14:paraId="4FD225DA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9" w:type="dxa"/>
            <w:gridSpan w:val="7"/>
          </w:tcPr>
          <w:p w14:paraId="4C030505" w14:textId="7E317DEC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="00B55FB3" w:rsidRPr="00CA12A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CA12A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9413E" w:rsidRPr="00CA12A4" w14:paraId="2B050CD9" w14:textId="77777777" w:rsidTr="008150D7">
        <w:trPr>
          <w:trHeight w:val="263"/>
        </w:trPr>
        <w:tc>
          <w:tcPr>
            <w:tcW w:w="3942" w:type="dxa"/>
          </w:tcPr>
          <w:p w14:paraId="18861913" w14:textId="17F4BD74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19" w:type="dxa"/>
            <w:gridSpan w:val="7"/>
          </w:tcPr>
          <w:p w14:paraId="6B7CBA54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E9413E" w:rsidRPr="00CA12A4" w14:paraId="74D9BBC5" w14:textId="77777777" w:rsidTr="00F15A57">
        <w:trPr>
          <w:trHeight w:val="397"/>
        </w:trPr>
        <w:tc>
          <w:tcPr>
            <w:tcW w:w="3942" w:type="dxa"/>
          </w:tcPr>
          <w:p w14:paraId="7BCA9CB2" w14:textId="77777777" w:rsidR="00E9413E" w:rsidRPr="00CA12A4" w:rsidRDefault="00E9413E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6EA5DE3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820A5CF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85AF98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AE394E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CD92C11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7C73FF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3B7AE616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13E" w:rsidRPr="00CA12A4" w14:paraId="5F1B4612" w14:textId="77777777" w:rsidTr="00F15A57">
        <w:trPr>
          <w:trHeight w:val="68"/>
        </w:trPr>
        <w:tc>
          <w:tcPr>
            <w:tcW w:w="3942" w:type="dxa"/>
          </w:tcPr>
          <w:p w14:paraId="60057657" w14:textId="58758EC5" w:rsidR="00E9413E" w:rsidRPr="00CA12A4" w:rsidRDefault="00B55FB3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4C99D886" w14:textId="77777777" w:rsidR="00E9413E" w:rsidRPr="00CA12A4" w:rsidRDefault="00E9413E" w:rsidP="00562AA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145C41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23FFB5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159148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773386C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4842BA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0134BBF5" w14:textId="77777777" w:rsidR="00E9413E" w:rsidRPr="00CA12A4" w:rsidRDefault="00E9413E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90013" w:rsidRPr="00CA12A4" w14:paraId="482187D6" w14:textId="77777777" w:rsidTr="00F15A57">
        <w:trPr>
          <w:trHeight w:val="381"/>
        </w:trPr>
        <w:tc>
          <w:tcPr>
            <w:tcW w:w="3942" w:type="dxa"/>
          </w:tcPr>
          <w:p w14:paraId="345C16DA" w14:textId="4AB4011F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7" w:right="-28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ค่าเผื่อหนี้สงสัยจะสูญ</w:t>
            </w:r>
            <w:r w:rsidRPr="00CA12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BE5873B" w14:textId="2828103F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F81BAB3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E43DD1" w14:textId="5F6A0E9D" w:rsidR="00790013" w:rsidRPr="00CA12A4" w:rsidRDefault="00790013" w:rsidP="009E421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245E21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F3C04B6" w14:textId="62C9B97F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8D8319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3BEB2CC6" w14:textId="6098C7B0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790013" w:rsidRPr="00CA12A4" w14:paraId="684A5C60" w14:textId="77777777" w:rsidTr="00F15A57">
        <w:trPr>
          <w:trHeight w:val="381"/>
        </w:trPr>
        <w:tc>
          <w:tcPr>
            <w:tcW w:w="3942" w:type="dxa"/>
          </w:tcPr>
          <w:p w14:paraId="496509C3" w14:textId="14B913C8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443462B2" w14:textId="3A1F3DDB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28BB0CE0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9A86C" w14:textId="02BF76BA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60EEEFCE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97290FF" w14:textId="5D763747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315456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3E7D4EF2" w14:textId="603182FA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</w:tr>
      <w:tr w:rsidR="00790013" w:rsidRPr="00CA12A4" w14:paraId="0CF5E694" w14:textId="77777777" w:rsidTr="00F15A57">
        <w:trPr>
          <w:trHeight w:val="381"/>
        </w:trPr>
        <w:tc>
          <w:tcPr>
            <w:tcW w:w="3942" w:type="dxa"/>
          </w:tcPr>
          <w:p w14:paraId="55B2A64F" w14:textId="007BAFDC" w:rsidR="00790013" w:rsidRPr="00CA12A4" w:rsidRDefault="00596C82" w:rsidP="0076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อสังหาริมทรัพย์พัฒนา</w:t>
            </w:r>
            <w:r w:rsidR="00764F0D"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</w:t>
            </w:r>
            <w:r w:rsidR="00790013"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170" w:type="dxa"/>
          </w:tcPr>
          <w:p w14:paraId="41A3038F" w14:textId="777720CB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70" w:type="dxa"/>
          </w:tcPr>
          <w:p w14:paraId="25CC5D24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1DFFE7" w14:textId="063A814F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15EF01E2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D280117" w14:textId="1B337E8E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BE757E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FAE4E11" w14:textId="667A9B11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790013" w:rsidRPr="00CA12A4" w14:paraId="09D31AAB" w14:textId="77777777" w:rsidTr="00F15A57">
        <w:trPr>
          <w:trHeight w:val="381"/>
        </w:trPr>
        <w:tc>
          <w:tcPr>
            <w:tcW w:w="3942" w:type="dxa"/>
          </w:tcPr>
          <w:p w14:paraId="5BFB30BC" w14:textId="7A2D15DB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4E897F80" w14:textId="095B3A3E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0BED3E39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8D9B0" w14:textId="0D7F6EF9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2440BA1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7EFF65" w14:textId="218AC64F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18B2B7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48CD4F8" w14:textId="089BCABF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790013" w:rsidRPr="00CA12A4" w14:paraId="1FAC0782" w14:textId="77777777" w:rsidTr="00F15A57">
        <w:trPr>
          <w:trHeight w:val="381"/>
        </w:trPr>
        <w:tc>
          <w:tcPr>
            <w:tcW w:w="3942" w:type="dxa"/>
          </w:tcPr>
          <w:p w14:paraId="02B2CD2B" w14:textId="1E901925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เงินมัดจำลูกค้า</w:t>
            </w:r>
          </w:p>
        </w:tc>
        <w:tc>
          <w:tcPr>
            <w:tcW w:w="1170" w:type="dxa"/>
          </w:tcPr>
          <w:p w14:paraId="2075A332" w14:textId="2FA0911F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C026DF6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415B12" w14:textId="6CD10490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3A4FA02D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BC0A1A3" w14:textId="63E68B6E" w:rsidR="00790013" w:rsidRPr="00CA12A4" w:rsidRDefault="00790013" w:rsidP="00637E7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05A209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1B261979" w14:textId="5BBDC69E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790013" w:rsidRPr="00CA12A4" w14:paraId="09CFA6E5" w14:textId="77777777" w:rsidTr="00F15A57">
        <w:trPr>
          <w:trHeight w:val="381"/>
        </w:trPr>
        <w:tc>
          <w:tcPr>
            <w:tcW w:w="3942" w:type="dxa"/>
          </w:tcPr>
          <w:p w14:paraId="2E689D56" w14:textId="5C6A94E4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170" w:type="dxa"/>
          </w:tcPr>
          <w:p w14:paraId="7E68B5BE" w14:textId="2403A58E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1211417F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0A6833" w14:textId="29A8E929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194C35CF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BB91267" w14:textId="1E7FE6C9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03C8D8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7A3CCE9F" w14:textId="1A79954F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</w:tr>
      <w:tr w:rsidR="00790013" w:rsidRPr="00CA12A4" w14:paraId="1D324DB2" w14:textId="77777777" w:rsidTr="00F15A57">
        <w:trPr>
          <w:trHeight w:val="381"/>
        </w:trPr>
        <w:tc>
          <w:tcPr>
            <w:tcW w:w="3942" w:type="dxa"/>
          </w:tcPr>
          <w:p w14:paraId="00328BF0" w14:textId="1834A941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170" w:type="dxa"/>
          </w:tcPr>
          <w:p w14:paraId="2E2F2492" w14:textId="6945F390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19AB939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0B32D" w14:textId="7F39E513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6A6754E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AEEEE67" w14:textId="50444097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3CC0AD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4B8B630" w14:textId="51FBABF9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90013" w:rsidRPr="00CA12A4" w14:paraId="55B79322" w14:textId="77777777" w:rsidTr="00F15A57">
        <w:trPr>
          <w:trHeight w:val="381"/>
        </w:trPr>
        <w:tc>
          <w:tcPr>
            <w:tcW w:w="3942" w:type="dxa"/>
          </w:tcPr>
          <w:p w14:paraId="2DDB5B9D" w14:textId="0542A1EA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5356677B" w14:textId="024C5BA0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34CCC488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9C6FFF" w14:textId="6B160827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42815444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68A8B3E" w14:textId="656EBC44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0CC1DC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5075E3F8" w14:textId="3F014493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790013" w:rsidRPr="00CA12A4" w14:paraId="78468BED" w14:textId="77777777" w:rsidTr="000F605C">
        <w:trPr>
          <w:trHeight w:val="381"/>
        </w:trPr>
        <w:tc>
          <w:tcPr>
            <w:tcW w:w="3942" w:type="dxa"/>
          </w:tcPr>
          <w:p w14:paraId="6A8B4115" w14:textId="2A1BCD93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4CA096" w14:textId="7D94771B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45B99227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8BF27" w14:textId="4743C2EB" w:rsidR="00790013" w:rsidRPr="00CA12A4" w:rsidRDefault="00790013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53A24F7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A903DB" w14:textId="64396D9E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05A028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7DDEFD4" w14:textId="2EB0A26E" w:rsidR="00790013" w:rsidRPr="00CA12A4" w:rsidRDefault="00790013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</w:tr>
      <w:tr w:rsidR="00790013" w:rsidRPr="00CA12A4" w14:paraId="1CB043E7" w14:textId="77777777" w:rsidTr="000F605C">
        <w:trPr>
          <w:trHeight w:val="381"/>
        </w:trPr>
        <w:tc>
          <w:tcPr>
            <w:tcW w:w="3942" w:type="dxa"/>
          </w:tcPr>
          <w:p w14:paraId="4573033A" w14:textId="5322B912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4F92EC" w14:textId="32C708B6" w:rsidR="00790013" w:rsidRPr="00CA12A4" w:rsidRDefault="00EA780D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270" w:type="dxa"/>
          </w:tcPr>
          <w:p w14:paraId="4FC4532E" w14:textId="77777777" w:rsidR="00790013" w:rsidRPr="00CA12A4" w:rsidRDefault="00790013" w:rsidP="007900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B7F7AF" w14:textId="67D10B38" w:rsidR="00790013" w:rsidRPr="00CA12A4" w:rsidRDefault="00EA780D" w:rsidP="0079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61A5C499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73FB1F" w14:textId="0A2F3C57" w:rsidR="00790013" w:rsidRPr="00CA12A4" w:rsidRDefault="00790013" w:rsidP="007900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75B06D" w14:textId="77777777" w:rsidR="00790013" w:rsidRPr="00CA12A4" w:rsidRDefault="00790013" w:rsidP="007900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0FE091C" w14:textId="00559A26" w:rsidR="00790013" w:rsidRPr="00CA12A4" w:rsidRDefault="00EA780D" w:rsidP="00637E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627</w:t>
            </w:r>
          </w:p>
        </w:tc>
      </w:tr>
      <w:tr w:rsidR="00B55FB3" w:rsidRPr="00CA12A4" w14:paraId="09E2214C" w14:textId="77777777" w:rsidTr="008150D7">
        <w:trPr>
          <w:trHeight w:val="208"/>
        </w:trPr>
        <w:tc>
          <w:tcPr>
            <w:tcW w:w="3942" w:type="dxa"/>
          </w:tcPr>
          <w:p w14:paraId="456FE3F2" w14:textId="77777777" w:rsidR="00B55FB3" w:rsidRPr="00CA12A4" w:rsidRDefault="00B55FB3" w:rsidP="00B5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8885FD" w14:textId="77777777" w:rsidR="00B55FB3" w:rsidRPr="00CA12A4" w:rsidRDefault="00B55FB3" w:rsidP="00562AA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893B43" w14:textId="77777777" w:rsidR="00B55FB3" w:rsidRPr="00CA12A4" w:rsidRDefault="00B55FB3" w:rsidP="00B55FB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B35905" w14:textId="77777777" w:rsidR="00B55FB3" w:rsidRPr="00CA12A4" w:rsidRDefault="00B55FB3" w:rsidP="00B55FB3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6B134B" w14:textId="77777777" w:rsidR="00B55FB3" w:rsidRPr="00CA12A4" w:rsidRDefault="00B55FB3" w:rsidP="00B55FB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D01576" w14:textId="77777777" w:rsidR="00B55FB3" w:rsidRPr="00CA12A4" w:rsidRDefault="00B55FB3" w:rsidP="00B55F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D43B51" w14:textId="77777777" w:rsidR="00B55FB3" w:rsidRPr="00CA12A4" w:rsidRDefault="00B55FB3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5F4580A" w14:textId="77777777" w:rsidR="00B55FB3" w:rsidRPr="00CA12A4" w:rsidRDefault="00B55FB3" w:rsidP="00B55FB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37238" w:rsidRPr="00CA12A4" w14:paraId="396D32DA" w14:textId="77777777" w:rsidTr="00F15A57">
        <w:trPr>
          <w:trHeight w:val="381"/>
        </w:trPr>
        <w:tc>
          <w:tcPr>
            <w:tcW w:w="3942" w:type="dxa"/>
          </w:tcPr>
          <w:p w14:paraId="432413C9" w14:textId="04438386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A17E22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4CE895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838F38" w14:textId="77777777" w:rsidR="00937238" w:rsidRPr="00CA12A4" w:rsidRDefault="00937238" w:rsidP="00937238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1A312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FDDA9C0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5DDE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2DFA94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37238" w:rsidRPr="00CA12A4" w14:paraId="764CDD67" w14:textId="77777777" w:rsidTr="00F15A57">
        <w:trPr>
          <w:trHeight w:val="381"/>
        </w:trPr>
        <w:tc>
          <w:tcPr>
            <w:tcW w:w="3942" w:type="dxa"/>
          </w:tcPr>
          <w:p w14:paraId="2A3011B5" w14:textId="1E1045D5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112409D3" w14:textId="6DCC411D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(23)</w:t>
            </w:r>
          </w:p>
        </w:tc>
        <w:tc>
          <w:tcPr>
            <w:tcW w:w="270" w:type="dxa"/>
          </w:tcPr>
          <w:p w14:paraId="2E99988E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7E3C34" w14:textId="247DEAB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D86EB4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81BEB1A" w14:textId="74EF2396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16F3A7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458E11C7" w14:textId="1220CA90" w:rsidR="00937238" w:rsidRPr="00CA12A4" w:rsidRDefault="00937238" w:rsidP="00637E7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(23)</w:t>
            </w:r>
          </w:p>
        </w:tc>
      </w:tr>
      <w:tr w:rsidR="00937238" w:rsidRPr="00CA12A4" w14:paraId="1712BF50" w14:textId="77777777" w:rsidTr="00F15A57">
        <w:trPr>
          <w:trHeight w:val="381"/>
        </w:trPr>
        <w:tc>
          <w:tcPr>
            <w:tcW w:w="3942" w:type="dxa"/>
          </w:tcPr>
          <w:p w14:paraId="7DD6AEA7" w14:textId="3BC1267D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รายได้จากการขายอาคารตามสัญญาเช่าการเงิน</w:t>
            </w:r>
          </w:p>
        </w:tc>
        <w:tc>
          <w:tcPr>
            <w:tcW w:w="1170" w:type="dxa"/>
          </w:tcPr>
          <w:p w14:paraId="2FF72EC9" w14:textId="2CA165DE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(240)</w:t>
            </w:r>
          </w:p>
        </w:tc>
        <w:tc>
          <w:tcPr>
            <w:tcW w:w="270" w:type="dxa"/>
          </w:tcPr>
          <w:p w14:paraId="38CAA113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21764" w14:textId="230B6280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0F9827BB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38E096" w14:textId="15353631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CC86A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75714FE3" w14:textId="0F07ABE4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(242)</w:t>
            </w:r>
          </w:p>
        </w:tc>
      </w:tr>
      <w:tr w:rsidR="00937238" w:rsidRPr="00CA12A4" w14:paraId="5635C409" w14:textId="77777777" w:rsidTr="00F15A57">
        <w:trPr>
          <w:trHeight w:val="381"/>
        </w:trPr>
        <w:tc>
          <w:tcPr>
            <w:tcW w:w="3942" w:type="dxa"/>
          </w:tcPr>
          <w:p w14:paraId="2C2539AA" w14:textId="6ABE4695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การเปลี่ยนแปลงประมาณการอายุให้</w:t>
            </w:r>
          </w:p>
        </w:tc>
        <w:tc>
          <w:tcPr>
            <w:tcW w:w="1170" w:type="dxa"/>
          </w:tcPr>
          <w:p w14:paraId="2B220B7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1DE257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80F9DA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FDD64C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C12DAA1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5A3518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31B3B50F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37238" w:rsidRPr="00CA12A4" w14:paraId="38B6818F" w14:textId="77777777" w:rsidTr="00F15A57">
        <w:trPr>
          <w:trHeight w:val="381"/>
        </w:trPr>
        <w:tc>
          <w:tcPr>
            <w:tcW w:w="3942" w:type="dxa"/>
          </w:tcPr>
          <w:p w14:paraId="67AE60F6" w14:textId="4957D279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ประโยชน์ของสินทรัพย์</w:t>
            </w:r>
          </w:p>
        </w:tc>
        <w:tc>
          <w:tcPr>
            <w:tcW w:w="1170" w:type="dxa"/>
          </w:tcPr>
          <w:p w14:paraId="27CAB973" w14:textId="7D5C8394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(75)</w:t>
            </w:r>
          </w:p>
        </w:tc>
        <w:tc>
          <w:tcPr>
            <w:tcW w:w="270" w:type="dxa"/>
          </w:tcPr>
          <w:p w14:paraId="273942D3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C56E85" w14:textId="3EE3848A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270" w:type="dxa"/>
          </w:tcPr>
          <w:p w14:paraId="632DC44C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DD08B99" w14:textId="356CC3A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884D50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2C0AE316" w14:textId="3459F86F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(83)</w:t>
            </w:r>
          </w:p>
        </w:tc>
      </w:tr>
      <w:tr w:rsidR="00937238" w:rsidRPr="00CA12A4" w14:paraId="48E6ECC3" w14:textId="77777777" w:rsidTr="00F15A57">
        <w:trPr>
          <w:trHeight w:val="381"/>
        </w:trPr>
        <w:tc>
          <w:tcPr>
            <w:tcW w:w="3942" w:type="dxa"/>
          </w:tcPr>
          <w:p w14:paraId="5924BB3E" w14:textId="772ACF7B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170" w:type="dxa"/>
          </w:tcPr>
          <w:p w14:paraId="7130172E" w14:textId="0C939803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5CF641DC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498264" w14:textId="4392675F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270" w:type="dxa"/>
          </w:tcPr>
          <w:p w14:paraId="151C1EA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2CFDA55" w14:textId="289AACF2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F7D289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00549BBA" w14:textId="7A9C9369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</w:tr>
      <w:tr w:rsidR="00937238" w:rsidRPr="00CA12A4" w14:paraId="55222CCA" w14:textId="77777777" w:rsidTr="00F15A57">
        <w:trPr>
          <w:trHeight w:val="381"/>
        </w:trPr>
        <w:tc>
          <w:tcPr>
            <w:tcW w:w="3942" w:type="dxa"/>
          </w:tcPr>
          <w:p w14:paraId="735E4ADB" w14:textId="324B9CD0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70" w:type="dxa"/>
          </w:tcPr>
          <w:p w14:paraId="036ABB7C" w14:textId="6D2B3CFC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  <w:tc>
          <w:tcPr>
            <w:tcW w:w="270" w:type="dxa"/>
          </w:tcPr>
          <w:p w14:paraId="30A72458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A0276" w14:textId="78DF4C96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1AD2F13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F3CD50" w14:textId="50E97A22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182EA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11C1DC03" w14:textId="63D02239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(23)</w:t>
            </w:r>
          </w:p>
        </w:tc>
      </w:tr>
      <w:tr w:rsidR="00937238" w:rsidRPr="00CA12A4" w14:paraId="450FAAD5" w14:textId="77777777" w:rsidTr="00F15A57">
        <w:trPr>
          <w:trHeight w:val="381"/>
        </w:trPr>
        <w:tc>
          <w:tcPr>
            <w:tcW w:w="3942" w:type="dxa"/>
          </w:tcPr>
          <w:p w14:paraId="030BB5C6" w14:textId="36705E39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1170" w:type="dxa"/>
          </w:tcPr>
          <w:p w14:paraId="734924AC" w14:textId="27CF9984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(207)</w:t>
            </w:r>
          </w:p>
        </w:tc>
        <w:tc>
          <w:tcPr>
            <w:tcW w:w="270" w:type="dxa"/>
          </w:tcPr>
          <w:p w14:paraId="5810E015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1714E" w14:textId="2E42A2B1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0D14717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4528C12" w14:textId="27FF495D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D46934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8D4C17C" w14:textId="42BDC0F2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(194)</w:t>
            </w:r>
          </w:p>
        </w:tc>
      </w:tr>
      <w:tr w:rsidR="00937238" w:rsidRPr="00CA12A4" w14:paraId="5B295939" w14:textId="77777777" w:rsidTr="00F15A57">
        <w:trPr>
          <w:trHeight w:val="381"/>
        </w:trPr>
        <w:tc>
          <w:tcPr>
            <w:tcW w:w="3942" w:type="dxa"/>
          </w:tcPr>
          <w:p w14:paraId="5EA68CED" w14:textId="6C6F1DED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3679501E" w14:textId="78FF884F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(78)</w:t>
            </w:r>
          </w:p>
        </w:tc>
        <w:tc>
          <w:tcPr>
            <w:tcW w:w="270" w:type="dxa"/>
          </w:tcPr>
          <w:p w14:paraId="67035794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43A9F4" w14:textId="4D6838DE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CDB994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F9530DC" w14:textId="07AE348E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803493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266DBE46" w14:textId="049FCE66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(72)</w:t>
            </w:r>
          </w:p>
        </w:tc>
      </w:tr>
      <w:tr w:rsidR="00937238" w:rsidRPr="00CA12A4" w14:paraId="5F8FB92C" w14:textId="77777777" w:rsidTr="00F15A57">
        <w:trPr>
          <w:trHeight w:val="381"/>
        </w:trPr>
        <w:tc>
          <w:tcPr>
            <w:tcW w:w="3942" w:type="dxa"/>
          </w:tcPr>
          <w:p w14:paraId="7DC199F7" w14:textId="5DD5051F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70" w:type="dxa"/>
          </w:tcPr>
          <w:p w14:paraId="073C9BC9" w14:textId="17EDA903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(32)</w:t>
            </w:r>
          </w:p>
        </w:tc>
        <w:tc>
          <w:tcPr>
            <w:tcW w:w="270" w:type="dxa"/>
          </w:tcPr>
          <w:p w14:paraId="3B3115A8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8AB3D" w14:textId="2A3D2ADC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7E6E41DC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6E19B0B" w14:textId="4122CECD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05D43A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12ABB01B" w14:textId="01BDC14D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</w:tr>
      <w:tr w:rsidR="00937238" w:rsidRPr="00CA12A4" w14:paraId="42EAFCAB" w14:textId="77777777" w:rsidTr="00F15A57">
        <w:trPr>
          <w:trHeight w:val="381"/>
        </w:trPr>
        <w:tc>
          <w:tcPr>
            <w:tcW w:w="3942" w:type="dxa"/>
          </w:tcPr>
          <w:p w14:paraId="0F7940C9" w14:textId="42A793E3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B70ADA" w14:textId="38E64B9B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  <w:tc>
          <w:tcPr>
            <w:tcW w:w="270" w:type="dxa"/>
          </w:tcPr>
          <w:p w14:paraId="3E283100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ECA4BE" w14:textId="5F3C6442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5F78DB6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85B1BF" w14:textId="6F64768C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00B01F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37176E4" w14:textId="3344FA8A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(12)</w:t>
            </w:r>
          </w:p>
        </w:tc>
      </w:tr>
      <w:tr w:rsidR="00937238" w:rsidRPr="00CA12A4" w14:paraId="7FED3C1E" w14:textId="77777777" w:rsidTr="00DA3B66">
        <w:trPr>
          <w:trHeight w:val="397"/>
        </w:trPr>
        <w:tc>
          <w:tcPr>
            <w:tcW w:w="3942" w:type="dxa"/>
          </w:tcPr>
          <w:p w14:paraId="0276C0FE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D6766A" w14:textId="553A0FC0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(694)</w:t>
            </w:r>
          </w:p>
        </w:tc>
        <w:tc>
          <w:tcPr>
            <w:tcW w:w="270" w:type="dxa"/>
          </w:tcPr>
          <w:p w14:paraId="5E898571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D13516" w14:textId="4D957B36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60EE828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135B33" w14:textId="7C24BE29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9E96A9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D0690C8" w14:textId="2A828BC9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(680)</w:t>
            </w:r>
          </w:p>
        </w:tc>
      </w:tr>
      <w:tr w:rsidR="00937238" w:rsidRPr="00CA12A4" w14:paraId="5E2851FF" w14:textId="77777777" w:rsidTr="00155E41">
        <w:trPr>
          <w:trHeight w:val="41"/>
        </w:trPr>
        <w:tc>
          <w:tcPr>
            <w:tcW w:w="3942" w:type="dxa"/>
            <w:shd w:val="clear" w:color="auto" w:fill="auto"/>
          </w:tcPr>
          <w:p w14:paraId="4B2847A7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1BC24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AB8F30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103AC" w14:textId="376392AB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516B227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BD65C0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6F53997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F0A3B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937238" w:rsidRPr="00CA12A4" w14:paraId="79BD4D46" w14:textId="77777777" w:rsidTr="00DA3B66">
        <w:trPr>
          <w:trHeight w:val="41"/>
        </w:trPr>
        <w:tc>
          <w:tcPr>
            <w:tcW w:w="3942" w:type="dxa"/>
            <w:shd w:val="clear" w:color="auto" w:fill="auto"/>
          </w:tcPr>
          <w:p w14:paraId="6CB982B0" w14:textId="6986E749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D785E9" w14:textId="086E045B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90BBF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845889" w14:textId="39A5A3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29453173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86CCA9" w14:textId="28A01AEA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65EF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55EEF8" w14:textId="2B52EBFF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(53)</w:t>
            </w:r>
          </w:p>
        </w:tc>
      </w:tr>
    </w:tbl>
    <w:p w14:paraId="07391E9D" w14:textId="355833FE" w:rsidR="00346BF3" w:rsidRPr="00CA12A4" w:rsidRDefault="00346BF3"/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080"/>
        <w:gridCol w:w="270"/>
        <w:gridCol w:w="1170"/>
        <w:gridCol w:w="270"/>
        <w:gridCol w:w="1189"/>
      </w:tblGrid>
      <w:tr w:rsidR="00346BF3" w:rsidRPr="00CA12A4" w14:paraId="6D546BA0" w14:textId="77777777" w:rsidTr="0096703D">
        <w:trPr>
          <w:trHeight w:val="397"/>
          <w:tblHeader/>
        </w:trPr>
        <w:tc>
          <w:tcPr>
            <w:tcW w:w="3942" w:type="dxa"/>
          </w:tcPr>
          <w:p w14:paraId="3193BD3A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CF2BF8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D69107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33867B68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93911A8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2D6741CF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46BF3" w:rsidRPr="00CA12A4" w14:paraId="1BBB6562" w14:textId="77777777" w:rsidTr="0096703D">
        <w:trPr>
          <w:trHeight w:val="397"/>
          <w:tblHeader/>
        </w:trPr>
        <w:tc>
          <w:tcPr>
            <w:tcW w:w="3942" w:type="dxa"/>
          </w:tcPr>
          <w:p w14:paraId="5AB1D9A0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F6BCBE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B3BB42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923C518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0C4CF5B3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7F7A8E8B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46BF3" w:rsidRPr="00CA12A4" w14:paraId="31CD2D6E" w14:textId="77777777" w:rsidTr="0096703D">
        <w:trPr>
          <w:trHeight w:val="397"/>
          <w:tblHeader/>
        </w:trPr>
        <w:tc>
          <w:tcPr>
            <w:tcW w:w="3942" w:type="dxa"/>
          </w:tcPr>
          <w:p w14:paraId="7F2D0FE1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C71C2D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3790EADA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8E7474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165603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EEA30F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39F23491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1BD76868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6BF3" w:rsidRPr="00CA12A4" w14:paraId="0278AFAB" w14:textId="77777777" w:rsidTr="0096703D">
        <w:trPr>
          <w:trHeight w:val="397"/>
          <w:tblHeader/>
        </w:trPr>
        <w:tc>
          <w:tcPr>
            <w:tcW w:w="3942" w:type="dxa"/>
          </w:tcPr>
          <w:p w14:paraId="2754B206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73E5A95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วันต้นปี</w:t>
            </w:r>
            <w:r w:rsidRPr="00CA12A4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</w:p>
        </w:tc>
        <w:tc>
          <w:tcPr>
            <w:tcW w:w="270" w:type="dxa"/>
          </w:tcPr>
          <w:p w14:paraId="2E25EE21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02D4654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63EFABED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CA391C4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2A1BFF4B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0F1DBA17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วันสิ้นปี</w:t>
            </w:r>
          </w:p>
        </w:tc>
      </w:tr>
      <w:tr w:rsidR="00346BF3" w:rsidRPr="00CA12A4" w14:paraId="4B382BBC" w14:textId="77777777" w:rsidTr="0096703D">
        <w:trPr>
          <w:trHeight w:val="308"/>
          <w:tblHeader/>
        </w:trPr>
        <w:tc>
          <w:tcPr>
            <w:tcW w:w="3942" w:type="dxa"/>
          </w:tcPr>
          <w:p w14:paraId="6AF7E625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9" w:type="dxa"/>
            <w:gridSpan w:val="7"/>
          </w:tcPr>
          <w:p w14:paraId="43450E08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37238" w:rsidRPr="00CA12A4" w14:paraId="1D0A70C3" w14:textId="77777777" w:rsidTr="00346BF3">
        <w:trPr>
          <w:trHeight w:val="269"/>
        </w:trPr>
        <w:tc>
          <w:tcPr>
            <w:tcW w:w="3942" w:type="dxa"/>
            <w:shd w:val="clear" w:color="auto" w:fill="auto"/>
          </w:tcPr>
          <w:p w14:paraId="1D09D509" w14:textId="150939DB" w:rsidR="00937238" w:rsidRPr="00CA12A4" w:rsidRDefault="00937238" w:rsidP="00937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3E6BBA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76D8C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F28FCA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D832302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E2C968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9559824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3BA4C3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937238" w:rsidRPr="00CA12A4" w14:paraId="562A0829" w14:textId="77777777" w:rsidTr="004575B0">
        <w:trPr>
          <w:trHeight w:val="41"/>
        </w:trPr>
        <w:tc>
          <w:tcPr>
            <w:tcW w:w="3942" w:type="dxa"/>
          </w:tcPr>
          <w:p w14:paraId="4BDE984D" w14:textId="292277C6" w:rsidR="00937238" w:rsidRPr="00CA12A4" w:rsidRDefault="00937238" w:rsidP="00937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594B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63885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3279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6A20367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69477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1E72074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AD4F0E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937238" w:rsidRPr="00CA12A4" w14:paraId="0AF507BB" w14:textId="77777777" w:rsidTr="004575B0">
        <w:trPr>
          <w:trHeight w:val="41"/>
        </w:trPr>
        <w:tc>
          <w:tcPr>
            <w:tcW w:w="3942" w:type="dxa"/>
          </w:tcPr>
          <w:p w14:paraId="2587E2B0" w14:textId="2A59BB60" w:rsidR="00937238" w:rsidRPr="00CA12A4" w:rsidRDefault="00937238" w:rsidP="00937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691052F3" w14:textId="5B21E1B4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4B2C63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F2B254" w14:textId="07D03F8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AFE441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3D4841B" w14:textId="05D642E0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DCC843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02FBA4FC" w14:textId="0A17441D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37238" w:rsidRPr="00CA12A4" w14:paraId="02B743B8" w14:textId="77777777" w:rsidTr="004575B0">
        <w:trPr>
          <w:trHeight w:val="41"/>
        </w:trPr>
        <w:tc>
          <w:tcPr>
            <w:tcW w:w="3942" w:type="dxa"/>
          </w:tcPr>
          <w:p w14:paraId="75363C8B" w14:textId="4F76208D" w:rsidR="00937238" w:rsidRPr="00CA12A4" w:rsidRDefault="00937238" w:rsidP="00937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ค่าเผื่อหนี้สงสัยจะสูญ</w:t>
            </w:r>
            <w:r w:rsidRPr="00CA12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CBD8664" w14:textId="67CFC1DD" w:rsidR="00937238" w:rsidRPr="00CA12A4" w:rsidRDefault="00937238" w:rsidP="00E5702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9763B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998F59" w14:textId="273DC5D5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1D21F8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8AD22B9" w14:textId="07DB46A3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1A082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52B84837" w14:textId="7DF92D26" w:rsidR="00937238" w:rsidRPr="00CA12A4" w:rsidRDefault="00937238" w:rsidP="00E5702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937238" w:rsidRPr="00CA12A4" w14:paraId="4DFC22CA" w14:textId="77777777" w:rsidTr="004575B0">
        <w:trPr>
          <w:trHeight w:val="41"/>
        </w:trPr>
        <w:tc>
          <w:tcPr>
            <w:tcW w:w="3942" w:type="dxa"/>
          </w:tcPr>
          <w:p w14:paraId="4BADA63C" w14:textId="01CB906D" w:rsidR="00937238" w:rsidRPr="00CA12A4" w:rsidRDefault="00937238" w:rsidP="00937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5FCF3512" w14:textId="5FA46774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2B33EC40" w14:textId="5A300D0A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FB1EA2" w14:textId="0A6754AC" w:rsidR="00937238" w:rsidRPr="00CA12A4" w:rsidRDefault="00937238" w:rsidP="00E5702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(21)</w:t>
            </w:r>
          </w:p>
        </w:tc>
        <w:tc>
          <w:tcPr>
            <w:tcW w:w="270" w:type="dxa"/>
          </w:tcPr>
          <w:p w14:paraId="19D2D5F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8681A09" w14:textId="3EB018EB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BBB4EB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2818798F" w14:textId="5B461186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</w:tr>
      <w:tr w:rsidR="00937238" w:rsidRPr="00CA12A4" w14:paraId="118710C0" w14:textId="77777777" w:rsidTr="004575B0">
        <w:trPr>
          <w:trHeight w:val="41"/>
        </w:trPr>
        <w:tc>
          <w:tcPr>
            <w:tcW w:w="3942" w:type="dxa"/>
          </w:tcPr>
          <w:p w14:paraId="1068BC73" w14:textId="6A73FCB1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1251A9" w14:textId="19670D58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3779D" w14:textId="453A9700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A0BD37" w14:textId="589ACDFA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6287D87F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0896119" w14:textId="04B8B9EE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5EB13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28C10FC7" w14:textId="2A1B324C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</w:tr>
      <w:tr w:rsidR="00937238" w:rsidRPr="00CA12A4" w14:paraId="27885BEA" w14:textId="77777777" w:rsidTr="004575B0">
        <w:trPr>
          <w:trHeight w:val="41"/>
        </w:trPr>
        <w:tc>
          <w:tcPr>
            <w:tcW w:w="3942" w:type="dxa"/>
          </w:tcPr>
          <w:p w14:paraId="059A515C" w14:textId="2A275D20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C2FE9B7" w14:textId="03C25E36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2525BE8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0BF7BC" w14:textId="0EE205AC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4A2BB49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9BBB30D" w14:textId="3DC188AC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0BFB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3574F41" w14:textId="706567AC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937238" w:rsidRPr="00CA12A4" w14:paraId="66B46B0B" w14:textId="77777777" w:rsidTr="004575B0">
        <w:trPr>
          <w:trHeight w:val="41"/>
        </w:trPr>
        <w:tc>
          <w:tcPr>
            <w:tcW w:w="3942" w:type="dxa"/>
          </w:tcPr>
          <w:p w14:paraId="353AE325" w14:textId="432C58A9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เงินมัดจำลูกค้า</w:t>
            </w:r>
          </w:p>
        </w:tc>
        <w:tc>
          <w:tcPr>
            <w:tcW w:w="1170" w:type="dxa"/>
            <w:shd w:val="clear" w:color="auto" w:fill="auto"/>
          </w:tcPr>
          <w:p w14:paraId="2F28D2B1" w14:textId="1E0F6864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C27986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0DB767" w14:textId="10004BDD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741AF0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DE56E40" w14:textId="44A50494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C34FB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40D5D761" w14:textId="7D47180F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</w:tr>
      <w:tr w:rsidR="00937238" w:rsidRPr="00CA12A4" w14:paraId="5F83BB0E" w14:textId="77777777" w:rsidTr="004575B0">
        <w:trPr>
          <w:trHeight w:val="41"/>
        </w:trPr>
        <w:tc>
          <w:tcPr>
            <w:tcW w:w="3942" w:type="dxa"/>
          </w:tcPr>
          <w:p w14:paraId="327B77CA" w14:textId="1752228A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45AF3E59" w14:textId="251D089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EF7BE7C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53994D" w14:textId="766B0F7C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F2CFB5B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B3D0D7" w14:textId="09AD704B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5F8878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8033E8E" w14:textId="2B72EAEA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</w:tr>
      <w:tr w:rsidR="00937238" w:rsidRPr="00CA12A4" w14:paraId="7573812D" w14:textId="77777777" w:rsidTr="004575B0">
        <w:trPr>
          <w:trHeight w:val="41"/>
        </w:trPr>
        <w:tc>
          <w:tcPr>
            <w:tcW w:w="3942" w:type="dxa"/>
          </w:tcPr>
          <w:p w14:paraId="5D5AA895" w14:textId="01978E7A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14:paraId="7A023D28" w14:textId="6EF8B774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F1305A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D8BA3F" w14:textId="53AECA5C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6DDCA7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3B6BD5E" w14:textId="37689315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8BC30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40C58B08" w14:textId="21C8D874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937238" w:rsidRPr="00CA12A4" w14:paraId="3154EA84" w14:textId="77777777" w:rsidTr="004575B0">
        <w:trPr>
          <w:trHeight w:val="41"/>
        </w:trPr>
        <w:tc>
          <w:tcPr>
            <w:tcW w:w="3942" w:type="dxa"/>
          </w:tcPr>
          <w:p w14:paraId="69FE059C" w14:textId="2E418F66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A1FD1" w14:textId="64AB2A43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36F37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9E6618" w14:textId="1E59EF75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3BFB41B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C6D66B8" w14:textId="41DF6F03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0A84C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5A956BC9" w14:textId="3124B149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</w:tr>
      <w:tr w:rsidR="00937238" w:rsidRPr="00CA12A4" w14:paraId="2CF43D7A" w14:textId="77777777" w:rsidTr="00390613">
        <w:trPr>
          <w:trHeight w:val="41"/>
        </w:trPr>
        <w:tc>
          <w:tcPr>
            <w:tcW w:w="3942" w:type="dxa"/>
          </w:tcPr>
          <w:p w14:paraId="21B5A465" w14:textId="242714EC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707362" w14:textId="166D36B4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05075564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638831" w14:textId="16CE7EC4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(15)</w:t>
            </w:r>
          </w:p>
        </w:tc>
        <w:tc>
          <w:tcPr>
            <w:tcW w:w="270" w:type="dxa"/>
          </w:tcPr>
          <w:p w14:paraId="566C6F61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F9C331" w14:textId="33B28C86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C1F84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C5FA971" w14:textId="67B1FA82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</w:tr>
      <w:tr w:rsidR="00937238" w:rsidRPr="00CA12A4" w14:paraId="7F5725AF" w14:textId="77777777" w:rsidTr="00390613">
        <w:trPr>
          <w:trHeight w:val="41"/>
        </w:trPr>
        <w:tc>
          <w:tcPr>
            <w:tcW w:w="3942" w:type="dxa"/>
          </w:tcPr>
          <w:p w14:paraId="30E73AAD" w14:textId="0A5A710D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C2D205" w14:textId="0F6C7F12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19FFD51F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9FCECC" w14:textId="3192C6B8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3BCD14F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AB268B" w14:textId="5B1C16AA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F28D45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12263AF" w14:textId="18F8CBFC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551</w:t>
            </w:r>
          </w:p>
        </w:tc>
      </w:tr>
      <w:tr w:rsidR="00937238" w:rsidRPr="00CA12A4" w14:paraId="274C6D39" w14:textId="77777777" w:rsidTr="000F605C">
        <w:trPr>
          <w:trHeight w:val="41"/>
        </w:trPr>
        <w:tc>
          <w:tcPr>
            <w:tcW w:w="3942" w:type="dxa"/>
          </w:tcPr>
          <w:p w14:paraId="09C74E1B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0C0B18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1274C7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16E710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33AB1287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F283FC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26BE2434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77FA79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937238" w:rsidRPr="00CA12A4" w14:paraId="74B87B23" w14:textId="77777777" w:rsidTr="004575B0">
        <w:trPr>
          <w:trHeight w:val="41"/>
        </w:trPr>
        <w:tc>
          <w:tcPr>
            <w:tcW w:w="3942" w:type="dxa"/>
          </w:tcPr>
          <w:p w14:paraId="5E6157FB" w14:textId="4AAFAA3F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77930F8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586C70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44F66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AEA97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5A7E2F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BFCEB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4AE2AA9F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37238" w:rsidRPr="00CA12A4" w14:paraId="09C7442A" w14:textId="77777777" w:rsidTr="004575B0">
        <w:trPr>
          <w:trHeight w:val="41"/>
        </w:trPr>
        <w:tc>
          <w:tcPr>
            <w:tcW w:w="3942" w:type="dxa"/>
          </w:tcPr>
          <w:p w14:paraId="6458E4B3" w14:textId="5022FCA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</w:t>
            </w:r>
          </w:p>
        </w:tc>
        <w:tc>
          <w:tcPr>
            <w:tcW w:w="1170" w:type="dxa"/>
            <w:shd w:val="clear" w:color="auto" w:fill="auto"/>
          </w:tcPr>
          <w:p w14:paraId="414A91F3" w14:textId="63941A46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64CDF8D5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CFF040" w14:textId="30B81BD9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60409E2A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A00A613" w14:textId="015E5C22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EFE13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0E9F2125" w14:textId="450A177E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(23)</w:t>
            </w:r>
          </w:p>
        </w:tc>
      </w:tr>
      <w:tr w:rsidR="00937238" w:rsidRPr="00CA12A4" w14:paraId="0565D217" w14:textId="77777777" w:rsidTr="004575B0">
        <w:trPr>
          <w:trHeight w:val="41"/>
        </w:trPr>
        <w:tc>
          <w:tcPr>
            <w:tcW w:w="3942" w:type="dxa"/>
          </w:tcPr>
          <w:p w14:paraId="3C8EA9D1" w14:textId="69437905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รายได้จากการขายอาคารตามสัญญาเช่าการเงิน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4815975C" w14:textId="53C0E961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(277)</w:t>
            </w:r>
          </w:p>
        </w:tc>
        <w:tc>
          <w:tcPr>
            <w:tcW w:w="270" w:type="dxa"/>
            <w:shd w:val="clear" w:color="auto" w:fill="auto"/>
          </w:tcPr>
          <w:p w14:paraId="7F5C757E" w14:textId="58F88B14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145125" w14:textId="04631B94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3B79C159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8FB430E" w14:textId="70CAB1DE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48541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73CFC92E" w14:textId="7CC75188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(240)</w:t>
            </w:r>
          </w:p>
        </w:tc>
      </w:tr>
      <w:tr w:rsidR="00937238" w:rsidRPr="00CA12A4" w14:paraId="46A645F0" w14:textId="77777777" w:rsidTr="004575B0">
        <w:trPr>
          <w:trHeight w:val="41"/>
        </w:trPr>
        <w:tc>
          <w:tcPr>
            <w:tcW w:w="3942" w:type="dxa"/>
          </w:tcPr>
          <w:p w14:paraId="2E3970E2" w14:textId="5C86934D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การเปลี่ยนแปลงประมาณการอายุให้</w:t>
            </w:r>
          </w:p>
        </w:tc>
        <w:tc>
          <w:tcPr>
            <w:tcW w:w="1170" w:type="dxa"/>
            <w:shd w:val="clear" w:color="auto" w:fill="auto"/>
          </w:tcPr>
          <w:p w14:paraId="6CAC4E3D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426695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6635AC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25F5A1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4CFBED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69962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3B234F3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37238" w:rsidRPr="00CA12A4" w14:paraId="560EA399" w14:textId="77777777" w:rsidTr="004575B0">
        <w:trPr>
          <w:trHeight w:val="41"/>
        </w:trPr>
        <w:tc>
          <w:tcPr>
            <w:tcW w:w="3942" w:type="dxa"/>
          </w:tcPr>
          <w:p w14:paraId="73D5E519" w14:textId="31CDCCB0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ประโยชน์ของสินทรัพย์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6FC2D2E9" w14:textId="037B84CA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70" w:type="dxa"/>
            <w:shd w:val="clear" w:color="auto" w:fill="auto"/>
          </w:tcPr>
          <w:p w14:paraId="202224F7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F0D5FF" w14:textId="78AFD3EC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(14)</w:t>
            </w:r>
          </w:p>
        </w:tc>
        <w:tc>
          <w:tcPr>
            <w:tcW w:w="270" w:type="dxa"/>
          </w:tcPr>
          <w:p w14:paraId="2A4E6F4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E10CABF" w14:textId="2B167D79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3EB8D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5245AD1A" w14:textId="772FDCD9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(75)</w:t>
            </w:r>
          </w:p>
        </w:tc>
      </w:tr>
      <w:tr w:rsidR="00937238" w:rsidRPr="00CA12A4" w14:paraId="0732A41C" w14:textId="77777777" w:rsidTr="004575B0">
        <w:trPr>
          <w:trHeight w:val="41"/>
        </w:trPr>
        <w:tc>
          <w:tcPr>
            <w:tcW w:w="3942" w:type="dxa"/>
          </w:tcPr>
          <w:p w14:paraId="0AA706AB" w14:textId="3F323C00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ค่าเสื่อมราคาของสินทรัพย์ที่ถือไว้เพื่อขาย</w:t>
            </w:r>
          </w:p>
        </w:tc>
        <w:tc>
          <w:tcPr>
            <w:tcW w:w="1170" w:type="dxa"/>
            <w:shd w:val="clear" w:color="auto" w:fill="auto"/>
          </w:tcPr>
          <w:p w14:paraId="44B778AE" w14:textId="5309C69D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4D9D8BA5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030A04" w14:textId="0C620B62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FA40375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258EB2" w14:textId="18D84D1F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E031C9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04E2ADCF" w14:textId="4B270E80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37238" w:rsidRPr="00CA12A4" w14:paraId="36B3AB1A" w14:textId="77777777" w:rsidTr="004575B0">
        <w:trPr>
          <w:trHeight w:val="41"/>
        </w:trPr>
        <w:tc>
          <w:tcPr>
            <w:tcW w:w="3942" w:type="dxa"/>
          </w:tcPr>
          <w:p w14:paraId="3CCE8BB5" w14:textId="0534B175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14:paraId="5AD267CF" w14:textId="0379942B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54E54DDC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E8CCB5" w14:textId="285B71D0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022927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6F17823" w14:textId="3D1360A6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AAEA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212C2C7E" w14:textId="00C46E96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</w:tr>
      <w:tr w:rsidR="00937238" w:rsidRPr="00CA12A4" w14:paraId="00A2CA0E" w14:textId="77777777" w:rsidTr="004575B0">
        <w:trPr>
          <w:trHeight w:val="41"/>
        </w:trPr>
        <w:tc>
          <w:tcPr>
            <w:tcW w:w="3942" w:type="dxa"/>
          </w:tcPr>
          <w:p w14:paraId="6AF846BC" w14:textId="3E56B5F8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70" w:type="dxa"/>
            <w:shd w:val="clear" w:color="auto" w:fill="auto"/>
          </w:tcPr>
          <w:p w14:paraId="51BE812C" w14:textId="01B2A4BF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270" w:type="dxa"/>
            <w:shd w:val="clear" w:color="auto" w:fill="auto"/>
          </w:tcPr>
          <w:p w14:paraId="146E5DF6" w14:textId="3E658C8F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76C33" w14:textId="572A0FC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29EC575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009E6AE" w14:textId="2B6F9799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E37E7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1078AD73" w14:textId="47765390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</w:tr>
      <w:tr w:rsidR="00937238" w:rsidRPr="00CA12A4" w14:paraId="340B1231" w14:textId="77777777" w:rsidTr="004575B0">
        <w:trPr>
          <w:trHeight w:val="41"/>
        </w:trPr>
        <w:tc>
          <w:tcPr>
            <w:tcW w:w="3942" w:type="dxa"/>
          </w:tcPr>
          <w:p w14:paraId="002E342F" w14:textId="7DA59ABB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0794B24A" w14:textId="082BB7CD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  <w:tc>
          <w:tcPr>
            <w:tcW w:w="270" w:type="dxa"/>
            <w:shd w:val="clear" w:color="auto" w:fill="auto"/>
          </w:tcPr>
          <w:p w14:paraId="6E887D3C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94BA7" w14:textId="03AC2F9F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2180C08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923185" w14:textId="73179382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82B85F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FE80B6C" w14:textId="75959C2B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(207)</w:t>
            </w:r>
          </w:p>
        </w:tc>
      </w:tr>
      <w:tr w:rsidR="00937238" w:rsidRPr="00CA12A4" w14:paraId="60002DBA" w14:textId="77777777" w:rsidTr="004575B0">
        <w:trPr>
          <w:trHeight w:val="41"/>
        </w:trPr>
        <w:tc>
          <w:tcPr>
            <w:tcW w:w="3942" w:type="dxa"/>
          </w:tcPr>
          <w:p w14:paraId="27C5A144" w14:textId="552E003A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63C881C5" w14:textId="63E418B9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  <w:tc>
          <w:tcPr>
            <w:tcW w:w="270" w:type="dxa"/>
            <w:shd w:val="clear" w:color="auto" w:fill="auto"/>
          </w:tcPr>
          <w:p w14:paraId="1E275B21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DFBE6D" w14:textId="7FAB9091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09959B4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6131CC5" w14:textId="6A82D4A4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4364E5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028268EE" w14:textId="07950626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(78)</w:t>
            </w:r>
          </w:p>
        </w:tc>
      </w:tr>
      <w:tr w:rsidR="00937238" w:rsidRPr="00CA12A4" w14:paraId="7AE62E80" w14:textId="77777777" w:rsidTr="004575B0">
        <w:trPr>
          <w:trHeight w:val="41"/>
        </w:trPr>
        <w:tc>
          <w:tcPr>
            <w:tcW w:w="3942" w:type="dxa"/>
          </w:tcPr>
          <w:p w14:paraId="3EF113CD" w14:textId="0A32BC72" w:rsidR="00937238" w:rsidRPr="00CA12A4" w:rsidRDefault="00346BF3" w:rsidP="0034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hint="cs"/>
                <w:sz w:val="28"/>
                <w:szCs w:val="28"/>
                <w:cs/>
              </w:rPr>
              <w:t>อสังหาริมทรัพย์พัฒนาเพื่อขาย</w:t>
            </w:r>
            <w:r w:rsidR="00937238"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และพร้อมขาย</w:t>
            </w:r>
          </w:p>
        </w:tc>
        <w:tc>
          <w:tcPr>
            <w:tcW w:w="1170" w:type="dxa"/>
            <w:shd w:val="clear" w:color="auto" w:fill="auto"/>
          </w:tcPr>
          <w:p w14:paraId="419173EB" w14:textId="6B8FAA5C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270" w:type="dxa"/>
            <w:shd w:val="clear" w:color="auto" w:fill="auto"/>
          </w:tcPr>
          <w:p w14:paraId="0418CD0D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7F148F" w14:textId="1BD888BD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14448B91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AAF672" w14:textId="38247F81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BD32CE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</w:tcPr>
          <w:p w14:paraId="6E52D5EF" w14:textId="2172E8F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(32)</w:t>
            </w:r>
          </w:p>
        </w:tc>
      </w:tr>
      <w:tr w:rsidR="00937238" w:rsidRPr="00CA12A4" w14:paraId="11F60FBD" w14:textId="77777777" w:rsidTr="00C612ED">
        <w:trPr>
          <w:trHeight w:val="41"/>
        </w:trPr>
        <w:tc>
          <w:tcPr>
            <w:tcW w:w="3942" w:type="dxa"/>
          </w:tcPr>
          <w:p w14:paraId="6B92EE4A" w14:textId="653FAC12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CC8E95" w14:textId="214D8EE3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70" w:type="dxa"/>
            <w:shd w:val="clear" w:color="auto" w:fill="auto"/>
          </w:tcPr>
          <w:p w14:paraId="0886D428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5B6E8" w14:textId="0F3E6AFF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FC6BAD9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FAE522" w14:textId="6B3C4F3A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351C13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82CCC3" w14:textId="00CBE4F2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</w:tr>
      <w:tr w:rsidR="00937238" w:rsidRPr="00CA12A4" w14:paraId="38E39996" w14:textId="77777777" w:rsidTr="00C612ED">
        <w:trPr>
          <w:trHeight w:val="41"/>
        </w:trPr>
        <w:tc>
          <w:tcPr>
            <w:tcW w:w="3942" w:type="dxa"/>
          </w:tcPr>
          <w:p w14:paraId="27C6704C" w14:textId="56B92466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EE027" w14:textId="532D08D8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(752)</w:t>
            </w:r>
          </w:p>
        </w:tc>
        <w:tc>
          <w:tcPr>
            <w:tcW w:w="270" w:type="dxa"/>
            <w:shd w:val="clear" w:color="auto" w:fill="auto"/>
          </w:tcPr>
          <w:p w14:paraId="5579ED67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57794" w14:textId="6B334CD2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9858C7"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E1931D3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9922F3" w14:textId="52BAF0E2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DEA010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FAF7335" w14:textId="749E8E3B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(69</w:t>
            </w:r>
            <w:r w:rsidR="00147671"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937238" w:rsidRPr="00CA12A4" w14:paraId="5F3BAFBB" w14:textId="77777777" w:rsidTr="00C612ED">
        <w:trPr>
          <w:trHeight w:val="41"/>
        </w:trPr>
        <w:tc>
          <w:tcPr>
            <w:tcW w:w="3942" w:type="dxa"/>
            <w:shd w:val="clear" w:color="auto" w:fill="auto"/>
          </w:tcPr>
          <w:p w14:paraId="0E87E789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CA36A8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7E9F943C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06AD65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5A36CF3C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B91EF2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6FE4DDD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F563A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937238" w:rsidRPr="00CA12A4" w14:paraId="4EE066B5" w14:textId="77777777" w:rsidTr="00C612ED">
        <w:trPr>
          <w:trHeight w:val="41"/>
        </w:trPr>
        <w:tc>
          <w:tcPr>
            <w:tcW w:w="3942" w:type="dxa"/>
            <w:shd w:val="clear" w:color="auto" w:fill="auto"/>
          </w:tcPr>
          <w:p w14:paraId="0FD18FC6" w14:textId="17B6528C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585558D" w14:textId="18CAA7E1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(246)</w:t>
            </w:r>
          </w:p>
        </w:tc>
        <w:tc>
          <w:tcPr>
            <w:tcW w:w="270" w:type="dxa"/>
            <w:shd w:val="clear" w:color="auto" w:fill="auto"/>
          </w:tcPr>
          <w:p w14:paraId="172FEC06" w14:textId="77777777" w:rsidR="00937238" w:rsidRPr="00CA12A4" w:rsidRDefault="00937238" w:rsidP="009372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47E67F1" w14:textId="4E412825" w:rsidR="00937238" w:rsidRPr="00CA12A4" w:rsidRDefault="00937238" w:rsidP="009372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9858C7"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0664026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B7C31B" w14:textId="757D155D" w:rsidR="00937238" w:rsidRPr="00CA12A4" w:rsidRDefault="00937238" w:rsidP="009372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C4995B" w14:textId="77777777" w:rsidR="00937238" w:rsidRPr="00CA12A4" w:rsidRDefault="00937238" w:rsidP="0093723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3C1AE3" w14:textId="4223AE72" w:rsidR="00937238" w:rsidRPr="00CA12A4" w:rsidRDefault="00937238" w:rsidP="0093723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(14</w:t>
            </w:r>
            <w:r w:rsidR="00147671"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CA12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1A31D182" w14:textId="77777777" w:rsidR="00A70263" w:rsidRPr="00CA12A4" w:rsidRDefault="00A70263"/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080"/>
        <w:gridCol w:w="270"/>
        <w:gridCol w:w="1170"/>
        <w:gridCol w:w="270"/>
        <w:gridCol w:w="1189"/>
      </w:tblGrid>
      <w:tr w:rsidR="003A0BA4" w:rsidRPr="00CA12A4" w14:paraId="1530E19F" w14:textId="77777777" w:rsidTr="001F23C9">
        <w:trPr>
          <w:trHeight w:val="397"/>
          <w:tblHeader/>
        </w:trPr>
        <w:tc>
          <w:tcPr>
            <w:tcW w:w="3942" w:type="dxa"/>
          </w:tcPr>
          <w:p w14:paraId="463EA3D7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203C0E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ACD3D5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204757D7" w14:textId="23CCFAF3" w:rsidR="003A0BA4" w:rsidRPr="00CA12A4" w:rsidRDefault="003A0BA4" w:rsidP="004575B0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</w:tcPr>
          <w:p w14:paraId="6C019531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13C55A96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A0BA4" w:rsidRPr="00CA12A4" w14:paraId="4847FB5B" w14:textId="77777777" w:rsidTr="001F23C9">
        <w:trPr>
          <w:trHeight w:val="397"/>
          <w:tblHeader/>
        </w:trPr>
        <w:tc>
          <w:tcPr>
            <w:tcW w:w="3942" w:type="dxa"/>
          </w:tcPr>
          <w:p w14:paraId="0F4C3BEC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A3982F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123FE7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42A726F" w14:textId="77777777" w:rsidR="003A0BA4" w:rsidRPr="00CA12A4" w:rsidRDefault="003A0BA4" w:rsidP="004575B0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4B74ED5B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5FC29E83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A0BA4" w:rsidRPr="00CA12A4" w14:paraId="5E5D13E1" w14:textId="77777777" w:rsidTr="001F23C9">
        <w:trPr>
          <w:trHeight w:val="397"/>
          <w:tblHeader/>
        </w:trPr>
        <w:tc>
          <w:tcPr>
            <w:tcW w:w="3942" w:type="dxa"/>
          </w:tcPr>
          <w:p w14:paraId="0C829DE4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EFE06A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280F8E8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D9B12D" w14:textId="77777777" w:rsidR="003A0BA4" w:rsidRPr="00CA12A4" w:rsidRDefault="003A0BA4" w:rsidP="004575B0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6EDD79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33216E" w14:textId="77777777" w:rsidR="003A0BA4" w:rsidRPr="00CA12A4" w:rsidRDefault="003A0BA4" w:rsidP="004575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3E9654D3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2840F0A8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0BA4" w:rsidRPr="00CA12A4" w14:paraId="5A15858B" w14:textId="77777777" w:rsidTr="001F23C9">
        <w:trPr>
          <w:trHeight w:val="397"/>
          <w:tblHeader/>
        </w:trPr>
        <w:tc>
          <w:tcPr>
            <w:tcW w:w="3942" w:type="dxa"/>
          </w:tcPr>
          <w:p w14:paraId="33D07714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F751A06" w14:textId="565D5271" w:rsidR="003A0BA4" w:rsidRPr="00CA12A4" w:rsidRDefault="003A0BA4" w:rsidP="004575B0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วันต้น</w:t>
            </w:r>
            <w:r w:rsidR="00AD611A"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ปี</w:t>
            </w:r>
            <w:r w:rsidRPr="00CA12A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270" w:type="dxa"/>
          </w:tcPr>
          <w:p w14:paraId="2A743744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78F26F" w14:textId="77777777" w:rsidR="003A0BA4" w:rsidRPr="00CA12A4" w:rsidRDefault="003A0BA4" w:rsidP="004575B0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5F97826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830BE4" w14:textId="77777777" w:rsidR="003A0BA4" w:rsidRPr="00CA12A4" w:rsidRDefault="003A0BA4" w:rsidP="004575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146C0B9D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10063B16" w14:textId="4F74FF8E" w:rsidR="003A0BA4" w:rsidRPr="00CA12A4" w:rsidRDefault="003A0BA4" w:rsidP="004575B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วันสิ้น</w:t>
            </w:r>
            <w:r w:rsidR="00AD611A"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3A0BA4" w:rsidRPr="00CA12A4" w14:paraId="7B9EA265" w14:textId="77777777" w:rsidTr="001F23C9">
        <w:trPr>
          <w:trHeight w:val="397"/>
          <w:tblHeader/>
        </w:trPr>
        <w:tc>
          <w:tcPr>
            <w:tcW w:w="3942" w:type="dxa"/>
          </w:tcPr>
          <w:p w14:paraId="06B11B70" w14:textId="77777777" w:rsidR="003A0BA4" w:rsidRPr="00CA12A4" w:rsidRDefault="003A0BA4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9" w:type="dxa"/>
            <w:gridSpan w:val="7"/>
          </w:tcPr>
          <w:p w14:paraId="5376476A" w14:textId="77777777" w:rsidR="003A0BA4" w:rsidRPr="00CA12A4" w:rsidRDefault="003A0BA4" w:rsidP="004575B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8261A" w:rsidRPr="00CA12A4" w14:paraId="2C30EEA4" w14:textId="77777777" w:rsidTr="001F23C9">
        <w:trPr>
          <w:trHeight w:val="397"/>
        </w:trPr>
        <w:tc>
          <w:tcPr>
            <w:tcW w:w="3942" w:type="dxa"/>
          </w:tcPr>
          <w:p w14:paraId="6833AC18" w14:textId="7C112391" w:rsidR="00B8261A" w:rsidRPr="00CA12A4" w:rsidRDefault="00B8261A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19" w:type="dxa"/>
            <w:gridSpan w:val="7"/>
          </w:tcPr>
          <w:p w14:paraId="215DF29B" w14:textId="77777777" w:rsidR="00B8261A" w:rsidRPr="00CA12A4" w:rsidRDefault="00B8261A" w:rsidP="004575B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B8261A" w:rsidRPr="00CA12A4" w14:paraId="47A913CB" w14:textId="77777777" w:rsidTr="001F23C9">
        <w:trPr>
          <w:trHeight w:val="397"/>
        </w:trPr>
        <w:tc>
          <w:tcPr>
            <w:tcW w:w="3942" w:type="dxa"/>
          </w:tcPr>
          <w:p w14:paraId="35BFA1B9" w14:textId="49C99E02" w:rsidR="00B8261A" w:rsidRPr="00CA12A4" w:rsidRDefault="00B8261A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19" w:type="dxa"/>
            <w:gridSpan w:val="7"/>
          </w:tcPr>
          <w:p w14:paraId="13ABFA2C" w14:textId="77777777" w:rsidR="00B8261A" w:rsidRPr="00CA12A4" w:rsidRDefault="00B8261A" w:rsidP="004575B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A5BF6" w:rsidRPr="00CA12A4" w14:paraId="6B3D56FE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3CBCC30E" w14:textId="605D98EB" w:rsidR="003A5BF6" w:rsidRPr="00CA12A4" w:rsidRDefault="00F452C5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3093B459" w14:textId="4ABA19EA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7A8004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DF072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4E1AD6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66839EB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82AC5C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4B1B23E8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5BF6" w:rsidRPr="00CA12A4" w14:paraId="16003B63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2B3F34B4" w14:textId="0F4EECF3" w:rsidR="003A5BF6" w:rsidRPr="00CA12A4" w:rsidRDefault="00F452C5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2D59C8E" w14:textId="0537DFB4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7E3D225" w14:textId="52B858EA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01B820" w14:textId="2D4EC032" w:rsidR="003A5BF6" w:rsidRPr="00CA12A4" w:rsidRDefault="008B4209" w:rsidP="009E421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015F90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BC2380" w14:textId="04A88DA4" w:rsidR="003A5BF6" w:rsidRPr="00CA12A4" w:rsidRDefault="008B4209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AAE002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546085F7" w14:textId="4D646BA9" w:rsidR="003A5BF6" w:rsidRPr="00CA12A4" w:rsidRDefault="00AB70E1" w:rsidP="00AB70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3A5BF6" w:rsidRPr="00CA12A4" w14:paraId="11A68B6B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6414DE1B" w14:textId="00D0453E" w:rsidR="003A5BF6" w:rsidRPr="00CA12A4" w:rsidRDefault="00F452C5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F999CCF" w14:textId="1148ED56" w:rsidR="003A5BF6" w:rsidRPr="00CA12A4" w:rsidRDefault="000208BB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321735D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53792D" w14:textId="51420953" w:rsidR="003A5BF6" w:rsidRPr="00CA12A4" w:rsidRDefault="008B4209" w:rsidP="008B420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E5C6446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97FC2B8" w14:textId="514E9230" w:rsidR="003A5BF6" w:rsidRPr="00CA12A4" w:rsidRDefault="008B4209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5DFF42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62166ED3" w14:textId="1D5CD2C7" w:rsidR="003A5BF6" w:rsidRPr="00CA12A4" w:rsidRDefault="008B4209" w:rsidP="00AB70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3A5BF6" w:rsidRPr="00CA12A4" w14:paraId="5B5167B5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3D3F3787" w14:textId="4B993AD8" w:rsidR="003A5BF6" w:rsidRPr="00CA12A4" w:rsidRDefault="00F452C5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shd w:val="clear" w:color="auto" w:fill="auto"/>
          </w:tcPr>
          <w:p w14:paraId="3D41FD9A" w14:textId="35C5A66E" w:rsidR="003A5BF6" w:rsidRPr="00CA12A4" w:rsidRDefault="003A5BF6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AAC255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EDF1FF" w14:textId="77777777" w:rsidR="003A5BF6" w:rsidRPr="00CA12A4" w:rsidRDefault="003A5BF6" w:rsidP="008B420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69A98A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99EE2D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52DC0F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5CD10FA0" w14:textId="77777777" w:rsidR="003A5BF6" w:rsidRPr="00CA12A4" w:rsidRDefault="003A5BF6" w:rsidP="00AB70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5BF6" w:rsidRPr="00CA12A4" w14:paraId="02048EE9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5D046AE3" w14:textId="4C3AC6BF" w:rsidR="003A5BF6" w:rsidRPr="00CA12A4" w:rsidRDefault="00F452C5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0D856208" w14:textId="68767B5C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10E7F08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2C439A" w14:textId="0B245875" w:rsidR="003A5BF6" w:rsidRPr="00CA12A4" w:rsidRDefault="008B4209" w:rsidP="008B420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212A41CA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2AA9DD" w14:textId="4E4B0B76" w:rsidR="003A5BF6" w:rsidRPr="00CA12A4" w:rsidRDefault="008B4209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C36811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1B7C137E" w14:textId="0D0ECEB9" w:rsidR="003A5BF6" w:rsidRPr="00CA12A4" w:rsidRDefault="008B4209" w:rsidP="00AB70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3A5BF6" w:rsidRPr="00CA12A4" w14:paraId="6265BDCB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03EB34B9" w14:textId="0BBD2409" w:rsidR="003A5BF6" w:rsidRPr="00CA12A4" w:rsidRDefault="00F452C5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เงินมัดจำลูกค้า</w:t>
            </w:r>
          </w:p>
        </w:tc>
        <w:tc>
          <w:tcPr>
            <w:tcW w:w="1170" w:type="dxa"/>
            <w:shd w:val="clear" w:color="auto" w:fill="auto"/>
          </w:tcPr>
          <w:p w14:paraId="715259E6" w14:textId="246759D5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F4FC254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DF1644" w14:textId="0761E874" w:rsidR="003A5BF6" w:rsidRPr="00CA12A4" w:rsidRDefault="008B4209" w:rsidP="008B420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5665EB05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EF60120" w14:textId="30038768" w:rsidR="003A5BF6" w:rsidRPr="00CA12A4" w:rsidRDefault="008B4209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95E816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37F58E6D" w14:textId="0C1D4C0D" w:rsidR="003A5BF6" w:rsidRPr="00CA12A4" w:rsidRDefault="008B4209" w:rsidP="00AB70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A5BF6" w:rsidRPr="00CA12A4" w14:paraId="659D32C3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742EF88C" w14:textId="1FA5D7DE" w:rsidR="003A5BF6" w:rsidRPr="00CA12A4" w:rsidRDefault="00F452C5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0210F7" w14:textId="6374616F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F51A22E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C79F5F" w14:textId="521F5DFD" w:rsidR="003A5BF6" w:rsidRPr="00CA12A4" w:rsidRDefault="008B4209" w:rsidP="008B420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A39BF46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6BD05F" w14:textId="126E7CF2" w:rsidR="003A5BF6" w:rsidRPr="00CA12A4" w:rsidRDefault="008B4209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25B496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C8DC3CB" w14:textId="76FBCF9B" w:rsidR="003A5BF6" w:rsidRPr="00CA12A4" w:rsidRDefault="008B4209" w:rsidP="00AB70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3A5BF6" w:rsidRPr="00CA12A4" w14:paraId="3441AC70" w14:textId="77777777" w:rsidTr="000208BB">
        <w:trPr>
          <w:trHeight w:val="41"/>
        </w:trPr>
        <w:tc>
          <w:tcPr>
            <w:tcW w:w="3942" w:type="dxa"/>
            <w:shd w:val="clear" w:color="auto" w:fill="auto"/>
          </w:tcPr>
          <w:p w14:paraId="5AB151F5" w14:textId="6B20D05D" w:rsidR="003A5BF6" w:rsidRPr="00CA12A4" w:rsidRDefault="00F452C5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20C27" w14:textId="3A1C64AB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6B92070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E5495" w14:textId="1865A76D" w:rsidR="003A5BF6" w:rsidRPr="00CA12A4" w:rsidRDefault="008B4209" w:rsidP="008B420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19FC78D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B72385" w14:textId="33BC136D" w:rsidR="003A5BF6" w:rsidRPr="00CA12A4" w:rsidRDefault="008B4209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DA811B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7AFD6" w14:textId="1BF551C5" w:rsidR="003A5BF6" w:rsidRPr="00CA12A4" w:rsidRDefault="008B4209" w:rsidP="00AB70E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</w:tr>
      <w:tr w:rsidR="003A5BF6" w:rsidRPr="00CA12A4" w14:paraId="743A6B41" w14:textId="77777777" w:rsidTr="000208BB">
        <w:trPr>
          <w:trHeight w:val="41"/>
        </w:trPr>
        <w:tc>
          <w:tcPr>
            <w:tcW w:w="3942" w:type="dxa"/>
            <w:shd w:val="clear" w:color="auto" w:fill="auto"/>
          </w:tcPr>
          <w:p w14:paraId="56811CBA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37F5D2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DE427F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A9C760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525B0E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7C163C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6DAFB8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23FB2154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5BF6" w:rsidRPr="00CA12A4" w14:paraId="33413D72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0031915B" w14:textId="772A80F5" w:rsidR="003A5BF6" w:rsidRPr="00CA12A4" w:rsidRDefault="00F452C5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8A2038A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6E7071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DC86D2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2CE06E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0AADA5E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880C1D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4F455E58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5BF6" w:rsidRPr="00CA12A4" w14:paraId="67C3B304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68DF1255" w14:textId="12530FDB" w:rsidR="003A5BF6" w:rsidRPr="00CA12A4" w:rsidRDefault="00B8261A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shd w:val="clear" w:color="auto" w:fill="auto"/>
          </w:tcPr>
          <w:p w14:paraId="50CF3180" w14:textId="70D0C3F5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37AAE78C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81BCDA" w14:textId="2BF0FBB5" w:rsidR="003A5BF6" w:rsidRPr="00CA12A4" w:rsidRDefault="007E1688" w:rsidP="007E16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636CC9D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547F92" w14:textId="56F51F00" w:rsidR="003A5BF6" w:rsidRPr="00CA12A4" w:rsidRDefault="007E1688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AEEA65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2C62DCF7" w14:textId="7EF0EF0D" w:rsidR="003A5BF6" w:rsidRPr="00CA12A4" w:rsidRDefault="007E1688" w:rsidP="009E42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5BF6" w:rsidRPr="00CA12A4" w14:paraId="1A107059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59B77EA3" w14:textId="58356DBD" w:rsidR="003A5BF6" w:rsidRPr="00CA12A4" w:rsidRDefault="00B8261A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รายได้จากการขายอาคารตามสัญญาเช่าการเงิน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6F82196A" w14:textId="5AEAB92B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(127)</w:t>
            </w:r>
          </w:p>
        </w:tc>
        <w:tc>
          <w:tcPr>
            <w:tcW w:w="270" w:type="dxa"/>
            <w:shd w:val="clear" w:color="auto" w:fill="auto"/>
          </w:tcPr>
          <w:p w14:paraId="6D15EE6B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6862E6" w14:textId="32E4C930" w:rsidR="003A5BF6" w:rsidRPr="00CA12A4" w:rsidRDefault="00B04ABC" w:rsidP="007E16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8A6FE47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75B2DA" w14:textId="397CB237" w:rsidR="003A5BF6" w:rsidRPr="00CA12A4" w:rsidRDefault="007E1688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5B0C7F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76FB198F" w14:textId="402AC3EA" w:rsidR="003A5BF6" w:rsidRPr="00CA12A4" w:rsidRDefault="007E1688" w:rsidP="007E168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</w:t>
            </w:r>
            <w:r w:rsidR="00B04ABC"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A5BF6" w:rsidRPr="00CA12A4" w14:paraId="0B8025AB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03B2C14E" w14:textId="118F692B" w:rsidR="003A5BF6" w:rsidRPr="00CA12A4" w:rsidRDefault="00B8261A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การเปลี่ยนแปลงประมาณการอายุการให้</w:t>
            </w:r>
          </w:p>
        </w:tc>
        <w:tc>
          <w:tcPr>
            <w:tcW w:w="1170" w:type="dxa"/>
            <w:shd w:val="clear" w:color="auto" w:fill="auto"/>
          </w:tcPr>
          <w:p w14:paraId="7BAE7EEF" w14:textId="77777777" w:rsidR="003A5BF6" w:rsidRPr="00CA12A4" w:rsidRDefault="003A5BF6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48A077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40E8FF" w14:textId="77777777" w:rsidR="003A5BF6" w:rsidRPr="00CA12A4" w:rsidRDefault="003A5BF6" w:rsidP="007E16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374A8A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A336A0D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782700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397D0045" w14:textId="77777777" w:rsidR="003A5BF6" w:rsidRPr="00CA12A4" w:rsidRDefault="003A5BF6" w:rsidP="007E168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5BF6" w:rsidRPr="00CA12A4" w14:paraId="5C8EFE03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4E31D95A" w14:textId="5C12F54C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ประโยชน์ของสินทรัพย์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696C2F6E" w14:textId="3F1B214C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70" w:type="dxa"/>
            <w:shd w:val="clear" w:color="auto" w:fill="auto"/>
          </w:tcPr>
          <w:p w14:paraId="766471B7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6B62C2" w14:textId="2E035D9C" w:rsidR="003A5BF6" w:rsidRPr="00CA12A4" w:rsidRDefault="007E1688" w:rsidP="007E16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0B867E5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D76979B" w14:textId="7FCDAC9C" w:rsidR="003A5BF6" w:rsidRPr="00CA12A4" w:rsidRDefault="007E1688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A2DFDC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2872F0DC" w14:textId="770E3B29" w:rsidR="003A5BF6" w:rsidRPr="00CA12A4" w:rsidRDefault="007E1688" w:rsidP="007E168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(28)</w:t>
            </w:r>
          </w:p>
        </w:tc>
      </w:tr>
      <w:tr w:rsidR="003A5BF6" w:rsidRPr="00CA12A4" w14:paraId="14214996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25C7676F" w14:textId="0310DD3F" w:rsidR="003A5BF6" w:rsidRPr="00CA12A4" w:rsidRDefault="00B8261A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D7E177" w14:textId="1E4F5363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0DF191C3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19F50" w14:textId="522AF619" w:rsidR="003A5BF6" w:rsidRPr="00CA12A4" w:rsidRDefault="007E1688" w:rsidP="007E16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CF97FC1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A6D1B9" w14:textId="1063EB90" w:rsidR="003A5BF6" w:rsidRPr="00CA12A4" w:rsidRDefault="007E1688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C89267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65A55E58" w14:textId="0EE96E92" w:rsidR="003A5BF6" w:rsidRPr="00CA12A4" w:rsidRDefault="007E1688" w:rsidP="007E168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3A5BF6" w:rsidRPr="00CA12A4" w14:paraId="6635584A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5C10BD62" w14:textId="6343FD09" w:rsidR="003A5BF6" w:rsidRPr="00CA12A4" w:rsidRDefault="00B8261A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E33CB" w14:textId="34F8CF33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  <w:tc>
          <w:tcPr>
            <w:tcW w:w="270" w:type="dxa"/>
            <w:shd w:val="clear" w:color="auto" w:fill="auto"/>
          </w:tcPr>
          <w:p w14:paraId="3255A865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A06A2" w14:textId="55300169" w:rsidR="003A5BF6" w:rsidRPr="00CA12A4" w:rsidRDefault="007E1688" w:rsidP="007E16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64D2375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561898" w14:textId="6450B5C6" w:rsidR="003A5BF6" w:rsidRPr="00CA12A4" w:rsidRDefault="007E1688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FA57EF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C4811" w14:textId="069DF74D" w:rsidR="003A5BF6" w:rsidRPr="00CA12A4" w:rsidRDefault="007E1688" w:rsidP="007E168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(156)</w:t>
            </w:r>
          </w:p>
        </w:tc>
      </w:tr>
      <w:tr w:rsidR="003A5BF6" w:rsidRPr="00CA12A4" w14:paraId="1BBB272F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75275BC2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F80D14" w14:textId="77777777" w:rsidR="003A5BF6" w:rsidRPr="00CA12A4" w:rsidRDefault="003A5BF6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1A6573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B2B490" w14:textId="77777777" w:rsidR="003A5BF6" w:rsidRPr="00CA12A4" w:rsidRDefault="003A5BF6" w:rsidP="007E16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C5C33E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DFED93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AA0840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5D0B7603" w14:textId="77777777" w:rsidR="003A5BF6" w:rsidRPr="00CA12A4" w:rsidRDefault="003A5BF6" w:rsidP="007E168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5BF6" w:rsidRPr="00CA12A4" w14:paraId="2F33D5C0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75DB0499" w14:textId="7A84AF34" w:rsidR="003A5BF6" w:rsidRPr="00CA12A4" w:rsidRDefault="00B8261A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E4C4935" w14:textId="34DD5AA4" w:rsidR="003A5BF6" w:rsidRPr="00CA12A4" w:rsidRDefault="00B8261A" w:rsidP="00B82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(123)</w:t>
            </w:r>
          </w:p>
        </w:tc>
        <w:tc>
          <w:tcPr>
            <w:tcW w:w="270" w:type="dxa"/>
            <w:shd w:val="clear" w:color="auto" w:fill="auto"/>
          </w:tcPr>
          <w:p w14:paraId="7FA1582E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BC0EC7F" w14:textId="2DB2FB4D" w:rsidR="003A5BF6" w:rsidRPr="00CA12A4" w:rsidRDefault="007E1688" w:rsidP="007E1688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33DB3DA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29ABCE" w14:textId="075A4B31" w:rsidR="003A5BF6" w:rsidRPr="00CA12A4" w:rsidRDefault="007E1688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B0D01B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</w:tcPr>
          <w:p w14:paraId="082C8696" w14:textId="56F364CF" w:rsidR="003A5BF6" w:rsidRPr="00CA12A4" w:rsidRDefault="007E1688" w:rsidP="007E168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(115)</w:t>
            </w:r>
          </w:p>
        </w:tc>
      </w:tr>
    </w:tbl>
    <w:p w14:paraId="57DDC8B6" w14:textId="00970951" w:rsidR="00346BF3" w:rsidRPr="00CA12A4" w:rsidRDefault="00346BF3"/>
    <w:p w14:paraId="4924BDC1" w14:textId="77777777" w:rsidR="00346BF3" w:rsidRPr="00CA12A4" w:rsidRDefault="00346BF3"/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080"/>
        <w:gridCol w:w="270"/>
        <w:gridCol w:w="1170"/>
        <w:gridCol w:w="270"/>
        <w:gridCol w:w="1189"/>
      </w:tblGrid>
      <w:tr w:rsidR="00346BF3" w:rsidRPr="00CA12A4" w14:paraId="0A64161D" w14:textId="77777777" w:rsidTr="0096703D">
        <w:trPr>
          <w:trHeight w:val="397"/>
          <w:tblHeader/>
        </w:trPr>
        <w:tc>
          <w:tcPr>
            <w:tcW w:w="3942" w:type="dxa"/>
          </w:tcPr>
          <w:p w14:paraId="65E97008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7BD626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D33F9A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673BE1F1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  <w:tc>
          <w:tcPr>
            <w:tcW w:w="270" w:type="dxa"/>
          </w:tcPr>
          <w:p w14:paraId="7F57C312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64E398A6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6BF3" w:rsidRPr="00CA12A4" w14:paraId="48C0B088" w14:textId="77777777" w:rsidTr="0096703D">
        <w:trPr>
          <w:trHeight w:val="397"/>
          <w:tblHeader/>
        </w:trPr>
        <w:tc>
          <w:tcPr>
            <w:tcW w:w="3942" w:type="dxa"/>
          </w:tcPr>
          <w:p w14:paraId="3CB1090A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B48871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E33FA7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F0DB307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1B99C05A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747507FF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46BF3" w:rsidRPr="00CA12A4" w14:paraId="607C20D6" w14:textId="77777777" w:rsidTr="0096703D">
        <w:trPr>
          <w:trHeight w:val="397"/>
          <w:tblHeader/>
        </w:trPr>
        <w:tc>
          <w:tcPr>
            <w:tcW w:w="3942" w:type="dxa"/>
          </w:tcPr>
          <w:p w14:paraId="234124A7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27ECF1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7B99DF6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EDB9FC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04EDA9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1E4290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6CEC63CE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43BDB957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46BF3" w:rsidRPr="00CA12A4" w14:paraId="6DC96995" w14:textId="77777777" w:rsidTr="0096703D">
        <w:trPr>
          <w:trHeight w:val="397"/>
          <w:tblHeader/>
        </w:trPr>
        <w:tc>
          <w:tcPr>
            <w:tcW w:w="3942" w:type="dxa"/>
          </w:tcPr>
          <w:p w14:paraId="1504909B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B2C3C22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วันต้นปี</w:t>
            </w:r>
            <w:r w:rsidRPr="00CA12A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270" w:type="dxa"/>
          </w:tcPr>
          <w:p w14:paraId="1B0BDC8A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185B19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E6B9412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01C1CAD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61850425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</w:tcPr>
          <w:p w14:paraId="46FCDD7A" w14:textId="77777777" w:rsidR="00346BF3" w:rsidRPr="00CA12A4" w:rsidRDefault="00346BF3" w:rsidP="009670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วันสิ้นปี</w:t>
            </w:r>
          </w:p>
        </w:tc>
      </w:tr>
      <w:tr w:rsidR="00346BF3" w:rsidRPr="00CA12A4" w14:paraId="505FA703" w14:textId="77777777" w:rsidTr="0096703D">
        <w:trPr>
          <w:trHeight w:val="397"/>
          <w:tblHeader/>
        </w:trPr>
        <w:tc>
          <w:tcPr>
            <w:tcW w:w="3942" w:type="dxa"/>
          </w:tcPr>
          <w:p w14:paraId="62E47848" w14:textId="77777777" w:rsidR="00346BF3" w:rsidRPr="00CA12A4" w:rsidRDefault="00346BF3" w:rsidP="0096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9" w:type="dxa"/>
            <w:gridSpan w:val="7"/>
          </w:tcPr>
          <w:p w14:paraId="71E7456F" w14:textId="77777777" w:rsidR="00346BF3" w:rsidRPr="00CA12A4" w:rsidRDefault="00346BF3" w:rsidP="0096703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A5BF6" w:rsidRPr="00CA12A4" w14:paraId="05F03467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24B4D3C9" w14:textId="078D26DA" w:rsidR="003A5BF6" w:rsidRPr="00CA12A4" w:rsidRDefault="00B8261A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482D84A9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7270B" w14:textId="77777777" w:rsidR="003A5BF6" w:rsidRPr="00CA12A4" w:rsidRDefault="003A5BF6" w:rsidP="003A5B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B1927B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4D6F71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B93E6E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9CEFE1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0DAB7690" w14:textId="77777777" w:rsidR="003A5BF6" w:rsidRPr="00CA12A4" w:rsidRDefault="003A5BF6" w:rsidP="003A5B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23C9" w:rsidRPr="00CA12A4" w14:paraId="1A2C90FF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6D231530" w14:textId="5435116B" w:rsidR="001F23C9" w:rsidRPr="00CA12A4" w:rsidRDefault="001F23C9" w:rsidP="001F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5F0C513" w14:textId="77777777" w:rsidR="001F23C9" w:rsidRPr="00CA12A4" w:rsidRDefault="001F23C9" w:rsidP="001F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C566CF" w14:textId="77777777" w:rsidR="001F23C9" w:rsidRPr="00CA12A4" w:rsidRDefault="001F23C9" w:rsidP="001F23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05E53F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3877C2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A570719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B817B6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0C725B7D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23C9" w:rsidRPr="00CA12A4" w14:paraId="4587250F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3AC33E29" w14:textId="12EA1C27" w:rsidR="001F23C9" w:rsidRPr="00CA12A4" w:rsidRDefault="001F23C9" w:rsidP="001F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6F347539" w14:textId="77777777" w:rsidR="001F23C9" w:rsidRPr="00CA12A4" w:rsidRDefault="001F23C9" w:rsidP="001F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81ECBD" w14:textId="77777777" w:rsidR="001F23C9" w:rsidRPr="00CA12A4" w:rsidRDefault="001F23C9" w:rsidP="001F23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63F130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28B92C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35494D7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DEDD5D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56DF09C8" w14:textId="77777777" w:rsidR="001F23C9" w:rsidRPr="00CA12A4" w:rsidRDefault="001F23C9" w:rsidP="001F23C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6212" w:rsidRPr="00CA12A4" w14:paraId="104E4833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6CA57D66" w14:textId="3A46B552" w:rsidR="00F36212" w:rsidRPr="00CA12A4" w:rsidRDefault="00F36212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3C8A0CD" w14:textId="434EC30E" w:rsidR="00F36212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2CD9DEE" w14:textId="77777777" w:rsidR="00F36212" w:rsidRPr="00CA12A4" w:rsidRDefault="00F36212" w:rsidP="00F362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09BEA" w14:textId="0D711A07" w:rsidR="00F36212" w:rsidRPr="00CA12A4" w:rsidRDefault="000208BB" w:rsidP="009E421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DA1B6D" w14:textId="77777777" w:rsidR="00F36212" w:rsidRPr="00CA12A4" w:rsidRDefault="00F36212" w:rsidP="00F3621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E5B0003" w14:textId="06EFC640" w:rsidR="00F36212" w:rsidRPr="00CA12A4" w:rsidRDefault="000208BB" w:rsidP="00F3621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1C3DA4" w14:textId="77777777" w:rsidR="00F36212" w:rsidRPr="00CA12A4" w:rsidRDefault="00F36212" w:rsidP="00F362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7A75B283" w14:textId="6BC18BFF" w:rsidR="00F36212" w:rsidRPr="00CA12A4" w:rsidRDefault="00F36212" w:rsidP="00E5702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36212" w:rsidRPr="00CA12A4" w14:paraId="2A06418F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263482B4" w14:textId="45A6EA9F" w:rsidR="00F36212" w:rsidRPr="00CA12A4" w:rsidRDefault="00F36212" w:rsidP="00F36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786F361" w14:textId="62C770F7" w:rsidR="00F36212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F33AEBA" w14:textId="77777777" w:rsidR="00F36212" w:rsidRPr="00CA12A4" w:rsidRDefault="00F36212" w:rsidP="00F362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C2CAEC" w14:textId="47003C96" w:rsidR="00F36212" w:rsidRPr="00CA12A4" w:rsidRDefault="000208BB" w:rsidP="00E5702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7EF7FCC" w14:textId="77777777" w:rsidR="00F36212" w:rsidRPr="00CA12A4" w:rsidRDefault="00F36212" w:rsidP="00F3621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A069A90" w14:textId="379532E2" w:rsidR="00F36212" w:rsidRPr="00CA12A4" w:rsidRDefault="000208BB" w:rsidP="00F3621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645E0E" w14:textId="77777777" w:rsidR="00F36212" w:rsidRPr="00CA12A4" w:rsidRDefault="00F36212" w:rsidP="00F362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67790D75" w14:textId="23CE3578" w:rsidR="00F36212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36212" w:rsidRPr="00CA12A4" w14:paraId="09FF492F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4D0DCEAF" w14:textId="2F83BBD1" w:rsidR="00F36212" w:rsidRPr="00CA12A4" w:rsidRDefault="00F36212" w:rsidP="00F36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shd w:val="clear" w:color="auto" w:fill="auto"/>
          </w:tcPr>
          <w:p w14:paraId="25BEF135" w14:textId="77777777" w:rsidR="00F36212" w:rsidRPr="00CA12A4" w:rsidRDefault="00F36212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384BBB" w14:textId="77777777" w:rsidR="00F36212" w:rsidRPr="00CA12A4" w:rsidRDefault="00F36212" w:rsidP="00F362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BE17BA" w14:textId="77777777" w:rsidR="00F36212" w:rsidRPr="00CA12A4" w:rsidRDefault="00F36212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A12FC2" w14:textId="77777777" w:rsidR="00F36212" w:rsidRPr="00CA12A4" w:rsidRDefault="00F36212" w:rsidP="00F3621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B2029D" w14:textId="77777777" w:rsidR="00F36212" w:rsidRPr="00CA12A4" w:rsidRDefault="00F36212" w:rsidP="00F36212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1B1267" w14:textId="77777777" w:rsidR="00F36212" w:rsidRPr="00CA12A4" w:rsidRDefault="00F36212" w:rsidP="00F3621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359E03A9" w14:textId="6E0C00D3" w:rsidR="00F36212" w:rsidRPr="00CA12A4" w:rsidRDefault="00F36212" w:rsidP="00F36212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08BB" w:rsidRPr="00CA12A4" w14:paraId="5684FD59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21A73AEF" w14:textId="6BC90389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78CB8C5" w14:textId="1845A972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C991E27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6AE08" w14:textId="6F212041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BEF7060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BB6FC4D" w14:textId="34E4BB6F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F9DF42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5DF68CD0" w14:textId="49A8D321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208BB" w:rsidRPr="00CA12A4" w14:paraId="3DC3794C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46F82DDA" w14:textId="19998AF8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เงินมัดจำลูกค้า</w:t>
            </w:r>
          </w:p>
        </w:tc>
        <w:tc>
          <w:tcPr>
            <w:tcW w:w="1170" w:type="dxa"/>
            <w:shd w:val="clear" w:color="auto" w:fill="auto"/>
          </w:tcPr>
          <w:p w14:paraId="3A03DAF7" w14:textId="76355DD5" w:rsidR="000208BB" w:rsidRPr="00CA12A4" w:rsidRDefault="000208BB" w:rsidP="00E5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0F3F63E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A916C" w14:textId="01DAD4EF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63E9C176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AFB4EB" w14:textId="45F75D14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BC682D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4AF540CB" w14:textId="6CB874A0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208BB" w:rsidRPr="00CA12A4" w14:paraId="490AA106" w14:textId="77777777" w:rsidTr="000208BB">
        <w:trPr>
          <w:trHeight w:val="41"/>
        </w:trPr>
        <w:tc>
          <w:tcPr>
            <w:tcW w:w="3942" w:type="dxa"/>
            <w:shd w:val="clear" w:color="auto" w:fill="auto"/>
          </w:tcPr>
          <w:p w14:paraId="0F113260" w14:textId="32750AA9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C65795" w14:textId="785D9AE1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11AA647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69BFA6" w14:textId="5C715CFE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E9EC38" w14:textId="04096EC5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17DA91" w14:textId="2B8FE07A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28A551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3E5B20EB" w14:textId="7B5EFD95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208BB" w:rsidRPr="00CA12A4" w14:paraId="028D3CBA" w14:textId="77777777" w:rsidTr="000208BB">
        <w:trPr>
          <w:trHeight w:val="41"/>
        </w:trPr>
        <w:tc>
          <w:tcPr>
            <w:tcW w:w="3942" w:type="dxa"/>
            <w:shd w:val="clear" w:color="auto" w:fill="auto"/>
          </w:tcPr>
          <w:p w14:paraId="37D05239" w14:textId="4F26C292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F35E3" w14:textId="698C7670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CF335DB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5FE15" w14:textId="67BE3478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8D13847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68F507" w14:textId="49A3824F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8CE355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A3341" w14:textId="063326DB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  <w:tr w:rsidR="000208BB" w:rsidRPr="00CA12A4" w14:paraId="51D6AC89" w14:textId="77777777" w:rsidTr="000208BB">
        <w:trPr>
          <w:trHeight w:val="41"/>
        </w:trPr>
        <w:tc>
          <w:tcPr>
            <w:tcW w:w="3942" w:type="dxa"/>
            <w:shd w:val="clear" w:color="auto" w:fill="auto"/>
          </w:tcPr>
          <w:p w14:paraId="7F5F65A3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CB15A8" w14:textId="77777777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0A86C0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E060D8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F02A4A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34155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3E3BCF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15895D8D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08BB" w:rsidRPr="00CA12A4" w14:paraId="0F520F5B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46494906" w14:textId="1D033854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48339C9" w14:textId="77777777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4C75E3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36333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117E49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926796E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0D52AB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7E293E90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08BB" w:rsidRPr="00CA12A4" w14:paraId="256B6FE4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5A23BF0B" w14:textId="1F94A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shd w:val="clear" w:color="auto" w:fill="auto"/>
          </w:tcPr>
          <w:p w14:paraId="2864F08C" w14:textId="31483A3E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436D05BF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8256E3" w14:textId="41EFA9B9" w:rsidR="000208BB" w:rsidRPr="00CA12A4" w:rsidRDefault="000208BB" w:rsidP="009E421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4C2EE3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AF8DEF" w14:textId="0EFC16C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E4F101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72FE6B68" w14:textId="73665E6C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0208BB" w:rsidRPr="00CA12A4" w14:paraId="7B40EC2C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25B04217" w14:textId="24E93582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รายได้จากการขายอาคารตามสัญญาเช่าการเงิน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14:paraId="75E43209" w14:textId="7B8486A4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(169)</w:t>
            </w:r>
          </w:p>
        </w:tc>
        <w:tc>
          <w:tcPr>
            <w:tcW w:w="270" w:type="dxa"/>
            <w:shd w:val="clear" w:color="auto" w:fill="auto"/>
          </w:tcPr>
          <w:p w14:paraId="4E6080A0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334F9E" w14:textId="3C73CF97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368243E7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E73D726" w14:textId="78028E8E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11ABA9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29F370F3" w14:textId="39413E49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(127)</w:t>
            </w:r>
          </w:p>
        </w:tc>
      </w:tr>
      <w:tr w:rsidR="000208BB" w:rsidRPr="00CA12A4" w14:paraId="568EACEE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04B14248" w14:textId="21B67553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การเปลี่ยนแปลงประมาณการอายุการให้</w:t>
            </w:r>
          </w:p>
        </w:tc>
        <w:tc>
          <w:tcPr>
            <w:tcW w:w="1170" w:type="dxa"/>
            <w:shd w:val="clear" w:color="auto" w:fill="auto"/>
          </w:tcPr>
          <w:p w14:paraId="1F488605" w14:textId="77777777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4A3AB2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BA8015" w14:textId="77777777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D048B2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81AECE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1BDC04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29D474B9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08BB" w:rsidRPr="00CA12A4" w14:paraId="1818015C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3A8D0A7E" w14:textId="6FBFB45C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ประโยชน์ของสินทรัพย์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FD84A0E" w14:textId="64EA8103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379DE376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C00AE" w14:textId="32781555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1622F2BF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C75391" w14:textId="2578E152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DDB4C5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066CD445" w14:textId="16FF4379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</w:tr>
      <w:tr w:rsidR="000208BB" w:rsidRPr="00CA12A4" w14:paraId="09B12308" w14:textId="77777777" w:rsidTr="001F23C9">
        <w:trPr>
          <w:trHeight w:val="41"/>
        </w:trPr>
        <w:tc>
          <w:tcPr>
            <w:tcW w:w="3942" w:type="dxa"/>
            <w:shd w:val="clear" w:color="auto" w:fill="auto"/>
          </w:tcPr>
          <w:p w14:paraId="6BF8D2ED" w14:textId="28772B01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ค่าเสื่อมราคาของสินทรัพย์ที่ถือไว้เพื่อขาย</w:t>
            </w:r>
          </w:p>
        </w:tc>
        <w:tc>
          <w:tcPr>
            <w:tcW w:w="1170" w:type="dxa"/>
            <w:shd w:val="clear" w:color="auto" w:fill="auto"/>
          </w:tcPr>
          <w:p w14:paraId="43C0CA41" w14:textId="15BEAD7E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61BF8B4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20EA1C" w14:textId="43D72476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BC1EA0C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93C98D6" w14:textId="2968BB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038B6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4D4C7855" w14:textId="59CC4156" w:rsidR="000208BB" w:rsidRPr="00CA12A4" w:rsidRDefault="000208BB" w:rsidP="009E421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8BB" w:rsidRPr="00CA12A4" w14:paraId="354DD0CB" w14:textId="77777777" w:rsidTr="000208BB">
        <w:trPr>
          <w:trHeight w:val="41"/>
        </w:trPr>
        <w:tc>
          <w:tcPr>
            <w:tcW w:w="3942" w:type="dxa"/>
            <w:shd w:val="clear" w:color="auto" w:fill="auto"/>
          </w:tcPr>
          <w:p w14:paraId="6B99AEB0" w14:textId="7EB98952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CF8C67" w14:textId="4F12760B" w:rsidR="000208BB" w:rsidRPr="00CA12A4" w:rsidRDefault="000208BB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4A05A4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C71D3A" w14:textId="09F48E16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3DB910D6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C7C89D" w14:textId="00B684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683E4D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02ACED6" w14:textId="0BF36BEB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0208BB" w:rsidRPr="00CA12A4" w14:paraId="2E324289" w14:textId="77777777" w:rsidTr="000208BB">
        <w:trPr>
          <w:trHeight w:val="41"/>
        </w:trPr>
        <w:tc>
          <w:tcPr>
            <w:tcW w:w="3942" w:type="dxa"/>
            <w:shd w:val="clear" w:color="auto" w:fill="auto"/>
          </w:tcPr>
          <w:p w14:paraId="054FC8B4" w14:textId="2ED60554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34368" w14:textId="336E349A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(197)</w:t>
            </w:r>
          </w:p>
        </w:tc>
        <w:tc>
          <w:tcPr>
            <w:tcW w:w="270" w:type="dxa"/>
            <w:shd w:val="clear" w:color="auto" w:fill="auto"/>
          </w:tcPr>
          <w:p w14:paraId="23CDD875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5B4A8" w14:textId="20EF5F44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2F2054B1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5DE4F8" w14:textId="2C3D1B92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25A953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CDF0" w14:textId="147FCA86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</w:tr>
      <w:tr w:rsidR="000208BB" w:rsidRPr="00CA12A4" w14:paraId="5951D103" w14:textId="77777777" w:rsidTr="000208BB">
        <w:trPr>
          <w:trHeight w:val="41"/>
        </w:trPr>
        <w:tc>
          <w:tcPr>
            <w:tcW w:w="3942" w:type="dxa"/>
            <w:shd w:val="clear" w:color="auto" w:fill="auto"/>
          </w:tcPr>
          <w:p w14:paraId="592F4D25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AF7A4F" w14:textId="77777777" w:rsidR="000208BB" w:rsidRPr="00CA12A4" w:rsidRDefault="000208BB" w:rsidP="0046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3D177" w14:textId="77777777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B76E83" w14:textId="77777777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177ED7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69E37D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48DCAB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7B46770B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208BB" w:rsidRPr="00CA12A4" w14:paraId="51175DEE" w14:textId="77777777" w:rsidTr="00BD6078">
        <w:trPr>
          <w:trHeight w:val="68"/>
        </w:trPr>
        <w:tc>
          <w:tcPr>
            <w:tcW w:w="3942" w:type="dxa"/>
            <w:shd w:val="clear" w:color="auto" w:fill="auto"/>
          </w:tcPr>
          <w:p w14:paraId="18E58826" w14:textId="2CE855F6" w:rsidR="000208BB" w:rsidRPr="00CA12A4" w:rsidRDefault="000208BB" w:rsidP="0002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A4CB2F" w14:textId="351BAEA2" w:rsidR="000208BB" w:rsidRPr="00CA12A4" w:rsidRDefault="000208BB" w:rsidP="004624C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(168)</w:t>
            </w:r>
          </w:p>
        </w:tc>
        <w:tc>
          <w:tcPr>
            <w:tcW w:w="270" w:type="dxa"/>
            <w:shd w:val="clear" w:color="auto" w:fill="auto"/>
          </w:tcPr>
          <w:p w14:paraId="25139874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BCC4D77" w14:textId="51593E77" w:rsidR="000208BB" w:rsidRPr="00CA12A4" w:rsidRDefault="000208BB" w:rsidP="004624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tcBorders>
              <w:left w:val="nil"/>
            </w:tcBorders>
          </w:tcPr>
          <w:p w14:paraId="67C4B854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E05027" w14:textId="3F577FFD" w:rsidR="000208BB" w:rsidRPr="00CA12A4" w:rsidRDefault="000208BB" w:rsidP="000208B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6F8F48" w14:textId="77777777" w:rsidR="000208BB" w:rsidRPr="00CA12A4" w:rsidRDefault="000208BB" w:rsidP="000208B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</w:tcPr>
          <w:p w14:paraId="2AD88FF4" w14:textId="05893A58" w:rsidR="000208BB" w:rsidRPr="00CA12A4" w:rsidRDefault="000208BB" w:rsidP="000208B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(123)</w:t>
            </w:r>
          </w:p>
        </w:tc>
      </w:tr>
    </w:tbl>
    <w:p w14:paraId="5931A1E7" w14:textId="1DADC63A" w:rsidR="006B23B4" w:rsidRPr="00CA12A4" w:rsidRDefault="006B23B4">
      <w:pPr>
        <w:rPr>
          <w:rFonts w:ascii="Angsana New" w:hAnsi="Angsana New"/>
          <w:sz w:val="30"/>
          <w:szCs w:val="30"/>
        </w:rPr>
      </w:pPr>
    </w:p>
    <w:p w14:paraId="2E9A692D" w14:textId="74C1AF79" w:rsidR="00E9413E" w:rsidRPr="00CA12A4" w:rsidRDefault="00E9413E">
      <w:pPr>
        <w:rPr>
          <w:rFonts w:ascii="Angsana New" w:hAnsi="Angsana New"/>
          <w:sz w:val="30"/>
          <w:szCs w:val="30"/>
        </w:rPr>
      </w:pPr>
    </w:p>
    <w:p w14:paraId="4575A3C7" w14:textId="4D18D5A5" w:rsidR="00E9413E" w:rsidRPr="00CA12A4" w:rsidRDefault="00E9413E">
      <w:pPr>
        <w:rPr>
          <w:rFonts w:ascii="Angsana New" w:hAnsi="Angsana New"/>
          <w:sz w:val="30"/>
          <w:szCs w:val="30"/>
        </w:rPr>
      </w:pPr>
    </w:p>
    <w:p w14:paraId="4CC8F84D" w14:textId="54EA8840" w:rsidR="00E9413E" w:rsidRPr="00CA12A4" w:rsidRDefault="00E9413E">
      <w:pPr>
        <w:rPr>
          <w:rFonts w:ascii="Angsana New" w:hAnsi="Angsana New"/>
          <w:sz w:val="30"/>
          <w:szCs w:val="30"/>
        </w:rPr>
      </w:pPr>
    </w:p>
    <w:p w14:paraId="4479D6C4" w14:textId="549E0A9C" w:rsidR="00E9413E" w:rsidRPr="00CA12A4" w:rsidRDefault="00E9413E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080"/>
        <w:gridCol w:w="270"/>
        <w:gridCol w:w="1170"/>
        <w:gridCol w:w="270"/>
        <w:gridCol w:w="1188"/>
      </w:tblGrid>
      <w:tr w:rsidR="006A6D00" w:rsidRPr="00CA12A4" w14:paraId="32988526" w14:textId="77777777" w:rsidTr="002103E6">
        <w:trPr>
          <w:trHeight w:val="41"/>
        </w:trPr>
        <w:tc>
          <w:tcPr>
            <w:tcW w:w="6462" w:type="dxa"/>
            <w:gridSpan w:val="4"/>
            <w:shd w:val="clear" w:color="auto" w:fill="auto"/>
          </w:tcPr>
          <w:p w14:paraId="33B5B7CD" w14:textId="3D7B940D" w:rsidR="006A6D00" w:rsidRPr="00CA12A4" w:rsidRDefault="006A6D00" w:rsidP="006A6D00">
            <w:pPr>
              <w:pStyle w:val="acctfourfigures"/>
              <w:tabs>
                <w:tab w:val="clear" w:pos="765"/>
              </w:tabs>
              <w:spacing w:line="240" w:lineRule="auto"/>
              <w:ind w:left="-12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70" w:type="dxa"/>
          </w:tcPr>
          <w:p w14:paraId="5D5903CB" w14:textId="77777777" w:rsidR="006A6D00" w:rsidRPr="00CA12A4" w:rsidRDefault="006A6D00" w:rsidP="00BD607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8" w:type="dxa"/>
            <w:gridSpan w:val="3"/>
          </w:tcPr>
          <w:p w14:paraId="51653469" w14:textId="29153AC3" w:rsidR="006A6D00" w:rsidRPr="00CA12A4" w:rsidRDefault="006A6D00" w:rsidP="00BD607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D6078" w:rsidRPr="00CA12A4" w14:paraId="4E5F8B14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5CCBC97B" w14:textId="77777777" w:rsidR="00BD6078" w:rsidRPr="00CA12A4" w:rsidRDefault="00BD6078" w:rsidP="00BD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FD4F19" w14:textId="55D9E78F" w:rsidR="00BD6078" w:rsidRPr="00CA12A4" w:rsidRDefault="00BD6078" w:rsidP="00BD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D03CA2" w14:textId="77777777" w:rsidR="00BD6078" w:rsidRPr="00CA12A4" w:rsidRDefault="00BD6078" w:rsidP="00BD60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B308CA" w14:textId="0B4AF65C" w:rsidR="00BD6078" w:rsidRPr="00CA12A4" w:rsidRDefault="00BD6078" w:rsidP="00BD6078">
            <w:pPr>
              <w:pStyle w:val="acctfourfigures"/>
              <w:tabs>
                <w:tab w:val="clear" w:pos="7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65037B" w14:textId="77777777" w:rsidR="00BD6078" w:rsidRPr="00CA12A4" w:rsidRDefault="00BD6078" w:rsidP="00BD607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8432DD8" w14:textId="29897D88" w:rsidR="00BD6078" w:rsidRPr="00CA12A4" w:rsidRDefault="00BD6078" w:rsidP="00BD6078">
            <w:pPr>
              <w:pStyle w:val="acctfourfigures"/>
              <w:tabs>
                <w:tab w:val="clear" w:pos="7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44429F19" w14:textId="77777777" w:rsidR="00BD6078" w:rsidRPr="00CA12A4" w:rsidRDefault="00BD6078" w:rsidP="00BD60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ADE5494" w14:textId="1AA1909E" w:rsidR="00BD6078" w:rsidRPr="00CA12A4" w:rsidRDefault="00BD6078" w:rsidP="00BD6078">
            <w:pPr>
              <w:pStyle w:val="acctfourfigures"/>
              <w:tabs>
                <w:tab w:val="clear" w:pos="765"/>
              </w:tabs>
              <w:spacing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5AD1" w:rsidRPr="00CA12A4" w14:paraId="3858E226" w14:textId="77777777" w:rsidTr="006574D8">
        <w:trPr>
          <w:trHeight w:val="41"/>
        </w:trPr>
        <w:tc>
          <w:tcPr>
            <w:tcW w:w="3942" w:type="dxa"/>
            <w:shd w:val="clear" w:color="auto" w:fill="auto"/>
          </w:tcPr>
          <w:p w14:paraId="5161D3E4" w14:textId="0868B6AF" w:rsidR="00335AD1" w:rsidRPr="00CA12A4" w:rsidRDefault="00335AD1" w:rsidP="0031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0AAAFE" w14:textId="0A92AD26" w:rsidR="00335AD1" w:rsidRPr="00CA12A4" w:rsidRDefault="00335AD1" w:rsidP="00B4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4EB1F6" w14:textId="77777777" w:rsidR="00335AD1" w:rsidRPr="00CA12A4" w:rsidRDefault="00335AD1" w:rsidP="003138F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DDC1F" w14:textId="0BA31614" w:rsidR="00335AD1" w:rsidRPr="00CA12A4" w:rsidRDefault="00335AD1" w:rsidP="00B416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C25C1F" w14:textId="77777777" w:rsidR="00335AD1" w:rsidRPr="00CA12A4" w:rsidRDefault="00335AD1" w:rsidP="003138F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8" w:type="dxa"/>
            <w:gridSpan w:val="3"/>
          </w:tcPr>
          <w:p w14:paraId="298A43D4" w14:textId="7C8857D8" w:rsidR="00335AD1" w:rsidRPr="00CA12A4" w:rsidRDefault="00335AD1" w:rsidP="00335AD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35AD1" w:rsidRPr="00CA12A4" w14:paraId="34DF5E6B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7AEF0C65" w14:textId="4CEF0391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 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FBB6D70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622726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849EE5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D0729C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DC9A615" w14:textId="1AE3FD87" w:rsidR="00335AD1" w:rsidRPr="00CA12A4" w:rsidRDefault="00335AD1" w:rsidP="00335AD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2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F5648C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301F1E6F" w14:textId="3781DA5E" w:rsidR="00335AD1" w:rsidRPr="00CA12A4" w:rsidRDefault="00335AD1" w:rsidP="00335AD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335AD1" w:rsidRPr="00CA12A4" w14:paraId="79765A62" w14:textId="77777777" w:rsidTr="00335AD1">
        <w:trPr>
          <w:trHeight w:val="41"/>
        </w:trPr>
        <w:tc>
          <w:tcPr>
            <w:tcW w:w="3942" w:type="dxa"/>
            <w:shd w:val="clear" w:color="auto" w:fill="auto"/>
          </w:tcPr>
          <w:p w14:paraId="64625793" w14:textId="193649A3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2BC6920C" w14:textId="586BE406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DDA28F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B23DBE" w14:textId="65571274" w:rsidR="00335AD1" w:rsidRPr="00CA12A4" w:rsidRDefault="00335AD1" w:rsidP="00335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F743D1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8F17FB2" w14:textId="6A059BBA" w:rsidR="00335AD1" w:rsidRPr="00CA12A4" w:rsidRDefault="00335AD1" w:rsidP="00335AD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2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3BC9BA5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15ABC377" w14:textId="0C9505EA" w:rsidR="00335AD1" w:rsidRPr="00CA12A4" w:rsidRDefault="00335AD1" w:rsidP="00335AD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335AD1" w:rsidRPr="00CA12A4" w14:paraId="58EC17B5" w14:textId="77777777" w:rsidTr="00335AD1">
        <w:trPr>
          <w:trHeight w:val="41"/>
        </w:trPr>
        <w:tc>
          <w:tcPr>
            <w:tcW w:w="3942" w:type="dxa"/>
            <w:shd w:val="clear" w:color="auto" w:fill="auto"/>
          </w:tcPr>
          <w:p w14:paraId="612C0509" w14:textId="0720C8ED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70CA11BE" w14:textId="2D2E2C1B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17A04F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6DBAF6" w14:textId="3E17ABFF" w:rsidR="00335AD1" w:rsidRPr="00CA12A4" w:rsidRDefault="00335AD1" w:rsidP="00335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AA350C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C20AB6" w14:textId="31FBD6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2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0321E3E7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630CB17" w14:textId="54814FE8" w:rsidR="00335AD1" w:rsidRPr="00CA12A4" w:rsidRDefault="00335AD1" w:rsidP="00335AD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335AD1" w:rsidRPr="00CA12A4" w14:paraId="5EFE15FA" w14:textId="77777777" w:rsidTr="00335AD1">
        <w:trPr>
          <w:trHeight w:val="68"/>
        </w:trPr>
        <w:tc>
          <w:tcPr>
            <w:tcW w:w="3942" w:type="dxa"/>
            <w:shd w:val="clear" w:color="auto" w:fill="auto"/>
          </w:tcPr>
          <w:p w14:paraId="79972644" w14:textId="2BF044A6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6A4074C" w14:textId="53CA4895" w:rsidR="00335AD1" w:rsidRPr="00CA12A4" w:rsidRDefault="00335AD1" w:rsidP="00335AD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B8CD8B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B22CA8" w14:textId="5F5ED2CF" w:rsidR="00335AD1" w:rsidRPr="00CA12A4" w:rsidRDefault="00335AD1" w:rsidP="00335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F67F6BB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714BA3" w14:textId="4F3B9D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2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</w:tcPr>
          <w:p w14:paraId="3F6F6EAD" w14:textId="77777777" w:rsidR="00335AD1" w:rsidRPr="00CA12A4" w:rsidRDefault="00335AD1" w:rsidP="00335A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5C11C" w14:textId="6272B358" w:rsidR="00335AD1" w:rsidRPr="00CA12A4" w:rsidRDefault="00335AD1" w:rsidP="00335AD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</w:tr>
    </w:tbl>
    <w:p w14:paraId="1F682853" w14:textId="488E3974" w:rsidR="00E9413E" w:rsidRPr="00CA12A4" w:rsidRDefault="00E9413E">
      <w:pPr>
        <w:rPr>
          <w:rFonts w:ascii="Angsana New" w:hAnsi="Angsana New"/>
          <w:sz w:val="30"/>
          <w:szCs w:val="30"/>
        </w:rPr>
      </w:pPr>
    </w:p>
    <w:p w14:paraId="133EEA17" w14:textId="719809DD" w:rsidR="00C50104" w:rsidRPr="00CA12A4" w:rsidRDefault="00C50104" w:rsidP="00B04ABC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="00616F03" w:rsidRPr="00CA12A4">
        <w:rPr>
          <w:rFonts w:ascii="Angsana New" w:hAnsi="Angsana New"/>
          <w:sz w:val="30"/>
          <w:szCs w:val="30"/>
        </w:rPr>
        <w:t>256</w:t>
      </w:r>
      <w:r w:rsidR="002C4F2F" w:rsidRPr="00CA12A4">
        <w:rPr>
          <w:rFonts w:ascii="Angsana New" w:hAnsi="Angsana New"/>
          <w:sz w:val="30"/>
          <w:szCs w:val="30"/>
        </w:rPr>
        <w:t>4</w:t>
      </w:r>
      <w:r w:rsidR="00616F03" w:rsidRPr="00CA12A4">
        <w:rPr>
          <w:rFonts w:ascii="Angsana New" w:hAnsi="Angsana New"/>
          <w:sz w:val="30"/>
          <w:szCs w:val="30"/>
        </w:rPr>
        <w:t xml:space="preserve"> </w:t>
      </w:r>
      <w:r w:rsidR="00D7448F" w:rsidRPr="00CA12A4">
        <w:rPr>
          <w:rFonts w:ascii="Angsana New" w:hAnsi="Angsana New"/>
          <w:sz w:val="30"/>
          <w:szCs w:val="30"/>
        </w:rPr>
        <w:t xml:space="preserve">- </w:t>
      </w:r>
      <w:r w:rsidR="00616F03" w:rsidRPr="00CA12A4">
        <w:rPr>
          <w:rFonts w:ascii="Angsana New" w:hAnsi="Angsana New"/>
          <w:sz w:val="30"/>
          <w:szCs w:val="30"/>
        </w:rPr>
        <w:t xml:space="preserve">2568 </w:t>
      </w:r>
      <w:r w:rsidRPr="00CA12A4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CA12A4">
        <w:rPr>
          <w:rFonts w:ascii="Angsana New" w:hAnsi="Angsana New"/>
          <w:sz w:val="30"/>
          <w:szCs w:val="30"/>
          <w:cs/>
        </w:rPr>
        <w:t xml:space="preserve">  </w:t>
      </w:r>
    </w:p>
    <w:p w14:paraId="2EF52B54" w14:textId="532E2616" w:rsidR="00511737" w:rsidRPr="00CA12A4" w:rsidRDefault="00511737" w:rsidP="00AB6457">
      <w:pPr>
        <w:rPr>
          <w:rFonts w:ascii="Angsana New" w:hAnsi="Angsana New"/>
          <w:sz w:val="30"/>
          <w:szCs w:val="30"/>
        </w:rPr>
      </w:pPr>
    </w:p>
    <w:p w14:paraId="0E8BFF40" w14:textId="19D16151" w:rsidR="004B58AA" w:rsidRPr="00CA12A4" w:rsidRDefault="00CB6CF4" w:rsidP="00B04AB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กำไรต่อหุ้น</w:t>
      </w:r>
      <w:r w:rsidR="00DF4F4F" w:rsidRPr="00CA12A4">
        <w:rPr>
          <w:rFonts w:ascii="Angsana New" w:hAnsi="Angsana New"/>
          <w:sz w:val="30"/>
          <w:szCs w:val="30"/>
          <w:cs/>
        </w:rPr>
        <w:t>ขั้นพื้นฐาน</w:t>
      </w:r>
    </w:p>
    <w:p w14:paraId="0C725455" w14:textId="1919E838" w:rsidR="0040072F" w:rsidRPr="00CA12A4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080"/>
        <w:gridCol w:w="270"/>
        <w:gridCol w:w="1170"/>
        <w:gridCol w:w="270"/>
        <w:gridCol w:w="1189"/>
      </w:tblGrid>
      <w:tr w:rsidR="00A7019E" w:rsidRPr="00CA12A4" w14:paraId="5273AAE2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4DFC85DD" w14:textId="3657466C" w:rsidR="00A7019E" w:rsidRPr="00CA12A4" w:rsidRDefault="00A7019E" w:rsidP="00B0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 w:firstLine="2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6BA8558F" w14:textId="77777777" w:rsidR="00A7019E" w:rsidRPr="00CA12A4" w:rsidRDefault="00A7019E" w:rsidP="00A7019E">
            <w:pPr>
              <w:pStyle w:val="acctfourfigures"/>
              <w:tabs>
                <w:tab w:val="clear" w:pos="7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3E74CD4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9" w:type="dxa"/>
            <w:gridSpan w:val="3"/>
          </w:tcPr>
          <w:p w14:paraId="4B7B40D9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7019E" w:rsidRPr="00CA12A4" w14:paraId="0D6C706F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3A6F8914" w14:textId="4A798F52" w:rsidR="00A7019E" w:rsidRPr="00CA12A4" w:rsidRDefault="00A7019E" w:rsidP="00B04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7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A12A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EA8A19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C0C603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792E43" w14:textId="77777777" w:rsidR="00A7019E" w:rsidRPr="00CA12A4" w:rsidRDefault="00A7019E" w:rsidP="00A7019E">
            <w:pPr>
              <w:pStyle w:val="acctfourfigures"/>
              <w:tabs>
                <w:tab w:val="clear" w:pos="7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8F0C3FD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079BA04C" w14:textId="77777777" w:rsidR="00A7019E" w:rsidRPr="00CA12A4" w:rsidRDefault="00A7019E" w:rsidP="00A7019E">
            <w:pPr>
              <w:pStyle w:val="acctfourfigures"/>
              <w:tabs>
                <w:tab w:val="clear" w:pos="7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78613FD9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5DB6988" w14:textId="77777777" w:rsidR="00A7019E" w:rsidRPr="00CA12A4" w:rsidRDefault="00A7019E" w:rsidP="00A7019E">
            <w:pPr>
              <w:pStyle w:val="acctfourfigures"/>
              <w:tabs>
                <w:tab w:val="clear" w:pos="765"/>
              </w:tabs>
              <w:spacing w:line="240" w:lineRule="auto"/>
              <w:ind w:left="-108" w:right="-9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7019E" w:rsidRPr="00CA12A4" w14:paraId="54CD00A1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142206A1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9" w:type="dxa"/>
            <w:gridSpan w:val="7"/>
            <w:shd w:val="clear" w:color="auto" w:fill="auto"/>
          </w:tcPr>
          <w:p w14:paraId="7864F9B8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12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7019E" w:rsidRPr="00CA12A4" w14:paraId="26354A7D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6EDC9604" w14:textId="60CF3450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70" w:type="dxa"/>
            <w:shd w:val="clear" w:color="auto" w:fill="auto"/>
          </w:tcPr>
          <w:p w14:paraId="1F7400F4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5560E4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72D2E9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120472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4414E0D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12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5C0AE2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0E1A68DB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019E" w:rsidRPr="00CA12A4" w14:paraId="788059A9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73331B99" w14:textId="4AC6C641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CA12A4">
              <w:rPr>
                <w:b/>
                <w:bCs/>
                <w:sz w:val="30"/>
                <w:szCs w:val="30"/>
                <w:cs/>
              </w:rPr>
              <w:t xml:space="preserve"> (</w:t>
            </w:r>
            <w:r w:rsidRPr="00CA12A4">
              <w:rPr>
                <w:rFonts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A12A4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AB6B658" w14:textId="5A5F6941" w:rsidR="00A7019E" w:rsidRPr="00CA12A4" w:rsidRDefault="003703FB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F4D65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0" w:type="dxa"/>
            <w:shd w:val="clear" w:color="auto" w:fill="auto"/>
          </w:tcPr>
          <w:p w14:paraId="1E7E07E4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0178F6" w14:textId="00F2458D" w:rsidR="00A7019E" w:rsidRPr="00CA12A4" w:rsidRDefault="004B0538" w:rsidP="0034100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1,791</w:t>
            </w:r>
          </w:p>
        </w:tc>
        <w:tc>
          <w:tcPr>
            <w:tcW w:w="270" w:type="dxa"/>
          </w:tcPr>
          <w:p w14:paraId="278A6BFB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5D4445" w14:textId="565F26DF" w:rsidR="00A7019E" w:rsidRPr="00CA12A4" w:rsidRDefault="003703FB" w:rsidP="006A729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</w:t>
            </w:r>
            <w:r w:rsidR="007F4D65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910B481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</w:tcPr>
          <w:p w14:paraId="60E97D7F" w14:textId="304331BB" w:rsidR="00A7019E" w:rsidRPr="00CA12A4" w:rsidRDefault="004B0538" w:rsidP="007D38E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525</w:t>
            </w:r>
          </w:p>
        </w:tc>
      </w:tr>
      <w:tr w:rsidR="00A7019E" w:rsidRPr="00CA12A4" w14:paraId="14B3378D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56415A25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42C24B2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887FAE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B9706D6" w14:textId="77777777" w:rsidR="00A7019E" w:rsidRPr="00CA12A4" w:rsidRDefault="00A7019E" w:rsidP="004B05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EE044D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27DF87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12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B72AE9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</w:tcPr>
          <w:p w14:paraId="0EF629EE" w14:textId="77777777" w:rsidR="00A7019E" w:rsidRPr="00CA12A4" w:rsidRDefault="00A7019E" w:rsidP="004B053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019E" w:rsidRPr="00CA12A4" w14:paraId="67D1CC92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7F967776" w14:textId="1973285A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4A71DCE2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339D0D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1CB220" w14:textId="24EF6292" w:rsidR="00A7019E" w:rsidRPr="00CA12A4" w:rsidRDefault="00A7019E" w:rsidP="004B05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EA2428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79E4A7" w14:textId="7C3C0096" w:rsidR="00A7019E" w:rsidRPr="00CA12A4" w:rsidRDefault="00A7019E" w:rsidP="00A7019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12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45B781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1C9DABBA" w14:textId="436E5EEA" w:rsidR="00A7019E" w:rsidRPr="00CA12A4" w:rsidRDefault="00A7019E" w:rsidP="004B053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019E" w:rsidRPr="00CA12A4" w14:paraId="127EED57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66BDA45C" w14:textId="026378C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จำนวนหุ้นสามัญที่ออก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23731" w:rsidRPr="00CA12A4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="00F23731" w:rsidRPr="00CA12A4">
              <w:rPr>
                <w:rFonts w:asciiTheme="majorBidi" w:hAnsiTheme="majorBidi" w:hint="cs"/>
                <w:sz w:val="30"/>
                <w:szCs w:val="30"/>
                <w:cs/>
              </w:rPr>
              <w:t xml:space="preserve">ตุลาคม </w:t>
            </w:r>
            <w:r w:rsidR="00F23731" w:rsidRPr="00CA12A4">
              <w:rPr>
                <w:rFonts w:asciiTheme="majorBidi" w:hAnsiTheme="majorBidi"/>
                <w:sz w:val="30"/>
                <w:szCs w:val="30"/>
              </w:rPr>
              <w:t>2562/2561</w:t>
            </w:r>
          </w:p>
        </w:tc>
        <w:tc>
          <w:tcPr>
            <w:tcW w:w="1170" w:type="dxa"/>
            <w:shd w:val="clear" w:color="auto" w:fill="auto"/>
          </w:tcPr>
          <w:p w14:paraId="1457443A" w14:textId="129FDEF3" w:rsidR="00A7019E" w:rsidRPr="00CA12A4" w:rsidRDefault="001B2FD6" w:rsidP="0034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270" w:type="dxa"/>
            <w:shd w:val="clear" w:color="auto" w:fill="auto"/>
          </w:tcPr>
          <w:p w14:paraId="72E120A3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ADF690" w14:textId="53D32B58" w:rsidR="00A7019E" w:rsidRPr="00CA12A4" w:rsidRDefault="004B0538" w:rsidP="004B05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1,834</w:t>
            </w:r>
          </w:p>
        </w:tc>
        <w:tc>
          <w:tcPr>
            <w:tcW w:w="270" w:type="dxa"/>
          </w:tcPr>
          <w:p w14:paraId="49D8DB23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F5BABFA" w14:textId="7D689A46" w:rsidR="00A7019E" w:rsidRPr="00CA12A4" w:rsidRDefault="001B2FD6" w:rsidP="0055758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2,017</w:t>
            </w:r>
          </w:p>
        </w:tc>
        <w:tc>
          <w:tcPr>
            <w:tcW w:w="270" w:type="dxa"/>
          </w:tcPr>
          <w:p w14:paraId="1AE15CA1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52AB58EA" w14:textId="3EE46C1F" w:rsidR="00A7019E" w:rsidRPr="00CA12A4" w:rsidRDefault="004B0538" w:rsidP="0055758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1,834</w:t>
            </w:r>
          </w:p>
        </w:tc>
      </w:tr>
      <w:tr w:rsidR="00A7019E" w:rsidRPr="00CA12A4" w14:paraId="5745E016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5C0AC330" w14:textId="482D6786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70" w:type="dxa"/>
            <w:shd w:val="clear" w:color="auto" w:fill="auto"/>
          </w:tcPr>
          <w:p w14:paraId="23EEFDB4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87A022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17059A" w14:textId="77777777" w:rsidR="00A7019E" w:rsidRPr="00CA12A4" w:rsidRDefault="00A7019E" w:rsidP="004B05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3EC933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1B984B8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12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253C7E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608E89B5" w14:textId="77777777" w:rsidR="00A7019E" w:rsidRPr="00CA12A4" w:rsidRDefault="00A7019E" w:rsidP="004B053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019E" w:rsidRPr="00CA12A4" w14:paraId="5048FBBA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328B0651" w14:textId="1F49D27E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1170" w:type="dxa"/>
            <w:shd w:val="clear" w:color="auto" w:fill="auto"/>
          </w:tcPr>
          <w:p w14:paraId="1A7E3096" w14:textId="10E1F294" w:rsidR="00A7019E" w:rsidRPr="00CA12A4" w:rsidRDefault="003703FB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1AB831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191780" w14:textId="279AA5BA" w:rsidR="00A7019E" w:rsidRPr="00CA12A4" w:rsidRDefault="004B0538" w:rsidP="004B05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2FA77253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D9B87D" w14:textId="4723D1FC" w:rsidR="00A7019E" w:rsidRPr="00CA12A4" w:rsidRDefault="003703FB" w:rsidP="009E421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7612F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shd w:val="clear" w:color="auto" w:fill="auto"/>
          </w:tcPr>
          <w:p w14:paraId="00A836BF" w14:textId="23C4D5D3" w:rsidR="00A7019E" w:rsidRPr="00CA12A4" w:rsidRDefault="004B0538" w:rsidP="0055758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3703FB" w:rsidRPr="00CA12A4" w14:paraId="1F1E7D4B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2A7B3A08" w14:textId="422141B1" w:rsidR="003703FB" w:rsidRPr="00CA12A4" w:rsidRDefault="003703FB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6DFB74" w14:textId="77F5CF33" w:rsidR="003703FB" w:rsidRPr="00CA12A4" w:rsidRDefault="003703FB" w:rsidP="0034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A5473F9" w14:textId="77777777" w:rsidR="003703FB" w:rsidRPr="00CA12A4" w:rsidRDefault="003703FB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F1E156" w14:textId="3BFF20B7" w:rsidR="003703FB" w:rsidRPr="00CA12A4" w:rsidRDefault="003703FB" w:rsidP="009E42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5E7DD4" w14:textId="77777777" w:rsidR="003703FB" w:rsidRPr="00CA12A4" w:rsidRDefault="003703FB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0E02D6" w14:textId="469EE586" w:rsidR="003703FB" w:rsidRPr="00CA12A4" w:rsidRDefault="003703FB" w:rsidP="0055758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168F96E6" w14:textId="77777777" w:rsidR="003703FB" w:rsidRPr="00CA12A4" w:rsidRDefault="003703FB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1D9CB027" w14:textId="443B8F8E" w:rsidR="003703FB" w:rsidRPr="00CA12A4" w:rsidRDefault="003703FB" w:rsidP="009E421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7019E" w:rsidRPr="00CA12A4" w14:paraId="7697DE94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10DB52C2" w14:textId="3E712CA9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029D70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5EBE0A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AD2BC6" w14:textId="77777777" w:rsidR="00A7019E" w:rsidRPr="00CA12A4" w:rsidRDefault="00A7019E" w:rsidP="004B05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750FDE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EE6F52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12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31750F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266472E1" w14:textId="77777777" w:rsidR="00A7019E" w:rsidRPr="00CA12A4" w:rsidRDefault="00A7019E" w:rsidP="004B053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019E" w:rsidRPr="00CA12A4" w14:paraId="135E9CB6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5BD99CE1" w14:textId="6076DF05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A12A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วันสิ้น</w:t>
            </w:r>
            <w:r w:rsidR="00AD611A"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644EF6" w14:textId="69261474" w:rsidR="00A7019E" w:rsidRPr="00CA12A4" w:rsidRDefault="0034100C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2,086</w:t>
            </w:r>
          </w:p>
        </w:tc>
        <w:tc>
          <w:tcPr>
            <w:tcW w:w="270" w:type="dxa"/>
            <w:shd w:val="clear" w:color="auto" w:fill="auto"/>
          </w:tcPr>
          <w:p w14:paraId="11360A70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3B20B6" w14:textId="6F2046B4" w:rsidR="00A7019E" w:rsidRPr="00CA12A4" w:rsidRDefault="004B0538" w:rsidP="00A87D3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1,869</w:t>
            </w:r>
          </w:p>
        </w:tc>
        <w:tc>
          <w:tcPr>
            <w:tcW w:w="270" w:type="dxa"/>
          </w:tcPr>
          <w:p w14:paraId="3462BE89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344E22" w14:textId="183A658B" w:rsidR="00A7019E" w:rsidRPr="00CA12A4" w:rsidRDefault="001B2FD6" w:rsidP="00A87D3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2,086</w:t>
            </w:r>
          </w:p>
        </w:tc>
        <w:tc>
          <w:tcPr>
            <w:tcW w:w="270" w:type="dxa"/>
          </w:tcPr>
          <w:p w14:paraId="30A64951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</w:tcPr>
          <w:p w14:paraId="76576F88" w14:textId="02970140" w:rsidR="00A7019E" w:rsidRPr="00CA12A4" w:rsidRDefault="004B0538" w:rsidP="00A87D36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1,869</w:t>
            </w:r>
          </w:p>
        </w:tc>
      </w:tr>
      <w:tr w:rsidR="00A7019E" w:rsidRPr="00CA12A4" w14:paraId="0E2EDE79" w14:textId="77777777" w:rsidTr="00B04ABC">
        <w:trPr>
          <w:trHeight w:val="41"/>
        </w:trPr>
        <w:tc>
          <w:tcPr>
            <w:tcW w:w="3942" w:type="dxa"/>
            <w:shd w:val="clear" w:color="auto" w:fill="auto"/>
          </w:tcPr>
          <w:p w14:paraId="7FF62D1F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22DEA03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7305B" w14:textId="77777777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58706E6" w14:textId="77777777" w:rsidR="00A7019E" w:rsidRPr="00CA12A4" w:rsidRDefault="00A7019E" w:rsidP="004B05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20785A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B5E385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12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E64274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</w:tcPr>
          <w:p w14:paraId="38902D83" w14:textId="77777777" w:rsidR="00A7019E" w:rsidRPr="00CA12A4" w:rsidRDefault="00A7019E" w:rsidP="004B053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019E" w:rsidRPr="00CA12A4" w14:paraId="3B5697BC" w14:textId="77777777" w:rsidTr="00B04ABC">
        <w:trPr>
          <w:trHeight w:val="68"/>
        </w:trPr>
        <w:tc>
          <w:tcPr>
            <w:tcW w:w="3942" w:type="dxa"/>
            <w:shd w:val="clear" w:color="auto" w:fill="auto"/>
          </w:tcPr>
          <w:p w14:paraId="371DE0E6" w14:textId="5D0CD46C" w:rsidR="00A7019E" w:rsidRPr="00CA12A4" w:rsidRDefault="00A7019E" w:rsidP="00A7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CA12A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A12A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CA12A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A12A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0499B25" w14:textId="0D89AD82" w:rsidR="00A7019E" w:rsidRPr="00CA12A4" w:rsidRDefault="0034100C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="005E7420" w:rsidRPr="00CA1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="007F4D65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2D187C5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B528CA5" w14:textId="08B0CCD6" w:rsidR="00A7019E" w:rsidRPr="00CA12A4" w:rsidRDefault="004B0538" w:rsidP="00A87D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0.96</w:t>
            </w:r>
          </w:p>
        </w:tc>
        <w:tc>
          <w:tcPr>
            <w:tcW w:w="270" w:type="dxa"/>
            <w:tcBorders>
              <w:left w:val="nil"/>
            </w:tcBorders>
          </w:tcPr>
          <w:p w14:paraId="58EA8E5A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63E8A4" w14:textId="433E8236" w:rsidR="00A7019E" w:rsidRPr="00CA12A4" w:rsidRDefault="0034100C" w:rsidP="00A87D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</w:t>
            </w:r>
            <w:r w:rsidR="007F4D65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8E09C2B" w14:textId="77777777" w:rsidR="00A7019E" w:rsidRPr="00CA12A4" w:rsidRDefault="00A7019E" w:rsidP="00A7019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</w:tcPr>
          <w:p w14:paraId="6BD3E720" w14:textId="4AE5FD92" w:rsidR="00A7019E" w:rsidRPr="00CA12A4" w:rsidRDefault="004B0538" w:rsidP="007D38E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12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0.28</w:t>
            </w:r>
          </w:p>
        </w:tc>
      </w:tr>
    </w:tbl>
    <w:p w14:paraId="11EE6DAF" w14:textId="02F2950A" w:rsidR="0040072F" w:rsidRPr="00CA12A4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F4C5888" w14:textId="1EED2038" w:rsidR="0040072F" w:rsidRPr="00CA12A4" w:rsidRDefault="0040072F" w:rsidP="00F9606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306D3B" w14:textId="6F869C0A" w:rsidR="00BE5689" w:rsidRPr="00CA12A4" w:rsidRDefault="00B9403F" w:rsidP="00927AB3">
      <w:pPr>
        <w:pStyle w:val="Heading6"/>
        <w:numPr>
          <w:ilvl w:val="0"/>
          <w:numId w:val="16"/>
        </w:numPr>
        <w:tabs>
          <w:tab w:val="left" w:pos="45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เงินปันผล</w:t>
      </w:r>
    </w:p>
    <w:p w14:paraId="1A1D1210" w14:textId="77777777" w:rsidR="0030172E" w:rsidRPr="00CA12A4" w:rsidRDefault="0030172E" w:rsidP="0030172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8DB4BEB" w14:textId="5ED5F8CB" w:rsidR="007A4764" w:rsidRPr="00CA12A4" w:rsidRDefault="0030172E" w:rsidP="007D3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450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4666C47" w14:textId="60E42C03" w:rsidR="0030172E" w:rsidRPr="00CA12A4" w:rsidRDefault="0030172E" w:rsidP="007A4764">
      <w:pPr>
        <w:rPr>
          <w:rFonts w:asciiTheme="majorBidi" w:hAnsiTheme="majorBidi" w:cstheme="majorBidi"/>
          <w:color w:val="2E74B5"/>
          <w:sz w:val="30"/>
          <w:szCs w:val="30"/>
        </w:rPr>
      </w:pPr>
    </w:p>
    <w:tbl>
      <w:tblPr>
        <w:tblStyle w:val="TableGrid"/>
        <w:tblW w:w="93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620"/>
        <w:gridCol w:w="1278"/>
        <w:gridCol w:w="236"/>
        <w:gridCol w:w="1294"/>
      </w:tblGrid>
      <w:tr w:rsidR="0030172E" w:rsidRPr="00CA12A4" w:rsidDel="00D43E7A" w14:paraId="5A0FA5B0" w14:textId="77777777" w:rsidTr="00A70263">
        <w:tc>
          <w:tcPr>
            <w:tcW w:w="3330" w:type="dxa"/>
            <w:vAlign w:val="bottom"/>
          </w:tcPr>
          <w:p w14:paraId="492E07BD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5EBB0AF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DE5E6F1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7D97C53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D834EA6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16D0F9F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FFD0E04" w14:textId="77777777" w:rsidR="0030172E" w:rsidRPr="00CA12A4" w:rsidDel="00D43E7A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0172E" w:rsidRPr="00CA12A4" w14:paraId="477317B9" w14:textId="77777777" w:rsidTr="00A70263">
        <w:tc>
          <w:tcPr>
            <w:tcW w:w="3330" w:type="dxa"/>
          </w:tcPr>
          <w:p w14:paraId="2554430E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C9D3C11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1612B2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4D80B30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F31DFB8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76060EB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172E" w:rsidRPr="00CA12A4" w14:paraId="7CE86765" w14:textId="77777777" w:rsidTr="00A70263">
        <w:tc>
          <w:tcPr>
            <w:tcW w:w="3330" w:type="dxa"/>
          </w:tcPr>
          <w:p w14:paraId="2561F3E4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9D649F2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DF93C4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34B1A6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90196C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2C488F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2EF" w:rsidRPr="00CA12A4" w14:paraId="531264C5" w14:textId="77777777" w:rsidTr="00A70263">
        <w:tc>
          <w:tcPr>
            <w:tcW w:w="3330" w:type="dxa"/>
          </w:tcPr>
          <w:p w14:paraId="7AD37889" w14:textId="20A47ABE" w:rsidR="006B42EF" w:rsidRPr="00CA12A4" w:rsidRDefault="006B42EF" w:rsidP="006B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DC420E0" w14:textId="2C8E1A2F" w:rsidR="006B42EF" w:rsidRPr="00CA12A4" w:rsidRDefault="006B42EF" w:rsidP="006B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082DE3A8" w14:textId="0D1D6907" w:rsidR="006B42EF" w:rsidRPr="00CA12A4" w:rsidRDefault="00A70263" w:rsidP="006B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6B42EF"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6B42EF"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38352EF" w14:textId="206D19E5" w:rsidR="006B42EF" w:rsidRPr="00CA12A4" w:rsidRDefault="006B42EF" w:rsidP="006B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0.46</w:t>
            </w:r>
          </w:p>
        </w:tc>
        <w:tc>
          <w:tcPr>
            <w:tcW w:w="236" w:type="dxa"/>
          </w:tcPr>
          <w:p w14:paraId="40118FCA" w14:textId="77777777" w:rsidR="006B42EF" w:rsidRPr="00CA12A4" w:rsidRDefault="006B42EF" w:rsidP="006B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C6009C" w14:textId="6819F500" w:rsidR="006B42EF" w:rsidRPr="00CA12A4" w:rsidRDefault="006B42EF" w:rsidP="006B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927.71</w:t>
            </w:r>
          </w:p>
        </w:tc>
      </w:tr>
      <w:tr w:rsidR="0030172E" w:rsidRPr="00CA12A4" w14:paraId="609B1FEF" w14:textId="77777777" w:rsidTr="00A70263">
        <w:tc>
          <w:tcPr>
            <w:tcW w:w="3330" w:type="dxa"/>
          </w:tcPr>
          <w:p w14:paraId="03B0BC67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385EEF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9ED469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3F4794F7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2A92E2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451C90F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72E" w:rsidRPr="00CA12A4" w14:paraId="175B5BCA" w14:textId="77777777" w:rsidTr="00A70263">
        <w:tc>
          <w:tcPr>
            <w:tcW w:w="3330" w:type="dxa"/>
          </w:tcPr>
          <w:p w14:paraId="3A250BB6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3A3F1092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6B8782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3A513B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B1774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CFA0DE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72E" w:rsidRPr="00CA12A4" w14:paraId="4B4F7DE7" w14:textId="77777777" w:rsidTr="00A70263">
        <w:tc>
          <w:tcPr>
            <w:tcW w:w="3330" w:type="dxa"/>
          </w:tcPr>
          <w:p w14:paraId="26DD00AB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076F6103" w14:textId="6B1467EB" w:rsidR="0030172E" w:rsidRPr="00CA12A4" w:rsidRDefault="00D24AE7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30172E"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0172E" w:rsidRPr="00CA12A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56E96F1A" w14:textId="43B82099" w:rsidR="0030172E" w:rsidRPr="00CA12A4" w:rsidRDefault="00A70263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D24AE7"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30172E" w:rsidRPr="00CA12A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5AD1" w:rsidRPr="00CA12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4582F6E" w14:textId="33B5FB5D" w:rsidR="0030172E" w:rsidRPr="00CA12A4" w:rsidRDefault="00D24AE7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0.27</w:t>
            </w:r>
          </w:p>
        </w:tc>
        <w:tc>
          <w:tcPr>
            <w:tcW w:w="236" w:type="dxa"/>
          </w:tcPr>
          <w:p w14:paraId="562079E2" w14:textId="77777777" w:rsidR="0030172E" w:rsidRPr="00CA12A4" w:rsidRDefault="0030172E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6F0B4A9" w14:textId="361F33BB" w:rsidR="0030172E" w:rsidRPr="00CA12A4" w:rsidRDefault="00D24AE7" w:rsidP="00457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495.22</w:t>
            </w:r>
          </w:p>
        </w:tc>
      </w:tr>
    </w:tbl>
    <w:p w14:paraId="731B9195" w14:textId="77777777" w:rsidR="00D24AE7" w:rsidRPr="00CA12A4" w:rsidRDefault="00D24AE7" w:rsidP="00CA63AB">
      <w:pPr>
        <w:pStyle w:val="Heading6"/>
        <w:tabs>
          <w:tab w:val="left" w:pos="540"/>
        </w:tabs>
        <w:jc w:val="both"/>
        <w:rPr>
          <w:rFonts w:ascii="Angsana New" w:hAnsi="Angsana New"/>
          <w:b w:val="0"/>
          <w:bCs w:val="0"/>
          <w:sz w:val="30"/>
          <w:szCs w:val="30"/>
        </w:rPr>
      </w:pPr>
    </w:p>
    <w:p w14:paraId="5AF14A00" w14:textId="1DB991D0" w:rsidR="00BE5689" w:rsidRPr="00CA12A4" w:rsidRDefault="00BE5689" w:rsidP="007D38E7">
      <w:pPr>
        <w:pStyle w:val="Heading6"/>
        <w:numPr>
          <w:ilvl w:val="0"/>
          <w:numId w:val="16"/>
        </w:numPr>
        <w:tabs>
          <w:tab w:val="left" w:pos="45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5B0BB50" w14:textId="77777777" w:rsidR="007440A3" w:rsidRPr="00CA12A4" w:rsidRDefault="0074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color w:val="2E74B5"/>
          <w:sz w:val="30"/>
          <w:szCs w:val="30"/>
        </w:rPr>
      </w:pPr>
    </w:p>
    <w:p w14:paraId="180ED9AF" w14:textId="77777777" w:rsidR="006B23B4" w:rsidRPr="00CA12A4" w:rsidRDefault="006B23B4" w:rsidP="0092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CC1DE87" w14:textId="77777777" w:rsidR="00DC7A90" w:rsidRPr="00CA12A4" w:rsidRDefault="00DC7A90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1B089" w14:textId="76D3F092" w:rsidR="00DC7A90" w:rsidRPr="00CA12A4" w:rsidRDefault="00CA63AB" w:rsidP="0092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และจากการไม่ปฏิบัติตามข้อกำหนดตามสัญญาของคู่สัญญา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กลุ่มบริษัทไม่มีการถือหรือออกตราสารอนุพันธ์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เพื่อการเก็งกำไรหรือการค้า</w:t>
      </w:r>
    </w:p>
    <w:p w14:paraId="64E71F00" w14:textId="77777777" w:rsidR="00CA63AB" w:rsidRPr="00CA12A4" w:rsidRDefault="00CA63AB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8E3AE7" w14:textId="77777777" w:rsidR="00725857" w:rsidRPr="00CA12A4" w:rsidRDefault="00725857" w:rsidP="0092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5676A687" w14:textId="77777777" w:rsidR="00241FB5" w:rsidRPr="00CA12A4" w:rsidRDefault="00241FB5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F777D" w14:textId="77777777" w:rsidR="006B23B4" w:rsidRPr="00CA12A4" w:rsidRDefault="006B23B4" w:rsidP="0092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7F7C636" w14:textId="77777777" w:rsidR="006B23B4" w:rsidRPr="00CA12A4" w:rsidRDefault="006B23B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7BCA41" w14:textId="77777777" w:rsidR="006B23B4" w:rsidRPr="00CA12A4" w:rsidRDefault="006B23B4" w:rsidP="0092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="00725857" w:rsidRPr="00CA12A4">
        <w:rPr>
          <w:rFonts w:ascii="Angsana New" w:hAnsi="Angsana New"/>
          <w:sz w:val="30"/>
          <w:szCs w:val="30"/>
          <w:cs/>
        </w:rPr>
        <w:t>ผู้ถือหุ้น</w:t>
      </w:r>
      <w:r w:rsidRPr="00CA12A4">
        <w:rPr>
          <w:rFonts w:ascii="Angsana New" w:hAnsi="Angsana New"/>
          <w:sz w:val="30"/>
          <w:szCs w:val="30"/>
          <w:cs/>
        </w:rPr>
        <w:t>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38451AD" w14:textId="77777777" w:rsidR="00725857" w:rsidRPr="00CA12A4" w:rsidRDefault="006B23B4" w:rsidP="0092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363E5781" w14:textId="77777777" w:rsidR="00725857" w:rsidRPr="00CA12A4" w:rsidRDefault="00725857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AFBADF" w14:textId="5BE813F4" w:rsidR="00725857" w:rsidRPr="00CA12A4" w:rsidRDefault="00725857" w:rsidP="0092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เนื่องจากดอกเบี้ยของเงินกู้ยืมส่วนใหญ่มีอัตราคงที่ กลุ่มบริษัทมีความเสี่ยงด้านอัตราดอกเบี้ยที่เกิดจากเงินกู้ยืมและหุ้นกู้ (ดูหมายเหตุข้อ </w:t>
      </w:r>
      <w:r w:rsidR="00AB6A9A" w:rsidRPr="00CA12A4">
        <w:rPr>
          <w:rFonts w:ascii="Angsana New" w:hAnsi="Angsana New"/>
          <w:sz w:val="30"/>
          <w:szCs w:val="30"/>
        </w:rPr>
        <w:t xml:space="preserve">18 </w:t>
      </w:r>
      <w:r w:rsidR="00AB6A9A" w:rsidRPr="00CA12A4">
        <w:rPr>
          <w:rFonts w:ascii="Angsana New" w:hAnsi="Angsana New" w:hint="cs"/>
          <w:sz w:val="30"/>
          <w:szCs w:val="30"/>
          <w:cs/>
        </w:rPr>
        <w:t xml:space="preserve">และ </w:t>
      </w:r>
      <w:r w:rsidR="00AB6A9A" w:rsidRPr="00CA12A4">
        <w:rPr>
          <w:rFonts w:ascii="Angsana New" w:hAnsi="Angsana New"/>
          <w:sz w:val="30"/>
          <w:szCs w:val="30"/>
        </w:rPr>
        <w:t>19</w:t>
      </w:r>
      <w:r w:rsidRPr="00CA12A4">
        <w:rPr>
          <w:rFonts w:ascii="Angsana New" w:hAnsi="Angsana New"/>
          <w:sz w:val="30"/>
          <w:szCs w:val="30"/>
          <w:cs/>
        </w:rPr>
        <w:t>)  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14:paraId="357FE0EA" w14:textId="77777777" w:rsidR="00AF622A" w:rsidRPr="00CA12A4" w:rsidRDefault="00AF622A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1122"/>
        <w:gridCol w:w="244"/>
        <w:gridCol w:w="1157"/>
        <w:gridCol w:w="280"/>
        <w:gridCol w:w="1216"/>
        <w:gridCol w:w="280"/>
        <w:gridCol w:w="1122"/>
        <w:gridCol w:w="280"/>
        <w:gridCol w:w="1030"/>
        <w:gridCol w:w="6"/>
      </w:tblGrid>
      <w:tr w:rsidR="00AF622A" w:rsidRPr="00CA12A4" w14:paraId="5FC47165" w14:textId="77777777" w:rsidTr="0051454A">
        <w:trPr>
          <w:cantSplit/>
          <w:trHeight w:val="68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E43007" w14:textId="77777777" w:rsidR="00AF622A" w:rsidRPr="00CA12A4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1326CE" w14:textId="77777777" w:rsidR="00AF622A" w:rsidRPr="00CA12A4" w:rsidRDefault="00AF622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A63AB" w:rsidRPr="00CA12A4" w14:paraId="4BACC8A2" w14:textId="77777777" w:rsidTr="0051454A">
        <w:trPr>
          <w:cantSplit/>
          <w:trHeight w:val="304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3F1140" w14:textId="77777777" w:rsidR="00CA63AB" w:rsidRPr="00CA12A4" w:rsidRDefault="00CA63AB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4858AC2" w14:textId="4878C956" w:rsidR="00CA63AB" w:rsidRPr="00CA12A4" w:rsidRDefault="00CA63AB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90B65" w14:textId="77777777" w:rsidR="00CA63AB" w:rsidRPr="00CA12A4" w:rsidRDefault="00CA63AB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AA69E1" w14:textId="4A55829A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CA63AB" w:rsidRPr="00CA12A4" w14:paraId="479DAAB0" w14:textId="77777777" w:rsidTr="0051454A">
        <w:trPr>
          <w:gridAfter w:val="1"/>
          <w:wAfter w:w="6" w:type="dxa"/>
          <w:cantSplit/>
          <w:trHeight w:val="304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FDEA77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A18A861" w14:textId="685E6BC1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11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006037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E2B1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0696E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98597" w14:textId="0958B78A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1 ปี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6C999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0C0F5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750B1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F8066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63AB" w:rsidRPr="00CA12A4" w14:paraId="50853880" w14:textId="77777777" w:rsidTr="0051454A">
        <w:trPr>
          <w:gridAfter w:val="1"/>
          <w:wAfter w:w="6" w:type="dxa"/>
          <w:cantSplit/>
          <w:trHeight w:val="304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E99DE45" w14:textId="43244AC0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FF0DABA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11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603ED5C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5A975" w14:textId="77777777" w:rsidR="00CA63AB" w:rsidRPr="00CA12A4" w:rsidRDefault="00CA63AB" w:rsidP="0096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2A87A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601ED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49E05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ECCC8" w14:textId="77777777" w:rsidR="00CA63AB" w:rsidRPr="00CA12A4" w:rsidRDefault="00CA63AB" w:rsidP="0096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5 ปี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2D985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F8B05" w14:textId="77777777" w:rsidR="00CA63AB" w:rsidRPr="00CA12A4" w:rsidRDefault="00CA63AB" w:rsidP="0096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8" w:right="-1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A63AB" w:rsidRPr="00CA12A4" w14:paraId="42A43BC6" w14:textId="77777777" w:rsidTr="0051454A">
        <w:trPr>
          <w:cantSplit/>
          <w:trHeight w:val="304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D55FBE" w14:textId="60B8AFA8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1C6BC51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11" w:firstLineChars="2" w:firstLine="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0331D0F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EE93AE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A63AB" w:rsidRPr="00CA12A4" w14:paraId="48F8D2AA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95F24C" w14:textId="2D96A9DF" w:rsidR="00CA63AB" w:rsidRPr="00CA12A4" w:rsidRDefault="00101F54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07D1F81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B2E8629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2DD94C3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9A0A35B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2A79B78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3045162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7B2DE76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40D481C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C941BBC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A63AB" w:rsidRPr="00CA12A4" w14:paraId="6A1D91D8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B695A8" w14:textId="63C3DCBA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39815F6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C8F6699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45FA218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3DA5A7F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3ACE83A4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F9D0BB0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6D621FF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FE32348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7CD4D5D" w14:textId="77777777" w:rsidR="00CA63AB" w:rsidRPr="00CA12A4" w:rsidRDefault="00CA63AB" w:rsidP="00CA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1454A" w:rsidRPr="00CA12A4" w14:paraId="626FBB17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537168" w14:textId="6ED8BE85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left="158" w:hangingChars="59" w:hanging="176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</w:rPr>
              <w:t>เงินให้กู้ยืมระยะสั้น</w:t>
            </w:r>
            <w:r w:rsidR="00457297" w:rsidRPr="00CA12A4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br/>
            </w:r>
            <w:r w:rsidRPr="00CA12A4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</w:rPr>
              <w:t>เพื่</w:t>
            </w:r>
            <w:r w:rsidR="002B2488" w:rsidRPr="00CA12A4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</w:rPr>
              <w:t>อ</w:t>
            </w:r>
            <w:r w:rsidRPr="00CA12A4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</w:rPr>
              <w:t>โครงการลงทุน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16B5CF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2325E94" w14:textId="25F9F652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163054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98FECC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ECEEA90" w14:textId="06D9894F" w:rsidR="0051454A" w:rsidRPr="00CA12A4" w:rsidRDefault="00537344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1,64</w:t>
            </w:r>
            <w:r w:rsidR="00C57F1A" w:rsidRPr="00CA12A4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309586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F5EC2D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89122D6" w14:textId="717A641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2F2472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CEAFC9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3A09417" w14:textId="7165E40F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25DDF9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7CDBF9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65693C5" w14:textId="3F50CF4D" w:rsidR="0051454A" w:rsidRPr="00CA12A4" w:rsidRDefault="00537344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1,644</w:t>
            </w:r>
          </w:p>
        </w:tc>
      </w:tr>
      <w:tr w:rsidR="0051454A" w:rsidRPr="00CA12A4" w14:paraId="1C7B5940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A6B786" w14:textId="5E1DE25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9DB62ED" w14:textId="7615FB2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06EF06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B0830EC" w14:textId="2A7F70C5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449A15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57BFFA45" w14:textId="68C3617A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AF11D9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F08A1EB" w14:textId="42664720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9385E4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284D20E" w14:textId="710405FA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378C1424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505015" w14:textId="3B810C95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72" w:left="148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B1CD4E0" w14:textId="5DD04149" w:rsidR="0051454A" w:rsidRPr="00CA12A4" w:rsidRDefault="00927AB3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4.00</w:t>
            </w:r>
            <w:r w:rsidR="007F1992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1F656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B81EA99" w14:textId="31A73F92" w:rsidR="0051454A" w:rsidRPr="00CA12A4" w:rsidRDefault="0051454A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211C2A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E66518B" w14:textId="783E9196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653348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1126F77" w14:textId="1364279F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259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B4AF4F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5A434D7" w14:textId="0450C99E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259</w:t>
            </w:r>
          </w:p>
        </w:tc>
      </w:tr>
      <w:tr w:rsidR="0051454A" w:rsidRPr="00CA12A4" w14:paraId="77B6270E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CE6B1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BEE1D3A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8E420C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B0D13" w14:textId="4BCCA79A" w:rsidR="0051454A" w:rsidRPr="00CA12A4" w:rsidRDefault="002C4F2F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1,64</w:t>
            </w:r>
            <w:r w:rsidR="00C57F1A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2C1590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08A07" w14:textId="7FBD3136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43C026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739E" w14:textId="6D0F51A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044649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2E55F" w14:textId="1F1077EF" w:rsidR="0051454A" w:rsidRPr="00CA12A4" w:rsidRDefault="002C4F2F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1,903</w:t>
            </w:r>
          </w:p>
        </w:tc>
      </w:tr>
      <w:tr w:rsidR="0051454A" w:rsidRPr="00CA12A4" w14:paraId="7FDECB67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05311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C39BDB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E30C8D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095970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05CFC6D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F0C74D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6BEAFA5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0927F7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7F314D4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16D799A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66D350A3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D901F2" w14:textId="4A22A6E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D2C647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B18563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noWrap/>
          </w:tcPr>
          <w:p w14:paraId="4FAF91F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1D7F3D0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noWrap/>
          </w:tcPr>
          <w:p w14:paraId="3554BA9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0E8606A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</w:tcPr>
          <w:p w14:paraId="46BABE9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052E72F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noWrap/>
          </w:tcPr>
          <w:p w14:paraId="61FDF60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4B1F278B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A1C02B" w14:textId="537E640D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E563A9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D128E3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noWrap/>
          </w:tcPr>
          <w:p w14:paraId="7BE5D7B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3B92B49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noWrap/>
          </w:tcPr>
          <w:p w14:paraId="06270EF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2375510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  <w:noWrap/>
          </w:tcPr>
          <w:p w14:paraId="66B3323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039A67AA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noWrap/>
          </w:tcPr>
          <w:p w14:paraId="558785A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0BFA2118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5A58F6A" w14:textId="32D11B05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79" w:left="16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B7B9220" w14:textId="5FEF85A6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2.05</w:t>
            </w:r>
            <w:r w:rsidR="007F1992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120423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120423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3.25</w:t>
            </w:r>
            <w:r w:rsidR="007F1992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EA1AD7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noWrap/>
          </w:tcPr>
          <w:p w14:paraId="0B879D66" w14:textId="5D2F4B44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2,2</w:t>
            </w:r>
            <w:r w:rsidR="002C4F2F" w:rsidRPr="00CA12A4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6CAE014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noWrap/>
          </w:tcPr>
          <w:p w14:paraId="6A732B73" w14:textId="0C72F3A1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5F56B8F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  <w:noWrap/>
          </w:tcPr>
          <w:p w14:paraId="1D029B92" w14:textId="30F91BB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0817009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noWrap/>
          </w:tcPr>
          <w:p w14:paraId="757E5E72" w14:textId="590BEEBC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2,2</w:t>
            </w:r>
            <w:r w:rsidR="002C4F2F" w:rsidRPr="00CA12A4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</w:tr>
      <w:tr w:rsidR="0051454A" w:rsidRPr="00CA12A4" w14:paraId="23131A08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E2FF61" w14:textId="1B064F8F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26BE3F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01619C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noWrap/>
          </w:tcPr>
          <w:p w14:paraId="7AE7E25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2CE26DB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noWrap/>
          </w:tcPr>
          <w:p w14:paraId="05988836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47AE3AF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  <w:noWrap/>
          </w:tcPr>
          <w:p w14:paraId="0218C3D1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0B1CD13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noWrap/>
          </w:tcPr>
          <w:p w14:paraId="6B93E05C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D6905" w:rsidRPr="00CA12A4" w14:paraId="24DDEAD2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DA6FC3" w14:textId="5C26D207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88" w:left="158" w:firstLine="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CFE50ED" w14:textId="578186A9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2.600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- 5.100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7359B6" w14:textId="77777777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noWrap/>
          </w:tcPr>
          <w:p w14:paraId="4B4544C7" w14:textId="6C46CF90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1,020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3B6C5FD5" w14:textId="77777777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noWrap/>
          </w:tcPr>
          <w:p w14:paraId="47A54A8A" w14:textId="00CAE1A6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2,257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2B297A02" w14:textId="77777777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  <w:noWrap/>
          </w:tcPr>
          <w:p w14:paraId="713A6B73" w14:textId="4F625AC2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69391AFA" w14:textId="77777777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noWrap/>
          </w:tcPr>
          <w:p w14:paraId="4ECCE0EE" w14:textId="1C30358B" w:rsidR="004D6905" w:rsidRPr="00CA12A4" w:rsidRDefault="004D6905" w:rsidP="004D6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3,277</w:t>
            </w:r>
          </w:p>
        </w:tc>
      </w:tr>
      <w:tr w:rsidR="0051454A" w:rsidRPr="00CA12A4" w14:paraId="46CA4F7A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8101C14" w14:textId="58542F68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D122A7E" w14:textId="19E8561C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2.00</w:t>
            </w:r>
            <w:r w:rsidR="007F1992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120423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120423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4.</w:t>
            </w:r>
            <w:r w:rsidR="00934FD7" w:rsidRPr="00CA12A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7F1992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CF50DF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noWrap/>
          </w:tcPr>
          <w:p w14:paraId="7024E583" w14:textId="6F903492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8,300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5285C24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noWrap/>
          </w:tcPr>
          <w:p w14:paraId="707C23F1" w14:textId="65E849E1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29,093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657BCD2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  <w:noWrap/>
          </w:tcPr>
          <w:p w14:paraId="597B6EFF" w14:textId="51D498AD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3,900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6F5E0E3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noWrap/>
          </w:tcPr>
          <w:p w14:paraId="06535AAD" w14:textId="4040C6A9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41,293</w:t>
            </w:r>
          </w:p>
        </w:tc>
      </w:tr>
      <w:tr w:rsidR="0051454A" w:rsidRPr="00CA12A4" w14:paraId="28BDC749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610DC8" w14:textId="4131833E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85A810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13EAE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noWrap/>
          </w:tcPr>
          <w:p w14:paraId="5E27EDE5" w14:textId="77777777" w:rsidR="0051454A" w:rsidRPr="00CA12A4" w:rsidRDefault="0051454A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3CDE50C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noWrap/>
          </w:tcPr>
          <w:p w14:paraId="37CD629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5D4C309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  <w:noWrap/>
          </w:tcPr>
          <w:p w14:paraId="4EF0123A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6AF815F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noWrap/>
          </w:tcPr>
          <w:p w14:paraId="4A6F3E81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009D59DE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3930EFE" w14:textId="2384AAE1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79" w:left="16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BB2E717" w14:textId="052614B4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6.50</w:t>
            </w:r>
            <w:r w:rsidR="007F1992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958156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339E529" w14:textId="370B9470" w:rsidR="0051454A" w:rsidRPr="00CA12A4" w:rsidRDefault="0051454A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0F19407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6CA1447" w14:textId="6A5A92A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273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2178D0D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2F0BB45" w14:textId="2FB9D15D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584D26D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2D92CEE" w14:textId="4E96A0DD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273</w:t>
            </w:r>
          </w:p>
        </w:tc>
      </w:tr>
      <w:tr w:rsidR="0051454A" w:rsidRPr="00CA12A4" w14:paraId="06D8E514" w14:textId="77777777" w:rsidTr="0051454A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AB96FF9" w14:textId="1D8381D3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709973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FB319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0AB0797" w14:textId="3619AC45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11,5</w:t>
            </w:r>
            <w:r w:rsidR="001F6699" w:rsidRPr="00CA12A4">
              <w:rPr>
                <w:rFonts w:ascii="Angsana New" w:hAnsi="Angsana New"/>
                <w:b/>
                <w:sz w:val="30"/>
                <w:szCs w:val="30"/>
              </w:rPr>
              <w:t>49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0C4EDE2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8AC939F" w14:textId="0305AF83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31,623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1FA8095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C7BFD05" w14:textId="50239D68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3,900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0BA6603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C4F432" w14:textId="2267D9EB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47,07</w:t>
            </w:r>
            <w:r w:rsidR="001F6699" w:rsidRPr="00CA12A4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</w:tr>
      <w:tr w:rsidR="0051454A" w:rsidRPr="00CA12A4" w14:paraId="6F47DCD3" w14:textId="77777777" w:rsidTr="004D6905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18CF432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</w:tcPr>
          <w:p w14:paraId="624F9D4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2350DD5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0494AA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46C2751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D11B2D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1B07B02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0FCFF1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54D3D18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D1AFC2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D6905" w:rsidRPr="00CA12A4" w14:paraId="6C37CF92" w14:textId="77777777" w:rsidTr="004D6905">
        <w:trPr>
          <w:gridAfter w:val="1"/>
          <w:wAfter w:w="6" w:type="dxa"/>
          <w:cantSplit/>
          <w:trHeight w:val="184"/>
        </w:trPr>
        <w:tc>
          <w:tcPr>
            <w:tcW w:w="2610" w:type="dxa"/>
            <w:tcBorders>
              <w:left w:val="nil"/>
              <w:bottom w:val="nil"/>
              <w:right w:val="nil"/>
            </w:tcBorders>
          </w:tcPr>
          <w:p w14:paraId="3E099894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</w:tcPr>
          <w:p w14:paraId="112F344B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</w:tcPr>
          <w:p w14:paraId="5AF5E282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noWrap/>
          </w:tcPr>
          <w:p w14:paraId="25FF7716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54884302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noWrap/>
          </w:tcPr>
          <w:p w14:paraId="0A7F9087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5AD834A0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  <w:noWrap/>
          </w:tcPr>
          <w:p w14:paraId="3367D70F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noWrap/>
          </w:tcPr>
          <w:p w14:paraId="31B23ABC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noWrap/>
          </w:tcPr>
          <w:p w14:paraId="1D84016F" w14:textId="77777777" w:rsidR="004D6905" w:rsidRPr="00CA12A4" w:rsidRDefault="004D6905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76CA7370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2E330B" w14:textId="4CEF4415" w:rsidR="0051454A" w:rsidRPr="00CA12A4" w:rsidRDefault="003C14C3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b/>
                <w:bCs/>
                <w:color w:val="000000"/>
                <w:spacing w:val="-14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lastRenderedPageBreak/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1454A"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468F3F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963B20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0AC7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D49AA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3EFC6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6694B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36C3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3B8E5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D06BF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1454A" w:rsidRPr="00CA12A4" w14:paraId="1620351F" w14:textId="77777777" w:rsidTr="0051454A">
        <w:trPr>
          <w:gridAfter w:val="1"/>
          <w:wAfter w:w="6" w:type="dxa"/>
          <w:cantSplit/>
          <w:trHeight w:val="34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FBB7CEF" w14:textId="61069424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6B4B05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CDEF44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4EBB8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7D4BE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52A7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BF45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68D1B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34BB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BFE8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1454A" w:rsidRPr="00CA12A4" w14:paraId="148649DC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A2A2F4" w14:textId="00E3CE3B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เงินให้กู้ยืมะยะสั้นแก่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652496D" w14:textId="185FCABF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DD7ABE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25EA4D1B" w14:textId="5B16E519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9CC14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20AF8AAD" w14:textId="3BFFB030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67C61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6D26755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71159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4855896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277A527C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9943D4D" w14:textId="5DB2330D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72" w:left="148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700A64A" w14:textId="6AF7871A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10.00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EF82D4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71ED4F02" w14:textId="663C86B0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135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FD009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000CFDF9" w14:textId="3B07F99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77EDC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4CE8FD13" w14:textId="2DF1D2F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41A1F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6DEFE6E8" w14:textId="2D2F5D6E" w:rsidR="0051454A" w:rsidRPr="00CA12A4" w:rsidRDefault="0051454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135</w:t>
            </w:r>
          </w:p>
        </w:tc>
      </w:tr>
      <w:tr w:rsidR="0051454A" w:rsidRPr="00CA12A4" w14:paraId="2CEA84C0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11FBA52" w14:textId="1BC51520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93BD2B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70F00F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05A582D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9A1E6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688DC94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0BEC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5A52D0E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24D8C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3E9D203C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0CAC2806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CC2AED" w14:textId="60C96D9D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72" w:left="148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997B42A" w14:textId="64091C1E" w:rsidR="0051454A" w:rsidRPr="00CA12A4" w:rsidRDefault="00CD6783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5.025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BE7A90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14BDEBD" w14:textId="1D8FEBB8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26ACBBC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AD515B" w14:textId="4C01D038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5316FE8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42E6AAA" w14:textId="2F6C3B40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242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73BEC06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7E7A4DA" w14:textId="2E4BF0BB" w:rsidR="0051454A" w:rsidRPr="00CA12A4" w:rsidRDefault="0051454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242</w:t>
            </w:r>
          </w:p>
        </w:tc>
      </w:tr>
      <w:tr w:rsidR="0051454A" w:rsidRPr="00CA12A4" w14:paraId="0B346D1D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882627" w14:textId="098D7C2F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92C73F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968D33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57BF00C" w14:textId="1985A0AE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135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5EB4DAF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B422BEC" w14:textId="7C9DD60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149BDAE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A2A4F93" w14:textId="4E955832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242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043B8AF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B4E703A" w14:textId="0F189E97" w:rsidR="0051454A" w:rsidRPr="00CA12A4" w:rsidRDefault="0051454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377</w:t>
            </w:r>
          </w:p>
        </w:tc>
      </w:tr>
      <w:tr w:rsidR="0051454A" w:rsidRPr="00CA12A4" w14:paraId="07B7AAE6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6E23A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95BF0A1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72B144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AB6903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28C730F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CAE93A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506252CA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70EFE5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5409CE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AD064C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right="-137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1454A" w:rsidRPr="00CA12A4" w14:paraId="434E4BA1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A99F19" w14:textId="1635ED5F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3498057" w14:textId="4FA60E89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CD3FA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2E0EDBE8" w14:textId="725C07D9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0B1713A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0F597BE8" w14:textId="0CB762F5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76F33A6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6C13D043" w14:textId="114B3185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F29948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0934A298" w14:textId="666023D3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7D15F8D0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249DA2" w14:textId="3B41242E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0C05D8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ED1638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71E5120E" w14:textId="6F6F9833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7BF295C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2469B6E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069ACF9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7C1B214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37D9AFC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3539950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26D16339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0CB2C44" w14:textId="7D4B9EC9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88" w:left="158" w:firstLine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D6DF84E" w14:textId="31C579DE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1.7</w:t>
            </w:r>
            <w:r w:rsidR="00C40797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- 2.8</w:t>
            </w:r>
            <w:r w:rsidR="006C2CE4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EDBACB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2C7EB7C9" w14:textId="0B8E5C1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8,092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145D6DC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5F49BB11" w14:textId="13C54ED0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2A9A6F77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01B2FE7A" w14:textId="136D466D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AD9446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0C229C43" w14:textId="360471EC" w:rsidR="0051454A" w:rsidRPr="00CA12A4" w:rsidRDefault="0051454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8,092</w:t>
            </w:r>
          </w:p>
        </w:tc>
      </w:tr>
      <w:tr w:rsidR="0051454A" w:rsidRPr="00CA12A4" w14:paraId="64EC818E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AEC657" w14:textId="04A8ADC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4FBC60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9E9E7B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7D6C49FF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3E5FC40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7AEF4AA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910D9C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267F050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71F19D2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5D280FA1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0D376604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F4C5ADA" w14:textId="55280E2D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88" w:left="158" w:firstLine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F462833" w14:textId="794DCD39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2.11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- 5.65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180FF8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2CD88197" w14:textId="37C4EA86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1,030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08F04EA2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060548FD" w14:textId="3C5DA87E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2,519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13CDC4D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5806198A" w14:textId="5257F7AB" w:rsidR="0051454A" w:rsidRPr="00CA12A4" w:rsidRDefault="0051454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7D0EB95E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38EA3D1D" w14:textId="4742B29A" w:rsidR="0051454A" w:rsidRPr="00CA12A4" w:rsidRDefault="0051454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3,549</w:t>
            </w:r>
          </w:p>
        </w:tc>
      </w:tr>
      <w:tr w:rsidR="0051454A" w:rsidRPr="00CA12A4" w14:paraId="62F78035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778079" w14:textId="420BFE93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F889473" w14:textId="47A2BFB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2.29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- 4.85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B3C83B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0D157214" w14:textId="371B006D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6,820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0AC6197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6CCAFC62" w14:textId="2FB28212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29,576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24130D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59FC7277" w14:textId="6B85B8AB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1,200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4C01373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17B702EA" w14:textId="4F8FBB38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37,596</w:t>
            </w:r>
          </w:p>
        </w:tc>
      </w:tr>
      <w:tr w:rsidR="0051454A" w:rsidRPr="00CA12A4" w14:paraId="14BF5CFA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5253A0" w14:textId="04641F4D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ตั๋วเงินจ่ายระยะยาว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75EF545" w14:textId="49A26311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MLR-1.75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0F4313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3311841E" w14:textId="5FF5AF00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2064B0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0678AED0" w14:textId="6B018A5B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5ED70EF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7B661CC7" w14:textId="6233744D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176AF296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7CE9145E" w14:textId="6968DC2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251</w:t>
            </w:r>
          </w:p>
        </w:tc>
      </w:tr>
      <w:tr w:rsidR="0051454A" w:rsidRPr="00CA12A4" w14:paraId="7E26CD16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B1E44C" w14:textId="245FEE6B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68FED8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A995865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77E1058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0E9E59B9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noWrap/>
          </w:tcPr>
          <w:p w14:paraId="6BE4D8E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562402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noWrap/>
          </w:tcPr>
          <w:p w14:paraId="65440C61" w14:textId="77777777" w:rsidR="0051454A" w:rsidRPr="00CA12A4" w:rsidRDefault="0051454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7E9BDADF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noWrap/>
          </w:tcPr>
          <w:p w14:paraId="3C28A3F5" w14:textId="77777777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1454A" w:rsidRPr="00CA12A4" w14:paraId="580BA3F2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148D971" w14:textId="19AFE15F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79" w:left="160" w:hangingChars="6" w:hanging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2CA6DA2" w14:textId="75BF5FDC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6.50</w:t>
            </w:r>
            <w:r w:rsidR="002644DC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ADCD8CA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57582C4" w14:textId="6F4771C8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18267AB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73D717B" w14:textId="7352D69C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273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2B37305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F47077E" w14:textId="3525C3D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noWrap/>
          </w:tcPr>
          <w:p w14:paraId="62F77750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AA932B8" w14:textId="132BDFD2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273</w:t>
            </w:r>
          </w:p>
        </w:tc>
      </w:tr>
      <w:tr w:rsidR="0051454A" w:rsidRPr="00CA12A4" w14:paraId="05FEF827" w14:textId="77777777" w:rsidTr="0051454A">
        <w:trPr>
          <w:gridAfter w:val="1"/>
          <w:wAfter w:w="6" w:type="dxa"/>
          <w:cantSplit/>
          <w:trHeight w:val="30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DB831FC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E6269D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0840A8A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495465F" w14:textId="2D4AC34F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16,193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3DB97644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EFADAAF" w14:textId="1E0415DE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32,368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8A42618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C563B3D" w14:textId="1358D7B5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1,200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732B68CD" w14:textId="77777777" w:rsidR="0051454A" w:rsidRPr="00CA12A4" w:rsidRDefault="0051454A" w:rsidP="0051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6071EA" w14:textId="1D332D25" w:rsidR="0051454A" w:rsidRPr="00CA12A4" w:rsidRDefault="0051454A" w:rsidP="0023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sz w:val="30"/>
                <w:szCs w:val="30"/>
              </w:rPr>
              <w:t>49,761</w:t>
            </w:r>
          </w:p>
        </w:tc>
      </w:tr>
    </w:tbl>
    <w:p w14:paraId="5F2330A3" w14:textId="5A70578B" w:rsidR="000A2C1E" w:rsidRPr="00CA12A4" w:rsidRDefault="000A2C1E">
      <w:pPr>
        <w:rPr>
          <w:sz w:val="28"/>
          <w:szCs w:val="28"/>
        </w:rPr>
      </w:pPr>
    </w:p>
    <w:p w14:paraId="3AB46E26" w14:textId="77777777" w:rsidR="008150E0" w:rsidRPr="00CA12A4" w:rsidRDefault="000A2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CA12A4">
        <w:rPr>
          <w:sz w:val="28"/>
          <w:szCs w:val="28"/>
        </w:rPr>
        <w:br w:type="page"/>
      </w:r>
    </w:p>
    <w:tbl>
      <w:tblPr>
        <w:tblW w:w="933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00"/>
        <w:gridCol w:w="1122"/>
        <w:gridCol w:w="244"/>
        <w:gridCol w:w="1157"/>
        <w:gridCol w:w="280"/>
        <w:gridCol w:w="1216"/>
        <w:gridCol w:w="280"/>
        <w:gridCol w:w="1122"/>
        <w:gridCol w:w="280"/>
        <w:gridCol w:w="1030"/>
        <w:gridCol w:w="6"/>
      </w:tblGrid>
      <w:tr w:rsidR="008150E0" w:rsidRPr="00CA12A4" w14:paraId="7ABCD371" w14:textId="77777777" w:rsidTr="00E22B10">
        <w:trPr>
          <w:cantSplit/>
          <w:trHeight w:val="68"/>
          <w:tblHeader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6F28BE9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1EE36E6" w14:textId="01EF304D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2252A0" w:rsidRPr="00CA12A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8150E0" w:rsidRPr="00CA12A4" w14:paraId="2006959C" w14:textId="77777777" w:rsidTr="00E22B10">
        <w:trPr>
          <w:cantSplit/>
          <w:trHeight w:val="304"/>
          <w:tblHeader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908979A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9ACCB09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F5D4D1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F20069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8150E0" w:rsidRPr="00CA12A4" w14:paraId="0E8A6EB4" w14:textId="77777777" w:rsidTr="00E22B10">
        <w:trPr>
          <w:gridAfter w:val="1"/>
          <w:wAfter w:w="6" w:type="dxa"/>
          <w:cantSplit/>
          <w:trHeight w:val="304"/>
          <w:tblHeader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7A656DE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35F4A49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11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9B17881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8F097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290EB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E6CD2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1 ปี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1B23E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FDB66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0C0F5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735DF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150E0" w:rsidRPr="00CA12A4" w14:paraId="0F3832C5" w14:textId="77777777" w:rsidTr="00E22B10">
        <w:trPr>
          <w:gridAfter w:val="1"/>
          <w:wAfter w:w="6" w:type="dxa"/>
          <w:cantSplit/>
          <w:trHeight w:val="304"/>
          <w:tblHeader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6FC595D4" w14:textId="0B85D6A4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A11C6D4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11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7055A33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256A7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335BB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14ACE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FB50E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82FE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5 ปี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B5138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7B06D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8" w:right="-12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150E0" w:rsidRPr="00CA12A4" w14:paraId="5EE00763" w14:textId="77777777" w:rsidTr="00E22B10">
        <w:trPr>
          <w:cantSplit/>
          <w:trHeight w:val="304"/>
          <w:tblHeader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A007BFD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FA1A399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11" w:firstLineChars="2" w:firstLine="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E2D2C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5E7F647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150E0" w:rsidRPr="00CA12A4" w14:paraId="31B5DD96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02D7EE8" w14:textId="051180C6" w:rsidR="008150E0" w:rsidRPr="00CA12A4" w:rsidRDefault="003C14C3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150E0"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C6A453F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3EF8038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6AFA5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D3BD6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CD53FC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1BE32F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E746A2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8D9669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000A6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150E0" w:rsidRPr="00CA12A4" w14:paraId="687B6D04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6EDD26F" w14:textId="5BDE3FA9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CAEBA7A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6349F1B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C89EE8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850ACB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FBBF6D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B7C7B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136A40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004DA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26CC61" w14:textId="77777777" w:rsidR="008150E0" w:rsidRPr="00CA12A4" w:rsidRDefault="008150E0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BF6" w:rsidRPr="00CA12A4" w14:paraId="6F371E66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2763182" w14:textId="38A859A5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B5606DE" w14:textId="1821E1CB" w:rsidR="00367BF6" w:rsidRPr="00CA12A4" w:rsidRDefault="00367BF6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E5246CC" w14:textId="77777777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2B2E9" w14:textId="72789CBD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467454" w14:textId="77777777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E992A2" w14:textId="6D8A6CB0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B1BB5" w14:textId="77777777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52B3D7" w14:textId="2BB8D9DB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A04B7" w14:textId="77777777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23B081" w14:textId="18E88812" w:rsidR="00367BF6" w:rsidRPr="00CA12A4" w:rsidRDefault="00367BF6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1D37B30D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0963195" w14:textId="33C22C9F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CF8E4CB" w14:textId="63B9F03A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3.26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36DF40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3841F4" w14:textId="340656F6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47266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99F5F1" w14:textId="7242E76B" w:rsidR="00140FCA" w:rsidRPr="00CA12A4" w:rsidRDefault="00140FCA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D104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6DCBE" w14:textId="0BB4DBBA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AF5A83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0263C" w14:textId="345E18C2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140FCA" w:rsidRPr="00CA12A4" w14:paraId="5211C28C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6BB948B3" w14:textId="5B3327A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E26DFA8" w14:textId="46CBBB0E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45F07C5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BA054D" w14:textId="2E853194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6A5B2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389F19" w14:textId="0C04C84F" w:rsidR="00140FCA" w:rsidRPr="00CA12A4" w:rsidRDefault="00140FCA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C3C14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9955F" w14:textId="3147012C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4429A4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FE4109" w14:textId="1FEBB9E3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444E7CF9" w14:textId="77777777" w:rsidTr="008B032F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E614B41" w14:textId="22CB86C6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บริษัทย่อย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</w:tcPr>
          <w:p w14:paraId="4590C0A6" w14:textId="48F11FB4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3.25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934FD7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934FD7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4.</w:t>
            </w:r>
            <w:r w:rsidR="00934FD7" w:rsidRPr="00CA12A4">
              <w:rPr>
                <w:rFonts w:ascii="Angsana New" w:hAnsi="Angsana New"/>
                <w:color w:val="000000"/>
                <w:sz w:val="30"/>
                <w:szCs w:val="30"/>
              </w:rPr>
              <w:t>03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5D3B777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6233C5" w14:textId="315853FE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68E0D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1873F07" w14:textId="249AF3D1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13,847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89A0A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E3CCA1" w14:textId="678869C5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2E004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CE4C35" w14:textId="774EAA64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13,847</w:t>
            </w:r>
          </w:p>
        </w:tc>
      </w:tr>
      <w:tr w:rsidR="00140FCA" w:rsidRPr="00CA12A4" w14:paraId="1F346740" w14:textId="77777777" w:rsidTr="008B032F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BCCC69E" w14:textId="36B0457B" w:rsidR="00140FCA" w:rsidRPr="00CA12A4" w:rsidRDefault="00140FCA" w:rsidP="00B2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10" w:left="-18" w:firstLine="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nil"/>
              <w:left w:val="nil"/>
            </w:tcBorders>
          </w:tcPr>
          <w:p w14:paraId="09EC808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</w:tcBorders>
          </w:tcPr>
          <w:p w14:paraId="510C834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  <w:right w:val="nil"/>
            </w:tcBorders>
            <w:noWrap/>
          </w:tcPr>
          <w:p w14:paraId="68161842" w14:textId="0C31A2CC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AD7C6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48A9938" w14:textId="307BACD0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13,847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4C15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11A6286" w14:textId="13A175A4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29DC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2AC8343" w14:textId="2285830E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14,547</w:t>
            </w:r>
          </w:p>
        </w:tc>
      </w:tr>
      <w:tr w:rsidR="00140FCA" w:rsidRPr="00CA12A4" w14:paraId="4E40245E" w14:textId="77777777" w:rsidTr="008B032F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F6E9F50" w14:textId="70A08A7C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left w:val="nil"/>
              <w:bottom w:val="nil"/>
              <w:right w:val="nil"/>
            </w:tcBorders>
          </w:tcPr>
          <w:p w14:paraId="51E2CD0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</w:tcPr>
          <w:p w14:paraId="04DF6C7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0A50E78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CFC94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2A69F72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3B296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EB0EC0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5C841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C4355D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23FAFE00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74B07069" w14:textId="3C7114D3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FD553C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5FB8E8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96877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D888B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1F18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9BBD74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FFD2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60B915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A93FA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175FB332" w14:textId="77777777" w:rsidTr="002B2488">
        <w:trPr>
          <w:gridAfter w:val="1"/>
          <w:wAfter w:w="6" w:type="dxa"/>
          <w:cantSplit/>
          <w:trHeight w:val="29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6EEEF8CD" w14:textId="43E6B2E5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0CBB028" w14:textId="4DB4EC32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131C6B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A17907" w14:textId="1F2AF2E5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ACE8D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6E849D" w14:textId="184EB964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E2271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29610" w14:textId="67BB523C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3D58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647816" w14:textId="1478575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6EDD80ED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D6A386A" w14:textId="7156842E" w:rsidR="00140FCA" w:rsidRPr="00CA12A4" w:rsidRDefault="002B2488" w:rsidP="002B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140FCA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F031DA2" w14:textId="655A1088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2.05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594DBF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78659" w14:textId="38406BAB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79C23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1CDFE5" w14:textId="1A6F46D5" w:rsidR="00140FCA" w:rsidRPr="00CA12A4" w:rsidRDefault="00140FC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C63034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3416D4" w14:textId="39FD0656" w:rsidR="00140FCA" w:rsidRPr="00CA12A4" w:rsidRDefault="00140FCA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C97F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3F77A4" w14:textId="3AE8EA7B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140FCA" w:rsidRPr="00CA12A4" w14:paraId="3D1640FE" w14:textId="77777777" w:rsidTr="003C7C6B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87300E3" w14:textId="67CF54DA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EF5DA8F" w14:textId="6C172081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2.00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934FD7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934FD7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4.</w:t>
            </w:r>
            <w:r w:rsidR="00934FD7" w:rsidRPr="00CA12A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8CE6E7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70FF96" w14:textId="33EA8144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8,300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09D8F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8D61DED" w14:textId="59EB0FF6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19,600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46F9E5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2ED9624" w14:textId="21EE65CC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5B5A7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3368196" w14:textId="60E638C5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31,800</w:t>
            </w:r>
          </w:p>
        </w:tc>
      </w:tr>
      <w:tr w:rsidR="00140FCA" w:rsidRPr="00CA12A4" w14:paraId="68A5EA51" w14:textId="77777777" w:rsidTr="003C7C6B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1120E87" w14:textId="247FC7F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CC40AE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7E2890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8AE7315" w14:textId="3736EEE8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8,800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81BB4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6FB6E89" w14:textId="57EA1120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19,600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CC577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8440D9A" w14:textId="4226B181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3,900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CAAE94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B98313F" w14:textId="5EDB21C1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32,300</w:t>
            </w:r>
          </w:p>
        </w:tc>
      </w:tr>
      <w:tr w:rsidR="00140FCA" w:rsidRPr="00CA12A4" w14:paraId="2A4428D0" w14:textId="77777777" w:rsidTr="003C7C6B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E1BBD55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93B2665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D3CB33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CB49D4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0355A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2FA015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127BB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6C20E0F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623FB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083311F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7459BF85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3DE7A5F" w14:textId="62F687BC" w:rsidR="00140FCA" w:rsidRPr="00CA12A4" w:rsidRDefault="003C14C3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140FCA" w:rsidRPr="00CA12A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9095AF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6F28D84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2BE31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B4811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C81F2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5EE01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C6FD63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F3998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56A73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3203D2CE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321549A7" w14:textId="3BBB0F59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5B7661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7D4FCD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F5893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9E0881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90A91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D71E03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A741E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988C45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9F9D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1EDCF7D1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433C50A8" w14:textId="1248A114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BEF1FA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F9D8B8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noWrap/>
          </w:tcPr>
          <w:p w14:paraId="79FF8A3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676D8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28BF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208973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45F13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44CA1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9A3C8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436165E9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192E6C9" w14:textId="07582448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88" w:left="158" w:firstLine="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BAC7B79" w14:textId="12F241D3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4.16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- 4.50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3098B4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602FFC3A" w14:textId="2D682A90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EC1F14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1C710C39" w14:textId="21C733F3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10,110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EA4E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5938DC40" w14:textId="7220C498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67523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6A8C383" w14:textId="1A851863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10,110</w:t>
            </w:r>
          </w:p>
        </w:tc>
      </w:tr>
      <w:tr w:rsidR="00140FCA" w:rsidRPr="00CA12A4" w14:paraId="7D3CD69D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A8F761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CB1E6A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FEBA65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5E59E8A5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3ED7E3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17ECE00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5C429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6F737BF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6775CB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681EB61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1889B14C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20236B4" w14:textId="5E71BB8D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9F95FF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EE493D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08E05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37B31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E9DDD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F16A0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7DB3A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63274E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78FE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661DD575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A4894B7" w14:textId="0247E403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D7DEAB3" w14:textId="7A16A96D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2A1B40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84A36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D49A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7EB3E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9707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ECC8F1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E5B07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AFF383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FCA" w:rsidRPr="00CA12A4" w14:paraId="21D25067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8B68E83" w14:textId="481B75FA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88" w:left="158" w:firstLine="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E8602AB" w14:textId="3F08DF2A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1.7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- 1.81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621341C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D8F5C8" w14:textId="39ABA62F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59CAC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60FD0" w14:textId="2C3C6EF7" w:rsidR="00140FCA" w:rsidRPr="00CA12A4" w:rsidRDefault="00140FCA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right="-137"/>
              <w:rPr>
                <w:rFonts w:ascii="Angsana New" w:hAnsi="Angsana New"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59636B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47FD4E" w14:textId="5383813D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D4F82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701493" w14:textId="15C67F47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140FCA" w:rsidRPr="00CA12A4" w14:paraId="1961EDCE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1C6342C8" w14:textId="6651FCED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705B173" w14:textId="351CED3F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>2.20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- 4.90</w:t>
            </w:r>
            <w:r w:rsidR="00343E5B" w:rsidRPr="00CA12A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075447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D18D0F" w14:textId="1EFF48A1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1,820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D58E1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E7A72D" w14:textId="03F56C32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24,581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5318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348F8A2" w14:textId="31959BB7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71F5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1FB1BB0" w14:textId="335A09BA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27,601</w:t>
            </w:r>
          </w:p>
        </w:tc>
      </w:tr>
      <w:tr w:rsidR="00140FCA" w:rsidRPr="00CA12A4" w14:paraId="3427F7D9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5CECBA86" w14:textId="1C0C9089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60" w:hangingChars="59" w:hanging="17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0BC8A7D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198EC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B87A9C2" w14:textId="0E2E95FB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4,820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885CA0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566E92" w14:textId="4F186EFC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24,581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CA80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22748AC" w14:textId="42C9C8E2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1BBB71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AF28012" w14:textId="42663781" w:rsidR="00140FCA" w:rsidRPr="00CA12A4" w:rsidRDefault="00140FC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30,601</w:t>
            </w:r>
          </w:p>
        </w:tc>
      </w:tr>
      <w:tr w:rsidR="00140FCA" w:rsidRPr="00CA12A4" w14:paraId="3D239276" w14:textId="77777777" w:rsidTr="008150E0">
        <w:trPr>
          <w:gridAfter w:val="1"/>
          <w:wAfter w:w="6" w:type="dxa"/>
          <w:cantSplit/>
          <w:trHeight w:val="304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249B546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left="159" w:hangingChars="59" w:hanging="17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6022A04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C12CE8B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88A8457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503A8EA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873F266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53270147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A68F2E9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noWrap/>
          </w:tcPr>
          <w:p w14:paraId="473BA09F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58DD4A5" w14:textId="77777777" w:rsidR="00140FCA" w:rsidRPr="00CA12A4" w:rsidRDefault="00140FCA" w:rsidP="0014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37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1B483EE" w14:textId="77777777" w:rsidR="00E93C48" w:rsidRPr="00CA12A4" w:rsidRDefault="00E93C48" w:rsidP="009F2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5361D2C" w14:textId="6354891A" w:rsidR="009F2672" w:rsidRPr="00CA12A4" w:rsidRDefault="00F95D08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lastRenderedPageBreak/>
        <w:t>เงินกู้ยืมบางรายการ มี</w:t>
      </w:r>
      <w:r w:rsidR="009F2672" w:rsidRPr="00CA12A4">
        <w:rPr>
          <w:rFonts w:ascii="Angsana New" w:hAnsi="Angsana New"/>
          <w:sz w:val="30"/>
          <w:szCs w:val="30"/>
          <w:cs/>
        </w:rPr>
        <w:t>เงื่อนไขการเรียกชำระคืนเงินกู้เมื่อทวงถามถูกจัดประเภทเป็นหนี้สินระยะยาวเนื่องจากผู้ให้กู้ตกลงที่จะไม่เรียกชำระคืนเงินกู้จากผู้กู้ภายในสิบสองเดือนนับจากวันสิ้นปี</w:t>
      </w:r>
    </w:p>
    <w:p w14:paraId="380A076A" w14:textId="77777777" w:rsidR="009F4BD4" w:rsidRPr="00CA12A4" w:rsidRDefault="009F4BD4" w:rsidP="009C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3CB2CAB" w14:textId="77777777" w:rsidR="009C1EC5" w:rsidRPr="00CA12A4" w:rsidRDefault="009C1EC5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12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547DA10B" w14:textId="77777777" w:rsidR="009C1EC5" w:rsidRPr="00CA12A4" w:rsidRDefault="009C1EC5" w:rsidP="009C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71407A" w14:textId="0D5EFA55" w:rsidR="00A969B6" w:rsidRPr="00CA12A4" w:rsidRDefault="00A969B6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 w:right="47"/>
        <w:jc w:val="thaiDistribute"/>
        <w:rPr>
          <w:rFonts w:asciiTheme="majorBidi" w:hAnsiTheme="majorBidi"/>
          <w:sz w:val="30"/>
          <w:szCs w:val="30"/>
        </w:rPr>
      </w:pPr>
      <w:r w:rsidRPr="00CA12A4">
        <w:rPr>
          <w:rFonts w:asciiTheme="majorBidi" w:hAnsiTheme="majorBidi" w:hint="cs"/>
          <w:sz w:val="30"/>
          <w:szCs w:val="30"/>
          <w:cs/>
        </w:rPr>
        <w:t>ความเสี่ยงทางด้านสินเชื่อ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คือผลขาดทุนที่อาจเกิดขึ้นจากการที่ลูกค้าหรือคู่สัญญาไม่สามารถชำระหนี้แก่กลุ่มบริษัท</w:t>
      </w:r>
      <w:r w:rsidRPr="00CA12A4">
        <w:rPr>
          <w:rFonts w:asciiTheme="majorBidi" w:hAnsiTheme="majorBidi"/>
          <w:sz w:val="30"/>
          <w:szCs w:val="30"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ตามเงื่อนไขที่ตกลงไว้เมื่อครบกำหนด</w:t>
      </w:r>
    </w:p>
    <w:p w14:paraId="212640D9" w14:textId="77777777" w:rsidR="00A969B6" w:rsidRPr="00CA12A4" w:rsidRDefault="00A969B6" w:rsidP="009C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7FB1EE" w14:textId="77777777" w:rsidR="009C1EC5" w:rsidRPr="00CA12A4" w:rsidRDefault="009C1EC5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 w:right="47"/>
        <w:jc w:val="thaiDistribute"/>
        <w:rPr>
          <w:rFonts w:asciiTheme="majorBidi" w:hAnsiTheme="majorBidi"/>
          <w:sz w:val="30"/>
          <w:szCs w:val="30"/>
        </w:rPr>
      </w:pPr>
      <w:r w:rsidRPr="00CA12A4">
        <w:rPr>
          <w:rFonts w:asciiTheme="majorBidi" w:hAnsi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48D9B3DA" w14:textId="77777777" w:rsidR="00CA151F" w:rsidRPr="00CA12A4" w:rsidRDefault="00CA151F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93898C" w14:textId="77777777" w:rsidR="009C1EC5" w:rsidRPr="00CA12A4" w:rsidRDefault="009C1EC5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12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F108F35" w14:textId="77777777" w:rsidR="009C1EC5" w:rsidRPr="00CA12A4" w:rsidRDefault="009C1EC5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178E0" w14:textId="2D4B767D" w:rsidR="00D14739" w:rsidRPr="00CA12A4" w:rsidRDefault="007A5CC1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 w:right="47"/>
        <w:jc w:val="thaiDistribute"/>
        <w:rPr>
          <w:rFonts w:asciiTheme="majorBidi" w:hAnsiTheme="majorBidi"/>
          <w:sz w:val="30"/>
          <w:szCs w:val="30"/>
        </w:rPr>
      </w:pPr>
      <w:r w:rsidRPr="00CA12A4">
        <w:rPr>
          <w:rFonts w:asciiTheme="majorBidi" w:hAnsiTheme="majorBidi" w:hint="cs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2CCA31D1" w14:textId="77777777" w:rsidR="007A5CC1" w:rsidRPr="00CA12A4" w:rsidRDefault="007A5CC1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 w:right="47"/>
        <w:jc w:val="thaiDistribute"/>
        <w:rPr>
          <w:rFonts w:asciiTheme="majorBidi" w:hAnsiTheme="majorBidi"/>
          <w:sz w:val="30"/>
          <w:szCs w:val="30"/>
        </w:rPr>
      </w:pPr>
    </w:p>
    <w:p w14:paraId="3E66F773" w14:textId="77777777" w:rsidR="0055240A" w:rsidRPr="00CA12A4" w:rsidRDefault="009C1EC5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12A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83EDC" w:rsidRPr="00CA12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0F2FDAF6" w14:textId="77777777" w:rsidR="0055240A" w:rsidRPr="00CA12A4" w:rsidRDefault="0055240A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ind w:right="47"/>
        <w:jc w:val="both"/>
        <w:rPr>
          <w:rFonts w:asciiTheme="majorBidi" w:hAnsiTheme="majorBidi" w:cstheme="majorBidi"/>
          <w:sz w:val="30"/>
          <w:szCs w:val="30"/>
        </w:rPr>
      </w:pPr>
    </w:p>
    <w:p w14:paraId="3D3B13D7" w14:textId="630F8ABC" w:rsidR="002D2C1E" w:rsidRPr="00CA12A4" w:rsidRDefault="00744290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 w:right="47"/>
        <w:jc w:val="thaiDistribute"/>
        <w:rPr>
          <w:rFonts w:asciiTheme="majorBidi" w:hAnsiTheme="majorBidi"/>
          <w:sz w:val="30"/>
          <w:szCs w:val="30"/>
        </w:rPr>
      </w:pPr>
      <w:r w:rsidRPr="00CA12A4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64A408F" w14:textId="789CC9FD" w:rsidR="003623DD" w:rsidRPr="00CA12A4" w:rsidRDefault="003623DD" w:rsidP="00225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 w:right="47"/>
        <w:jc w:val="thaiDistribute"/>
        <w:rPr>
          <w:rFonts w:asciiTheme="majorBidi" w:hAnsiTheme="majorBidi"/>
          <w:sz w:val="30"/>
          <w:szCs w:val="30"/>
          <w:cs/>
        </w:rPr>
      </w:pPr>
      <w:r w:rsidRPr="00CA12A4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FB7776" w:rsidRPr="00CA12A4" w14:paraId="7A58305D" w14:textId="77777777" w:rsidTr="00DE4EB3">
        <w:trPr>
          <w:tblHeader/>
        </w:trPr>
        <w:tc>
          <w:tcPr>
            <w:tcW w:w="3150" w:type="dxa"/>
            <w:shd w:val="clear" w:color="auto" w:fill="auto"/>
          </w:tcPr>
          <w:p w14:paraId="1E74FAAC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08C14A9D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776" w:rsidRPr="00CA12A4" w14:paraId="6F15E06E" w14:textId="77777777" w:rsidTr="00DE4EB3">
        <w:trPr>
          <w:tblHeader/>
        </w:trPr>
        <w:tc>
          <w:tcPr>
            <w:tcW w:w="3150" w:type="dxa"/>
            <w:shd w:val="clear" w:color="auto" w:fill="auto"/>
          </w:tcPr>
          <w:p w14:paraId="24445CFE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6DB043D4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1E2707C4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61A578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CA12A4" w14:paraId="171E19C7" w14:textId="77777777" w:rsidTr="00DE4EB3">
        <w:trPr>
          <w:tblHeader/>
        </w:trPr>
        <w:tc>
          <w:tcPr>
            <w:tcW w:w="3150" w:type="dxa"/>
            <w:shd w:val="clear" w:color="auto" w:fill="auto"/>
          </w:tcPr>
          <w:p w14:paraId="354FD51F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2AFD529" w14:textId="77777777" w:rsidR="0055240A" w:rsidRPr="00CA12A4" w:rsidRDefault="0055240A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3E916A00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6B9C4F40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992E81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1D99E634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34211C7A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754E4803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2D972C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0B0D4509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776" w:rsidRPr="00CA12A4" w14:paraId="1AA16D96" w14:textId="77777777" w:rsidTr="00DE4EB3">
        <w:trPr>
          <w:tblHeader/>
        </w:trPr>
        <w:tc>
          <w:tcPr>
            <w:tcW w:w="3150" w:type="dxa"/>
            <w:shd w:val="clear" w:color="auto" w:fill="auto"/>
          </w:tcPr>
          <w:p w14:paraId="78CFA0E9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CFEA2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CA12A4" w14:paraId="1DF3F53C" w14:textId="77777777" w:rsidTr="00DE4EB3">
        <w:tc>
          <w:tcPr>
            <w:tcW w:w="3150" w:type="dxa"/>
            <w:shd w:val="clear" w:color="auto" w:fill="auto"/>
          </w:tcPr>
          <w:p w14:paraId="3DF5DA13" w14:textId="43693A2F" w:rsidR="0055240A" w:rsidRPr="00CA12A4" w:rsidRDefault="00647CD1" w:rsidP="004D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6E032A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D27E7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55240A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240A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A657C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24" w:type="dxa"/>
            <w:shd w:val="clear" w:color="auto" w:fill="auto"/>
          </w:tcPr>
          <w:p w14:paraId="1BBBE8CA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2DE57B7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D7C225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400E43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A6FEDE5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3061D99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CAA1AED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D7AD3F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11E2EBE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CA12A4" w14:paraId="1880BE84" w14:textId="77777777" w:rsidTr="00DE4EB3">
        <w:tc>
          <w:tcPr>
            <w:tcW w:w="3150" w:type="dxa"/>
            <w:shd w:val="clear" w:color="auto" w:fill="auto"/>
          </w:tcPr>
          <w:p w14:paraId="16CD4C0B" w14:textId="045BCC0F" w:rsidR="0055240A" w:rsidRPr="00CA12A4" w:rsidRDefault="00DF4F4F" w:rsidP="001A2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55240A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 w:rsidR="00FB6C4C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</w:t>
            </w:r>
          </w:p>
        </w:tc>
        <w:tc>
          <w:tcPr>
            <w:tcW w:w="1124" w:type="dxa"/>
            <w:shd w:val="clear" w:color="auto" w:fill="auto"/>
          </w:tcPr>
          <w:p w14:paraId="5CEAFACA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DA40B72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957FC1D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6FCD5D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F2620AF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4C0A062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CD59C07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CF9CDF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CC1F92B" w14:textId="77777777" w:rsidR="0055240A" w:rsidRPr="00CA12A4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73B" w:rsidRPr="00CA12A4" w14:paraId="385E174D" w14:textId="77777777" w:rsidTr="00DE4EB3">
        <w:tc>
          <w:tcPr>
            <w:tcW w:w="3150" w:type="dxa"/>
            <w:shd w:val="clear" w:color="auto" w:fill="auto"/>
          </w:tcPr>
          <w:p w14:paraId="066B0040" w14:textId="1C738089" w:rsidR="0085373B" w:rsidRPr="00CA12A4" w:rsidRDefault="001A25DC" w:rsidP="001A2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firstLine="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51F55477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BB6426E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A1F50B3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67BB99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C948485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ACB50A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4AA087E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1484AC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032651E" w14:textId="77777777" w:rsidR="0085373B" w:rsidRPr="00CA12A4" w:rsidRDefault="0085373B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8BB" w:rsidRPr="00CA12A4" w14:paraId="1570D71F" w14:textId="77777777" w:rsidTr="00DE4EB3">
        <w:tc>
          <w:tcPr>
            <w:tcW w:w="3150" w:type="dxa"/>
            <w:shd w:val="clear" w:color="auto" w:fill="auto"/>
          </w:tcPr>
          <w:p w14:paraId="4403332B" w14:textId="6027A86B" w:rsidR="009728BB" w:rsidRPr="00CA12A4" w:rsidRDefault="009728BB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A20208" w:rsidRPr="00CA12A4">
              <w:rPr>
                <w:rFonts w:ascii="Angsana New" w:hAnsi="Angsana New"/>
                <w:sz w:val="30"/>
                <w:szCs w:val="30"/>
                <w:cs/>
              </w:rPr>
              <w:t>และดอกเบี้ย</w:t>
            </w:r>
            <w:r w:rsidR="004A5BE9" w:rsidRPr="00CA12A4">
              <w:rPr>
                <w:rFonts w:ascii="Angsana New" w:hAnsi="Angsana New"/>
                <w:sz w:val="30"/>
                <w:szCs w:val="30"/>
                <w:cs/>
              </w:rPr>
              <w:t>ค้าง</w:t>
            </w:r>
            <w:r w:rsidR="003623DD" w:rsidRPr="00CA12A4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9CED130" w14:textId="5ADDC9BA" w:rsidR="009728BB" w:rsidRPr="00CA12A4" w:rsidRDefault="009728BB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E3BECBD" w14:textId="77777777" w:rsidR="009728BB" w:rsidRPr="00CA12A4" w:rsidRDefault="009728B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BF5E161" w14:textId="0F7A1E01" w:rsidR="009728BB" w:rsidRPr="00CA12A4" w:rsidRDefault="009728BB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D43476" w14:textId="77777777" w:rsidR="009728BB" w:rsidRPr="00CA12A4" w:rsidRDefault="009728B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1ED4DD6" w14:textId="6AC48047" w:rsidR="009728BB" w:rsidRPr="00CA12A4" w:rsidRDefault="009728B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CFE2B5" w14:textId="77777777" w:rsidR="009728BB" w:rsidRPr="00CA12A4" w:rsidRDefault="009728B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D391D0A" w14:textId="772F4059" w:rsidR="009728BB" w:rsidRPr="00CA12A4" w:rsidRDefault="009728BB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1BAF98" w14:textId="77777777" w:rsidR="009728BB" w:rsidRPr="00CA12A4" w:rsidRDefault="009728BB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82C4571" w14:textId="1EC142E0" w:rsidR="009728BB" w:rsidRPr="00CA12A4" w:rsidRDefault="009728BB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EE0" w:rsidRPr="00CA12A4" w14:paraId="6D03FBBD" w14:textId="77777777" w:rsidTr="00DE4EB3">
        <w:tc>
          <w:tcPr>
            <w:tcW w:w="3150" w:type="dxa"/>
            <w:shd w:val="clear" w:color="auto" w:fill="auto"/>
          </w:tcPr>
          <w:p w14:paraId="429DFA03" w14:textId="2E5D7E06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5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จากผู้ถือหุ้นของบริษั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ย่อย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18D2885" w14:textId="42C086A8" w:rsidR="00335EE0" w:rsidRPr="00CA12A4" w:rsidRDefault="00776C21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585194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A3E7DBF" w14:textId="2CBF88A2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AE034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128003B" w14:textId="4AE97865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9DD35D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C28141" w14:textId="3992E8AE" w:rsidR="00335EE0" w:rsidRPr="00CA12A4" w:rsidRDefault="001067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59F16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B14EE39" w14:textId="55CFD3C5" w:rsidR="00335EE0" w:rsidRPr="00CA12A4" w:rsidRDefault="001067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335EE0" w:rsidRPr="00CA12A4" w14:paraId="2C5FE3C9" w14:textId="77777777" w:rsidTr="00DE4EB3">
        <w:tc>
          <w:tcPr>
            <w:tcW w:w="3150" w:type="dxa"/>
            <w:shd w:val="clear" w:color="auto" w:fill="auto"/>
          </w:tcPr>
          <w:p w14:paraId="4F017B58" w14:textId="19243C48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A22943"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22943" w:rsidRPr="00CA12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22943" w:rsidRPr="00CA12A4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</w:t>
            </w:r>
            <w:r w:rsidR="00A22943" w:rsidRPr="00CA12A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6E5C3D3" w14:textId="156536CB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41,300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963BDC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9834855" w14:textId="66F3C829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A9D73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6F723EF" w14:textId="2FD1695D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41,404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2A7BE4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DF9B2B" w14:textId="0FC3E8DC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08314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6C19AE3" w14:textId="5BB98A0D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41,404</w:t>
            </w:r>
          </w:p>
        </w:tc>
      </w:tr>
      <w:tr w:rsidR="00335EE0" w:rsidRPr="00CA12A4" w14:paraId="5C6554E9" w14:textId="77777777" w:rsidTr="00DE4EB3">
        <w:tc>
          <w:tcPr>
            <w:tcW w:w="3150" w:type="dxa"/>
            <w:shd w:val="clear" w:color="auto" w:fill="auto"/>
          </w:tcPr>
          <w:p w14:paraId="75B27061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8E3BB0" w14:textId="6155DA1B" w:rsidR="00335EE0" w:rsidRPr="00CA12A4" w:rsidRDefault="00934F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94B1EB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37A5C30" w14:textId="1AB3FC3B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F72C8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F53383A" w14:textId="05E027D9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A0CD2D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EC3BD3" w14:textId="69C33A2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  <w:r w:rsidR="00934FD7" w:rsidRPr="00CA12A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BFC686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E2FD75A" w14:textId="339AE3B4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</w:t>
            </w:r>
            <w:r w:rsidR="003C14C3" w:rsidRPr="00CA12A4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335EE0" w:rsidRPr="00CA12A4" w14:paraId="4A1C25D2" w14:textId="77777777" w:rsidTr="00DE4EB3">
        <w:tc>
          <w:tcPr>
            <w:tcW w:w="3150" w:type="dxa"/>
            <w:shd w:val="clear" w:color="auto" w:fill="auto"/>
          </w:tcPr>
          <w:p w14:paraId="785A6642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F11DD33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5FC4AC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408B77B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73979E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68C4923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DE9B29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F32666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14DADD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61D38E3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5EE0" w:rsidRPr="00CA12A4" w14:paraId="7A30C01B" w14:textId="77777777" w:rsidTr="00DE4EB3">
        <w:tc>
          <w:tcPr>
            <w:tcW w:w="3150" w:type="dxa"/>
            <w:shd w:val="clear" w:color="auto" w:fill="auto"/>
          </w:tcPr>
          <w:p w14:paraId="367757D8" w14:textId="48F2402E" w:rsidR="00335EE0" w:rsidRPr="00CA12A4" w:rsidRDefault="00647CD1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35EE0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335EE0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B71D436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E6CDD1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972BF97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2CD6A7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D33937F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AE25E8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F12D04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58D656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F235997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EE0" w:rsidRPr="00CA12A4" w14:paraId="646D7509" w14:textId="77777777" w:rsidTr="00DE4EB3">
        <w:tc>
          <w:tcPr>
            <w:tcW w:w="3150" w:type="dxa"/>
            <w:shd w:val="clear" w:color="auto" w:fill="auto"/>
          </w:tcPr>
          <w:p w14:paraId="3B46CC3C" w14:textId="0B24458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6160087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51EEFA5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EDC540B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138A8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F377F3E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192AD0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8C5DBA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F4A58E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67FEB2A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EE0" w:rsidRPr="00CA12A4" w14:paraId="16137374" w14:textId="77777777" w:rsidTr="00DE4EB3">
        <w:tc>
          <w:tcPr>
            <w:tcW w:w="3150" w:type="dxa"/>
            <w:shd w:val="clear" w:color="auto" w:fill="auto"/>
          </w:tcPr>
          <w:p w14:paraId="7F4E959A" w14:textId="69AFF2D4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4CE43C3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0A4B68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DFBBE22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B9E0CF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EF269D2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D28A9D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1C5D08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29FE5C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10FCC0A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EE0" w:rsidRPr="00CA12A4" w14:paraId="45E7E41A" w14:textId="77777777" w:rsidTr="00DE4EB3">
        <w:tc>
          <w:tcPr>
            <w:tcW w:w="3150" w:type="dxa"/>
            <w:shd w:val="clear" w:color="auto" w:fill="auto"/>
          </w:tcPr>
          <w:p w14:paraId="73BE4E15" w14:textId="1120C931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6C68006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82A64E2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D6D11DC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30402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7CD8776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D27F53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06B7B9A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71A4B9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0C94EFD" w14:textId="7777777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EE0" w:rsidRPr="00CA12A4" w14:paraId="3E5CCD63" w14:textId="77777777" w:rsidTr="00DE4EB3">
        <w:tc>
          <w:tcPr>
            <w:tcW w:w="3150" w:type="dxa"/>
            <w:shd w:val="clear" w:color="auto" w:fill="auto"/>
          </w:tcPr>
          <w:p w14:paraId="5B1189DE" w14:textId="31D31ED0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firstLine="41"/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จากผู้ถือหุ้นของบริษั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ย่อย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F8E2970" w14:textId="3A551B71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540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D8A880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1C4DEE4" w14:textId="6E0A9DB2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780A2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EC0BF7A" w14:textId="1ABB8F75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7E6730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497B4D" w14:textId="1A8C506D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0BEACE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8820092" w14:textId="6343BE8A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424</w:t>
            </w:r>
          </w:p>
        </w:tc>
      </w:tr>
      <w:tr w:rsidR="00335EE0" w:rsidRPr="00CA12A4" w14:paraId="668FBE9C" w14:textId="77777777" w:rsidTr="00DE4EB3">
        <w:tc>
          <w:tcPr>
            <w:tcW w:w="3150" w:type="dxa"/>
            <w:shd w:val="clear" w:color="auto" w:fill="auto"/>
          </w:tcPr>
          <w:p w14:paraId="13114EA7" w14:textId="480B7B6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A0328BA" w14:textId="38F192EB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CA12A4">
              <w:rPr>
                <w:rFonts w:ascii="Angsana New" w:hAnsi="Angsana New"/>
                <w:sz w:val="30"/>
                <w:szCs w:val="30"/>
              </w:rPr>
              <w:t>,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620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3E19B4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76CAF5D" w14:textId="269E1298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03344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A0B7F30" w14:textId="193C272A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>,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215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1B12DA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AF1ACD" w14:textId="33B736D9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A3E9A3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246F0C7" w14:textId="16BFEC5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CA12A4">
              <w:rPr>
                <w:rFonts w:ascii="Angsana New" w:hAnsi="Angsana New"/>
                <w:sz w:val="30"/>
                <w:szCs w:val="30"/>
              </w:rPr>
              <w:t>,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>215</w:t>
            </w:r>
          </w:p>
        </w:tc>
      </w:tr>
      <w:tr w:rsidR="00335EE0" w:rsidRPr="00CA12A4" w14:paraId="307C6343" w14:textId="77777777" w:rsidTr="00DE4EB3">
        <w:tc>
          <w:tcPr>
            <w:tcW w:w="3150" w:type="dxa"/>
            <w:shd w:val="clear" w:color="auto" w:fill="auto"/>
          </w:tcPr>
          <w:p w14:paraId="339048FB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14C84A6" w14:textId="481B3EC2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58</w:t>
            </w:r>
            <w:r w:rsidRPr="00CA1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89A860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F0D3D12" w14:textId="584364AD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CBF58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A756AB6" w14:textId="2C7A36A3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8B967E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193976" w14:textId="6D4FBA47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E4DF8" w14:textId="77777777" w:rsidR="00335EE0" w:rsidRPr="00CA12A4" w:rsidRDefault="00335EE0" w:rsidP="0033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28C1DE5D" w14:textId="06A245EB" w:rsidR="00335EE0" w:rsidRPr="00CA12A4" w:rsidRDefault="00335EE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CA12A4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</w:tbl>
    <w:p w14:paraId="1AEF118B" w14:textId="33C459AF" w:rsidR="003A5998" w:rsidRPr="00CA12A4" w:rsidRDefault="003A5998" w:rsidP="00E73EEF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3EDCB2CE" w14:textId="46F11CD4" w:rsidR="00AB0236" w:rsidRPr="00CA12A4" w:rsidRDefault="003A5998" w:rsidP="003A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x-none" w:eastAsia="x-none"/>
        </w:rPr>
      </w:pPr>
      <w:r w:rsidRPr="00CA12A4">
        <w:rPr>
          <w:rFonts w:asciiTheme="majorBidi" w:hAnsiTheme="majorBidi" w:cstheme="majorBidi"/>
          <w:sz w:val="16"/>
          <w:szCs w:val="16"/>
          <w:lang w:val="x-none" w:eastAsia="x-none"/>
        </w:rPr>
        <w:br w:type="page"/>
      </w: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B13644" w:rsidRPr="00CA12A4" w14:paraId="28394DBA" w14:textId="77777777" w:rsidTr="00E22B10">
        <w:trPr>
          <w:tblHeader/>
        </w:trPr>
        <w:tc>
          <w:tcPr>
            <w:tcW w:w="3150" w:type="dxa"/>
            <w:shd w:val="clear" w:color="auto" w:fill="auto"/>
          </w:tcPr>
          <w:p w14:paraId="20FE7FBF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E7777BC" w14:textId="2E397978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3644" w:rsidRPr="00CA12A4" w14:paraId="5218DEB0" w14:textId="77777777" w:rsidTr="00E22B10">
        <w:trPr>
          <w:tblHeader/>
        </w:trPr>
        <w:tc>
          <w:tcPr>
            <w:tcW w:w="3150" w:type="dxa"/>
            <w:shd w:val="clear" w:color="auto" w:fill="auto"/>
          </w:tcPr>
          <w:p w14:paraId="396797A9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563205FC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581C7B59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7B4E743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13644" w:rsidRPr="00CA12A4" w14:paraId="20A2CFAD" w14:textId="77777777" w:rsidTr="00E22B10">
        <w:trPr>
          <w:tblHeader/>
        </w:trPr>
        <w:tc>
          <w:tcPr>
            <w:tcW w:w="3150" w:type="dxa"/>
            <w:shd w:val="clear" w:color="auto" w:fill="auto"/>
          </w:tcPr>
          <w:p w14:paraId="1F23EE9D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085CD5C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68241178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4ABF1AA2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6DA43A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294203B6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A1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64953142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A8FB081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A1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573248D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D4DE6FA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3644" w:rsidRPr="00CA12A4" w14:paraId="14FBF45A" w14:textId="77777777" w:rsidTr="00E22B10">
        <w:trPr>
          <w:tblHeader/>
        </w:trPr>
        <w:tc>
          <w:tcPr>
            <w:tcW w:w="3150" w:type="dxa"/>
            <w:shd w:val="clear" w:color="auto" w:fill="auto"/>
          </w:tcPr>
          <w:p w14:paraId="2105E4EF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7A2C6A6E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3644" w:rsidRPr="00CA12A4" w14:paraId="6F00010F" w14:textId="77777777" w:rsidTr="00E22B10">
        <w:tc>
          <w:tcPr>
            <w:tcW w:w="3150" w:type="dxa"/>
            <w:shd w:val="clear" w:color="auto" w:fill="auto"/>
          </w:tcPr>
          <w:p w14:paraId="20D9D3E0" w14:textId="2446B822" w:rsidR="00B13644" w:rsidRPr="00CA12A4" w:rsidRDefault="00647CD1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B13644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B13644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24" w:type="dxa"/>
            <w:shd w:val="clear" w:color="auto" w:fill="auto"/>
          </w:tcPr>
          <w:p w14:paraId="5FA1EE2C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23AF7DB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B437FA7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84DD25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F24A61C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C057FED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A097566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E99CC7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8304625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2DFC41AD" w14:textId="77777777" w:rsidTr="00E22B10">
        <w:tc>
          <w:tcPr>
            <w:tcW w:w="3150" w:type="dxa"/>
            <w:shd w:val="clear" w:color="auto" w:fill="auto"/>
          </w:tcPr>
          <w:p w14:paraId="6E3593F5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</w:t>
            </w:r>
          </w:p>
        </w:tc>
        <w:tc>
          <w:tcPr>
            <w:tcW w:w="1124" w:type="dxa"/>
            <w:shd w:val="clear" w:color="auto" w:fill="auto"/>
          </w:tcPr>
          <w:p w14:paraId="187A136B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E47BBA0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0F5B51A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318754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0217608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EBA0CE9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28E3816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0A7E21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E95A588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3A3AC67E" w14:textId="77777777" w:rsidTr="00E22B10">
        <w:tc>
          <w:tcPr>
            <w:tcW w:w="3150" w:type="dxa"/>
            <w:shd w:val="clear" w:color="auto" w:fill="auto"/>
          </w:tcPr>
          <w:p w14:paraId="41705992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firstLine="4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0E291A12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9D9EAD2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81262AB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5FEE93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F503693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34A6F96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A77A39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08C769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0D6C470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4E0CBE4E" w14:textId="77777777" w:rsidTr="00E22B10">
        <w:tc>
          <w:tcPr>
            <w:tcW w:w="3150" w:type="dxa"/>
            <w:shd w:val="clear" w:color="auto" w:fill="auto"/>
          </w:tcPr>
          <w:p w14:paraId="7BFAD5ED" w14:textId="43CE2CC8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1124" w:type="dxa"/>
            <w:shd w:val="clear" w:color="auto" w:fill="auto"/>
          </w:tcPr>
          <w:p w14:paraId="60EDDD95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05A79F8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A05D498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B99938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37D68E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42EDDEE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504ACDB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682CA4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A857CAC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3C2BB130" w14:textId="77777777" w:rsidTr="00E22B10">
        <w:tc>
          <w:tcPr>
            <w:tcW w:w="3150" w:type="dxa"/>
            <w:shd w:val="clear" w:color="auto" w:fill="auto"/>
          </w:tcPr>
          <w:p w14:paraId="0DAEF411" w14:textId="6FB91391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firstLine="41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0BD5E5D4" w14:textId="3C82A3E1" w:rsidR="00B13644" w:rsidRPr="00CA12A4" w:rsidRDefault="002317FE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13,848</w:t>
            </w:r>
          </w:p>
        </w:tc>
        <w:tc>
          <w:tcPr>
            <w:tcW w:w="243" w:type="dxa"/>
            <w:shd w:val="clear" w:color="auto" w:fill="auto"/>
          </w:tcPr>
          <w:p w14:paraId="27DEAB97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46994D3" w14:textId="7AD5C893" w:rsidR="00B13644" w:rsidRPr="00CA12A4" w:rsidRDefault="002317FE" w:rsidP="003C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F3BBF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923C0BE" w14:textId="767CA76F" w:rsidR="00B13644" w:rsidRPr="00CA12A4" w:rsidRDefault="002317F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A5EEE6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7CAC388" w14:textId="132FE580" w:rsidR="00B13644" w:rsidRPr="00CA12A4" w:rsidRDefault="002317FE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14,358</w:t>
            </w:r>
          </w:p>
        </w:tc>
        <w:tc>
          <w:tcPr>
            <w:tcW w:w="236" w:type="dxa"/>
            <w:shd w:val="clear" w:color="auto" w:fill="auto"/>
          </w:tcPr>
          <w:p w14:paraId="68BC35FC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76FEEDF" w14:textId="3CCBE974" w:rsidR="00B13644" w:rsidRPr="00CA12A4" w:rsidRDefault="002317FE" w:rsidP="00F1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14,358</w:t>
            </w:r>
          </w:p>
        </w:tc>
      </w:tr>
      <w:tr w:rsidR="00B13644" w:rsidRPr="00CA12A4" w14:paraId="1ABF08CB" w14:textId="77777777" w:rsidTr="00E22B10">
        <w:tc>
          <w:tcPr>
            <w:tcW w:w="3150" w:type="dxa"/>
            <w:shd w:val="clear" w:color="auto" w:fill="auto"/>
          </w:tcPr>
          <w:p w14:paraId="44B3C773" w14:textId="70F9FFED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3FF7717A" w14:textId="4BFD9801" w:rsidR="00B13644" w:rsidRPr="00CA12A4" w:rsidRDefault="002317FE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31,800</w:t>
            </w:r>
          </w:p>
        </w:tc>
        <w:tc>
          <w:tcPr>
            <w:tcW w:w="243" w:type="dxa"/>
            <w:shd w:val="clear" w:color="auto" w:fill="auto"/>
          </w:tcPr>
          <w:p w14:paraId="12C921FA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292054" w14:textId="5ABD417E" w:rsidR="00B13644" w:rsidRPr="00CA12A4" w:rsidRDefault="002317F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A0C4F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7470BB6" w14:textId="0708D87B" w:rsidR="00B13644" w:rsidRPr="00CA12A4" w:rsidRDefault="002317FE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31,871</w:t>
            </w:r>
          </w:p>
        </w:tc>
        <w:tc>
          <w:tcPr>
            <w:tcW w:w="239" w:type="dxa"/>
            <w:shd w:val="clear" w:color="auto" w:fill="auto"/>
          </w:tcPr>
          <w:p w14:paraId="2B993D3B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CEBA6E" w14:textId="79659822" w:rsidR="00B13644" w:rsidRPr="00CA12A4" w:rsidRDefault="002317F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2D812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4B7D04F" w14:textId="798FB3B1" w:rsidR="00B13644" w:rsidRPr="00CA12A4" w:rsidRDefault="002317FE" w:rsidP="00F1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31,871</w:t>
            </w:r>
          </w:p>
        </w:tc>
      </w:tr>
      <w:tr w:rsidR="00B13644" w:rsidRPr="00CA12A4" w14:paraId="50A00500" w14:textId="77777777" w:rsidTr="00E22B10">
        <w:tc>
          <w:tcPr>
            <w:tcW w:w="3150" w:type="dxa"/>
            <w:shd w:val="clear" w:color="auto" w:fill="auto"/>
          </w:tcPr>
          <w:p w14:paraId="70B99650" w14:textId="6874D674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</w:tcPr>
          <w:p w14:paraId="1AC85D25" w14:textId="219BC66D" w:rsidR="00B13644" w:rsidRPr="00CA12A4" w:rsidRDefault="002317FE" w:rsidP="00BD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43" w:type="dxa"/>
            <w:shd w:val="clear" w:color="auto" w:fill="auto"/>
          </w:tcPr>
          <w:p w14:paraId="13AA2571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16B2118" w14:textId="701818A3" w:rsidR="00B13644" w:rsidRPr="00CA12A4" w:rsidRDefault="002317F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13C50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CD36B15" w14:textId="67762BA2" w:rsidR="00B13644" w:rsidRPr="00CA12A4" w:rsidRDefault="002317F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5BFD56F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6BE4D7" w14:textId="7233634C" w:rsidR="00B13644" w:rsidRPr="00CA12A4" w:rsidRDefault="002317FE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253708A3" w14:textId="77777777" w:rsidR="00B13644" w:rsidRPr="00CA12A4" w:rsidRDefault="00B13644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B532ADC" w14:textId="71E17253" w:rsidR="00B13644" w:rsidRPr="00CA12A4" w:rsidRDefault="002317FE" w:rsidP="00BD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BD305A" w:rsidRPr="00CA12A4" w14:paraId="44926840" w14:textId="77777777" w:rsidTr="00E22B10">
        <w:tc>
          <w:tcPr>
            <w:tcW w:w="3150" w:type="dxa"/>
            <w:shd w:val="clear" w:color="auto" w:fill="auto"/>
          </w:tcPr>
          <w:p w14:paraId="7286484C" w14:textId="77777777" w:rsidR="00BD305A" w:rsidRPr="00CA12A4" w:rsidRDefault="00BD305A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49088BE" w14:textId="77777777" w:rsidR="00BD305A" w:rsidRPr="00CA12A4" w:rsidRDefault="00BD305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7DAA1AF" w14:textId="77777777" w:rsidR="00BD305A" w:rsidRPr="00CA12A4" w:rsidRDefault="00BD305A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979AD68" w14:textId="77777777" w:rsidR="00BD305A" w:rsidRPr="00CA12A4" w:rsidRDefault="00BD305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FE7221" w14:textId="77777777" w:rsidR="00BD305A" w:rsidRPr="00CA12A4" w:rsidRDefault="00BD305A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B6D45DC" w14:textId="77777777" w:rsidR="00BD305A" w:rsidRPr="00CA12A4" w:rsidRDefault="00BD305A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A1DFC03" w14:textId="77777777" w:rsidR="00BD305A" w:rsidRPr="00CA12A4" w:rsidRDefault="00BD305A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B59D8ED" w14:textId="77777777" w:rsidR="00BD305A" w:rsidRPr="00CA12A4" w:rsidRDefault="00BD305A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E3F423" w14:textId="77777777" w:rsidR="00BD305A" w:rsidRPr="00CA12A4" w:rsidRDefault="00BD305A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41995BD" w14:textId="77777777" w:rsidR="00BD305A" w:rsidRPr="00CA12A4" w:rsidRDefault="00BD305A" w:rsidP="00E2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7421E2F8" w14:textId="77777777" w:rsidTr="00E22B10">
        <w:tc>
          <w:tcPr>
            <w:tcW w:w="3150" w:type="dxa"/>
            <w:shd w:val="clear" w:color="auto" w:fill="auto"/>
          </w:tcPr>
          <w:p w14:paraId="4B7C265D" w14:textId="1E8513A6" w:rsidR="00B13644" w:rsidRPr="00CA12A4" w:rsidRDefault="00647CD1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B13644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B13644"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24" w:type="dxa"/>
            <w:shd w:val="clear" w:color="auto" w:fill="auto"/>
          </w:tcPr>
          <w:p w14:paraId="74D88929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212DFC2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91EE4AE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79A76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D2D83FF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2DB364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247D06F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13E247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DDCA139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4AEFB282" w14:textId="77777777" w:rsidTr="00E22B10">
        <w:tc>
          <w:tcPr>
            <w:tcW w:w="3150" w:type="dxa"/>
            <w:shd w:val="clear" w:color="auto" w:fill="auto"/>
          </w:tcPr>
          <w:p w14:paraId="5B97CDA9" w14:textId="1EFED5DB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</w:t>
            </w:r>
          </w:p>
        </w:tc>
        <w:tc>
          <w:tcPr>
            <w:tcW w:w="1124" w:type="dxa"/>
            <w:shd w:val="clear" w:color="auto" w:fill="auto"/>
          </w:tcPr>
          <w:p w14:paraId="69B9A7E1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26A5AA0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5237795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AF3F3D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A19ABCD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5E0AA7F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F98781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D030A2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6E6AFB6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66072A1A" w14:textId="77777777" w:rsidTr="00E22B10">
        <w:tc>
          <w:tcPr>
            <w:tcW w:w="3150" w:type="dxa"/>
            <w:shd w:val="clear" w:color="auto" w:fill="auto"/>
          </w:tcPr>
          <w:p w14:paraId="7D75E802" w14:textId="315EFE76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5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2F52948E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E19E0EF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1D6E008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5D5703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6E01290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D34FD8C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4EFB888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86F69F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3B01AF7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46C0703A" w14:textId="77777777" w:rsidTr="00E22B10">
        <w:tc>
          <w:tcPr>
            <w:tcW w:w="3150" w:type="dxa"/>
            <w:shd w:val="clear" w:color="auto" w:fill="auto"/>
          </w:tcPr>
          <w:p w14:paraId="79DD0E2F" w14:textId="2454CEC8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1124" w:type="dxa"/>
            <w:shd w:val="clear" w:color="auto" w:fill="auto"/>
          </w:tcPr>
          <w:p w14:paraId="30761CDB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E3DDA18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5E4B112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69DE07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57767E5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0D97C41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280AF10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C8F6EA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21B563C0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644" w:rsidRPr="00CA12A4" w14:paraId="3CA1B2CE" w14:textId="77777777" w:rsidTr="00E22B10">
        <w:tc>
          <w:tcPr>
            <w:tcW w:w="3150" w:type="dxa"/>
            <w:shd w:val="clear" w:color="auto" w:fill="auto"/>
          </w:tcPr>
          <w:p w14:paraId="0D3623A1" w14:textId="648DA74B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5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710182A5" w14:textId="083D6737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10,110</w:t>
            </w:r>
          </w:p>
        </w:tc>
        <w:tc>
          <w:tcPr>
            <w:tcW w:w="243" w:type="dxa"/>
            <w:shd w:val="clear" w:color="auto" w:fill="auto"/>
          </w:tcPr>
          <w:p w14:paraId="61FDE5C1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4641A04" w14:textId="529267DF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4703C9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2692B49" w14:textId="6EDC4698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AE4D55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4D9B077" w14:textId="1D8478A2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10,617</w:t>
            </w:r>
          </w:p>
        </w:tc>
        <w:tc>
          <w:tcPr>
            <w:tcW w:w="236" w:type="dxa"/>
            <w:shd w:val="clear" w:color="auto" w:fill="auto"/>
          </w:tcPr>
          <w:p w14:paraId="4E537F00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43BFE8F" w14:textId="540F865C" w:rsidR="00B13644" w:rsidRPr="00CA12A4" w:rsidRDefault="00B13644" w:rsidP="00BD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10,617</w:t>
            </w:r>
          </w:p>
        </w:tc>
      </w:tr>
      <w:tr w:rsidR="00B13644" w:rsidRPr="00CA12A4" w14:paraId="61B27EF4" w14:textId="77777777" w:rsidTr="00E22B10">
        <w:tc>
          <w:tcPr>
            <w:tcW w:w="3150" w:type="dxa"/>
            <w:shd w:val="clear" w:color="auto" w:fill="auto"/>
          </w:tcPr>
          <w:p w14:paraId="256295A2" w14:textId="17BD471C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  <w:r w:rsidRPr="00CA12A4">
              <w:rPr>
                <w:rFonts w:ascii="Angsana New" w:hAnsi="Angsana New"/>
                <w:sz w:val="30"/>
                <w:szCs w:val="30"/>
              </w:rPr>
              <w:t>(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</w:t>
            </w:r>
            <w:r w:rsidRPr="00CA12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5213249E" w14:textId="15FCA299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27,620</w:t>
            </w:r>
          </w:p>
        </w:tc>
        <w:tc>
          <w:tcPr>
            <w:tcW w:w="243" w:type="dxa"/>
            <w:shd w:val="clear" w:color="auto" w:fill="auto"/>
          </w:tcPr>
          <w:p w14:paraId="4370A727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3C95045" w14:textId="55A7A68F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193D62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C54BC07" w14:textId="04AAFD99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28,199</w:t>
            </w:r>
          </w:p>
        </w:tc>
        <w:tc>
          <w:tcPr>
            <w:tcW w:w="239" w:type="dxa"/>
            <w:shd w:val="clear" w:color="auto" w:fill="auto"/>
          </w:tcPr>
          <w:p w14:paraId="59BE5A3E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698E68B" w14:textId="7E14A761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D16385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5E3DD6E" w14:textId="7858DFE3" w:rsidR="00B13644" w:rsidRPr="00CA12A4" w:rsidRDefault="00B13644" w:rsidP="00BD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28,199</w:t>
            </w:r>
          </w:p>
        </w:tc>
      </w:tr>
      <w:tr w:rsidR="00B13644" w:rsidRPr="00CA12A4" w14:paraId="3D580B25" w14:textId="77777777" w:rsidTr="00E22B10">
        <w:tc>
          <w:tcPr>
            <w:tcW w:w="3150" w:type="dxa"/>
            <w:shd w:val="clear" w:color="auto" w:fill="auto"/>
          </w:tcPr>
          <w:p w14:paraId="6A4BB3F1" w14:textId="75B05930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</w:tcPr>
          <w:p w14:paraId="75430EB9" w14:textId="4C00B7A7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43" w:type="dxa"/>
            <w:shd w:val="clear" w:color="auto" w:fill="auto"/>
          </w:tcPr>
          <w:p w14:paraId="2898B7CF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5D0498F" w14:textId="1BAD9FE8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29FC2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3D7A0C7" w14:textId="2ECF972C" w:rsidR="00B13644" w:rsidRPr="00CA12A4" w:rsidRDefault="00B13644" w:rsidP="00BD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3FE131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7AEC1AF" w14:textId="08E8A02B" w:rsidR="00B13644" w:rsidRPr="00CA12A4" w:rsidRDefault="00B13644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36" w:type="dxa"/>
            <w:shd w:val="clear" w:color="auto" w:fill="auto"/>
          </w:tcPr>
          <w:p w14:paraId="464928D8" w14:textId="77777777" w:rsidR="00B13644" w:rsidRPr="00CA12A4" w:rsidRDefault="00B13644" w:rsidP="00B1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FB0D13D" w14:textId="2888BF01" w:rsidR="00B13644" w:rsidRPr="00CA12A4" w:rsidRDefault="00B13644" w:rsidP="00BD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</w:tbl>
    <w:p w14:paraId="69774E2A" w14:textId="77777777" w:rsidR="00B13644" w:rsidRPr="00CA12A4" w:rsidRDefault="00B13644" w:rsidP="00E73EEF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2072F9A" w14:textId="22DCDF69" w:rsidR="00C5541D" w:rsidRPr="00CA12A4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A12A4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="002B2488" w:rsidRPr="00CA12A4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CA12A4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28B9F001" w14:textId="77777777" w:rsidR="00C5541D" w:rsidRPr="00CA12A4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0390DAA" w14:textId="0D27F312" w:rsidR="00C5541D" w:rsidRPr="00CA12A4" w:rsidRDefault="00C5541D" w:rsidP="00DC7A9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</w:t>
      </w:r>
      <w:r w:rsidRPr="00CA12A4">
        <w:rPr>
          <w:rFonts w:ascii="Angsana New" w:hAnsi="Angsana New"/>
          <w:spacing w:val="-2"/>
          <w:sz w:val="30"/>
          <w:szCs w:val="30"/>
          <w:cs/>
          <w:lang w:bidi="th-TH"/>
        </w:rPr>
        <w:t>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CA12A4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</w:p>
    <w:p w14:paraId="27CDE82F" w14:textId="2AEBB8A6" w:rsidR="00897BC2" w:rsidRPr="00CA12A4" w:rsidRDefault="00897BC2" w:rsidP="00DB4FD5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01784A8" w14:textId="1148FE65" w:rsidR="003A5998" w:rsidRPr="00CA12A4" w:rsidRDefault="003A5998" w:rsidP="00DB4FD5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854289B" w14:textId="0FA699D4" w:rsidR="003A5998" w:rsidRPr="00CA12A4" w:rsidRDefault="003A5998" w:rsidP="00DB4FD5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568137D" w14:textId="04C0621A" w:rsidR="003A5998" w:rsidRPr="00CA12A4" w:rsidRDefault="003A5998" w:rsidP="00DB4FD5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6380420E" w14:textId="4A72FF48" w:rsidR="003A5998" w:rsidRPr="00CA12A4" w:rsidRDefault="003A5998" w:rsidP="00DB4FD5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8B85216" w14:textId="1231E32C" w:rsidR="003A5998" w:rsidRPr="00CA12A4" w:rsidRDefault="003A5998" w:rsidP="00DB4FD5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1EE4C5E9" w14:textId="77777777" w:rsidR="003A5998" w:rsidRPr="00CA12A4" w:rsidRDefault="003A5998" w:rsidP="00DB4FD5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FE84EF8" w14:textId="59F753BF" w:rsidR="009C29A0" w:rsidRPr="00CA12A4" w:rsidRDefault="00143B08" w:rsidP="00143B08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CA12A4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0054A912" w14:textId="77777777" w:rsidR="00143B08" w:rsidRPr="00CA12A4" w:rsidRDefault="00143B08" w:rsidP="00B86202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150"/>
        <w:gridCol w:w="2610"/>
        <w:gridCol w:w="3510"/>
      </w:tblGrid>
      <w:tr w:rsidR="009C29A0" w:rsidRPr="00CA12A4" w14:paraId="7D7160FD" w14:textId="77777777" w:rsidTr="00C16427">
        <w:tc>
          <w:tcPr>
            <w:tcW w:w="3150" w:type="dxa"/>
            <w:shd w:val="clear" w:color="auto" w:fill="auto"/>
          </w:tcPr>
          <w:p w14:paraId="4E2A5270" w14:textId="77777777" w:rsidR="009C29A0" w:rsidRPr="00CA12A4" w:rsidRDefault="009C29A0" w:rsidP="002B248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2610" w:type="dxa"/>
            <w:shd w:val="clear" w:color="auto" w:fill="auto"/>
          </w:tcPr>
          <w:p w14:paraId="48A9846E" w14:textId="77777777" w:rsidR="009C29A0" w:rsidRPr="00CA12A4" w:rsidRDefault="009C29A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  <w:tc>
          <w:tcPr>
            <w:tcW w:w="3510" w:type="dxa"/>
            <w:shd w:val="clear" w:color="auto" w:fill="auto"/>
          </w:tcPr>
          <w:p w14:paraId="2A4A3F76" w14:textId="77777777" w:rsidR="009C29A0" w:rsidRPr="00CA12A4" w:rsidRDefault="009C29A0" w:rsidP="00DE4EB3">
            <w:pPr>
              <w:pStyle w:val="block"/>
              <w:spacing w:after="0" w:line="240" w:lineRule="atLeast"/>
              <w:ind w:left="-106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ข้อมูลที่ไม่สามารถสังเกตได้ที่มีนัยสำคัญ</w:t>
            </w:r>
          </w:p>
        </w:tc>
      </w:tr>
      <w:tr w:rsidR="00853C1C" w:rsidRPr="00CA12A4" w14:paraId="2FD1380F" w14:textId="77777777" w:rsidTr="00C16427">
        <w:tc>
          <w:tcPr>
            <w:tcW w:w="3150" w:type="dxa"/>
            <w:shd w:val="clear" w:color="auto" w:fill="auto"/>
          </w:tcPr>
          <w:p w14:paraId="01A2C2EC" w14:textId="587B4D52" w:rsidR="00853C1C" w:rsidRPr="00CA12A4" w:rsidRDefault="00853C1C" w:rsidP="00B8620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เงินกู้ยืม</w:t>
            </w:r>
            <w:r w:rsidR="000B4237"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ระยะยาวจาก</w:t>
            </w:r>
            <w:r w:rsidR="00B86202" w:rsidRPr="00CA12A4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ผู้ถือหุ้น</w:t>
            </w:r>
            <w:r w:rsidR="002757BB"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 xml:space="preserve">  </w:t>
            </w:r>
          </w:p>
        </w:tc>
        <w:tc>
          <w:tcPr>
            <w:tcW w:w="2610" w:type="dxa"/>
            <w:shd w:val="clear" w:color="auto" w:fill="auto"/>
          </w:tcPr>
          <w:p w14:paraId="5C1C98B2" w14:textId="392AC62F" w:rsidR="00853C1C" w:rsidRPr="00CA12A4" w:rsidRDefault="00535DE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510" w:type="dxa"/>
            <w:shd w:val="clear" w:color="auto" w:fill="auto"/>
          </w:tcPr>
          <w:p w14:paraId="501AD103" w14:textId="49EF0896" w:rsidR="00853C1C" w:rsidRPr="00CA12A4" w:rsidRDefault="00535DE1" w:rsidP="00DE4EB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0B4237" w:rsidRPr="00CA12A4" w14:paraId="377E53DA" w14:textId="77777777" w:rsidTr="00C16427">
        <w:tc>
          <w:tcPr>
            <w:tcW w:w="3150" w:type="dxa"/>
            <w:shd w:val="clear" w:color="auto" w:fill="auto"/>
          </w:tcPr>
          <w:p w14:paraId="0860545F" w14:textId="3F0C0C33" w:rsidR="000B4237" w:rsidRPr="00CA12A4" w:rsidRDefault="00B86202" w:rsidP="00B86202">
            <w:pPr>
              <w:pStyle w:val="block"/>
              <w:spacing w:after="0" w:line="240" w:lineRule="atLeast"/>
              <w:ind w:left="161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ของบริษัทย่อยและเงินให้กู้ยืม</w:t>
            </w:r>
          </w:p>
        </w:tc>
        <w:tc>
          <w:tcPr>
            <w:tcW w:w="2610" w:type="dxa"/>
            <w:shd w:val="clear" w:color="auto" w:fill="auto"/>
          </w:tcPr>
          <w:p w14:paraId="72916779" w14:textId="77777777" w:rsidR="000B4237" w:rsidRPr="00CA12A4" w:rsidRDefault="000B423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4F3B782E" w14:textId="77777777" w:rsidR="000B4237" w:rsidRPr="00CA12A4" w:rsidRDefault="000B4237" w:rsidP="00DE4EB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</w:tr>
      <w:tr w:rsidR="006F3B1C" w:rsidRPr="00CA12A4" w14:paraId="23B9E12F" w14:textId="77777777" w:rsidTr="00C16427">
        <w:tc>
          <w:tcPr>
            <w:tcW w:w="3150" w:type="dxa"/>
            <w:shd w:val="clear" w:color="auto" w:fill="auto"/>
          </w:tcPr>
          <w:p w14:paraId="7756474B" w14:textId="6CEBC860" w:rsidR="006F3B1C" w:rsidRPr="00CA12A4" w:rsidRDefault="00B86202" w:rsidP="00B86202">
            <w:pPr>
              <w:pStyle w:val="block"/>
              <w:spacing w:after="0" w:line="240" w:lineRule="atLeast"/>
              <w:ind w:left="161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ระยะยาวแก่กิจการที่เกี่ยวข้องกัน</w:t>
            </w:r>
          </w:p>
        </w:tc>
        <w:tc>
          <w:tcPr>
            <w:tcW w:w="2610" w:type="dxa"/>
            <w:shd w:val="clear" w:color="auto" w:fill="auto"/>
          </w:tcPr>
          <w:p w14:paraId="43F9EDA0" w14:textId="155117C3" w:rsidR="006F3B1C" w:rsidRPr="00CA12A4" w:rsidRDefault="006F3B1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661DE3D2" w14:textId="63094B23" w:rsidR="006F3B1C" w:rsidRPr="00CA12A4" w:rsidRDefault="006F3B1C" w:rsidP="00DE4EB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</w:p>
        </w:tc>
      </w:tr>
      <w:tr w:rsidR="009D4FC1" w:rsidRPr="00CA12A4" w14:paraId="273BD717" w14:textId="77777777" w:rsidTr="00C16427">
        <w:tc>
          <w:tcPr>
            <w:tcW w:w="3150" w:type="dxa"/>
            <w:shd w:val="clear" w:color="auto" w:fill="auto"/>
          </w:tcPr>
          <w:p w14:paraId="2D007F26" w14:textId="77777777" w:rsidR="009D4FC1" w:rsidRPr="00CA12A4" w:rsidRDefault="009D4FC1" w:rsidP="00B8620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เงินมัดจำจากลูกค้า</w:t>
            </w:r>
          </w:p>
        </w:tc>
        <w:tc>
          <w:tcPr>
            <w:tcW w:w="2610" w:type="dxa"/>
            <w:shd w:val="clear" w:color="auto" w:fill="auto"/>
          </w:tcPr>
          <w:p w14:paraId="071A9BB1" w14:textId="77777777" w:rsidR="009D4FC1" w:rsidRPr="00CA12A4" w:rsidRDefault="009D4FC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510" w:type="dxa"/>
            <w:shd w:val="clear" w:color="auto" w:fill="auto"/>
          </w:tcPr>
          <w:p w14:paraId="22D38256" w14:textId="77777777" w:rsidR="009D4FC1" w:rsidRPr="00CA12A4" w:rsidRDefault="009D4FC1" w:rsidP="00DE4EB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535DE1" w:rsidRPr="00CA12A4" w14:paraId="68930A2E" w14:textId="77777777" w:rsidTr="00C16427">
        <w:tc>
          <w:tcPr>
            <w:tcW w:w="3150" w:type="dxa"/>
            <w:shd w:val="clear" w:color="auto" w:fill="auto"/>
          </w:tcPr>
          <w:p w14:paraId="6E5D7844" w14:textId="3AB4541D" w:rsidR="00535DE1" w:rsidRPr="00CA12A4" w:rsidRDefault="00535DE1" w:rsidP="00B8620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หุ้นกู้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436EB1D" w14:textId="77777777" w:rsidR="00161D31" w:rsidRPr="00CA12A4" w:rsidRDefault="00161D31" w:rsidP="00DE4EB3">
            <w:pPr>
              <w:pStyle w:val="block"/>
              <w:spacing w:after="0" w:line="240" w:lineRule="atLeast"/>
              <w:ind w:left="0" w:right="-183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ราคาตลาดและ</w:t>
            </w:r>
            <w:r w:rsidR="00934FD7" w:rsidRPr="00CA12A4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วิธีคิดลด</w:t>
            </w:r>
          </w:p>
          <w:p w14:paraId="12DBC6A9" w14:textId="15EBDBB2" w:rsidR="00535DE1" w:rsidRPr="00CA12A4" w:rsidRDefault="00161D31" w:rsidP="00DE4EB3">
            <w:pPr>
              <w:pStyle w:val="block"/>
              <w:spacing w:after="0" w:line="240" w:lineRule="atLeast"/>
              <w:ind w:left="0" w:right="-183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 xml:space="preserve">   </w:t>
            </w:r>
            <w:r w:rsidR="00934FD7" w:rsidRPr="00CA12A4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กระแสเงินสด</w:t>
            </w:r>
          </w:p>
        </w:tc>
        <w:tc>
          <w:tcPr>
            <w:tcW w:w="3510" w:type="dxa"/>
            <w:shd w:val="clear" w:color="auto" w:fill="auto"/>
          </w:tcPr>
          <w:p w14:paraId="146101E9" w14:textId="2173F934" w:rsidR="00535DE1" w:rsidRPr="00CA12A4" w:rsidRDefault="00535DE1" w:rsidP="00DE4EB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</w:tbl>
    <w:p w14:paraId="59A322B5" w14:textId="49893497" w:rsidR="00F25757" w:rsidRPr="00CA12A4" w:rsidRDefault="00F25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 w:eastAsia="x-none"/>
        </w:rPr>
      </w:pPr>
    </w:p>
    <w:p w14:paraId="34971BD4" w14:textId="45615846" w:rsidR="006719AD" w:rsidRPr="00CA12A4" w:rsidRDefault="00C35F8B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ภาระผูกพันกับ</w:t>
      </w:r>
      <w:r w:rsidR="006A2FA8" w:rsidRPr="00CA12A4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CA12A4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CA12A4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0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13"/>
        <w:gridCol w:w="989"/>
        <w:gridCol w:w="269"/>
        <w:gridCol w:w="1221"/>
        <w:gridCol w:w="276"/>
        <w:gridCol w:w="1006"/>
        <w:gridCol w:w="282"/>
        <w:gridCol w:w="7"/>
        <w:gridCol w:w="1039"/>
        <w:gridCol w:w="7"/>
      </w:tblGrid>
      <w:tr w:rsidR="003C2AB8" w:rsidRPr="00CA12A4" w14:paraId="18A8A53A" w14:textId="77777777" w:rsidTr="00DE4EB3">
        <w:trPr>
          <w:gridAfter w:val="1"/>
          <w:wAfter w:w="4" w:type="pct"/>
          <w:tblHeader/>
        </w:trPr>
        <w:tc>
          <w:tcPr>
            <w:tcW w:w="2233" w:type="pct"/>
          </w:tcPr>
          <w:p w14:paraId="18F15628" w14:textId="77777777" w:rsidR="003C2AB8" w:rsidRPr="00CA12A4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D82EDAE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2E53269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pct"/>
            <w:gridSpan w:val="4"/>
          </w:tcPr>
          <w:p w14:paraId="4DCBA5E8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2AB8" w:rsidRPr="00CA12A4" w14:paraId="04471EEF" w14:textId="77777777" w:rsidTr="00DE4EB3">
        <w:trPr>
          <w:gridAfter w:val="1"/>
          <w:wAfter w:w="4" w:type="pct"/>
          <w:trHeight w:val="344"/>
          <w:tblHeader/>
        </w:trPr>
        <w:tc>
          <w:tcPr>
            <w:tcW w:w="2233" w:type="pct"/>
          </w:tcPr>
          <w:p w14:paraId="18D763C9" w14:textId="77777777" w:rsidR="003C2AB8" w:rsidRPr="00CA12A4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A1BD4F6" w14:textId="343A70E5" w:rsidR="003C2AB8" w:rsidRPr="00CA12A4" w:rsidRDefault="00E82281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8C5AB06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23ECDDD" w14:textId="4109E286" w:rsidR="003C2AB8" w:rsidRPr="00CA12A4" w:rsidRDefault="00E82281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0E6C521B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C969FD6" w14:textId="334406A6" w:rsidR="003C2AB8" w:rsidRPr="00CA12A4" w:rsidRDefault="00E82281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697EC043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3EA2BD5B" w14:textId="53BFCB38" w:rsidR="003C2AB8" w:rsidRPr="00CA12A4" w:rsidRDefault="00E82281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2AB8" w:rsidRPr="00CA12A4" w14:paraId="5305863C" w14:textId="77777777" w:rsidTr="00DE4EB3">
        <w:trPr>
          <w:gridAfter w:val="1"/>
          <w:wAfter w:w="4" w:type="pct"/>
          <w:tblHeader/>
        </w:trPr>
        <w:tc>
          <w:tcPr>
            <w:tcW w:w="2233" w:type="pct"/>
          </w:tcPr>
          <w:p w14:paraId="377A6641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3" w:type="pct"/>
            <w:gridSpan w:val="8"/>
          </w:tcPr>
          <w:p w14:paraId="6DB1A4A0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2AB8" w:rsidRPr="00CA12A4" w14:paraId="550158CB" w14:textId="77777777" w:rsidTr="00DE4EB3">
        <w:tc>
          <w:tcPr>
            <w:tcW w:w="2233" w:type="pct"/>
          </w:tcPr>
          <w:p w14:paraId="15FB8C3C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7" w:type="pct"/>
          </w:tcPr>
          <w:p w14:paraId="6E3F8481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5CB373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012C1B4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A9DE61D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691CA90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5214E2F5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0653B988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AB8" w:rsidRPr="00CA12A4" w14:paraId="3BAF8AA2" w14:textId="77777777" w:rsidTr="00DE4EB3">
        <w:tc>
          <w:tcPr>
            <w:tcW w:w="2233" w:type="pct"/>
          </w:tcPr>
          <w:p w14:paraId="2FB83B0A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37" w:type="pct"/>
          </w:tcPr>
          <w:p w14:paraId="49BDB990" w14:textId="052C7FDA" w:rsidR="003C2AB8" w:rsidRPr="00CA12A4" w:rsidRDefault="003C2AB8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84955E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F62F8A4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2E9559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C863E0E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350766A5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77F98D52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633" w:rsidRPr="00CA12A4" w14:paraId="57F27923" w14:textId="77777777" w:rsidTr="00DE4EB3">
        <w:tc>
          <w:tcPr>
            <w:tcW w:w="2233" w:type="pct"/>
          </w:tcPr>
          <w:p w14:paraId="58664ED4" w14:textId="77777777" w:rsidR="00C87633" w:rsidRPr="00CA12A4" w:rsidRDefault="00C87633" w:rsidP="00C87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37" w:type="pct"/>
          </w:tcPr>
          <w:p w14:paraId="67EAFD05" w14:textId="51602273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48</w:t>
            </w:r>
            <w:r w:rsidR="00934FD7" w:rsidRPr="00CA1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CF99922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E7491E8" w14:textId="4FDA3BFE" w:rsidR="00C87633" w:rsidRPr="00CA12A4" w:rsidRDefault="00EF75D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0" w:type="pct"/>
          </w:tcPr>
          <w:p w14:paraId="690E41FA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30605B6" w14:textId="7082BE68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34FD7" w:rsidRPr="00CA12A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7" w:type="pct"/>
            <w:gridSpan w:val="2"/>
          </w:tcPr>
          <w:p w14:paraId="7915F48D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5A53B278" w14:textId="4705DB6B" w:rsidR="00C87633" w:rsidRPr="00CA12A4" w:rsidRDefault="00C8763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87633" w:rsidRPr="00CA12A4" w14:paraId="1B165DF1" w14:textId="77777777" w:rsidTr="00DE4EB3">
        <w:tc>
          <w:tcPr>
            <w:tcW w:w="2233" w:type="pct"/>
          </w:tcPr>
          <w:p w14:paraId="0C1E21DD" w14:textId="77777777" w:rsidR="00C87633" w:rsidRPr="00CA12A4" w:rsidRDefault="00C87633" w:rsidP="00C87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37" w:type="pct"/>
          </w:tcPr>
          <w:p w14:paraId="7B05CF35" w14:textId="694B0118" w:rsidR="00C87633" w:rsidRPr="00CA12A4" w:rsidRDefault="00934F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6" w:type="pct"/>
          </w:tcPr>
          <w:p w14:paraId="28EB1FBD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F2D5652" w14:textId="6338BC6B" w:rsidR="00C87633" w:rsidRPr="00CA12A4" w:rsidRDefault="00EF75D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50" w:type="pct"/>
          </w:tcPr>
          <w:p w14:paraId="69557EA0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FE79D1D" w14:textId="5197449B" w:rsidR="00C87633" w:rsidRPr="00CA12A4" w:rsidRDefault="00934F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7" w:type="pct"/>
            <w:gridSpan w:val="2"/>
          </w:tcPr>
          <w:p w14:paraId="438324F9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192E2A38" w14:textId="4BB8E836" w:rsidR="00C87633" w:rsidRPr="00CA12A4" w:rsidRDefault="00C8763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87633" w:rsidRPr="00CA12A4" w14:paraId="60681E90" w14:textId="77777777" w:rsidTr="00DE4EB3">
        <w:tc>
          <w:tcPr>
            <w:tcW w:w="2233" w:type="pct"/>
          </w:tcPr>
          <w:p w14:paraId="441EB7D9" w14:textId="1996EFDE" w:rsidR="00C87633" w:rsidRPr="00CA12A4" w:rsidRDefault="00760618" w:rsidP="00C87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ค่าลิขสิทธิ์ซอฟท์แวร์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697FDCBE" w14:textId="6D204623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94447DA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B85666F" w14:textId="12A1323D" w:rsidR="00C87633" w:rsidRPr="00CA12A4" w:rsidRDefault="00EF75D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47B7B446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D8BB652" w14:textId="4E0EAC44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7" w:type="pct"/>
            <w:gridSpan w:val="2"/>
          </w:tcPr>
          <w:p w14:paraId="23DE6047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bottom w:val="single" w:sz="4" w:space="0" w:color="auto"/>
            </w:tcBorders>
          </w:tcPr>
          <w:p w14:paraId="25203A45" w14:textId="19F52DCD" w:rsidR="00C87633" w:rsidRPr="00CA12A4" w:rsidRDefault="00C8763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87633" w:rsidRPr="00CA12A4" w14:paraId="7C900C1E" w14:textId="77777777" w:rsidTr="00DE4EB3">
        <w:tc>
          <w:tcPr>
            <w:tcW w:w="2233" w:type="pct"/>
          </w:tcPr>
          <w:p w14:paraId="15696EAE" w14:textId="77777777" w:rsidR="00C87633" w:rsidRPr="00CA12A4" w:rsidRDefault="00C87633" w:rsidP="00C87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8C7C010" w14:textId="0EAA49B7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34FD7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540E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21FD7C9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AA64024" w14:textId="200880EF" w:rsidR="00C87633" w:rsidRPr="00CA12A4" w:rsidRDefault="00EF75D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50" w:type="pct"/>
          </w:tcPr>
          <w:p w14:paraId="66F7844F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409BC5BB" w14:textId="7631A494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34FD7" w:rsidRPr="00CA12A4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57" w:type="pct"/>
            <w:gridSpan w:val="2"/>
          </w:tcPr>
          <w:p w14:paraId="32FD7A84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51DCCA" w14:textId="4D5C7EBE" w:rsidR="00C87633" w:rsidRPr="00CA12A4" w:rsidRDefault="00C8763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C2AB8" w:rsidRPr="00CA12A4" w14:paraId="5106E0D2" w14:textId="77777777" w:rsidTr="00DE4EB3">
        <w:tc>
          <w:tcPr>
            <w:tcW w:w="2233" w:type="pct"/>
          </w:tcPr>
          <w:p w14:paraId="3D2DD9D4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</w:tcPr>
          <w:p w14:paraId="230A6878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1567DE3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</w:tcPr>
          <w:p w14:paraId="4E285371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C15F80E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71DA2167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5840510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</w:tcBorders>
          </w:tcPr>
          <w:p w14:paraId="3672111A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AB8" w:rsidRPr="00CA12A4" w14:paraId="0B50D796" w14:textId="77777777" w:rsidTr="00DE4EB3">
        <w:trPr>
          <w:trHeight w:val="380"/>
        </w:trPr>
        <w:tc>
          <w:tcPr>
            <w:tcW w:w="2233" w:type="pct"/>
          </w:tcPr>
          <w:p w14:paraId="0FEBB1FB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</w:tc>
        <w:tc>
          <w:tcPr>
            <w:tcW w:w="537" w:type="pct"/>
          </w:tcPr>
          <w:p w14:paraId="6017ADEB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777F202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8BDDD7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3CA53E6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40193BF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1B8DBD29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79E9F45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AB8" w:rsidRPr="00CA12A4" w14:paraId="63E34140" w14:textId="77777777" w:rsidTr="00DE4EB3">
        <w:tc>
          <w:tcPr>
            <w:tcW w:w="2233" w:type="pct"/>
          </w:tcPr>
          <w:p w14:paraId="376B4DD7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ทั้งสิ้นภายใต้สัญญาเช่าดำเนินงานที่บอก</w:t>
            </w:r>
          </w:p>
        </w:tc>
        <w:tc>
          <w:tcPr>
            <w:tcW w:w="537" w:type="pct"/>
          </w:tcPr>
          <w:p w14:paraId="2A95FB5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6D8D27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70FC59F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31D5828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7CB9F84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09B37282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443C99C0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AB8" w:rsidRPr="00CA12A4" w14:paraId="2285E9A9" w14:textId="77777777" w:rsidTr="00DE4EB3">
        <w:tc>
          <w:tcPr>
            <w:tcW w:w="2233" w:type="pct"/>
          </w:tcPr>
          <w:p w14:paraId="204B20AC" w14:textId="77777777" w:rsidR="003C2AB8" w:rsidRPr="00CA12A4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เลิกไม่ได้</w:t>
            </w:r>
          </w:p>
        </w:tc>
        <w:tc>
          <w:tcPr>
            <w:tcW w:w="537" w:type="pct"/>
          </w:tcPr>
          <w:p w14:paraId="7D3139F3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4892CD1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D892C68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27993D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D2A1EF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33F38F00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21C1CA98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5DE" w:rsidRPr="00CA12A4" w14:paraId="2B9A38BE" w14:textId="77777777" w:rsidTr="00E22B10">
        <w:tc>
          <w:tcPr>
            <w:tcW w:w="2233" w:type="pct"/>
            <w:shd w:val="clear" w:color="auto" w:fill="auto"/>
          </w:tcPr>
          <w:p w14:paraId="0661B3F7" w14:textId="07549C9B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37" w:type="pct"/>
            <w:shd w:val="clear" w:color="auto" w:fill="auto"/>
          </w:tcPr>
          <w:p w14:paraId="6D41CDB7" w14:textId="570ABC71" w:rsidR="00EF75DE" w:rsidRPr="00CA12A4" w:rsidRDefault="000D5910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575307" w:rsidRPr="00CA12A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6" w:type="pct"/>
          </w:tcPr>
          <w:p w14:paraId="107DCE29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455AA4EE" w14:textId="2249E486" w:rsidR="00EF75DE" w:rsidRPr="00CA12A4" w:rsidRDefault="00EF75DE" w:rsidP="00E4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1</w:t>
            </w:r>
            <w:r w:rsidR="00575307" w:rsidRPr="00CA12A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50" w:type="pct"/>
          </w:tcPr>
          <w:p w14:paraId="4176147B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9FC7A3D" w14:textId="71213F94" w:rsidR="00EF75DE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7" w:type="pct"/>
            <w:gridSpan w:val="2"/>
          </w:tcPr>
          <w:p w14:paraId="15EA61E9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5BBAE2C3" w14:textId="7788B0DD" w:rsidR="00EF75DE" w:rsidRPr="00CA12A4" w:rsidRDefault="00EF75D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F75DE" w:rsidRPr="00CA12A4" w14:paraId="0489512A" w14:textId="77777777" w:rsidTr="00E22B10">
        <w:tc>
          <w:tcPr>
            <w:tcW w:w="2233" w:type="pct"/>
            <w:shd w:val="clear" w:color="auto" w:fill="auto"/>
          </w:tcPr>
          <w:p w14:paraId="567FAC0F" w14:textId="689BEA3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37" w:type="pct"/>
            <w:shd w:val="clear" w:color="auto" w:fill="auto"/>
          </w:tcPr>
          <w:p w14:paraId="7AF8AFE2" w14:textId="47678C25" w:rsidR="00EF75DE" w:rsidRPr="00CA12A4" w:rsidRDefault="00934F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5307" w:rsidRPr="00CA12A4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46" w:type="pct"/>
          </w:tcPr>
          <w:p w14:paraId="31807BA5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9143D3D" w14:textId="7EAFD651" w:rsidR="00EF75DE" w:rsidRPr="00CA12A4" w:rsidRDefault="00EF75DE" w:rsidP="00E4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75307" w:rsidRPr="00CA12A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50" w:type="pct"/>
          </w:tcPr>
          <w:p w14:paraId="087E0DE7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6E807FE" w14:textId="0DC39D2C" w:rsidR="00EF75DE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57" w:type="pct"/>
            <w:gridSpan w:val="2"/>
          </w:tcPr>
          <w:p w14:paraId="6E879A80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633F0AAC" w14:textId="6917D1D3" w:rsidR="00EF75DE" w:rsidRPr="00CA12A4" w:rsidRDefault="00EF75D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EF75DE" w:rsidRPr="00CA12A4" w14:paraId="335BE514" w14:textId="77777777" w:rsidTr="00E22B10">
        <w:tc>
          <w:tcPr>
            <w:tcW w:w="2233" w:type="pct"/>
            <w:shd w:val="clear" w:color="auto" w:fill="auto"/>
          </w:tcPr>
          <w:p w14:paraId="22FB6238" w14:textId="6BB94D6D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537" w:type="pct"/>
            <w:shd w:val="clear" w:color="auto" w:fill="auto"/>
          </w:tcPr>
          <w:p w14:paraId="20F3CD65" w14:textId="1D1BC858" w:rsidR="00EF75DE" w:rsidRPr="00CA12A4" w:rsidRDefault="00934F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2,880</w:t>
            </w:r>
          </w:p>
        </w:tc>
        <w:tc>
          <w:tcPr>
            <w:tcW w:w="146" w:type="pct"/>
          </w:tcPr>
          <w:p w14:paraId="441B675E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A596C85" w14:textId="1F04AC01" w:rsidR="00EF75DE" w:rsidRPr="00CA12A4" w:rsidRDefault="00EF75DE" w:rsidP="00E4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2,29</w:t>
            </w:r>
            <w:r w:rsidR="00575307" w:rsidRPr="00CA12A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14:paraId="03A50F53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E4990EE" w14:textId="6DB285EC" w:rsidR="00EF75DE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57" w:type="pct"/>
            <w:gridSpan w:val="2"/>
          </w:tcPr>
          <w:p w14:paraId="1749F9FE" w14:textId="77777777" w:rsidR="00EF75DE" w:rsidRPr="00CA12A4" w:rsidRDefault="00EF75DE" w:rsidP="00EF7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0C083EBF" w14:textId="4BA77965" w:rsidR="00EF75DE" w:rsidRPr="00CA12A4" w:rsidRDefault="00EF75D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C87633" w:rsidRPr="00CA12A4" w14:paraId="3D823C0B" w14:textId="77777777" w:rsidTr="00DE4EB3">
        <w:tc>
          <w:tcPr>
            <w:tcW w:w="2233" w:type="pct"/>
          </w:tcPr>
          <w:p w14:paraId="676FF2E0" w14:textId="77777777" w:rsidR="00C87633" w:rsidRPr="00CA12A4" w:rsidRDefault="00C87633" w:rsidP="00C87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56792" w14:textId="391BC177" w:rsidR="00C87633" w:rsidRPr="00CA12A4" w:rsidRDefault="00934F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575307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46" w:type="pct"/>
          </w:tcPr>
          <w:p w14:paraId="4C2330F8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7D1A6744" w14:textId="7AFCBCC2" w:rsidR="00C87633" w:rsidRPr="00CA12A4" w:rsidRDefault="00EF75DE" w:rsidP="00E4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575307"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150" w:type="pct"/>
          </w:tcPr>
          <w:p w14:paraId="78F89F59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75061F13" w14:textId="6DF63627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57" w:type="pct"/>
            <w:gridSpan w:val="2"/>
          </w:tcPr>
          <w:p w14:paraId="06E324F3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0D3A4B" w14:textId="0A613483" w:rsidR="00C87633" w:rsidRPr="00CA12A4" w:rsidRDefault="00EF75DE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</w:tr>
      <w:tr w:rsidR="003C2AB8" w:rsidRPr="00CA12A4" w14:paraId="401B1BBB" w14:textId="77777777" w:rsidTr="00DE4EB3">
        <w:trPr>
          <w:gridAfter w:val="1"/>
          <w:wAfter w:w="4" w:type="pct"/>
          <w:trHeight w:val="296"/>
        </w:trPr>
        <w:tc>
          <w:tcPr>
            <w:tcW w:w="2233" w:type="pct"/>
          </w:tcPr>
          <w:p w14:paraId="484641F2" w14:textId="77777777" w:rsidR="003C2AB8" w:rsidRPr="00CA12A4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A5CB37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5E7C54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0D48C05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0C45B3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2DAD278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FC9474B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77C0F244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FFA" w:rsidRPr="00CA12A4" w14:paraId="5BBDE272" w14:textId="77777777" w:rsidTr="00DE4EB3">
        <w:trPr>
          <w:gridAfter w:val="1"/>
          <w:wAfter w:w="4" w:type="pct"/>
          <w:trHeight w:val="296"/>
        </w:trPr>
        <w:tc>
          <w:tcPr>
            <w:tcW w:w="2233" w:type="pct"/>
          </w:tcPr>
          <w:p w14:paraId="33F88FF1" w14:textId="77777777" w:rsidR="00484FFA" w:rsidRPr="00CA12A4" w:rsidRDefault="00484FFA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1B6D628" w14:textId="77777777" w:rsidR="00484FFA" w:rsidRPr="00CA12A4" w:rsidRDefault="00484FFA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42B2EB" w14:textId="77777777" w:rsidR="00484FFA" w:rsidRPr="00CA12A4" w:rsidRDefault="00484FFA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D6BAEA" w14:textId="77777777" w:rsidR="00484FFA" w:rsidRPr="00CA12A4" w:rsidRDefault="00484FFA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BCD58CF" w14:textId="77777777" w:rsidR="00484FFA" w:rsidRPr="00CA12A4" w:rsidRDefault="00484FFA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FD4C0B5" w14:textId="77777777" w:rsidR="00484FFA" w:rsidRPr="00CA12A4" w:rsidRDefault="00484FFA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FF1D2D7" w14:textId="77777777" w:rsidR="00484FFA" w:rsidRPr="00CA12A4" w:rsidRDefault="00484FFA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7B32824E" w14:textId="77777777" w:rsidR="00484FFA" w:rsidRPr="00CA12A4" w:rsidRDefault="00484FFA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AB8" w:rsidRPr="00CA12A4" w14:paraId="200B96BF" w14:textId="77777777" w:rsidTr="00DE4EB3">
        <w:trPr>
          <w:gridAfter w:val="1"/>
          <w:wAfter w:w="4" w:type="pct"/>
        </w:trPr>
        <w:tc>
          <w:tcPr>
            <w:tcW w:w="2233" w:type="pct"/>
          </w:tcPr>
          <w:p w14:paraId="411751D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537" w:type="pct"/>
          </w:tcPr>
          <w:p w14:paraId="36AC2AFB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F9B2A8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574797D8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9917E0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C35E77C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AFE444E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078F5063" w14:textId="77777777" w:rsidR="003C2AB8" w:rsidRPr="00CA12A4" w:rsidRDefault="003C2AB8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7633" w:rsidRPr="00CA12A4" w14:paraId="7CAA57E3" w14:textId="77777777" w:rsidTr="00DE4EB3">
        <w:trPr>
          <w:gridAfter w:val="1"/>
          <w:wAfter w:w="4" w:type="pct"/>
        </w:trPr>
        <w:tc>
          <w:tcPr>
            <w:tcW w:w="2233" w:type="pct"/>
          </w:tcPr>
          <w:p w14:paraId="77A2DA60" w14:textId="77777777" w:rsidR="00C87633" w:rsidRPr="00CA12A4" w:rsidRDefault="00C87633" w:rsidP="00C87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สัญญาซื้อขายที่ดิน</w:t>
            </w:r>
          </w:p>
        </w:tc>
        <w:tc>
          <w:tcPr>
            <w:tcW w:w="537" w:type="pct"/>
          </w:tcPr>
          <w:p w14:paraId="3DA08F88" w14:textId="4E467955" w:rsidR="00C87633" w:rsidRPr="00CA12A4" w:rsidRDefault="00934F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1,464</w:t>
            </w:r>
          </w:p>
        </w:tc>
        <w:tc>
          <w:tcPr>
            <w:tcW w:w="146" w:type="pct"/>
          </w:tcPr>
          <w:p w14:paraId="53AF3B95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48DA18B" w14:textId="0B5147C0" w:rsidR="00C87633" w:rsidRPr="00CA12A4" w:rsidRDefault="00C87633" w:rsidP="00E4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1,245</w:t>
            </w:r>
          </w:p>
        </w:tc>
        <w:tc>
          <w:tcPr>
            <w:tcW w:w="150" w:type="pct"/>
          </w:tcPr>
          <w:p w14:paraId="487AFFE0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1B71EED" w14:textId="06BFB4AF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92A28D0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416C8EAD" w14:textId="7DD6DC8F" w:rsidR="00C87633" w:rsidRPr="00CA12A4" w:rsidRDefault="00C8763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87633" w:rsidRPr="00CA12A4" w14:paraId="715B9BDE" w14:textId="77777777" w:rsidTr="00DE4EB3">
        <w:trPr>
          <w:gridAfter w:val="1"/>
          <w:wAfter w:w="4" w:type="pct"/>
        </w:trPr>
        <w:tc>
          <w:tcPr>
            <w:tcW w:w="2233" w:type="pct"/>
          </w:tcPr>
          <w:p w14:paraId="2DFAA5E3" w14:textId="77777777" w:rsidR="00C87633" w:rsidRPr="00CA12A4" w:rsidRDefault="00C87633" w:rsidP="00C87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7" w:type="pct"/>
          </w:tcPr>
          <w:p w14:paraId="03BACA36" w14:textId="13F23DA8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CA12A4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46" w:type="pct"/>
          </w:tcPr>
          <w:p w14:paraId="2FEC3DCE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50BC68E" w14:textId="2401C79C" w:rsidR="00C87633" w:rsidRPr="00CA12A4" w:rsidRDefault="00C87633" w:rsidP="00E4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150" w:type="pct"/>
          </w:tcPr>
          <w:p w14:paraId="7FCCEA55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346BA48" w14:textId="5DF4A679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3" w:type="pct"/>
          </w:tcPr>
          <w:p w14:paraId="7B6562A6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7B867C4D" w14:textId="64D9F3E8" w:rsidR="00C87633" w:rsidRPr="00CA12A4" w:rsidRDefault="00C8763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C87633" w:rsidRPr="00CA12A4" w14:paraId="1339D300" w14:textId="77777777" w:rsidTr="00EF75DE">
        <w:trPr>
          <w:gridAfter w:val="1"/>
          <w:wAfter w:w="4" w:type="pct"/>
          <w:trHeight w:val="68"/>
        </w:trPr>
        <w:tc>
          <w:tcPr>
            <w:tcW w:w="2233" w:type="pct"/>
          </w:tcPr>
          <w:p w14:paraId="62778444" w14:textId="77F04E78" w:rsidR="00C87633" w:rsidRPr="00CA12A4" w:rsidRDefault="00596C82" w:rsidP="00596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CA12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66526BA6" w14:textId="186C4098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46" w:type="pct"/>
          </w:tcPr>
          <w:p w14:paraId="02F8AE94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25A68A8" w14:textId="685CA1E3" w:rsidR="00C87633" w:rsidRPr="00CA12A4" w:rsidRDefault="00C87633" w:rsidP="00E4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150" w:type="pct"/>
          </w:tcPr>
          <w:p w14:paraId="416DD251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4ACEA3EF" w14:textId="0DA35CE8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473E748" w14:textId="77777777" w:rsidR="00C87633" w:rsidRPr="00CA12A4" w:rsidRDefault="00C87633" w:rsidP="00DE4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bottom w:val="single" w:sz="4" w:space="0" w:color="auto"/>
            </w:tcBorders>
          </w:tcPr>
          <w:p w14:paraId="50E24339" w14:textId="0EC17F42" w:rsidR="00C87633" w:rsidRPr="00CA12A4" w:rsidRDefault="00C8763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87633" w:rsidRPr="00CA12A4" w14:paraId="17BD18C9" w14:textId="77777777" w:rsidTr="00DE4EB3">
        <w:trPr>
          <w:gridAfter w:val="1"/>
          <w:wAfter w:w="4" w:type="pct"/>
        </w:trPr>
        <w:tc>
          <w:tcPr>
            <w:tcW w:w="2233" w:type="pct"/>
          </w:tcPr>
          <w:p w14:paraId="2C60730E" w14:textId="77777777" w:rsidR="00C87633" w:rsidRPr="00CA12A4" w:rsidRDefault="00C87633" w:rsidP="00C87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B2AA194" w14:textId="5E9FB8AB" w:rsidR="00C87633" w:rsidRPr="00CA12A4" w:rsidRDefault="00934FD7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5,460</w:t>
            </w:r>
          </w:p>
        </w:tc>
        <w:tc>
          <w:tcPr>
            <w:tcW w:w="146" w:type="pct"/>
          </w:tcPr>
          <w:p w14:paraId="7D8554CC" w14:textId="77777777" w:rsidR="00C87633" w:rsidRPr="00CA12A4" w:rsidRDefault="00C87633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7F13127D" w14:textId="7DDA2C68" w:rsidR="00C87633" w:rsidRPr="00CA12A4" w:rsidRDefault="00C87633" w:rsidP="00E4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5,605</w:t>
            </w:r>
          </w:p>
        </w:tc>
        <w:tc>
          <w:tcPr>
            <w:tcW w:w="150" w:type="pct"/>
          </w:tcPr>
          <w:p w14:paraId="19B93355" w14:textId="77777777" w:rsidR="00C87633" w:rsidRPr="00CA12A4" w:rsidRDefault="00C87633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70F30956" w14:textId="7BDC9429" w:rsidR="00C87633" w:rsidRPr="00CA12A4" w:rsidRDefault="0007592F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53" w:type="pct"/>
          </w:tcPr>
          <w:p w14:paraId="36BA10B1" w14:textId="77777777" w:rsidR="00C87633" w:rsidRPr="00CA12A4" w:rsidRDefault="00C87633" w:rsidP="00D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F383C" w14:textId="666A85AC" w:rsidR="00C87633" w:rsidRPr="00CA12A4" w:rsidRDefault="00C87633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</w:tbl>
    <w:p w14:paraId="2415538C" w14:textId="2FB3607E" w:rsidR="00E82281" w:rsidRPr="00CA12A4" w:rsidRDefault="00E8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32304E" w14:textId="009A41F4" w:rsidR="00530D9E" w:rsidRPr="00CA12A4" w:rsidRDefault="00530D9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A12A4">
        <w:rPr>
          <w:rFonts w:asciiTheme="majorBidi" w:hAnsiTheme="majorBidi" w:cstheme="majorBidi"/>
          <w:sz w:val="30"/>
          <w:szCs w:val="30"/>
        </w:rPr>
        <w:t>30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BC0CE0" w:rsidRPr="00CA12A4">
        <w:rPr>
          <w:rFonts w:asciiTheme="majorBidi" w:hAnsiTheme="majorBidi" w:cstheme="majorBidi"/>
          <w:sz w:val="30"/>
          <w:szCs w:val="30"/>
        </w:rPr>
        <w:t>2563</w:t>
      </w:r>
      <w:r w:rsidR="00BC0CE0"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4873EC50" w14:textId="77777777" w:rsidR="00530D9E" w:rsidRPr="00CA12A4" w:rsidRDefault="00530D9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D99F2" w14:textId="77777777" w:rsidR="00530D9E" w:rsidRPr="00CA12A4" w:rsidRDefault="00530D9E" w:rsidP="0093684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สัญญาเช่าที่ดิน</w:t>
      </w:r>
    </w:p>
    <w:p w14:paraId="48B1B86E" w14:textId="32B2C54D" w:rsidR="00EF75DE" w:rsidRPr="00CA12A4" w:rsidRDefault="00EF75DE" w:rsidP="005F5571">
      <w:pPr>
        <w:tabs>
          <w:tab w:val="clear" w:pos="227"/>
          <w:tab w:val="clear" w:pos="907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A12A4">
        <w:rPr>
          <w:rFonts w:asciiTheme="majorBidi" w:eastAsia="MS Mincho" w:hAnsiTheme="majorBidi" w:cstheme="majorBidi"/>
          <w:sz w:val="30"/>
          <w:szCs w:val="30"/>
          <w:cs/>
        </w:rPr>
        <w:tab/>
      </w:r>
    </w:p>
    <w:p w14:paraId="06D9F9A1" w14:textId="5EC8E986" w:rsidR="00530D9E" w:rsidRPr="00CA12A4" w:rsidRDefault="00EF75D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30D9E" w:rsidRPr="00CA12A4">
        <w:rPr>
          <w:rFonts w:asciiTheme="majorBidi" w:hAnsiTheme="majorBidi" w:cstheme="majorBidi"/>
          <w:sz w:val="30"/>
          <w:szCs w:val="30"/>
          <w:cs/>
        </w:rPr>
        <w:t>ได้ทำสัญญาเช่าที่ดินเพื่อการพัฒนาโคร</w:t>
      </w:r>
      <w:r w:rsidR="00535DE1" w:rsidRPr="00CA12A4">
        <w:rPr>
          <w:rFonts w:asciiTheme="majorBidi" w:hAnsiTheme="majorBidi" w:cstheme="majorBidi"/>
          <w:sz w:val="30"/>
          <w:szCs w:val="30"/>
          <w:cs/>
        </w:rPr>
        <w:t>ง</w:t>
      </w:r>
      <w:r w:rsidR="00530D9E" w:rsidRPr="00CA12A4">
        <w:rPr>
          <w:rFonts w:asciiTheme="majorBidi" w:hAnsiTheme="majorBidi" w:cstheme="majorBidi"/>
          <w:sz w:val="30"/>
          <w:szCs w:val="30"/>
          <w:cs/>
        </w:rPr>
        <w:t>การอสังหาริมทรัพย์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 xml:space="preserve"> โครงการอสังหาริมทรัพย์เพื่อการลงทุนเพื่ออุตสาหกรรม และอสังหาริมทรัพย์เพื่อการลงทุนเพื่อการพาณิชย์</w:t>
      </w:r>
      <w:r w:rsidR="00530D9E" w:rsidRPr="00CA12A4">
        <w:rPr>
          <w:rFonts w:asciiTheme="majorBidi" w:hAnsiTheme="majorBidi" w:cstheme="majorBidi"/>
          <w:sz w:val="30"/>
          <w:szCs w:val="30"/>
          <w:cs/>
        </w:rPr>
        <w:t xml:space="preserve">หลายสัญญา โดยสัญญามีระยะเวลาตั้งแต่ </w:t>
      </w:r>
      <w:r w:rsidR="00530D9E" w:rsidRPr="00CA12A4">
        <w:rPr>
          <w:rFonts w:asciiTheme="majorBidi" w:hAnsiTheme="majorBidi" w:cstheme="majorBidi"/>
          <w:sz w:val="30"/>
          <w:szCs w:val="30"/>
        </w:rPr>
        <w:t xml:space="preserve">27 </w:t>
      </w:r>
      <w:r w:rsidR="00530D9E" w:rsidRPr="00CA12A4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530D9E" w:rsidRPr="00CA12A4">
        <w:rPr>
          <w:rFonts w:asciiTheme="majorBidi" w:hAnsiTheme="majorBidi" w:cstheme="majorBidi"/>
          <w:sz w:val="30"/>
          <w:szCs w:val="30"/>
        </w:rPr>
        <w:t xml:space="preserve">34 </w:t>
      </w:r>
      <w:r w:rsidR="00530D9E" w:rsidRPr="00CA12A4">
        <w:rPr>
          <w:rFonts w:asciiTheme="majorBidi" w:hAnsiTheme="majorBidi" w:cstheme="majorBidi"/>
          <w:sz w:val="30"/>
          <w:szCs w:val="30"/>
          <w:cs/>
        </w:rPr>
        <w:t xml:space="preserve">ปี สิ้นสุดปี </w:t>
      </w:r>
      <w:r w:rsidR="00530D9E" w:rsidRPr="00CA12A4">
        <w:rPr>
          <w:rFonts w:asciiTheme="majorBidi" w:hAnsiTheme="majorBidi" w:cstheme="majorBidi"/>
          <w:sz w:val="30"/>
          <w:szCs w:val="30"/>
        </w:rPr>
        <w:t xml:space="preserve">2590 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โดยกลุ่มบริษัทจะ</w:t>
      </w:r>
      <w:r w:rsidR="00530D9E" w:rsidRPr="00CA12A4">
        <w:rPr>
          <w:rFonts w:asciiTheme="majorBidi" w:hAnsiTheme="majorBidi" w:cstheme="majorBidi"/>
          <w:sz w:val="30"/>
          <w:szCs w:val="30"/>
          <w:cs/>
        </w:rPr>
        <w:t>ต้องปฏิบัติตามข้อกำหนดและเงื่อนไขที่ระบุไว้ในสัญญา</w:t>
      </w:r>
    </w:p>
    <w:p w14:paraId="734A5B65" w14:textId="77777777" w:rsidR="00530D9E" w:rsidRPr="00CA12A4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A11D98" w14:textId="6BAE8946" w:rsidR="00530D9E" w:rsidRPr="00CA12A4" w:rsidRDefault="00530D9E" w:rsidP="00D910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A12A4">
        <w:rPr>
          <w:rFonts w:asciiTheme="majorBidi" w:hAnsiTheme="majorBidi" w:cstheme="majorBidi"/>
          <w:sz w:val="30"/>
          <w:szCs w:val="30"/>
        </w:rPr>
        <w:t xml:space="preserve">30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947FB" w:rsidRPr="00CA12A4">
        <w:rPr>
          <w:rFonts w:asciiTheme="majorBidi" w:hAnsiTheme="majorBidi" w:cstheme="majorBidi"/>
          <w:sz w:val="30"/>
          <w:szCs w:val="30"/>
        </w:rPr>
        <w:t xml:space="preserve">2563 </w:t>
      </w:r>
      <w:r w:rsidRPr="00CA12A4">
        <w:rPr>
          <w:rFonts w:asciiTheme="majorBidi" w:hAnsiTheme="majorBidi" w:cstheme="majorBidi"/>
          <w:sz w:val="30"/>
          <w:szCs w:val="30"/>
          <w:cs/>
        </w:rPr>
        <w:t>ภาระผูกพันค่าเช่าที่ดินของบริษัทย่อย</w:t>
      </w:r>
      <w:r w:rsidR="00A0630F"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>ในอนาคต มีดังนี้</w:t>
      </w:r>
    </w:p>
    <w:p w14:paraId="6DF8F2E8" w14:textId="77777777" w:rsidR="00530D9E" w:rsidRPr="00CA12A4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02" w:type="dxa"/>
        <w:tblInd w:w="900" w:type="dxa"/>
        <w:tblLook w:val="01E0" w:firstRow="1" w:lastRow="1" w:firstColumn="1" w:lastColumn="1" w:noHBand="0" w:noVBand="0"/>
      </w:tblPr>
      <w:tblGrid>
        <w:gridCol w:w="2952"/>
        <w:gridCol w:w="1356"/>
        <w:gridCol w:w="262"/>
        <w:gridCol w:w="1250"/>
        <w:gridCol w:w="262"/>
        <w:gridCol w:w="1130"/>
        <w:gridCol w:w="262"/>
        <w:gridCol w:w="1228"/>
      </w:tblGrid>
      <w:tr w:rsidR="00530D9E" w:rsidRPr="00CA12A4" w14:paraId="7E387FFF" w14:textId="77777777" w:rsidTr="00DE4EB3">
        <w:trPr>
          <w:trHeight w:val="902"/>
        </w:trPr>
        <w:tc>
          <w:tcPr>
            <w:tcW w:w="2952" w:type="dxa"/>
          </w:tcPr>
          <w:p w14:paraId="028BB24F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44443646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</w:t>
            </w:r>
          </w:p>
          <w:p w14:paraId="07E2F068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สาทร สแควร์ และ ดับบลิว โฮเต็ล แบงคอก</w:t>
            </w:r>
          </w:p>
        </w:tc>
        <w:tc>
          <w:tcPr>
            <w:tcW w:w="262" w:type="dxa"/>
            <w:vAlign w:val="bottom"/>
          </w:tcPr>
          <w:p w14:paraId="282D6926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14:paraId="7127A673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</w:t>
            </w:r>
          </w:p>
          <w:p w14:paraId="19298D34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เอฟ วาย ไอ</w:t>
            </w:r>
          </w:p>
          <w:p w14:paraId="6A1ACE71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เซ็นเตอร์</w:t>
            </w:r>
          </w:p>
        </w:tc>
        <w:tc>
          <w:tcPr>
            <w:tcW w:w="262" w:type="dxa"/>
            <w:vAlign w:val="bottom"/>
          </w:tcPr>
          <w:p w14:paraId="216EBAFD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14:paraId="30085201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โครงการโกลเด้น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แลนด์ บิวดิ้ง</w:t>
            </w:r>
          </w:p>
        </w:tc>
        <w:tc>
          <w:tcPr>
            <w:tcW w:w="262" w:type="dxa"/>
            <w:vAlign w:val="bottom"/>
          </w:tcPr>
          <w:p w14:paraId="4A3EBEE3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642DF217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D3E36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0D9E" w:rsidRPr="00CA12A4" w14:paraId="5405B000" w14:textId="77777777" w:rsidTr="00DE4EB3">
        <w:trPr>
          <w:trHeight w:val="407"/>
        </w:trPr>
        <w:tc>
          <w:tcPr>
            <w:tcW w:w="2952" w:type="dxa"/>
          </w:tcPr>
          <w:p w14:paraId="5893466E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0" w:type="dxa"/>
            <w:gridSpan w:val="7"/>
          </w:tcPr>
          <w:p w14:paraId="2501E046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75DE" w:rsidRPr="00CA12A4" w14:paraId="43912D36" w14:textId="77777777" w:rsidTr="00E22B10">
        <w:tc>
          <w:tcPr>
            <w:tcW w:w="2952" w:type="dxa"/>
            <w:shd w:val="clear" w:color="auto" w:fill="auto"/>
          </w:tcPr>
          <w:p w14:paraId="793DD048" w14:textId="62E6A2A3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14:paraId="536C43A8" w14:textId="6F18EB68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2" w:type="dxa"/>
          </w:tcPr>
          <w:p w14:paraId="7B6C5447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05EA163E" w14:textId="7D6A8220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62" w:type="dxa"/>
          </w:tcPr>
          <w:p w14:paraId="0063F21D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54BEEBF" w14:textId="5CA67BE6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1D12CF4F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5A7DB33" w14:textId="3B76B060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EF75DE" w:rsidRPr="00CA12A4" w14:paraId="5B5221A0" w14:textId="77777777" w:rsidTr="00E22B10">
        <w:tc>
          <w:tcPr>
            <w:tcW w:w="2952" w:type="dxa"/>
            <w:shd w:val="clear" w:color="auto" w:fill="auto"/>
          </w:tcPr>
          <w:p w14:paraId="338049DC" w14:textId="4F8FF12E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14:paraId="5B9E3D36" w14:textId="4C3105E7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62" w:type="dxa"/>
          </w:tcPr>
          <w:p w14:paraId="609F149C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51E69643" w14:textId="750DEC41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62" w:type="dxa"/>
          </w:tcPr>
          <w:p w14:paraId="161F7045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4F22B812" w14:textId="79EC11A0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01FC5C71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972FC9E" w14:textId="10ED3A54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EF75DE" w:rsidRPr="00CA12A4" w14:paraId="733DE0D2" w14:textId="77777777" w:rsidTr="00E22B10">
        <w:tc>
          <w:tcPr>
            <w:tcW w:w="2952" w:type="dxa"/>
            <w:shd w:val="clear" w:color="auto" w:fill="auto"/>
          </w:tcPr>
          <w:p w14:paraId="78E0DB00" w14:textId="6F390670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CA12A4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A12A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53E9412" w14:textId="1A102AB9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62" w:type="dxa"/>
          </w:tcPr>
          <w:p w14:paraId="2CC36728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F594398" w14:textId="2AF2FA12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62" w:type="dxa"/>
          </w:tcPr>
          <w:p w14:paraId="7E8304CB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35BD324" w14:textId="706D169E" w:rsidR="00EF75DE" w:rsidRPr="00CA12A4" w:rsidRDefault="003F1BA8" w:rsidP="00B8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4BFB510" w14:textId="77777777" w:rsidR="00EF75DE" w:rsidRPr="00CA12A4" w:rsidRDefault="00EF75DE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79920E5C" w14:textId="7481442E" w:rsidR="00EF75DE" w:rsidRPr="00CA12A4" w:rsidRDefault="003F1BA8" w:rsidP="00EF7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</w:tr>
      <w:tr w:rsidR="00530D9E" w:rsidRPr="00CA12A4" w14:paraId="4524E021" w14:textId="77777777" w:rsidTr="00DE4EB3">
        <w:tc>
          <w:tcPr>
            <w:tcW w:w="2952" w:type="dxa"/>
          </w:tcPr>
          <w:p w14:paraId="27E6CCCE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5C4BBFB2" w14:textId="413CABF7" w:rsidR="00530D9E" w:rsidRPr="00CA12A4" w:rsidRDefault="003F1BA8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62" w:type="dxa"/>
          </w:tcPr>
          <w:p w14:paraId="6105E6BB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3A717052" w14:textId="45A817D1" w:rsidR="00530D9E" w:rsidRPr="00CA12A4" w:rsidRDefault="003F1BA8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262" w:type="dxa"/>
          </w:tcPr>
          <w:p w14:paraId="2CEED235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6102FB9E" w14:textId="24099007" w:rsidR="00530D9E" w:rsidRPr="00CA12A4" w:rsidRDefault="003F1BA8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4A7BB75C" w14:textId="77777777" w:rsidR="00530D9E" w:rsidRPr="00CA12A4" w:rsidRDefault="00530D9E" w:rsidP="00781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73631E5" w14:textId="17EF87C0" w:rsidR="00530D9E" w:rsidRPr="00CA12A4" w:rsidRDefault="003F1BA8" w:rsidP="00CC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</w:rPr>
              <w:t>1,912</w:t>
            </w:r>
          </w:p>
        </w:tc>
      </w:tr>
    </w:tbl>
    <w:p w14:paraId="5F08A75E" w14:textId="1712D5B7" w:rsidR="0063333A" w:rsidRPr="00CA12A4" w:rsidRDefault="0063333A" w:rsidP="006333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08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489D7E69" w14:textId="5D074D12" w:rsidR="005F5571" w:rsidRPr="00CA12A4" w:rsidRDefault="005F5571" w:rsidP="006333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08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C249DF4" w14:textId="23CC817E" w:rsidR="005F5571" w:rsidRPr="00CA12A4" w:rsidRDefault="005F5571" w:rsidP="006333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08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7908F51" w14:textId="77777777" w:rsidR="005F5571" w:rsidRPr="00CA12A4" w:rsidRDefault="005F5571" w:rsidP="006333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08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37334009" w14:textId="44CF47F7" w:rsidR="00530D9E" w:rsidRPr="00CA12A4" w:rsidRDefault="00530D9E" w:rsidP="0093684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08" w:hanging="46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สัญญาเช่าอุปกรณ์สำนักงาน</w:t>
      </w:r>
    </w:p>
    <w:p w14:paraId="442C6313" w14:textId="77777777" w:rsidR="00530D9E" w:rsidRPr="00CA12A4" w:rsidRDefault="00530D9E" w:rsidP="00530D9E">
      <w:pPr>
        <w:tabs>
          <w:tab w:val="clear" w:pos="227"/>
          <w:tab w:val="clear" w:pos="454"/>
          <w:tab w:val="clear" w:pos="680"/>
          <w:tab w:val="left" w:pos="99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5E1A684" w14:textId="4BBA72EB" w:rsidR="00530D9E" w:rsidRPr="00CA12A4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A12A4">
        <w:rPr>
          <w:rFonts w:ascii="Angsana New" w:hAnsi="Angsana New"/>
          <w:sz w:val="30"/>
          <w:szCs w:val="30"/>
        </w:rPr>
        <w:t xml:space="preserve">30 </w:t>
      </w:r>
      <w:r w:rsidRPr="00CA12A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A12A4">
        <w:rPr>
          <w:rFonts w:ascii="Angsana New" w:hAnsi="Angsana New"/>
          <w:sz w:val="30"/>
          <w:szCs w:val="30"/>
        </w:rPr>
        <w:t>256</w:t>
      </w:r>
      <w:r w:rsidR="00EB1037" w:rsidRPr="00CA12A4">
        <w:rPr>
          <w:rFonts w:ascii="Angsana New" w:hAnsi="Angsana New"/>
          <w:sz w:val="30"/>
          <w:szCs w:val="30"/>
        </w:rPr>
        <w:t>3</w:t>
      </w:r>
      <w:r w:rsidRPr="00CA12A4">
        <w:rPr>
          <w:rFonts w:ascii="Angsana New" w:hAnsi="Angsana New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</w:t>
      </w:r>
      <w:r w:rsidR="00EF75DE" w:rsidRPr="00CA12A4">
        <w:rPr>
          <w:rFonts w:ascii="Angsana New" w:hAnsi="Angsana New"/>
          <w:sz w:val="30"/>
          <w:szCs w:val="30"/>
        </w:rPr>
        <w:br/>
      </w:r>
      <w:r w:rsidRPr="00CA12A4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CA12A4">
        <w:rPr>
          <w:rFonts w:ascii="Angsana New" w:hAnsi="Angsana New"/>
          <w:sz w:val="30"/>
          <w:szCs w:val="30"/>
        </w:rPr>
        <w:t>1</w:t>
      </w:r>
      <w:r w:rsidRPr="00CA12A4">
        <w:rPr>
          <w:rFonts w:ascii="Angsana New" w:hAnsi="Angsana New"/>
          <w:sz w:val="30"/>
          <w:szCs w:val="30"/>
          <w:cs/>
        </w:rPr>
        <w:t xml:space="preserve"> ปี ถึง </w:t>
      </w:r>
      <w:r w:rsidRPr="00CA12A4">
        <w:rPr>
          <w:rFonts w:ascii="Angsana New" w:hAnsi="Angsana New"/>
          <w:sz w:val="30"/>
          <w:szCs w:val="30"/>
        </w:rPr>
        <w:t>5</w:t>
      </w:r>
      <w:r w:rsidRPr="00CA12A4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จนถึงเดือน</w:t>
      </w:r>
      <w:r w:rsidR="00934FD7" w:rsidRPr="00CA12A4">
        <w:rPr>
          <w:rFonts w:ascii="Angsana New" w:hAnsi="Angsana New" w:hint="cs"/>
          <w:sz w:val="30"/>
          <w:szCs w:val="30"/>
          <w:cs/>
        </w:rPr>
        <w:t>ตุลาคม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>256</w:t>
      </w:r>
      <w:r w:rsidR="00934FD7" w:rsidRPr="00CA12A4">
        <w:rPr>
          <w:rFonts w:ascii="Angsana New" w:hAnsi="Angsana New"/>
          <w:sz w:val="30"/>
          <w:szCs w:val="30"/>
        </w:rPr>
        <w:t>7</w:t>
      </w:r>
    </w:p>
    <w:p w14:paraId="2496F673" w14:textId="77777777" w:rsidR="00EF75DE" w:rsidRPr="00CA12A4" w:rsidRDefault="00EF75D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3424FD4" w14:textId="77777777" w:rsidR="00530D9E" w:rsidRPr="00CA12A4" w:rsidRDefault="00530D9E" w:rsidP="0093684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08" w:hanging="46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สัญญาบริหารโครงการ</w:t>
      </w:r>
    </w:p>
    <w:p w14:paraId="31FD638A" w14:textId="77777777" w:rsidR="00530D9E" w:rsidRPr="00CA12A4" w:rsidRDefault="00530D9E" w:rsidP="0053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EDDCBA" w14:textId="187107E5" w:rsidR="00530D9E" w:rsidRPr="00CA12A4" w:rsidRDefault="00530D9E" w:rsidP="00530D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hAnsi="Angsana New"/>
          <w:sz w:val="30"/>
          <w:szCs w:val="30"/>
          <w:cs/>
        </w:rPr>
        <w:t>บริษัทย่อย</w:t>
      </w:r>
      <w:r w:rsidR="00B02B8F" w:rsidRPr="00CA12A4">
        <w:rPr>
          <w:rFonts w:ascii="Angsana New" w:hAnsi="Angsana New" w:hint="cs"/>
          <w:sz w:val="30"/>
          <w:szCs w:val="30"/>
          <w:cs/>
        </w:rPr>
        <w:t>กลุ่ม</w:t>
      </w:r>
      <w:r w:rsidRPr="00CA12A4">
        <w:rPr>
          <w:rFonts w:ascii="Angsana New" w:hAnsi="Angsana New"/>
          <w:sz w:val="30"/>
          <w:szCs w:val="30"/>
          <w:cs/>
        </w:rPr>
        <w:t>หนึ่งได้เข้าทำสัญญาจ้างบริหารโครงการอาคารเพื่อการพาณิชย์</w:t>
      </w:r>
      <w:r w:rsidR="00B02B8F" w:rsidRPr="00CA12A4">
        <w:rPr>
          <w:rFonts w:ascii="Angsana New" w:hAnsi="Angsana New" w:hint="cs"/>
          <w:sz w:val="30"/>
          <w:szCs w:val="30"/>
          <w:cs/>
        </w:rPr>
        <w:t>หลาย</w:t>
      </w:r>
      <w:r w:rsidRPr="00CA12A4">
        <w:rPr>
          <w:rFonts w:ascii="Angsana New" w:hAnsi="Angsana New"/>
          <w:sz w:val="30"/>
          <w:szCs w:val="30"/>
          <w:cs/>
        </w:rPr>
        <w:t xml:space="preserve">แห่ง มีกำหนด </w:t>
      </w:r>
      <w:r w:rsidRPr="00CA12A4">
        <w:rPr>
          <w:rFonts w:ascii="Angsana New" w:hAnsi="Angsana New"/>
          <w:sz w:val="30"/>
          <w:szCs w:val="30"/>
        </w:rPr>
        <w:t xml:space="preserve">3 </w:t>
      </w:r>
      <w:r w:rsidRPr="00CA12A4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Pr="00CA12A4">
        <w:rPr>
          <w:rFonts w:ascii="Angsana New" w:hAnsi="Angsana New"/>
          <w:sz w:val="30"/>
          <w:szCs w:val="30"/>
        </w:rPr>
        <w:t xml:space="preserve">31 </w:t>
      </w:r>
      <w:r w:rsidRPr="00CA12A4">
        <w:rPr>
          <w:rFonts w:ascii="Angsana New" w:hAnsi="Angsana New"/>
          <w:sz w:val="30"/>
          <w:szCs w:val="30"/>
          <w:cs/>
        </w:rPr>
        <w:t xml:space="preserve">กรกฏาคม </w:t>
      </w:r>
      <w:r w:rsidRPr="00CA12A4">
        <w:rPr>
          <w:rFonts w:ascii="Angsana New" w:hAnsi="Angsana New"/>
          <w:sz w:val="30"/>
          <w:szCs w:val="30"/>
        </w:rPr>
        <w:t>256</w:t>
      </w:r>
      <w:r w:rsidR="00EF75DE" w:rsidRPr="00CA12A4">
        <w:rPr>
          <w:rFonts w:ascii="Angsana New" w:hAnsi="Angsana New"/>
          <w:sz w:val="30"/>
          <w:szCs w:val="30"/>
        </w:rPr>
        <w:t>5</w:t>
      </w:r>
      <w:r w:rsidRPr="00CA12A4">
        <w:rPr>
          <w:rFonts w:ascii="Angsana New" w:hAnsi="Angsana New"/>
          <w:sz w:val="30"/>
          <w:szCs w:val="30"/>
          <w:cs/>
        </w:rPr>
        <w:t xml:space="preserve"> และ </w:t>
      </w:r>
      <w:r w:rsidRPr="00CA12A4">
        <w:rPr>
          <w:rFonts w:ascii="Angsana New" w:hAnsi="Angsana New"/>
          <w:sz w:val="30"/>
          <w:szCs w:val="30"/>
        </w:rPr>
        <w:t xml:space="preserve">28 </w:t>
      </w:r>
      <w:r w:rsidRPr="00CA12A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CA12A4">
        <w:rPr>
          <w:rFonts w:ascii="Angsana New" w:hAnsi="Angsana New"/>
          <w:sz w:val="30"/>
          <w:szCs w:val="30"/>
        </w:rPr>
        <w:t>256</w:t>
      </w:r>
      <w:r w:rsidR="00EF75DE" w:rsidRPr="00CA12A4">
        <w:rPr>
          <w:rFonts w:ascii="Angsana New" w:hAnsi="Angsana New"/>
          <w:sz w:val="30"/>
          <w:szCs w:val="30"/>
        </w:rPr>
        <w:t>5</w:t>
      </w:r>
      <w:r w:rsidRPr="00CA12A4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และสามารถต่ออายุสัญญาได้อีกเป็นเวลา </w:t>
      </w:r>
      <w:r w:rsidRPr="00CA12A4">
        <w:rPr>
          <w:rFonts w:ascii="Angsana New" w:hAnsi="Angsana New"/>
          <w:sz w:val="30"/>
          <w:szCs w:val="30"/>
        </w:rPr>
        <w:t xml:space="preserve">3 </w:t>
      </w:r>
      <w:r w:rsidRPr="00CA12A4">
        <w:rPr>
          <w:rFonts w:ascii="Angsana New" w:hAnsi="Angsana New"/>
          <w:sz w:val="30"/>
          <w:szCs w:val="30"/>
          <w:cs/>
        </w:rPr>
        <w:t>ป</w:t>
      </w:r>
      <w:r w:rsidR="00934FD7" w:rsidRPr="00CA12A4">
        <w:rPr>
          <w:rFonts w:ascii="Angsana New" w:hAnsi="Angsana New" w:hint="cs"/>
          <w:sz w:val="30"/>
          <w:szCs w:val="30"/>
          <w:cs/>
        </w:rPr>
        <w:t xml:space="preserve">ี </w:t>
      </w:r>
      <w:r w:rsidR="00B02B8F" w:rsidRPr="00CA12A4">
        <w:rPr>
          <w:rFonts w:ascii="Angsana New" w:hAnsi="Angsana New"/>
          <w:sz w:val="30"/>
          <w:szCs w:val="30"/>
          <w:cs/>
        </w:rPr>
        <w:br/>
      </w:r>
      <w:r w:rsidR="00934FD7" w:rsidRPr="00CA12A4">
        <w:rPr>
          <w:rFonts w:ascii="Angsana New" w:hAnsi="Angsana New" w:hint="cs"/>
          <w:sz w:val="30"/>
          <w:szCs w:val="30"/>
          <w:cs/>
        </w:rPr>
        <w:t>บริษัท</w:t>
      </w:r>
      <w:r w:rsidRPr="00CA12A4">
        <w:rPr>
          <w:rFonts w:ascii="Angsana New" w:hAnsi="Angsana New"/>
          <w:sz w:val="30"/>
          <w:szCs w:val="30"/>
          <w:cs/>
        </w:rPr>
        <w:t>ดังกล่าวจะให้บริการด้านบริหารโครงการอาคารพาณิชย์ และบริษัทย่อย</w:t>
      </w:r>
      <w:r w:rsidR="00B02B8F" w:rsidRPr="00CA12A4">
        <w:rPr>
          <w:rFonts w:ascii="Angsana New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  <w:cs/>
        </w:rPr>
        <w:t>จะต้องจ่ายค่าบริการตามที่ระบุในสัญญา</w:t>
      </w:r>
    </w:p>
    <w:p w14:paraId="2939CA93" w14:textId="77777777" w:rsidR="00530D9E" w:rsidRPr="00CA12A4" w:rsidRDefault="00530D9E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291D3EBF" w14:textId="77777777" w:rsidR="00F21C99" w:rsidRPr="00CA12A4" w:rsidRDefault="00F21C99" w:rsidP="00936843">
      <w:pPr>
        <w:pStyle w:val="ListParagraph"/>
        <w:numPr>
          <w:ilvl w:val="0"/>
          <w:numId w:val="28"/>
        </w:numPr>
        <w:tabs>
          <w:tab w:val="clear" w:pos="227"/>
          <w:tab w:val="clear" w:pos="907"/>
        </w:tabs>
        <w:spacing w:line="240" w:lineRule="auto"/>
        <w:ind w:left="1008" w:hanging="468"/>
        <w:rPr>
          <w:rFonts w:ascii="Angsana New" w:eastAsia="MS Mincho" w:hAnsi="Angsana New"/>
          <w:sz w:val="30"/>
          <w:szCs w:val="30"/>
        </w:rPr>
      </w:pPr>
      <w:r w:rsidRPr="00CA12A4">
        <w:rPr>
          <w:rFonts w:ascii="Angsana New" w:eastAsia="MS Mincho" w:hAnsi="Angsana New"/>
          <w:sz w:val="30"/>
          <w:szCs w:val="30"/>
          <w:cs/>
        </w:rPr>
        <w:t>สัญญาจ้างผู้รับเหมาก่อสร้าง</w:t>
      </w:r>
    </w:p>
    <w:p w14:paraId="61FCFAF4" w14:textId="77777777" w:rsidR="00F21C99" w:rsidRPr="00CA12A4" w:rsidRDefault="00F21C99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41344D1D" w14:textId="41FAE03B" w:rsidR="00F21C99" w:rsidRPr="00CA12A4" w:rsidRDefault="00F21C99" w:rsidP="00731938">
      <w:pPr>
        <w:tabs>
          <w:tab w:val="clear" w:pos="227"/>
          <w:tab w:val="clear" w:pos="454"/>
          <w:tab w:val="clear" w:pos="907"/>
        </w:tabs>
        <w:spacing w:line="240" w:lineRule="auto"/>
        <w:ind w:left="990"/>
        <w:jc w:val="thaiDistribute"/>
        <w:rPr>
          <w:rFonts w:ascii="Angsana New" w:eastAsia="MS Mincho" w:hAnsi="Angsana New"/>
          <w:sz w:val="30"/>
          <w:szCs w:val="30"/>
        </w:rPr>
      </w:pPr>
      <w:r w:rsidRPr="00CA12A4">
        <w:rPr>
          <w:rFonts w:ascii="Angsana New" w:eastAsia="MS Mincho" w:hAnsi="Angsana New"/>
          <w:sz w:val="30"/>
          <w:szCs w:val="30"/>
          <w:cs/>
        </w:rPr>
        <w:t>บริษัทและบริษัทย่อยได้ทำสัญญาจ้างผู้รับเหมาก่อสร้างกับบริษัท</w:t>
      </w:r>
      <w:r w:rsidR="00EF75DE" w:rsidRPr="00CA12A4">
        <w:rPr>
          <w:rFonts w:ascii="Angsana New" w:eastAsia="MS Mincho" w:hAnsi="Angsana New" w:hint="cs"/>
          <w:sz w:val="30"/>
          <w:szCs w:val="30"/>
          <w:cs/>
        </w:rPr>
        <w:t>หลายแห่ง</w:t>
      </w:r>
      <w:r w:rsidRPr="00CA12A4">
        <w:rPr>
          <w:rFonts w:ascii="Angsana New" w:eastAsia="MS Mincho" w:hAnsi="Angsana New"/>
          <w:sz w:val="30"/>
          <w:szCs w:val="30"/>
          <w:cs/>
        </w:rPr>
        <w:t xml:space="preserve"> เพื่อสร้างโรงงานและคลังสินค้า </w:t>
      </w:r>
      <w:r w:rsidR="00EF75DE" w:rsidRPr="00CA12A4">
        <w:rPr>
          <w:rFonts w:ascii="Angsana New" w:eastAsia="MS Mincho" w:hAnsi="Angsana New" w:hint="cs"/>
          <w:sz w:val="30"/>
          <w:szCs w:val="30"/>
          <w:cs/>
        </w:rPr>
        <w:t xml:space="preserve">เป็นจำนวนเงินรวม </w:t>
      </w:r>
      <w:r w:rsidR="00934FD7" w:rsidRPr="00CA12A4">
        <w:rPr>
          <w:rFonts w:ascii="Angsana New" w:eastAsia="MS Mincho" w:hAnsi="Angsana New"/>
          <w:sz w:val="30"/>
          <w:szCs w:val="30"/>
        </w:rPr>
        <w:t>1,</w:t>
      </w:r>
      <w:r w:rsidR="00AE4B2B" w:rsidRPr="00CA12A4">
        <w:rPr>
          <w:rFonts w:ascii="Angsana New" w:eastAsia="MS Mincho" w:hAnsi="Angsana New"/>
          <w:sz w:val="30"/>
          <w:szCs w:val="30"/>
        </w:rPr>
        <w:t>506</w:t>
      </w:r>
      <w:r w:rsidR="00EF75DE" w:rsidRPr="00CA12A4">
        <w:rPr>
          <w:rFonts w:ascii="Angsana New" w:eastAsia="MS Mincho" w:hAnsi="Angsana New"/>
          <w:sz w:val="30"/>
          <w:szCs w:val="30"/>
        </w:rPr>
        <w:t xml:space="preserve"> </w:t>
      </w:r>
      <w:r w:rsidR="00EF75DE" w:rsidRPr="00CA12A4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CA12A4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0E7F2FA6" w14:textId="77777777" w:rsidR="00F21C99" w:rsidRPr="00CA12A4" w:rsidRDefault="00F21C99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</w:p>
    <w:p w14:paraId="4053AC2D" w14:textId="77777777" w:rsidR="00516F71" w:rsidRPr="00CA12A4" w:rsidRDefault="003E0F03" w:rsidP="00936843">
      <w:pPr>
        <w:pStyle w:val="ListParagraph"/>
        <w:numPr>
          <w:ilvl w:val="0"/>
          <w:numId w:val="28"/>
        </w:numPr>
        <w:tabs>
          <w:tab w:val="clear" w:pos="227"/>
          <w:tab w:val="clear" w:pos="907"/>
        </w:tabs>
        <w:spacing w:line="240" w:lineRule="auto"/>
        <w:ind w:left="1008" w:hanging="468"/>
        <w:rPr>
          <w:rFonts w:ascii="Angsana New" w:eastAsia="MS Mincho" w:hAnsi="Angsana New"/>
          <w:sz w:val="30"/>
          <w:szCs w:val="30"/>
        </w:rPr>
      </w:pPr>
      <w:r w:rsidRPr="00CA12A4">
        <w:rPr>
          <w:rFonts w:ascii="Angsana New" w:eastAsia="MS Mincho" w:hAnsi="Angsana New"/>
          <w:sz w:val="30"/>
          <w:szCs w:val="30"/>
          <w:cs/>
        </w:rPr>
        <w:t>สัญญาบริการ</w:t>
      </w:r>
    </w:p>
    <w:p w14:paraId="65010F04" w14:textId="77777777" w:rsidR="008A3239" w:rsidRPr="00CA12A4" w:rsidRDefault="008A3239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</w:p>
    <w:p w14:paraId="74A9F008" w14:textId="44251D5A" w:rsidR="00C35F8B" w:rsidRPr="00CA12A4" w:rsidRDefault="008A3239" w:rsidP="00993B2A">
      <w:pPr>
        <w:tabs>
          <w:tab w:val="clear" w:pos="227"/>
          <w:tab w:val="clear" w:pos="454"/>
          <w:tab w:val="clear" w:pos="907"/>
        </w:tabs>
        <w:spacing w:line="240" w:lineRule="auto"/>
        <w:ind w:left="990"/>
        <w:jc w:val="thaiDistribute"/>
        <w:rPr>
          <w:rFonts w:ascii="Angsana New" w:eastAsia="MS Mincho" w:hAnsi="Angsana New"/>
          <w:sz w:val="30"/>
          <w:szCs w:val="30"/>
        </w:rPr>
      </w:pPr>
      <w:r w:rsidRPr="00CA12A4">
        <w:rPr>
          <w:rFonts w:ascii="Angsana New" w:eastAsia="MS Mincho" w:hAnsi="Angsana New"/>
          <w:sz w:val="30"/>
          <w:szCs w:val="30"/>
          <w:cs/>
        </w:rPr>
        <w:t>บริษัท</w:t>
      </w:r>
      <w:r w:rsidR="00853C1C" w:rsidRPr="00CA12A4">
        <w:rPr>
          <w:rFonts w:ascii="Angsana New" w:eastAsia="MS Mincho" w:hAnsi="Angsana New"/>
          <w:sz w:val="30"/>
          <w:szCs w:val="30"/>
          <w:cs/>
        </w:rPr>
        <w:t>ย่อย</w:t>
      </w:r>
      <w:r w:rsidRPr="00CA12A4">
        <w:rPr>
          <w:rFonts w:ascii="Angsana New" w:eastAsia="MS Mincho" w:hAnsi="Angsana New"/>
          <w:sz w:val="30"/>
          <w:szCs w:val="30"/>
          <w:cs/>
        </w:rPr>
        <w:t>ได้ทำสัญญาบริการกับ</w:t>
      </w:r>
      <w:r w:rsidR="00A11551" w:rsidRPr="00CA12A4">
        <w:rPr>
          <w:rFonts w:ascii="Angsana New" w:eastAsia="MS Mincho" w:hAnsi="Angsana New" w:hint="cs"/>
          <w:sz w:val="30"/>
          <w:szCs w:val="30"/>
          <w:cs/>
        </w:rPr>
        <w:t>บริษัทแห่งหนึ่ง</w:t>
      </w:r>
      <w:r w:rsidRPr="00CA12A4">
        <w:rPr>
          <w:rFonts w:ascii="Angsana New" w:eastAsia="MS Mincho" w:hAnsi="Angsana New"/>
          <w:sz w:val="30"/>
          <w:szCs w:val="30"/>
          <w:cs/>
        </w:rPr>
        <w:t xml:space="preserve"> เพื่อรับบริการที่ปรึกษาในการบริหารโครงการ เพื่อประกอบการสร้า</w:t>
      </w:r>
      <w:r w:rsidR="00A11551" w:rsidRPr="00CA12A4">
        <w:rPr>
          <w:rFonts w:ascii="Angsana New" w:eastAsia="MS Mincho" w:hAnsi="Angsana New" w:hint="cs"/>
          <w:sz w:val="30"/>
          <w:szCs w:val="30"/>
          <w:cs/>
        </w:rPr>
        <w:t>งคลังสินค้าตามม</w:t>
      </w:r>
      <w:r w:rsidRPr="00CA12A4">
        <w:rPr>
          <w:rFonts w:ascii="Angsana New" w:eastAsia="MS Mincho" w:hAnsi="Angsana New"/>
          <w:sz w:val="30"/>
          <w:szCs w:val="30"/>
          <w:cs/>
        </w:rPr>
        <w:t xml:space="preserve">าตรฐานให้เช่า </w:t>
      </w:r>
      <w:r w:rsidR="0038491B" w:rsidRPr="00CA12A4">
        <w:rPr>
          <w:rFonts w:ascii="Angsana New" w:eastAsia="MS Mincho" w:hAnsi="Angsana New"/>
          <w:sz w:val="30"/>
          <w:szCs w:val="30"/>
          <w:cs/>
        </w:rPr>
        <w:t>บริษัท</w:t>
      </w:r>
      <w:r w:rsidR="00963435" w:rsidRPr="00CA12A4">
        <w:rPr>
          <w:rFonts w:ascii="Angsana New" w:eastAsia="MS Mincho" w:hAnsi="Angsana New"/>
          <w:sz w:val="30"/>
          <w:szCs w:val="30"/>
          <w:cs/>
        </w:rPr>
        <w:t>ย่อย</w:t>
      </w:r>
      <w:r w:rsidR="0038491B" w:rsidRPr="00CA12A4">
        <w:rPr>
          <w:rFonts w:ascii="Angsana New" w:eastAsia="MS Mincho" w:hAnsi="Angsana New"/>
          <w:sz w:val="30"/>
          <w:szCs w:val="30"/>
          <w:cs/>
        </w:rPr>
        <w:t>ตกลงที่จะ</w:t>
      </w:r>
      <w:r w:rsidRPr="00CA12A4">
        <w:rPr>
          <w:rFonts w:ascii="Angsana New" w:eastAsia="MS Mincho" w:hAnsi="Angsana New"/>
          <w:sz w:val="30"/>
          <w:szCs w:val="30"/>
          <w:cs/>
        </w:rPr>
        <w:t>จ่ายค่าบริการตามที่กำหนดในสัญญา</w:t>
      </w:r>
      <w:r w:rsidR="00A11551" w:rsidRPr="00CA12A4">
        <w:rPr>
          <w:rFonts w:ascii="Angsana New" w:eastAsia="MS Mincho" w:hAnsi="Angsana New" w:hint="cs"/>
          <w:sz w:val="30"/>
          <w:szCs w:val="30"/>
          <w:cs/>
        </w:rPr>
        <w:t xml:space="preserve">เป็นระยะเวลา </w:t>
      </w:r>
      <w:r w:rsidR="00A11551" w:rsidRPr="00CA12A4">
        <w:rPr>
          <w:rFonts w:ascii="Angsana New" w:eastAsia="MS Mincho" w:hAnsi="Angsana New"/>
          <w:sz w:val="30"/>
          <w:szCs w:val="30"/>
        </w:rPr>
        <w:t>10</w:t>
      </w:r>
      <w:r w:rsidR="00A11551" w:rsidRPr="00CA12A4">
        <w:rPr>
          <w:rFonts w:ascii="Angsana New" w:eastAsia="MS Mincho" w:hAnsi="Angsana New" w:hint="cs"/>
          <w:sz w:val="30"/>
          <w:szCs w:val="30"/>
          <w:cs/>
        </w:rPr>
        <w:t xml:space="preserve"> ปี </w:t>
      </w:r>
      <w:r w:rsidRPr="00CA12A4">
        <w:rPr>
          <w:rFonts w:ascii="Angsana New" w:eastAsia="MS Mincho" w:hAnsi="Angsana New"/>
          <w:sz w:val="30"/>
          <w:szCs w:val="30"/>
          <w:cs/>
        </w:rPr>
        <w:t>โดยมีมูลค่ารวม</w:t>
      </w:r>
      <w:r w:rsidR="0038491B" w:rsidRPr="00CA12A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993B2A" w:rsidRPr="00CA12A4">
        <w:rPr>
          <w:rFonts w:ascii="Angsana New" w:eastAsia="MS Mincho" w:hAnsi="Angsana New"/>
          <w:sz w:val="30"/>
          <w:szCs w:val="30"/>
        </w:rPr>
        <w:t>40</w:t>
      </w:r>
      <w:r w:rsidRPr="00CA12A4">
        <w:rPr>
          <w:rFonts w:ascii="Angsana New" w:eastAsia="MS Mincho" w:hAnsi="Angsana New"/>
          <w:sz w:val="30"/>
          <w:szCs w:val="30"/>
          <w:cs/>
        </w:rPr>
        <w:t xml:space="preserve"> ล้านบาท</w:t>
      </w:r>
    </w:p>
    <w:p w14:paraId="6B9B02F4" w14:textId="77777777" w:rsidR="0046362C" w:rsidRPr="00CA12A4" w:rsidRDefault="0046362C" w:rsidP="00A11551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401F506C" w14:textId="77777777" w:rsidR="0046362C" w:rsidRPr="00CA12A4" w:rsidRDefault="0046362C" w:rsidP="00A11551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6CC8465A" w14:textId="6662C6F6" w:rsidR="0046362C" w:rsidRPr="00CA12A4" w:rsidRDefault="0046362C" w:rsidP="00A11551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7677C379" w14:textId="77777777" w:rsidR="0063333A" w:rsidRPr="00CA12A4" w:rsidRDefault="0063333A" w:rsidP="00A11551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01DE009B" w14:textId="7389B44A" w:rsidR="00746F86" w:rsidRPr="00CA12A4" w:rsidRDefault="006F3B1C" w:rsidP="00A11551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CA12A4">
        <w:rPr>
          <w:rFonts w:ascii="Angsana New" w:eastAsia="MS Mincho" w:hAnsi="Angsana New"/>
          <w:b/>
          <w:bCs/>
          <w:i/>
          <w:iCs/>
          <w:sz w:val="30"/>
          <w:szCs w:val="30"/>
        </w:rPr>
        <w:tab/>
      </w:r>
    </w:p>
    <w:p w14:paraId="04D65DF1" w14:textId="2EDE9F1F" w:rsidR="00B02B8F" w:rsidRPr="00CA12A4" w:rsidRDefault="00B02B8F" w:rsidP="00A11551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2D8B476C" w14:textId="533FC7EF" w:rsidR="00B02B8F" w:rsidRPr="00CA12A4" w:rsidRDefault="00B02B8F" w:rsidP="00A11551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50E60386" w14:textId="77777777" w:rsidR="00B02B8F" w:rsidRPr="00CA12A4" w:rsidRDefault="00B02B8F" w:rsidP="00A11551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2F7D30B9" w14:textId="728CA8A6" w:rsidR="007062C0" w:rsidRPr="00CA12A4" w:rsidRDefault="00C35F8B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="00934FD7" w:rsidRPr="00CA12A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E6E133A" w14:textId="2FE44CBF" w:rsidR="0046362C" w:rsidRPr="00CA12A4" w:rsidRDefault="0046362C" w:rsidP="0046362C">
      <w:pPr>
        <w:rPr>
          <w:sz w:val="30"/>
          <w:szCs w:val="30"/>
          <w:lang w:eastAsia="x-none"/>
        </w:rPr>
      </w:pPr>
    </w:p>
    <w:p w14:paraId="5CB2E901" w14:textId="19A16239" w:rsidR="0090577A" w:rsidRPr="00CA12A4" w:rsidRDefault="004044D3" w:rsidP="0090577A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เมื่อวันที่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10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กันยายน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2563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บริษัทย่อยแห่งหนึ่งได้ทำสัญญาจะซื้อจะขายที่ดินและสิ่งปลูกสร้างกับ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/>
          <w:sz w:val="30"/>
          <w:szCs w:val="30"/>
          <w:lang w:val="en-GB" w:eastAsia="x-none"/>
        </w:rPr>
        <w:t xml:space="preserve">FTREIT </w:t>
      </w:r>
      <w:r w:rsidRPr="00CA12A4">
        <w:rPr>
          <w:rFonts w:ascii="Angsana New" w:hAnsi="Angsana New"/>
          <w:sz w:val="30"/>
          <w:szCs w:val="30"/>
          <w:lang w:val="en-GB" w:eastAsia="x-none"/>
        </w:rPr>
        <w:br/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โดยคู่สัญญาตกลงราคาทรัพย์สินตามสัญญา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ในราคารวมทั้งสิ้น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343.13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ล้านบาท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โดยมีการโอนกรรมสิทธิ์แล้วเสร็จเมื่อวันที่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776C21">
        <w:rPr>
          <w:rFonts w:ascii="Angsana New" w:hAnsi="Angsana New"/>
          <w:sz w:val="30"/>
          <w:szCs w:val="30"/>
          <w:lang w:val="en-GB" w:eastAsia="x-none"/>
        </w:rPr>
        <w:t>1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ตุลาคม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776C21">
        <w:rPr>
          <w:rFonts w:ascii="Angsana New" w:hAnsi="Angsana New"/>
          <w:sz w:val="30"/>
          <w:szCs w:val="30"/>
          <w:lang w:val="en-GB" w:eastAsia="x-none"/>
        </w:rPr>
        <w:t>2563</w:t>
      </w:r>
    </w:p>
    <w:p w14:paraId="73ED5911" w14:textId="77777777" w:rsidR="004044D3" w:rsidRPr="00CA12A4" w:rsidRDefault="004044D3" w:rsidP="0090577A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0F81AD1" w14:textId="5A07A49E" w:rsidR="0046362C" w:rsidRPr="00CA12A4" w:rsidRDefault="0046362C" w:rsidP="00463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i/>
          <w:iCs/>
          <w:sz w:val="30"/>
          <w:szCs w:val="30"/>
        </w:rPr>
      </w:pPr>
      <w:r w:rsidRPr="00CA12A4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การเ</w:t>
      </w:r>
      <w:r w:rsidR="00597461" w:rsidRPr="00CA12A4">
        <w:rPr>
          <w:rFonts w:ascii="Angsana New" w:eastAsia="Times New Roman" w:hAnsi="Angsana New" w:hint="cs"/>
          <w:i/>
          <w:iCs/>
          <w:sz w:val="30"/>
          <w:szCs w:val="30"/>
          <w:cs/>
        </w:rPr>
        <w:t>รียกชำระค่าหุ้นในการร่วมค้า</w:t>
      </w:r>
    </w:p>
    <w:p w14:paraId="14C35D45" w14:textId="77777777" w:rsidR="0046362C" w:rsidRPr="00CA12A4" w:rsidRDefault="0046362C" w:rsidP="00463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Segoe UI" w:eastAsia="Times New Roman" w:hAnsi="Segoe UI" w:cs="Segoe UI"/>
          <w:sz w:val="30"/>
          <w:szCs w:val="30"/>
        </w:rPr>
      </w:pPr>
    </w:p>
    <w:p w14:paraId="192985A4" w14:textId="613AE1F9" w:rsidR="0046362C" w:rsidRPr="00CA12A4" w:rsidRDefault="0046362C" w:rsidP="00463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Segoe UI" w:eastAsia="Times New Roman" w:hAnsi="Segoe UI" w:cs="Segoe UI"/>
          <w:sz w:val="30"/>
          <w:szCs w:val="30"/>
        </w:rPr>
      </w:pPr>
      <w:r w:rsidRPr="00CA12A4">
        <w:rPr>
          <w:rFonts w:ascii="Angsana New" w:eastAsia="Times New Roman" w:hAnsi="Angsana New" w:hint="cs"/>
          <w:sz w:val="30"/>
          <w:szCs w:val="30"/>
          <w:cs/>
        </w:rPr>
        <w:t>ในเดือนตุลาคม</w:t>
      </w:r>
      <w:r w:rsidRPr="00CA12A4">
        <w:rPr>
          <w:rFonts w:ascii="Angsana New" w:eastAsia="Times New Roman" w:hAnsi="Angsana New" w:hint="cs"/>
          <w:sz w:val="30"/>
          <w:szCs w:val="30"/>
        </w:rPr>
        <w:t xml:space="preserve"> 2563 </w:t>
      </w:r>
      <w:r w:rsidRPr="00CA12A4">
        <w:rPr>
          <w:rFonts w:ascii="Angsana New" w:eastAsia="Times New Roman" w:hAnsi="Angsana New" w:hint="cs"/>
          <w:sz w:val="30"/>
          <w:szCs w:val="30"/>
          <w:cs/>
        </w:rPr>
        <w:t>การร่วมค้า</w:t>
      </w:r>
      <w:r w:rsidR="005D2462" w:rsidRPr="00CA12A4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CA12A4">
        <w:rPr>
          <w:rFonts w:ascii="Angsana New" w:eastAsia="Times New Roman" w:hAnsi="Angsana New" w:hint="cs"/>
          <w:sz w:val="30"/>
          <w:szCs w:val="30"/>
          <w:cs/>
        </w:rPr>
        <w:t>บริษัทย่อยมีการ</w:t>
      </w:r>
      <w:r w:rsidR="00597461" w:rsidRPr="00CA12A4">
        <w:rPr>
          <w:rFonts w:ascii="Angsana New" w:eastAsia="Times New Roman" w:hAnsi="Angsana New" w:hint="cs"/>
          <w:sz w:val="30"/>
          <w:szCs w:val="30"/>
          <w:cs/>
        </w:rPr>
        <w:t xml:space="preserve">เรียกชำระค่าหุ้นเพิ่ม </w:t>
      </w:r>
      <w:r w:rsidRPr="00CA12A4">
        <w:rPr>
          <w:rFonts w:ascii="Angsana New" w:eastAsia="Times New Roman" w:hAnsi="Angsana New" w:hint="cs"/>
          <w:sz w:val="30"/>
          <w:szCs w:val="30"/>
          <w:cs/>
        </w:rPr>
        <w:t>โดยมีรายละเอียดดังนี้</w:t>
      </w:r>
    </w:p>
    <w:p w14:paraId="59C0D0F8" w14:textId="691C128C" w:rsidR="0046362C" w:rsidRPr="00CA12A4" w:rsidRDefault="0046362C" w:rsidP="0046362C">
      <w:pPr>
        <w:tabs>
          <w:tab w:val="clear" w:pos="227"/>
          <w:tab w:val="clear" w:pos="454"/>
          <w:tab w:val="clear" w:pos="680"/>
          <w:tab w:val="left" w:pos="540"/>
        </w:tabs>
        <w:ind w:left="63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Style w:val="TableGrid"/>
        <w:tblW w:w="891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5"/>
        <w:gridCol w:w="2610"/>
        <w:gridCol w:w="1620"/>
        <w:gridCol w:w="1080"/>
        <w:gridCol w:w="1350"/>
      </w:tblGrid>
      <w:tr w:rsidR="0046362C" w:rsidRPr="00CA12A4" w14:paraId="357C66AB" w14:textId="77777777" w:rsidTr="00AE65A1">
        <w:trPr>
          <w:trHeight w:val="255"/>
        </w:trPr>
        <w:tc>
          <w:tcPr>
            <w:tcW w:w="2255" w:type="dxa"/>
          </w:tcPr>
          <w:p w14:paraId="2C0F75C0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682510B4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10" w:type="dxa"/>
          </w:tcPr>
          <w:p w14:paraId="70FEADF1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7563ED9C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620" w:type="dxa"/>
          </w:tcPr>
          <w:p w14:paraId="159F6BA4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FF130B2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080" w:type="dxa"/>
          </w:tcPr>
          <w:p w14:paraId="02E5E666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เ</w:t>
            </w: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รียกชำระเพิ่ม</w:t>
            </w:r>
          </w:p>
        </w:tc>
        <w:tc>
          <w:tcPr>
            <w:tcW w:w="1350" w:type="dxa"/>
          </w:tcPr>
          <w:p w14:paraId="48C48057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ทุนชำระเพิ่ม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br/>
            </w: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โดยบริษัทย่อย</w:t>
            </w:r>
          </w:p>
        </w:tc>
      </w:tr>
      <w:tr w:rsidR="0046362C" w:rsidRPr="00CA12A4" w14:paraId="61D07CF3" w14:textId="77777777" w:rsidTr="00AE65A1">
        <w:trPr>
          <w:trHeight w:val="255"/>
        </w:trPr>
        <w:tc>
          <w:tcPr>
            <w:tcW w:w="2255" w:type="dxa"/>
          </w:tcPr>
          <w:p w14:paraId="007B8F88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610" w:type="dxa"/>
          </w:tcPr>
          <w:p w14:paraId="1F3E0CFB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A84B1FB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(%)</w:t>
            </w:r>
          </w:p>
        </w:tc>
        <w:tc>
          <w:tcPr>
            <w:tcW w:w="2430" w:type="dxa"/>
            <w:gridSpan w:val="2"/>
          </w:tcPr>
          <w:p w14:paraId="3FACC363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ล้านบาท</w:t>
            </w: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46362C" w:rsidRPr="00CA12A4" w14:paraId="506FCE77" w14:textId="77777777" w:rsidTr="00AE65A1">
        <w:trPr>
          <w:trHeight w:val="485"/>
        </w:trPr>
        <w:tc>
          <w:tcPr>
            <w:tcW w:w="2255" w:type="dxa"/>
          </w:tcPr>
          <w:p w14:paraId="16565F7B" w14:textId="54F7991F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เอสทีที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จีดีซี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ประเทศไทย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0A99A610" w14:textId="3FE61FA6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CA12A4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>เฟรเซอร์ส</w:t>
            </w:r>
            <w:r w:rsidRPr="00CA12A4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>พร็อพเพอร์ตี้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เทคโนโลยี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ประเทศไทย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และบริษัท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เฟรเซอร์ส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พร็อพเพอร์ตี้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อินดัสเทรียล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ประเทศไทย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43846604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4A75C1" w14:textId="17E9D1A0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1B9DC1" w14:textId="3E7F9230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180133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8943FD5" w14:textId="1659052F" w:rsidR="0046362C" w:rsidRPr="00CA12A4" w:rsidRDefault="0046362C" w:rsidP="006C432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51.00</w:t>
            </w:r>
          </w:p>
        </w:tc>
        <w:tc>
          <w:tcPr>
            <w:tcW w:w="1080" w:type="dxa"/>
          </w:tcPr>
          <w:p w14:paraId="7A61BC98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28D1AD8" w14:textId="16F2C783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ADCB917" w14:textId="00B592A8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0C7EEB4" w14:textId="77777777" w:rsidR="0046362C" w:rsidRPr="00CA12A4" w:rsidRDefault="0046362C" w:rsidP="006C4321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A4B7B41" w14:textId="3C6D54FF" w:rsidR="0046362C" w:rsidRPr="00CA12A4" w:rsidRDefault="00597461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500</w:t>
            </w:r>
          </w:p>
        </w:tc>
        <w:tc>
          <w:tcPr>
            <w:tcW w:w="1350" w:type="dxa"/>
          </w:tcPr>
          <w:p w14:paraId="4CC43B96" w14:textId="77777777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2ED491" w14:textId="211D47A9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B52DC48" w14:textId="34D9B7B5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6976D8" w14:textId="2C00F903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29D87CE" w14:textId="1DE5E75E" w:rsidR="0046362C" w:rsidRPr="00CA12A4" w:rsidRDefault="0046362C" w:rsidP="00E610C0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255</w:t>
            </w:r>
          </w:p>
        </w:tc>
      </w:tr>
    </w:tbl>
    <w:p w14:paraId="5D06D8EE" w14:textId="639EC37B" w:rsidR="0090577A" w:rsidRPr="00CA12A4" w:rsidRDefault="0090577A">
      <w:pPr>
        <w:rPr>
          <w:sz w:val="30"/>
          <w:szCs w:val="30"/>
        </w:rPr>
      </w:pPr>
    </w:p>
    <w:p w14:paraId="24587FE2" w14:textId="539A7E60" w:rsidR="005D2462" w:rsidRPr="00CA12A4" w:rsidRDefault="005D2462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i/>
          <w:iCs/>
          <w:sz w:val="30"/>
          <w:szCs w:val="30"/>
        </w:rPr>
      </w:pPr>
      <w:r w:rsidRPr="00CA12A4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การเพิ่มทุนในบริษัทย่อย</w:t>
      </w:r>
    </w:p>
    <w:p w14:paraId="68EF081B" w14:textId="3516EED8" w:rsidR="005D2462" w:rsidRPr="00CA12A4" w:rsidRDefault="005D2462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p w14:paraId="4BD591AF" w14:textId="2694DEA1" w:rsidR="005D2462" w:rsidRPr="00CA12A4" w:rsidRDefault="005D2462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  <w:r w:rsidRPr="00CA12A4">
        <w:rPr>
          <w:rFonts w:ascii="Angsana New" w:eastAsia="Times New Roman" w:hAnsi="Angsana New" w:hint="cs"/>
          <w:sz w:val="30"/>
          <w:szCs w:val="30"/>
          <w:cs/>
        </w:rPr>
        <w:t xml:space="preserve">ในเดือนตุลาคม </w:t>
      </w:r>
      <w:r w:rsidRPr="00CA12A4">
        <w:rPr>
          <w:rFonts w:ascii="Angsana New" w:eastAsia="Times New Roman" w:hAnsi="Angsana New"/>
          <w:sz w:val="30"/>
          <w:szCs w:val="30"/>
        </w:rPr>
        <w:t>2563</w:t>
      </w:r>
      <w:r w:rsidRPr="00CA12A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C4321" w:rsidRPr="00CA12A4">
        <w:rPr>
          <w:rFonts w:ascii="Angsana New" w:eastAsia="Times New Roman" w:hAnsi="Angsana New" w:hint="cs"/>
          <w:sz w:val="30"/>
          <w:szCs w:val="30"/>
          <w:cs/>
        </w:rPr>
        <w:t>บริษัทและ</w:t>
      </w:r>
      <w:r w:rsidRPr="00CA12A4">
        <w:rPr>
          <w:rFonts w:ascii="Angsana New" w:eastAsia="Times New Roman" w:hAnsi="Angsana New" w:hint="cs"/>
          <w:sz w:val="30"/>
          <w:szCs w:val="30"/>
          <w:cs/>
        </w:rPr>
        <w:t>บริษัทย่อยมีการเพิ่มทุนจดทะเบียน โดยมีรายละเอียดดังนี้</w:t>
      </w:r>
    </w:p>
    <w:p w14:paraId="44D97988" w14:textId="66181DE3" w:rsidR="005D2462" w:rsidRPr="00CA12A4" w:rsidRDefault="005D2462" w:rsidP="005D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tbl>
      <w:tblPr>
        <w:tblStyle w:val="TableGrid"/>
        <w:tblW w:w="891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5"/>
        <w:gridCol w:w="2610"/>
        <w:gridCol w:w="1620"/>
        <w:gridCol w:w="1080"/>
        <w:gridCol w:w="1350"/>
      </w:tblGrid>
      <w:tr w:rsidR="005D2462" w:rsidRPr="00CA12A4" w14:paraId="633F8A8A" w14:textId="77777777" w:rsidTr="00AE65A1">
        <w:trPr>
          <w:trHeight w:val="255"/>
          <w:tblHeader/>
        </w:trPr>
        <w:tc>
          <w:tcPr>
            <w:tcW w:w="2255" w:type="dxa"/>
          </w:tcPr>
          <w:p w14:paraId="0B0E9A21" w14:textId="77777777" w:rsidR="005D2462" w:rsidRPr="00CA12A4" w:rsidRDefault="005D2462" w:rsidP="005D2462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A3BA327" w14:textId="147C5424" w:rsidR="005D2462" w:rsidRPr="00CA12A4" w:rsidRDefault="005D2462" w:rsidP="005D24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10" w:type="dxa"/>
          </w:tcPr>
          <w:p w14:paraId="6CEEEDBA" w14:textId="77777777" w:rsidR="005D2462" w:rsidRPr="00CA12A4" w:rsidRDefault="005D2462" w:rsidP="005D24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522DB41" w14:textId="77777777" w:rsidR="005D2462" w:rsidRPr="00CA12A4" w:rsidRDefault="005D2462" w:rsidP="005D24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620" w:type="dxa"/>
          </w:tcPr>
          <w:p w14:paraId="454208A1" w14:textId="77777777" w:rsidR="005D2462" w:rsidRPr="00CA12A4" w:rsidRDefault="005D2462" w:rsidP="005D24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151F54A" w14:textId="77777777" w:rsidR="005D2462" w:rsidRPr="00CA12A4" w:rsidRDefault="005D2462" w:rsidP="005D24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080" w:type="dxa"/>
          </w:tcPr>
          <w:p w14:paraId="103BC179" w14:textId="77777777" w:rsidR="005D2462" w:rsidRPr="00CA12A4" w:rsidRDefault="005D2462" w:rsidP="005D24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เ</w:t>
            </w: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รียกชำระเพิ่ม</w:t>
            </w:r>
          </w:p>
        </w:tc>
        <w:tc>
          <w:tcPr>
            <w:tcW w:w="1350" w:type="dxa"/>
          </w:tcPr>
          <w:p w14:paraId="5F79EB2A" w14:textId="77777777" w:rsidR="005D2462" w:rsidRPr="00CA12A4" w:rsidRDefault="005D2462" w:rsidP="005D246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ทุนชำระเพิ่ม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br/>
            </w: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โดยบริษัทย่อย</w:t>
            </w:r>
          </w:p>
        </w:tc>
      </w:tr>
      <w:tr w:rsidR="0076386E" w:rsidRPr="00CA12A4" w14:paraId="5884161A" w14:textId="77777777" w:rsidTr="00AE65A1">
        <w:trPr>
          <w:trHeight w:val="255"/>
          <w:tblHeader/>
        </w:trPr>
        <w:tc>
          <w:tcPr>
            <w:tcW w:w="2255" w:type="dxa"/>
          </w:tcPr>
          <w:p w14:paraId="17B2B9A2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E884C1A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DC4988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(%)</w:t>
            </w:r>
          </w:p>
        </w:tc>
        <w:tc>
          <w:tcPr>
            <w:tcW w:w="2430" w:type="dxa"/>
            <w:gridSpan w:val="2"/>
          </w:tcPr>
          <w:p w14:paraId="56FD8FD7" w14:textId="7FA457D0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  <w:t>ล้านบาท</w:t>
            </w: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76386E" w:rsidRPr="00CA12A4" w14:paraId="1828C1DB" w14:textId="77777777" w:rsidTr="00AE65A1">
        <w:trPr>
          <w:trHeight w:val="485"/>
        </w:trPr>
        <w:tc>
          <w:tcPr>
            <w:tcW w:w="2255" w:type="dxa"/>
          </w:tcPr>
          <w:p w14:paraId="5E50CBF8" w14:textId="186960BD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CA12A4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>เฟรเซอร์ส</w:t>
            </w:r>
            <w:r w:rsidRPr="00CA12A4"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pacing w:val="-4"/>
                <w:sz w:val="30"/>
                <w:szCs w:val="30"/>
                <w:cs/>
              </w:rPr>
              <w:t>พร็อพเพอร์ตี้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เทคโนโลยี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ประเทศไทย</w:t>
            </w:r>
            <w:r w:rsidRPr="00CA12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="Angsana New" w:eastAsia="MS Mincho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2547DE48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CADD1D8" w14:textId="1971293E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เฟรเซอร์ส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พร็อพเพอร์ตี้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  <w:t>(</w:t>
            </w:r>
            <w:r w:rsidRPr="00CA12A4">
              <w:rPr>
                <w:rFonts w:ascii="Angsana New" w:eastAsia="MS Mincho" w:hAnsi="Angsana New" w:hint="cs"/>
                <w:spacing w:val="-10"/>
                <w:sz w:val="30"/>
                <w:szCs w:val="30"/>
                <w:cs/>
              </w:rPr>
              <w:t>ประเทศไทย</w:t>
            </w:r>
            <w:r w:rsidRPr="00CA12A4"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  <w:t xml:space="preserve">) </w:t>
            </w:r>
            <w:r w:rsidRPr="00CA12A4">
              <w:rPr>
                <w:rFonts w:ascii="Angsana New" w:eastAsia="MS Mincho" w:hAnsi="Angsana New" w:hint="cs"/>
                <w:spacing w:val="-10"/>
                <w:sz w:val="30"/>
                <w:szCs w:val="30"/>
                <w:cs/>
              </w:rPr>
              <w:t>จำกัด</w:t>
            </w:r>
            <w:r w:rsidRPr="00CA12A4"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  <w:t xml:space="preserve"> (</w:t>
            </w:r>
            <w:r w:rsidRPr="00CA12A4">
              <w:rPr>
                <w:rFonts w:ascii="Angsana New" w:eastAsia="MS Mincho" w:hAnsi="Angsana New" w:hint="cs"/>
                <w:spacing w:val="-10"/>
                <w:sz w:val="30"/>
                <w:szCs w:val="30"/>
                <w:cs/>
              </w:rPr>
              <w:t>มหาชน</w:t>
            </w:r>
            <w:r w:rsidRPr="00CA12A4"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29E37713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65BD41E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A50F2A6" w14:textId="5BE54FEC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99.99</w:t>
            </w:r>
          </w:p>
        </w:tc>
        <w:tc>
          <w:tcPr>
            <w:tcW w:w="1080" w:type="dxa"/>
          </w:tcPr>
          <w:p w14:paraId="07380673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5C2AF8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C34C29" w14:textId="69E9209E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255</w:t>
            </w:r>
          </w:p>
        </w:tc>
        <w:tc>
          <w:tcPr>
            <w:tcW w:w="1350" w:type="dxa"/>
          </w:tcPr>
          <w:p w14:paraId="2F9533E7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9F4EAFB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2ECF967" w14:textId="13E74C4B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255</w:t>
            </w:r>
          </w:p>
        </w:tc>
      </w:tr>
      <w:tr w:rsidR="0076386E" w:rsidRPr="00CA12A4" w14:paraId="03A3A5A5" w14:textId="77777777" w:rsidTr="00AE65A1">
        <w:trPr>
          <w:trHeight w:val="485"/>
        </w:trPr>
        <w:tc>
          <w:tcPr>
            <w:tcW w:w="2255" w:type="dxa"/>
          </w:tcPr>
          <w:p w14:paraId="26070FA9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77F0870C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79BEF2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9F3B95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BD8BA8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</w:tbl>
    <w:p w14:paraId="6A05332F" w14:textId="6489732E" w:rsidR="0089697D" w:rsidRDefault="0089697D"/>
    <w:p w14:paraId="08149524" w14:textId="77777777" w:rsidR="0089697D" w:rsidRDefault="0089697D"/>
    <w:tbl>
      <w:tblPr>
        <w:tblStyle w:val="TableGrid"/>
        <w:tblW w:w="891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5"/>
        <w:gridCol w:w="2610"/>
        <w:gridCol w:w="1620"/>
        <w:gridCol w:w="1080"/>
        <w:gridCol w:w="1350"/>
      </w:tblGrid>
      <w:tr w:rsidR="0076386E" w:rsidRPr="00CA12A4" w14:paraId="2E38D364" w14:textId="77777777" w:rsidTr="00AE65A1">
        <w:trPr>
          <w:trHeight w:val="485"/>
        </w:trPr>
        <w:tc>
          <w:tcPr>
            <w:tcW w:w="2255" w:type="dxa"/>
          </w:tcPr>
          <w:p w14:paraId="4BC3053A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08DAD4E2" w14:textId="13AC58C4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jc w:val="center"/>
              <w:rPr>
                <w:rFonts w:ascii="Angsana New" w:eastAsia="MS Mincho" w:hAnsi="Angsana New"/>
                <w:spacing w:val="-4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10" w:type="dxa"/>
          </w:tcPr>
          <w:p w14:paraId="55D610BF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E258AC9" w14:textId="104D5C69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620" w:type="dxa"/>
          </w:tcPr>
          <w:p w14:paraId="02DEE6A4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14A3310" w14:textId="3C42C16C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080" w:type="dxa"/>
          </w:tcPr>
          <w:p w14:paraId="253172E3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เ</w:t>
            </w: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รียก</w:t>
            </w:r>
          </w:p>
          <w:p w14:paraId="6695B1D2" w14:textId="1FD0B80C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ชำระเพิ่ม</w:t>
            </w:r>
          </w:p>
        </w:tc>
        <w:tc>
          <w:tcPr>
            <w:tcW w:w="1350" w:type="dxa"/>
          </w:tcPr>
          <w:p w14:paraId="17D3AA4C" w14:textId="5CFAE284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ทุนชำระเพิ่ม</w:t>
            </w: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br/>
            </w:r>
            <w:r w:rsidRPr="00CA12A4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โดยบริษัทย่อย</w:t>
            </w:r>
          </w:p>
        </w:tc>
      </w:tr>
      <w:tr w:rsidR="0076386E" w:rsidRPr="00CA12A4" w14:paraId="2DF18AED" w14:textId="77777777" w:rsidTr="002C18F3">
        <w:trPr>
          <w:trHeight w:val="485"/>
        </w:trPr>
        <w:tc>
          <w:tcPr>
            <w:tcW w:w="2255" w:type="dxa"/>
          </w:tcPr>
          <w:p w14:paraId="72D850AC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F9BBE68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4E49996" w14:textId="2C72E66D" w:rsidR="0076386E" w:rsidRPr="00CA12A4" w:rsidRDefault="0076386E" w:rsidP="002C18F3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(%)</w:t>
            </w:r>
          </w:p>
        </w:tc>
        <w:tc>
          <w:tcPr>
            <w:tcW w:w="2430" w:type="dxa"/>
            <w:gridSpan w:val="2"/>
            <w:vAlign w:val="center"/>
          </w:tcPr>
          <w:p w14:paraId="38B5B51A" w14:textId="42085C89" w:rsidR="0076386E" w:rsidRPr="00CA12A4" w:rsidRDefault="0076386E" w:rsidP="002C18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CA12A4">
              <w:rPr>
                <w:rFonts w:ascii="Angsana New" w:eastAsia="MS Mincho" w:hAnsi="Angsana New" w:hint="cs"/>
                <w:i/>
                <w:iCs/>
                <w:spacing w:val="-6"/>
                <w:sz w:val="30"/>
                <w:szCs w:val="30"/>
                <w:cs/>
              </w:rPr>
              <w:t>ดอลลาร์สหรัฐ</w:t>
            </w:r>
            <w:r w:rsidRPr="00CA12A4"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76386E" w:rsidRPr="00CA12A4" w14:paraId="6AFD52D3" w14:textId="77777777" w:rsidTr="00AE65A1">
        <w:trPr>
          <w:trHeight w:val="485"/>
        </w:trPr>
        <w:tc>
          <w:tcPr>
            <w:tcW w:w="2255" w:type="dxa"/>
          </w:tcPr>
          <w:p w14:paraId="7D84CF01" w14:textId="4AE30B3D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Frasers Property Thailand (Vietnam) Pte. Ltd.</w:t>
            </w:r>
          </w:p>
        </w:tc>
        <w:tc>
          <w:tcPr>
            <w:tcW w:w="2610" w:type="dxa"/>
          </w:tcPr>
          <w:p w14:paraId="6B06591D" w14:textId="0332FE5A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Frasers Property Thailand (International) Pte. Ltd.</w:t>
            </w:r>
          </w:p>
        </w:tc>
        <w:tc>
          <w:tcPr>
            <w:tcW w:w="1620" w:type="dxa"/>
          </w:tcPr>
          <w:p w14:paraId="56547858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95A232" w14:textId="0199A3EA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100.00</w:t>
            </w:r>
          </w:p>
        </w:tc>
        <w:tc>
          <w:tcPr>
            <w:tcW w:w="1080" w:type="dxa"/>
          </w:tcPr>
          <w:p w14:paraId="7E31E740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07C5153" w14:textId="5B8178A3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85,000</w:t>
            </w:r>
          </w:p>
        </w:tc>
        <w:tc>
          <w:tcPr>
            <w:tcW w:w="1350" w:type="dxa"/>
          </w:tcPr>
          <w:p w14:paraId="10FDEA4C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C48AC0D" w14:textId="78121A5B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85,000</w:t>
            </w:r>
          </w:p>
        </w:tc>
      </w:tr>
      <w:tr w:rsidR="0076386E" w:rsidRPr="00CA12A4" w14:paraId="0699344B" w14:textId="77777777" w:rsidTr="00AE65A1">
        <w:trPr>
          <w:trHeight w:val="485"/>
        </w:trPr>
        <w:tc>
          <w:tcPr>
            <w:tcW w:w="2255" w:type="dxa"/>
          </w:tcPr>
          <w:p w14:paraId="3480625C" w14:textId="3FAA8342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proofErr w:type="spellStart"/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Alpa</w:t>
            </w:r>
            <w:proofErr w:type="spellEnd"/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 xml:space="preserve"> Ventura Pte. Ltd.</w:t>
            </w:r>
          </w:p>
        </w:tc>
        <w:tc>
          <w:tcPr>
            <w:tcW w:w="2610" w:type="dxa"/>
          </w:tcPr>
          <w:p w14:paraId="3C4A2103" w14:textId="3751294F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Frasers Property Thailand (Vietnam) Pte. Ltd.</w:t>
            </w:r>
          </w:p>
        </w:tc>
        <w:tc>
          <w:tcPr>
            <w:tcW w:w="1620" w:type="dxa"/>
          </w:tcPr>
          <w:p w14:paraId="643A89BE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2E155C6" w14:textId="7969A060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100.00</w:t>
            </w:r>
          </w:p>
        </w:tc>
        <w:tc>
          <w:tcPr>
            <w:tcW w:w="1080" w:type="dxa"/>
          </w:tcPr>
          <w:p w14:paraId="19413DDF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9A42CB4" w14:textId="27D966DF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20,000</w:t>
            </w:r>
          </w:p>
        </w:tc>
        <w:tc>
          <w:tcPr>
            <w:tcW w:w="1350" w:type="dxa"/>
          </w:tcPr>
          <w:p w14:paraId="1ADD3CAD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A53A978" w14:textId="42BDCFFA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20,000</w:t>
            </w:r>
          </w:p>
        </w:tc>
      </w:tr>
      <w:tr w:rsidR="0076386E" w:rsidRPr="00CA12A4" w14:paraId="6BAD13DD" w14:textId="77777777" w:rsidTr="00AE65A1">
        <w:trPr>
          <w:trHeight w:val="485"/>
        </w:trPr>
        <w:tc>
          <w:tcPr>
            <w:tcW w:w="2255" w:type="dxa"/>
          </w:tcPr>
          <w:p w14:paraId="027D6998" w14:textId="2A46A75F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 xml:space="preserve">New </w:t>
            </w:r>
            <w:proofErr w:type="gramStart"/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Motion  Pte.</w:t>
            </w:r>
            <w:proofErr w:type="gramEnd"/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 xml:space="preserve"> Ltd</w:t>
            </w:r>
          </w:p>
        </w:tc>
        <w:tc>
          <w:tcPr>
            <w:tcW w:w="2610" w:type="dxa"/>
          </w:tcPr>
          <w:p w14:paraId="20489129" w14:textId="06AAE15B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Frasers Property Thailand (Vietnam) Pte. Ltd.</w:t>
            </w:r>
          </w:p>
        </w:tc>
        <w:tc>
          <w:tcPr>
            <w:tcW w:w="1620" w:type="dxa"/>
          </w:tcPr>
          <w:p w14:paraId="38705100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F59A6E" w14:textId="47E03FA5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100.00</w:t>
            </w:r>
          </w:p>
        </w:tc>
        <w:tc>
          <w:tcPr>
            <w:tcW w:w="1080" w:type="dxa"/>
          </w:tcPr>
          <w:p w14:paraId="15B91C18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B3231D8" w14:textId="632EA932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20,000</w:t>
            </w:r>
          </w:p>
        </w:tc>
        <w:tc>
          <w:tcPr>
            <w:tcW w:w="1350" w:type="dxa"/>
          </w:tcPr>
          <w:p w14:paraId="7A503C0C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FAF1B0A" w14:textId="4E33EE11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20,000</w:t>
            </w:r>
          </w:p>
        </w:tc>
      </w:tr>
      <w:tr w:rsidR="0076386E" w:rsidRPr="00CA12A4" w14:paraId="6DC52A71" w14:textId="77777777" w:rsidTr="00AE65A1">
        <w:trPr>
          <w:trHeight w:val="485"/>
        </w:trPr>
        <w:tc>
          <w:tcPr>
            <w:tcW w:w="2255" w:type="dxa"/>
          </w:tcPr>
          <w:p w14:paraId="137CD6FD" w14:textId="2A78F0CE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Grand Trail Holdings Pte. Ltd.</w:t>
            </w:r>
          </w:p>
        </w:tc>
        <w:tc>
          <w:tcPr>
            <w:tcW w:w="2610" w:type="dxa"/>
          </w:tcPr>
          <w:p w14:paraId="375073BD" w14:textId="6614E4D1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Frasers Property Thailand (Vietnam) Pte. Ltd.</w:t>
            </w:r>
          </w:p>
        </w:tc>
        <w:tc>
          <w:tcPr>
            <w:tcW w:w="1620" w:type="dxa"/>
          </w:tcPr>
          <w:p w14:paraId="208AF8CF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474EC9C" w14:textId="2D9DF9F5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100.00</w:t>
            </w:r>
          </w:p>
        </w:tc>
        <w:tc>
          <w:tcPr>
            <w:tcW w:w="1080" w:type="dxa"/>
          </w:tcPr>
          <w:p w14:paraId="77974067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4A5D312" w14:textId="1330447E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40,000</w:t>
            </w:r>
          </w:p>
        </w:tc>
        <w:tc>
          <w:tcPr>
            <w:tcW w:w="1350" w:type="dxa"/>
          </w:tcPr>
          <w:p w14:paraId="251AB372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9F2E6F" w14:textId="01129655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40,000</w:t>
            </w:r>
          </w:p>
        </w:tc>
      </w:tr>
      <w:tr w:rsidR="0076386E" w:rsidRPr="00CA12A4" w14:paraId="06481B6D" w14:textId="77777777" w:rsidTr="00AE65A1">
        <w:trPr>
          <w:trHeight w:val="485"/>
        </w:trPr>
        <w:tc>
          <w:tcPr>
            <w:tcW w:w="2255" w:type="dxa"/>
          </w:tcPr>
          <w:p w14:paraId="6BF5FD0F" w14:textId="5C1A030B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33" w:hanging="133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6"/>
                <w:sz w:val="30"/>
                <w:szCs w:val="30"/>
              </w:rPr>
              <w:t>Grand Trail Investments Pte. Ltd.</w:t>
            </w:r>
          </w:p>
        </w:tc>
        <w:tc>
          <w:tcPr>
            <w:tcW w:w="2610" w:type="dxa"/>
          </w:tcPr>
          <w:p w14:paraId="64C31B49" w14:textId="77777777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pacing w:val="-2"/>
                <w:sz w:val="30"/>
                <w:szCs w:val="30"/>
              </w:rPr>
            </w:pPr>
          </w:p>
          <w:p w14:paraId="56FA1086" w14:textId="4A38167A" w:rsidR="0076386E" w:rsidRPr="00CA12A4" w:rsidRDefault="0076386E" w:rsidP="0076386E">
            <w:pPr>
              <w:tabs>
                <w:tab w:val="clear" w:pos="227"/>
                <w:tab w:val="clear" w:pos="907"/>
              </w:tabs>
              <w:spacing w:line="240" w:lineRule="auto"/>
              <w:ind w:left="181" w:hanging="181"/>
              <w:rPr>
                <w:rFonts w:ascii="Angsana New" w:eastAsia="MS Mincho" w:hAnsi="Angsana New"/>
                <w:spacing w:val="-2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pacing w:val="-2"/>
                <w:sz w:val="30"/>
                <w:szCs w:val="30"/>
              </w:rPr>
              <w:t>Grand Trail Holdings Pte. Ltd.</w:t>
            </w:r>
          </w:p>
        </w:tc>
        <w:tc>
          <w:tcPr>
            <w:tcW w:w="1620" w:type="dxa"/>
          </w:tcPr>
          <w:p w14:paraId="66CF3382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258CA0F" w14:textId="6CA93791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5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100.00</w:t>
            </w:r>
          </w:p>
        </w:tc>
        <w:tc>
          <w:tcPr>
            <w:tcW w:w="1080" w:type="dxa"/>
          </w:tcPr>
          <w:p w14:paraId="0D0E5EDF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34C7213" w14:textId="3250FB25" w:rsidR="0076386E" w:rsidRPr="00CA12A4" w:rsidRDefault="0076386E" w:rsidP="0076386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07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20,000</w:t>
            </w:r>
          </w:p>
        </w:tc>
        <w:tc>
          <w:tcPr>
            <w:tcW w:w="1350" w:type="dxa"/>
          </w:tcPr>
          <w:p w14:paraId="5124BF88" w14:textId="77777777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6C10777" w14:textId="7F1E2F23" w:rsidR="0076386E" w:rsidRPr="00CA12A4" w:rsidRDefault="0076386E" w:rsidP="00763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CA12A4">
              <w:rPr>
                <w:rFonts w:ascii="Angsana New" w:eastAsia="MS Mincho" w:hAnsi="Angsana New"/>
                <w:sz w:val="30"/>
                <w:szCs w:val="30"/>
              </w:rPr>
              <w:t>20,000</w:t>
            </w:r>
          </w:p>
        </w:tc>
      </w:tr>
    </w:tbl>
    <w:p w14:paraId="3F26C953" w14:textId="77777777" w:rsidR="00650954" w:rsidRPr="00CA12A4" w:rsidRDefault="00650954" w:rsidP="0065095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ab/>
      </w:r>
    </w:p>
    <w:p w14:paraId="519ACB79" w14:textId="6E3AEEE0" w:rsidR="00650954" w:rsidRPr="00CA12A4" w:rsidRDefault="00650954" w:rsidP="006509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CA12A4">
        <w:rPr>
          <w:rFonts w:asciiTheme="majorBidi" w:hAnsiTheme="majorBidi" w:cstheme="majorBidi"/>
          <w:sz w:val="30"/>
          <w:szCs w:val="30"/>
        </w:rPr>
        <w:t xml:space="preserve">6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76126B" w:rsidRPr="00CA12A4">
        <w:rPr>
          <w:rFonts w:asciiTheme="majorBidi" w:hAnsiTheme="majorBidi" w:cstheme="majorBidi"/>
          <w:sz w:val="30"/>
          <w:szCs w:val="30"/>
        </w:rPr>
        <w:t>2563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697D" w:rsidRPr="0089697D">
        <w:rPr>
          <w:rFonts w:asciiTheme="majorBidi" w:hAnsiTheme="majorBidi" w:hint="cs"/>
          <w:sz w:val="30"/>
          <w:szCs w:val="30"/>
          <w:cs/>
        </w:rPr>
        <w:t>ที่ประชุมมีมติเห็นควรให้เสนอต่อที่ประชุมสามัญผู้ถือ</w:t>
      </w:r>
      <w:r w:rsidR="0089697D">
        <w:rPr>
          <w:rFonts w:asciiTheme="majorBidi" w:hAnsiTheme="majorBidi" w:hint="cs"/>
          <w:sz w:val="30"/>
          <w:szCs w:val="30"/>
          <w:cs/>
        </w:rPr>
        <w:t>หุ้น</w:t>
      </w:r>
      <w:r w:rsidR="0089697D" w:rsidRPr="0089697D">
        <w:rPr>
          <w:rFonts w:asciiTheme="majorBidi" w:hAnsiTheme="majorBidi" w:hint="cs"/>
          <w:sz w:val="30"/>
          <w:szCs w:val="30"/>
          <w:cs/>
        </w:rPr>
        <w:t>เพื่อพิจารณา</w:t>
      </w:r>
    </w:p>
    <w:p w14:paraId="78B3D956" w14:textId="77777777" w:rsidR="00650954" w:rsidRPr="00CA12A4" w:rsidRDefault="00650954" w:rsidP="006509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CD433" w14:textId="55480593" w:rsidR="00650954" w:rsidRPr="00CA12A4" w:rsidRDefault="00650954" w:rsidP="00550569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การจัดสรรกำไรที่ต้องสำรองตามกฎหมายเป็นจำนวนเงิน </w:t>
      </w:r>
      <w:r w:rsidR="00B53B20">
        <w:rPr>
          <w:rFonts w:asciiTheme="majorBidi" w:hAnsiTheme="majorBidi" w:cstheme="majorBidi"/>
          <w:sz w:val="30"/>
          <w:szCs w:val="30"/>
        </w:rPr>
        <w:t>29.22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ล้านบาท และจ่ายเงินปันผลในอัตราหุ้นละ </w:t>
      </w:r>
      <w:r w:rsidR="00B53B20">
        <w:rPr>
          <w:rFonts w:asciiTheme="majorBidi" w:hAnsiTheme="majorBidi" w:cstheme="majorBidi"/>
          <w:sz w:val="30"/>
          <w:szCs w:val="30"/>
        </w:rPr>
        <w:t>0.60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บาท สำหรับหุ้นสามัญจำนวน </w:t>
      </w:r>
      <w:r w:rsidR="00B53B20">
        <w:rPr>
          <w:rFonts w:asciiTheme="majorBidi" w:hAnsiTheme="majorBidi" w:cstheme="majorBidi"/>
          <w:sz w:val="30"/>
          <w:szCs w:val="30"/>
        </w:rPr>
        <w:t>2,319.28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เป็นจำนวนเงินรวม </w:t>
      </w:r>
      <w:r w:rsidR="00B53B20">
        <w:rPr>
          <w:rFonts w:asciiTheme="majorBidi" w:hAnsiTheme="majorBidi" w:cstheme="majorBidi"/>
          <w:sz w:val="30"/>
          <w:szCs w:val="30"/>
        </w:rPr>
        <w:t>1,391.57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>ล้านบาท โดยกำหนดจ่ายเงินปันผลใน</w:t>
      </w:r>
      <w:r w:rsidR="0008721D" w:rsidRPr="00CA12A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50656E" w:rsidRPr="00CA12A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50656E" w:rsidRPr="00CA12A4">
        <w:rPr>
          <w:rFonts w:asciiTheme="majorBidi" w:hAnsiTheme="majorBidi" w:cstheme="majorBidi"/>
          <w:sz w:val="30"/>
          <w:szCs w:val="30"/>
        </w:rPr>
        <w:t>2564</w:t>
      </w:r>
    </w:p>
    <w:p w14:paraId="61E569F0" w14:textId="77777777" w:rsidR="00650954" w:rsidRPr="00CA12A4" w:rsidRDefault="00650954" w:rsidP="00650954">
      <w:pPr>
        <w:pStyle w:val="ListParagraph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E0BFB" w14:textId="4FAB086F" w:rsidR="00650954" w:rsidRPr="00CA12A4" w:rsidRDefault="00650954" w:rsidP="00550569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 w:hint="cs"/>
          <w:sz w:val="30"/>
          <w:szCs w:val="30"/>
          <w:cs/>
        </w:rPr>
        <w:t>อนุมติ</w:t>
      </w:r>
      <w:r w:rsidRPr="00CA12A4">
        <w:rPr>
          <w:rFonts w:asciiTheme="majorBidi" w:hAnsiTheme="majorBidi" w:cstheme="majorBidi"/>
          <w:sz w:val="30"/>
          <w:szCs w:val="30"/>
          <w:cs/>
        </w:rPr>
        <w:t>การลดทุนจด</w:t>
      </w:r>
      <w:bookmarkStart w:id="9" w:name="_GoBack"/>
      <w:r w:rsidRPr="00CA12A4">
        <w:rPr>
          <w:rFonts w:asciiTheme="majorBidi" w:hAnsiTheme="majorBidi" w:cstheme="majorBidi"/>
          <w:sz w:val="30"/>
          <w:szCs w:val="30"/>
          <w:cs/>
        </w:rPr>
        <w:t xml:space="preserve">ทะเบียนจาก </w:t>
      </w:r>
      <w:r w:rsidR="00B53B20">
        <w:rPr>
          <w:rFonts w:asciiTheme="majorBidi" w:hAnsiTheme="majorBidi" w:cstheme="majorBidi"/>
          <w:sz w:val="30"/>
          <w:szCs w:val="30"/>
        </w:rPr>
        <w:t>3,226.82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B53B20">
        <w:rPr>
          <w:rFonts w:asciiTheme="majorBidi" w:hAnsiTheme="majorBidi" w:cstheme="majorBidi"/>
          <w:sz w:val="30"/>
          <w:szCs w:val="30"/>
        </w:rPr>
        <w:t>2,319.28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>ล้านบาท โดยการยกเลิกหุ้นสามัญที่ยังไม่ได้จ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ำหน่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ายจำนวน </w:t>
      </w:r>
      <w:r w:rsidR="00B53B20">
        <w:rPr>
          <w:rFonts w:asciiTheme="majorBidi" w:hAnsiTheme="majorBidi" w:cstheme="majorBidi"/>
          <w:sz w:val="30"/>
          <w:szCs w:val="30"/>
        </w:rPr>
        <w:t>907.54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>ล้านหุ้น มูลค่</w:t>
      </w:r>
      <w:bookmarkEnd w:id="9"/>
      <w:r w:rsidRPr="00CA12A4">
        <w:rPr>
          <w:rFonts w:asciiTheme="majorBidi" w:hAnsiTheme="majorBidi" w:cstheme="majorBidi"/>
          <w:sz w:val="30"/>
          <w:szCs w:val="30"/>
          <w:cs/>
        </w:rPr>
        <w:t xml:space="preserve">าหุ้นละ </w:t>
      </w:r>
      <w:r w:rsidRPr="00CA12A4">
        <w:rPr>
          <w:rFonts w:asciiTheme="majorBidi" w:hAnsiTheme="majorBidi" w:cstheme="majorBidi"/>
          <w:sz w:val="30"/>
          <w:szCs w:val="30"/>
        </w:rPr>
        <w:t>1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บา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50BE7652" w14:textId="77777777" w:rsidR="00650954" w:rsidRPr="00CA12A4" w:rsidRDefault="00650954" w:rsidP="00550569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E1556" w14:textId="2386EF28" w:rsidR="00650954" w:rsidRPr="00CA12A4" w:rsidRDefault="00650954" w:rsidP="00550569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การเพิ่มทุนจดทะเบียนจาก </w:t>
      </w:r>
      <w:r w:rsidR="00B53B20">
        <w:rPr>
          <w:rFonts w:asciiTheme="majorBidi" w:hAnsiTheme="majorBidi" w:cstheme="majorBidi"/>
          <w:sz w:val="30"/>
          <w:szCs w:val="30"/>
        </w:rPr>
        <w:t>2,319.28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ล้านบาทเป็น </w:t>
      </w:r>
      <w:r w:rsidR="00B53B20">
        <w:rPr>
          <w:rFonts w:asciiTheme="majorBidi" w:hAnsiTheme="majorBidi" w:cstheme="majorBidi"/>
          <w:sz w:val="30"/>
          <w:szCs w:val="30"/>
        </w:rPr>
        <w:t>3,710.84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โดยการออกหุ้นสามัญจำนวน </w:t>
      </w:r>
      <w:r w:rsidR="00B53B20">
        <w:rPr>
          <w:rFonts w:asciiTheme="majorBidi" w:hAnsiTheme="majorBidi" w:cstheme="majorBidi"/>
          <w:sz w:val="30"/>
          <w:szCs w:val="30"/>
        </w:rPr>
        <w:t>1,391.56</w:t>
      </w:r>
      <w:r w:rsidRPr="00CA12A4">
        <w:rPr>
          <w:rFonts w:asciiTheme="majorBidi" w:hAnsiTheme="majorBidi" w:cstheme="majorBidi"/>
          <w:sz w:val="30"/>
          <w:szCs w:val="30"/>
        </w:rPr>
        <w:t xml:space="preserve"> 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CA12A4">
        <w:rPr>
          <w:rFonts w:asciiTheme="majorBidi" w:hAnsiTheme="majorBidi" w:cstheme="majorBidi"/>
          <w:sz w:val="30"/>
          <w:szCs w:val="30"/>
        </w:rPr>
        <w:t>1</w:t>
      </w:r>
      <w:r w:rsidRPr="00CA12A4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14:paraId="3E154D26" w14:textId="77777777" w:rsidR="00650954" w:rsidRPr="00CA12A4" w:rsidRDefault="00650954" w:rsidP="0055056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3D7A87" w14:textId="71173703" w:rsidR="00650954" w:rsidRPr="00CA12A4" w:rsidRDefault="00650954" w:rsidP="00550569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 w:hint="cs"/>
          <w:sz w:val="30"/>
          <w:szCs w:val="30"/>
          <w:cs/>
        </w:rPr>
        <w:t>อนุมัติการจัดสรรหุ้นสามัญเพิ่มทุนจำนวนของบริษัทแบบมอบอำนาจทั่วไป เพื่อเสนอขายให้แก่ผู้ถือหุ้นเดิมตามสัดส่วนการถือหุ้น และ</w:t>
      </w:r>
      <w:r w:rsidRPr="00CA12A4">
        <w:rPr>
          <w:rFonts w:asciiTheme="majorBidi" w:hAnsiTheme="majorBidi" w:cstheme="majorBidi"/>
          <w:sz w:val="30"/>
          <w:szCs w:val="30"/>
        </w:rPr>
        <w:t>/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หรือเพื่อเสนอขายให้แก่ประชาชนทั่วไป และ</w:t>
      </w:r>
      <w:r w:rsidRPr="00CA12A4">
        <w:rPr>
          <w:rFonts w:asciiTheme="majorBidi" w:hAnsiTheme="majorBidi" w:cstheme="majorBidi"/>
          <w:sz w:val="30"/>
          <w:szCs w:val="30"/>
        </w:rPr>
        <w:t>/</w:t>
      </w:r>
      <w:r w:rsidRPr="00CA12A4">
        <w:rPr>
          <w:rFonts w:asciiTheme="majorBidi" w:hAnsiTheme="majorBidi" w:cstheme="majorBidi" w:hint="cs"/>
          <w:sz w:val="30"/>
          <w:szCs w:val="30"/>
          <w:cs/>
        </w:rPr>
        <w:t>หรือเพื่อเสนอขายให้แก่บุคคลในวงจำกัด</w:t>
      </w:r>
    </w:p>
    <w:p w14:paraId="58BF42D8" w14:textId="77777777" w:rsidR="00650954" w:rsidRPr="00CA12A4" w:rsidRDefault="00650954" w:rsidP="00650954">
      <w:pPr>
        <w:pStyle w:val="ListParagraph"/>
        <w:jc w:val="thaiDistribute"/>
        <w:rPr>
          <w:sz w:val="30"/>
          <w:szCs w:val="30"/>
        </w:rPr>
      </w:pPr>
    </w:p>
    <w:p w14:paraId="662CE28E" w14:textId="32071B5B" w:rsidR="004D2E2D" w:rsidRPr="00CA12A4" w:rsidRDefault="004D2E2D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CA12A4">
        <w:rPr>
          <w:rFonts w:ascii="Angsana New" w:hAnsi="Angsana New"/>
          <w:sz w:val="30"/>
          <w:szCs w:val="30"/>
          <w:cs/>
          <w:lang w:val="en-US"/>
        </w:rPr>
        <w:lastRenderedPageBreak/>
        <w:t>มาตรฐานการรายงานทางการเงินที่ยังไม่ได้ใช้</w:t>
      </w:r>
    </w:p>
    <w:p w14:paraId="62FC5EA4" w14:textId="77777777" w:rsidR="004D2E2D" w:rsidRPr="00CA12A4" w:rsidRDefault="004D2E2D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16D9574B" w14:textId="68F1F004" w:rsidR="00AE59E6" w:rsidRPr="00CA12A4" w:rsidRDefault="007062C0" w:rsidP="00DE4E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เมื่อนำมาถือปฏิบัติเป็นครั้งแรก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และจะมีผลบังคับใช้กับงบการเงินของกลุ่มบริษัทสำหรับรอบระยะเวลาบัญชีที่เริ่มในหรือหลังวันที่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3A26EE" w:rsidRPr="00CA12A4">
        <w:rPr>
          <w:rFonts w:ascii="Angsana New" w:hAnsi="Angsana New"/>
          <w:sz w:val="30"/>
          <w:szCs w:val="30"/>
          <w:lang w:val="en-GB" w:eastAsia="x-none"/>
        </w:rPr>
        <w:t>1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ตุลาคม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76126B" w:rsidRPr="00CA12A4">
        <w:rPr>
          <w:rFonts w:ascii="Angsana New" w:hAnsi="Angsana New"/>
          <w:sz w:val="30"/>
          <w:szCs w:val="30"/>
          <w:lang w:val="en-GB" w:eastAsia="x-none"/>
        </w:rPr>
        <w:t>2563</w:t>
      </w:r>
      <w:r w:rsidRPr="00CA12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  <w:lang w:val="en-GB" w:eastAsia="x-none"/>
        </w:rPr>
        <w:t>มีดังต่อไปนี้</w:t>
      </w:r>
    </w:p>
    <w:p w14:paraId="252DAF5E" w14:textId="77777777" w:rsidR="007062C0" w:rsidRPr="00CA12A4" w:rsidRDefault="007062C0" w:rsidP="00DE4E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AE59E6" w:rsidRPr="00CA12A4" w14:paraId="7AAC9F49" w14:textId="77777777" w:rsidTr="00AE59E6">
        <w:trPr>
          <w:tblHeader/>
        </w:trPr>
        <w:tc>
          <w:tcPr>
            <w:tcW w:w="4158" w:type="dxa"/>
            <w:vAlign w:val="bottom"/>
            <w:hideMark/>
          </w:tcPr>
          <w:p w14:paraId="2AF69E88" w14:textId="77777777" w:rsidR="00AE59E6" w:rsidRPr="00CA12A4" w:rsidRDefault="00AE59E6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A12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vAlign w:val="bottom"/>
            <w:hideMark/>
          </w:tcPr>
          <w:p w14:paraId="522C94EB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hideMark/>
          </w:tcPr>
          <w:p w14:paraId="1359E4D6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CA12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AE59E6" w:rsidRPr="00CA12A4" w14:paraId="430D7C32" w14:textId="77777777" w:rsidTr="00AE59E6">
        <w:tc>
          <w:tcPr>
            <w:tcW w:w="4158" w:type="dxa"/>
            <w:hideMark/>
          </w:tcPr>
          <w:p w14:paraId="4B67A08A" w14:textId="77777777" w:rsidR="00AE59E6" w:rsidRPr="00CA12A4" w:rsidRDefault="00AE59E6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12A4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032" w:type="dxa"/>
            <w:hideMark/>
          </w:tcPr>
          <w:p w14:paraId="6186B30F" w14:textId="77777777" w:rsidR="00AE59E6" w:rsidRPr="00CA12A4" w:rsidRDefault="00AE59E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hideMark/>
          </w:tcPr>
          <w:p w14:paraId="079039FE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:rsidRPr="00CA12A4" w14:paraId="72D2B64A" w14:textId="77777777" w:rsidTr="00AE59E6">
        <w:tc>
          <w:tcPr>
            <w:tcW w:w="4158" w:type="dxa"/>
            <w:hideMark/>
          </w:tcPr>
          <w:p w14:paraId="77626978" w14:textId="77777777" w:rsidR="00AE59E6" w:rsidRPr="00CA12A4" w:rsidRDefault="00AE59E6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12A4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032" w:type="dxa"/>
            <w:hideMark/>
          </w:tcPr>
          <w:p w14:paraId="15752299" w14:textId="77777777" w:rsidR="00AE59E6" w:rsidRPr="00CA12A4" w:rsidRDefault="00AE59E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hideMark/>
          </w:tcPr>
          <w:p w14:paraId="49BD00C1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:rsidRPr="00CA12A4" w14:paraId="70B04748" w14:textId="77777777" w:rsidTr="00AE59E6">
        <w:tc>
          <w:tcPr>
            <w:tcW w:w="4158" w:type="dxa"/>
            <w:hideMark/>
          </w:tcPr>
          <w:p w14:paraId="5B8418A7" w14:textId="77777777" w:rsidR="00AE59E6" w:rsidRPr="00CA12A4" w:rsidRDefault="00AE59E6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A12A4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032" w:type="dxa"/>
            <w:hideMark/>
          </w:tcPr>
          <w:p w14:paraId="75B29428" w14:textId="77777777" w:rsidR="00AE59E6" w:rsidRPr="00CA12A4" w:rsidRDefault="00AE59E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hideMark/>
          </w:tcPr>
          <w:p w14:paraId="5EEACC66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:rsidRPr="00CA12A4" w14:paraId="1390D7C4" w14:textId="77777777" w:rsidTr="00AE59E6">
        <w:tc>
          <w:tcPr>
            <w:tcW w:w="4158" w:type="dxa"/>
            <w:hideMark/>
          </w:tcPr>
          <w:p w14:paraId="35AB9A61" w14:textId="77777777" w:rsidR="00AE59E6" w:rsidRPr="00CA12A4" w:rsidRDefault="00AE59E6">
            <w:pPr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A12A4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032" w:type="dxa"/>
            <w:hideMark/>
          </w:tcPr>
          <w:p w14:paraId="134E5395" w14:textId="77777777" w:rsidR="00AE59E6" w:rsidRPr="00CA12A4" w:rsidRDefault="00AE59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hideMark/>
          </w:tcPr>
          <w:p w14:paraId="3EE93486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:rsidRPr="00CA12A4" w14:paraId="395E9443" w14:textId="77777777" w:rsidTr="00AE59E6">
        <w:tc>
          <w:tcPr>
            <w:tcW w:w="4158" w:type="dxa"/>
            <w:hideMark/>
          </w:tcPr>
          <w:p w14:paraId="36B240F0" w14:textId="77777777" w:rsidR="00AE59E6" w:rsidRPr="00CA12A4" w:rsidRDefault="00AE59E6">
            <w:pPr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A12A4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032" w:type="dxa"/>
            <w:hideMark/>
          </w:tcPr>
          <w:p w14:paraId="6F71FCA5" w14:textId="77777777" w:rsidR="00AE59E6" w:rsidRPr="00CA12A4" w:rsidRDefault="00AE59E6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hideMark/>
          </w:tcPr>
          <w:p w14:paraId="02F62E65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AE59E6" w:rsidRPr="00CA12A4" w14:paraId="18B5B4F6" w14:textId="77777777" w:rsidTr="00AE59E6">
        <w:tc>
          <w:tcPr>
            <w:tcW w:w="4158" w:type="dxa"/>
            <w:hideMark/>
          </w:tcPr>
          <w:p w14:paraId="7C6A9153" w14:textId="77777777" w:rsidR="00AE59E6" w:rsidRPr="00CA12A4" w:rsidRDefault="00AE59E6" w:rsidP="008321D5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A12A4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032" w:type="dxa"/>
            <w:hideMark/>
          </w:tcPr>
          <w:p w14:paraId="1F561CD5" w14:textId="77777777" w:rsidR="00AE59E6" w:rsidRPr="00CA12A4" w:rsidRDefault="00AE59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</w:tcPr>
          <w:p w14:paraId="459CDEA3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A12A4"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  <w:p w14:paraId="2E15E317" w14:textId="77777777" w:rsidR="00AE59E6" w:rsidRPr="00CA12A4" w:rsidRDefault="00AE59E6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</w:tbl>
    <w:p w14:paraId="4263784A" w14:textId="77777777" w:rsidR="007062C0" w:rsidRPr="00CA12A4" w:rsidRDefault="007062C0" w:rsidP="00AE59E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B221E8" w14:textId="48AA253D" w:rsidR="00AE59E6" w:rsidRPr="00CA12A4" w:rsidRDefault="00AE59E6" w:rsidP="00AE59E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CA12A4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9F4FE52" w14:textId="243486B2" w:rsidR="0086285B" w:rsidRPr="00CA12A4" w:rsidRDefault="00862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49C1219" w14:textId="77777777" w:rsidR="001D384E" w:rsidRPr="00CA12A4" w:rsidRDefault="001D384E" w:rsidP="001D384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A12A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26F2940" w14:textId="77777777" w:rsidR="001D384E" w:rsidRPr="00CA12A4" w:rsidRDefault="001D384E" w:rsidP="001D38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7D65D615" w14:textId="77777777" w:rsidR="007A18C1" w:rsidRPr="00CA12A4" w:rsidRDefault="001D384E" w:rsidP="003970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CA12A4">
        <w:rPr>
          <w:rFonts w:asciiTheme="majorBidi" w:hAnsiTheme="majorBidi"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CA12A4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CA12A4">
        <w:rPr>
          <w:rFonts w:asciiTheme="majorBidi" w:hAnsiTheme="majorBidi"/>
          <w:color w:val="000000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r w:rsidR="00397012" w:rsidRPr="00CA12A4">
        <w:rPr>
          <w:rFonts w:asciiTheme="majorBidi" w:hAnsiTheme="majorBidi"/>
          <w:color w:val="000000"/>
          <w:sz w:val="30"/>
          <w:szCs w:val="30"/>
        </w:rPr>
        <w:t xml:space="preserve"> </w:t>
      </w:r>
    </w:p>
    <w:p w14:paraId="21A0E98B" w14:textId="77777777" w:rsidR="007A18C1" w:rsidRPr="00CA12A4" w:rsidRDefault="007A18C1" w:rsidP="003970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9222852" w14:textId="60A39E00" w:rsidR="001D384E" w:rsidRPr="00CA12A4" w:rsidRDefault="008D7C51" w:rsidP="003970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A12A4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7A18C1" w:rsidRPr="00CA12A4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="001D384E" w:rsidRPr="00CA12A4">
        <w:rPr>
          <w:rFonts w:ascii="Angsana New" w:hAnsi="Angsana New"/>
          <w:color w:val="000000"/>
          <w:sz w:val="30"/>
          <w:szCs w:val="30"/>
          <w:cs/>
        </w:rPr>
        <w:t>ประเมินผลกระทบ</w:t>
      </w:r>
      <w:r w:rsidR="007A18C1" w:rsidRPr="00CA12A4">
        <w:rPr>
          <w:rFonts w:ascii="Angsana New" w:hAnsi="Angsana New" w:hint="cs"/>
          <w:color w:val="000000"/>
          <w:sz w:val="30"/>
          <w:szCs w:val="30"/>
          <w:cs/>
        </w:rPr>
        <w:t>ที่อาจเกิดขึ้นต่องบการเงินจากการถือ</w:t>
      </w:r>
      <w:r w:rsidR="001D384E" w:rsidRPr="00CA12A4">
        <w:rPr>
          <w:rFonts w:ascii="Angsana New" w:hAnsi="Angsana New"/>
          <w:color w:val="000000"/>
          <w:sz w:val="30"/>
          <w:szCs w:val="30"/>
          <w:cs/>
        </w:rPr>
        <w:t>ปฏิบัติตามมาตรฐานการรายงานทางการเงิน</w:t>
      </w:r>
      <w:r w:rsidR="00D92F3A" w:rsidRPr="00CA12A4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7A18C1" w:rsidRPr="00CA12A4">
        <w:rPr>
          <w:rFonts w:ascii="Angsana New" w:hAnsi="Angsana New" w:hint="cs"/>
          <w:color w:val="000000"/>
          <w:sz w:val="30"/>
          <w:szCs w:val="30"/>
          <w:cs/>
        </w:rPr>
        <w:t>เกี่ยวข้องกับเครื่องมือทางการเงิน</w:t>
      </w:r>
      <w:r w:rsidR="00397012" w:rsidRPr="00CA12A4">
        <w:rPr>
          <w:rFonts w:ascii="Angsana New" w:hAnsi="Angsana New"/>
          <w:color w:val="000000"/>
          <w:sz w:val="30"/>
          <w:szCs w:val="30"/>
        </w:rPr>
        <w:t xml:space="preserve"> </w:t>
      </w:r>
      <w:r w:rsidR="007A18C1" w:rsidRPr="00CA12A4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397012" w:rsidRPr="00CA12A4">
        <w:rPr>
          <w:rFonts w:ascii="Angsana New" w:hAnsi="Angsana New" w:hint="cs"/>
          <w:color w:val="000000"/>
          <w:sz w:val="30"/>
          <w:szCs w:val="30"/>
          <w:cs/>
        </w:rPr>
        <w:t>คาดว่า</w:t>
      </w:r>
      <w:r w:rsidR="007A18C1" w:rsidRPr="00CA12A4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="00397012" w:rsidRPr="00CA12A4">
        <w:rPr>
          <w:rFonts w:ascii="Angsana New" w:hAnsi="Angsana New" w:hint="cs"/>
          <w:color w:val="000000"/>
          <w:sz w:val="30"/>
          <w:szCs w:val="30"/>
          <w:cs/>
        </w:rPr>
        <w:t>มีผลกระทบ</w:t>
      </w:r>
      <w:r w:rsidR="007A18C1" w:rsidRPr="00CA12A4">
        <w:rPr>
          <w:rFonts w:ascii="Angsana New" w:hAnsi="Angsana New" w:hint="cs"/>
          <w:color w:val="000000"/>
          <w:sz w:val="30"/>
          <w:szCs w:val="30"/>
          <w:cs/>
        </w:rPr>
        <w:t xml:space="preserve">ที่มีสาระสำคัญต่องบการเงินในปีที่ถือปฏิบัติ </w:t>
      </w:r>
    </w:p>
    <w:p w14:paraId="57B7B1CE" w14:textId="18AA28FF" w:rsidR="00285719" w:rsidRDefault="00285719" w:rsidP="001D384E">
      <w:pPr>
        <w:rPr>
          <w:rFonts w:asciiTheme="majorBidi" w:hAnsiTheme="majorBidi" w:cstheme="majorBidi"/>
          <w:sz w:val="24"/>
          <w:szCs w:val="24"/>
        </w:rPr>
      </w:pPr>
    </w:p>
    <w:p w14:paraId="52F38AD7" w14:textId="77777777" w:rsidR="0089697D" w:rsidRPr="00CA12A4" w:rsidRDefault="0089697D" w:rsidP="001D384E">
      <w:pPr>
        <w:rPr>
          <w:rFonts w:asciiTheme="majorBidi" w:hAnsiTheme="majorBidi" w:cstheme="majorBidi"/>
          <w:sz w:val="24"/>
          <w:szCs w:val="24"/>
        </w:rPr>
      </w:pPr>
    </w:p>
    <w:p w14:paraId="0A1D7A62" w14:textId="29629EEA" w:rsidR="00AE59E6" w:rsidRPr="00CA12A4" w:rsidRDefault="00AE59E6" w:rsidP="0093684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A12A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CA12A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CA12A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7ECBAC6" w14:textId="77777777" w:rsidR="00AE59E6" w:rsidRPr="00CA12A4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01ECB04" w14:textId="62089FE0" w:rsidR="007062C0" w:rsidRPr="00CA12A4" w:rsidRDefault="008321D5" w:rsidP="008321D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/>
          <w:sz w:val="30"/>
          <w:szCs w:val="30"/>
        </w:rPr>
      </w:pPr>
      <w:r w:rsidRPr="00CA12A4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ฉบับที่</w:t>
      </w:r>
      <w:r w:rsidRPr="00CA12A4">
        <w:rPr>
          <w:rFonts w:asciiTheme="majorBidi" w:hAnsiTheme="majorBidi"/>
          <w:sz w:val="30"/>
          <w:szCs w:val="30"/>
          <w:cs/>
        </w:rPr>
        <w:t xml:space="preserve"> 16 (“</w:t>
      </w:r>
      <w:r w:rsidRPr="00CA12A4">
        <w:rPr>
          <w:rFonts w:asciiTheme="majorBidi" w:hAnsiTheme="majorBidi" w:cstheme="majorBidi"/>
          <w:sz w:val="30"/>
          <w:szCs w:val="30"/>
        </w:rPr>
        <w:t xml:space="preserve">TFRS </w:t>
      </w:r>
      <w:r w:rsidRPr="00CA12A4">
        <w:rPr>
          <w:rFonts w:asciiTheme="majorBidi" w:hAnsiTheme="majorBidi"/>
          <w:sz w:val="30"/>
          <w:szCs w:val="30"/>
          <w:cs/>
        </w:rPr>
        <w:t xml:space="preserve">16”) </w:t>
      </w:r>
      <w:r w:rsidRPr="00CA12A4">
        <w:rPr>
          <w:rFonts w:asciiTheme="majorBidi" w:hAnsiTheme="majorBidi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เช่น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CA12A4">
        <w:rPr>
          <w:rFonts w:asciiTheme="majorBidi" w:hAnsiTheme="majorBidi"/>
          <w:sz w:val="30"/>
          <w:szCs w:val="30"/>
          <w:cs/>
        </w:rPr>
        <w:t xml:space="preserve"> </w:t>
      </w:r>
      <w:r w:rsidRPr="00CA12A4">
        <w:rPr>
          <w:rFonts w:asciiTheme="majorBidi" w:hAnsiTheme="majorBidi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7FEA48A9" w14:textId="77777777" w:rsidR="00832F25" w:rsidRPr="00CA12A4" w:rsidRDefault="00832F25" w:rsidP="008321D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sz w:val="24"/>
          <w:szCs w:val="24"/>
        </w:rPr>
      </w:pPr>
    </w:p>
    <w:p w14:paraId="3298E4F9" w14:textId="2491B07B" w:rsidR="008321D5" w:rsidRPr="00CA12A4" w:rsidRDefault="00832F25" w:rsidP="00832F2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 w:hint="cs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Pr="00CA12A4">
        <w:rPr>
          <w:rFonts w:ascii="Angsana New" w:hAnsi="Angsana New"/>
          <w:sz w:val="30"/>
          <w:szCs w:val="30"/>
          <w:cs/>
        </w:rPr>
        <w:t xml:space="preserve">  </w:t>
      </w:r>
      <w:r w:rsidRPr="00CA12A4">
        <w:rPr>
          <w:rFonts w:ascii="Angsana New" w:hAnsi="Angsana New" w:hint="cs"/>
          <w:sz w:val="30"/>
          <w:szCs w:val="30"/>
          <w:cs/>
        </w:rPr>
        <w:t>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ตาม</w:t>
      </w:r>
      <w:r w:rsidRPr="00CA12A4">
        <w:rPr>
          <w:rFonts w:ascii="Angsana New" w:hAnsi="Angsana New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sz w:val="30"/>
          <w:szCs w:val="30"/>
        </w:rPr>
        <w:t xml:space="preserve">TFRS 16 </w:t>
      </w:r>
      <w:r w:rsidRPr="00CA12A4">
        <w:rPr>
          <w:rFonts w:ascii="Angsana New" w:hAnsi="Angsana New" w:hint="cs"/>
          <w:sz w:val="30"/>
          <w:szCs w:val="30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</w:t>
      </w:r>
      <w:r w:rsidRPr="00CA12A4">
        <w:rPr>
          <w:rFonts w:ascii="Angsana New" w:hAnsi="Angsana New"/>
          <w:sz w:val="30"/>
          <w:szCs w:val="30"/>
        </w:rPr>
        <w:t xml:space="preserve"> </w:t>
      </w:r>
      <w:r w:rsidRPr="00CA12A4">
        <w:rPr>
          <w:rFonts w:ascii="Angsana New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29E0316" w14:textId="77777777" w:rsidR="00AE59E6" w:rsidRPr="00CA12A4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C69292" w14:textId="2E19EE85" w:rsidR="00AE59E6" w:rsidRPr="00CA12A4" w:rsidRDefault="00AE59E6" w:rsidP="00500A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 xml:space="preserve">กลุ่มบริษัทให้เช่าช่วงสินทรัพย์บางรายการ 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ตาม </w:t>
      </w:r>
      <w:r w:rsidRPr="00CA12A4">
        <w:rPr>
          <w:rFonts w:ascii="Angsana New" w:hAnsi="Angsana New"/>
          <w:sz w:val="30"/>
          <w:szCs w:val="30"/>
        </w:rPr>
        <w:t xml:space="preserve">TFRS 16 </w:t>
      </w:r>
      <w:r w:rsidRPr="00CA12A4">
        <w:rPr>
          <w:rFonts w:ascii="Angsana New" w:hAnsi="Angsana New"/>
          <w:sz w:val="30"/>
          <w:szCs w:val="30"/>
          <w:cs/>
        </w:rPr>
        <w:t xml:space="preserve"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 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 จะรับรู้ลูกหนี้สัญญาเช่าเงินทุน </w:t>
      </w:r>
    </w:p>
    <w:p w14:paraId="33E027C1" w14:textId="77777777" w:rsidR="0076126B" w:rsidRPr="00CA12A4" w:rsidRDefault="0076126B" w:rsidP="00500A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6EF1B3B8" w14:textId="63174071" w:rsidR="00AE59E6" w:rsidRPr="00CA12A4" w:rsidRDefault="009368D0" w:rsidP="0065095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Pr="00CA12A4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AE59E6" w:rsidRPr="00CA12A4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49887B07" w14:textId="77777777" w:rsidR="00AE59E6" w:rsidRPr="00CA12A4" w:rsidRDefault="00AE59E6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E485A6" w14:textId="2C11DAAD" w:rsidR="00AE59E6" w:rsidRPr="00CA12A4" w:rsidRDefault="00AE59E6" w:rsidP="0093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CA12A4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เป็นครั้งแรก ณ วันที่ </w:t>
      </w:r>
      <w:r w:rsidRPr="00CA12A4">
        <w:rPr>
          <w:rFonts w:ascii="Angsana New" w:hAnsi="Angsana New"/>
          <w:color w:val="000000"/>
          <w:sz w:val="30"/>
          <w:szCs w:val="30"/>
        </w:rPr>
        <w:t>1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CA12A4">
        <w:rPr>
          <w:rFonts w:ascii="Angsana New" w:hAnsi="Angsana New"/>
          <w:color w:val="000000"/>
          <w:sz w:val="30"/>
          <w:szCs w:val="30"/>
        </w:rPr>
        <w:t>256</w:t>
      </w:r>
      <w:r w:rsidR="009368D0" w:rsidRPr="00CA12A4">
        <w:rPr>
          <w:rFonts w:ascii="Angsana New" w:hAnsi="Angsana New"/>
          <w:color w:val="000000"/>
          <w:sz w:val="30"/>
          <w:szCs w:val="30"/>
        </w:rPr>
        <w:t>3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CA12A4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CA12A4">
        <w:rPr>
          <w:rFonts w:ascii="Angsana New" w:hAnsi="Angsana New"/>
          <w:color w:val="000000"/>
          <w:sz w:val="30"/>
          <w:szCs w:val="30"/>
          <w:cs/>
        </w:rPr>
        <w:t>จะปรับปรุงกับยอดยกมาของกำไรสะสม ณ วันที่</w:t>
      </w:r>
      <w:r w:rsidRPr="00CA12A4">
        <w:rPr>
          <w:rFonts w:ascii="Angsana New" w:hAnsi="Angsana New"/>
          <w:color w:val="000000"/>
          <w:sz w:val="30"/>
          <w:szCs w:val="30"/>
        </w:rPr>
        <w:t xml:space="preserve"> </w:t>
      </w:r>
      <w:r w:rsidR="001405E4" w:rsidRPr="00CA12A4">
        <w:rPr>
          <w:rFonts w:ascii="Angsana New" w:hAnsi="Angsana New"/>
          <w:color w:val="000000"/>
          <w:sz w:val="30"/>
          <w:szCs w:val="30"/>
        </w:rPr>
        <w:t>1</w:t>
      </w:r>
      <w:r w:rsidRPr="00CA12A4">
        <w:rPr>
          <w:rFonts w:ascii="Angsana New" w:hAnsi="Angsana New"/>
          <w:color w:val="000000"/>
          <w:sz w:val="30"/>
          <w:szCs w:val="30"/>
        </w:rPr>
        <w:t xml:space="preserve"> 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ตุลาคม </w:t>
      </w:r>
      <w:r w:rsidRPr="00CA12A4">
        <w:rPr>
          <w:rFonts w:ascii="Angsana New" w:hAnsi="Angsana New"/>
          <w:color w:val="000000"/>
          <w:sz w:val="30"/>
          <w:szCs w:val="30"/>
        </w:rPr>
        <w:t>256</w:t>
      </w:r>
      <w:r w:rsidR="009368D0" w:rsidRPr="00CA12A4">
        <w:rPr>
          <w:rFonts w:ascii="Angsana New" w:hAnsi="Angsana New"/>
          <w:color w:val="000000"/>
          <w:sz w:val="30"/>
          <w:szCs w:val="30"/>
        </w:rPr>
        <w:t>3</w:t>
      </w:r>
      <w:r w:rsidRPr="00CA12A4">
        <w:rPr>
          <w:rFonts w:ascii="Angsana New" w:hAnsi="Angsana New"/>
          <w:color w:val="000000"/>
          <w:sz w:val="30"/>
          <w:szCs w:val="30"/>
        </w:rPr>
        <w:t xml:space="preserve"> </w:t>
      </w:r>
      <w:r w:rsidRPr="00CA12A4">
        <w:rPr>
          <w:rFonts w:ascii="Angsana New" w:hAnsi="Angsana New"/>
          <w:color w:val="000000"/>
          <w:sz w:val="30"/>
          <w:szCs w:val="30"/>
          <w:cs/>
        </w:rPr>
        <w:t>โดยไม่ปรับปรุงข้อมูลเปรียบเทียบ</w:t>
      </w:r>
    </w:p>
    <w:p w14:paraId="43FED76B" w14:textId="77777777" w:rsidR="009368D0" w:rsidRPr="00CA12A4" w:rsidRDefault="009368D0" w:rsidP="0093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F253C8" w14:textId="29607161" w:rsidR="00AE59E6" w:rsidRPr="00CA12A4" w:rsidRDefault="00AE59E6" w:rsidP="00936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color w:val="000000"/>
          <w:sz w:val="30"/>
          <w:szCs w:val="30"/>
        </w:rPr>
      </w:pPr>
      <w:r w:rsidRPr="00CA12A4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CA12A4">
        <w:rPr>
          <w:rFonts w:ascii="Angsana New" w:hAnsi="Angsana New"/>
          <w:color w:val="000000"/>
          <w:sz w:val="30"/>
          <w:szCs w:val="30"/>
        </w:rPr>
        <w:t>TFRS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color w:val="000000"/>
          <w:sz w:val="30"/>
          <w:szCs w:val="30"/>
        </w:rPr>
        <w:t xml:space="preserve">16 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="001405E4" w:rsidRPr="00CA12A4">
        <w:rPr>
          <w:rFonts w:ascii="Angsana New" w:hAnsi="Angsana New"/>
          <w:color w:val="000000"/>
          <w:sz w:val="30"/>
          <w:szCs w:val="30"/>
        </w:rPr>
        <w:t>1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CA12A4">
        <w:rPr>
          <w:rFonts w:ascii="Angsana New" w:hAnsi="Angsana New"/>
          <w:color w:val="000000"/>
          <w:sz w:val="30"/>
          <w:szCs w:val="30"/>
        </w:rPr>
        <w:t>256</w:t>
      </w:r>
      <w:r w:rsidR="00DA47A5" w:rsidRPr="00CA12A4">
        <w:rPr>
          <w:rFonts w:ascii="Angsana New" w:hAnsi="Angsana New"/>
          <w:color w:val="000000"/>
          <w:sz w:val="30"/>
          <w:szCs w:val="30"/>
        </w:rPr>
        <w:t>3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CA12A4">
        <w:rPr>
          <w:rFonts w:ascii="Angsana New" w:hAnsi="Angsana New" w:hint="cs"/>
          <w:color w:val="000000"/>
          <w:sz w:val="30"/>
          <w:szCs w:val="30"/>
          <w:cs/>
        </w:rPr>
        <w:t xml:space="preserve">เคยระบุเป็นสัญญาเช่าตามมาตรฐานการบัญชี ฉบับที่ </w:t>
      </w:r>
      <w:r w:rsidRPr="00CA12A4">
        <w:rPr>
          <w:rFonts w:ascii="Angsana New" w:hAnsi="Angsana New" w:hint="cs"/>
          <w:color w:val="000000"/>
          <w:sz w:val="30"/>
          <w:szCs w:val="30"/>
        </w:rPr>
        <w:t>17</w:t>
      </w:r>
    </w:p>
    <w:p w14:paraId="4EF2EC52" w14:textId="64222987" w:rsidR="00DA47A5" w:rsidRDefault="00DA47A5" w:rsidP="00DA47A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180"/>
        <w:rPr>
          <w:rFonts w:ascii="Angsana New" w:hAnsi="Angsana New"/>
          <w:color w:val="000000"/>
          <w:sz w:val="30"/>
          <w:szCs w:val="30"/>
        </w:rPr>
      </w:pPr>
    </w:p>
    <w:p w14:paraId="0DA00E91" w14:textId="505B8114" w:rsidR="0089697D" w:rsidRDefault="0089697D" w:rsidP="00DA47A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180"/>
        <w:rPr>
          <w:rFonts w:ascii="Angsana New" w:hAnsi="Angsana New"/>
          <w:color w:val="000000"/>
          <w:sz w:val="30"/>
          <w:szCs w:val="30"/>
        </w:rPr>
      </w:pPr>
    </w:p>
    <w:p w14:paraId="6173C324" w14:textId="77777777" w:rsidR="0089697D" w:rsidRPr="00CA12A4" w:rsidRDefault="0089697D" w:rsidP="00DA47A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180"/>
        <w:rPr>
          <w:rFonts w:ascii="Angsana New" w:hAnsi="Angsana New"/>
          <w:color w:val="000000"/>
          <w:sz w:val="30"/>
          <w:szCs w:val="30"/>
        </w:rPr>
      </w:pPr>
    </w:p>
    <w:p w14:paraId="55EDD298" w14:textId="5E07090C" w:rsidR="00AE59E6" w:rsidRPr="00CA12A4" w:rsidRDefault="00DA47A5" w:rsidP="00DA47A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180"/>
        <w:rPr>
          <w:rFonts w:ascii="Angsana New" w:hAnsi="Angsana New"/>
          <w:color w:val="000000"/>
          <w:sz w:val="30"/>
          <w:szCs w:val="30"/>
        </w:rPr>
      </w:pPr>
      <w:r w:rsidRPr="00CA12A4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การประเมินผลกระทบเบื้องต้นของการถือปฏิบัติตาม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12A4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16 </w:t>
      </w:r>
      <w:r w:rsidRPr="00CA12A4">
        <w:rPr>
          <w:rFonts w:ascii="Angsana New" w:hAnsi="Angsana New" w:hint="cs"/>
          <w:color w:val="000000"/>
          <w:sz w:val="30"/>
          <w:szCs w:val="30"/>
          <w:cs/>
        </w:rPr>
        <w:t>เป็นครั้งแรกต่องบการเงิน</w:t>
      </w:r>
      <w:r w:rsidRPr="00CA12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A12A4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4915A27A" w14:textId="77777777" w:rsidR="00DA47A5" w:rsidRPr="00CA12A4" w:rsidRDefault="00DA47A5" w:rsidP="00AE59E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-180"/>
        <w:jc w:val="right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2016"/>
        <w:gridCol w:w="236"/>
        <w:gridCol w:w="2033"/>
      </w:tblGrid>
      <w:tr w:rsidR="00AE59E6" w:rsidRPr="00CA12A4" w14:paraId="347FDD83" w14:textId="77777777" w:rsidTr="00DE4EB3">
        <w:trPr>
          <w:tblHeader/>
        </w:trPr>
        <w:tc>
          <w:tcPr>
            <w:tcW w:w="4896" w:type="dxa"/>
            <w:vAlign w:val="bottom"/>
            <w:hideMark/>
          </w:tcPr>
          <w:p w14:paraId="1FB4E584" w14:textId="77777777" w:rsidR="00AE59E6" w:rsidRPr="00CA12A4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016" w:type="dxa"/>
            <w:vAlign w:val="bottom"/>
            <w:hideMark/>
          </w:tcPr>
          <w:p w14:paraId="79D5B9B0" w14:textId="77777777" w:rsidR="00AE59E6" w:rsidRPr="00CA12A4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74192BF" w14:textId="77777777" w:rsidR="00AE59E6" w:rsidRPr="00CA12A4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49A75BF7" w14:textId="77777777" w:rsidR="00AE59E6" w:rsidRPr="00CA12A4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9E6" w:rsidRPr="00CA12A4" w14:paraId="6E76A7F9" w14:textId="77777777" w:rsidTr="00DE4EB3">
        <w:trPr>
          <w:tblHeader/>
        </w:trPr>
        <w:tc>
          <w:tcPr>
            <w:tcW w:w="4896" w:type="dxa"/>
            <w:vAlign w:val="bottom"/>
          </w:tcPr>
          <w:p w14:paraId="2861A8B5" w14:textId="333E04D9" w:rsidR="00AE59E6" w:rsidRPr="00CA12A4" w:rsidRDefault="00DA47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CA12A4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CA12A4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1 </w:t>
            </w:r>
            <w:r w:rsidRPr="00CA12A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ตุลาคม</w:t>
            </w:r>
          </w:p>
        </w:tc>
        <w:tc>
          <w:tcPr>
            <w:tcW w:w="2016" w:type="dxa"/>
            <w:vAlign w:val="bottom"/>
            <w:hideMark/>
          </w:tcPr>
          <w:p w14:paraId="4591F17C" w14:textId="4780D41E" w:rsidR="00AE59E6" w:rsidRPr="00CA12A4" w:rsidRDefault="001405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DA47A5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AE9F1B3" w14:textId="77777777" w:rsidR="00AE59E6" w:rsidRPr="00CA12A4" w:rsidRDefault="00AE59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  <w:hideMark/>
          </w:tcPr>
          <w:p w14:paraId="4BEA16B9" w14:textId="6EFFDE0A" w:rsidR="00AE59E6" w:rsidRPr="00CA12A4" w:rsidRDefault="001405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DA47A5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2B615B" w:rsidRPr="00CA12A4" w14:paraId="0FAB2E54" w14:textId="77777777" w:rsidTr="00DE4EB3">
        <w:trPr>
          <w:tblHeader/>
        </w:trPr>
        <w:tc>
          <w:tcPr>
            <w:tcW w:w="4896" w:type="dxa"/>
            <w:vAlign w:val="bottom"/>
          </w:tcPr>
          <w:p w14:paraId="7C4D292E" w14:textId="77777777" w:rsidR="002B615B" w:rsidRPr="00CA12A4" w:rsidRDefault="002B6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285" w:type="dxa"/>
            <w:gridSpan w:val="3"/>
            <w:vAlign w:val="bottom"/>
          </w:tcPr>
          <w:p w14:paraId="180840D0" w14:textId="53CBD4E7" w:rsidR="002B615B" w:rsidRPr="00CA12A4" w:rsidRDefault="002B6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5AD1" w:rsidRPr="00CA12A4" w14:paraId="457390A3" w14:textId="77777777" w:rsidTr="00DA47A5">
        <w:tc>
          <w:tcPr>
            <w:tcW w:w="4896" w:type="dxa"/>
            <w:hideMark/>
          </w:tcPr>
          <w:p w14:paraId="554AA1AE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2016" w:type="dxa"/>
            <w:vAlign w:val="bottom"/>
          </w:tcPr>
          <w:p w14:paraId="2B2979DD" w14:textId="2B9B556F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798</w:t>
            </w:r>
          </w:p>
        </w:tc>
        <w:tc>
          <w:tcPr>
            <w:tcW w:w="236" w:type="dxa"/>
            <w:vAlign w:val="bottom"/>
          </w:tcPr>
          <w:p w14:paraId="7134CB1B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1160B104" w14:textId="43E9753C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3473B1EC" w14:textId="77777777" w:rsidTr="00DE4EB3">
        <w:tc>
          <w:tcPr>
            <w:tcW w:w="4896" w:type="dxa"/>
          </w:tcPr>
          <w:p w14:paraId="1B355764" w14:textId="4FBD47B3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สินทรัพย์หมุนเวียนอื่นเพิ่มขึ้น</w:t>
            </w:r>
          </w:p>
        </w:tc>
        <w:tc>
          <w:tcPr>
            <w:tcW w:w="2016" w:type="dxa"/>
            <w:vAlign w:val="bottom"/>
          </w:tcPr>
          <w:p w14:paraId="68666879" w14:textId="4805FE11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="00181E5A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BC2DF4C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3DFD2B52" w14:textId="6BA64F40" w:rsidR="00335AD1" w:rsidRPr="00CA12A4" w:rsidRDefault="00181E5A" w:rsidP="00181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78EE3FD4" w14:textId="77777777" w:rsidTr="00DA47A5">
        <w:tc>
          <w:tcPr>
            <w:tcW w:w="4896" w:type="dxa"/>
            <w:hideMark/>
          </w:tcPr>
          <w:p w14:paraId="7D80A12A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สิทธิการใช้ที่ดิน อาคาร และอุปกรณ์เพิ่มขึ้น</w:t>
            </w:r>
          </w:p>
        </w:tc>
        <w:tc>
          <w:tcPr>
            <w:tcW w:w="2016" w:type="dxa"/>
            <w:vAlign w:val="bottom"/>
          </w:tcPr>
          <w:p w14:paraId="4AB3D44C" w14:textId="612B7D2C" w:rsidR="00335AD1" w:rsidRPr="00CA12A4" w:rsidRDefault="00831FB5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6FE4542E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</w:tcPr>
          <w:p w14:paraId="257E4A1F" w14:textId="4A461630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</w:tr>
      <w:tr w:rsidR="00335AD1" w:rsidRPr="00CA12A4" w14:paraId="704947D6" w14:textId="77777777" w:rsidTr="00DA47A5">
        <w:tc>
          <w:tcPr>
            <w:tcW w:w="4896" w:type="dxa"/>
            <w:hideMark/>
          </w:tcPr>
          <w:p w14:paraId="6713AD89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สิทธิการใช้อสังหาริมทรัพย์เพื่อการลงทุนเพิ่มขึ้น</w:t>
            </w:r>
          </w:p>
        </w:tc>
        <w:tc>
          <w:tcPr>
            <w:tcW w:w="2016" w:type="dxa"/>
            <w:vAlign w:val="bottom"/>
          </w:tcPr>
          <w:p w14:paraId="78F554FB" w14:textId="78818B9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2,</w:t>
            </w:r>
            <w:r w:rsidR="00831FB5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14:paraId="76CA16D1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41DA5706" w14:textId="0EBC7E6D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162</w:t>
            </w:r>
          </w:p>
        </w:tc>
      </w:tr>
      <w:tr w:rsidR="00335AD1" w:rsidRPr="00CA12A4" w14:paraId="72D89CFD" w14:textId="77777777" w:rsidTr="00DA47A5">
        <w:tc>
          <w:tcPr>
            <w:tcW w:w="4896" w:type="dxa"/>
            <w:hideMark/>
          </w:tcPr>
          <w:p w14:paraId="4655C198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อสังหาริมทรัพย์เพื่อการลงทุนลดลง</w:t>
            </w:r>
          </w:p>
        </w:tc>
        <w:tc>
          <w:tcPr>
            <w:tcW w:w="2016" w:type="dxa"/>
            <w:vAlign w:val="bottom"/>
          </w:tcPr>
          <w:p w14:paraId="62F0D0F0" w14:textId="7198DD5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(2,</w:t>
            </w:r>
            <w:r w:rsidR="00A242BF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860</w:t>
            </w: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B8C7688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66AC1619" w14:textId="704AC5DB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1E0E000D" w14:textId="77777777" w:rsidTr="00DA47A5">
        <w:tc>
          <w:tcPr>
            <w:tcW w:w="4896" w:type="dxa"/>
            <w:hideMark/>
          </w:tcPr>
          <w:p w14:paraId="51B37960" w14:textId="1E39B6A1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เงินลงทุนในบริษัทร่วมและการร่วมค้าลดลง</w:t>
            </w:r>
          </w:p>
        </w:tc>
        <w:tc>
          <w:tcPr>
            <w:tcW w:w="2016" w:type="dxa"/>
            <w:vAlign w:val="bottom"/>
          </w:tcPr>
          <w:p w14:paraId="6D444AD0" w14:textId="3AFA004A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="00A242BF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685</w:t>
            </w: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F6FFD3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71C14200" w14:textId="7F954D7A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0888DC00" w14:textId="77777777" w:rsidTr="00DA47A5">
        <w:tc>
          <w:tcPr>
            <w:tcW w:w="4896" w:type="dxa"/>
            <w:hideMark/>
          </w:tcPr>
          <w:p w14:paraId="1A75B8EE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สินทรัพย์ภาษีเงินได้รอการตัดบัญชีเพิ่มขึ้น  </w:t>
            </w:r>
          </w:p>
        </w:tc>
        <w:tc>
          <w:tcPr>
            <w:tcW w:w="2016" w:type="dxa"/>
            <w:vAlign w:val="bottom"/>
          </w:tcPr>
          <w:p w14:paraId="31444E97" w14:textId="4737CC12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</w:t>
            </w:r>
            <w:r w:rsidR="00A242BF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36" w:type="dxa"/>
            <w:vAlign w:val="bottom"/>
          </w:tcPr>
          <w:p w14:paraId="2487BF50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</w:tcPr>
          <w:p w14:paraId="06C32C58" w14:textId="1DCA4951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174683DA" w14:textId="77777777" w:rsidTr="00DA47A5">
        <w:tc>
          <w:tcPr>
            <w:tcW w:w="4896" w:type="dxa"/>
            <w:hideMark/>
          </w:tcPr>
          <w:p w14:paraId="056CB00A" w14:textId="7EF582E0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2016" w:type="dxa"/>
            <w:vAlign w:val="bottom"/>
          </w:tcPr>
          <w:p w14:paraId="35AA2069" w14:textId="14CB021D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</w:t>
            </w:r>
            <w:r w:rsidR="00181E5A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1,816</w:t>
            </w: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AA3F80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</w:tcPr>
          <w:p w14:paraId="5052E5CB" w14:textId="7D0A3258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(5)</w:t>
            </w:r>
          </w:p>
        </w:tc>
      </w:tr>
      <w:tr w:rsidR="00335AD1" w:rsidRPr="00CA12A4" w14:paraId="7C526F57" w14:textId="77777777" w:rsidTr="00DE4EB3">
        <w:trPr>
          <w:trHeight w:val="60"/>
        </w:trPr>
        <w:tc>
          <w:tcPr>
            <w:tcW w:w="4896" w:type="dxa"/>
          </w:tcPr>
          <w:p w14:paraId="5AB6D55B" w14:textId="345B7E40" w:rsidR="00335AD1" w:rsidRPr="00CA12A4" w:rsidDel="004A5BE9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หนี้สินหมุนเวียนอื่นลดลง</w:t>
            </w:r>
          </w:p>
        </w:tc>
        <w:tc>
          <w:tcPr>
            <w:tcW w:w="2016" w:type="dxa"/>
            <w:vAlign w:val="bottom"/>
          </w:tcPr>
          <w:p w14:paraId="3323F4E7" w14:textId="518681A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5770A87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</w:tcPr>
          <w:p w14:paraId="42DB90E5" w14:textId="0B3A456B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45920A90" w14:textId="77777777" w:rsidTr="00DA47A5">
        <w:trPr>
          <w:trHeight w:val="60"/>
        </w:trPr>
        <w:tc>
          <w:tcPr>
            <w:tcW w:w="4896" w:type="dxa"/>
            <w:hideMark/>
          </w:tcPr>
          <w:p w14:paraId="20D78264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016" w:type="dxa"/>
            <w:vAlign w:val="bottom"/>
          </w:tcPr>
          <w:p w14:paraId="06B20695" w14:textId="609644D4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(2,</w:t>
            </w:r>
            <w:r w:rsidR="00831FB5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295</w:t>
            </w: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6B323D8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51730BA1" w14:textId="7BDCB5A9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</w:t>
            </w:r>
            <w:r w:rsidR="00181E5A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35AD1" w:rsidRPr="00CA12A4" w14:paraId="3958C203" w14:textId="77777777" w:rsidTr="00DA47A5">
        <w:trPr>
          <w:trHeight w:val="60"/>
        </w:trPr>
        <w:tc>
          <w:tcPr>
            <w:tcW w:w="4896" w:type="dxa"/>
            <w:hideMark/>
          </w:tcPr>
          <w:p w14:paraId="7B7E18C0" w14:textId="30788C90" w:rsidR="00335AD1" w:rsidRPr="00CA12A4" w:rsidRDefault="00831FB5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รายได้สิทธิการเช่ารอตัดบัญชี</w:t>
            </w:r>
            <w:r w:rsidR="00F30E8D"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016" w:type="dxa"/>
            <w:vAlign w:val="bottom"/>
          </w:tcPr>
          <w:p w14:paraId="2F888A04" w14:textId="288498AC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6,303</w:t>
            </w:r>
          </w:p>
        </w:tc>
        <w:tc>
          <w:tcPr>
            <w:tcW w:w="236" w:type="dxa"/>
          </w:tcPr>
          <w:p w14:paraId="2423967E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04512DDA" w14:textId="79FE3191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25686068" w14:textId="77777777" w:rsidTr="00DA47A5">
        <w:trPr>
          <w:trHeight w:val="60"/>
        </w:trPr>
        <w:tc>
          <w:tcPr>
            <w:tcW w:w="4896" w:type="dxa"/>
            <w:hideMark/>
          </w:tcPr>
          <w:p w14:paraId="1D17C150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หนี้สินไม่หมุนเวียนอื่นลดลง</w:t>
            </w:r>
          </w:p>
        </w:tc>
        <w:tc>
          <w:tcPr>
            <w:tcW w:w="2016" w:type="dxa"/>
            <w:vAlign w:val="bottom"/>
          </w:tcPr>
          <w:p w14:paraId="335FD3D5" w14:textId="3E062986" w:rsidR="00335AD1" w:rsidRPr="00CA12A4" w:rsidRDefault="00A242BF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E4E6DF0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33" w:type="dxa"/>
            <w:vAlign w:val="bottom"/>
          </w:tcPr>
          <w:p w14:paraId="21DC8F0B" w14:textId="20B94E05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04932224" w14:textId="77777777" w:rsidTr="00DA47A5">
        <w:tc>
          <w:tcPr>
            <w:tcW w:w="4896" w:type="dxa"/>
            <w:hideMark/>
          </w:tcPr>
          <w:p w14:paraId="30472D3B" w14:textId="4D07FB15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016" w:type="dxa"/>
            <w:vAlign w:val="bottom"/>
          </w:tcPr>
          <w:p w14:paraId="359EF3CC" w14:textId="30697CC6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(1,42</w:t>
            </w:r>
            <w:r w:rsidR="00A242BF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DFB97E7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</w:tcPr>
          <w:p w14:paraId="27FF34A3" w14:textId="27C08BA0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35AD1" w:rsidRPr="00CA12A4" w14:paraId="5733FF1A" w14:textId="77777777" w:rsidTr="00DA47A5">
        <w:tc>
          <w:tcPr>
            <w:tcW w:w="4896" w:type="dxa"/>
            <w:hideMark/>
          </w:tcPr>
          <w:p w14:paraId="1B917926" w14:textId="16FE71B8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2016" w:type="dxa"/>
            <w:vAlign w:val="bottom"/>
          </w:tcPr>
          <w:p w14:paraId="36E177E1" w14:textId="41E118BE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(1,5</w:t>
            </w:r>
            <w:r w:rsidR="00A242BF"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  <w:r w:rsidRPr="00CA12A4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C0BAC0" w14:textId="77777777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033" w:type="dxa"/>
            <w:vAlign w:val="bottom"/>
          </w:tcPr>
          <w:p w14:paraId="36C8FA38" w14:textId="7FF2E7EF" w:rsidR="00335AD1" w:rsidRPr="00CA12A4" w:rsidRDefault="00335AD1" w:rsidP="00335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1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2AACBB02" w14:textId="78C4FD4F" w:rsidR="00DA47A5" w:rsidRPr="00CA12A4" w:rsidRDefault="00DA4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D9D9D9"/>
        </w:rPr>
      </w:pPr>
    </w:p>
    <w:p w14:paraId="3836C659" w14:textId="77777777" w:rsidR="00DA47A5" w:rsidRPr="00CA12A4" w:rsidRDefault="00DA4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D9D9D9"/>
          <w:cs/>
        </w:rPr>
      </w:pPr>
      <w:r w:rsidRPr="00CA12A4">
        <w:rPr>
          <w:rFonts w:ascii="Angsana New" w:hAnsi="Angsana New"/>
          <w:sz w:val="30"/>
          <w:szCs w:val="30"/>
          <w:shd w:val="clear" w:color="auto" w:fill="D9D9D9"/>
        </w:rPr>
        <w:br w:type="page"/>
      </w:r>
    </w:p>
    <w:p w14:paraId="0ACA529E" w14:textId="49E40CDA" w:rsidR="00E7557D" w:rsidRPr="00CA12A4" w:rsidRDefault="00B601E1" w:rsidP="00003A4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CA12A4">
        <w:rPr>
          <w:rFonts w:ascii="Angsana New" w:hAnsi="Angsana New"/>
          <w:sz w:val="30"/>
          <w:szCs w:val="30"/>
          <w:cs/>
          <w:lang w:val="en-US"/>
        </w:rPr>
        <w:lastRenderedPageBreak/>
        <w:t>การจัดประเภทรายการใหม่</w:t>
      </w:r>
    </w:p>
    <w:p w14:paraId="4CCDF3EA" w14:textId="77777777" w:rsidR="006B5FD3" w:rsidRPr="00CA12A4" w:rsidRDefault="006B5FD3" w:rsidP="006B5FD3">
      <w:pPr>
        <w:rPr>
          <w:sz w:val="30"/>
          <w:szCs w:val="30"/>
          <w:lang w:eastAsia="x-none"/>
        </w:rPr>
      </w:pPr>
    </w:p>
    <w:p w14:paraId="62434DF8" w14:textId="36C666AA" w:rsidR="009642A0" w:rsidRPr="00CA12A4" w:rsidRDefault="00AD266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CA12A4">
        <w:rPr>
          <w:rFonts w:ascii="Angsana New" w:hAnsi="Angsana New"/>
          <w:spacing w:val="-6"/>
          <w:sz w:val="30"/>
          <w:szCs w:val="30"/>
          <w:cs/>
        </w:rPr>
        <w:t>รายการบางรายการในงบการเงิน</w:t>
      </w:r>
      <w:r w:rsidR="00DA47A5" w:rsidRPr="00CA12A4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DA47A5" w:rsidRPr="00CA12A4">
        <w:rPr>
          <w:rFonts w:ascii="Angsana New" w:hAnsi="Angsana New"/>
          <w:spacing w:val="-6"/>
          <w:sz w:val="30"/>
          <w:szCs w:val="30"/>
        </w:rPr>
        <w:t>2562</w:t>
      </w:r>
      <w:r w:rsidR="00DA47A5" w:rsidRPr="00CA12A4">
        <w:rPr>
          <w:rFonts w:ascii="Angsana New" w:hAnsi="Angsana New" w:hint="cs"/>
          <w:spacing w:val="-6"/>
          <w:sz w:val="30"/>
          <w:szCs w:val="30"/>
          <w:cs/>
        </w:rPr>
        <w:t xml:space="preserve"> ได้จัดประเภทรายการใหม่ให้สอดคล้องกับการนำเสนองบการเงินปี</w:t>
      </w:r>
      <w:r w:rsidR="00DA47A5" w:rsidRPr="00CA12A4">
        <w:rPr>
          <w:rFonts w:ascii="Angsana New" w:hAnsi="Angsana New"/>
          <w:spacing w:val="-6"/>
          <w:sz w:val="30"/>
          <w:szCs w:val="30"/>
        </w:rPr>
        <w:t xml:space="preserve"> 2563 </w:t>
      </w:r>
      <w:r w:rsidR="00DA47A5" w:rsidRPr="00CA12A4">
        <w:rPr>
          <w:rFonts w:ascii="Angsana New" w:hAnsi="Angsana New" w:hint="cs"/>
          <w:spacing w:val="-6"/>
          <w:sz w:val="30"/>
          <w:szCs w:val="30"/>
          <w:cs/>
        </w:rPr>
        <w:t>มีดังนี้</w:t>
      </w:r>
    </w:p>
    <w:p w14:paraId="2FBF0746" w14:textId="77777777" w:rsidR="00C47524" w:rsidRPr="00CA12A4" w:rsidRDefault="00C47524" w:rsidP="00D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FF"/>
          <w:spacing w:val="-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1080"/>
      </w:tblGrid>
      <w:tr w:rsidR="004137E7" w:rsidRPr="00CA12A4" w14:paraId="3DD0C815" w14:textId="77777777" w:rsidTr="00B05811">
        <w:trPr>
          <w:tblHeader/>
        </w:trPr>
        <w:tc>
          <w:tcPr>
            <w:tcW w:w="2250" w:type="dxa"/>
          </w:tcPr>
          <w:p w14:paraId="13F06F9A" w14:textId="77777777" w:rsidR="004137E7" w:rsidRPr="00CA12A4" w:rsidRDefault="004137E7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</w:tcPr>
          <w:p w14:paraId="2DD82BBF" w14:textId="3989B61B" w:rsidR="004137E7" w:rsidRPr="00CA12A4" w:rsidRDefault="004137E7" w:rsidP="004137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130FAF" w14:textId="77777777" w:rsidR="004137E7" w:rsidRPr="00CA12A4" w:rsidRDefault="004137E7" w:rsidP="004137E7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10" w:type="dxa"/>
            <w:gridSpan w:val="5"/>
          </w:tcPr>
          <w:p w14:paraId="4DBBEF1B" w14:textId="3CF29EBD" w:rsidR="004137E7" w:rsidRPr="00CA12A4" w:rsidRDefault="004137E7" w:rsidP="004137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22943" w:rsidRPr="00CA12A4" w14:paraId="62D1629A" w14:textId="77777777" w:rsidTr="00B05811">
        <w:trPr>
          <w:tblHeader/>
        </w:trPr>
        <w:tc>
          <w:tcPr>
            <w:tcW w:w="2250" w:type="dxa"/>
          </w:tcPr>
          <w:p w14:paraId="029BBD36" w14:textId="77777777" w:rsidR="00A22943" w:rsidRPr="00CA12A4" w:rsidRDefault="00A22943" w:rsidP="006B5FD3">
            <w:pPr>
              <w:pStyle w:val="BodyText"/>
              <w:spacing w:after="0"/>
              <w:ind w:left="110"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BB66B8D" w14:textId="0A06E3EE" w:rsidR="00A22943" w:rsidRPr="00CA12A4" w:rsidRDefault="00A22943" w:rsidP="00B058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0"/>
                <w:tab w:val="left" w:pos="340"/>
                <w:tab w:val="center" w:pos="375"/>
                <w:tab w:val="decimal" w:pos="695"/>
              </w:tabs>
              <w:spacing w:after="0"/>
              <w:ind w:left="-106" w:right="-1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</w:tc>
        <w:tc>
          <w:tcPr>
            <w:tcW w:w="270" w:type="dxa"/>
          </w:tcPr>
          <w:p w14:paraId="1048DD24" w14:textId="77777777" w:rsidR="00A22943" w:rsidRPr="00CA12A4" w:rsidRDefault="00A22943" w:rsidP="00C24E19">
            <w:pPr>
              <w:pStyle w:val="BodyText"/>
              <w:tabs>
                <w:tab w:val="clear" w:pos="454"/>
                <w:tab w:val="clear" w:pos="3515"/>
                <w:tab w:val="left" w:pos="43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585B2F" w14:textId="56D6D06E" w:rsidR="00A22943" w:rsidRPr="00CA12A4" w:rsidRDefault="00A22943" w:rsidP="00B0581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09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จัด</w:t>
            </w:r>
          </w:p>
        </w:tc>
        <w:tc>
          <w:tcPr>
            <w:tcW w:w="270" w:type="dxa"/>
          </w:tcPr>
          <w:p w14:paraId="16AF0141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CFD2A9" w14:textId="29623212" w:rsidR="00A22943" w:rsidRPr="00CA12A4" w:rsidRDefault="00A22943" w:rsidP="00B05811">
            <w:pPr>
              <w:pStyle w:val="BodyText"/>
              <w:tabs>
                <w:tab w:val="clear" w:pos="680"/>
                <w:tab w:val="clear" w:pos="907"/>
                <w:tab w:val="decimal" w:pos="695"/>
                <w:tab w:val="left" w:pos="791"/>
              </w:tabs>
              <w:spacing w:after="0"/>
              <w:ind w:left="-109" w:right="-1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</w:tc>
        <w:tc>
          <w:tcPr>
            <w:tcW w:w="270" w:type="dxa"/>
          </w:tcPr>
          <w:p w14:paraId="09D17224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149343" w14:textId="5F37AADB" w:rsidR="00A22943" w:rsidRPr="00CA12A4" w:rsidRDefault="00A22943" w:rsidP="00B05811">
            <w:pPr>
              <w:pStyle w:val="BodyText"/>
              <w:tabs>
                <w:tab w:val="clear" w:pos="680"/>
                <w:tab w:val="clear" w:pos="907"/>
                <w:tab w:val="decimal" w:pos="695"/>
                <w:tab w:val="left" w:pos="792"/>
              </w:tabs>
              <w:spacing w:after="0"/>
              <w:ind w:left="-108" w:right="-1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</w:tc>
        <w:tc>
          <w:tcPr>
            <w:tcW w:w="270" w:type="dxa"/>
          </w:tcPr>
          <w:p w14:paraId="0762566C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9A21FB" w14:textId="5DE68535" w:rsidR="00A22943" w:rsidRPr="00CA12A4" w:rsidRDefault="00A22943" w:rsidP="00B05811">
            <w:pPr>
              <w:pStyle w:val="BodyText"/>
              <w:tabs>
                <w:tab w:val="clear" w:pos="680"/>
                <w:tab w:val="clear" w:pos="907"/>
                <w:tab w:val="decimal" w:pos="695"/>
                <w:tab w:val="left" w:pos="883"/>
              </w:tabs>
              <w:spacing w:after="0"/>
              <w:ind w:left="-107" w:right="-1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จัด</w:t>
            </w:r>
          </w:p>
        </w:tc>
        <w:tc>
          <w:tcPr>
            <w:tcW w:w="270" w:type="dxa"/>
          </w:tcPr>
          <w:p w14:paraId="4E169597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75A1EA" w14:textId="1301F6EA" w:rsidR="00A22943" w:rsidRPr="00CA12A4" w:rsidRDefault="00A22943" w:rsidP="00B0581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</w:tc>
      </w:tr>
      <w:tr w:rsidR="00A22943" w:rsidRPr="00CA12A4" w14:paraId="2AB5C217" w14:textId="77777777" w:rsidTr="00B05811">
        <w:trPr>
          <w:tblHeader/>
        </w:trPr>
        <w:tc>
          <w:tcPr>
            <w:tcW w:w="2250" w:type="dxa"/>
          </w:tcPr>
          <w:p w14:paraId="643869DD" w14:textId="77777777" w:rsidR="00A22943" w:rsidRPr="00CA12A4" w:rsidRDefault="00A2294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3423FBD" w14:textId="77E686F6" w:rsidR="00A22943" w:rsidRPr="00CA12A4" w:rsidRDefault="00A22943" w:rsidP="00B0581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06" w:right="-1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F942A8B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31247C" w14:textId="3EF92E97" w:rsidR="00A22943" w:rsidRPr="00CA12A4" w:rsidRDefault="00A22943" w:rsidP="00B0581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09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62518AFA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4D823E" w14:textId="4E6E3119" w:rsidR="00A22943" w:rsidRPr="00CA12A4" w:rsidRDefault="00A22943" w:rsidP="00B05811">
            <w:pPr>
              <w:pStyle w:val="BodyText"/>
              <w:tabs>
                <w:tab w:val="clear" w:pos="680"/>
                <w:tab w:val="clear" w:pos="907"/>
                <w:tab w:val="decimal" w:pos="695"/>
                <w:tab w:val="left" w:pos="791"/>
              </w:tabs>
              <w:spacing w:after="0"/>
              <w:ind w:left="-109" w:right="-1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18A742A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9761F9" w14:textId="7A996F07" w:rsidR="00A22943" w:rsidRPr="00CA12A4" w:rsidRDefault="00A22943" w:rsidP="00B05811">
            <w:pPr>
              <w:pStyle w:val="BodyText"/>
              <w:tabs>
                <w:tab w:val="clear" w:pos="680"/>
                <w:tab w:val="clear" w:pos="907"/>
                <w:tab w:val="decimal" w:pos="695"/>
                <w:tab w:val="left" w:pos="792"/>
              </w:tabs>
              <w:spacing w:after="0"/>
              <w:ind w:left="-108" w:right="-1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5966AD2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68CBA34" w14:textId="6185360B" w:rsidR="00A22943" w:rsidRPr="00CA12A4" w:rsidRDefault="00A22943" w:rsidP="00B05811">
            <w:pPr>
              <w:pStyle w:val="BodyText"/>
              <w:tabs>
                <w:tab w:val="clear" w:pos="680"/>
                <w:tab w:val="clear" w:pos="907"/>
                <w:tab w:val="decimal" w:pos="695"/>
                <w:tab w:val="left" w:pos="883"/>
              </w:tabs>
              <w:spacing w:after="0"/>
              <w:ind w:left="-107" w:right="-1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FD03469" w14:textId="77777777" w:rsidR="00A22943" w:rsidRPr="00CA12A4" w:rsidRDefault="00A22943" w:rsidP="006B5F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77599E" w14:textId="3A6E75EE" w:rsidR="00A22943" w:rsidRPr="00CA12A4" w:rsidRDefault="006B5FD3" w:rsidP="00B0581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>ป</w:t>
            </w:r>
            <w:r w:rsidR="00A22943"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ระเภทใหม่</w:t>
            </w:r>
          </w:p>
        </w:tc>
      </w:tr>
      <w:tr w:rsidR="00A22943" w:rsidRPr="00CA12A4" w14:paraId="113D9059" w14:textId="77777777" w:rsidTr="00B05811">
        <w:trPr>
          <w:tblHeader/>
        </w:trPr>
        <w:tc>
          <w:tcPr>
            <w:tcW w:w="2250" w:type="dxa"/>
          </w:tcPr>
          <w:p w14:paraId="2852E11E" w14:textId="77777777" w:rsidR="00A22943" w:rsidRPr="00CA12A4" w:rsidRDefault="00A2294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11"/>
          </w:tcPr>
          <w:p w14:paraId="6E38B9D2" w14:textId="24D84676" w:rsidR="00A22943" w:rsidRPr="00CA12A4" w:rsidRDefault="004137E7" w:rsidP="004137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(ล้านบาท)</w:t>
            </w:r>
          </w:p>
        </w:tc>
      </w:tr>
      <w:tr w:rsidR="00A22943" w:rsidRPr="00CA12A4" w14:paraId="68A318F9" w14:textId="77777777" w:rsidTr="00B05811">
        <w:tc>
          <w:tcPr>
            <w:tcW w:w="2250" w:type="dxa"/>
          </w:tcPr>
          <w:p w14:paraId="15E9D557" w14:textId="3BBD109D" w:rsidR="00A22943" w:rsidRPr="00CA12A4" w:rsidRDefault="00A2294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810" w:type="dxa"/>
          </w:tcPr>
          <w:p w14:paraId="46AA39E1" w14:textId="77777777" w:rsidR="00A22943" w:rsidRPr="00CA12A4" w:rsidRDefault="00A2294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7B58D3" w14:textId="77777777" w:rsidR="00A22943" w:rsidRPr="00CA12A4" w:rsidRDefault="00A2294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0B5DFD" w14:textId="77777777" w:rsidR="00A22943" w:rsidRPr="00CA12A4" w:rsidRDefault="00A2294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216363" w14:textId="77777777" w:rsidR="00A22943" w:rsidRPr="00CA12A4" w:rsidRDefault="00A2294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EEBAD0" w14:textId="77777777" w:rsidR="00A22943" w:rsidRPr="00CA12A4" w:rsidRDefault="00A2294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817BFB" w14:textId="77777777" w:rsidR="00A22943" w:rsidRPr="00CA12A4" w:rsidRDefault="00A2294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7E0B6C" w14:textId="77777777" w:rsidR="00A22943" w:rsidRPr="00CA12A4" w:rsidRDefault="00A2294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8913C3" w14:textId="77777777" w:rsidR="00A22943" w:rsidRPr="00CA12A4" w:rsidRDefault="00A2294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C7FE7A" w14:textId="77777777" w:rsidR="00A22943" w:rsidRPr="00CA12A4" w:rsidRDefault="00A2294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7A519B" w14:textId="77777777" w:rsidR="00A22943" w:rsidRPr="00CA12A4" w:rsidRDefault="00A2294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99857E" w14:textId="77777777" w:rsidR="00A22943" w:rsidRPr="00CA12A4" w:rsidRDefault="00A2294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2C83" w:rsidRPr="00CA12A4" w14:paraId="1847E44B" w14:textId="77777777" w:rsidTr="00B05811">
        <w:tc>
          <w:tcPr>
            <w:tcW w:w="2250" w:type="dxa"/>
          </w:tcPr>
          <w:p w14:paraId="5FBD35DA" w14:textId="4D1C64D5" w:rsidR="004F2C83" w:rsidRPr="00CA12A4" w:rsidRDefault="004F2C83" w:rsidP="000514C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  ณ วันที่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0514C7"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0514C7"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734A74"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78C7D0D2" w14:textId="77777777" w:rsidR="004F2C83" w:rsidRPr="00CA12A4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A30652" w14:textId="77777777" w:rsidR="004F2C83" w:rsidRPr="00CA12A4" w:rsidRDefault="004F2C8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363F59" w14:textId="77777777" w:rsidR="004F2C83" w:rsidRPr="00CA12A4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28FEB7" w14:textId="77777777" w:rsidR="004F2C83" w:rsidRPr="00CA12A4" w:rsidRDefault="004F2C8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C093F6" w14:textId="77777777" w:rsidR="004F2C83" w:rsidRPr="00CA12A4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F92A46" w14:textId="77777777" w:rsidR="004F2C83" w:rsidRPr="00CA12A4" w:rsidRDefault="004F2C8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D7741B" w14:textId="77777777" w:rsidR="004F2C83" w:rsidRPr="00CA12A4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8DFDE3" w14:textId="77777777" w:rsidR="004F2C83" w:rsidRPr="00CA12A4" w:rsidRDefault="004F2C8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51AB49" w14:textId="77777777" w:rsidR="004F2C83" w:rsidRPr="00CA12A4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124BD61" w14:textId="77777777" w:rsidR="004F2C83" w:rsidRPr="00CA12A4" w:rsidRDefault="004F2C83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81EC02" w14:textId="77777777" w:rsidR="004F2C83" w:rsidRPr="00CA12A4" w:rsidRDefault="004F2C83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B39" w:rsidRPr="00CA12A4" w14:paraId="6E109C6F" w14:textId="77777777" w:rsidTr="00B05811">
        <w:tc>
          <w:tcPr>
            <w:tcW w:w="2250" w:type="dxa"/>
            <w:hideMark/>
          </w:tcPr>
          <w:p w14:paraId="190DC360" w14:textId="77777777" w:rsidR="009B6B39" w:rsidRPr="00CA12A4" w:rsidRDefault="009B6B39" w:rsidP="009B6B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00D0135" w14:textId="2F8AFABC" w:rsidR="009B6B39" w:rsidRPr="00CA12A4" w:rsidRDefault="00F03FF7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176</w:t>
            </w:r>
          </w:p>
        </w:tc>
        <w:tc>
          <w:tcPr>
            <w:tcW w:w="270" w:type="dxa"/>
          </w:tcPr>
          <w:p w14:paraId="4DF42518" w14:textId="77777777" w:rsidR="009B6B39" w:rsidRPr="00CA12A4" w:rsidRDefault="009B6B39" w:rsidP="009B6B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3FF791" w14:textId="465174F6" w:rsidR="009B6B39" w:rsidRPr="00CA12A4" w:rsidRDefault="00F03FF7" w:rsidP="00C369B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187</w:t>
            </w:r>
          </w:p>
        </w:tc>
        <w:tc>
          <w:tcPr>
            <w:tcW w:w="270" w:type="dxa"/>
          </w:tcPr>
          <w:p w14:paraId="73093417" w14:textId="77777777" w:rsidR="009B6B39" w:rsidRPr="00CA12A4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203BF5" w14:textId="4C5AAF60" w:rsidR="009B6B39" w:rsidRPr="00CA12A4" w:rsidRDefault="00F03FF7" w:rsidP="00C2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363</w:t>
            </w:r>
          </w:p>
        </w:tc>
        <w:tc>
          <w:tcPr>
            <w:tcW w:w="270" w:type="dxa"/>
          </w:tcPr>
          <w:p w14:paraId="46A90B88" w14:textId="77777777" w:rsidR="009B6B39" w:rsidRPr="00CA12A4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2C3EF7" w14:textId="74A0C511" w:rsidR="009B6B39" w:rsidRPr="00CA12A4" w:rsidRDefault="00F03FF7" w:rsidP="00C2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36</w:t>
            </w:r>
          </w:p>
        </w:tc>
        <w:tc>
          <w:tcPr>
            <w:tcW w:w="270" w:type="dxa"/>
          </w:tcPr>
          <w:p w14:paraId="62786C69" w14:textId="77777777" w:rsidR="009B6B39" w:rsidRPr="00CA12A4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E3DA73" w14:textId="2058CFE0" w:rsidR="009B6B39" w:rsidRPr="00CA12A4" w:rsidRDefault="00F03FF7" w:rsidP="00FE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23</w:t>
            </w:r>
          </w:p>
        </w:tc>
        <w:tc>
          <w:tcPr>
            <w:tcW w:w="270" w:type="dxa"/>
          </w:tcPr>
          <w:p w14:paraId="0040539C" w14:textId="77777777" w:rsidR="009B6B39" w:rsidRPr="00CA12A4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D43561" w14:textId="7A830305" w:rsidR="009B6B39" w:rsidRPr="00CA12A4" w:rsidRDefault="00F03FF7" w:rsidP="00C2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59</w:t>
            </w:r>
          </w:p>
        </w:tc>
      </w:tr>
      <w:tr w:rsidR="009B6B39" w:rsidRPr="00CA12A4" w14:paraId="6FC4FA30" w14:textId="77777777" w:rsidTr="00B05811">
        <w:tc>
          <w:tcPr>
            <w:tcW w:w="2250" w:type="dxa"/>
            <w:hideMark/>
          </w:tcPr>
          <w:p w14:paraId="0E4E4085" w14:textId="77777777" w:rsidR="009B6B39" w:rsidRPr="00CA12A4" w:rsidRDefault="009B6B39" w:rsidP="009B6B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6B0DDAE5" w14:textId="6360F90C" w:rsidR="009B6B39" w:rsidRPr="00CA12A4" w:rsidRDefault="00F03FF7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</w:p>
        </w:tc>
        <w:tc>
          <w:tcPr>
            <w:tcW w:w="270" w:type="dxa"/>
          </w:tcPr>
          <w:p w14:paraId="0D938652" w14:textId="77777777" w:rsidR="009B6B39" w:rsidRPr="00CA12A4" w:rsidRDefault="009B6B39" w:rsidP="009B6B3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F94A678" w14:textId="680C3223" w:rsidR="009B6B39" w:rsidRPr="00CA12A4" w:rsidRDefault="00F03FF7" w:rsidP="00E4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270" w:type="dxa"/>
          </w:tcPr>
          <w:p w14:paraId="34C329A7" w14:textId="77777777" w:rsidR="009B6B39" w:rsidRPr="00CA12A4" w:rsidRDefault="009B6B39" w:rsidP="009B6B3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21C06A" w14:textId="603022AF" w:rsidR="009B6B39" w:rsidRPr="00CA12A4" w:rsidRDefault="00F03FF7" w:rsidP="00C2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250</w:t>
            </w:r>
          </w:p>
        </w:tc>
        <w:tc>
          <w:tcPr>
            <w:tcW w:w="270" w:type="dxa"/>
          </w:tcPr>
          <w:p w14:paraId="2FDF66B2" w14:textId="77777777" w:rsidR="009B6B39" w:rsidRPr="00CA12A4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737961" w14:textId="2CC00CDA" w:rsidR="009B6B39" w:rsidRPr="00CA12A4" w:rsidRDefault="00F03FF7" w:rsidP="00C2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270" w:type="dxa"/>
          </w:tcPr>
          <w:p w14:paraId="71045959" w14:textId="77777777" w:rsidR="009B6B39" w:rsidRPr="00CA12A4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EE4A6BD" w14:textId="4D92D7FE" w:rsidR="009B6B39" w:rsidRPr="00CA12A4" w:rsidRDefault="00F03FF7" w:rsidP="00E4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270" w:type="dxa"/>
          </w:tcPr>
          <w:p w14:paraId="34DD80CB" w14:textId="77777777" w:rsidR="009B6B39" w:rsidRPr="00CA12A4" w:rsidRDefault="009B6B39" w:rsidP="009B6B3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A2C74F" w14:textId="391F9E11" w:rsidR="009B6B39" w:rsidRPr="00CA12A4" w:rsidRDefault="00F03FF7" w:rsidP="00C24E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0300D9" w:rsidRPr="00CA12A4" w14:paraId="736A6EE1" w14:textId="77777777" w:rsidTr="00B05811">
        <w:tc>
          <w:tcPr>
            <w:tcW w:w="2250" w:type="dxa"/>
            <w:shd w:val="clear" w:color="auto" w:fill="auto"/>
          </w:tcPr>
          <w:p w14:paraId="1C929DBC" w14:textId="479B99E6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shd w:val="clear" w:color="auto" w:fill="auto"/>
          </w:tcPr>
          <w:p w14:paraId="3FB9E481" w14:textId="376BECB0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  <w:r w:rsidRPr="00CA12A4">
              <w:rPr>
                <w:rFonts w:asciiTheme="majorBidi" w:hAnsiTheme="majorBidi" w:cstheme="majorBidi"/>
                <w:sz w:val="22"/>
                <w:szCs w:val="22"/>
              </w:rPr>
              <w:t>,547</w:t>
            </w:r>
          </w:p>
        </w:tc>
        <w:tc>
          <w:tcPr>
            <w:tcW w:w="270" w:type="dxa"/>
            <w:shd w:val="clear" w:color="auto" w:fill="auto"/>
          </w:tcPr>
          <w:p w14:paraId="597FECF9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BB2EA92" w14:textId="4263F78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39DD9BE9" w14:textId="77777777" w:rsidR="000300D9" w:rsidRPr="00CA12A4" w:rsidRDefault="000300D9" w:rsidP="000300D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5B30E51" w14:textId="101AC1FE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9,785</w:t>
            </w:r>
          </w:p>
        </w:tc>
        <w:tc>
          <w:tcPr>
            <w:tcW w:w="270" w:type="dxa"/>
          </w:tcPr>
          <w:p w14:paraId="4138F6A4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5ADAC7" w14:textId="59122BC9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87DF08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8840E78" w14:textId="29269098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2C0641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F8E4B2" w14:textId="4785D12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375D4BCA" w14:textId="77777777" w:rsidTr="00B05811">
        <w:tc>
          <w:tcPr>
            <w:tcW w:w="2250" w:type="dxa"/>
            <w:shd w:val="clear" w:color="auto" w:fill="auto"/>
          </w:tcPr>
          <w:p w14:paraId="22E3D255" w14:textId="6D90F49A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810" w:type="dxa"/>
            <w:shd w:val="clear" w:color="auto" w:fill="auto"/>
          </w:tcPr>
          <w:p w14:paraId="1908DBA0" w14:textId="6D04B526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2,664</w:t>
            </w:r>
          </w:p>
        </w:tc>
        <w:tc>
          <w:tcPr>
            <w:tcW w:w="270" w:type="dxa"/>
            <w:shd w:val="clear" w:color="auto" w:fill="auto"/>
          </w:tcPr>
          <w:p w14:paraId="03DE4D50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248B4C8" w14:textId="68A660B9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A4C1168" w14:textId="77777777" w:rsidR="000300D9" w:rsidRPr="00CA12A4" w:rsidRDefault="000300D9" w:rsidP="000300D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34497D5" w14:textId="51D9850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2,715</w:t>
            </w:r>
          </w:p>
        </w:tc>
        <w:tc>
          <w:tcPr>
            <w:tcW w:w="270" w:type="dxa"/>
          </w:tcPr>
          <w:p w14:paraId="498170B7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CDE803" w14:textId="4B6D781E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4A7229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0A7C25" w14:textId="41A5E3C6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494479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D4B62A" w14:textId="14200AB5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640565BC" w14:textId="77777777" w:rsidTr="00B05811">
        <w:tc>
          <w:tcPr>
            <w:tcW w:w="2250" w:type="dxa"/>
          </w:tcPr>
          <w:p w14:paraId="589F685E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ลูกหนี้ตามสัญญาเช่าดำเนินงาน</w:t>
            </w:r>
          </w:p>
          <w:p w14:paraId="7B136EE4" w14:textId="374D16C0" w:rsidR="000300D9" w:rsidRPr="00CA12A4" w:rsidRDefault="000300D9" w:rsidP="000300D9">
            <w:pPr>
              <w:pStyle w:val="BodyText"/>
              <w:spacing w:after="0"/>
              <w:ind w:left="195" w:right="-405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ที่ยังไม่เรียกชำระ</w:t>
            </w:r>
          </w:p>
        </w:tc>
        <w:tc>
          <w:tcPr>
            <w:tcW w:w="810" w:type="dxa"/>
          </w:tcPr>
          <w:p w14:paraId="61A6E94F" w14:textId="77777777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922959" w14:textId="0BA28976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270" w:type="dxa"/>
          </w:tcPr>
          <w:p w14:paraId="09491360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26C655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790DC2" w14:textId="54E4E592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(199)</w:t>
            </w:r>
          </w:p>
        </w:tc>
        <w:tc>
          <w:tcPr>
            <w:tcW w:w="270" w:type="dxa"/>
          </w:tcPr>
          <w:p w14:paraId="6611BB0B" w14:textId="77777777" w:rsidR="000300D9" w:rsidRPr="00CA12A4" w:rsidRDefault="000300D9" w:rsidP="000300D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41578A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418098" w14:textId="60C80F7D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8EF1AC3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0D4BCF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E298FB" w14:textId="0D8F156C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270" w:type="dxa"/>
          </w:tcPr>
          <w:p w14:paraId="7B13D5D5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B0C8E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FF47DC" w14:textId="4A5039F4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(21)</w:t>
            </w:r>
          </w:p>
        </w:tc>
        <w:tc>
          <w:tcPr>
            <w:tcW w:w="270" w:type="dxa"/>
          </w:tcPr>
          <w:p w14:paraId="5674A9F2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469A6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A89FC0" w14:textId="3E9E88BC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7048C8A1" w14:textId="77777777" w:rsidTr="00B05811">
        <w:tc>
          <w:tcPr>
            <w:tcW w:w="2250" w:type="dxa"/>
            <w:shd w:val="clear" w:color="auto" w:fill="auto"/>
          </w:tcPr>
          <w:p w14:paraId="052F43E1" w14:textId="374E1DBF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</w:tcPr>
          <w:p w14:paraId="014BC29D" w14:textId="4AD7E6A7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>646</w:t>
            </w:r>
          </w:p>
        </w:tc>
        <w:tc>
          <w:tcPr>
            <w:tcW w:w="270" w:type="dxa"/>
            <w:shd w:val="clear" w:color="auto" w:fill="auto"/>
          </w:tcPr>
          <w:p w14:paraId="5275A0F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5AD50FD" w14:textId="57B86C55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80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(289)</w:t>
            </w:r>
          </w:p>
        </w:tc>
        <w:tc>
          <w:tcPr>
            <w:tcW w:w="270" w:type="dxa"/>
            <w:shd w:val="clear" w:color="auto" w:fill="auto"/>
          </w:tcPr>
          <w:p w14:paraId="6508AF42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700"/>
                <w:tab w:val="decimal" w:pos="720"/>
              </w:tabs>
              <w:spacing w:after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9385D68" w14:textId="5920E6A6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270" w:type="dxa"/>
          </w:tcPr>
          <w:p w14:paraId="22641DDF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DACB9A" w14:textId="509D8295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5C1B9BF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3FFB651" w14:textId="45A75E61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4022AC7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2FD69B" w14:textId="40DC7752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0CA4BCE8" w14:textId="77777777" w:rsidTr="00B05811">
        <w:tc>
          <w:tcPr>
            <w:tcW w:w="2250" w:type="dxa"/>
          </w:tcPr>
          <w:p w14:paraId="76CF2EBE" w14:textId="4B134799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810" w:type="dxa"/>
          </w:tcPr>
          <w:p w14:paraId="05411A40" w14:textId="614E3A40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1,668</w:t>
            </w:r>
          </w:p>
        </w:tc>
        <w:tc>
          <w:tcPr>
            <w:tcW w:w="270" w:type="dxa"/>
          </w:tcPr>
          <w:p w14:paraId="2D98BA08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72581E6" w14:textId="1DCB762B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  <w:tc>
          <w:tcPr>
            <w:tcW w:w="270" w:type="dxa"/>
          </w:tcPr>
          <w:p w14:paraId="54F528D9" w14:textId="77777777" w:rsidR="000300D9" w:rsidRPr="00CA12A4" w:rsidRDefault="000300D9" w:rsidP="000300D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C2CF3EF" w14:textId="287915FD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1,660</w:t>
            </w:r>
          </w:p>
        </w:tc>
        <w:tc>
          <w:tcPr>
            <w:tcW w:w="270" w:type="dxa"/>
          </w:tcPr>
          <w:p w14:paraId="4396EF44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65DC92" w14:textId="6BEBBADE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CB90DA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80BD6E" w14:textId="4D6CD83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F014AE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562A62" w14:textId="63AEF89D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7C3AB843" w14:textId="77777777" w:rsidTr="00B05811">
        <w:tc>
          <w:tcPr>
            <w:tcW w:w="2250" w:type="dxa"/>
          </w:tcPr>
          <w:p w14:paraId="0F18C52E" w14:textId="5780A51D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</w:t>
            </w:r>
          </w:p>
        </w:tc>
        <w:tc>
          <w:tcPr>
            <w:tcW w:w="810" w:type="dxa"/>
          </w:tcPr>
          <w:p w14:paraId="44512C8F" w14:textId="34F98951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274249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26F0A3" w14:textId="35B67D81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EAA2D0" w14:textId="77777777" w:rsidR="000300D9" w:rsidRPr="00CA12A4" w:rsidRDefault="000300D9" w:rsidP="000300D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74DA4E" w14:textId="06744638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E7CCE1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6ABDF5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AA382A5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DD7A15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55B005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4E7DBE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00D9" w:rsidRPr="00CA12A4" w14:paraId="56F372CD" w14:textId="77777777" w:rsidTr="00B05811">
        <w:tc>
          <w:tcPr>
            <w:tcW w:w="2250" w:type="dxa"/>
          </w:tcPr>
          <w:p w14:paraId="33D268E5" w14:textId="14856C03" w:rsidR="000300D9" w:rsidRPr="00CA12A4" w:rsidRDefault="000300D9" w:rsidP="000300D9">
            <w:pPr>
              <w:pStyle w:val="BodyText"/>
              <w:spacing w:after="0"/>
              <w:ind w:left="200"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810" w:type="dxa"/>
          </w:tcPr>
          <w:p w14:paraId="2A0ED73C" w14:textId="377B689C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(8,092)</w:t>
            </w:r>
          </w:p>
        </w:tc>
        <w:tc>
          <w:tcPr>
            <w:tcW w:w="270" w:type="dxa"/>
          </w:tcPr>
          <w:p w14:paraId="1663DB90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EAD0B9" w14:textId="1468FB2C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3E55FF88" w14:textId="77777777" w:rsidR="000300D9" w:rsidRPr="00CA12A4" w:rsidRDefault="000300D9" w:rsidP="000300D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38D256" w14:textId="1A7879F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(8,089)</w:t>
            </w:r>
          </w:p>
        </w:tc>
        <w:tc>
          <w:tcPr>
            <w:tcW w:w="270" w:type="dxa"/>
          </w:tcPr>
          <w:p w14:paraId="12E9DD20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D4CAB9" w14:textId="472EE8A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(3,000)</w:t>
            </w:r>
          </w:p>
        </w:tc>
        <w:tc>
          <w:tcPr>
            <w:tcW w:w="270" w:type="dxa"/>
          </w:tcPr>
          <w:p w14:paraId="6E71FA97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A75577" w14:textId="6D9F101F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1F866B35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CB93D8" w14:textId="5D4162D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(2,997)</w:t>
            </w:r>
          </w:p>
        </w:tc>
      </w:tr>
      <w:tr w:rsidR="000300D9" w:rsidRPr="00CA12A4" w14:paraId="061B9EC6" w14:textId="77777777" w:rsidTr="00B05811">
        <w:tc>
          <w:tcPr>
            <w:tcW w:w="2250" w:type="dxa"/>
          </w:tcPr>
          <w:p w14:paraId="14E7C085" w14:textId="0FFC0F99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รายได้สิทธิการเช่ารอตัดบัญชี</w:t>
            </w:r>
          </w:p>
        </w:tc>
        <w:tc>
          <w:tcPr>
            <w:tcW w:w="810" w:type="dxa"/>
          </w:tcPr>
          <w:p w14:paraId="19D17B7F" w14:textId="788BEC43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  <w:r w:rsidRPr="00CA12A4">
              <w:rPr>
                <w:rFonts w:asciiTheme="majorBidi" w:hAnsiTheme="majorBidi" w:cstheme="majorBidi"/>
                <w:sz w:val="22"/>
                <w:szCs w:val="22"/>
              </w:rPr>
              <w:t>,500)</w:t>
            </w:r>
          </w:p>
        </w:tc>
        <w:tc>
          <w:tcPr>
            <w:tcW w:w="270" w:type="dxa"/>
          </w:tcPr>
          <w:p w14:paraId="147B8511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1AC8D0E" w14:textId="1FD1B5A9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70" w:type="dxa"/>
          </w:tcPr>
          <w:p w14:paraId="33AC2E8C" w14:textId="77777777" w:rsidR="000300D9" w:rsidRPr="00CA12A4" w:rsidRDefault="000300D9" w:rsidP="000300D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82903E" w14:textId="0412095A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(7,485)</w:t>
            </w:r>
          </w:p>
        </w:tc>
        <w:tc>
          <w:tcPr>
            <w:tcW w:w="270" w:type="dxa"/>
          </w:tcPr>
          <w:p w14:paraId="7EE47D20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EA13654" w14:textId="343F67EE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9ADF82D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16B104" w14:textId="7F82D1D9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9191B1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8EDF5B" w14:textId="58B98178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4E829FCB" w14:textId="77777777" w:rsidTr="00B05811">
        <w:tc>
          <w:tcPr>
            <w:tcW w:w="2250" w:type="dxa"/>
          </w:tcPr>
          <w:p w14:paraId="07168BD8" w14:textId="74889FB4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810" w:type="dxa"/>
          </w:tcPr>
          <w:p w14:paraId="06FF960B" w14:textId="2C91F771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597</w:t>
            </w:r>
            <w:r w:rsidRPr="00CA1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62BDCCB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C22573" w14:textId="3085F462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52236E1D" w14:textId="77777777" w:rsidR="000300D9" w:rsidRPr="00CA12A4" w:rsidRDefault="000300D9" w:rsidP="000300D9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44375C" w14:textId="67AFE126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(589)</w:t>
            </w:r>
          </w:p>
        </w:tc>
        <w:tc>
          <w:tcPr>
            <w:tcW w:w="270" w:type="dxa"/>
          </w:tcPr>
          <w:p w14:paraId="380CA2AF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C9DA61" w14:textId="3215DACC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5CBAE07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1E026E0" w14:textId="0B7797CF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401B3E" w14:textId="77777777" w:rsidR="000300D9" w:rsidRPr="00CA12A4" w:rsidRDefault="000300D9" w:rsidP="000300D9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61F862" w14:textId="06078F8F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6EDFB1F3" w14:textId="77777777" w:rsidTr="00FE6C15">
        <w:trPr>
          <w:trHeight w:hRule="exact" w:val="309"/>
        </w:trPr>
        <w:tc>
          <w:tcPr>
            <w:tcW w:w="2250" w:type="dxa"/>
          </w:tcPr>
          <w:p w14:paraId="18C8E68B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E413118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6055450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05ECD" w14:textId="615D6B8F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8C19ADD" w14:textId="77777777" w:rsidR="000300D9" w:rsidRPr="00CA12A4" w:rsidRDefault="000300D9" w:rsidP="000300D9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5EF98F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498C4A8" w14:textId="77777777" w:rsidR="000300D9" w:rsidRPr="00CA12A4" w:rsidRDefault="000300D9" w:rsidP="000300D9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BD357A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B957FE" w14:textId="77777777" w:rsidR="000300D9" w:rsidRPr="00CA12A4" w:rsidRDefault="000300D9" w:rsidP="000300D9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1A0D5" w14:textId="57F43759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B340B6F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A76522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E6C15" w:rsidRPr="00CA12A4" w14:paraId="10765977" w14:textId="77777777" w:rsidTr="00FE6C15">
        <w:trPr>
          <w:trHeight w:hRule="exact" w:val="293"/>
        </w:trPr>
        <w:tc>
          <w:tcPr>
            <w:tcW w:w="2250" w:type="dxa"/>
          </w:tcPr>
          <w:p w14:paraId="3C1EB280" w14:textId="77777777" w:rsidR="00FE6C15" w:rsidRPr="00CA12A4" w:rsidRDefault="00FE6C15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0B2A229" w14:textId="77777777" w:rsidR="00FE6C15" w:rsidRPr="00CA12A4" w:rsidRDefault="00FE6C15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003A136" w14:textId="77777777" w:rsidR="00FE6C15" w:rsidRPr="00CA12A4" w:rsidRDefault="00FE6C15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64C75CE" w14:textId="77777777" w:rsidR="00FE6C15" w:rsidRPr="00CA12A4" w:rsidRDefault="00FE6C15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E500EF7" w14:textId="77777777" w:rsidR="00FE6C15" w:rsidRPr="00CA12A4" w:rsidRDefault="00FE6C15" w:rsidP="000300D9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5AFD3D" w14:textId="77777777" w:rsidR="00FE6C15" w:rsidRPr="00CA12A4" w:rsidRDefault="00FE6C15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DB1C907" w14:textId="77777777" w:rsidR="00FE6C15" w:rsidRPr="00CA12A4" w:rsidRDefault="00FE6C15" w:rsidP="000300D9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79F068" w14:textId="77777777" w:rsidR="00FE6C15" w:rsidRPr="00CA12A4" w:rsidRDefault="00FE6C15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08779C" w14:textId="77777777" w:rsidR="00FE6C15" w:rsidRPr="00CA12A4" w:rsidRDefault="00FE6C15" w:rsidP="000300D9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4E16D7E" w14:textId="77777777" w:rsidR="00FE6C15" w:rsidRPr="00CA12A4" w:rsidRDefault="00FE6C15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732621A" w14:textId="77777777" w:rsidR="00FE6C15" w:rsidRPr="00CA12A4" w:rsidRDefault="00FE6C15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EA456E" w14:textId="77777777" w:rsidR="00FE6C15" w:rsidRPr="00CA12A4" w:rsidRDefault="00FE6C15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0D9" w:rsidRPr="00CA12A4" w14:paraId="5699A18F" w14:textId="77777777" w:rsidTr="00B05811">
        <w:tc>
          <w:tcPr>
            <w:tcW w:w="2250" w:type="dxa"/>
            <w:hideMark/>
          </w:tcPr>
          <w:p w14:paraId="01D43BCC" w14:textId="19E9723B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810" w:type="dxa"/>
          </w:tcPr>
          <w:p w14:paraId="4606A1A1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7370E4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BE854F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0D2788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B23B64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9D1A88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0FBDE0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F43EDA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1BEA11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EF62D9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AFDC0C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00D9" w:rsidRPr="00CA12A4" w14:paraId="42AF20EC" w14:textId="77777777" w:rsidTr="00C369B1">
        <w:tc>
          <w:tcPr>
            <w:tcW w:w="3060" w:type="dxa"/>
            <w:gridSpan w:val="2"/>
          </w:tcPr>
          <w:p w14:paraId="16C7C981" w14:textId="780EA8CC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  สำหรับปีสิ้นสุดวันที่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30 </w:t>
            </w:r>
            <w:r w:rsidRPr="00CA12A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098A282B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33A5FB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73560B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B89EE5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B461D4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19C30D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5CBD0A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CCF117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9CBA2" w14:textId="77777777" w:rsidR="000300D9" w:rsidRPr="00CA12A4" w:rsidRDefault="000300D9" w:rsidP="000300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15DC3E" w14:textId="77777777" w:rsidR="000300D9" w:rsidRPr="00CA12A4" w:rsidRDefault="000300D9" w:rsidP="000300D9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00D9" w:rsidRPr="00CA12A4" w14:paraId="0B5C2086" w14:textId="77777777" w:rsidTr="00B05811">
        <w:tc>
          <w:tcPr>
            <w:tcW w:w="2250" w:type="dxa"/>
          </w:tcPr>
          <w:p w14:paraId="60A7A8D1" w14:textId="47D1D748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รายได้จากการขายอสังหาริมทรัพย์</w:t>
            </w:r>
          </w:p>
        </w:tc>
        <w:tc>
          <w:tcPr>
            <w:tcW w:w="810" w:type="dxa"/>
          </w:tcPr>
          <w:p w14:paraId="1B045616" w14:textId="18F360EC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(15,515)</w:t>
            </w:r>
          </w:p>
        </w:tc>
        <w:tc>
          <w:tcPr>
            <w:tcW w:w="270" w:type="dxa"/>
          </w:tcPr>
          <w:p w14:paraId="10673CA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8E57B0" w14:textId="4D6FB12B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(38)</w:t>
            </w:r>
          </w:p>
        </w:tc>
        <w:tc>
          <w:tcPr>
            <w:tcW w:w="270" w:type="dxa"/>
          </w:tcPr>
          <w:p w14:paraId="66C6DB4B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D7BCB6" w14:textId="4A74DF3E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(15,553)</w:t>
            </w:r>
          </w:p>
        </w:tc>
        <w:tc>
          <w:tcPr>
            <w:tcW w:w="270" w:type="dxa"/>
          </w:tcPr>
          <w:p w14:paraId="706F849B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3F1D22" w14:textId="00A51888" w:rsidR="000300D9" w:rsidRPr="00CA12A4" w:rsidRDefault="000300D9" w:rsidP="00274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4D475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B6B1F8" w14:textId="58AAC61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D6428C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C3CB53" w14:textId="2A7D378B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59949D85" w14:textId="77777777" w:rsidTr="00B05811">
        <w:tc>
          <w:tcPr>
            <w:tcW w:w="2250" w:type="dxa"/>
          </w:tcPr>
          <w:p w14:paraId="48A45CC5" w14:textId="6D26BA08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รายได้จากการให้เช่าและบริการที่</w:t>
            </w: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เกี่ยวข้อง</w:t>
            </w:r>
          </w:p>
        </w:tc>
        <w:tc>
          <w:tcPr>
            <w:tcW w:w="810" w:type="dxa"/>
          </w:tcPr>
          <w:p w14:paraId="01BBB7DA" w14:textId="77777777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87CD5A" w14:textId="41CFC0C5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CA12A4">
              <w:rPr>
                <w:rFonts w:asciiTheme="majorBidi" w:hAnsiTheme="majorBidi" w:cstheme="majorBidi"/>
                <w:sz w:val="22"/>
                <w:szCs w:val="22"/>
              </w:rPr>
              <w:t>,702)</w:t>
            </w:r>
          </w:p>
        </w:tc>
        <w:tc>
          <w:tcPr>
            <w:tcW w:w="270" w:type="dxa"/>
          </w:tcPr>
          <w:p w14:paraId="48DDE31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0284F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5DCAB1" w14:textId="499D390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(56)</w:t>
            </w:r>
          </w:p>
        </w:tc>
        <w:tc>
          <w:tcPr>
            <w:tcW w:w="270" w:type="dxa"/>
          </w:tcPr>
          <w:p w14:paraId="403599E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44AEF2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5E1632" w14:textId="33F578EF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(2,758)</w:t>
            </w:r>
          </w:p>
        </w:tc>
        <w:tc>
          <w:tcPr>
            <w:tcW w:w="270" w:type="dxa"/>
          </w:tcPr>
          <w:p w14:paraId="2B866FDB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D6C094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7DE96B" w14:textId="1AE0E3A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(430)</w:t>
            </w:r>
          </w:p>
        </w:tc>
        <w:tc>
          <w:tcPr>
            <w:tcW w:w="270" w:type="dxa"/>
          </w:tcPr>
          <w:p w14:paraId="7C7084EF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2005F24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A8C794" w14:textId="6A055E4B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(21)</w:t>
            </w:r>
          </w:p>
        </w:tc>
        <w:tc>
          <w:tcPr>
            <w:tcW w:w="270" w:type="dxa"/>
          </w:tcPr>
          <w:p w14:paraId="7CFD2AE4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CA688F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635A87" w14:textId="1BBC95A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(451)</w:t>
            </w:r>
          </w:p>
        </w:tc>
      </w:tr>
      <w:tr w:rsidR="000300D9" w:rsidRPr="00CA12A4" w14:paraId="1A202A65" w14:textId="77777777" w:rsidTr="00B05811">
        <w:tc>
          <w:tcPr>
            <w:tcW w:w="2250" w:type="dxa"/>
          </w:tcPr>
          <w:p w14:paraId="4DFA496B" w14:textId="364FEFA9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</w:tcPr>
          <w:p w14:paraId="15DF7520" w14:textId="3B8CAB33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(56)</w:t>
            </w:r>
          </w:p>
        </w:tc>
        <w:tc>
          <w:tcPr>
            <w:tcW w:w="270" w:type="dxa"/>
          </w:tcPr>
          <w:p w14:paraId="389D0BA4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D46333" w14:textId="62A8E70A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270" w:type="dxa"/>
          </w:tcPr>
          <w:p w14:paraId="1DEE8674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A8CB68" w14:textId="08639AA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9048A0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3ECE8F" w14:textId="5F8893F8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(21)</w:t>
            </w:r>
          </w:p>
        </w:tc>
        <w:tc>
          <w:tcPr>
            <w:tcW w:w="270" w:type="dxa"/>
          </w:tcPr>
          <w:p w14:paraId="168712C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E81E87" w14:textId="110DDF9A" w:rsidR="000300D9" w:rsidRPr="00CA12A4" w:rsidRDefault="000300D9" w:rsidP="00FE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270" w:type="dxa"/>
          </w:tcPr>
          <w:p w14:paraId="21E810C3" w14:textId="77777777" w:rsidR="000300D9" w:rsidRPr="00CA12A4" w:rsidRDefault="000300D9" w:rsidP="00FE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D7DC02" w14:textId="092B372B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75B2D74D" w14:textId="77777777" w:rsidTr="00B05811">
        <w:tc>
          <w:tcPr>
            <w:tcW w:w="2250" w:type="dxa"/>
          </w:tcPr>
          <w:p w14:paraId="214964CD" w14:textId="59F0194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รายได้จากกิจการสนามกอล์ฟ</w:t>
            </w:r>
          </w:p>
        </w:tc>
        <w:tc>
          <w:tcPr>
            <w:tcW w:w="810" w:type="dxa"/>
          </w:tcPr>
          <w:p w14:paraId="17ACDF32" w14:textId="27A99661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(32)</w:t>
            </w:r>
          </w:p>
        </w:tc>
        <w:tc>
          <w:tcPr>
            <w:tcW w:w="270" w:type="dxa"/>
          </w:tcPr>
          <w:p w14:paraId="5DFB490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2D2614" w14:textId="07BAE10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270" w:type="dxa"/>
          </w:tcPr>
          <w:p w14:paraId="3B1A77E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7699F6" w14:textId="44A5CFF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FD18F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B33763" w14:textId="28270F6B" w:rsidR="000300D9" w:rsidRPr="00CA12A4" w:rsidRDefault="000300D9" w:rsidP="00274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60A1BD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29A227" w14:textId="7D873E8E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13EB1D8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399918" w14:textId="4877C0C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4799C87A" w14:textId="77777777" w:rsidTr="00B05811">
        <w:tc>
          <w:tcPr>
            <w:tcW w:w="2250" w:type="dxa"/>
          </w:tcPr>
          <w:p w14:paraId="36825D33" w14:textId="352A66A2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รายได้อื่น  </w:t>
            </w:r>
          </w:p>
        </w:tc>
        <w:tc>
          <w:tcPr>
            <w:tcW w:w="810" w:type="dxa"/>
          </w:tcPr>
          <w:p w14:paraId="423E47F7" w14:textId="7C2A7637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(160)</w:t>
            </w:r>
          </w:p>
        </w:tc>
        <w:tc>
          <w:tcPr>
            <w:tcW w:w="270" w:type="dxa"/>
          </w:tcPr>
          <w:p w14:paraId="6A5BB1C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C04ACD" w14:textId="2C21538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(20)</w:t>
            </w:r>
          </w:p>
        </w:tc>
        <w:tc>
          <w:tcPr>
            <w:tcW w:w="270" w:type="dxa"/>
          </w:tcPr>
          <w:p w14:paraId="1E029210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3AA1F64" w14:textId="5C581F8B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A12A4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180</w:t>
            </w:r>
            <w:r w:rsidRPr="00CA1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0832648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26061AA" w14:textId="69D12EA9" w:rsidR="000300D9" w:rsidRPr="00CA12A4" w:rsidRDefault="000300D9" w:rsidP="00274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8F718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0224ED" w14:textId="18F7E901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4F616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579270" w14:textId="79B29C82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7FC5ABD0" w14:textId="77777777" w:rsidTr="00B05811">
        <w:tc>
          <w:tcPr>
            <w:tcW w:w="2250" w:type="dxa"/>
          </w:tcPr>
          <w:p w14:paraId="3B28A734" w14:textId="6898D5D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ต้นทุนขายอสังหาริมทรัพย์</w:t>
            </w:r>
          </w:p>
        </w:tc>
        <w:tc>
          <w:tcPr>
            <w:tcW w:w="810" w:type="dxa"/>
          </w:tcPr>
          <w:p w14:paraId="21A33B93" w14:textId="21E171EE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10,453</w:t>
            </w:r>
          </w:p>
        </w:tc>
        <w:tc>
          <w:tcPr>
            <w:tcW w:w="270" w:type="dxa"/>
          </w:tcPr>
          <w:p w14:paraId="0E314D6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72F11D" w14:textId="20865EF6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270" w:type="dxa"/>
          </w:tcPr>
          <w:p w14:paraId="18989BB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9A551B" w14:textId="4C7205A5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10,491</w:t>
            </w:r>
          </w:p>
        </w:tc>
        <w:tc>
          <w:tcPr>
            <w:tcW w:w="270" w:type="dxa"/>
          </w:tcPr>
          <w:p w14:paraId="08BFCB4C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E6D7F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F7B86E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6B396A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866F40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66B8A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00D9" w:rsidRPr="00CA12A4" w14:paraId="763420E0" w14:textId="77777777" w:rsidTr="00B05811">
        <w:tc>
          <w:tcPr>
            <w:tcW w:w="2250" w:type="dxa"/>
          </w:tcPr>
          <w:p w14:paraId="3F4B39A8" w14:textId="4EB6D3F2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ต้นทุนการให้เช่าและบริการที่</w:t>
            </w:r>
            <w:r w:rsidRPr="00CA12A4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810" w:type="dxa"/>
          </w:tcPr>
          <w:p w14:paraId="4F7B44FE" w14:textId="77777777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EFC83C" w14:textId="03239F6C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1,313</w:t>
            </w:r>
          </w:p>
        </w:tc>
        <w:tc>
          <w:tcPr>
            <w:tcW w:w="270" w:type="dxa"/>
          </w:tcPr>
          <w:p w14:paraId="60E17658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78EB7B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85F1EC" w14:textId="7AC95896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270" w:type="dxa"/>
          </w:tcPr>
          <w:p w14:paraId="619ED06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A0F3C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AE38A5" w14:textId="343A3A6B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270" w:type="dxa"/>
          </w:tcPr>
          <w:p w14:paraId="4ABFC604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DDDB4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1C6A82" w14:textId="1F5B0C6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270" w:type="dxa"/>
          </w:tcPr>
          <w:p w14:paraId="6F2EDC02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25EF0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BB304F" w14:textId="5983855B" w:rsidR="000300D9" w:rsidRPr="00CA12A4" w:rsidRDefault="000300D9" w:rsidP="00FE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</w:tcPr>
          <w:p w14:paraId="6F39430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3301BD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CC6465" w14:textId="591D07E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0300D9" w:rsidRPr="00CA12A4" w14:paraId="47D8D879" w14:textId="77777777" w:rsidTr="00B05811">
        <w:tc>
          <w:tcPr>
            <w:tcW w:w="2250" w:type="dxa"/>
          </w:tcPr>
          <w:p w14:paraId="4BBEB07C" w14:textId="01B1F33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10" w:type="dxa"/>
          </w:tcPr>
          <w:p w14:paraId="6D856FF8" w14:textId="2486D6E0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270" w:type="dxa"/>
          </w:tcPr>
          <w:p w14:paraId="33255EA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ACF353" w14:textId="35C33F50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(41)</w:t>
            </w:r>
          </w:p>
        </w:tc>
        <w:tc>
          <w:tcPr>
            <w:tcW w:w="270" w:type="dxa"/>
          </w:tcPr>
          <w:p w14:paraId="74FF9C0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10BEF0" w14:textId="15903E08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79B84E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A06E3E" w14:textId="7C2CFF8D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</w:tcPr>
          <w:p w14:paraId="23B1F533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187399" w14:textId="17BE6F99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55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(16)</w:t>
            </w:r>
          </w:p>
        </w:tc>
        <w:tc>
          <w:tcPr>
            <w:tcW w:w="270" w:type="dxa"/>
          </w:tcPr>
          <w:p w14:paraId="2E17BF20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0C02EB" w14:textId="59D6A87F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00D9" w:rsidRPr="00CA12A4" w14:paraId="17E5AAE4" w14:textId="77777777" w:rsidTr="00B05811">
        <w:tc>
          <w:tcPr>
            <w:tcW w:w="2250" w:type="dxa"/>
          </w:tcPr>
          <w:p w14:paraId="6A316207" w14:textId="1B0B010E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ต้นทุนกิจการสนามกอล์ฟ</w:t>
            </w:r>
          </w:p>
        </w:tc>
        <w:tc>
          <w:tcPr>
            <w:tcW w:w="810" w:type="dxa"/>
          </w:tcPr>
          <w:p w14:paraId="038A834F" w14:textId="57377024" w:rsidR="000300D9" w:rsidRPr="00CA12A4" w:rsidRDefault="000300D9" w:rsidP="0090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270" w:type="dxa"/>
          </w:tcPr>
          <w:p w14:paraId="73DC1C3A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33D58E" w14:textId="43DE0AEF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270" w:type="dxa"/>
          </w:tcPr>
          <w:p w14:paraId="0594856D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DCF5C19" w14:textId="6D0D9BEF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70CF91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BC77D8" w14:textId="3E240773" w:rsidR="000300D9" w:rsidRPr="00CA12A4" w:rsidRDefault="000300D9" w:rsidP="00A55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44E4B72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B1342C" w14:textId="073EA8B6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B2B5B12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518846" w14:textId="09DB111B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A5998" w:rsidRPr="00CA12A4" w14:paraId="1A94C72F" w14:textId="77777777" w:rsidTr="00B05811">
        <w:tc>
          <w:tcPr>
            <w:tcW w:w="2250" w:type="dxa"/>
            <w:shd w:val="clear" w:color="auto" w:fill="auto"/>
          </w:tcPr>
          <w:p w14:paraId="0656502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4EDC56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467B119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901EE76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A2611AA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18076B4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56D054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82E06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E8EBD3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ABCDE7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06DEF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A5D2CC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5998" w:rsidRPr="00CA12A4" w14:paraId="1B7B6ABD" w14:textId="77777777" w:rsidTr="00B05811">
        <w:tc>
          <w:tcPr>
            <w:tcW w:w="2250" w:type="dxa"/>
            <w:shd w:val="clear" w:color="auto" w:fill="auto"/>
          </w:tcPr>
          <w:p w14:paraId="3B627941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BD2991D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948D9F4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ADE5F7A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0018C22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669D2C3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C75795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77D9AD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E6A6ED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99EAD36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67C5AA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16C475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5998" w:rsidRPr="00CA12A4" w14:paraId="2517764F" w14:textId="77777777" w:rsidTr="00B05811">
        <w:tc>
          <w:tcPr>
            <w:tcW w:w="2250" w:type="dxa"/>
            <w:shd w:val="clear" w:color="auto" w:fill="auto"/>
          </w:tcPr>
          <w:p w14:paraId="01500740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32C491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ABDB5C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00B1A23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4F66FA7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D2649A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E5AD9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426795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8C8928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76AF0E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2678A9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EFDDA8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5998" w:rsidRPr="00CA12A4" w14:paraId="223BEC8C" w14:textId="77777777" w:rsidTr="00B05811">
        <w:tc>
          <w:tcPr>
            <w:tcW w:w="2250" w:type="dxa"/>
            <w:shd w:val="clear" w:color="auto" w:fill="auto"/>
          </w:tcPr>
          <w:p w14:paraId="41DA3F46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CBA3A91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F65BA39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CA5E5C3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6C4780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BFFD54A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A63EEB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C87857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BD7993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4EDB951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EB4C1E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D3DFC1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5998" w:rsidRPr="00CA12A4" w14:paraId="6BE48D4A" w14:textId="77777777" w:rsidTr="00B05811">
        <w:tc>
          <w:tcPr>
            <w:tcW w:w="2250" w:type="dxa"/>
            <w:shd w:val="clear" w:color="auto" w:fill="auto"/>
          </w:tcPr>
          <w:p w14:paraId="7E8D489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27F752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147CC7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A7CF775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72E1CB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F118BAC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283FD7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260CC6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C4D076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7E121D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9B4C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EA2D9D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5998" w:rsidRPr="00CA12A4" w14:paraId="24B08EEB" w14:textId="77777777" w:rsidTr="00B05811">
        <w:tc>
          <w:tcPr>
            <w:tcW w:w="2250" w:type="dxa"/>
            <w:shd w:val="clear" w:color="auto" w:fill="auto"/>
          </w:tcPr>
          <w:p w14:paraId="06A28B9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4D319A6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18BB954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851B9C5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50B273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CDAD799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DB8C4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F5E2CF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0B1477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11CD6F9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6FDBB6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4C9302" w14:textId="77777777" w:rsidR="003A5998" w:rsidRPr="00CA12A4" w:rsidRDefault="003A5998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00D9" w:rsidRPr="00CA12A4" w14:paraId="26C30188" w14:textId="77777777" w:rsidTr="00B05811">
        <w:tc>
          <w:tcPr>
            <w:tcW w:w="2250" w:type="dxa"/>
            <w:shd w:val="clear" w:color="auto" w:fill="auto"/>
          </w:tcPr>
          <w:p w14:paraId="5274C7AF" w14:textId="48366251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ส่วนแบ่งขาดทุนจากเงินลงทุนใน</w:t>
            </w:r>
          </w:p>
        </w:tc>
        <w:tc>
          <w:tcPr>
            <w:tcW w:w="810" w:type="dxa"/>
            <w:shd w:val="clear" w:color="auto" w:fill="auto"/>
          </w:tcPr>
          <w:p w14:paraId="651D77AA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848E9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65F5542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2567800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A468C9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8C489B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CA54A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1E455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56D6C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7A3E4E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B4D7AE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00D9" w:rsidRPr="00CA12A4" w14:paraId="3D96D9C1" w14:textId="77777777" w:rsidTr="00B05811">
        <w:tc>
          <w:tcPr>
            <w:tcW w:w="2250" w:type="dxa"/>
            <w:shd w:val="clear" w:color="auto" w:fill="auto"/>
          </w:tcPr>
          <w:p w14:paraId="3F309464" w14:textId="69668B46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810" w:type="dxa"/>
            <w:shd w:val="clear" w:color="auto" w:fill="auto"/>
          </w:tcPr>
          <w:p w14:paraId="45B99094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AEC45D8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54065A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287BC90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C59A97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C638AE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7942E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07792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BF5E40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8FA6F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05839D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00D9" w:rsidRPr="00CA12A4" w14:paraId="298AB4FE" w14:textId="77777777" w:rsidTr="00B05811">
        <w:tc>
          <w:tcPr>
            <w:tcW w:w="2250" w:type="dxa"/>
            <w:shd w:val="clear" w:color="auto" w:fill="auto"/>
          </w:tcPr>
          <w:p w14:paraId="0B072081" w14:textId="1DF9F212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สุทธิจากกำไรที่ยังไม่เกิดขึ้นจาก</w:t>
            </w:r>
          </w:p>
        </w:tc>
        <w:tc>
          <w:tcPr>
            <w:tcW w:w="810" w:type="dxa"/>
            <w:shd w:val="clear" w:color="auto" w:fill="auto"/>
          </w:tcPr>
          <w:p w14:paraId="2B76A532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AC28B7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4A294C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3254C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1EB803C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A32FC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6C9EB1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10A505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4979DE9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91DF78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36C0AF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00D9" w:rsidRPr="00CA12A4" w14:paraId="07C4BEB1" w14:textId="77777777" w:rsidTr="00B05811">
        <w:tc>
          <w:tcPr>
            <w:tcW w:w="2250" w:type="dxa"/>
            <w:shd w:val="clear" w:color="auto" w:fill="auto"/>
          </w:tcPr>
          <w:p w14:paraId="13D9CA54" w14:textId="18C856C3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การขายอสังหาริมทรัพย์ให้</w:t>
            </w:r>
          </w:p>
        </w:tc>
        <w:tc>
          <w:tcPr>
            <w:tcW w:w="810" w:type="dxa"/>
            <w:shd w:val="clear" w:color="auto" w:fill="auto"/>
          </w:tcPr>
          <w:p w14:paraId="2533B6C8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BF7EE52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17EAD90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3D524C2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F01033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AA654B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FCD63F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B40D3A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6C117C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5E78A5B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B38366" w14:textId="77777777" w:rsidR="000300D9" w:rsidRPr="00CA12A4" w:rsidRDefault="000300D9" w:rsidP="00030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D7610" w:rsidRPr="00CA12A4" w14:paraId="7E5BC84A" w14:textId="77777777" w:rsidTr="00B05811">
        <w:tc>
          <w:tcPr>
            <w:tcW w:w="2250" w:type="dxa"/>
            <w:shd w:val="clear" w:color="auto" w:fill="auto"/>
          </w:tcPr>
          <w:p w14:paraId="67992C09" w14:textId="58B52F7C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810" w:type="dxa"/>
            <w:shd w:val="clear" w:color="auto" w:fill="auto"/>
          </w:tcPr>
          <w:p w14:paraId="7A3B3121" w14:textId="33B79513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14:paraId="4BD8B35A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36560FB" w14:textId="6FFCDB9D" w:rsidR="007D7610" w:rsidRPr="00CA12A4" w:rsidRDefault="00827C98" w:rsidP="007D761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D7610" w:rsidRPr="00CA12A4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CA1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465C7D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D572969" w14:textId="7781BE03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0B74C5" w:rsidRPr="00CA12A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43DC80AE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415D76" w14:textId="28D1CE1B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AB784B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32BBFA" w14:textId="13DCB7D4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621A6C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9C6859" w14:textId="15850793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D7610" w:rsidRPr="00CA12A4" w14:paraId="16BD2748" w14:textId="77777777" w:rsidTr="00B05811">
        <w:tc>
          <w:tcPr>
            <w:tcW w:w="2250" w:type="dxa"/>
            <w:shd w:val="clear" w:color="auto" w:fill="auto"/>
          </w:tcPr>
          <w:p w14:paraId="47656387" w14:textId="443C7E4A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12A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17A7FE9F" w14:textId="5FC5A689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14:paraId="22DFE5AB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27A84AD" w14:textId="678CE00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31409320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55907E6" w14:textId="42961A55" w:rsidR="007D7610" w:rsidRPr="00CA12A4" w:rsidRDefault="000B74C5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791</w:t>
            </w:r>
          </w:p>
        </w:tc>
        <w:tc>
          <w:tcPr>
            <w:tcW w:w="270" w:type="dxa"/>
          </w:tcPr>
          <w:p w14:paraId="1390C1CC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676E46" w14:textId="34F3F395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FE51FE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9C3997" w14:textId="0DD458F3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85A3829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2962B8" w14:textId="26651023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D7610" w:rsidRPr="00CA12A4" w14:paraId="683CDC17" w14:textId="77777777" w:rsidTr="00647CD1">
        <w:trPr>
          <w:trHeight w:hRule="exact" w:val="282"/>
        </w:trPr>
        <w:tc>
          <w:tcPr>
            <w:tcW w:w="2250" w:type="dxa"/>
          </w:tcPr>
          <w:p w14:paraId="74D53CAD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85B6F4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C87D18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3BC03" w14:textId="48848B13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400A512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C95F2F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555807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1EE919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E134EE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867ED" w14:textId="5F29C4DD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A1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777C44A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B238E0" w14:textId="77777777" w:rsidR="007D7610" w:rsidRPr="00CA12A4" w:rsidRDefault="007D7610" w:rsidP="007D7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117BF286" w14:textId="77777777" w:rsidR="003A5998" w:rsidRPr="00CA12A4" w:rsidRDefault="003A5998" w:rsidP="00C3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982B9" w14:textId="58AA1F34" w:rsidR="009C367C" w:rsidRPr="006B5FD3" w:rsidRDefault="009C367C" w:rsidP="00C3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A12A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9C367C" w:rsidRPr="006B5FD3" w:rsidSect="001B11FC">
      <w:pgSz w:w="11909" w:h="16834" w:code="9"/>
      <w:pgMar w:top="691" w:right="1152" w:bottom="540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516C3" w14:textId="77777777" w:rsidR="002873C5" w:rsidRDefault="002873C5" w:rsidP="00900EE2">
      <w:r>
        <w:separator/>
      </w:r>
    </w:p>
  </w:endnote>
  <w:endnote w:type="continuationSeparator" w:id="0">
    <w:p w14:paraId="0B5609D6" w14:textId="77777777" w:rsidR="002873C5" w:rsidRDefault="002873C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091E6809" w:rsidR="002873C5" w:rsidRPr="00721ED0" w:rsidRDefault="002873C5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11627752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B0B567" w14:textId="77777777" w:rsidR="002873C5" w:rsidRPr="00721ED0" w:rsidRDefault="002873C5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8EBE" w14:textId="77777777" w:rsidR="002873C5" w:rsidRPr="00E26638" w:rsidRDefault="002873C5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</w:instrText>
    </w:r>
    <w:r w:rsidRPr="00E26638">
      <w:rPr>
        <w:rFonts w:ascii="Angsana New" w:hAnsi="Angsana New"/>
        <w:sz w:val="30"/>
        <w:szCs w:val="30"/>
        <w:cs/>
      </w:rPr>
      <w:instrText xml:space="preserve">* </w:instrText>
    </w:r>
    <w:r w:rsidRPr="00E26638">
      <w:rPr>
        <w:rFonts w:ascii="Angsana New" w:hAnsi="Angsana New"/>
        <w:sz w:val="30"/>
        <w:szCs w:val="30"/>
      </w:rPr>
      <w:instrText xml:space="preserve">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163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F0136" w14:textId="77777777" w:rsidR="002873C5" w:rsidRDefault="002873C5" w:rsidP="00900EE2">
      <w:r>
        <w:separator/>
      </w:r>
    </w:p>
  </w:footnote>
  <w:footnote w:type="continuationSeparator" w:id="0">
    <w:p w14:paraId="08339210" w14:textId="77777777" w:rsidR="002873C5" w:rsidRDefault="002873C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6754C" w14:textId="77777777" w:rsidR="002873C5" w:rsidRPr="004F256C" w:rsidRDefault="002873C5" w:rsidP="004F256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31A1A8C6" w14:textId="77777777" w:rsidR="002873C5" w:rsidRPr="00E669A5" w:rsidRDefault="002873C5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8187514" w14:textId="759EAA04" w:rsidR="002873C5" w:rsidRDefault="002873C5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4D2A74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4D2A7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4D2A7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14:paraId="51B4C4D5" w14:textId="77777777" w:rsidR="002873C5" w:rsidRPr="00313F64" w:rsidRDefault="002873C5">
    <w:pPr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6972" w14:textId="77777777" w:rsidR="002873C5" w:rsidRPr="004F256C" w:rsidRDefault="002873C5" w:rsidP="00D933A3">
    <w:pPr>
      <w:pStyle w:val="Heading6"/>
      <w:ind w:left="-270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1AA4B96C" w14:textId="77777777" w:rsidR="002873C5" w:rsidRPr="00D933A3" w:rsidRDefault="002873C5" w:rsidP="00D933A3">
    <w:pPr>
      <w:pStyle w:val="Heading6"/>
      <w:ind w:left="-270"/>
      <w:jc w:val="both"/>
      <w:rPr>
        <w:rFonts w:ascii="Angsana New" w:hAnsi="Angsana New"/>
        <w:sz w:val="32"/>
        <w:szCs w:val="32"/>
      </w:rPr>
    </w:pPr>
    <w:r w:rsidRPr="00D933A3">
      <w:rPr>
        <w:rFonts w:ascii="Angsana New" w:hAnsi="Angsana New" w:hint="cs"/>
        <w:sz w:val="32"/>
        <w:szCs w:val="32"/>
        <w:cs/>
      </w:rPr>
      <w:t>หมายเหตุประกอบงบการเงิน</w:t>
    </w:r>
  </w:p>
  <w:p w14:paraId="3C6A2B0B" w14:textId="799DA29A" w:rsidR="002873C5" w:rsidRPr="00D933A3" w:rsidRDefault="002873C5" w:rsidP="00D933A3">
    <w:pPr>
      <w:pStyle w:val="Heading6"/>
      <w:ind w:left="-270"/>
      <w:jc w:val="both"/>
      <w:rPr>
        <w:rFonts w:ascii="Angsana New" w:hAnsi="Angsana New"/>
        <w:sz w:val="32"/>
        <w:szCs w:val="32"/>
      </w:rPr>
    </w:pPr>
    <w:r w:rsidRPr="00D933A3">
      <w:rPr>
        <w:rFonts w:ascii="Angsana New" w:hAnsi="Angsana New"/>
        <w:sz w:val="32"/>
        <w:szCs w:val="32"/>
        <w:cs/>
      </w:rPr>
      <w:t>สำหรับ</w:t>
    </w:r>
    <w:r w:rsidRPr="00D933A3">
      <w:rPr>
        <w:rFonts w:ascii="Angsana New" w:hAnsi="Angsana New" w:hint="cs"/>
        <w:sz w:val="32"/>
        <w:szCs w:val="32"/>
        <w:cs/>
      </w:rPr>
      <w:t xml:space="preserve">ปีสิ้นสุดวันที่ </w:t>
    </w:r>
    <w:r w:rsidRPr="00D933A3">
      <w:rPr>
        <w:rFonts w:ascii="Angsana New" w:hAnsi="Angsana New"/>
        <w:sz w:val="32"/>
        <w:szCs w:val="32"/>
      </w:rPr>
      <w:t>30</w:t>
    </w:r>
    <w:r w:rsidRPr="00D933A3">
      <w:rPr>
        <w:rFonts w:ascii="Angsana New" w:hAnsi="Angsana New"/>
        <w:sz w:val="32"/>
        <w:szCs w:val="32"/>
        <w:cs/>
      </w:rPr>
      <w:t xml:space="preserve"> </w:t>
    </w:r>
    <w:r w:rsidRPr="00D933A3">
      <w:rPr>
        <w:rFonts w:ascii="Angsana New" w:hAnsi="Angsana New" w:hint="cs"/>
        <w:sz w:val="32"/>
        <w:szCs w:val="32"/>
        <w:cs/>
      </w:rPr>
      <w:t>กันยายน</w:t>
    </w:r>
    <w:r w:rsidRPr="00D933A3">
      <w:rPr>
        <w:rFonts w:ascii="Angsana New" w:hAnsi="Angsana New"/>
        <w:sz w:val="32"/>
        <w:szCs w:val="32"/>
        <w:cs/>
      </w:rPr>
      <w:t xml:space="preserve"> </w:t>
    </w:r>
    <w:r w:rsidRPr="00D933A3">
      <w:rPr>
        <w:rFonts w:ascii="Angsana New" w:hAnsi="Angsana New"/>
        <w:sz w:val="32"/>
        <w:szCs w:val="32"/>
      </w:rPr>
      <w:t>2563</w:t>
    </w:r>
  </w:p>
  <w:p w14:paraId="5002116C" w14:textId="77777777" w:rsidR="002873C5" w:rsidRDefault="002873C5" w:rsidP="005A4C3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69C5A" w14:textId="3B220729" w:rsidR="002873C5" w:rsidRPr="002B7FDF" w:rsidRDefault="002873C5" w:rsidP="002B7FDF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CD0714" w14:textId="77777777" w:rsidR="002873C5" w:rsidRPr="002B7FDF" w:rsidRDefault="002873C5" w:rsidP="002B7FDF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3958FF1" w14:textId="05AE1F47" w:rsidR="002873C5" w:rsidRPr="00327035" w:rsidRDefault="002873C5" w:rsidP="002B7FDF">
    <w:pPr>
      <w:pStyle w:val="Header"/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1BBFC5D4" w14:textId="77777777" w:rsidR="002873C5" w:rsidRPr="007A2371" w:rsidRDefault="002873C5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75F77" w14:textId="77777777" w:rsidR="002873C5" w:rsidRPr="002B7FDF" w:rsidRDefault="002873C5" w:rsidP="00995EFB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D54CBB" w14:textId="77777777" w:rsidR="002873C5" w:rsidRPr="002B7FDF" w:rsidRDefault="002873C5" w:rsidP="00995EFB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2ED88CF" w14:textId="2D1919ED" w:rsidR="002873C5" w:rsidRPr="00DA5629" w:rsidRDefault="002873C5" w:rsidP="00995EFB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DA5629">
      <w:rPr>
        <w:rFonts w:ascii="Angsana New" w:hAnsi="Angsana New"/>
        <w:b/>
        <w:bCs/>
        <w:sz w:val="32"/>
        <w:szCs w:val="32"/>
      </w:rPr>
      <w:t>30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DA5629">
      <w:rPr>
        <w:rFonts w:ascii="Angsana New" w:hAnsi="Angsana New"/>
        <w:b/>
        <w:bCs/>
        <w:sz w:val="32"/>
        <w:szCs w:val="32"/>
      </w:rPr>
      <w:t>2563</w:t>
    </w:r>
  </w:p>
  <w:p w14:paraId="1DA6561A" w14:textId="77777777" w:rsidR="002873C5" w:rsidRPr="002C759B" w:rsidRDefault="002873C5" w:rsidP="002B7FDF">
    <w:pPr>
      <w:pStyle w:val="Header"/>
      <w:rPr>
        <w:rFonts w:ascii="Angsana New" w:hAnsi="Angsana New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EEAD1" w14:textId="77777777" w:rsidR="002873C5" w:rsidRPr="002B7FDF" w:rsidRDefault="002873C5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C932CD" w14:textId="77777777" w:rsidR="002873C5" w:rsidRPr="002B7FDF" w:rsidRDefault="002873C5">
    <w:pPr>
      <w:pStyle w:val="Header"/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0AEA54F" w14:textId="482CB4E4" w:rsidR="002873C5" w:rsidRPr="00124E5E" w:rsidRDefault="002873C5">
    <w:pPr>
      <w:pStyle w:val="Header"/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0708A271" w14:textId="77777777" w:rsidR="002873C5" w:rsidRPr="007A2371" w:rsidRDefault="002873C5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9992A27"/>
    <w:multiLevelType w:val="hybridMultilevel"/>
    <w:tmpl w:val="57CA3148"/>
    <w:lvl w:ilvl="0" w:tplc="8DD82C8C">
      <w:start w:val="1"/>
      <w:numFmt w:val="thaiLetters"/>
      <w:lvlText w:val="(%1)"/>
      <w:lvlJc w:val="left"/>
      <w:pPr>
        <w:ind w:left="900" w:hanging="360"/>
      </w:pPr>
      <w:rPr>
        <w:sz w:val="3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173614B"/>
    <w:multiLevelType w:val="hybridMultilevel"/>
    <w:tmpl w:val="F39E82BE"/>
    <w:lvl w:ilvl="0" w:tplc="51104C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17"/>
  </w:num>
  <w:num w:numId="13">
    <w:abstractNumId w:val="37"/>
  </w:num>
  <w:num w:numId="14">
    <w:abstractNumId w:val="24"/>
  </w:num>
  <w:num w:numId="15">
    <w:abstractNumId w:val="29"/>
  </w:num>
  <w:num w:numId="16">
    <w:abstractNumId w:val="32"/>
  </w:num>
  <w:num w:numId="17">
    <w:abstractNumId w:val="25"/>
  </w:num>
  <w:num w:numId="18">
    <w:abstractNumId w:val="33"/>
  </w:num>
  <w:num w:numId="19">
    <w:abstractNumId w:val="34"/>
  </w:num>
  <w:num w:numId="20">
    <w:abstractNumId w:val="15"/>
  </w:num>
  <w:num w:numId="21">
    <w:abstractNumId w:val="16"/>
  </w:num>
  <w:num w:numId="22">
    <w:abstractNumId w:val="31"/>
  </w:num>
  <w:num w:numId="23">
    <w:abstractNumId w:val="10"/>
  </w:num>
  <w:num w:numId="24">
    <w:abstractNumId w:val="40"/>
  </w:num>
  <w:num w:numId="25">
    <w:abstractNumId w:val="27"/>
  </w:num>
  <w:num w:numId="26">
    <w:abstractNumId w:val="35"/>
  </w:num>
  <w:num w:numId="27">
    <w:abstractNumId w:val="11"/>
  </w:num>
  <w:num w:numId="28">
    <w:abstractNumId w:val="14"/>
  </w:num>
  <w:num w:numId="29">
    <w:abstractNumId w:val="4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12"/>
  </w:num>
  <w:num w:numId="33">
    <w:abstractNumId w:val="18"/>
  </w:num>
  <w:num w:numId="34">
    <w:abstractNumId w:val="22"/>
  </w:num>
  <w:num w:numId="35">
    <w:abstractNumId w:val="21"/>
  </w:num>
  <w:num w:numId="36">
    <w:abstractNumId w:val="26"/>
  </w:num>
  <w:num w:numId="37">
    <w:abstractNumId w:val="36"/>
  </w:num>
  <w:num w:numId="38">
    <w:abstractNumId w:val="13"/>
  </w:num>
  <w:num w:numId="39">
    <w:abstractNumId w:val="23"/>
  </w:num>
  <w:num w:numId="40">
    <w:abstractNumId w:val="19"/>
  </w:num>
  <w:num w:numId="41">
    <w:abstractNumId w:val="38"/>
  </w:num>
  <w:num w:numId="42">
    <w:abstractNumId w:val="2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6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50C"/>
    <w:rsid w:val="00000519"/>
    <w:rsid w:val="0000072B"/>
    <w:rsid w:val="0000095D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3B7"/>
    <w:rsid w:val="000034C3"/>
    <w:rsid w:val="000036F9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681"/>
    <w:rsid w:val="00004F0C"/>
    <w:rsid w:val="00005193"/>
    <w:rsid w:val="00005444"/>
    <w:rsid w:val="00005497"/>
    <w:rsid w:val="000055B8"/>
    <w:rsid w:val="000056C3"/>
    <w:rsid w:val="00005B19"/>
    <w:rsid w:val="00005EA5"/>
    <w:rsid w:val="00005FF5"/>
    <w:rsid w:val="00006838"/>
    <w:rsid w:val="0000690E"/>
    <w:rsid w:val="000069FA"/>
    <w:rsid w:val="00006B43"/>
    <w:rsid w:val="00006BFA"/>
    <w:rsid w:val="00006C60"/>
    <w:rsid w:val="00006C91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F78"/>
    <w:rsid w:val="00011FE4"/>
    <w:rsid w:val="00011FFA"/>
    <w:rsid w:val="000125B8"/>
    <w:rsid w:val="0001260E"/>
    <w:rsid w:val="0001268F"/>
    <w:rsid w:val="00012695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A45"/>
    <w:rsid w:val="00015C25"/>
    <w:rsid w:val="00015E87"/>
    <w:rsid w:val="0001622C"/>
    <w:rsid w:val="0001630E"/>
    <w:rsid w:val="00016437"/>
    <w:rsid w:val="00016576"/>
    <w:rsid w:val="000167C2"/>
    <w:rsid w:val="00016856"/>
    <w:rsid w:val="00016CE0"/>
    <w:rsid w:val="00016D35"/>
    <w:rsid w:val="00016D82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D4A"/>
    <w:rsid w:val="000210E2"/>
    <w:rsid w:val="000210EB"/>
    <w:rsid w:val="000212EB"/>
    <w:rsid w:val="00021364"/>
    <w:rsid w:val="000214E7"/>
    <w:rsid w:val="000216E8"/>
    <w:rsid w:val="00021763"/>
    <w:rsid w:val="000219FD"/>
    <w:rsid w:val="00021B0B"/>
    <w:rsid w:val="00022155"/>
    <w:rsid w:val="0002234D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443"/>
    <w:rsid w:val="0003047E"/>
    <w:rsid w:val="000304DD"/>
    <w:rsid w:val="0003063B"/>
    <w:rsid w:val="0003064E"/>
    <w:rsid w:val="00030661"/>
    <w:rsid w:val="000306FD"/>
    <w:rsid w:val="000307C9"/>
    <w:rsid w:val="00030ABC"/>
    <w:rsid w:val="00030D77"/>
    <w:rsid w:val="00030E00"/>
    <w:rsid w:val="00031270"/>
    <w:rsid w:val="000312F7"/>
    <w:rsid w:val="0003137A"/>
    <w:rsid w:val="000313B6"/>
    <w:rsid w:val="000314FA"/>
    <w:rsid w:val="000316F0"/>
    <w:rsid w:val="00031791"/>
    <w:rsid w:val="00031A0D"/>
    <w:rsid w:val="00031A1F"/>
    <w:rsid w:val="00031C46"/>
    <w:rsid w:val="00031CD2"/>
    <w:rsid w:val="00032003"/>
    <w:rsid w:val="0003241F"/>
    <w:rsid w:val="0003247B"/>
    <w:rsid w:val="000324CA"/>
    <w:rsid w:val="000324EF"/>
    <w:rsid w:val="00032588"/>
    <w:rsid w:val="000326A9"/>
    <w:rsid w:val="000326C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4D2"/>
    <w:rsid w:val="000409DC"/>
    <w:rsid w:val="00040B06"/>
    <w:rsid w:val="00040B37"/>
    <w:rsid w:val="00040C52"/>
    <w:rsid w:val="00040DB4"/>
    <w:rsid w:val="00041068"/>
    <w:rsid w:val="0004108C"/>
    <w:rsid w:val="0004111B"/>
    <w:rsid w:val="00041431"/>
    <w:rsid w:val="00041482"/>
    <w:rsid w:val="000415EC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62B"/>
    <w:rsid w:val="0004266B"/>
    <w:rsid w:val="00042674"/>
    <w:rsid w:val="00042709"/>
    <w:rsid w:val="00042863"/>
    <w:rsid w:val="00042A22"/>
    <w:rsid w:val="00042A66"/>
    <w:rsid w:val="00042AD2"/>
    <w:rsid w:val="00042B68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7B7"/>
    <w:rsid w:val="000447E8"/>
    <w:rsid w:val="00044817"/>
    <w:rsid w:val="0004481C"/>
    <w:rsid w:val="00044868"/>
    <w:rsid w:val="0004493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AE"/>
    <w:rsid w:val="000467C8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D4"/>
    <w:rsid w:val="000510B4"/>
    <w:rsid w:val="00051206"/>
    <w:rsid w:val="0005136E"/>
    <w:rsid w:val="000514C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74C"/>
    <w:rsid w:val="00057B71"/>
    <w:rsid w:val="00057C88"/>
    <w:rsid w:val="0006009D"/>
    <w:rsid w:val="000600D5"/>
    <w:rsid w:val="0006026D"/>
    <w:rsid w:val="0006048E"/>
    <w:rsid w:val="00060696"/>
    <w:rsid w:val="000606AF"/>
    <w:rsid w:val="000606CB"/>
    <w:rsid w:val="000609DE"/>
    <w:rsid w:val="00060AC3"/>
    <w:rsid w:val="00060F41"/>
    <w:rsid w:val="00061355"/>
    <w:rsid w:val="0006158D"/>
    <w:rsid w:val="0006180C"/>
    <w:rsid w:val="000618C7"/>
    <w:rsid w:val="00061B8F"/>
    <w:rsid w:val="00061CBB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A4E"/>
    <w:rsid w:val="00063BD8"/>
    <w:rsid w:val="00064391"/>
    <w:rsid w:val="0006448C"/>
    <w:rsid w:val="00064632"/>
    <w:rsid w:val="000647C0"/>
    <w:rsid w:val="00064A31"/>
    <w:rsid w:val="00064C0D"/>
    <w:rsid w:val="00064F19"/>
    <w:rsid w:val="00064FAB"/>
    <w:rsid w:val="0006508B"/>
    <w:rsid w:val="000652DA"/>
    <w:rsid w:val="00065508"/>
    <w:rsid w:val="00065637"/>
    <w:rsid w:val="00065841"/>
    <w:rsid w:val="000658B0"/>
    <w:rsid w:val="000659A9"/>
    <w:rsid w:val="00065C59"/>
    <w:rsid w:val="00065CF3"/>
    <w:rsid w:val="00065F11"/>
    <w:rsid w:val="00065FAD"/>
    <w:rsid w:val="00066130"/>
    <w:rsid w:val="00066636"/>
    <w:rsid w:val="000668FF"/>
    <w:rsid w:val="00066ECE"/>
    <w:rsid w:val="00066FC3"/>
    <w:rsid w:val="000670F6"/>
    <w:rsid w:val="00067752"/>
    <w:rsid w:val="00067942"/>
    <w:rsid w:val="0006794E"/>
    <w:rsid w:val="00067D44"/>
    <w:rsid w:val="00067D8E"/>
    <w:rsid w:val="00067ED2"/>
    <w:rsid w:val="00067F1A"/>
    <w:rsid w:val="00067F25"/>
    <w:rsid w:val="0007005E"/>
    <w:rsid w:val="000701DE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E21"/>
    <w:rsid w:val="00072162"/>
    <w:rsid w:val="00072261"/>
    <w:rsid w:val="00072310"/>
    <w:rsid w:val="00072311"/>
    <w:rsid w:val="00072490"/>
    <w:rsid w:val="000726C1"/>
    <w:rsid w:val="000728E7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A0F"/>
    <w:rsid w:val="00073BB5"/>
    <w:rsid w:val="00073D91"/>
    <w:rsid w:val="00073FE1"/>
    <w:rsid w:val="00074018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D9C"/>
    <w:rsid w:val="00075084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B9B"/>
    <w:rsid w:val="00076BEB"/>
    <w:rsid w:val="00076F29"/>
    <w:rsid w:val="00077132"/>
    <w:rsid w:val="000771E5"/>
    <w:rsid w:val="0007721C"/>
    <w:rsid w:val="000772D4"/>
    <w:rsid w:val="000775BF"/>
    <w:rsid w:val="000779B4"/>
    <w:rsid w:val="00077B8E"/>
    <w:rsid w:val="00077C7D"/>
    <w:rsid w:val="00077FB5"/>
    <w:rsid w:val="00080165"/>
    <w:rsid w:val="000802E6"/>
    <w:rsid w:val="0008040B"/>
    <w:rsid w:val="00080420"/>
    <w:rsid w:val="000804E9"/>
    <w:rsid w:val="000804FA"/>
    <w:rsid w:val="000807D0"/>
    <w:rsid w:val="00080904"/>
    <w:rsid w:val="00080C0A"/>
    <w:rsid w:val="00080E88"/>
    <w:rsid w:val="00080F30"/>
    <w:rsid w:val="00081212"/>
    <w:rsid w:val="000817C9"/>
    <w:rsid w:val="000817D7"/>
    <w:rsid w:val="00081898"/>
    <w:rsid w:val="00081A10"/>
    <w:rsid w:val="00081B55"/>
    <w:rsid w:val="00081BBB"/>
    <w:rsid w:val="00081CC7"/>
    <w:rsid w:val="00081D3F"/>
    <w:rsid w:val="0008214C"/>
    <w:rsid w:val="00082307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D0B"/>
    <w:rsid w:val="00084ED8"/>
    <w:rsid w:val="00084F84"/>
    <w:rsid w:val="0008520B"/>
    <w:rsid w:val="000853C5"/>
    <w:rsid w:val="00085A22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B5"/>
    <w:rsid w:val="00086D91"/>
    <w:rsid w:val="00086E8C"/>
    <w:rsid w:val="000870D6"/>
    <w:rsid w:val="0008721D"/>
    <w:rsid w:val="00087449"/>
    <w:rsid w:val="0008760C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CF"/>
    <w:rsid w:val="0009140D"/>
    <w:rsid w:val="00091495"/>
    <w:rsid w:val="00091751"/>
    <w:rsid w:val="000917E2"/>
    <w:rsid w:val="0009185E"/>
    <w:rsid w:val="00091879"/>
    <w:rsid w:val="000919FC"/>
    <w:rsid w:val="00091AE1"/>
    <w:rsid w:val="00092553"/>
    <w:rsid w:val="0009260C"/>
    <w:rsid w:val="0009267B"/>
    <w:rsid w:val="000926A0"/>
    <w:rsid w:val="00092730"/>
    <w:rsid w:val="000927A7"/>
    <w:rsid w:val="000929F8"/>
    <w:rsid w:val="00092BA3"/>
    <w:rsid w:val="00092CF9"/>
    <w:rsid w:val="00092DDC"/>
    <w:rsid w:val="00092E1B"/>
    <w:rsid w:val="00093021"/>
    <w:rsid w:val="0009318F"/>
    <w:rsid w:val="00093274"/>
    <w:rsid w:val="000932C3"/>
    <w:rsid w:val="000933B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DDA"/>
    <w:rsid w:val="00093EB6"/>
    <w:rsid w:val="000943EA"/>
    <w:rsid w:val="00094502"/>
    <w:rsid w:val="00094772"/>
    <w:rsid w:val="0009478E"/>
    <w:rsid w:val="000948B7"/>
    <w:rsid w:val="00094B90"/>
    <w:rsid w:val="00094B99"/>
    <w:rsid w:val="000950AD"/>
    <w:rsid w:val="00095238"/>
    <w:rsid w:val="00095354"/>
    <w:rsid w:val="00095444"/>
    <w:rsid w:val="0009546C"/>
    <w:rsid w:val="00095510"/>
    <w:rsid w:val="0009569B"/>
    <w:rsid w:val="00095B11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16E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277"/>
    <w:rsid w:val="000A527F"/>
    <w:rsid w:val="000A532E"/>
    <w:rsid w:val="000A5409"/>
    <w:rsid w:val="000A542A"/>
    <w:rsid w:val="000A55BB"/>
    <w:rsid w:val="000A5734"/>
    <w:rsid w:val="000A574D"/>
    <w:rsid w:val="000A599A"/>
    <w:rsid w:val="000A5C7B"/>
    <w:rsid w:val="000A5D30"/>
    <w:rsid w:val="000A6127"/>
    <w:rsid w:val="000A6216"/>
    <w:rsid w:val="000A6270"/>
    <w:rsid w:val="000A6396"/>
    <w:rsid w:val="000A665A"/>
    <w:rsid w:val="000A683F"/>
    <w:rsid w:val="000A6913"/>
    <w:rsid w:val="000A6D49"/>
    <w:rsid w:val="000A6E37"/>
    <w:rsid w:val="000A711B"/>
    <w:rsid w:val="000A727E"/>
    <w:rsid w:val="000A7365"/>
    <w:rsid w:val="000A7961"/>
    <w:rsid w:val="000A79D8"/>
    <w:rsid w:val="000A7C66"/>
    <w:rsid w:val="000A7C7D"/>
    <w:rsid w:val="000A7D6E"/>
    <w:rsid w:val="000A7E5A"/>
    <w:rsid w:val="000A7F7A"/>
    <w:rsid w:val="000A7F7F"/>
    <w:rsid w:val="000B00E6"/>
    <w:rsid w:val="000B03AC"/>
    <w:rsid w:val="000B0706"/>
    <w:rsid w:val="000B07E0"/>
    <w:rsid w:val="000B0820"/>
    <w:rsid w:val="000B0A2B"/>
    <w:rsid w:val="000B0B6E"/>
    <w:rsid w:val="000B10E5"/>
    <w:rsid w:val="000B1463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30AE"/>
    <w:rsid w:val="000B30DC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53DE"/>
    <w:rsid w:val="000B54B4"/>
    <w:rsid w:val="000B5540"/>
    <w:rsid w:val="000B56C5"/>
    <w:rsid w:val="000B5955"/>
    <w:rsid w:val="000B5A72"/>
    <w:rsid w:val="000B5AE7"/>
    <w:rsid w:val="000B5B72"/>
    <w:rsid w:val="000B5BEB"/>
    <w:rsid w:val="000B5BE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B51"/>
    <w:rsid w:val="000B6E36"/>
    <w:rsid w:val="000B74C5"/>
    <w:rsid w:val="000B771B"/>
    <w:rsid w:val="000B78AA"/>
    <w:rsid w:val="000B79BF"/>
    <w:rsid w:val="000C005E"/>
    <w:rsid w:val="000C023C"/>
    <w:rsid w:val="000C024F"/>
    <w:rsid w:val="000C025A"/>
    <w:rsid w:val="000C04CE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317E"/>
    <w:rsid w:val="000C3889"/>
    <w:rsid w:val="000C3917"/>
    <w:rsid w:val="000C39B3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5287"/>
    <w:rsid w:val="000C550E"/>
    <w:rsid w:val="000C55AB"/>
    <w:rsid w:val="000C58A4"/>
    <w:rsid w:val="000C5EF3"/>
    <w:rsid w:val="000C5F7B"/>
    <w:rsid w:val="000C61BC"/>
    <w:rsid w:val="000C6377"/>
    <w:rsid w:val="000C64C2"/>
    <w:rsid w:val="000C64C9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190"/>
    <w:rsid w:val="000D428B"/>
    <w:rsid w:val="000D43C2"/>
    <w:rsid w:val="000D44CE"/>
    <w:rsid w:val="000D48A0"/>
    <w:rsid w:val="000D4AAC"/>
    <w:rsid w:val="000D4D69"/>
    <w:rsid w:val="000D4EE9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C72"/>
    <w:rsid w:val="000D5D2D"/>
    <w:rsid w:val="000D5EF6"/>
    <w:rsid w:val="000D5FDD"/>
    <w:rsid w:val="000D605F"/>
    <w:rsid w:val="000D62E4"/>
    <w:rsid w:val="000D62FF"/>
    <w:rsid w:val="000D6426"/>
    <w:rsid w:val="000D64A0"/>
    <w:rsid w:val="000D65F2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B23"/>
    <w:rsid w:val="000E2B2A"/>
    <w:rsid w:val="000E2E17"/>
    <w:rsid w:val="000E32C2"/>
    <w:rsid w:val="000E3569"/>
    <w:rsid w:val="000E3592"/>
    <w:rsid w:val="000E3770"/>
    <w:rsid w:val="000E37CA"/>
    <w:rsid w:val="000E387B"/>
    <w:rsid w:val="000E4058"/>
    <w:rsid w:val="000E4137"/>
    <w:rsid w:val="000E415C"/>
    <w:rsid w:val="000E432E"/>
    <w:rsid w:val="000E435C"/>
    <w:rsid w:val="000E43A0"/>
    <w:rsid w:val="000E4512"/>
    <w:rsid w:val="000E4847"/>
    <w:rsid w:val="000E48CD"/>
    <w:rsid w:val="000E4999"/>
    <w:rsid w:val="000E4DBE"/>
    <w:rsid w:val="000E4E0B"/>
    <w:rsid w:val="000E4F05"/>
    <w:rsid w:val="000E558D"/>
    <w:rsid w:val="000E5648"/>
    <w:rsid w:val="000E58DB"/>
    <w:rsid w:val="000E5942"/>
    <w:rsid w:val="000E5C43"/>
    <w:rsid w:val="000E5E39"/>
    <w:rsid w:val="000E6186"/>
    <w:rsid w:val="000E626A"/>
    <w:rsid w:val="000E626B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9"/>
    <w:rsid w:val="000E73C3"/>
    <w:rsid w:val="000E7420"/>
    <w:rsid w:val="000E76A7"/>
    <w:rsid w:val="000E7AD9"/>
    <w:rsid w:val="000E7B40"/>
    <w:rsid w:val="000E7BF5"/>
    <w:rsid w:val="000E7D89"/>
    <w:rsid w:val="000F0021"/>
    <w:rsid w:val="000F0273"/>
    <w:rsid w:val="000F05E9"/>
    <w:rsid w:val="000F066A"/>
    <w:rsid w:val="000F06C7"/>
    <w:rsid w:val="000F0C14"/>
    <w:rsid w:val="000F1208"/>
    <w:rsid w:val="000F12BE"/>
    <w:rsid w:val="000F1342"/>
    <w:rsid w:val="000F16C4"/>
    <w:rsid w:val="000F16D0"/>
    <w:rsid w:val="000F1774"/>
    <w:rsid w:val="000F1A4E"/>
    <w:rsid w:val="000F1C0A"/>
    <w:rsid w:val="000F1F5D"/>
    <w:rsid w:val="000F24BC"/>
    <w:rsid w:val="000F253C"/>
    <w:rsid w:val="000F25CD"/>
    <w:rsid w:val="000F26F4"/>
    <w:rsid w:val="000F29E1"/>
    <w:rsid w:val="000F2E48"/>
    <w:rsid w:val="000F2EC5"/>
    <w:rsid w:val="000F2F2E"/>
    <w:rsid w:val="000F2FCE"/>
    <w:rsid w:val="000F3200"/>
    <w:rsid w:val="000F327B"/>
    <w:rsid w:val="000F35C5"/>
    <w:rsid w:val="000F35C9"/>
    <w:rsid w:val="000F35CB"/>
    <w:rsid w:val="000F35F1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61D"/>
    <w:rsid w:val="000F4B4F"/>
    <w:rsid w:val="000F4C0E"/>
    <w:rsid w:val="000F4DAF"/>
    <w:rsid w:val="000F4ED4"/>
    <w:rsid w:val="000F5155"/>
    <w:rsid w:val="000F522B"/>
    <w:rsid w:val="000F5626"/>
    <w:rsid w:val="000F5759"/>
    <w:rsid w:val="000F58B4"/>
    <w:rsid w:val="000F5D4C"/>
    <w:rsid w:val="000F5E2D"/>
    <w:rsid w:val="000F5F75"/>
    <w:rsid w:val="000F605C"/>
    <w:rsid w:val="000F60D5"/>
    <w:rsid w:val="000F62D5"/>
    <w:rsid w:val="000F630C"/>
    <w:rsid w:val="000F63E2"/>
    <w:rsid w:val="000F644E"/>
    <w:rsid w:val="000F6616"/>
    <w:rsid w:val="000F6776"/>
    <w:rsid w:val="000F680B"/>
    <w:rsid w:val="000F6BD9"/>
    <w:rsid w:val="000F6C4A"/>
    <w:rsid w:val="000F6FAE"/>
    <w:rsid w:val="000F74DE"/>
    <w:rsid w:val="000F75D4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11DB"/>
    <w:rsid w:val="001012E0"/>
    <w:rsid w:val="0010140E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DB"/>
    <w:rsid w:val="0010243D"/>
    <w:rsid w:val="0010280E"/>
    <w:rsid w:val="001028B3"/>
    <w:rsid w:val="00103466"/>
    <w:rsid w:val="00103548"/>
    <w:rsid w:val="00103954"/>
    <w:rsid w:val="00103C3B"/>
    <w:rsid w:val="00103D0D"/>
    <w:rsid w:val="00103D70"/>
    <w:rsid w:val="00103DB7"/>
    <w:rsid w:val="0010412B"/>
    <w:rsid w:val="0010426F"/>
    <w:rsid w:val="001042B5"/>
    <w:rsid w:val="0010437D"/>
    <w:rsid w:val="00104435"/>
    <w:rsid w:val="0010445E"/>
    <w:rsid w:val="00104D13"/>
    <w:rsid w:val="00104D62"/>
    <w:rsid w:val="00104D74"/>
    <w:rsid w:val="00104E62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E19"/>
    <w:rsid w:val="00105E54"/>
    <w:rsid w:val="00106554"/>
    <w:rsid w:val="00106615"/>
    <w:rsid w:val="001067D7"/>
    <w:rsid w:val="00106847"/>
    <w:rsid w:val="00106C37"/>
    <w:rsid w:val="00106C38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FF"/>
    <w:rsid w:val="0011315E"/>
    <w:rsid w:val="0011318B"/>
    <w:rsid w:val="001131F1"/>
    <w:rsid w:val="001133A1"/>
    <w:rsid w:val="001136D5"/>
    <w:rsid w:val="001137F8"/>
    <w:rsid w:val="00113B64"/>
    <w:rsid w:val="00113D8B"/>
    <w:rsid w:val="00113F4B"/>
    <w:rsid w:val="00113FF8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4EA"/>
    <w:rsid w:val="001175C6"/>
    <w:rsid w:val="0011762C"/>
    <w:rsid w:val="00117716"/>
    <w:rsid w:val="00117776"/>
    <w:rsid w:val="00117797"/>
    <w:rsid w:val="001177A4"/>
    <w:rsid w:val="00117AE7"/>
    <w:rsid w:val="00117B8B"/>
    <w:rsid w:val="00117D16"/>
    <w:rsid w:val="00117D98"/>
    <w:rsid w:val="00117DF1"/>
    <w:rsid w:val="0012004C"/>
    <w:rsid w:val="00120083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7BA"/>
    <w:rsid w:val="00121986"/>
    <w:rsid w:val="001219D7"/>
    <w:rsid w:val="00121EFE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F49"/>
    <w:rsid w:val="00123046"/>
    <w:rsid w:val="00123080"/>
    <w:rsid w:val="0012315E"/>
    <w:rsid w:val="00123264"/>
    <w:rsid w:val="00123577"/>
    <w:rsid w:val="00123996"/>
    <w:rsid w:val="00123B93"/>
    <w:rsid w:val="00123BF7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D98"/>
    <w:rsid w:val="00126E6B"/>
    <w:rsid w:val="001272CE"/>
    <w:rsid w:val="0012774C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EFD"/>
    <w:rsid w:val="00132040"/>
    <w:rsid w:val="001322EF"/>
    <w:rsid w:val="00132427"/>
    <w:rsid w:val="001324B3"/>
    <w:rsid w:val="0013260C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E67"/>
    <w:rsid w:val="00133ED6"/>
    <w:rsid w:val="001342CB"/>
    <w:rsid w:val="0013464F"/>
    <w:rsid w:val="00134A28"/>
    <w:rsid w:val="00134DCE"/>
    <w:rsid w:val="0013518D"/>
    <w:rsid w:val="001352AD"/>
    <w:rsid w:val="001352C2"/>
    <w:rsid w:val="00135AC9"/>
    <w:rsid w:val="0013608B"/>
    <w:rsid w:val="0013624F"/>
    <w:rsid w:val="001365F0"/>
    <w:rsid w:val="00136624"/>
    <w:rsid w:val="0013667B"/>
    <w:rsid w:val="00136B7F"/>
    <w:rsid w:val="00136DC2"/>
    <w:rsid w:val="00136E09"/>
    <w:rsid w:val="00136E1E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3B0"/>
    <w:rsid w:val="0014148C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563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9E"/>
    <w:rsid w:val="0014429B"/>
    <w:rsid w:val="00144413"/>
    <w:rsid w:val="001444C1"/>
    <w:rsid w:val="0014464A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E40"/>
    <w:rsid w:val="00145E52"/>
    <w:rsid w:val="0014630F"/>
    <w:rsid w:val="001466CB"/>
    <w:rsid w:val="00146938"/>
    <w:rsid w:val="00146BC1"/>
    <w:rsid w:val="00146CFB"/>
    <w:rsid w:val="00146D3C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312"/>
    <w:rsid w:val="0015174A"/>
    <w:rsid w:val="00151758"/>
    <w:rsid w:val="001517DF"/>
    <w:rsid w:val="001517EB"/>
    <w:rsid w:val="00151A5F"/>
    <w:rsid w:val="00151A6D"/>
    <w:rsid w:val="00151BF1"/>
    <w:rsid w:val="00151D3C"/>
    <w:rsid w:val="00151E4C"/>
    <w:rsid w:val="001521A1"/>
    <w:rsid w:val="00152455"/>
    <w:rsid w:val="0015247A"/>
    <w:rsid w:val="00152831"/>
    <w:rsid w:val="00152B5D"/>
    <w:rsid w:val="00152B90"/>
    <w:rsid w:val="00152EED"/>
    <w:rsid w:val="00153013"/>
    <w:rsid w:val="00153402"/>
    <w:rsid w:val="00153553"/>
    <w:rsid w:val="0015358B"/>
    <w:rsid w:val="0015377A"/>
    <w:rsid w:val="00153830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978"/>
    <w:rsid w:val="001549AB"/>
    <w:rsid w:val="00154A9E"/>
    <w:rsid w:val="00154BDB"/>
    <w:rsid w:val="00154D47"/>
    <w:rsid w:val="00154F49"/>
    <w:rsid w:val="001552DC"/>
    <w:rsid w:val="00155302"/>
    <w:rsid w:val="00155554"/>
    <w:rsid w:val="00155906"/>
    <w:rsid w:val="001559A7"/>
    <w:rsid w:val="00155A52"/>
    <w:rsid w:val="00155ACB"/>
    <w:rsid w:val="00155AD9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5E1"/>
    <w:rsid w:val="00156746"/>
    <w:rsid w:val="0015692E"/>
    <w:rsid w:val="00156C48"/>
    <w:rsid w:val="00156C82"/>
    <w:rsid w:val="00156D0F"/>
    <w:rsid w:val="00156E71"/>
    <w:rsid w:val="00156E80"/>
    <w:rsid w:val="00156F20"/>
    <w:rsid w:val="00156F97"/>
    <w:rsid w:val="00157044"/>
    <w:rsid w:val="0015783A"/>
    <w:rsid w:val="0015785B"/>
    <w:rsid w:val="00157897"/>
    <w:rsid w:val="001579DB"/>
    <w:rsid w:val="00157A82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A62"/>
    <w:rsid w:val="00160A78"/>
    <w:rsid w:val="00160BD0"/>
    <w:rsid w:val="00160CBB"/>
    <w:rsid w:val="00160E3A"/>
    <w:rsid w:val="00160F08"/>
    <w:rsid w:val="001612F6"/>
    <w:rsid w:val="00161304"/>
    <w:rsid w:val="00161415"/>
    <w:rsid w:val="00161439"/>
    <w:rsid w:val="001614B9"/>
    <w:rsid w:val="0016168B"/>
    <w:rsid w:val="001618A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A7"/>
    <w:rsid w:val="00165330"/>
    <w:rsid w:val="00165745"/>
    <w:rsid w:val="001657F4"/>
    <w:rsid w:val="001659BB"/>
    <w:rsid w:val="00165AFE"/>
    <w:rsid w:val="00165BFD"/>
    <w:rsid w:val="00165C0D"/>
    <w:rsid w:val="00165C5D"/>
    <w:rsid w:val="0016607F"/>
    <w:rsid w:val="0016610F"/>
    <w:rsid w:val="0016611B"/>
    <w:rsid w:val="0016629B"/>
    <w:rsid w:val="001664CE"/>
    <w:rsid w:val="00166559"/>
    <w:rsid w:val="00166567"/>
    <w:rsid w:val="0016656E"/>
    <w:rsid w:val="00166CA9"/>
    <w:rsid w:val="00166F45"/>
    <w:rsid w:val="00167072"/>
    <w:rsid w:val="001671E0"/>
    <w:rsid w:val="001673B4"/>
    <w:rsid w:val="001673D2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B5C"/>
    <w:rsid w:val="00173CAA"/>
    <w:rsid w:val="00173D66"/>
    <w:rsid w:val="00174085"/>
    <w:rsid w:val="00174137"/>
    <w:rsid w:val="001742C4"/>
    <w:rsid w:val="00174497"/>
    <w:rsid w:val="00174701"/>
    <w:rsid w:val="0017490B"/>
    <w:rsid w:val="0017495D"/>
    <w:rsid w:val="00174A73"/>
    <w:rsid w:val="00174D69"/>
    <w:rsid w:val="00175464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F2"/>
    <w:rsid w:val="00177E1E"/>
    <w:rsid w:val="00180024"/>
    <w:rsid w:val="0018020D"/>
    <w:rsid w:val="001803BC"/>
    <w:rsid w:val="00180583"/>
    <w:rsid w:val="001808DA"/>
    <w:rsid w:val="0018095E"/>
    <w:rsid w:val="00180DFE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E5A"/>
    <w:rsid w:val="00182057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8B5"/>
    <w:rsid w:val="00183AB4"/>
    <w:rsid w:val="00183DC0"/>
    <w:rsid w:val="00184086"/>
    <w:rsid w:val="001841EB"/>
    <w:rsid w:val="001843DD"/>
    <w:rsid w:val="00184485"/>
    <w:rsid w:val="001845DE"/>
    <w:rsid w:val="00184AC3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DCB"/>
    <w:rsid w:val="00185DFD"/>
    <w:rsid w:val="00186042"/>
    <w:rsid w:val="001860D5"/>
    <w:rsid w:val="001863F6"/>
    <w:rsid w:val="001866F1"/>
    <w:rsid w:val="00186B8B"/>
    <w:rsid w:val="00186C98"/>
    <w:rsid w:val="00186EC7"/>
    <w:rsid w:val="00186EFF"/>
    <w:rsid w:val="00187056"/>
    <w:rsid w:val="00187167"/>
    <w:rsid w:val="00187307"/>
    <w:rsid w:val="00187387"/>
    <w:rsid w:val="001873D4"/>
    <w:rsid w:val="001875A7"/>
    <w:rsid w:val="00187E54"/>
    <w:rsid w:val="00190182"/>
    <w:rsid w:val="001903F0"/>
    <w:rsid w:val="00190783"/>
    <w:rsid w:val="001907F0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656"/>
    <w:rsid w:val="00193A50"/>
    <w:rsid w:val="00193AA3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DF5"/>
    <w:rsid w:val="00197083"/>
    <w:rsid w:val="0019714D"/>
    <w:rsid w:val="00197489"/>
    <w:rsid w:val="0019760D"/>
    <w:rsid w:val="00197671"/>
    <w:rsid w:val="001976D2"/>
    <w:rsid w:val="001977F1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754"/>
    <w:rsid w:val="001A0B2A"/>
    <w:rsid w:val="001A0E1C"/>
    <w:rsid w:val="001A10CC"/>
    <w:rsid w:val="001A111B"/>
    <w:rsid w:val="001A11D9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9D4"/>
    <w:rsid w:val="001A2A5C"/>
    <w:rsid w:val="001A2C88"/>
    <w:rsid w:val="001A3265"/>
    <w:rsid w:val="001A3398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55B"/>
    <w:rsid w:val="001A4A3D"/>
    <w:rsid w:val="001A4B59"/>
    <w:rsid w:val="001A4BD8"/>
    <w:rsid w:val="001A4C5B"/>
    <w:rsid w:val="001A4D06"/>
    <w:rsid w:val="001A4DC4"/>
    <w:rsid w:val="001A4DEF"/>
    <w:rsid w:val="001A50AE"/>
    <w:rsid w:val="001A5213"/>
    <w:rsid w:val="001A5331"/>
    <w:rsid w:val="001A5430"/>
    <w:rsid w:val="001A549F"/>
    <w:rsid w:val="001A568D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47E"/>
    <w:rsid w:val="001A64A8"/>
    <w:rsid w:val="001A65F0"/>
    <w:rsid w:val="001A6697"/>
    <w:rsid w:val="001A66D8"/>
    <w:rsid w:val="001A66E7"/>
    <w:rsid w:val="001A6869"/>
    <w:rsid w:val="001A69FD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D31"/>
    <w:rsid w:val="001A7D4D"/>
    <w:rsid w:val="001A7D84"/>
    <w:rsid w:val="001A7DAB"/>
    <w:rsid w:val="001A7FCE"/>
    <w:rsid w:val="001B00ED"/>
    <w:rsid w:val="001B03ED"/>
    <w:rsid w:val="001B0491"/>
    <w:rsid w:val="001B0716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925"/>
    <w:rsid w:val="001B3C8B"/>
    <w:rsid w:val="001B4044"/>
    <w:rsid w:val="001B451C"/>
    <w:rsid w:val="001B4605"/>
    <w:rsid w:val="001B4624"/>
    <w:rsid w:val="001B47A2"/>
    <w:rsid w:val="001B4814"/>
    <w:rsid w:val="001B487C"/>
    <w:rsid w:val="001B491A"/>
    <w:rsid w:val="001B4C26"/>
    <w:rsid w:val="001B5022"/>
    <w:rsid w:val="001B51E8"/>
    <w:rsid w:val="001B529F"/>
    <w:rsid w:val="001B5591"/>
    <w:rsid w:val="001B55E4"/>
    <w:rsid w:val="001B568B"/>
    <w:rsid w:val="001B56F9"/>
    <w:rsid w:val="001B5752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7C"/>
    <w:rsid w:val="001B6FBC"/>
    <w:rsid w:val="001B70D2"/>
    <w:rsid w:val="001B797F"/>
    <w:rsid w:val="001B7A8D"/>
    <w:rsid w:val="001B7B8B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D0146"/>
    <w:rsid w:val="001D0227"/>
    <w:rsid w:val="001D0842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61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75D"/>
    <w:rsid w:val="001D49A2"/>
    <w:rsid w:val="001D4C8D"/>
    <w:rsid w:val="001D4DE5"/>
    <w:rsid w:val="001D5002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814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716"/>
    <w:rsid w:val="001D78D8"/>
    <w:rsid w:val="001D7B14"/>
    <w:rsid w:val="001D7D9E"/>
    <w:rsid w:val="001D7DD9"/>
    <w:rsid w:val="001E0285"/>
    <w:rsid w:val="001E0466"/>
    <w:rsid w:val="001E05A7"/>
    <w:rsid w:val="001E0744"/>
    <w:rsid w:val="001E0A58"/>
    <w:rsid w:val="001E0BCC"/>
    <w:rsid w:val="001E0BD5"/>
    <w:rsid w:val="001E0C6F"/>
    <w:rsid w:val="001E0CA3"/>
    <w:rsid w:val="001E0D78"/>
    <w:rsid w:val="001E0FFB"/>
    <w:rsid w:val="001E11A9"/>
    <w:rsid w:val="001E124F"/>
    <w:rsid w:val="001E13E0"/>
    <w:rsid w:val="001E14AB"/>
    <w:rsid w:val="001E16E7"/>
    <w:rsid w:val="001E1706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319"/>
    <w:rsid w:val="001E24A4"/>
    <w:rsid w:val="001E261D"/>
    <w:rsid w:val="001E2635"/>
    <w:rsid w:val="001E279C"/>
    <w:rsid w:val="001E2867"/>
    <w:rsid w:val="001E33FE"/>
    <w:rsid w:val="001E367A"/>
    <w:rsid w:val="001E3842"/>
    <w:rsid w:val="001E3A29"/>
    <w:rsid w:val="001E3CCE"/>
    <w:rsid w:val="001E3EE6"/>
    <w:rsid w:val="001E3F13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506F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31C"/>
    <w:rsid w:val="001E74C5"/>
    <w:rsid w:val="001E753C"/>
    <w:rsid w:val="001E75D3"/>
    <w:rsid w:val="001E76AB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53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AD5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FA"/>
    <w:rsid w:val="001F4243"/>
    <w:rsid w:val="001F42B8"/>
    <w:rsid w:val="001F44A1"/>
    <w:rsid w:val="001F4584"/>
    <w:rsid w:val="001F46F1"/>
    <w:rsid w:val="001F48C3"/>
    <w:rsid w:val="001F4C34"/>
    <w:rsid w:val="001F5148"/>
    <w:rsid w:val="001F571A"/>
    <w:rsid w:val="001F57FF"/>
    <w:rsid w:val="001F592C"/>
    <w:rsid w:val="001F5A67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2C"/>
    <w:rsid w:val="002030C1"/>
    <w:rsid w:val="00203176"/>
    <w:rsid w:val="002032D0"/>
    <w:rsid w:val="0020331B"/>
    <w:rsid w:val="0020360F"/>
    <w:rsid w:val="0020372D"/>
    <w:rsid w:val="00204284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3EF"/>
    <w:rsid w:val="002064F5"/>
    <w:rsid w:val="0020669B"/>
    <w:rsid w:val="002066D8"/>
    <w:rsid w:val="00206750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534"/>
    <w:rsid w:val="002105D2"/>
    <w:rsid w:val="00210A96"/>
    <w:rsid w:val="00210B08"/>
    <w:rsid w:val="00210CD3"/>
    <w:rsid w:val="002111D1"/>
    <w:rsid w:val="00211500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DDC"/>
    <w:rsid w:val="00213DFB"/>
    <w:rsid w:val="00213E81"/>
    <w:rsid w:val="0021417A"/>
    <w:rsid w:val="002141AF"/>
    <w:rsid w:val="0021425A"/>
    <w:rsid w:val="0021432B"/>
    <w:rsid w:val="0021454A"/>
    <w:rsid w:val="00214665"/>
    <w:rsid w:val="0021479E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CC9"/>
    <w:rsid w:val="00216EA2"/>
    <w:rsid w:val="00216FB2"/>
    <w:rsid w:val="00217034"/>
    <w:rsid w:val="0021704F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90A"/>
    <w:rsid w:val="0022194A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544"/>
    <w:rsid w:val="00222792"/>
    <w:rsid w:val="00222976"/>
    <w:rsid w:val="00222A69"/>
    <w:rsid w:val="00222AEC"/>
    <w:rsid w:val="00222BDD"/>
    <w:rsid w:val="00222CE3"/>
    <w:rsid w:val="00222D03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232"/>
    <w:rsid w:val="00224448"/>
    <w:rsid w:val="0022476A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F6"/>
    <w:rsid w:val="0022647F"/>
    <w:rsid w:val="0022656E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6E"/>
    <w:rsid w:val="002276EB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345"/>
    <w:rsid w:val="00232346"/>
    <w:rsid w:val="00232732"/>
    <w:rsid w:val="002327B5"/>
    <w:rsid w:val="0023280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AC"/>
    <w:rsid w:val="002339F3"/>
    <w:rsid w:val="00233B76"/>
    <w:rsid w:val="00233BD4"/>
    <w:rsid w:val="00233CA6"/>
    <w:rsid w:val="00233CFB"/>
    <w:rsid w:val="00233D65"/>
    <w:rsid w:val="00233E71"/>
    <w:rsid w:val="0023434D"/>
    <w:rsid w:val="00234353"/>
    <w:rsid w:val="00234429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B65"/>
    <w:rsid w:val="00235C3E"/>
    <w:rsid w:val="00235C4B"/>
    <w:rsid w:val="00235E92"/>
    <w:rsid w:val="00235F36"/>
    <w:rsid w:val="00235F43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C8"/>
    <w:rsid w:val="00236F1A"/>
    <w:rsid w:val="00237057"/>
    <w:rsid w:val="0023721F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10B0"/>
    <w:rsid w:val="002411BC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598"/>
    <w:rsid w:val="002426E0"/>
    <w:rsid w:val="002427C6"/>
    <w:rsid w:val="0024288E"/>
    <w:rsid w:val="00242C5A"/>
    <w:rsid w:val="00242D47"/>
    <w:rsid w:val="00242F6C"/>
    <w:rsid w:val="00243203"/>
    <w:rsid w:val="002434BB"/>
    <w:rsid w:val="002437A0"/>
    <w:rsid w:val="0024390E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62CB"/>
    <w:rsid w:val="00246426"/>
    <w:rsid w:val="002464A3"/>
    <w:rsid w:val="00246C60"/>
    <w:rsid w:val="00247271"/>
    <w:rsid w:val="002472CF"/>
    <w:rsid w:val="002473B7"/>
    <w:rsid w:val="002479AF"/>
    <w:rsid w:val="00247AB0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D"/>
    <w:rsid w:val="002526D9"/>
    <w:rsid w:val="00252738"/>
    <w:rsid w:val="002527C3"/>
    <w:rsid w:val="002528DD"/>
    <w:rsid w:val="002528DF"/>
    <w:rsid w:val="00252AF1"/>
    <w:rsid w:val="00252CE0"/>
    <w:rsid w:val="0025313C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DE5"/>
    <w:rsid w:val="002552A2"/>
    <w:rsid w:val="002552FB"/>
    <w:rsid w:val="002555F0"/>
    <w:rsid w:val="00255605"/>
    <w:rsid w:val="0025598F"/>
    <w:rsid w:val="002559ED"/>
    <w:rsid w:val="00255B60"/>
    <w:rsid w:val="00255B68"/>
    <w:rsid w:val="00255F13"/>
    <w:rsid w:val="00255F15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92D"/>
    <w:rsid w:val="0026001A"/>
    <w:rsid w:val="0026020D"/>
    <w:rsid w:val="0026038F"/>
    <w:rsid w:val="002609A8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99"/>
    <w:rsid w:val="002636E0"/>
    <w:rsid w:val="00263C1E"/>
    <w:rsid w:val="00263E29"/>
    <w:rsid w:val="00263EA3"/>
    <w:rsid w:val="00263F95"/>
    <w:rsid w:val="0026411C"/>
    <w:rsid w:val="00264297"/>
    <w:rsid w:val="002644DC"/>
    <w:rsid w:val="00264701"/>
    <w:rsid w:val="00264A04"/>
    <w:rsid w:val="00264A4B"/>
    <w:rsid w:val="00264B45"/>
    <w:rsid w:val="00264CF9"/>
    <w:rsid w:val="00264D75"/>
    <w:rsid w:val="00264DA4"/>
    <w:rsid w:val="00265012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8F7"/>
    <w:rsid w:val="00266A78"/>
    <w:rsid w:val="00266A8D"/>
    <w:rsid w:val="00266B08"/>
    <w:rsid w:val="00266CC8"/>
    <w:rsid w:val="00266D37"/>
    <w:rsid w:val="00266D72"/>
    <w:rsid w:val="00267197"/>
    <w:rsid w:val="002671AC"/>
    <w:rsid w:val="002671B8"/>
    <w:rsid w:val="00267338"/>
    <w:rsid w:val="002673FD"/>
    <w:rsid w:val="0026741A"/>
    <w:rsid w:val="002675E2"/>
    <w:rsid w:val="002677EC"/>
    <w:rsid w:val="00267960"/>
    <w:rsid w:val="002679C4"/>
    <w:rsid w:val="00267BE3"/>
    <w:rsid w:val="00267C55"/>
    <w:rsid w:val="00267F95"/>
    <w:rsid w:val="00270301"/>
    <w:rsid w:val="00270454"/>
    <w:rsid w:val="00270663"/>
    <w:rsid w:val="00270781"/>
    <w:rsid w:val="00270820"/>
    <w:rsid w:val="00270C81"/>
    <w:rsid w:val="00270CA7"/>
    <w:rsid w:val="00270EB7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DE"/>
    <w:rsid w:val="00273691"/>
    <w:rsid w:val="002736DB"/>
    <w:rsid w:val="002738A9"/>
    <w:rsid w:val="00273B58"/>
    <w:rsid w:val="00273D90"/>
    <w:rsid w:val="00273EE9"/>
    <w:rsid w:val="00273F92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5221"/>
    <w:rsid w:val="00275258"/>
    <w:rsid w:val="00275290"/>
    <w:rsid w:val="00275527"/>
    <w:rsid w:val="002757BB"/>
    <w:rsid w:val="002758E5"/>
    <w:rsid w:val="00275F40"/>
    <w:rsid w:val="00276049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704B"/>
    <w:rsid w:val="00277431"/>
    <w:rsid w:val="00277672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19D"/>
    <w:rsid w:val="002812AB"/>
    <w:rsid w:val="00281326"/>
    <w:rsid w:val="0028185C"/>
    <w:rsid w:val="002818A7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A7"/>
    <w:rsid w:val="002827AE"/>
    <w:rsid w:val="002827DB"/>
    <w:rsid w:val="00282BD6"/>
    <w:rsid w:val="00282BF5"/>
    <w:rsid w:val="00282D74"/>
    <w:rsid w:val="00282EB2"/>
    <w:rsid w:val="00282FEA"/>
    <w:rsid w:val="002834CA"/>
    <w:rsid w:val="0028353A"/>
    <w:rsid w:val="00283688"/>
    <w:rsid w:val="0028386B"/>
    <w:rsid w:val="00283B84"/>
    <w:rsid w:val="00283BF2"/>
    <w:rsid w:val="00283CA9"/>
    <w:rsid w:val="00283D49"/>
    <w:rsid w:val="00283DA4"/>
    <w:rsid w:val="00283DF1"/>
    <w:rsid w:val="00284099"/>
    <w:rsid w:val="0028435B"/>
    <w:rsid w:val="00284B27"/>
    <w:rsid w:val="00285138"/>
    <w:rsid w:val="0028522D"/>
    <w:rsid w:val="002852B0"/>
    <w:rsid w:val="0028554F"/>
    <w:rsid w:val="002856C4"/>
    <w:rsid w:val="00285719"/>
    <w:rsid w:val="00285A30"/>
    <w:rsid w:val="00285A5C"/>
    <w:rsid w:val="00285DA0"/>
    <w:rsid w:val="00285E2C"/>
    <w:rsid w:val="00285E84"/>
    <w:rsid w:val="00285F36"/>
    <w:rsid w:val="002860DA"/>
    <w:rsid w:val="002860F4"/>
    <w:rsid w:val="0028616F"/>
    <w:rsid w:val="0028626F"/>
    <w:rsid w:val="00286368"/>
    <w:rsid w:val="00286698"/>
    <w:rsid w:val="00286A6B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3C0"/>
    <w:rsid w:val="00292460"/>
    <w:rsid w:val="002924DE"/>
    <w:rsid w:val="002926C0"/>
    <w:rsid w:val="00292745"/>
    <w:rsid w:val="0029274E"/>
    <w:rsid w:val="002928C5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EB0"/>
    <w:rsid w:val="00294F71"/>
    <w:rsid w:val="002952CF"/>
    <w:rsid w:val="0029549E"/>
    <w:rsid w:val="00295555"/>
    <w:rsid w:val="0029560F"/>
    <w:rsid w:val="002959B5"/>
    <w:rsid w:val="00295ACD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9A7"/>
    <w:rsid w:val="00297A25"/>
    <w:rsid w:val="00297A81"/>
    <w:rsid w:val="00297E63"/>
    <w:rsid w:val="00297EA2"/>
    <w:rsid w:val="002A01A3"/>
    <w:rsid w:val="002A030F"/>
    <w:rsid w:val="002A0336"/>
    <w:rsid w:val="002A04C2"/>
    <w:rsid w:val="002A0530"/>
    <w:rsid w:val="002A0754"/>
    <w:rsid w:val="002A0928"/>
    <w:rsid w:val="002A0D71"/>
    <w:rsid w:val="002A0E90"/>
    <w:rsid w:val="002A111D"/>
    <w:rsid w:val="002A1135"/>
    <w:rsid w:val="002A1249"/>
    <w:rsid w:val="002A16B7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3A1"/>
    <w:rsid w:val="002A346D"/>
    <w:rsid w:val="002A3799"/>
    <w:rsid w:val="002A384B"/>
    <w:rsid w:val="002A38B9"/>
    <w:rsid w:val="002A38C9"/>
    <w:rsid w:val="002A391D"/>
    <w:rsid w:val="002A3B27"/>
    <w:rsid w:val="002A424B"/>
    <w:rsid w:val="002A4400"/>
    <w:rsid w:val="002A444E"/>
    <w:rsid w:val="002A4510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B56"/>
    <w:rsid w:val="002A5BA3"/>
    <w:rsid w:val="002A5C3E"/>
    <w:rsid w:val="002A5F0B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DF9"/>
    <w:rsid w:val="002B0006"/>
    <w:rsid w:val="002B0127"/>
    <w:rsid w:val="002B029F"/>
    <w:rsid w:val="002B0506"/>
    <w:rsid w:val="002B05B2"/>
    <w:rsid w:val="002B090A"/>
    <w:rsid w:val="002B0C69"/>
    <w:rsid w:val="002B0E46"/>
    <w:rsid w:val="002B0E7A"/>
    <w:rsid w:val="002B0EC9"/>
    <w:rsid w:val="002B1013"/>
    <w:rsid w:val="002B1284"/>
    <w:rsid w:val="002B155B"/>
    <w:rsid w:val="002B1585"/>
    <w:rsid w:val="002B1812"/>
    <w:rsid w:val="002B19D2"/>
    <w:rsid w:val="002B1C79"/>
    <w:rsid w:val="002B1D98"/>
    <w:rsid w:val="002B1F5E"/>
    <w:rsid w:val="002B1FC7"/>
    <w:rsid w:val="002B2023"/>
    <w:rsid w:val="002B213B"/>
    <w:rsid w:val="002B23D1"/>
    <w:rsid w:val="002B2488"/>
    <w:rsid w:val="002B24DB"/>
    <w:rsid w:val="002B295D"/>
    <w:rsid w:val="002B29E8"/>
    <w:rsid w:val="002B2A4B"/>
    <w:rsid w:val="002B2B2A"/>
    <w:rsid w:val="002B2B30"/>
    <w:rsid w:val="002B2E0E"/>
    <w:rsid w:val="002B30B9"/>
    <w:rsid w:val="002B3138"/>
    <w:rsid w:val="002B321B"/>
    <w:rsid w:val="002B359A"/>
    <w:rsid w:val="002B3784"/>
    <w:rsid w:val="002B3818"/>
    <w:rsid w:val="002B38BE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BB5"/>
    <w:rsid w:val="002B4C7B"/>
    <w:rsid w:val="002B4DF6"/>
    <w:rsid w:val="002B5003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FAD"/>
    <w:rsid w:val="002B737E"/>
    <w:rsid w:val="002B780A"/>
    <w:rsid w:val="002B7B7D"/>
    <w:rsid w:val="002B7E40"/>
    <w:rsid w:val="002B7E72"/>
    <w:rsid w:val="002B7FA5"/>
    <w:rsid w:val="002B7FDF"/>
    <w:rsid w:val="002C019A"/>
    <w:rsid w:val="002C0243"/>
    <w:rsid w:val="002C035E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52F"/>
    <w:rsid w:val="002C2652"/>
    <w:rsid w:val="002C275A"/>
    <w:rsid w:val="002C298E"/>
    <w:rsid w:val="002C2993"/>
    <w:rsid w:val="002C299E"/>
    <w:rsid w:val="002C2BFF"/>
    <w:rsid w:val="002C2D81"/>
    <w:rsid w:val="002C320F"/>
    <w:rsid w:val="002C3246"/>
    <w:rsid w:val="002C3400"/>
    <w:rsid w:val="002C340D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DA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91D"/>
    <w:rsid w:val="002C6946"/>
    <w:rsid w:val="002C6A93"/>
    <w:rsid w:val="002C6BB1"/>
    <w:rsid w:val="002C6C3B"/>
    <w:rsid w:val="002C6CCF"/>
    <w:rsid w:val="002C6CD8"/>
    <w:rsid w:val="002C7165"/>
    <w:rsid w:val="002C722B"/>
    <w:rsid w:val="002C72CE"/>
    <w:rsid w:val="002C759B"/>
    <w:rsid w:val="002C7B09"/>
    <w:rsid w:val="002C7DAC"/>
    <w:rsid w:val="002C7DF7"/>
    <w:rsid w:val="002C7E3D"/>
    <w:rsid w:val="002D022E"/>
    <w:rsid w:val="002D0520"/>
    <w:rsid w:val="002D06B5"/>
    <w:rsid w:val="002D07D5"/>
    <w:rsid w:val="002D07DE"/>
    <w:rsid w:val="002D0819"/>
    <w:rsid w:val="002D08D5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75"/>
    <w:rsid w:val="002D2A92"/>
    <w:rsid w:val="002D2C1E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843"/>
    <w:rsid w:val="002D5AB5"/>
    <w:rsid w:val="002D5B46"/>
    <w:rsid w:val="002D5D70"/>
    <w:rsid w:val="002D5F34"/>
    <w:rsid w:val="002D6847"/>
    <w:rsid w:val="002D6883"/>
    <w:rsid w:val="002D6958"/>
    <w:rsid w:val="002D6C76"/>
    <w:rsid w:val="002D75CE"/>
    <w:rsid w:val="002D77ED"/>
    <w:rsid w:val="002D7B97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77"/>
    <w:rsid w:val="002E2B37"/>
    <w:rsid w:val="002E2BD7"/>
    <w:rsid w:val="002E2E13"/>
    <w:rsid w:val="002E34F1"/>
    <w:rsid w:val="002E3511"/>
    <w:rsid w:val="002E3696"/>
    <w:rsid w:val="002E36BE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355"/>
    <w:rsid w:val="002E43D4"/>
    <w:rsid w:val="002E4434"/>
    <w:rsid w:val="002E45B3"/>
    <w:rsid w:val="002E49DC"/>
    <w:rsid w:val="002E4B1D"/>
    <w:rsid w:val="002E4C05"/>
    <w:rsid w:val="002E4EF2"/>
    <w:rsid w:val="002E5524"/>
    <w:rsid w:val="002E557D"/>
    <w:rsid w:val="002E55CD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D83"/>
    <w:rsid w:val="002E7F7E"/>
    <w:rsid w:val="002F0026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13"/>
    <w:rsid w:val="002F11D8"/>
    <w:rsid w:val="002F1235"/>
    <w:rsid w:val="002F124B"/>
    <w:rsid w:val="002F1339"/>
    <w:rsid w:val="002F1370"/>
    <w:rsid w:val="002F18AA"/>
    <w:rsid w:val="002F1DAF"/>
    <w:rsid w:val="002F1E1D"/>
    <w:rsid w:val="002F211E"/>
    <w:rsid w:val="002F217E"/>
    <w:rsid w:val="002F248E"/>
    <w:rsid w:val="002F264F"/>
    <w:rsid w:val="002F26B8"/>
    <w:rsid w:val="002F277A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07"/>
    <w:rsid w:val="002F3B81"/>
    <w:rsid w:val="002F3CAD"/>
    <w:rsid w:val="002F3D71"/>
    <w:rsid w:val="002F3D84"/>
    <w:rsid w:val="002F3F2E"/>
    <w:rsid w:val="002F405F"/>
    <w:rsid w:val="002F4420"/>
    <w:rsid w:val="002F449C"/>
    <w:rsid w:val="002F4786"/>
    <w:rsid w:val="002F4814"/>
    <w:rsid w:val="002F497A"/>
    <w:rsid w:val="002F4B7E"/>
    <w:rsid w:val="002F4DAB"/>
    <w:rsid w:val="002F4FD6"/>
    <w:rsid w:val="002F5354"/>
    <w:rsid w:val="002F5AAA"/>
    <w:rsid w:val="002F5ADF"/>
    <w:rsid w:val="002F5C6A"/>
    <w:rsid w:val="002F5D1E"/>
    <w:rsid w:val="002F5EBE"/>
    <w:rsid w:val="002F5F4E"/>
    <w:rsid w:val="002F60A5"/>
    <w:rsid w:val="002F624F"/>
    <w:rsid w:val="002F62A2"/>
    <w:rsid w:val="002F62DA"/>
    <w:rsid w:val="002F66E7"/>
    <w:rsid w:val="002F686C"/>
    <w:rsid w:val="002F6919"/>
    <w:rsid w:val="002F6B2C"/>
    <w:rsid w:val="002F6B9A"/>
    <w:rsid w:val="002F6CAF"/>
    <w:rsid w:val="002F6E41"/>
    <w:rsid w:val="002F6EBD"/>
    <w:rsid w:val="002F6FB0"/>
    <w:rsid w:val="002F75D4"/>
    <w:rsid w:val="002F7B98"/>
    <w:rsid w:val="002F7DB9"/>
    <w:rsid w:val="002F7E00"/>
    <w:rsid w:val="002F7F09"/>
    <w:rsid w:val="003000D2"/>
    <w:rsid w:val="00300112"/>
    <w:rsid w:val="00300183"/>
    <w:rsid w:val="00300362"/>
    <w:rsid w:val="00300451"/>
    <w:rsid w:val="003005C3"/>
    <w:rsid w:val="00300630"/>
    <w:rsid w:val="003006BD"/>
    <w:rsid w:val="00300D39"/>
    <w:rsid w:val="00300F20"/>
    <w:rsid w:val="00301071"/>
    <w:rsid w:val="00301210"/>
    <w:rsid w:val="0030172E"/>
    <w:rsid w:val="003017B5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F7D"/>
    <w:rsid w:val="003032A7"/>
    <w:rsid w:val="0030342C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387"/>
    <w:rsid w:val="003053D2"/>
    <w:rsid w:val="0030541B"/>
    <w:rsid w:val="00305B85"/>
    <w:rsid w:val="00305B8F"/>
    <w:rsid w:val="00305D5F"/>
    <w:rsid w:val="00305E6D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965"/>
    <w:rsid w:val="00307DA4"/>
    <w:rsid w:val="00307ED5"/>
    <w:rsid w:val="00310313"/>
    <w:rsid w:val="003105E5"/>
    <w:rsid w:val="0031062B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5FB"/>
    <w:rsid w:val="00312630"/>
    <w:rsid w:val="00312BC4"/>
    <w:rsid w:val="003131E8"/>
    <w:rsid w:val="003133AD"/>
    <w:rsid w:val="00313525"/>
    <w:rsid w:val="00313742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83C"/>
    <w:rsid w:val="00314910"/>
    <w:rsid w:val="00314B66"/>
    <w:rsid w:val="00314E0A"/>
    <w:rsid w:val="0031509D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63"/>
    <w:rsid w:val="00316093"/>
    <w:rsid w:val="00316126"/>
    <w:rsid w:val="0031620E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4A1"/>
    <w:rsid w:val="003175DD"/>
    <w:rsid w:val="00317656"/>
    <w:rsid w:val="003176BE"/>
    <w:rsid w:val="00317946"/>
    <w:rsid w:val="00317980"/>
    <w:rsid w:val="00317B1F"/>
    <w:rsid w:val="00317BED"/>
    <w:rsid w:val="00317F00"/>
    <w:rsid w:val="00317F09"/>
    <w:rsid w:val="00320189"/>
    <w:rsid w:val="00320448"/>
    <w:rsid w:val="0032050F"/>
    <w:rsid w:val="003207B2"/>
    <w:rsid w:val="00320F19"/>
    <w:rsid w:val="0032100D"/>
    <w:rsid w:val="003212AD"/>
    <w:rsid w:val="003212C4"/>
    <w:rsid w:val="003215EF"/>
    <w:rsid w:val="0032188E"/>
    <w:rsid w:val="0032194D"/>
    <w:rsid w:val="00321A64"/>
    <w:rsid w:val="00321BEF"/>
    <w:rsid w:val="00321C3C"/>
    <w:rsid w:val="00321E71"/>
    <w:rsid w:val="00322008"/>
    <w:rsid w:val="003221CD"/>
    <w:rsid w:val="003224E8"/>
    <w:rsid w:val="00322588"/>
    <w:rsid w:val="00322984"/>
    <w:rsid w:val="00322A81"/>
    <w:rsid w:val="00322AA1"/>
    <w:rsid w:val="00322C18"/>
    <w:rsid w:val="00322C22"/>
    <w:rsid w:val="00322CDF"/>
    <w:rsid w:val="00322D48"/>
    <w:rsid w:val="00323335"/>
    <w:rsid w:val="00323430"/>
    <w:rsid w:val="00323451"/>
    <w:rsid w:val="00323616"/>
    <w:rsid w:val="00323741"/>
    <w:rsid w:val="003237F5"/>
    <w:rsid w:val="0032385D"/>
    <w:rsid w:val="003238D5"/>
    <w:rsid w:val="00323A66"/>
    <w:rsid w:val="00323ACD"/>
    <w:rsid w:val="00323B8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6B6"/>
    <w:rsid w:val="00324A9D"/>
    <w:rsid w:val="00324AD9"/>
    <w:rsid w:val="00324B10"/>
    <w:rsid w:val="00324BC0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DC"/>
    <w:rsid w:val="00327002"/>
    <w:rsid w:val="00327035"/>
    <w:rsid w:val="00327081"/>
    <w:rsid w:val="003271E8"/>
    <w:rsid w:val="00327396"/>
    <w:rsid w:val="00327724"/>
    <w:rsid w:val="003277CA"/>
    <w:rsid w:val="00327985"/>
    <w:rsid w:val="00327A89"/>
    <w:rsid w:val="00327B87"/>
    <w:rsid w:val="00327FDE"/>
    <w:rsid w:val="003302A2"/>
    <w:rsid w:val="00330407"/>
    <w:rsid w:val="003304E7"/>
    <w:rsid w:val="0033097F"/>
    <w:rsid w:val="00330CF2"/>
    <w:rsid w:val="00330DB3"/>
    <w:rsid w:val="00330E82"/>
    <w:rsid w:val="00331292"/>
    <w:rsid w:val="003314EE"/>
    <w:rsid w:val="0033162B"/>
    <w:rsid w:val="00331686"/>
    <w:rsid w:val="0033187E"/>
    <w:rsid w:val="00331E29"/>
    <w:rsid w:val="00331FC8"/>
    <w:rsid w:val="00332063"/>
    <w:rsid w:val="0033265B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C1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6283"/>
    <w:rsid w:val="00336420"/>
    <w:rsid w:val="0033644F"/>
    <w:rsid w:val="003364E8"/>
    <w:rsid w:val="003365B4"/>
    <w:rsid w:val="00336702"/>
    <w:rsid w:val="00336A4A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E6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E3"/>
    <w:rsid w:val="00344C5B"/>
    <w:rsid w:val="00344E0D"/>
    <w:rsid w:val="00344E54"/>
    <w:rsid w:val="00344F8B"/>
    <w:rsid w:val="00345022"/>
    <w:rsid w:val="003452B9"/>
    <w:rsid w:val="00345717"/>
    <w:rsid w:val="00345811"/>
    <w:rsid w:val="00345909"/>
    <w:rsid w:val="00345915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9FC"/>
    <w:rsid w:val="00346BF3"/>
    <w:rsid w:val="00346D15"/>
    <w:rsid w:val="00346EA2"/>
    <w:rsid w:val="00347273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D51"/>
    <w:rsid w:val="00347E91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780"/>
    <w:rsid w:val="00353782"/>
    <w:rsid w:val="0035384C"/>
    <w:rsid w:val="003538FD"/>
    <w:rsid w:val="0035391B"/>
    <w:rsid w:val="00353A52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FAD"/>
    <w:rsid w:val="003551D0"/>
    <w:rsid w:val="00355637"/>
    <w:rsid w:val="003556E4"/>
    <w:rsid w:val="00355771"/>
    <w:rsid w:val="003557DC"/>
    <w:rsid w:val="0035593B"/>
    <w:rsid w:val="00355A85"/>
    <w:rsid w:val="00355C36"/>
    <w:rsid w:val="00355CFC"/>
    <w:rsid w:val="00355D66"/>
    <w:rsid w:val="00355D71"/>
    <w:rsid w:val="00355DED"/>
    <w:rsid w:val="00355DF8"/>
    <w:rsid w:val="00355F56"/>
    <w:rsid w:val="00356000"/>
    <w:rsid w:val="00356252"/>
    <w:rsid w:val="003562D3"/>
    <w:rsid w:val="003565C7"/>
    <w:rsid w:val="00356821"/>
    <w:rsid w:val="003568B6"/>
    <w:rsid w:val="00356A25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DB"/>
    <w:rsid w:val="00361011"/>
    <w:rsid w:val="00361372"/>
    <w:rsid w:val="0036159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518"/>
    <w:rsid w:val="00363535"/>
    <w:rsid w:val="00363537"/>
    <w:rsid w:val="00363C8E"/>
    <w:rsid w:val="00363D32"/>
    <w:rsid w:val="00363D7D"/>
    <w:rsid w:val="00363EF2"/>
    <w:rsid w:val="0036410B"/>
    <w:rsid w:val="003641B1"/>
    <w:rsid w:val="00364215"/>
    <w:rsid w:val="00364348"/>
    <w:rsid w:val="00364621"/>
    <w:rsid w:val="0036492B"/>
    <w:rsid w:val="003649B1"/>
    <w:rsid w:val="00364A74"/>
    <w:rsid w:val="00364E51"/>
    <w:rsid w:val="003650E4"/>
    <w:rsid w:val="00365231"/>
    <w:rsid w:val="003652F8"/>
    <w:rsid w:val="00365311"/>
    <w:rsid w:val="0036531D"/>
    <w:rsid w:val="003655FB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39E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735"/>
    <w:rsid w:val="00371800"/>
    <w:rsid w:val="0037191D"/>
    <w:rsid w:val="003719EE"/>
    <w:rsid w:val="00371CE2"/>
    <w:rsid w:val="00372002"/>
    <w:rsid w:val="003723D0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650"/>
    <w:rsid w:val="003736ED"/>
    <w:rsid w:val="00374327"/>
    <w:rsid w:val="003743EF"/>
    <w:rsid w:val="00374662"/>
    <w:rsid w:val="003746AC"/>
    <w:rsid w:val="0037476F"/>
    <w:rsid w:val="00374A8B"/>
    <w:rsid w:val="00374AB4"/>
    <w:rsid w:val="00374C11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8B7"/>
    <w:rsid w:val="003758E5"/>
    <w:rsid w:val="00375A52"/>
    <w:rsid w:val="00375D34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E9E"/>
    <w:rsid w:val="00380F06"/>
    <w:rsid w:val="0038105E"/>
    <w:rsid w:val="00381350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116"/>
    <w:rsid w:val="00382165"/>
    <w:rsid w:val="003826B4"/>
    <w:rsid w:val="003826DA"/>
    <w:rsid w:val="0038277D"/>
    <w:rsid w:val="00382AD8"/>
    <w:rsid w:val="00382D5C"/>
    <w:rsid w:val="00382DD9"/>
    <w:rsid w:val="0038322B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959"/>
    <w:rsid w:val="00385A98"/>
    <w:rsid w:val="00385BAA"/>
    <w:rsid w:val="003860CE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B7"/>
    <w:rsid w:val="00390474"/>
    <w:rsid w:val="003904C2"/>
    <w:rsid w:val="00390613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F"/>
    <w:rsid w:val="0039318E"/>
    <w:rsid w:val="0039343F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4AD"/>
    <w:rsid w:val="00395715"/>
    <w:rsid w:val="00395AEF"/>
    <w:rsid w:val="0039675B"/>
    <w:rsid w:val="003968F9"/>
    <w:rsid w:val="00396A85"/>
    <w:rsid w:val="00396C69"/>
    <w:rsid w:val="00396C97"/>
    <w:rsid w:val="00396EC5"/>
    <w:rsid w:val="00397012"/>
    <w:rsid w:val="00397496"/>
    <w:rsid w:val="003976D1"/>
    <w:rsid w:val="0039795F"/>
    <w:rsid w:val="00397A31"/>
    <w:rsid w:val="00397F32"/>
    <w:rsid w:val="00397FA2"/>
    <w:rsid w:val="003A031B"/>
    <w:rsid w:val="003A0383"/>
    <w:rsid w:val="003A0430"/>
    <w:rsid w:val="003A0450"/>
    <w:rsid w:val="003A0474"/>
    <w:rsid w:val="003A0662"/>
    <w:rsid w:val="003A085B"/>
    <w:rsid w:val="003A0AB1"/>
    <w:rsid w:val="003A0BA4"/>
    <w:rsid w:val="003A0E13"/>
    <w:rsid w:val="003A0E6B"/>
    <w:rsid w:val="003A1596"/>
    <w:rsid w:val="003A16B3"/>
    <w:rsid w:val="003A1BEE"/>
    <w:rsid w:val="003A1C55"/>
    <w:rsid w:val="003A1C59"/>
    <w:rsid w:val="003A1F32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C37"/>
    <w:rsid w:val="003A3EE6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7B"/>
    <w:rsid w:val="003A51B8"/>
    <w:rsid w:val="003A52DF"/>
    <w:rsid w:val="003A5542"/>
    <w:rsid w:val="003A55CD"/>
    <w:rsid w:val="003A563E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626"/>
    <w:rsid w:val="003A66C1"/>
    <w:rsid w:val="003A6D0F"/>
    <w:rsid w:val="003A6E1D"/>
    <w:rsid w:val="003A7544"/>
    <w:rsid w:val="003A75C6"/>
    <w:rsid w:val="003A7770"/>
    <w:rsid w:val="003A77D5"/>
    <w:rsid w:val="003A785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79A"/>
    <w:rsid w:val="003B3808"/>
    <w:rsid w:val="003B38B6"/>
    <w:rsid w:val="003B3A45"/>
    <w:rsid w:val="003B3F91"/>
    <w:rsid w:val="003B4062"/>
    <w:rsid w:val="003B4124"/>
    <w:rsid w:val="003B4190"/>
    <w:rsid w:val="003B427D"/>
    <w:rsid w:val="003B4663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F57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378"/>
    <w:rsid w:val="003C3507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4267"/>
    <w:rsid w:val="003C4386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F41"/>
    <w:rsid w:val="003C6178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A06"/>
    <w:rsid w:val="003D0A1F"/>
    <w:rsid w:val="003D0A99"/>
    <w:rsid w:val="003D0DA2"/>
    <w:rsid w:val="003D0FFE"/>
    <w:rsid w:val="003D1170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21AD"/>
    <w:rsid w:val="003D229A"/>
    <w:rsid w:val="003D2581"/>
    <w:rsid w:val="003D26B6"/>
    <w:rsid w:val="003D2938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102E"/>
    <w:rsid w:val="003E1060"/>
    <w:rsid w:val="003E128F"/>
    <w:rsid w:val="003E14C2"/>
    <w:rsid w:val="003E185B"/>
    <w:rsid w:val="003E18B7"/>
    <w:rsid w:val="003E1951"/>
    <w:rsid w:val="003E1A0B"/>
    <w:rsid w:val="003E1EF8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60E0"/>
    <w:rsid w:val="003E627D"/>
    <w:rsid w:val="003E6417"/>
    <w:rsid w:val="003E6764"/>
    <w:rsid w:val="003E6955"/>
    <w:rsid w:val="003E697F"/>
    <w:rsid w:val="003E69F5"/>
    <w:rsid w:val="003E6C8C"/>
    <w:rsid w:val="003E6CB8"/>
    <w:rsid w:val="003E6E25"/>
    <w:rsid w:val="003E71DA"/>
    <w:rsid w:val="003E7253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27A"/>
    <w:rsid w:val="003F03DF"/>
    <w:rsid w:val="003F04A9"/>
    <w:rsid w:val="003F055C"/>
    <w:rsid w:val="003F0A0E"/>
    <w:rsid w:val="003F0AB7"/>
    <w:rsid w:val="003F0DBE"/>
    <w:rsid w:val="003F0ED6"/>
    <w:rsid w:val="003F0FE1"/>
    <w:rsid w:val="003F1243"/>
    <w:rsid w:val="003F124C"/>
    <w:rsid w:val="003F1319"/>
    <w:rsid w:val="003F133B"/>
    <w:rsid w:val="003F13A7"/>
    <w:rsid w:val="003F1713"/>
    <w:rsid w:val="003F1AE8"/>
    <w:rsid w:val="003F1BA8"/>
    <w:rsid w:val="003F1F94"/>
    <w:rsid w:val="003F22CD"/>
    <w:rsid w:val="003F264D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6C2"/>
    <w:rsid w:val="003F479E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49E"/>
    <w:rsid w:val="003F550F"/>
    <w:rsid w:val="003F5708"/>
    <w:rsid w:val="003F5960"/>
    <w:rsid w:val="003F5C51"/>
    <w:rsid w:val="003F5F69"/>
    <w:rsid w:val="003F6106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93A"/>
    <w:rsid w:val="003F7A19"/>
    <w:rsid w:val="003F7D2D"/>
    <w:rsid w:val="003F7EA4"/>
    <w:rsid w:val="003F7F4B"/>
    <w:rsid w:val="00400412"/>
    <w:rsid w:val="004004F4"/>
    <w:rsid w:val="0040072F"/>
    <w:rsid w:val="004008E7"/>
    <w:rsid w:val="00400AFE"/>
    <w:rsid w:val="00400B1C"/>
    <w:rsid w:val="00400FC0"/>
    <w:rsid w:val="0040131C"/>
    <w:rsid w:val="0040139E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B9"/>
    <w:rsid w:val="004040C9"/>
    <w:rsid w:val="00404167"/>
    <w:rsid w:val="004041EC"/>
    <w:rsid w:val="00404299"/>
    <w:rsid w:val="004042FC"/>
    <w:rsid w:val="004044D3"/>
    <w:rsid w:val="0040460E"/>
    <w:rsid w:val="0040486E"/>
    <w:rsid w:val="00404A05"/>
    <w:rsid w:val="00404C43"/>
    <w:rsid w:val="00404D72"/>
    <w:rsid w:val="00404F60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E56"/>
    <w:rsid w:val="004100B4"/>
    <w:rsid w:val="004102BC"/>
    <w:rsid w:val="004103DC"/>
    <w:rsid w:val="00410853"/>
    <w:rsid w:val="00410AC4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328"/>
    <w:rsid w:val="004124D5"/>
    <w:rsid w:val="004124E7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6B6"/>
    <w:rsid w:val="00416890"/>
    <w:rsid w:val="00416A97"/>
    <w:rsid w:val="00416AE4"/>
    <w:rsid w:val="00416D58"/>
    <w:rsid w:val="00416DF3"/>
    <w:rsid w:val="00416EF7"/>
    <w:rsid w:val="00417411"/>
    <w:rsid w:val="0041742F"/>
    <w:rsid w:val="00417B88"/>
    <w:rsid w:val="00417E80"/>
    <w:rsid w:val="00417F26"/>
    <w:rsid w:val="00420594"/>
    <w:rsid w:val="0042124F"/>
    <w:rsid w:val="0042172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6D9"/>
    <w:rsid w:val="0042270E"/>
    <w:rsid w:val="004227A6"/>
    <w:rsid w:val="004228B0"/>
    <w:rsid w:val="00422B73"/>
    <w:rsid w:val="00422C18"/>
    <w:rsid w:val="00422CB0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63"/>
    <w:rsid w:val="00425A56"/>
    <w:rsid w:val="00425ABD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7AF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327"/>
    <w:rsid w:val="00427398"/>
    <w:rsid w:val="004273BB"/>
    <w:rsid w:val="00427407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A6C"/>
    <w:rsid w:val="00431F50"/>
    <w:rsid w:val="0043202B"/>
    <w:rsid w:val="0043256B"/>
    <w:rsid w:val="00432685"/>
    <w:rsid w:val="004327DB"/>
    <w:rsid w:val="00432975"/>
    <w:rsid w:val="00432AC9"/>
    <w:rsid w:val="00432C9B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DD5"/>
    <w:rsid w:val="00433E19"/>
    <w:rsid w:val="00433FB7"/>
    <w:rsid w:val="004340CD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A08"/>
    <w:rsid w:val="00435F5A"/>
    <w:rsid w:val="00436172"/>
    <w:rsid w:val="0043668F"/>
    <w:rsid w:val="00436C1A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D3E"/>
    <w:rsid w:val="00437E22"/>
    <w:rsid w:val="00440285"/>
    <w:rsid w:val="00440568"/>
    <w:rsid w:val="0044065B"/>
    <w:rsid w:val="00440864"/>
    <w:rsid w:val="004409CD"/>
    <w:rsid w:val="00440BBF"/>
    <w:rsid w:val="00440C09"/>
    <w:rsid w:val="00440C3B"/>
    <w:rsid w:val="00440C52"/>
    <w:rsid w:val="00440C6C"/>
    <w:rsid w:val="00440E9B"/>
    <w:rsid w:val="00440EFC"/>
    <w:rsid w:val="00441126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30B"/>
    <w:rsid w:val="00447388"/>
    <w:rsid w:val="0044747B"/>
    <w:rsid w:val="00447612"/>
    <w:rsid w:val="00447843"/>
    <w:rsid w:val="0044799E"/>
    <w:rsid w:val="00447B45"/>
    <w:rsid w:val="00447CA5"/>
    <w:rsid w:val="00447E08"/>
    <w:rsid w:val="004500FC"/>
    <w:rsid w:val="00450261"/>
    <w:rsid w:val="004502AC"/>
    <w:rsid w:val="0045042D"/>
    <w:rsid w:val="0045057B"/>
    <w:rsid w:val="00450CCE"/>
    <w:rsid w:val="00450F54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107"/>
    <w:rsid w:val="0045421F"/>
    <w:rsid w:val="00454300"/>
    <w:rsid w:val="00454847"/>
    <w:rsid w:val="00454A63"/>
    <w:rsid w:val="00454A74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F57"/>
    <w:rsid w:val="00457110"/>
    <w:rsid w:val="00457227"/>
    <w:rsid w:val="00457297"/>
    <w:rsid w:val="00457586"/>
    <w:rsid w:val="0045759D"/>
    <w:rsid w:val="004575B0"/>
    <w:rsid w:val="004576F3"/>
    <w:rsid w:val="004577CB"/>
    <w:rsid w:val="00457AFC"/>
    <w:rsid w:val="00457BD3"/>
    <w:rsid w:val="00457E1C"/>
    <w:rsid w:val="00457EB3"/>
    <w:rsid w:val="00457ECC"/>
    <w:rsid w:val="00457FE8"/>
    <w:rsid w:val="00460034"/>
    <w:rsid w:val="00460049"/>
    <w:rsid w:val="004604EC"/>
    <w:rsid w:val="0046054B"/>
    <w:rsid w:val="0046065D"/>
    <w:rsid w:val="00460841"/>
    <w:rsid w:val="0046094C"/>
    <w:rsid w:val="004609B0"/>
    <w:rsid w:val="00460F66"/>
    <w:rsid w:val="004610A8"/>
    <w:rsid w:val="0046151D"/>
    <w:rsid w:val="00461743"/>
    <w:rsid w:val="004619E3"/>
    <w:rsid w:val="00461C89"/>
    <w:rsid w:val="00461CCB"/>
    <w:rsid w:val="00461D9B"/>
    <w:rsid w:val="00462128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98B"/>
    <w:rsid w:val="00463A33"/>
    <w:rsid w:val="00463B22"/>
    <w:rsid w:val="00463DC0"/>
    <w:rsid w:val="00464A25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F12"/>
    <w:rsid w:val="00466F14"/>
    <w:rsid w:val="0046700D"/>
    <w:rsid w:val="00467029"/>
    <w:rsid w:val="0046738C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5C"/>
    <w:rsid w:val="004716BE"/>
    <w:rsid w:val="00471714"/>
    <w:rsid w:val="004717E3"/>
    <w:rsid w:val="00471864"/>
    <w:rsid w:val="00471F6E"/>
    <w:rsid w:val="00471FD3"/>
    <w:rsid w:val="004726EF"/>
    <w:rsid w:val="00472776"/>
    <w:rsid w:val="004727C6"/>
    <w:rsid w:val="00472808"/>
    <w:rsid w:val="00472946"/>
    <w:rsid w:val="00472A2B"/>
    <w:rsid w:val="00472E3C"/>
    <w:rsid w:val="0047309D"/>
    <w:rsid w:val="004730D4"/>
    <w:rsid w:val="0047322D"/>
    <w:rsid w:val="004738F6"/>
    <w:rsid w:val="00473E67"/>
    <w:rsid w:val="00473E7A"/>
    <w:rsid w:val="00474069"/>
    <w:rsid w:val="0047410D"/>
    <w:rsid w:val="0047416B"/>
    <w:rsid w:val="004745C8"/>
    <w:rsid w:val="0047477B"/>
    <w:rsid w:val="0047485D"/>
    <w:rsid w:val="00474881"/>
    <w:rsid w:val="00474A21"/>
    <w:rsid w:val="00474B5F"/>
    <w:rsid w:val="00474B89"/>
    <w:rsid w:val="00474D08"/>
    <w:rsid w:val="00474D21"/>
    <w:rsid w:val="00474F67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60D0"/>
    <w:rsid w:val="00476398"/>
    <w:rsid w:val="00476423"/>
    <w:rsid w:val="00476716"/>
    <w:rsid w:val="00476A49"/>
    <w:rsid w:val="00476A60"/>
    <w:rsid w:val="00476D31"/>
    <w:rsid w:val="00476E1C"/>
    <w:rsid w:val="00477398"/>
    <w:rsid w:val="004775CC"/>
    <w:rsid w:val="00477616"/>
    <w:rsid w:val="00477693"/>
    <w:rsid w:val="004778D3"/>
    <w:rsid w:val="00477C2E"/>
    <w:rsid w:val="00477C6E"/>
    <w:rsid w:val="00477D7D"/>
    <w:rsid w:val="00477EF0"/>
    <w:rsid w:val="0048034E"/>
    <w:rsid w:val="004803CC"/>
    <w:rsid w:val="004807AA"/>
    <w:rsid w:val="00480890"/>
    <w:rsid w:val="004808E2"/>
    <w:rsid w:val="00480961"/>
    <w:rsid w:val="00480AB8"/>
    <w:rsid w:val="00480AE1"/>
    <w:rsid w:val="00480C37"/>
    <w:rsid w:val="00480DAD"/>
    <w:rsid w:val="00480F3A"/>
    <w:rsid w:val="00480F53"/>
    <w:rsid w:val="00480FE7"/>
    <w:rsid w:val="004810A2"/>
    <w:rsid w:val="004810BB"/>
    <w:rsid w:val="00481250"/>
    <w:rsid w:val="00481274"/>
    <w:rsid w:val="00481375"/>
    <w:rsid w:val="00481773"/>
    <w:rsid w:val="004819F3"/>
    <w:rsid w:val="00481D22"/>
    <w:rsid w:val="00481FFB"/>
    <w:rsid w:val="004820E1"/>
    <w:rsid w:val="004825C5"/>
    <w:rsid w:val="00482942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0F8"/>
    <w:rsid w:val="0048423E"/>
    <w:rsid w:val="00484316"/>
    <w:rsid w:val="00484318"/>
    <w:rsid w:val="0048436E"/>
    <w:rsid w:val="0048470D"/>
    <w:rsid w:val="0048473C"/>
    <w:rsid w:val="00484A02"/>
    <w:rsid w:val="00484BA0"/>
    <w:rsid w:val="00484BBF"/>
    <w:rsid w:val="00484F15"/>
    <w:rsid w:val="00484F5B"/>
    <w:rsid w:val="00484FFA"/>
    <w:rsid w:val="004851B9"/>
    <w:rsid w:val="00485234"/>
    <w:rsid w:val="00485312"/>
    <w:rsid w:val="004853EE"/>
    <w:rsid w:val="00485599"/>
    <w:rsid w:val="004855C9"/>
    <w:rsid w:val="0048568C"/>
    <w:rsid w:val="0048593D"/>
    <w:rsid w:val="004859A0"/>
    <w:rsid w:val="00485A1A"/>
    <w:rsid w:val="004860C0"/>
    <w:rsid w:val="0048610C"/>
    <w:rsid w:val="004863A0"/>
    <w:rsid w:val="004866FF"/>
    <w:rsid w:val="00486747"/>
    <w:rsid w:val="004867F8"/>
    <w:rsid w:val="00486C3A"/>
    <w:rsid w:val="00486CEF"/>
    <w:rsid w:val="00486DAA"/>
    <w:rsid w:val="004870D9"/>
    <w:rsid w:val="0048752D"/>
    <w:rsid w:val="0048779E"/>
    <w:rsid w:val="004878DB"/>
    <w:rsid w:val="004879E8"/>
    <w:rsid w:val="00487ABC"/>
    <w:rsid w:val="00487F3C"/>
    <w:rsid w:val="004900D0"/>
    <w:rsid w:val="0049091F"/>
    <w:rsid w:val="00490D7D"/>
    <w:rsid w:val="00491045"/>
    <w:rsid w:val="00491276"/>
    <w:rsid w:val="004913A4"/>
    <w:rsid w:val="004915E5"/>
    <w:rsid w:val="00491824"/>
    <w:rsid w:val="004918A2"/>
    <w:rsid w:val="00491A7A"/>
    <w:rsid w:val="00491B3E"/>
    <w:rsid w:val="00491B82"/>
    <w:rsid w:val="00491B8D"/>
    <w:rsid w:val="00491BE1"/>
    <w:rsid w:val="00491CEF"/>
    <w:rsid w:val="0049217A"/>
    <w:rsid w:val="00492247"/>
    <w:rsid w:val="00492280"/>
    <w:rsid w:val="004923FD"/>
    <w:rsid w:val="00492509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C88"/>
    <w:rsid w:val="00495131"/>
    <w:rsid w:val="004951B6"/>
    <w:rsid w:val="0049536C"/>
    <w:rsid w:val="004954B4"/>
    <w:rsid w:val="0049558A"/>
    <w:rsid w:val="00495625"/>
    <w:rsid w:val="0049598F"/>
    <w:rsid w:val="00495B19"/>
    <w:rsid w:val="00495EE8"/>
    <w:rsid w:val="00495FEF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C7A"/>
    <w:rsid w:val="00496CB1"/>
    <w:rsid w:val="00496F11"/>
    <w:rsid w:val="004973B7"/>
    <w:rsid w:val="0049749E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110"/>
    <w:rsid w:val="004A0413"/>
    <w:rsid w:val="004A0419"/>
    <w:rsid w:val="004A07B6"/>
    <w:rsid w:val="004A0A2A"/>
    <w:rsid w:val="004A0B5A"/>
    <w:rsid w:val="004A0B86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1B"/>
    <w:rsid w:val="004A1B4E"/>
    <w:rsid w:val="004A1B60"/>
    <w:rsid w:val="004A2069"/>
    <w:rsid w:val="004A2175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FDA"/>
    <w:rsid w:val="004A3028"/>
    <w:rsid w:val="004A3257"/>
    <w:rsid w:val="004A32B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89E"/>
    <w:rsid w:val="004A59C0"/>
    <w:rsid w:val="004A5A58"/>
    <w:rsid w:val="004A5AE5"/>
    <w:rsid w:val="004A5B5B"/>
    <w:rsid w:val="004A5BE9"/>
    <w:rsid w:val="004A5DDE"/>
    <w:rsid w:val="004A63A2"/>
    <w:rsid w:val="004A64E8"/>
    <w:rsid w:val="004A6A14"/>
    <w:rsid w:val="004A6FB6"/>
    <w:rsid w:val="004A7437"/>
    <w:rsid w:val="004A78D3"/>
    <w:rsid w:val="004A790F"/>
    <w:rsid w:val="004A7984"/>
    <w:rsid w:val="004A7989"/>
    <w:rsid w:val="004A7A0B"/>
    <w:rsid w:val="004A7F13"/>
    <w:rsid w:val="004B02B5"/>
    <w:rsid w:val="004B0308"/>
    <w:rsid w:val="004B0459"/>
    <w:rsid w:val="004B0538"/>
    <w:rsid w:val="004B09D0"/>
    <w:rsid w:val="004B09F5"/>
    <w:rsid w:val="004B0CEA"/>
    <w:rsid w:val="004B0E66"/>
    <w:rsid w:val="004B118E"/>
    <w:rsid w:val="004B1318"/>
    <w:rsid w:val="004B1356"/>
    <w:rsid w:val="004B15D7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3197"/>
    <w:rsid w:val="004B3282"/>
    <w:rsid w:val="004B3403"/>
    <w:rsid w:val="004B3662"/>
    <w:rsid w:val="004B3984"/>
    <w:rsid w:val="004B3A75"/>
    <w:rsid w:val="004B3AA4"/>
    <w:rsid w:val="004B3C0B"/>
    <w:rsid w:val="004B3E82"/>
    <w:rsid w:val="004B4068"/>
    <w:rsid w:val="004B4428"/>
    <w:rsid w:val="004B4597"/>
    <w:rsid w:val="004B46C7"/>
    <w:rsid w:val="004B4869"/>
    <w:rsid w:val="004B4892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9"/>
    <w:rsid w:val="004B66CF"/>
    <w:rsid w:val="004B695E"/>
    <w:rsid w:val="004B6B1A"/>
    <w:rsid w:val="004B6D2A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990"/>
    <w:rsid w:val="004C09CE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1F0"/>
    <w:rsid w:val="004C3947"/>
    <w:rsid w:val="004C3A24"/>
    <w:rsid w:val="004C3B9D"/>
    <w:rsid w:val="004C4038"/>
    <w:rsid w:val="004C4234"/>
    <w:rsid w:val="004C4357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EA"/>
    <w:rsid w:val="004C575D"/>
    <w:rsid w:val="004C5B1B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D1"/>
    <w:rsid w:val="004D04F7"/>
    <w:rsid w:val="004D0A84"/>
    <w:rsid w:val="004D0B55"/>
    <w:rsid w:val="004D0B56"/>
    <w:rsid w:val="004D0BA0"/>
    <w:rsid w:val="004D0E3A"/>
    <w:rsid w:val="004D0E81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3C23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22E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C3"/>
    <w:rsid w:val="004D6905"/>
    <w:rsid w:val="004D6ABB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99A"/>
    <w:rsid w:val="004E4A25"/>
    <w:rsid w:val="004E4A2A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3A8"/>
    <w:rsid w:val="004E6419"/>
    <w:rsid w:val="004E6720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E4"/>
    <w:rsid w:val="004F563B"/>
    <w:rsid w:val="004F5C4F"/>
    <w:rsid w:val="004F5CA4"/>
    <w:rsid w:val="004F5CEE"/>
    <w:rsid w:val="004F5D2F"/>
    <w:rsid w:val="004F5DDD"/>
    <w:rsid w:val="004F61EC"/>
    <w:rsid w:val="004F63E4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75"/>
    <w:rsid w:val="00500247"/>
    <w:rsid w:val="005002B9"/>
    <w:rsid w:val="0050032E"/>
    <w:rsid w:val="0050045D"/>
    <w:rsid w:val="005004FE"/>
    <w:rsid w:val="00500A41"/>
    <w:rsid w:val="00500C42"/>
    <w:rsid w:val="005011D5"/>
    <w:rsid w:val="005011E3"/>
    <w:rsid w:val="005018F6"/>
    <w:rsid w:val="0050197A"/>
    <w:rsid w:val="00501D3A"/>
    <w:rsid w:val="00501E23"/>
    <w:rsid w:val="005024AE"/>
    <w:rsid w:val="005024F6"/>
    <w:rsid w:val="005025BA"/>
    <w:rsid w:val="005027F1"/>
    <w:rsid w:val="005028A9"/>
    <w:rsid w:val="00502B85"/>
    <w:rsid w:val="00502BAC"/>
    <w:rsid w:val="00502CA0"/>
    <w:rsid w:val="00502D2E"/>
    <w:rsid w:val="00502ED5"/>
    <w:rsid w:val="00502F64"/>
    <w:rsid w:val="00502FA8"/>
    <w:rsid w:val="005032A3"/>
    <w:rsid w:val="00503369"/>
    <w:rsid w:val="0050346D"/>
    <w:rsid w:val="005035C5"/>
    <w:rsid w:val="0050367E"/>
    <w:rsid w:val="005038A5"/>
    <w:rsid w:val="00503A32"/>
    <w:rsid w:val="00503D30"/>
    <w:rsid w:val="00503D54"/>
    <w:rsid w:val="00503F22"/>
    <w:rsid w:val="00504167"/>
    <w:rsid w:val="0050422F"/>
    <w:rsid w:val="00504517"/>
    <w:rsid w:val="0050475B"/>
    <w:rsid w:val="0050490A"/>
    <w:rsid w:val="00504AFA"/>
    <w:rsid w:val="00504E4C"/>
    <w:rsid w:val="005051AA"/>
    <w:rsid w:val="00505250"/>
    <w:rsid w:val="00505266"/>
    <w:rsid w:val="00505326"/>
    <w:rsid w:val="0050537B"/>
    <w:rsid w:val="00505383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BB4"/>
    <w:rsid w:val="00506C92"/>
    <w:rsid w:val="00506FFF"/>
    <w:rsid w:val="0050703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B3"/>
    <w:rsid w:val="00510722"/>
    <w:rsid w:val="0051072B"/>
    <w:rsid w:val="00510A2F"/>
    <w:rsid w:val="00510B23"/>
    <w:rsid w:val="00510CB1"/>
    <w:rsid w:val="005112AC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6C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104"/>
    <w:rsid w:val="00515380"/>
    <w:rsid w:val="0051582C"/>
    <w:rsid w:val="00515AA7"/>
    <w:rsid w:val="00515AFE"/>
    <w:rsid w:val="00515E21"/>
    <w:rsid w:val="005161D4"/>
    <w:rsid w:val="00516279"/>
    <w:rsid w:val="005162D2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710D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863"/>
    <w:rsid w:val="005208F2"/>
    <w:rsid w:val="00520A24"/>
    <w:rsid w:val="00520B00"/>
    <w:rsid w:val="00520BB6"/>
    <w:rsid w:val="00520BEF"/>
    <w:rsid w:val="00520D80"/>
    <w:rsid w:val="00520EA3"/>
    <w:rsid w:val="00520F48"/>
    <w:rsid w:val="00520F92"/>
    <w:rsid w:val="0052136F"/>
    <w:rsid w:val="005213E1"/>
    <w:rsid w:val="005213E6"/>
    <w:rsid w:val="00521517"/>
    <w:rsid w:val="00521575"/>
    <w:rsid w:val="00521E6A"/>
    <w:rsid w:val="00522051"/>
    <w:rsid w:val="005222E9"/>
    <w:rsid w:val="005226F7"/>
    <w:rsid w:val="005226FB"/>
    <w:rsid w:val="0052286B"/>
    <w:rsid w:val="0052287F"/>
    <w:rsid w:val="00522940"/>
    <w:rsid w:val="00522C6C"/>
    <w:rsid w:val="0052310C"/>
    <w:rsid w:val="0052324C"/>
    <w:rsid w:val="00523423"/>
    <w:rsid w:val="00523A24"/>
    <w:rsid w:val="00523B2A"/>
    <w:rsid w:val="00523BCA"/>
    <w:rsid w:val="00523E22"/>
    <w:rsid w:val="00523E48"/>
    <w:rsid w:val="00524043"/>
    <w:rsid w:val="00524200"/>
    <w:rsid w:val="0052440D"/>
    <w:rsid w:val="00524632"/>
    <w:rsid w:val="005246D6"/>
    <w:rsid w:val="00524742"/>
    <w:rsid w:val="0052486E"/>
    <w:rsid w:val="00524CBD"/>
    <w:rsid w:val="00524D24"/>
    <w:rsid w:val="00524F57"/>
    <w:rsid w:val="00524F94"/>
    <w:rsid w:val="00525025"/>
    <w:rsid w:val="00525038"/>
    <w:rsid w:val="00525062"/>
    <w:rsid w:val="0052525F"/>
    <w:rsid w:val="00525405"/>
    <w:rsid w:val="00525780"/>
    <w:rsid w:val="0052590A"/>
    <w:rsid w:val="005259BC"/>
    <w:rsid w:val="00525BD4"/>
    <w:rsid w:val="00525C86"/>
    <w:rsid w:val="00525C99"/>
    <w:rsid w:val="00525CDD"/>
    <w:rsid w:val="00525D4A"/>
    <w:rsid w:val="00525D93"/>
    <w:rsid w:val="00525DE3"/>
    <w:rsid w:val="0052614B"/>
    <w:rsid w:val="005261BE"/>
    <w:rsid w:val="005264FD"/>
    <w:rsid w:val="00526544"/>
    <w:rsid w:val="005267E9"/>
    <w:rsid w:val="005269BC"/>
    <w:rsid w:val="00526AB1"/>
    <w:rsid w:val="0052740B"/>
    <w:rsid w:val="005275F2"/>
    <w:rsid w:val="0052775D"/>
    <w:rsid w:val="005277A2"/>
    <w:rsid w:val="00527A52"/>
    <w:rsid w:val="00527D55"/>
    <w:rsid w:val="00527D7C"/>
    <w:rsid w:val="005304CF"/>
    <w:rsid w:val="00530567"/>
    <w:rsid w:val="00530717"/>
    <w:rsid w:val="00530D9E"/>
    <w:rsid w:val="00531478"/>
    <w:rsid w:val="00531671"/>
    <w:rsid w:val="005318C3"/>
    <w:rsid w:val="0053199D"/>
    <w:rsid w:val="00531E5B"/>
    <w:rsid w:val="005321FC"/>
    <w:rsid w:val="00532276"/>
    <w:rsid w:val="005324E1"/>
    <w:rsid w:val="0053271F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412E"/>
    <w:rsid w:val="005341EF"/>
    <w:rsid w:val="00534299"/>
    <w:rsid w:val="00534554"/>
    <w:rsid w:val="00534558"/>
    <w:rsid w:val="0053469A"/>
    <w:rsid w:val="00534C56"/>
    <w:rsid w:val="00534D4D"/>
    <w:rsid w:val="00534DA8"/>
    <w:rsid w:val="00534E0B"/>
    <w:rsid w:val="00534EC4"/>
    <w:rsid w:val="0053505E"/>
    <w:rsid w:val="0053512A"/>
    <w:rsid w:val="005353D7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98F"/>
    <w:rsid w:val="00537A54"/>
    <w:rsid w:val="00537A63"/>
    <w:rsid w:val="00537A6B"/>
    <w:rsid w:val="00537C26"/>
    <w:rsid w:val="005403B8"/>
    <w:rsid w:val="00540491"/>
    <w:rsid w:val="00540620"/>
    <w:rsid w:val="0054082E"/>
    <w:rsid w:val="005408F0"/>
    <w:rsid w:val="00540B63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F29"/>
    <w:rsid w:val="00541F96"/>
    <w:rsid w:val="00542221"/>
    <w:rsid w:val="005423F8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362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472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BB"/>
    <w:rsid w:val="00550D79"/>
    <w:rsid w:val="00550DBA"/>
    <w:rsid w:val="00550DCB"/>
    <w:rsid w:val="00550EE8"/>
    <w:rsid w:val="00550EFB"/>
    <w:rsid w:val="0055119D"/>
    <w:rsid w:val="00551275"/>
    <w:rsid w:val="00551380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FCE"/>
    <w:rsid w:val="0055300C"/>
    <w:rsid w:val="00553019"/>
    <w:rsid w:val="005530BD"/>
    <w:rsid w:val="005530CE"/>
    <w:rsid w:val="005536D5"/>
    <w:rsid w:val="00553D84"/>
    <w:rsid w:val="00554222"/>
    <w:rsid w:val="005546A3"/>
    <w:rsid w:val="005547D3"/>
    <w:rsid w:val="005548E8"/>
    <w:rsid w:val="00554974"/>
    <w:rsid w:val="00554B23"/>
    <w:rsid w:val="00554D54"/>
    <w:rsid w:val="00554EA8"/>
    <w:rsid w:val="00555252"/>
    <w:rsid w:val="0055532C"/>
    <w:rsid w:val="00555368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F57"/>
    <w:rsid w:val="00560135"/>
    <w:rsid w:val="00560194"/>
    <w:rsid w:val="005601BA"/>
    <w:rsid w:val="00560288"/>
    <w:rsid w:val="00560735"/>
    <w:rsid w:val="0056077E"/>
    <w:rsid w:val="00560860"/>
    <w:rsid w:val="00560899"/>
    <w:rsid w:val="00560900"/>
    <w:rsid w:val="00560AF0"/>
    <w:rsid w:val="00560C8D"/>
    <w:rsid w:val="00560E43"/>
    <w:rsid w:val="00561021"/>
    <w:rsid w:val="00561064"/>
    <w:rsid w:val="005610D5"/>
    <w:rsid w:val="0056111B"/>
    <w:rsid w:val="00561259"/>
    <w:rsid w:val="005615F2"/>
    <w:rsid w:val="0056172F"/>
    <w:rsid w:val="005618D9"/>
    <w:rsid w:val="005618FE"/>
    <w:rsid w:val="00561928"/>
    <w:rsid w:val="0056196F"/>
    <w:rsid w:val="00561B99"/>
    <w:rsid w:val="00561C3A"/>
    <w:rsid w:val="00561C87"/>
    <w:rsid w:val="00561E94"/>
    <w:rsid w:val="005620E3"/>
    <w:rsid w:val="00562570"/>
    <w:rsid w:val="005626E9"/>
    <w:rsid w:val="0056271E"/>
    <w:rsid w:val="005628F0"/>
    <w:rsid w:val="005629E8"/>
    <w:rsid w:val="00562A0A"/>
    <w:rsid w:val="00562AA2"/>
    <w:rsid w:val="0056306A"/>
    <w:rsid w:val="00563196"/>
    <w:rsid w:val="00563650"/>
    <w:rsid w:val="005637BC"/>
    <w:rsid w:val="00563928"/>
    <w:rsid w:val="00563995"/>
    <w:rsid w:val="00563A39"/>
    <w:rsid w:val="00563F1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135"/>
    <w:rsid w:val="005671CD"/>
    <w:rsid w:val="0056722E"/>
    <w:rsid w:val="00567307"/>
    <w:rsid w:val="00567703"/>
    <w:rsid w:val="0056790F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304"/>
    <w:rsid w:val="005714B6"/>
    <w:rsid w:val="00571592"/>
    <w:rsid w:val="005716D0"/>
    <w:rsid w:val="00571882"/>
    <w:rsid w:val="00571C7E"/>
    <w:rsid w:val="00571C95"/>
    <w:rsid w:val="005721DA"/>
    <w:rsid w:val="00572496"/>
    <w:rsid w:val="00572549"/>
    <w:rsid w:val="00572624"/>
    <w:rsid w:val="005727AF"/>
    <w:rsid w:val="0057281E"/>
    <w:rsid w:val="00572998"/>
    <w:rsid w:val="00572AD2"/>
    <w:rsid w:val="00572C14"/>
    <w:rsid w:val="00572CBB"/>
    <w:rsid w:val="00572D6F"/>
    <w:rsid w:val="005730A6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4D0"/>
    <w:rsid w:val="005767C8"/>
    <w:rsid w:val="00576B9B"/>
    <w:rsid w:val="00576FF9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E95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25F"/>
    <w:rsid w:val="005824AA"/>
    <w:rsid w:val="00582D73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EF6"/>
    <w:rsid w:val="00584FF8"/>
    <w:rsid w:val="00585105"/>
    <w:rsid w:val="0058518B"/>
    <w:rsid w:val="0058554A"/>
    <w:rsid w:val="00585585"/>
    <w:rsid w:val="00585649"/>
    <w:rsid w:val="005857E0"/>
    <w:rsid w:val="0058580D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53A"/>
    <w:rsid w:val="00587780"/>
    <w:rsid w:val="00587FE6"/>
    <w:rsid w:val="0059049C"/>
    <w:rsid w:val="005904C1"/>
    <w:rsid w:val="00590738"/>
    <w:rsid w:val="005907BF"/>
    <w:rsid w:val="00590959"/>
    <w:rsid w:val="00590A2B"/>
    <w:rsid w:val="00590A76"/>
    <w:rsid w:val="00590CA1"/>
    <w:rsid w:val="00590E4E"/>
    <w:rsid w:val="00590F76"/>
    <w:rsid w:val="00591046"/>
    <w:rsid w:val="00591267"/>
    <w:rsid w:val="005912B1"/>
    <w:rsid w:val="00591533"/>
    <w:rsid w:val="005915CB"/>
    <w:rsid w:val="005917B1"/>
    <w:rsid w:val="005918DA"/>
    <w:rsid w:val="0059193F"/>
    <w:rsid w:val="00591D85"/>
    <w:rsid w:val="00591F09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917"/>
    <w:rsid w:val="0059496C"/>
    <w:rsid w:val="00594C3E"/>
    <w:rsid w:val="00594CC6"/>
    <w:rsid w:val="00594E17"/>
    <w:rsid w:val="0059514E"/>
    <w:rsid w:val="005952B7"/>
    <w:rsid w:val="00595313"/>
    <w:rsid w:val="00595444"/>
    <w:rsid w:val="0059550D"/>
    <w:rsid w:val="0059577A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7032"/>
    <w:rsid w:val="0059711A"/>
    <w:rsid w:val="00597156"/>
    <w:rsid w:val="00597461"/>
    <w:rsid w:val="0059754B"/>
    <w:rsid w:val="00597798"/>
    <w:rsid w:val="005977AE"/>
    <w:rsid w:val="005977CD"/>
    <w:rsid w:val="00597959"/>
    <w:rsid w:val="00597BAA"/>
    <w:rsid w:val="00597CBE"/>
    <w:rsid w:val="00597D2F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978"/>
    <w:rsid w:val="005A0AAA"/>
    <w:rsid w:val="005A0E20"/>
    <w:rsid w:val="005A0ECB"/>
    <w:rsid w:val="005A0EDE"/>
    <w:rsid w:val="005A10D5"/>
    <w:rsid w:val="005A1133"/>
    <w:rsid w:val="005A14B0"/>
    <w:rsid w:val="005A1677"/>
    <w:rsid w:val="005A1848"/>
    <w:rsid w:val="005A1AF1"/>
    <w:rsid w:val="005A1F1D"/>
    <w:rsid w:val="005A1FEE"/>
    <w:rsid w:val="005A222C"/>
    <w:rsid w:val="005A241E"/>
    <w:rsid w:val="005A24F7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66"/>
    <w:rsid w:val="005A4A68"/>
    <w:rsid w:val="005A4B16"/>
    <w:rsid w:val="005A4B28"/>
    <w:rsid w:val="005A4B75"/>
    <w:rsid w:val="005A4BE2"/>
    <w:rsid w:val="005A4C36"/>
    <w:rsid w:val="005A4D01"/>
    <w:rsid w:val="005A4D0D"/>
    <w:rsid w:val="005A4D2C"/>
    <w:rsid w:val="005A50B9"/>
    <w:rsid w:val="005A50CB"/>
    <w:rsid w:val="005A50F8"/>
    <w:rsid w:val="005A54B2"/>
    <w:rsid w:val="005A54EA"/>
    <w:rsid w:val="005A55E4"/>
    <w:rsid w:val="005A57AA"/>
    <w:rsid w:val="005A5AAB"/>
    <w:rsid w:val="005A5C38"/>
    <w:rsid w:val="005A5DBC"/>
    <w:rsid w:val="005A6203"/>
    <w:rsid w:val="005A646C"/>
    <w:rsid w:val="005A6897"/>
    <w:rsid w:val="005A6B53"/>
    <w:rsid w:val="005A6F16"/>
    <w:rsid w:val="005A7158"/>
    <w:rsid w:val="005A7386"/>
    <w:rsid w:val="005A73C9"/>
    <w:rsid w:val="005A7593"/>
    <w:rsid w:val="005A7680"/>
    <w:rsid w:val="005A77F6"/>
    <w:rsid w:val="005A79A5"/>
    <w:rsid w:val="005A7B0F"/>
    <w:rsid w:val="005A7C76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520"/>
    <w:rsid w:val="005B16D3"/>
    <w:rsid w:val="005B181D"/>
    <w:rsid w:val="005B183B"/>
    <w:rsid w:val="005B1976"/>
    <w:rsid w:val="005B1AAC"/>
    <w:rsid w:val="005B1B34"/>
    <w:rsid w:val="005B1C48"/>
    <w:rsid w:val="005B1E21"/>
    <w:rsid w:val="005B1EB8"/>
    <w:rsid w:val="005B25EA"/>
    <w:rsid w:val="005B26FC"/>
    <w:rsid w:val="005B27E6"/>
    <w:rsid w:val="005B2807"/>
    <w:rsid w:val="005B2BEE"/>
    <w:rsid w:val="005B2CDE"/>
    <w:rsid w:val="005B2CE5"/>
    <w:rsid w:val="005B2E3C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73"/>
    <w:rsid w:val="005B4C9C"/>
    <w:rsid w:val="005B4D62"/>
    <w:rsid w:val="005B4FB5"/>
    <w:rsid w:val="005B51D2"/>
    <w:rsid w:val="005B54C3"/>
    <w:rsid w:val="005B554F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941"/>
    <w:rsid w:val="005B7A83"/>
    <w:rsid w:val="005B7AA0"/>
    <w:rsid w:val="005B7DE1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7C8"/>
    <w:rsid w:val="005C18B3"/>
    <w:rsid w:val="005C1A6E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F05"/>
    <w:rsid w:val="005C2F25"/>
    <w:rsid w:val="005C3413"/>
    <w:rsid w:val="005C3430"/>
    <w:rsid w:val="005C3443"/>
    <w:rsid w:val="005C38F1"/>
    <w:rsid w:val="005C39CB"/>
    <w:rsid w:val="005C3CBD"/>
    <w:rsid w:val="005C3F4F"/>
    <w:rsid w:val="005C3F77"/>
    <w:rsid w:val="005C4209"/>
    <w:rsid w:val="005C44E2"/>
    <w:rsid w:val="005C4965"/>
    <w:rsid w:val="005C49EE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DEF"/>
    <w:rsid w:val="005C6EE1"/>
    <w:rsid w:val="005C73E0"/>
    <w:rsid w:val="005C7531"/>
    <w:rsid w:val="005C7877"/>
    <w:rsid w:val="005C7BBA"/>
    <w:rsid w:val="005D0044"/>
    <w:rsid w:val="005D007D"/>
    <w:rsid w:val="005D00C4"/>
    <w:rsid w:val="005D0196"/>
    <w:rsid w:val="005D0449"/>
    <w:rsid w:val="005D059E"/>
    <w:rsid w:val="005D05F5"/>
    <w:rsid w:val="005D0635"/>
    <w:rsid w:val="005D07DF"/>
    <w:rsid w:val="005D08C1"/>
    <w:rsid w:val="005D0A9C"/>
    <w:rsid w:val="005D0F9A"/>
    <w:rsid w:val="005D1AB0"/>
    <w:rsid w:val="005D1CD6"/>
    <w:rsid w:val="005D1CDA"/>
    <w:rsid w:val="005D1EA0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E8A"/>
    <w:rsid w:val="005D4000"/>
    <w:rsid w:val="005D4013"/>
    <w:rsid w:val="005D403B"/>
    <w:rsid w:val="005D4406"/>
    <w:rsid w:val="005D4661"/>
    <w:rsid w:val="005D471F"/>
    <w:rsid w:val="005D4767"/>
    <w:rsid w:val="005D49C8"/>
    <w:rsid w:val="005D4B0A"/>
    <w:rsid w:val="005D5004"/>
    <w:rsid w:val="005D50B3"/>
    <w:rsid w:val="005D51FA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AA9"/>
    <w:rsid w:val="005D6AC3"/>
    <w:rsid w:val="005D6CE6"/>
    <w:rsid w:val="005D73FE"/>
    <w:rsid w:val="005D7470"/>
    <w:rsid w:val="005D772E"/>
    <w:rsid w:val="005D7912"/>
    <w:rsid w:val="005D7C96"/>
    <w:rsid w:val="005D7CD3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9A8"/>
    <w:rsid w:val="005E09C8"/>
    <w:rsid w:val="005E0A63"/>
    <w:rsid w:val="005E0DC6"/>
    <w:rsid w:val="005E0E00"/>
    <w:rsid w:val="005E1264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8D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DA"/>
    <w:rsid w:val="005E43C4"/>
    <w:rsid w:val="005E440B"/>
    <w:rsid w:val="005E4415"/>
    <w:rsid w:val="005E44E8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445"/>
    <w:rsid w:val="005E58B6"/>
    <w:rsid w:val="005E58E1"/>
    <w:rsid w:val="005E5981"/>
    <w:rsid w:val="005E5A53"/>
    <w:rsid w:val="005E5EC9"/>
    <w:rsid w:val="005E6043"/>
    <w:rsid w:val="005E6079"/>
    <w:rsid w:val="005E61AC"/>
    <w:rsid w:val="005E630A"/>
    <w:rsid w:val="005E6484"/>
    <w:rsid w:val="005E64D3"/>
    <w:rsid w:val="005E68C4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A60"/>
    <w:rsid w:val="005F0BCA"/>
    <w:rsid w:val="005F0C22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EF"/>
    <w:rsid w:val="005F30F9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B8"/>
    <w:rsid w:val="005F5324"/>
    <w:rsid w:val="005F5419"/>
    <w:rsid w:val="005F5497"/>
    <w:rsid w:val="005F551A"/>
    <w:rsid w:val="005F5571"/>
    <w:rsid w:val="005F579E"/>
    <w:rsid w:val="005F58FE"/>
    <w:rsid w:val="005F6177"/>
    <w:rsid w:val="005F628D"/>
    <w:rsid w:val="005F642C"/>
    <w:rsid w:val="005F6483"/>
    <w:rsid w:val="005F64EB"/>
    <w:rsid w:val="005F64F6"/>
    <w:rsid w:val="005F6911"/>
    <w:rsid w:val="005F6A47"/>
    <w:rsid w:val="005F6B47"/>
    <w:rsid w:val="005F6C36"/>
    <w:rsid w:val="005F6C4B"/>
    <w:rsid w:val="005F6C50"/>
    <w:rsid w:val="005F6D3D"/>
    <w:rsid w:val="005F6E86"/>
    <w:rsid w:val="005F703C"/>
    <w:rsid w:val="005F74AD"/>
    <w:rsid w:val="005F7749"/>
    <w:rsid w:val="005F783D"/>
    <w:rsid w:val="005F79DA"/>
    <w:rsid w:val="005F7BB3"/>
    <w:rsid w:val="005F7EFF"/>
    <w:rsid w:val="005F7F4C"/>
    <w:rsid w:val="00600279"/>
    <w:rsid w:val="00600395"/>
    <w:rsid w:val="0060040D"/>
    <w:rsid w:val="0060069A"/>
    <w:rsid w:val="00600A7B"/>
    <w:rsid w:val="00600CB8"/>
    <w:rsid w:val="00600CEB"/>
    <w:rsid w:val="00600E2C"/>
    <w:rsid w:val="00600F3F"/>
    <w:rsid w:val="00600FFA"/>
    <w:rsid w:val="00601041"/>
    <w:rsid w:val="00601086"/>
    <w:rsid w:val="006010B9"/>
    <w:rsid w:val="006013A4"/>
    <w:rsid w:val="006015A7"/>
    <w:rsid w:val="0060164B"/>
    <w:rsid w:val="0060171F"/>
    <w:rsid w:val="006017CC"/>
    <w:rsid w:val="00601982"/>
    <w:rsid w:val="006019D1"/>
    <w:rsid w:val="00601C94"/>
    <w:rsid w:val="00601E2A"/>
    <w:rsid w:val="00601ED1"/>
    <w:rsid w:val="006020E2"/>
    <w:rsid w:val="00602222"/>
    <w:rsid w:val="006023AF"/>
    <w:rsid w:val="00602464"/>
    <w:rsid w:val="00602602"/>
    <w:rsid w:val="00602A5A"/>
    <w:rsid w:val="00602AB9"/>
    <w:rsid w:val="00602C83"/>
    <w:rsid w:val="00602D97"/>
    <w:rsid w:val="00602FC6"/>
    <w:rsid w:val="00603190"/>
    <w:rsid w:val="006037C2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708"/>
    <w:rsid w:val="00604837"/>
    <w:rsid w:val="006048FE"/>
    <w:rsid w:val="0060497F"/>
    <w:rsid w:val="006049FE"/>
    <w:rsid w:val="00604C5D"/>
    <w:rsid w:val="006050E5"/>
    <w:rsid w:val="0060520C"/>
    <w:rsid w:val="0060531D"/>
    <w:rsid w:val="006053A6"/>
    <w:rsid w:val="00605674"/>
    <w:rsid w:val="00605868"/>
    <w:rsid w:val="00605984"/>
    <w:rsid w:val="00605BC9"/>
    <w:rsid w:val="00605DC8"/>
    <w:rsid w:val="00605DCE"/>
    <w:rsid w:val="00605EF6"/>
    <w:rsid w:val="00605F14"/>
    <w:rsid w:val="00606182"/>
    <w:rsid w:val="00606509"/>
    <w:rsid w:val="0060662F"/>
    <w:rsid w:val="00606852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1053A"/>
    <w:rsid w:val="00610609"/>
    <w:rsid w:val="0061077C"/>
    <w:rsid w:val="0061087E"/>
    <w:rsid w:val="006109A0"/>
    <w:rsid w:val="006109B9"/>
    <w:rsid w:val="006109BF"/>
    <w:rsid w:val="00610A03"/>
    <w:rsid w:val="00610E64"/>
    <w:rsid w:val="00610F7C"/>
    <w:rsid w:val="006110AD"/>
    <w:rsid w:val="006111C6"/>
    <w:rsid w:val="006116A5"/>
    <w:rsid w:val="0061173F"/>
    <w:rsid w:val="00611E17"/>
    <w:rsid w:val="00611F79"/>
    <w:rsid w:val="00612027"/>
    <w:rsid w:val="00612045"/>
    <w:rsid w:val="00612089"/>
    <w:rsid w:val="006121A3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B0D"/>
    <w:rsid w:val="00615E48"/>
    <w:rsid w:val="00615EBD"/>
    <w:rsid w:val="00615FC5"/>
    <w:rsid w:val="00616070"/>
    <w:rsid w:val="00616303"/>
    <w:rsid w:val="00616380"/>
    <w:rsid w:val="006168C6"/>
    <w:rsid w:val="00616A61"/>
    <w:rsid w:val="00616F03"/>
    <w:rsid w:val="00616FC4"/>
    <w:rsid w:val="00617039"/>
    <w:rsid w:val="006179D4"/>
    <w:rsid w:val="006179F9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EC1"/>
    <w:rsid w:val="00620F0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99A"/>
    <w:rsid w:val="00622A1F"/>
    <w:rsid w:val="00622B8B"/>
    <w:rsid w:val="00622B93"/>
    <w:rsid w:val="00622BC0"/>
    <w:rsid w:val="00622C21"/>
    <w:rsid w:val="0062301A"/>
    <w:rsid w:val="0062314E"/>
    <w:rsid w:val="006231D8"/>
    <w:rsid w:val="006233D5"/>
    <w:rsid w:val="0062346E"/>
    <w:rsid w:val="006235F0"/>
    <w:rsid w:val="0062360F"/>
    <w:rsid w:val="00623A8D"/>
    <w:rsid w:val="00623BED"/>
    <w:rsid w:val="00623D6E"/>
    <w:rsid w:val="00623E27"/>
    <w:rsid w:val="00623F4A"/>
    <w:rsid w:val="006240C0"/>
    <w:rsid w:val="00624275"/>
    <w:rsid w:val="006246B3"/>
    <w:rsid w:val="0062470A"/>
    <w:rsid w:val="00624932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7AC"/>
    <w:rsid w:val="00626ABB"/>
    <w:rsid w:val="00626B35"/>
    <w:rsid w:val="00627019"/>
    <w:rsid w:val="00627184"/>
    <w:rsid w:val="0062727D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639"/>
    <w:rsid w:val="006306B4"/>
    <w:rsid w:val="00630AA9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1EAC"/>
    <w:rsid w:val="006320AB"/>
    <w:rsid w:val="00632146"/>
    <w:rsid w:val="006321CF"/>
    <w:rsid w:val="0063244F"/>
    <w:rsid w:val="00632645"/>
    <w:rsid w:val="00632818"/>
    <w:rsid w:val="0063299B"/>
    <w:rsid w:val="00632A69"/>
    <w:rsid w:val="00632D78"/>
    <w:rsid w:val="00632E84"/>
    <w:rsid w:val="0063333A"/>
    <w:rsid w:val="0063334F"/>
    <w:rsid w:val="006333F6"/>
    <w:rsid w:val="006334E1"/>
    <w:rsid w:val="0063373F"/>
    <w:rsid w:val="00633744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F83"/>
    <w:rsid w:val="00634FFE"/>
    <w:rsid w:val="00635023"/>
    <w:rsid w:val="0063509C"/>
    <w:rsid w:val="006350D2"/>
    <w:rsid w:val="00635197"/>
    <w:rsid w:val="00635531"/>
    <w:rsid w:val="0063561C"/>
    <w:rsid w:val="006357E1"/>
    <w:rsid w:val="00635923"/>
    <w:rsid w:val="00635958"/>
    <w:rsid w:val="00635CFC"/>
    <w:rsid w:val="00635E0D"/>
    <w:rsid w:val="0063642C"/>
    <w:rsid w:val="00636511"/>
    <w:rsid w:val="00636874"/>
    <w:rsid w:val="006368D3"/>
    <w:rsid w:val="0063698E"/>
    <w:rsid w:val="0063699D"/>
    <w:rsid w:val="00636BC1"/>
    <w:rsid w:val="00636F16"/>
    <w:rsid w:val="00637007"/>
    <w:rsid w:val="006374E8"/>
    <w:rsid w:val="00637780"/>
    <w:rsid w:val="0063789F"/>
    <w:rsid w:val="00637A60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C2C"/>
    <w:rsid w:val="00640E90"/>
    <w:rsid w:val="00640EBD"/>
    <w:rsid w:val="00640F9A"/>
    <w:rsid w:val="00641125"/>
    <w:rsid w:val="00641135"/>
    <w:rsid w:val="00641224"/>
    <w:rsid w:val="006412CA"/>
    <w:rsid w:val="0064153F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8B"/>
    <w:rsid w:val="00644DD2"/>
    <w:rsid w:val="00644ECD"/>
    <w:rsid w:val="00645156"/>
    <w:rsid w:val="0064540A"/>
    <w:rsid w:val="00645621"/>
    <w:rsid w:val="006456A1"/>
    <w:rsid w:val="006456FB"/>
    <w:rsid w:val="00645AA9"/>
    <w:rsid w:val="00645AF5"/>
    <w:rsid w:val="00645B28"/>
    <w:rsid w:val="00645C45"/>
    <w:rsid w:val="006460AA"/>
    <w:rsid w:val="00646196"/>
    <w:rsid w:val="006467F6"/>
    <w:rsid w:val="00646A6B"/>
    <w:rsid w:val="00646BA0"/>
    <w:rsid w:val="00646CD0"/>
    <w:rsid w:val="00646CDE"/>
    <w:rsid w:val="00646D53"/>
    <w:rsid w:val="00646EBA"/>
    <w:rsid w:val="006475FD"/>
    <w:rsid w:val="0064762D"/>
    <w:rsid w:val="006476B0"/>
    <w:rsid w:val="00647B2A"/>
    <w:rsid w:val="00647B83"/>
    <w:rsid w:val="00647CD1"/>
    <w:rsid w:val="00647D84"/>
    <w:rsid w:val="00647F21"/>
    <w:rsid w:val="00647FA7"/>
    <w:rsid w:val="006500F4"/>
    <w:rsid w:val="006501B7"/>
    <w:rsid w:val="006501FD"/>
    <w:rsid w:val="00650446"/>
    <w:rsid w:val="0065044C"/>
    <w:rsid w:val="0065053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84"/>
    <w:rsid w:val="00652173"/>
    <w:rsid w:val="006524DA"/>
    <w:rsid w:val="006528C9"/>
    <w:rsid w:val="00652915"/>
    <w:rsid w:val="00652A8F"/>
    <w:rsid w:val="00652C4F"/>
    <w:rsid w:val="00652D41"/>
    <w:rsid w:val="00652D89"/>
    <w:rsid w:val="00652D8B"/>
    <w:rsid w:val="00652F93"/>
    <w:rsid w:val="00652FB6"/>
    <w:rsid w:val="0065316D"/>
    <w:rsid w:val="0065394C"/>
    <w:rsid w:val="00653F5D"/>
    <w:rsid w:val="00653F5F"/>
    <w:rsid w:val="0065420B"/>
    <w:rsid w:val="00654405"/>
    <w:rsid w:val="006544FD"/>
    <w:rsid w:val="006547F5"/>
    <w:rsid w:val="006548E6"/>
    <w:rsid w:val="00654DA5"/>
    <w:rsid w:val="00654F75"/>
    <w:rsid w:val="006550FB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A0E"/>
    <w:rsid w:val="00656AE1"/>
    <w:rsid w:val="00656B17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601E3"/>
    <w:rsid w:val="00660472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D6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C7C"/>
    <w:rsid w:val="00662F7A"/>
    <w:rsid w:val="0066335A"/>
    <w:rsid w:val="006637CE"/>
    <w:rsid w:val="00663AF7"/>
    <w:rsid w:val="00663BA3"/>
    <w:rsid w:val="0066400C"/>
    <w:rsid w:val="006640F9"/>
    <w:rsid w:val="0066421D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606E"/>
    <w:rsid w:val="00666116"/>
    <w:rsid w:val="006664C5"/>
    <w:rsid w:val="00666578"/>
    <w:rsid w:val="006667F8"/>
    <w:rsid w:val="006669B4"/>
    <w:rsid w:val="00666CA7"/>
    <w:rsid w:val="006676BA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AE"/>
    <w:rsid w:val="0067055E"/>
    <w:rsid w:val="006706F0"/>
    <w:rsid w:val="0067084D"/>
    <w:rsid w:val="006709C7"/>
    <w:rsid w:val="006709CA"/>
    <w:rsid w:val="00670A9E"/>
    <w:rsid w:val="00670B4A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23"/>
    <w:rsid w:val="006726E2"/>
    <w:rsid w:val="006728F5"/>
    <w:rsid w:val="00672D3E"/>
    <w:rsid w:val="00673141"/>
    <w:rsid w:val="0067331A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F6"/>
    <w:rsid w:val="00676FCF"/>
    <w:rsid w:val="0067701B"/>
    <w:rsid w:val="00677112"/>
    <w:rsid w:val="00677272"/>
    <w:rsid w:val="006773CE"/>
    <w:rsid w:val="0067744C"/>
    <w:rsid w:val="00677472"/>
    <w:rsid w:val="006776D3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DD4"/>
    <w:rsid w:val="00680E41"/>
    <w:rsid w:val="00681269"/>
    <w:rsid w:val="006812C0"/>
    <w:rsid w:val="006814CD"/>
    <w:rsid w:val="0068179A"/>
    <w:rsid w:val="006817C0"/>
    <w:rsid w:val="00681956"/>
    <w:rsid w:val="00681B8F"/>
    <w:rsid w:val="00681D02"/>
    <w:rsid w:val="00681D98"/>
    <w:rsid w:val="006821C2"/>
    <w:rsid w:val="0068281A"/>
    <w:rsid w:val="00682A66"/>
    <w:rsid w:val="00682BDA"/>
    <w:rsid w:val="00682FF3"/>
    <w:rsid w:val="00683070"/>
    <w:rsid w:val="0068326B"/>
    <w:rsid w:val="006834ED"/>
    <w:rsid w:val="00683570"/>
    <w:rsid w:val="00683607"/>
    <w:rsid w:val="00683BE5"/>
    <w:rsid w:val="006840A4"/>
    <w:rsid w:val="00684384"/>
    <w:rsid w:val="00684A27"/>
    <w:rsid w:val="00684A96"/>
    <w:rsid w:val="00684D17"/>
    <w:rsid w:val="00684E60"/>
    <w:rsid w:val="00685194"/>
    <w:rsid w:val="006851D4"/>
    <w:rsid w:val="006851F8"/>
    <w:rsid w:val="0068524B"/>
    <w:rsid w:val="00685335"/>
    <w:rsid w:val="00685544"/>
    <w:rsid w:val="0068565A"/>
    <w:rsid w:val="006858A6"/>
    <w:rsid w:val="0068597E"/>
    <w:rsid w:val="00685AF0"/>
    <w:rsid w:val="00685B51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C25"/>
    <w:rsid w:val="00690CA5"/>
    <w:rsid w:val="00690F13"/>
    <w:rsid w:val="00691041"/>
    <w:rsid w:val="0069131D"/>
    <w:rsid w:val="006915F7"/>
    <w:rsid w:val="00691655"/>
    <w:rsid w:val="006916AC"/>
    <w:rsid w:val="006919BF"/>
    <w:rsid w:val="00691ACC"/>
    <w:rsid w:val="00691C40"/>
    <w:rsid w:val="00691D1B"/>
    <w:rsid w:val="00691E26"/>
    <w:rsid w:val="006923FD"/>
    <w:rsid w:val="006925B0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531D"/>
    <w:rsid w:val="00695418"/>
    <w:rsid w:val="00695540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30C"/>
    <w:rsid w:val="00697573"/>
    <w:rsid w:val="006976D5"/>
    <w:rsid w:val="006976DB"/>
    <w:rsid w:val="006976E3"/>
    <w:rsid w:val="00697728"/>
    <w:rsid w:val="006977F4"/>
    <w:rsid w:val="00697DCF"/>
    <w:rsid w:val="00697DDC"/>
    <w:rsid w:val="006A00CC"/>
    <w:rsid w:val="006A0128"/>
    <w:rsid w:val="006A014F"/>
    <w:rsid w:val="006A01B3"/>
    <w:rsid w:val="006A02DF"/>
    <w:rsid w:val="006A0368"/>
    <w:rsid w:val="006A0506"/>
    <w:rsid w:val="006A0551"/>
    <w:rsid w:val="006A05F3"/>
    <w:rsid w:val="006A11D9"/>
    <w:rsid w:val="006A142E"/>
    <w:rsid w:val="006A147A"/>
    <w:rsid w:val="006A1489"/>
    <w:rsid w:val="006A15EA"/>
    <w:rsid w:val="006A1719"/>
    <w:rsid w:val="006A192A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EE"/>
    <w:rsid w:val="006A2CFD"/>
    <w:rsid w:val="006A2FA8"/>
    <w:rsid w:val="006A304E"/>
    <w:rsid w:val="006A30A4"/>
    <w:rsid w:val="006A35AF"/>
    <w:rsid w:val="006A43AD"/>
    <w:rsid w:val="006A444D"/>
    <w:rsid w:val="006A4462"/>
    <w:rsid w:val="006A45E2"/>
    <w:rsid w:val="006A4763"/>
    <w:rsid w:val="006A48B7"/>
    <w:rsid w:val="006A4A5C"/>
    <w:rsid w:val="006A4ADE"/>
    <w:rsid w:val="006A4B48"/>
    <w:rsid w:val="006A4C69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C4D"/>
    <w:rsid w:val="006A6D00"/>
    <w:rsid w:val="006A6E2B"/>
    <w:rsid w:val="006A6EA2"/>
    <w:rsid w:val="006A7299"/>
    <w:rsid w:val="006A77E8"/>
    <w:rsid w:val="006A7A8A"/>
    <w:rsid w:val="006A7CBF"/>
    <w:rsid w:val="006A7EB6"/>
    <w:rsid w:val="006B0150"/>
    <w:rsid w:val="006B0197"/>
    <w:rsid w:val="006B0295"/>
    <w:rsid w:val="006B0474"/>
    <w:rsid w:val="006B05F0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F75"/>
    <w:rsid w:val="006B217C"/>
    <w:rsid w:val="006B2258"/>
    <w:rsid w:val="006B23B4"/>
    <w:rsid w:val="006B2778"/>
    <w:rsid w:val="006B2A72"/>
    <w:rsid w:val="006B2D23"/>
    <w:rsid w:val="006B3048"/>
    <w:rsid w:val="006B307F"/>
    <w:rsid w:val="006B3101"/>
    <w:rsid w:val="006B3183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F00"/>
    <w:rsid w:val="006B503E"/>
    <w:rsid w:val="006B5242"/>
    <w:rsid w:val="006B5260"/>
    <w:rsid w:val="006B53DC"/>
    <w:rsid w:val="006B55A9"/>
    <w:rsid w:val="006B5720"/>
    <w:rsid w:val="006B5856"/>
    <w:rsid w:val="006B5862"/>
    <w:rsid w:val="006B5920"/>
    <w:rsid w:val="006B5E29"/>
    <w:rsid w:val="006B5EBC"/>
    <w:rsid w:val="006B5FD3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2A2"/>
    <w:rsid w:val="006B72FC"/>
    <w:rsid w:val="006B767B"/>
    <w:rsid w:val="006B78D1"/>
    <w:rsid w:val="006B790B"/>
    <w:rsid w:val="006B7912"/>
    <w:rsid w:val="006B7B1C"/>
    <w:rsid w:val="006B7F6C"/>
    <w:rsid w:val="006B7F9D"/>
    <w:rsid w:val="006C0170"/>
    <w:rsid w:val="006C01C4"/>
    <w:rsid w:val="006C0294"/>
    <w:rsid w:val="006C04BD"/>
    <w:rsid w:val="006C0512"/>
    <w:rsid w:val="006C07D8"/>
    <w:rsid w:val="006C0955"/>
    <w:rsid w:val="006C0A49"/>
    <w:rsid w:val="006C0A74"/>
    <w:rsid w:val="006C0C9B"/>
    <w:rsid w:val="006C0E6F"/>
    <w:rsid w:val="006C0F4F"/>
    <w:rsid w:val="006C1130"/>
    <w:rsid w:val="006C127F"/>
    <w:rsid w:val="006C1E09"/>
    <w:rsid w:val="006C1E4E"/>
    <w:rsid w:val="006C1EBF"/>
    <w:rsid w:val="006C1F89"/>
    <w:rsid w:val="006C254E"/>
    <w:rsid w:val="006C2823"/>
    <w:rsid w:val="006C28D9"/>
    <w:rsid w:val="006C2923"/>
    <w:rsid w:val="006C2CE4"/>
    <w:rsid w:val="006C2F6F"/>
    <w:rsid w:val="006C32AA"/>
    <w:rsid w:val="006C358C"/>
    <w:rsid w:val="006C3746"/>
    <w:rsid w:val="006C37B2"/>
    <w:rsid w:val="006C37B3"/>
    <w:rsid w:val="006C3859"/>
    <w:rsid w:val="006C3960"/>
    <w:rsid w:val="006C3ACD"/>
    <w:rsid w:val="006C3B6D"/>
    <w:rsid w:val="006C3FCB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254"/>
    <w:rsid w:val="006C55B4"/>
    <w:rsid w:val="006C563A"/>
    <w:rsid w:val="006C563C"/>
    <w:rsid w:val="006C5E7A"/>
    <w:rsid w:val="006C6129"/>
    <w:rsid w:val="006C62CC"/>
    <w:rsid w:val="006C6321"/>
    <w:rsid w:val="006C632D"/>
    <w:rsid w:val="006C6386"/>
    <w:rsid w:val="006C65ED"/>
    <w:rsid w:val="006C6A2D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833"/>
    <w:rsid w:val="006C793E"/>
    <w:rsid w:val="006C7A87"/>
    <w:rsid w:val="006C7E7E"/>
    <w:rsid w:val="006D033D"/>
    <w:rsid w:val="006D03C3"/>
    <w:rsid w:val="006D07BD"/>
    <w:rsid w:val="006D0A1B"/>
    <w:rsid w:val="006D0AD3"/>
    <w:rsid w:val="006D0BB3"/>
    <w:rsid w:val="006D114D"/>
    <w:rsid w:val="006D131E"/>
    <w:rsid w:val="006D13B7"/>
    <w:rsid w:val="006D1453"/>
    <w:rsid w:val="006D1843"/>
    <w:rsid w:val="006D1A08"/>
    <w:rsid w:val="006D1A7D"/>
    <w:rsid w:val="006D1D3A"/>
    <w:rsid w:val="006D1D6A"/>
    <w:rsid w:val="006D1DA2"/>
    <w:rsid w:val="006D2164"/>
    <w:rsid w:val="006D2419"/>
    <w:rsid w:val="006D243D"/>
    <w:rsid w:val="006D258B"/>
    <w:rsid w:val="006D2678"/>
    <w:rsid w:val="006D2735"/>
    <w:rsid w:val="006D2875"/>
    <w:rsid w:val="006D2973"/>
    <w:rsid w:val="006D2BBE"/>
    <w:rsid w:val="006D2D9C"/>
    <w:rsid w:val="006D3242"/>
    <w:rsid w:val="006D326A"/>
    <w:rsid w:val="006D3308"/>
    <w:rsid w:val="006D3399"/>
    <w:rsid w:val="006D33E6"/>
    <w:rsid w:val="006D3F26"/>
    <w:rsid w:val="006D409D"/>
    <w:rsid w:val="006D4305"/>
    <w:rsid w:val="006D435A"/>
    <w:rsid w:val="006D448B"/>
    <w:rsid w:val="006D44F2"/>
    <w:rsid w:val="006D4643"/>
    <w:rsid w:val="006D475C"/>
    <w:rsid w:val="006D4B53"/>
    <w:rsid w:val="006D4E4F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B57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B0C"/>
    <w:rsid w:val="006E1CB5"/>
    <w:rsid w:val="006E1CCC"/>
    <w:rsid w:val="006E1D91"/>
    <w:rsid w:val="006E2094"/>
    <w:rsid w:val="006E20F9"/>
    <w:rsid w:val="006E216D"/>
    <w:rsid w:val="006E272D"/>
    <w:rsid w:val="006E28D9"/>
    <w:rsid w:val="006E29C2"/>
    <w:rsid w:val="006E2AB2"/>
    <w:rsid w:val="006E2EF3"/>
    <w:rsid w:val="006E2F23"/>
    <w:rsid w:val="006E2FC9"/>
    <w:rsid w:val="006E313E"/>
    <w:rsid w:val="006E3178"/>
    <w:rsid w:val="006E335F"/>
    <w:rsid w:val="006E34BE"/>
    <w:rsid w:val="006E35EE"/>
    <w:rsid w:val="006E3670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4A7"/>
    <w:rsid w:val="006E567B"/>
    <w:rsid w:val="006E56C2"/>
    <w:rsid w:val="006E5979"/>
    <w:rsid w:val="006E5E51"/>
    <w:rsid w:val="006E5F3A"/>
    <w:rsid w:val="006E6022"/>
    <w:rsid w:val="006E6469"/>
    <w:rsid w:val="006E6522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726C"/>
    <w:rsid w:val="006E740C"/>
    <w:rsid w:val="006E75BB"/>
    <w:rsid w:val="006E773E"/>
    <w:rsid w:val="006E7759"/>
    <w:rsid w:val="006E77F6"/>
    <w:rsid w:val="006E7ADB"/>
    <w:rsid w:val="006E7ADF"/>
    <w:rsid w:val="006E7B8D"/>
    <w:rsid w:val="006E7D42"/>
    <w:rsid w:val="006E7D68"/>
    <w:rsid w:val="006E7E53"/>
    <w:rsid w:val="006F0022"/>
    <w:rsid w:val="006F015B"/>
    <w:rsid w:val="006F076D"/>
    <w:rsid w:val="006F0828"/>
    <w:rsid w:val="006F08F7"/>
    <w:rsid w:val="006F0A88"/>
    <w:rsid w:val="006F0B89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128"/>
    <w:rsid w:val="006F219D"/>
    <w:rsid w:val="006F221E"/>
    <w:rsid w:val="006F23C3"/>
    <w:rsid w:val="006F2958"/>
    <w:rsid w:val="006F2962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F23"/>
    <w:rsid w:val="006F440F"/>
    <w:rsid w:val="006F4857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A36"/>
    <w:rsid w:val="006F6100"/>
    <w:rsid w:val="006F613F"/>
    <w:rsid w:val="006F6157"/>
    <w:rsid w:val="006F62D8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9"/>
    <w:rsid w:val="007007B6"/>
    <w:rsid w:val="00700994"/>
    <w:rsid w:val="007009F4"/>
    <w:rsid w:val="00700D8C"/>
    <w:rsid w:val="00700EA7"/>
    <w:rsid w:val="00701306"/>
    <w:rsid w:val="007013BF"/>
    <w:rsid w:val="00701683"/>
    <w:rsid w:val="0070202F"/>
    <w:rsid w:val="00702294"/>
    <w:rsid w:val="00702307"/>
    <w:rsid w:val="00702858"/>
    <w:rsid w:val="00702865"/>
    <w:rsid w:val="00702C0C"/>
    <w:rsid w:val="00702EE1"/>
    <w:rsid w:val="00702F5E"/>
    <w:rsid w:val="0070308B"/>
    <w:rsid w:val="0070338E"/>
    <w:rsid w:val="00703822"/>
    <w:rsid w:val="00703998"/>
    <w:rsid w:val="00703BF8"/>
    <w:rsid w:val="0070405B"/>
    <w:rsid w:val="00704071"/>
    <w:rsid w:val="007040E1"/>
    <w:rsid w:val="007041A9"/>
    <w:rsid w:val="00704211"/>
    <w:rsid w:val="007044B1"/>
    <w:rsid w:val="0070468F"/>
    <w:rsid w:val="00704840"/>
    <w:rsid w:val="00704A71"/>
    <w:rsid w:val="00704AD5"/>
    <w:rsid w:val="00704B0D"/>
    <w:rsid w:val="00704CA4"/>
    <w:rsid w:val="00704D01"/>
    <w:rsid w:val="00704D65"/>
    <w:rsid w:val="00704ECF"/>
    <w:rsid w:val="00705397"/>
    <w:rsid w:val="00705525"/>
    <w:rsid w:val="007058A7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80F"/>
    <w:rsid w:val="00706976"/>
    <w:rsid w:val="007069B5"/>
    <w:rsid w:val="00706B77"/>
    <w:rsid w:val="00706EC5"/>
    <w:rsid w:val="0070701A"/>
    <w:rsid w:val="00707205"/>
    <w:rsid w:val="0070734E"/>
    <w:rsid w:val="007074E2"/>
    <w:rsid w:val="0070754B"/>
    <w:rsid w:val="00707618"/>
    <w:rsid w:val="007079C1"/>
    <w:rsid w:val="00707AAE"/>
    <w:rsid w:val="00707C19"/>
    <w:rsid w:val="007100EF"/>
    <w:rsid w:val="007106CC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F2D"/>
    <w:rsid w:val="00713FB8"/>
    <w:rsid w:val="0071408D"/>
    <w:rsid w:val="00714199"/>
    <w:rsid w:val="007145DB"/>
    <w:rsid w:val="007146C1"/>
    <w:rsid w:val="0071495F"/>
    <w:rsid w:val="00714A0E"/>
    <w:rsid w:val="00714F22"/>
    <w:rsid w:val="0071528A"/>
    <w:rsid w:val="007153D8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92"/>
    <w:rsid w:val="007161D6"/>
    <w:rsid w:val="007162CC"/>
    <w:rsid w:val="007164CE"/>
    <w:rsid w:val="00716761"/>
    <w:rsid w:val="00716A76"/>
    <w:rsid w:val="00716DB4"/>
    <w:rsid w:val="00717145"/>
    <w:rsid w:val="007171DF"/>
    <w:rsid w:val="0071728D"/>
    <w:rsid w:val="00717451"/>
    <w:rsid w:val="0071780B"/>
    <w:rsid w:val="0071788D"/>
    <w:rsid w:val="00717951"/>
    <w:rsid w:val="00717959"/>
    <w:rsid w:val="00717A10"/>
    <w:rsid w:val="00717C02"/>
    <w:rsid w:val="00717D51"/>
    <w:rsid w:val="00717E5D"/>
    <w:rsid w:val="007201A1"/>
    <w:rsid w:val="007201EF"/>
    <w:rsid w:val="00720301"/>
    <w:rsid w:val="007203BC"/>
    <w:rsid w:val="00720A77"/>
    <w:rsid w:val="00720CA3"/>
    <w:rsid w:val="007211CA"/>
    <w:rsid w:val="00721242"/>
    <w:rsid w:val="00721591"/>
    <w:rsid w:val="007217E4"/>
    <w:rsid w:val="00721994"/>
    <w:rsid w:val="00721DAA"/>
    <w:rsid w:val="00721ED0"/>
    <w:rsid w:val="00721F19"/>
    <w:rsid w:val="00722011"/>
    <w:rsid w:val="00722091"/>
    <w:rsid w:val="007221E7"/>
    <w:rsid w:val="0072228F"/>
    <w:rsid w:val="007225BE"/>
    <w:rsid w:val="007225C5"/>
    <w:rsid w:val="007227A0"/>
    <w:rsid w:val="00722814"/>
    <w:rsid w:val="0072290F"/>
    <w:rsid w:val="00722F20"/>
    <w:rsid w:val="00723016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70"/>
    <w:rsid w:val="00725857"/>
    <w:rsid w:val="00725D7A"/>
    <w:rsid w:val="00725E55"/>
    <w:rsid w:val="0072617E"/>
    <w:rsid w:val="007261AB"/>
    <w:rsid w:val="00726222"/>
    <w:rsid w:val="00726580"/>
    <w:rsid w:val="0072665C"/>
    <w:rsid w:val="00726857"/>
    <w:rsid w:val="00726919"/>
    <w:rsid w:val="00726C41"/>
    <w:rsid w:val="00726DD8"/>
    <w:rsid w:val="00726E12"/>
    <w:rsid w:val="00726EE5"/>
    <w:rsid w:val="00727455"/>
    <w:rsid w:val="007276E2"/>
    <w:rsid w:val="007279CD"/>
    <w:rsid w:val="00727B85"/>
    <w:rsid w:val="00727D23"/>
    <w:rsid w:val="00727D97"/>
    <w:rsid w:val="00727FAE"/>
    <w:rsid w:val="00727FC7"/>
    <w:rsid w:val="007300AB"/>
    <w:rsid w:val="00730152"/>
    <w:rsid w:val="00730649"/>
    <w:rsid w:val="007306A2"/>
    <w:rsid w:val="0073082F"/>
    <w:rsid w:val="00730A18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400F"/>
    <w:rsid w:val="007341E3"/>
    <w:rsid w:val="007342E1"/>
    <w:rsid w:val="0073433D"/>
    <w:rsid w:val="0073444B"/>
    <w:rsid w:val="00734668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F51"/>
    <w:rsid w:val="00735F55"/>
    <w:rsid w:val="00735FAF"/>
    <w:rsid w:val="00736256"/>
    <w:rsid w:val="00736614"/>
    <w:rsid w:val="0073667C"/>
    <w:rsid w:val="00736908"/>
    <w:rsid w:val="00736B7A"/>
    <w:rsid w:val="00736C3C"/>
    <w:rsid w:val="00736CBA"/>
    <w:rsid w:val="00736DBD"/>
    <w:rsid w:val="00736EF4"/>
    <w:rsid w:val="00737403"/>
    <w:rsid w:val="0073749E"/>
    <w:rsid w:val="00737708"/>
    <w:rsid w:val="0073771E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A65"/>
    <w:rsid w:val="00741D10"/>
    <w:rsid w:val="00741FFA"/>
    <w:rsid w:val="00742006"/>
    <w:rsid w:val="0074224D"/>
    <w:rsid w:val="00742288"/>
    <w:rsid w:val="00742344"/>
    <w:rsid w:val="00742755"/>
    <w:rsid w:val="00742A1D"/>
    <w:rsid w:val="00742B75"/>
    <w:rsid w:val="00742E19"/>
    <w:rsid w:val="00742F0D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7DD"/>
    <w:rsid w:val="0074789B"/>
    <w:rsid w:val="00747950"/>
    <w:rsid w:val="00747AF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330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3C3"/>
    <w:rsid w:val="00752591"/>
    <w:rsid w:val="007528DC"/>
    <w:rsid w:val="00752A0F"/>
    <w:rsid w:val="00752A5A"/>
    <w:rsid w:val="00752B03"/>
    <w:rsid w:val="00752C77"/>
    <w:rsid w:val="00752EC1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484"/>
    <w:rsid w:val="007545F1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57"/>
    <w:rsid w:val="0076126B"/>
    <w:rsid w:val="0076136F"/>
    <w:rsid w:val="00761490"/>
    <w:rsid w:val="0076155C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A26"/>
    <w:rsid w:val="00764A3C"/>
    <w:rsid w:val="00764C5E"/>
    <w:rsid w:val="00764D07"/>
    <w:rsid w:val="00764F0D"/>
    <w:rsid w:val="007650F7"/>
    <w:rsid w:val="007651FB"/>
    <w:rsid w:val="0076588D"/>
    <w:rsid w:val="00765B52"/>
    <w:rsid w:val="00765E5D"/>
    <w:rsid w:val="00765F3F"/>
    <w:rsid w:val="0076698D"/>
    <w:rsid w:val="00766A37"/>
    <w:rsid w:val="00766B21"/>
    <w:rsid w:val="00766E5B"/>
    <w:rsid w:val="00766EF4"/>
    <w:rsid w:val="00766F85"/>
    <w:rsid w:val="00766FCF"/>
    <w:rsid w:val="00766FF8"/>
    <w:rsid w:val="007670B8"/>
    <w:rsid w:val="0076718C"/>
    <w:rsid w:val="0076733A"/>
    <w:rsid w:val="0076753A"/>
    <w:rsid w:val="0076777E"/>
    <w:rsid w:val="00767896"/>
    <w:rsid w:val="00767976"/>
    <w:rsid w:val="00767A8F"/>
    <w:rsid w:val="00767B11"/>
    <w:rsid w:val="00767B7E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D2"/>
    <w:rsid w:val="00770C48"/>
    <w:rsid w:val="00770E05"/>
    <w:rsid w:val="007711E5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F74"/>
    <w:rsid w:val="00773F77"/>
    <w:rsid w:val="00773FAE"/>
    <w:rsid w:val="007741A5"/>
    <w:rsid w:val="007741EF"/>
    <w:rsid w:val="00774E07"/>
    <w:rsid w:val="00774ED5"/>
    <w:rsid w:val="00774FE1"/>
    <w:rsid w:val="00775034"/>
    <w:rsid w:val="00775066"/>
    <w:rsid w:val="00775193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33"/>
    <w:rsid w:val="00776341"/>
    <w:rsid w:val="0077645D"/>
    <w:rsid w:val="007765BD"/>
    <w:rsid w:val="00776715"/>
    <w:rsid w:val="0077685B"/>
    <w:rsid w:val="0077692E"/>
    <w:rsid w:val="00776B23"/>
    <w:rsid w:val="00776C21"/>
    <w:rsid w:val="00776D42"/>
    <w:rsid w:val="00776FD3"/>
    <w:rsid w:val="007770A8"/>
    <w:rsid w:val="007770FC"/>
    <w:rsid w:val="007779F6"/>
    <w:rsid w:val="00777B9C"/>
    <w:rsid w:val="00777C98"/>
    <w:rsid w:val="00777CE2"/>
    <w:rsid w:val="007803BF"/>
    <w:rsid w:val="00780606"/>
    <w:rsid w:val="00780773"/>
    <w:rsid w:val="00780870"/>
    <w:rsid w:val="00780A7E"/>
    <w:rsid w:val="00780BD4"/>
    <w:rsid w:val="00780C76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20D4"/>
    <w:rsid w:val="007823DF"/>
    <w:rsid w:val="00782560"/>
    <w:rsid w:val="007827C1"/>
    <w:rsid w:val="007829C1"/>
    <w:rsid w:val="00782ACF"/>
    <w:rsid w:val="00782E17"/>
    <w:rsid w:val="007831A9"/>
    <w:rsid w:val="0078325D"/>
    <w:rsid w:val="007832D7"/>
    <w:rsid w:val="007832DF"/>
    <w:rsid w:val="00783409"/>
    <w:rsid w:val="007834D0"/>
    <w:rsid w:val="0078364C"/>
    <w:rsid w:val="007837A9"/>
    <w:rsid w:val="00783848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981"/>
    <w:rsid w:val="00784AC3"/>
    <w:rsid w:val="00784E81"/>
    <w:rsid w:val="007853D6"/>
    <w:rsid w:val="007854A3"/>
    <w:rsid w:val="00785533"/>
    <w:rsid w:val="00785657"/>
    <w:rsid w:val="007856C0"/>
    <w:rsid w:val="007858A7"/>
    <w:rsid w:val="00785A36"/>
    <w:rsid w:val="00785A3F"/>
    <w:rsid w:val="00785B01"/>
    <w:rsid w:val="00785C29"/>
    <w:rsid w:val="00785CF2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CBA"/>
    <w:rsid w:val="007914D7"/>
    <w:rsid w:val="00791634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AE"/>
    <w:rsid w:val="00794492"/>
    <w:rsid w:val="007944C9"/>
    <w:rsid w:val="007947C6"/>
    <w:rsid w:val="00794C5B"/>
    <w:rsid w:val="00794DC6"/>
    <w:rsid w:val="00794FBC"/>
    <w:rsid w:val="00795091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E67"/>
    <w:rsid w:val="007A0F0C"/>
    <w:rsid w:val="007A10D7"/>
    <w:rsid w:val="007A11C6"/>
    <w:rsid w:val="007A1313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70"/>
    <w:rsid w:val="007A26E5"/>
    <w:rsid w:val="007A29DE"/>
    <w:rsid w:val="007A2BE9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DB2"/>
    <w:rsid w:val="007A7F0E"/>
    <w:rsid w:val="007A7F1E"/>
    <w:rsid w:val="007B0027"/>
    <w:rsid w:val="007B00D1"/>
    <w:rsid w:val="007B0319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C5D"/>
    <w:rsid w:val="007B2D25"/>
    <w:rsid w:val="007B2D50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8A"/>
    <w:rsid w:val="007B3F9A"/>
    <w:rsid w:val="007B41EC"/>
    <w:rsid w:val="007B4255"/>
    <w:rsid w:val="007B4358"/>
    <w:rsid w:val="007B45F2"/>
    <w:rsid w:val="007B4832"/>
    <w:rsid w:val="007B48BF"/>
    <w:rsid w:val="007B4A08"/>
    <w:rsid w:val="007B4A94"/>
    <w:rsid w:val="007B4AB3"/>
    <w:rsid w:val="007B4B90"/>
    <w:rsid w:val="007B4B9E"/>
    <w:rsid w:val="007B4C6A"/>
    <w:rsid w:val="007B50DF"/>
    <w:rsid w:val="007B521B"/>
    <w:rsid w:val="007B5426"/>
    <w:rsid w:val="007B599A"/>
    <w:rsid w:val="007B5BBD"/>
    <w:rsid w:val="007B5BDF"/>
    <w:rsid w:val="007B5D90"/>
    <w:rsid w:val="007B5DE8"/>
    <w:rsid w:val="007B5F44"/>
    <w:rsid w:val="007B6334"/>
    <w:rsid w:val="007B6735"/>
    <w:rsid w:val="007B6BE0"/>
    <w:rsid w:val="007B6C1C"/>
    <w:rsid w:val="007B6E5C"/>
    <w:rsid w:val="007B70D5"/>
    <w:rsid w:val="007B7560"/>
    <w:rsid w:val="007B772A"/>
    <w:rsid w:val="007B7B13"/>
    <w:rsid w:val="007B7BCA"/>
    <w:rsid w:val="007B7C2F"/>
    <w:rsid w:val="007B7E3F"/>
    <w:rsid w:val="007B7EE7"/>
    <w:rsid w:val="007B7FE8"/>
    <w:rsid w:val="007C0007"/>
    <w:rsid w:val="007C0347"/>
    <w:rsid w:val="007C0952"/>
    <w:rsid w:val="007C0BB6"/>
    <w:rsid w:val="007C0BE9"/>
    <w:rsid w:val="007C0DA2"/>
    <w:rsid w:val="007C0E68"/>
    <w:rsid w:val="007C0ED2"/>
    <w:rsid w:val="007C0F48"/>
    <w:rsid w:val="007C1107"/>
    <w:rsid w:val="007C171B"/>
    <w:rsid w:val="007C1946"/>
    <w:rsid w:val="007C1A62"/>
    <w:rsid w:val="007C1A7E"/>
    <w:rsid w:val="007C1CA0"/>
    <w:rsid w:val="007C1D06"/>
    <w:rsid w:val="007C1DFE"/>
    <w:rsid w:val="007C20A5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7F3"/>
    <w:rsid w:val="007C39DB"/>
    <w:rsid w:val="007C3BF2"/>
    <w:rsid w:val="007C3C71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DC1"/>
    <w:rsid w:val="007C4F06"/>
    <w:rsid w:val="007C5047"/>
    <w:rsid w:val="007C53F8"/>
    <w:rsid w:val="007C55AC"/>
    <w:rsid w:val="007C586C"/>
    <w:rsid w:val="007C5B27"/>
    <w:rsid w:val="007C5B65"/>
    <w:rsid w:val="007C5E6D"/>
    <w:rsid w:val="007C5EF8"/>
    <w:rsid w:val="007C6164"/>
    <w:rsid w:val="007C647A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B38"/>
    <w:rsid w:val="007D0C67"/>
    <w:rsid w:val="007D0C9F"/>
    <w:rsid w:val="007D0CF8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467"/>
    <w:rsid w:val="007D269F"/>
    <w:rsid w:val="007D2A25"/>
    <w:rsid w:val="007D2AB8"/>
    <w:rsid w:val="007D3313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2AA"/>
    <w:rsid w:val="007D44B8"/>
    <w:rsid w:val="007D44B9"/>
    <w:rsid w:val="007D4E53"/>
    <w:rsid w:val="007D4E6C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6DD"/>
    <w:rsid w:val="007E080D"/>
    <w:rsid w:val="007E0A3E"/>
    <w:rsid w:val="007E0C0E"/>
    <w:rsid w:val="007E0CA3"/>
    <w:rsid w:val="007E0F82"/>
    <w:rsid w:val="007E104C"/>
    <w:rsid w:val="007E1146"/>
    <w:rsid w:val="007E1660"/>
    <w:rsid w:val="007E1688"/>
    <w:rsid w:val="007E196C"/>
    <w:rsid w:val="007E19E1"/>
    <w:rsid w:val="007E1D2B"/>
    <w:rsid w:val="007E220B"/>
    <w:rsid w:val="007E2257"/>
    <w:rsid w:val="007E2417"/>
    <w:rsid w:val="007E25CD"/>
    <w:rsid w:val="007E2B10"/>
    <w:rsid w:val="007E2B1F"/>
    <w:rsid w:val="007E2CB6"/>
    <w:rsid w:val="007E2CFD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46C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52C5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E9"/>
    <w:rsid w:val="007F1307"/>
    <w:rsid w:val="007F1534"/>
    <w:rsid w:val="007F1587"/>
    <w:rsid w:val="007F179F"/>
    <w:rsid w:val="007F17F3"/>
    <w:rsid w:val="007F189A"/>
    <w:rsid w:val="007F198A"/>
    <w:rsid w:val="007F1992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3CBB"/>
    <w:rsid w:val="007F3EA0"/>
    <w:rsid w:val="007F3EE0"/>
    <w:rsid w:val="007F4476"/>
    <w:rsid w:val="007F4485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B3C"/>
    <w:rsid w:val="007F6DCB"/>
    <w:rsid w:val="007F70C2"/>
    <w:rsid w:val="007F71C4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B6"/>
    <w:rsid w:val="0080113B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322B"/>
    <w:rsid w:val="008032E0"/>
    <w:rsid w:val="00803378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D0A"/>
    <w:rsid w:val="00804E2B"/>
    <w:rsid w:val="00804E35"/>
    <w:rsid w:val="0080540C"/>
    <w:rsid w:val="00805921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F9D"/>
    <w:rsid w:val="0080700B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5FF"/>
    <w:rsid w:val="00811802"/>
    <w:rsid w:val="00811990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55C"/>
    <w:rsid w:val="008135BB"/>
    <w:rsid w:val="00813875"/>
    <w:rsid w:val="00813981"/>
    <w:rsid w:val="00813CDA"/>
    <w:rsid w:val="00813CF0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A45"/>
    <w:rsid w:val="00814A7E"/>
    <w:rsid w:val="00814E3F"/>
    <w:rsid w:val="00814E4A"/>
    <w:rsid w:val="00814EA5"/>
    <w:rsid w:val="008150D7"/>
    <w:rsid w:val="008150E0"/>
    <w:rsid w:val="00815150"/>
    <w:rsid w:val="00815199"/>
    <w:rsid w:val="00815205"/>
    <w:rsid w:val="0081534E"/>
    <w:rsid w:val="0081540D"/>
    <w:rsid w:val="0081573B"/>
    <w:rsid w:val="00815938"/>
    <w:rsid w:val="0081599B"/>
    <w:rsid w:val="008159F2"/>
    <w:rsid w:val="00815A03"/>
    <w:rsid w:val="00815AEF"/>
    <w:rsid w:val="00815DF3"/>
    <w:rsid w:val="00816027"/>
    <w:rsid w:val="0081627A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6C1"/>
    <w:rsid w:val="0081785A"/>
    <w:rsid w:val="00817A95"/>
    <w:rsid w:val="00817AA6"/>
    <w:rsid w:val="00817BAA"/>
    <w:rsid w:val="00817C30"/>
    <w:rsid w:val="00817CBB"/>
    <w:rsid w:val="00817D85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CD"/>
    <w:rsid w:val="00822A50"/>
    <w:rsid w:val="00822B6A"/>
    <w:rsid w:val="00822B8B"/>
    <w:rsid w:val="00823080"/>
    <w:rsid w:val="008230F5"/>
    <w:rsid w:val="00823128"/>
    <w:rsid w:val="00823253"/>
    <w:rsid w:val="00823279"/>
    <w:rsid w:val="00823485"/>
    <w:rsid w:val="008235C0"/>
    <w:rsid w:val="008236AA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70"/>
    <w:rsid w:val="00824A4F"/>
    <w:rsid w:val="00825026"/>
    <w:rsid w:val="00825279"/>
    <w:rsid w:val="0082545B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939"/>
    <w:rsid w:val="00826A99"/>
    <w:rsid w:val="00826ACB"/>
    <w:rsid w:val="00826BB5"/>
    <w:rsid w:val="00827326"/>
    <w:rsid w:val="008274C9"/>
    <w:rsid w:val="008276FA"/>
    <w:rsid w:val="00827AEA"/>
    <w:rsid w:val="00827C98"/>
    <w:rsid w:val="00827E1B"/>
    <w:rsid w:val="0083039F"/>
    <w:rsid w:val="008304D8"/>
    <w:rsid w:val="00830971"/>
    <w:rsid w:val="00830AD7"/>
    <w:rsid w:val="00830BC6"/>
    <w:rsid w:val="00830D07"/>
    <w:rsid w:val="008314ED"/>
    <w:rsid w:val="00831F26"/>
    <w:rsid w:val="00831F47"/>
    <w:rsid w:val="00831FB5"/>
    <w:rsid w:val="0083202D"/>
    <w:rsid w:val="008321D5"/>
    <w:rsid w:val="008324B2"/>
    <w:rsid w:val="0083253F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A8"/>
    <w:rsid w:val="008365B3"/>
    <w:rsid w:val="0083694D"/>
    <w:rsid w:val="008369CF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15E"/>
    <w:rsid w:val="00837371"/>
    <w:rsid w:val="0083764B"/>
    <w:rsid w:val="00837741"/>
    <w:rsid w:val="0083788B"/>
    <w:rsid w:val="008378A6"/>
    <w:rsid w:val="00837D10"/>
    <w:rsid w:val="00837E9B"/>
    <w:rsid w:val="00837EA0"/>
    <w:rsid w:val="00840043"/>
    <w:rsid w:val="008402F7"/>
    <w:rsid w:val="008404DE"/>
    <w:rsid w:val="00840938"/>
    <w:rsid w:val="00840DBE"/>
    <w:rsid w:val="0084125B"/>
    <w:rsid w:val="0084126E"/>
    <w:rsid w:val="00841416"/>
    <w:rsid w:val="008417D1"/>
    <w:rsid w:val="00841A12"/>
    <w:rsid w:val="00841BA7"/>
    <w:rsid w:val="00841D5D"/>
    <w:rsid w:val="00841EB9"/>
    <w:rsid w:val="00841EFC"/>
    <w:rsid w:val="00841FBF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B4"/>
    <w:rsid w:val="00843F3F"/>
    <w:rsid w:val="00844194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E34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CAC"/>
    <w:rsid w:val="00847022"/>
    <w:rsid w:val="0084756A"/>
    <w:rsid w:val="00847695"/>
    <w:rsid w:val="00847AFF"/>
    <w:rsid w:val="00847B70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5094"/>
    <w:rsid w:val="0085536A"/>
    <w:rsid w:val="00855639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B8"/>
    <w:rsid w:val="00856FFA"/>
    <w:rsid w:val="00857104"/>
    <w:rsid w:val="0085756A"/>
    <w:rsid w:val="00857710"/>
    <w:rsid w:val="00857AB1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3DD"/>
    <w:rsid w:val="00863510"/>
    <w:rsid w:val="008635E8"/>
    <w:rsid w:val="0086390E"/>
    <w:rsid w:val="008639E6"/>
    <w:rsid w:val="00863A8A"/>
    <w:rsid w:val="00863B2E"/>
    <w:rsid w:val="00863C90"/>
    <w:rsid w:val="00863CAF"/>
    <w:rsid w:val="008640E0"/>
    <w:rsid w:val="008643AB"/>
    <w:rsid w:val="008644B7"/>
    <w:rsid w:val="008644F8"/>
    <w:rsid w:val="00864508"/>
    <w:rsid w:val="008646A7"/>
    <w:rsid w:val="0086477A"/>
    <w:rsid w:val="0086490C"/>
    <w:rsid w:val="00864C4C"/>
    <w:rsid w:val="0086508E"/>
    <w:rsid w:val="00865164"/>
    <w:rsid w:val="0086535C"/>
    <w:rsid w:val="0086537B"/>
    <w:rsid w:val="008653C3"/>
    <w:rsid w:val="0086557D"/>
    <w:rsid w:val="00865679"/>
    <w:rsid w:val="0086568F"/>
    <w:rsid w:val="0086595C"/>
    <w:rsid w:val="00865C31"/>
    <w:rsid w:val="00865C59"/>
    <w:rsid w:val="00865D20"/>
    <w:rsid w:val="00865DA3"/>
    <w:rsid w:val="00865E3E"/>
    <w:rsid w:val="008660A9"/>
    <w:rsid w:val="008661A9"/>
    <w:rsid w:val="008662EC"/>
    <w:rsid w:val="008665BD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735"/>
    <w:rsid w:val="00873743"/>
    <w:rsid w:val="008737D0"/>
    <w:rsid w:val="00873B28"/>
    <w:rsid w:val="00873C57"/>
    <w:rsid w:val="00873FFA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5204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B4"/>
    <w:rsid w:val="0087718D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202"/>
    <w:rsid w:val="00880601"/>
    <w:rsid w:val="008806A3"/>
    <w:rsid w:val="0088070B"/>
    <w:rsid w:val="00880B08"/>
    <w:rsid w:val="00880B0B"/>
    <w:rsid w:val="00880D87"/>
    <w:rsid w:val="00880E1F"/>
    <w:rsid w:val="00880E86"/>
    <w:rsid w:val="00880ED5"/>
    <w:rsid w:val="008810C0"/>
    <w:rsid w:val="0088114B"/>
    <w:rsid w:val="008815F0"/>
    <w:rsid w:val="008816A1"/>
    <w:rsid w:val="008817E9"/>
    <w:rsid w:val="00881E2E"/>
    <w:rsid w:val="008821A2"/>
    <w:rsid w:val="008821D9"/>
    <w:rsid w:val="00882B85"/>
    <w:rsid w:val="00882E2B"/>
    <w:rsid w:val="00882FAF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D1D"/>
    <w:rsid w:val="00883E45"/>
    <w:rsid w:val="00883ED9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5AB"/>
    <w:rsid w:val="00885908"/>
    <w:rsid w:val="00885AF5"/>
    <w:rsid w:val="00885DBF"/>
    <w:rsid w:val="00885E54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457"/>
    <w:rsid w:val="00887661"/>
    <w:rsid w:val="008876EC"/>
    <w:rsid w:val="00887867"/>
    <w:rsid w:val="00887C3F"/>
    <w:rsid w:val="0089004B"/>
    <w:rsid w:val="00890200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C84"/>
    <w:rsid w:val="00890E11"/>
    <w:rsid w:val="008911C4"/>
    <w:rsid w:val="00891782"/>
    <w:rsid w:val="0089180D"/>
    <w:rsid w:val="00891835"/>
    <w:rsid w:val="00891AF0"/>
    <w:rsid w:val="00891BB9"/>
    <w:rsid w:val="00891BC3"/>
    <w:rsid w:val="00891DFA"/>
    <w:rsid w:val="00891E80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36"/>
    <w:rsid w:val="00893847"/>
    <w:rsid w:val="008939EA"/>
    <w:rsid w:val="00893BED"/>
    <w:rsid w:val="00893D09"/>
    <w:rsid w:val="00893E16"/>
    <w:rsid w:val="008940A0"/>
    <w:rsid w:val="008941C0"/>
    <w:rsid w:val="008942CB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B07"/>
    <w:rsid w:val="00895B49"/>
    <w:rsid w:val="00895F71"/>
    <w:rsid w:val="00896385"/>
    <w:rsid w:val="00896387"/>
    <w:rsid w:val="00896480"/>
    <w:rsid w:val="00896693"/>
    <w:rsid w:val="00896708"/>
    <w:rsid w:val="0089678A"/>
    <w:rsid w:val="0089697D"/>
    <w:rsid w:val="008969E6"/>
    <w:rsid w:val="00896C95"/>
    <w:rsid w:val="008970D9"/>
    <w:rsid w:val="00897699"/>
    <w:rsid w:val="0089771A"/>
    <w:rsid w:val="00897867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2EE"/>
    <w:rsid w:val="008A02F2"/>
    <w:rsid w:val="008A0316"/>
    <w:rsid w:val="008A0453"/>
    <w:rsid w:val="008A04BD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FF"/>
    <w:rsid w:val="008A3ACD"/>
    <w:rsid w:val="008A3BA7"/>
    <w:rsid w:val="008A3DC1"/>
    <w:rsid w:val="008A40BF"/>
    <w:rsid w:val="008A4119"/>
    <w:rsid w:val="008A41AB"/>
    <w:rsid w:val="008A422D"/>
    <w:rsid w:val="008A42A6"/>
    <w:rsid w:val="008A45FB"/>
    <w:rsid w:val="008A466B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76"/>
    <w:rsid w:val="008A5437"/>
    <w:rsid w:val="008A54F0"/>
    <w:rsid w:val="008A58E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C50"/>
    <w:rsid w:val="008B0C9B"/>
    <w:rsid w:val="008B0CE7"/>
    <w:rsid w:val="008B0D5B"/>
    <w:rsid w:val="008B0EE3"/>
    <w:rsid w:val="008B14B5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B1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7F4"/>
    <w:rsid w:val="008B3960"/>
    <w:rsid w:val="008B3B5B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EA1"/>
    <w:rsid w:val="008B5FC7"/>
    <w:rsid w:val="008B60B3"/>
    <w:rsid w:val="008B627A"/>
    <w:rsid w:val="008B628A"/>
    <w:rsid w:val="008B62AE"/>
    <w:rsid w:val="008B639A"/>
    <w:rsid w:val="008B6586"/>
    <w:rsid w:val="008B66A5"/>
    <w:rsid w:val="008B67C2"/>
    <w:rsid w:val="008B6A5D"/>
    <w:rsid w:val="008B6A93"/>
    <w:rsid w:val="008B6BF3"/>
    <w:rsid w:val="008B6D0D"/>
    <w:rsid w:val="008B6E05"/>
    <w:rsid w:val="008B6E9F"/>
    <w:rsid w:val="008B7106"/>
    <w:rsid w:val="008B71EF"/>
    <w:rsid w:val="008B7277"/>
    <w:rsid w:val="008B744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B6"/>
    <w:rsid w:val="008C0817"/>
    <w:rsid w:val="008C0D69"/>
    <w:rsid w:val="008C1484"/>
    <w:rsid w:val="008C15FE"/>
    <w:rsid w:val="008C191D"/>
    <w:rsid w:val="008C1A1B"/>
    <w:rsid w:val="008C1B53"/>
    <w:rsid w:val="008C1C52"/>
    <w:rsid w:val="008C1E1B"/>
    <w:rsid w:val="008C1F9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DDC"/>
    <w:rsid w:val="008C2E91"/>
    <w:rsid w:val="008C30AB"/>
    <w:rsid w:val="008C3257"/>
    <w:rsid w:val="008C32BA"/>
    <w:rsid w:val="008C3694"/>
    <w:rsid w:val="008C36D4"/>
    <w:rsid w:val="008C384E"/>
    <w:rsid w:val="008C3AC7"/>
    <w:rsid w:val="008C3C1A"/>
    <w:rsid w:val="008C43D6"/>
    <w:rsid w:val="008C4642"/>
    <w:rsid w:val="008C48E4"/>
    <w:rsid w:val="008C4B06"/>
    <w:rsid w:val="008C4B1C"/>
    <w:rsid w:val="008C4B53"/>
    <w:rsid w:val="008C4B5E"/>
    <w:rsid w:val="008C4F30"/>
    <w:rsid w:val="008C50F1"/>
    <w:rsid w:val="008C52EF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CE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5E3"/>
    <w:rsid w:val="008D068C"/>
    <w:rsid w:val="008D071D"/>
    <w:rsid w:val="008D0A55"/>
    <w:rsid w:val="008D0D28"/>
    <w:rsid w:val="008D1001"/>
    <w:rsid w:val="008D119A"/>
    <w:rsid w:val="008D1577"/>
    <w:rsid w:val="008D1608"/>
    <w:rsid w:val="008D187E"/>
    <w:rsid w:val="008D1AF2"/>
    <w:rsid w:val="008D1BF9"/>
    <w:rsid w:val="008D1D5E"/>
    <w:rsid w:val="008D1E61"/>
    <w:rsid w:val="008D1E84"/>
    <w:rsid w:val="008D1EEB"/>
    <w:rsid w:val="008D244F"/>
    <w:rsid w:val="008D24C6"/>
    <w:rsid w:val="008D2721"/>
    <w:rsid w:val="008D29F8"/>
    <w:rsid w:val="008D2C62"/>
    <w:rsid w:val="008D2E15"/>
    <w:rsid w:val="008D2FD8"/>
    <w:rsid w:val="008D3063"/>
    <w:rsid w:val="008D33A2"/>
    <w:rsid w:val="008D3561"/>
    <w:rsid w:val="008D3686"/>
    <w:rsid w:val="008D3712"/>
    <w:rsid w:val="008D3791"/>
    <w:rsid w:val="008D37FC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C01"/>
    <w:rsid w:val="008D4D8A"/>
    <w:rsid w:val="008D503B"/>
    <w:rsid w:val="008D519B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B74"/>
    <w:rsid w:val="008D6B7E"/>
    <w:rsid w:val="008D6C22"/>
    <w:rsid w:val="008D6D28"/>
    <w:rsid w:val="008D6D83"/>
    <w:rsid w:val="008D6E89"/>
    <w:rsid w:val="008D72FA"/>
    <w:rsid w:val="008D78FE"/>
    <w:rsid w:val="008D797E"/>
    <w:rsid w:val="008D7C36"/>
    <w:rsid w:val="008D7C51"/>
    <w:rsid w:val="008D7C5E"/>
    <w:rsid w:val="008E03A4"/>
    <w:rsid w:val="008E084C"/>
    <w:rsid w:val="008E0963"/>
    <w:rsid w:val="008E0980"/>
    <w:rsid w:val="008E0D1D"/>
    <w:rsid w:val="008E0FD5"/>
    <w:rsid w:val="008E12CC"/>
    <w:rsid w:val="008E15D4"/>
    <w:rsid w:val="008E17EB"/>
    <w:rsid w:val="008E1883"/>
    <w:rsid w:val="008E1C93"/>
    <w:rsid w:val="008E1CF3"/>
    <w:rsid w:val="008E1E34"/>
    <w:rsid w:val="008E1F34"/>
    <w:rsid w:val="008E233A"/>
    <w:rsid w:val="008E243C"/>
    <w:rsid w:val="008E276A"/>
    <w:rsid w:val="008E2865"/>
    <w:rsid w:val="008E28AC"/>
    <w:rsid w:val="008E2977"/>
    <w:rsid w:val="008E2AD6"/>
    <w:rsid w:val="008E2BCE"/>
    <w:rsid w:val="008E2C86"/>
    <w:rsid w:val="008E2E9A"/>
    <w:rsid w:val="008E2EE4"/>
    <w:rsid w:val="008E30F6"/>
    <w:rsid w:val="008E343A"/>
    <w:rsid w:val="008E3537"/>
    <w:rsid w:val="008E3609"/>
    <w:rsid w:val="008E3720"/>
    <w:rsid w:val="008E40B7"/>
    <w:rsid w:val="008E4109"/>
    <w:rsid w:val="008E4131"/>
    <w:rsid w:val="008E4286"/>
    <w:rsid w:val="008E4487"/>
    <w:rsid w:val="008E4546"/>
    <w:rsid w:val="008E4571"/>
    <w:rsid w:val="008E4A66"/>
    <w:rsid w:val="008E4B73"/>
    <w:rsid w:val="008E4C1B"/>
    <w:rsid w:val="008E4C4A"/>
    <w:rsid w:val="008E4D9B"/>
    <w:rsid w:val="008E4DF6"/>
    <w:rsid w:val="008E4EE4"/>
    <w:rsid w:val="008E502A"/>
    <w:rsid w:val="008E5031"/>
    <w:rsid w:val="008E531E"/>
    <w:rsid w:val="008E542A"/>
    <w:rsid w:val="008E5884"/>
    <w:rsid w:val="008E58AD"/>
    <w:rsid w:val="008E58C1"/>
    <w:rsid w:val="008E5A44"/>
    <w:rsid w:val="008E62F9"/>
    <w:rsid w:val="008E6396"/>
    <w:rsid w:val="008E64D7"/>
    <w:rsid w:val="008E65DF"/>
    <w:rsid w:val="008E66CF"/>
    <w:rsid w:val="008E6A8B"/>
    <w:rsid w:val="008E6A99"/>
    <w:rsid w:val="008E6AAA"/>
    <w:rsid w:val="008E6C3D"/>
    <w:rsid w:val="008E709B"/>
    <w:rsid w:val="008E712E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AB"/>
    <w:rsid w:val="008F1240"/>
    <w:rsid w:val="008F13EE"/>
    <w:rsid w:val="008F15FE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B2"/>
    <w:rsid w:val="008F34AB"/>
    <w:rsid w:val="008F376B"/>
    <w:rsid w:val="008F3862"/>
    <w:rsid w:val="008F3900"/>
    <w:rsid w:val="008F3D3B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D4F"/>
    <w:rsid w:val="008F60DF"/>
    <w:rsid w:val="008F61EB"/>
    <w:rsid w:val="008F661E"/>
    <w:rsid w:val="008F6758"/>
    <w:rsid w:val="008F6778"/>
    <w:rsid w:val="008F684C"/>
    <w:rsid w:val="008F6D3E"/>
    <w:rsid w:val="008F72C1"/>
    <w:rsid w:val="008F732C"/>
    <w:rsid w:val="008F743D"/>
    <w:rsid w:val="008F745C"/>
    <w:rsid w:val="008F796F"/>
    <w:rsid w:val="008F79CE"/>
    <w:rsid w:val="008F7A7A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D0"/>
    <w:rsid w:val="00900EE2"/>
    <w:rsid w:val="00900FF7"/>
    <w:rsid w:val="009010BD"/>
    <w:rsid w:val="00901295"/>
    <w:rsid w:val="00901347"/>
    <w:rsid w:val="00901380"/>
    <w:rsid w:val="00901899"/>
    <w:rsid w:val="009019C4"/>
    <w:rsid w:val="00901B9F"/>
    <w:rsid w:val="00901BD9"/>
    <w:rsid w:val="00901C0E"/>
    <w:rsid w:val="00901F4C"/>
    <w:rsid w:val="00902347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679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6"/>
    <w:rsid w:val="00906690"/>
    <w:rsid w:val="009066CB"/>
    <w:rsid w:val="00906DD5"/>
    <w:rsid w:val="00906EB5"/>
    <w:rsid w:val="0090712A"/>
    <w:rsid w:val="009074CA"/>
    <w:rsid w:val="0090777C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1102"/>
    <w:rsid w:val="009113CF"/>
    <w:rsid w:val="0091147D"/>
    <w:rsid w:val="009114E2"/>
    <w:rsid w:val="00911730"/>
    <w:rsid w:val="00911831"/>
    <w:rsid w:val="00911868"/>
    <w:rsid w:val="00911885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61C"/>
    <w:rsid w:val="00913697"/>
    <w:rsid w:val="00913C73"/>
    <w:rsid w:val="00913DB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1068"/>
    <w:rsid w:val="00921132"/>
    <w:rsid w:val="0092117B"/>
    <w:rsid w:val="00921231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1DE2"/>
    <w:rsid w:val="009221A1"/>
    <w:rsid w:val="00922254"/>
    <w:rsid w:val="009223CB"/>
    <w:rsid w:val="009223EF"/>
    <w:rsid w:val="0092287D"/>
    <w:rsid w:val="0092291A"/>
    <w:rsid w:val="009229B4"/>
    <w:rsid w:val="00922A79"/>
    <w:rsid w:val="00922EE3"/>
    <w:rsid w:val="0092322C"/>
    <w:rsid w:val="0092340B"/>
    <w:rsid w:val="00923514"/>
    <w:rsid w:val="0092369A"/>
    <w:rsid w:val="00923AF5"/>
    <w:rsid w:val="009240ED"/>
    <w:rsid w:val="00924219"/>
    <w:rsid w:val="009242AC"/>
    <w:rsid w:val="00924383"/>
    <w:rsid w:val="009247F6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2E"/>
    <w:rsid w:val="00926AC7"/>
    <w:rsid w:val="00926D67"/>
    <w:rsid w:val="00926D72"/>
    <w:rsid w:val="00926E15"/>
    <w:rsid w:val="00927595"/>
    <w:rsid w:val="00927664"/>
    <w:rsid w:val="009277C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D4"/>
    <w:rsid w:val="0093108A"/>
    <w:rsid w:val="00931266"/>
    <w:rsid w:val="00931526"/>
    <w:rsid w:val="009315D3"/>
    <w:rsid w:val="009317F2"/>
    <w:rsid w:val="00931ABA"/>
    <w:rsid w:val="00931B24"/>
    <w:rsid w:val="00931B6D"/>
    <w:rsid w:val="00931C3E"/>
    <w:rsid w:val="00932051"/>
    <w:rsid w:val="009320EE"/>
    <w:rsid w:val="009323BB"/>
    <w:rsid w:val="0093249F"/>
    <w:rsid w:val="00932616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F1"/>
    <w:rsid w:val="0093386E"/>
    <w:rsid w:val="00933871"/>
    <w:rsid w:val="00933888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C5A"/>
    <w:rsid w:val="00934E2E"/>
    <w:rsid w:val="00934EBF"/>
    <w:rsid w:val="00934F78"/>
    <w:rsid w:val="00934FD7"/>
    <w:rsid w:val="0093520D"/>
    <w:rsid w:val="00935708"/>
    <w:rsid w:val="00935795"/>
    <w:rsid w:val="009358A6"/>
    <w:rsid w:val="009359FF"/>
    <w:rsid w:val="00935B9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DB"/>
    <w:rsid w:val="00937475"/>
    <w:rsid w:val="00937515"/>
    <w:rsid w:val="0093752D"/>
    <w:rsid w:val="009375A0"/>
    <w:rsid w:val="00937BF9"/>
    <w:rsid w:val="00937C5E"/>
    <w:rsid w:val="00937F20"/>
    <w:rsid w:val="00937FDD"/>
    <w:rsid w:val="009401A4"/>
    <w:rsid w:val="0094029D"/>
    <w:rsid w:val="00940418"/>
    <w:rsid w:val="009407DD"/>
    <w:rsid w:val="009408D4"/>
    <w:rsid w:val="009408E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6A5"/>
    <w:rsid w:val="009417C6"/>
    <w:rsid w:val="009417FE"/>
    <w:rsid w:val="00941A18"/>
    <w:rsid w:val="00941B78"/>
    <w:rsid w:val="00941BF6"/>
    <w:rsid w:val="00941BFD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9"/>
    <w:rsid w:val="00950881"/>
    <w:rsid w:val="0095093D"/>
    <w:rsid w:val="0095094A"/>
    <w:rsid w:val="00950992"/>
    <w:rsid w:val="00950C92"/>
    <w:rsid w:val="00950E62"/>
    <w:rsid w:val="00950E7B"/>
    <w:rsid w:val="00950EC3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5F4"/>
    <w:rsid w:val="00952674"/>
    <w:rsid w:val="00952777"/>
    <w:rsid w:val="009527FB"/>
    <w:rsid w:val="0095292B"/>
    <w:rsid w:val="00952B14"/>
    <w:rsid w:val="00952BF5"/>
    <w:rsid w:val="00952C47"/>
    <w:rsid w:val="00952C98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AD6"/>
    <w:rsid w:val="00953B0C"/>
    <w:rsid w:val="00953CC5"/>
    <w:rsid w:val="00953FC5"/>
    <w:rsid w:val="0095420F"/>
    <w:rsid w:val="00954508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757D"/>
    <w:rsid w:val="009575EA"/>
    <w:rsid w:val="009575EF"/>
    <w:rsid w:val="00957698"/>
    <w:rsid w:val="00957775"/>
    <w:rsid w:val="009578DF"/>
    <w:rsid w:val="0095790C"/>
    <w:rsid w:val="0095798E"/>
    <w:rsid w:val="00957A6E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B5B"/>
    <w:rsid w:val="00963C1E"/>
    <w:rsid w:val="00963C7D"/>
    <w:rsid w:val="00963D4F"/>
    <w:rsid w:val="00963F31"/>
    <w:rsid w:val="00963F44"/>
    <w:rsid w:val="00964201"/>
    <w:rsid w:val="009642A0"/>
    <w:rsid w:val="009643D9"/>
    <w:rsid w:val="00964487"/>
    <w:rsid w:val="00964697"/>
    <w:rsid w:val="0096478A"/>
    <w:rsid w:val="009647CA"/>
    <w:rsid w:val="009648FB"/>
    <w:rsid w:val="00964A70"/>
    <w:rsid w:val="00964D72"/>
    <w:rsid w:val="00964E95"/>
    <w:rsid w:val="009650F1"/>
    <w:rsid w:val="00965166"/>
    <w:rsid w:val="009652E9"/>
    <w:rsid w:val="009654DC"/>
    <w:rsid w:val="0096550E"/>
    <w:rsid w:val="00965BC3"/>
    <w:rsid w:val="00965D88"/>
    <w:rsid w:val="00965F1D"/>
    <w:rsid w:val="00966040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233"/>
    <w:rsid w:val="0096723B"/>
    <w:rsid w:val="00967294"/>
    <w:rsid w:val="009675C2"/>
    <w:rsid w:val="0096789C"/>
    <w:rsid w:val="00967969"/>
    <w:rsid w:val="0096799B"/>
    <w:rsid w:val="00967C1D"/>
    <w:rsid w:val="00967E50"/>
    <w:rsid w:val="009700C3"/>
    <w:rsid w:val="0097029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F69"/>
    <w:rsid w:val="00970FA2"/>
    <w:rsid w:val="009712BC"/>
    <w:rsid w:val="00971306"/>
    <w:rsid w:val="00971371"/>
    <w:rsid w:val="0097178D"/>
    <w:rsid w:val="009718CA"/>
    <w:rsid w:val="00971A6A"/>
    <w:rsid w:val="00971A98"/>
    <w:rsid w:val="00971C87"/>
    <w:rsid w:val="009720C1"/>
    <w:rsid w:val="00972135"/>
    <w:rsid w:val="0097221F"/>
    <w:rsid w:val="009722CE"/>
    <w:rsid w:val="009723EC"/>
    <w:rsid w:val="00972411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51AE"/>
    <w:rsid w:val="009751C2"/>
    <w:rsid w:val="00975503"/>
    <w:rsid w:val="009755CC"/>
    <w:rsid w:val="009755DE"/>
    <w:rsid w:val="00975660"/>
    <w:rsid w:val="009757D0"/>
    <w:rsid w:val="00975890"/>
    <w:rsid w:val="00975F0E"/>
    <w:rsid w:val="00975F53"/>
    <w:rsid w:val="00975F5A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D78"/>
    <w:rsid w:val="00976D9F"/>
    <w:rsid w:val="00976F3D"/>
    <w:rsid w:val="00976FD5"/>
    <w:rsid w:val="00976FFE"/>
    <w:rsid w:val="00977020"/>
    <w:rsid w:val="0097737A"/>
    <w:rsid w:val="0097758D"/>
    <w:rsid w:val="0097773C"/>
    <w:rsid w:val="00977BF7"/>
    <w:rsid w:val="00977CDE"/>
    <w:rsid w:val="00977D0B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C4A"/>
    <w:rsid w:val="00980D35"/>
    <w:rsid w:val="00980D9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CB3"/>
    <w:rsid w:val="00984D93"/>
    <w:rsid w:val="00984E81"/>
    <w:rsid w:val="00984FEB"/>
    <w:rsid w:val="00985068"/>
    <w:rsid w:val="00985389"/>
    <w:rsid w:val="00985607"/>
    <w:rsid w:val="009858C7"/>
    <w:rsid w:val="00985999"/>
    <w:rsid w:val="00985AF3"/>
    <w:rsid w:val="009860FA"/>
    <w:rsid w:val="00986621"/>
    <w:rsid w:val="00986B30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468"/>
    <w:rsid w:val="009878C5"/>
    <w:rsid w:val="00987A17"/>
    <w:rsid w:val="00987C47"/>
    <w:rsid w:val="00987CFD"/>
    <w:rsid w:val="009902DB"/>
    <w:rsid w:val="0099037F"/>
    <w:rsid w:val="00990517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54F"/>
    <w:rsid w:val="0099264B"/>
    <w:rsid w:val="009927B8"/>
    <w:rsid w:val="009927F7"/>
    <w:rsid w:val="0099293E"/>
    <w:rsid w:val="00992A47"/>
    <w:rsid w:val="00992A7D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414C"/>
    <w:rsid w:val="00994796"/>
    <w:rsid w:val="0099497E"/>
    <w:rsid w:val="00994A51"/>
    <w:rsid w:val="00994C6A"/>
    <w:rsid w:val="0099502B"/>
    <w:rsid w:val="00995217"/>
    <w:rsid w:val="00995220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B3"/>
    <w:rsid w:val="00995EFB"/>
    <w:rsid w:val="00996244"/>
    <w:rsid w:val="00996302"/>
    <w:rsid w:val="00996337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926"/>
    <w:rsid w:val="00997939"/>
    <w:rsid w:val="009979E2"/>
    <w:rsid w:val="00997AF9"/>
    <w:rsid w:val="00997C69"/>
    <w:rsid w:val="00997D61"/>
    <w:rsid w:val="00997E15"/>
    <w:rsid w:val="009A0350"/>
    <w:rsid w:val="009A0361"/>
    <w:rsid w:val="009A0495"/>
    <w:rsid w:val="009A089E"/>
    <w:rsid w:val="009A08B9"/>
    <w:rsid w:val="009A0BB4"/>
    <w:rsid w:val="009A0BF8"/>
    <w:rsid w:val="009A0D61"/>
    <w:rsid w:val="009A0DD8"/>
    <w:rsid w:val="009A0F95"/>
    <w:rsid w:val="009A103C"/>
    <w:rsid w:val="009A1293"/>
    <w:rsid w:val="009A12C0"/>
    <w:rsid w:val="009A162E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87E"/>
    <w:rsid w:val="009A2A81"/>
    <w:rsid w:val="009A2B22"/>
    <w:rsid w:val="009A2B78"/>
    <w:rsid w:val="009A2BC5"/>
    <w:rsid w:val="009A2C34"/>
    <w:rsid w:val="009A2C76"/>
    <w:rsid w:val="009A2D8F"/>
    <w:rsid w:val="009A3027"/>
    <w:rsid w:val="009A3110"/>
    <w:rsid w:val="009A33CD"/>
    <w:rsid w:val="009A350A"/>
    <w:rsid w:val="009A35FE"/>
    <w:rsid w:val="009A3855"/>
    <w:rsid w:val="009A3883"/>
    <w:rsid w:val="009A394C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5B0"/>
    <w:rsid w:val="009A46DA"/>
    <w:rsid w:val="009A5172"/>
    <w:rsid w:val="009A56CB"/>
    <w:rsid w:val="009A5947"/>
    <w:rsid w:val="009A5A0E"/>
    <w:rsid w:val="009A5D00"/>
    <w:rsid w:val="009A5F91"/>
    <w:rsid w:val="009A62C1"/>
    <w:rsid w:val="009A63DA"/>
    <w:rsid w:val="009A6A10"/>
    <w:rsid w:val="009A6C01"/>
    <w:rsid w:val="009A6C95"/>
    <w:rsid w:val="009A7355"/>
    <w:rsid w:val="009A7471"/>
    <w:rsid w:val="009A764C"/>
    <w:rsid w:val="009A76EC"/>
    <w:rsid w:val="009A7A5A"/>
    <w:rsid w:val="009A7C7A"/>
    <w:rsid w:val="009A7D65"/>
    <w:rsid w:val="009A7EE9"/>
    <w:rsid w:val="009A7F9F"/>
    <w:rsid w:val="009B030F"/>
    <w:rsid w:val="009B0356"/>
    <w:rsid w:val="009B0540"/>
    <w:rsid w:val="009B08E2"/>
    <w:rsid w:val="009B0995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7013"/>
    <w:rsid w:val="009B7073"/>
    <w:rsid w:val="009B7194"/>
    <w:rsid w:val="009B71EE"/>
    <w:rsid w:val="009B7353"/>
    <w:rsid w:val="009B736C"/>
    <w:rsid w:val="009B7445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3A2"/>
    <w:rsid w:val="009C0508"/>
    <w:rsid w:val="009C05F6"/>
    <w:rsid w:val="009C064B"/>
    <w:rsid w:val="009C06A0"/>
    <w:rsid w:val="009C07AE"/>
    <w:rsid w:val="009C08F9"/>
    <w:rsid w:val="009C0A3B"/>
    <w:rsid w:val="009C0A63"/>
    <w:rsid w:val="009C0F19"/>
    <w:rsid w:val="009C121D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906"/>
    <w:rsid w:val="009C29A0"/>
    <w:rsid w:val="009C2A14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C21"/>
    <w:rsid w:val="009C3E00"/>
    <w:rsid w:val="009C3FED"/>
    <w:rsid w:val="009C42C0"/>
    <w:rsid w:val="009C43B6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A1C"/>
    <w:rsid w:val="009C6BA5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C4"/>
    <w:rsid w:val="009D0733"/>
    <w:rsid w:val="009D0B3A"/>
    <w:rsid w:val="009D0B78"/>
    <w:rsid w:val="009D0BE3"/>
    <w:rsid w:val="009D0CF9"/>
    <w:rsid w:val="009D0F41"/>
    <w:rsid w:val="009D1048"/>
    <w:rsid w:val="009D10B7"/>
    <w:rsid w:val="009D128E"/>
    <w:rsid w:val="009D1459"/>
    <w:rsid w:val="009D15FD"/>
    <w:rsid w:val="009D16C6"/>
    <w:rsid w:val="009D1B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F0"/>
    <w:rsid w:val="009D367A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810"/>
    <w:rsid w:val="009D6897"/>
    <w:rsid w:val="009D6923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CA"/>
    <w:rsid w:val="009E08E7"/>
    <w:rsid w:val="009E0FB1"/>
    <w:rsid w:val="009E10FB"/>
    <w:rsid w:val="009E115D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835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90"/>
    <w:rsid w:val="009E559A"/>
    <w:rsid w:val="009E584D"/>
    <w:rsid w:val="009E5AAF"/>
    <w:rsid w:val="009E5AD1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FD"/>
    <w:rsid w:val="009F0325"/>
    <w:rsid w:val="009F0388"/>
    <w:rsid w:val="009F03D8"/>
    <w:rsid w:val="009F080A"/>
    <w:rsid w:val="009F0A48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FB0"/>
    <w:rsid w:val="009F2026"/>
    <w:rsid w:val="009F207C"/>
    <w:rsid w:val="009F2129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D0"/>
    <w:rsid w:val="009F2E24"/>
    <w:rsid w:val="009F2F87"/>
    <w:rsid w:val="009F3008"/>
    <w:rsid w:val="009F31FA"/>
    <w:rsid w:val="009F3752"/>
    <w:rsid w:val="009F3A68"/>
    <w:rsid w:val="009F3B1E"/>
    <w:rsid w:val="009F3F03"/>
    <w:rsid w:val="009F4250"/>
    <w:rsid w:val="009F43C4"/>
    <w:rsid w:val="009F43E4"/>
    <w:rsid w:val="009F449E"/>
    <w:rsid w:val="009F45A0"/>
    <w:rsid w:val="009F46CD"/>
    <w:rsid w:val="009F4746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76"/>
    <w:rsid w:val="009F647C"/>
    <w:rsid w:val="009F6593"/>
    <w:rsid w:val="009F67FC"/>
    <w:rsid w:val="009F6CAA"/>
    <w:rsid w:val="009F6D36"/>
    <w:rsid w:val="009F70E1"/>
    <w:rsid w:val="009F71A5"/>
    <w:rsid w:val="009F76FD"/>
    <w:rsid w:val="009F7799"/>
    <w:rsid w:val="009F793F"/>
    <w:rsid w:val="009F7993"/>
    <w:rsid w:val="009F7B3A"/>
    <w:rsid w:val="009F7B56"/>
    <w:rsid w:val="009F7BAE"/>
    <w:rsid w:val="009F7CC3"/>
    <w:rsid w:val="009F7D05"/>
    <w:rsid w:val="009F7D60"/>
    <w:rsid w:val="009F7DC4"/>
    <w:rsid w:val="00A000A3"/>
    <w:rsid w:val="00A00274"/>
    <w:rsid w:val="00A00590"/>
    <w:rsid w:val="00A00686"/>
    <w:rsid w:val="00A00B17"/>
    <w:rsid w:val="00A00BA8"/>
    <w:rsid w:val="00A00BF5"/>
    <w:rsid w:val="00A01047"/>
    <w:rsid w:val="00A01201"/>
    <w:rsid w:val="00A01277"/>
    <w:rsid w:val="00A0129D"/>
    <w:rsid w:val="00A0138F"/>
    <w:rsid w:val="00A017EF"/>
    <w:rsid w:val="00A01D00"/>
    <w:rsid w:val="00A01E00"/>
    <w:rsid w:val="00A0201E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5029"/>
    <w:rsid w:val="00A053D3"/>
    <w:rsid w:val="00A054AD"/>
    <w:rsid w:val="00A0564C"/>
    <w:rsid w:val="00A05721"/>
    <w:rsid w:val="00A05871"/>
    <w:rsid w:val="00A058FC"/>
    <w:rsid w:val="00A059E0"/>
    <w:rsid w:val="00A05A96"/>
    <w:rsid w:val="00A05B30"/>
    <w:rsid w:val="00A05EB1"/>
    <w:rsid w:val="00A05FD1"/>
    <w:rsid w:val="00A0630F"/>
    <w:rsid w:val="00A064EA"/>
    <w:rsid w:val="00A06B98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50"/>
    <w:rsid w:val="00A073CD"/>
    <w:rsid w:val="00A073F9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8E"/>
    <w:rsid w:val="00A1076F"/>
    <w:rsid w:val="00A1089D"/>
    <w:rsid w:val="00A108B1"/>
    <w:rsid w:val="00A10BA2"/>
    <w:rsid w:val="00A10EAE"/>
    <w:rsid w:val="00A10EEF"/>
    <w:rsid w:val="00A111C4"/>
    <w:rsid w:val="00A1121C"/>
    <w:rsid w:val="00A112A6"/>
    <w:rsid w:val="00A113BC"/>
    <w:rsid w:val="00A11551"/>
    <w:rsid w:val="00A1167F"/>
    <w:rsid w:val="00A1175C"/>
    <w:rsid w:val="00A119EB"/>
    <w:rsid w:val="00A11A56"/>
    <w:rsid w:val="00A11A7D"/>
    <w:rsid w:val="00A11C0D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16B"/>
    <w:rsid w:val="00A15321"/>
    <w:rsid w:val="00A154DD"/>
    <w:rsid w:val="00A154E7"/>
    <w:rsid w:val="00A155DE"/>
    <w:rsid w:val="00A156DA"/>
    <w:rsid w:val="00A15A7F"/>
    <w:rsid w:val="00A15C48"/>
    <w:rsid w:val="00A15E57"/>
    <w:rsid w:val="00A15F00"/>
    <w:rsid w:val="00A162FA"/>
    <w:rsid w:val="00A16356"/>
    <w:rsid w:val="00A1641C"/>
    <w:rsid w:val="00A165C2"/>
    <w:rsid w:val="00A16DD0"/>
    <w:rsid w:val="00A16EB2"/>
    <w:rsid w:val="00A1701D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20AB"/>
    <w:rsid w:val="00A220EC"/>
    <w:rsid w:val="00A222C9"/>
    <w:rsid w:val="00A22510"/>
    <w:rsid w:val="00A22546"/>
    <w:rsid w:val="00A2264D"/>
    <w:rsid w:val="00A22678"/>
    <w:rsid w:val="00A22943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BF"/>
    <w:rsid w:val="00A242E1"/>
    <w:rsid w:val="00A2483E"/>
    <w:rsid w:val="00A248D9"/>
    <w:rsid w:val="00A24B4C"/>
    <w:rsid w:val="00A24CA0"/>
    <w:rsid w:val="00A25804"/>
    <w:rsid w:val="00A25B8B"/>
    <w:rsid w:val="00A25D2B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FD"/>
    <w:rsid w:val="00A2746F"/>
    <w:rsid w:val="00A275D0"/>
    <w:rsid w:val="00A27659"/>
    <w:rsid w:val="00A27975"/>
    <w:rsid w:val="00A27A68"/>
    <w:rsid w:val="00A27A7B"/>
    <w:rsid w:val="00A27ADF"/>
    <w:rsid w:val="00A27B00"/>
    <w:rsid w:val="00A30411"/>
    <w:rsid w:val="00A30544"/>
    <w:rsid w:val="00A3095D"/>
    <w:rsid w:val="00A30A57"/>
    <w:rsid w:val="00A30A72"/>
    <w:rsid w:val="00A30A89"/>
    <w:rsid w:val="00A30BAA"/>
    <w:rsid w:val="00A30C20"/>
    <w:rsid w:val="00A30CE2"/>
    <w:rsid w:val="00A30F67"/>
    <w:rsid w:val="00A313CA"/>
    <w:rsid w:val="00A3148C"/>
    <w:rsid w:val="00A3149C"/>
    <w:rsid w:val="00A314D2"/>
    <w:rsid w:val="00A315B2"/>
    <w:rsid w:val="00A317AE"/>
    <w:rsid w:val="00A31BCE"/>
    <w:rsid w:val="00A31D3D"/>
    <w:rsid w:val="00A31EDE"/>
    <w:rsid w:val="00A31EF8"/>
    <w:rsid w:val="00A320C8"/>
    <w:rsid w:val="00A326FF"/>
    <w:rsid w:val="00A32916"/>
    <w:rsid w:val="00A32AB0"/>
    <w:rsid w:val="00A32CB9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F3C"/>
    <w:rsid w:val="00A341F3"/>
    <w:rsid w:val="00A3441A"/>
    <w:rsid w:val="00A34441"/>
    <w:rsid w:val="00A34777"/>
    <w:rsid w:val="00A347B1"/>
    <w:rsid w:val="00A3482A"/>
    <w:rsid w:val="00A34864"/>
    <w:rsid w:val="00A34C8E"/>
    <w:rsid w:val="00A34D53"/>
    <w:rsid w:val="00A35001"/>
    <w:rsid w:val="00A352DB"/>
    <w:rsid w:val="00A3537D"/>
    <w:rsid w:val="00A3565C"/>
    <w:rsid w:val="00A359D6"/>
    <w:rsid w:val="00A35A89"/>
    <w:rsid w:val="00A35B9A"/>
    <w:rsid w:val="00A35EA4"/>
    <w:rsid w:val="00A35F12"/>
    <w:rsid w:val="00A35F56"/>
    <w:rsid w:val="00A367C0"/>
    <w:rsid w:val="00A368DF"/>
    <w:rsid w:val="00A3698A"/>
    <w:rsid w:val="00A36B58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FC"/>
    <w:rsid w:val="00A41753"/>
    <w:rsid w:val="00A41DB6"/>
    <w:rsid w:val="00A41FDC"/>
    <w:rsid w:val="00A421A1"/>
    <w:rsid w:val="00A421B3"/>
    <w:rsid w:val="00A42222"/>
    <w:rsid w:val="00A42429"/>
    <w:rsid w:val="00A424E0"/>
    <w:rsid w:val="00A425D1"/>
    <w:rsid w:val="00A42609"/>
    <w:rsid w:val="00A42676"/>
    <w:rsid w:val="00A42701"/>
    <w:rsid w:val="00A4282A"/>
    <w:rsid w:val="00A42A2D"/>
    <w:rsid w:val="00A42B38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C0"/>
    <w:rsid w:val="00A44D18"/>
    <w:rsid w:val="00A44E94"/>
    <w:rsid w:val="00A45015"/>
    <w:rsid w:val="00A450DC"/>
    <w:rsid w:val="00A451C6"/>
    <w:rsid w:val="00A4574E"/>
    <w:rsid w:val="00A4590A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E2E"/>
    <w:rsid w:val="00A46F43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AE9"/>
    <w:rsid w:val="00A47D66"/>
    <w:rsid w:val="00A47EED"/>
    <w:rsid w:val="00A47EFD"/>
    <w:rsid w:val="00A47FA7"/>
    <w:rsid w:val="00A5005C"/>
    <w:rsid w:val="00A503A2"/>
    <w:rsid w:val="00A507BA"/>
    <w:rsid w:val="00A508AF"/>
    <w:rsid w:val="00A50968"/>
    <w:rsid w:val="00A50BC5"/>
    <w:rsid w:val="00A50C3E"/>
    <w:rsid w:val="00A50D9A"/>
    <w:rsid w:val="00A50E27"/>
    <w:rsid w:val="00A50EC5"/>
    <w:rsid w:val="00A510E9"/>
    <w:rsid w:val="00A5131B"/>
    <w:rsid w:val="00A516AB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C19"/>
    <w:rsid w:val="00A53158"/>
    <w:rsid w:val="00A53194"/>
    <w:rsid w:val="00A53451"/>
    <w:rsid w:val="00A534D4"/>
    <w:rsid w:val="00A53AB2"/>
    <w:rsid w:val="00A53E25"/>
    <w:rsid w:val="00A540A9"/>
    <w:rsid w:val="00A542B1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A7B"/>
    <w:rsid w:val="00A57AF1"/>
    <w:rsid w:val="00A57CF9"/>
    <w:rsid w:val="00A57EDD"/>
    <w:rsid w:val="00A57F80"/>
    <w:rsid w:val="00A57FFC"/>
    <w:rsid w:val="00A604C4"/>
    <w:rsid w:val="00A605EE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B4"/>
    <w:rsid w:val="00A6377F"/>
    <w:rsid w:val="00A6386A"/>
    <w:rsid w:val="00A63A15"/>
    <w:rsid w:val="00A63C01"/>
    <w:rsid w:val="00A63CF0"/>
    <w:rsid w:val="00A63D79"/>
    <w:rsid w:val="00A63E3F"/>
    <w:rsid w:val="00A64311"/>
    <w:rsid w:val="00A64558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EE"/>
    <w:rsid w:val="00A7076A"/>
    <w:rsid w:val="00A7076B"/>
    <w:rsid w:val="00A70801"/>
    <w:rsid w:val="00A7082A"/>
    <w:rsid w:val="00A7086C"/>
    <w:rsid w:val="00A70935"/>
    <w:rsid w:val="00A70AEC"/>
    <w:rsid w:val="00A70BF5"/>
    <w:rsid w:val="00A70CD4"/>
    <w:rsid w:val="00A70D5F"/>
    <w:rsid w:val="00A70DBF"/>
    <w:rsid w:val="00A70DD1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800"/>
    <w:rsid w:val="00A728E0"/>
    <w:rsid w:val="00A72ADF"/>
    <w:rsid w:val="00A72B10"/>
    <w:rsid w:val="00A72B17"/>
    <w:rsid w:val="00A73308"/>
    <w:rsid w:val="00A73361"/>
    <w:rsid w:val="00A733B7"/>
    <w:rsid w:val="00A7376A"/>
    <w:rsid w:val="00A739D2"/>
    <w:rsid w:val="00A73D83"/>
    <w:rsid w:val="00A73E16"/>
    <w:rsid w:val="00A73F70"/>
    <w:rsid w:val="00A740DB"/>
    <w:rsid w:val="00A7417B"/>
    <w:rsid w:val="00A74340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669"/>
    <w:rsid w:val="00A75797"/>
    <w:rsid w:val="00A75825"/>
    <w:rsid w:val="00A758B0"/>
    <w:rsid w:val="00A75C6D"/>
    <w:rsid w:val="00A75CDC"/>
    <w:rsid w:val="00A75FB7"/>
    <w:rsid w:val="00A76080"/>
    <w:rsid w:val="00A761A9"/>
    <w:rsid w:val="00A762B0"/>
    <w:rsid w:val="00A76456"/>
    <w:rsid w:val="00A765FC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D8F"/>
    <w:rsid w:val="00A77FA3"/>
    <w:rsid w:val="00A80310"/>
    <w:rsid w:val="00A80415"/>
    <w:rsid w:val="00A805F3"/>
    <w:rsid w:val="00A8067F"/>
    <w:rsid w:val="00A807BC"/>
    <w:rsid w:val="00A807BE"/>
    <w:rsid w:val="00A808EB"/>
    <w:rsid w:val="00A809F4"/>
    <w:rsid w:val="00A80A32"/>
    <w:rsid w:val="00A80B89"/>
    <w:rsid w:val="00A80BA2"/>
    <w:rsid w:val="00A80CD1"/>
    <w:rsid w:val="00A80E8B"/>
    <w:rsid w:val="00A810B1"/>
    <w:rsid w:val="00A810D7"/>
    <w:rsid w:val="00A8121B"/>
    <w:rsid w:val="00A81510"/>
    <w:rsid w:val="00A8164F"/>
    <w:rsid w:val="00A8186B"/>
    <w:rsid w:val="00A818A4"/>
    <w:rsid w:val="00A818C2"/>
    <w:rsid w:val="00A8196A"/>
    <w:rsid w:val="00A81CB8"/>
    <w:rsid w:val="00A81DF4"/>
    <w:rsid w:val="00A822D2"/>
    <w:rsid w:val="00A82594"/>
    <w:rsid w:val="00A8289D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3FCC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2BC"/>
    <w:rsid w:val="00A859E8"/>
    <w:rsid w:val="00A85DF0"/>
    <w:rsid w:val="00A85E64"/>
    <w:rsid w:val="00A85EC6"/>
    <w:rsid w:val="00A85F7F"/>
    <w:rsid w:val="00A86221"/>
    <w:rsid w:val="00A8630E"/>
    <w:rsid w:val="00A8648A"/>
    <w:rsid w:val="00A8676F"/>
    <w:rsid w:val="00A86833"/>
    <w:rsid w:val="00A8683B"/>
    <w:rsid w:val="00A86C3B"/>
    <w:rsid w:val="00A86CE1"/>
    <w:rsid w:val="00A86DCB"/>
    <w:rsid w:val="00A87240"/>
    <w:rsid w:val="00A8739B"/>
    <w:rsid w:val="00A8751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563"/>
    <w:rsid w:val="00A915A9"/>
    <w:rsid w:val="00A916E3"/>
    <w:rsid w:val="00A91794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0D2"/>
    <w:rsid w:val="00A9213E"/>
    <w:rsid w:val="00A921DE"/>
    <w:rsid w:val="00A9224C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1C5"/>
    <w:rsid w:val="00A951D1"/>
    <w:rsid w:val="00A95279"/>
    <w:rsid w:val="00A952B2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902"/>
    <w:rsid w:val="00A97AB9"/>
    <w:rsid w:val="00A97B44"/>
    <w:rsid w:val="00A97B80"/>
    <w:rsid w:val="00A97D1B"/>
    <w:rsid w:val="00AA01A6"/>
    <w:rsid w:val="00AA01EB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197"/>
    <w:rsid w:val="00AA21E4"/>
    <w:rsid w:val="00AA22DB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5CE"/>
    <w:rsid w:val="00AA379A"/>
    <w:rsid w:val="00AA37B4"/>
    <w:rsid w:val="00AA3884"/>
    <w:rsid w:val="00AA3918"/>
    <w:rsid w:val="00AA3953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A3C"/>
    <w:rsid w:val="00AA4A4D"/>
    <w:rsid w:val="00AA4B6A"/>
    <w:rsid w:val="00AA4E3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C7"/>
    <w:rsid w:val="00AA608B"/>
    <w:rsid w:val="00AA6324"/>
    <w:rsid w:val="00AA6399"/>
    <w:rsid w:val="00AA657C"/>
    <w:rsid w:val="00AA669F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45D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A5"/>
    <w:rsid w:val="00AB2844"/>
    <w:rsid w:val="00AB2B3A"/>
    <w:rsid w:val="00AB2D74"/>
    <w:rsid w:val="00AB2FAD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457"/>
    <w:rsid w:val="00AB64F6"/>
    <w:rsid w:val="00AB6562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818"/>
    <w:rsid w:val="00AB782F"/>
    <w:rsid w:val="00AB7907"/>
    <w:rsid w:val="00AB7916"/>
    <w:rsid w:val="00AB7AC0"/>
    <w:rsid w:val="00AB7E58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D84"/>
    <w:rsid w:val="00AC1FE6"/>
    <w:rsid w:val="00AC1FFA"/>
    <w:rsid w:val="00AC202E"/>
    <w:rsid w:val="00AC2117"/>
    <w:rsid w:val="00AC2137"/>
    <w:rsid w:val="00AC215E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4057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C0"/>
    <w:rsid w:val="00AC5F91"/>
    <w:rsid w:val="00AC5FCA"/>
    <w:rsid w:val="00AC5FEE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EED"/>
    <w:rsid w:val="00AD5F5D"/>
    <w:rsid w:val="00AD60BB"/>
    <w:rsid w:val="00AD611A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6EE8"/>
    <w:rsid w:val="00AD71B8"/>
    <w:rsid w:val="00AD71DB"/>
    <w:rsid w:val="00AD72A3"/>
    <w:rsid w:val="00AD72F6"/>
    <w:rsid w:val="00AD736D"/>
    <w:rsid w:val="00AD77E0"/>
    <w:rsid w:val="00AD7A39"/>
    <w:rsid w:val="00AD7AB6"/>
    <w:rsid w:val="00AD7D57"/>
    <w:rsid w:val="00AD7DED"/>
    <w:rsid w:val="00AE0331"/>
    <w:rsid w:val="00AE0537"/>
    <w:rsid w:val="00AE065E"/>
    <w:rsid w:val="00AE08C8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B7F"/>
    <w:rsid w:val="00AE1C68"/>
    <w:rsid w:val="00AE1D1B"/>
    <w:rsid w:val="00AE1F0F"/>
    <w:rsid w:val="00AE245E"/>
    <w:rsid w:val="00AE246A"/>
    <w:rsid w:val="00AE2533"/>
    <w:rsid w:val="00AE2547"/>
    <w:rsid w:val="00AE2672"/>
    <w:rsid w:val="00AE269E"/>
    <w:rsid w:val="00AE2757"/>
    <w:rsid w:val="00AE27CD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910"/>
    <w:rsid w:val="00AE496B"/>
    <w:rsid w:val="00AE4B2B"/>
    <w:rsid w:val="00AE4B88"/>
    <w:rsid w:val="00AE4C2D"/>
    <w:rsid w:val="00AE4C5E"/>
    <w:rsid w:val="00AE4CC1"/>
    <w:rsid w:val="00AE4F69"/>
    <w:rsid w:val="00AE5071"/>
    <w:rsid w:val="00AE50AE"/>
    <w:rsid w:val="00AE59C4"/>
    <w:rsid w:val="00AE59E6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53C"/>
    <w:rsid w:val="00AF1709"/>
    <w:rsid w:val="00AF1A6E"/>
    <w:rsid w:val="00AF2553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E9C"/>
    <w:rsid w:val="00AF4134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EC1"/>
    <w:rsid w:val="00B021D2"/>
    <w:rsid w:val="00B0227B"/>
    <w:rsid w:val="00B0233E"/>
    <w:rsid w:val="00B0259C"/>
    <w:rsid w:val="00B027A9"/>
    <w:rsid w:val="00B0291F"/>
    <w:rsid w:val="00B02B8F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A22"/>
    <w:rsid w:val="00B04ABC"/>
    <w:rsid w:val="00B04B7B"/>
    <w:rsid w:val="00B04C6B"/>
    <w:rsid w:val="00B0517A"/>
    <w:rsid w:val="00B0520C"/>
    <w:rsid w:val="00B0534D"/>
    <w:rsid w:val="00B05553"/>
    <w:rsid w:val="00B05594"/>
    <w:rsid w:val="00B05811"/>
    <w:rsid w:val="00B05C10"/>
    <w:rsid w:val="00B063C7"/>
    <w:rsid w:val="00B065B3"/>
    <w:rsid w:val="00B066C6"/>
    <w:rsid w:val="00B06761"/>
    <w:rsid w:val="00B06789"/>
    <w:rsid w:val="00B0696E"/>
    <w:rsid w:val="00B0698B"/>
    <w:rsid w:val="00B07056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30CD"/>
    <w:rsid w:val="00B131C0"/>
    <w:rsid w:val="00B131FD"/>
    <w:rsid w:val="00B133AD"/>
    <w:rsid w:val="00B133D4"/>
    <w:rsid w:val="00B1347B"/>
    <w:rsid w:val="00B1347D"/>
    <w:rsid w:val="00B1348C"/>
    <w:rsid w:val="00B13644"/>
    <w:rsid w:val="00B137F6"/>
    <w:rsid w:val="00B13C28"/>
    <w:rsid w:val="00B14062"/>
    <w:rsid w:val="00B14161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B99"/>
    <w:rsid w:val="00B15C7F"/>
    <w:rsid w:val="00B15D47"/>
    <w:rsid w:val="00B1609F"/>
    <w:rsid w:val="00B16136"/>
    <w:rsid w:val="00B163E2"/>
    <w:rsid w:val="00B16453"/>
    <w:rsid w:val="00B164E2"/>
    <w:rsid w:val="00B16751"/>
    <w:rsid w:val="00B168C8"/>
    <w:rsid w:val="00B16B72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767"/>
    <w:rsid w:val="00B178C9"/>
    <w:rsid w:val="00B17971"/>
    <w:rsid w:val="00B179DC"/>
    <w:rsid w:val="00B17B50"/>
    <w:rsid w:val="00B17C12"/>
    <w:rsid w:val="00B17C45"/>
    <w:rsid w:val="00B200C5"/>
    <w:rsid w:val="00B2010D"/>
    <w:rsid w:val="00B20247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1D9"/>
    <w:rsid w:val="00B21226"/>
    <w:rsid w:val="00B2123E"/>
    <w:rsid w:val="00B21362"/>
    <w:rsid w:val="00B214D6"/>
    <w:rsid w:val="00B2177B"/>
    <w:rsid w:val="00B217AD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F66"/>
    <w:rsid w:val="00B2303C"/>
    <w:rsid w:val="00B23045"/>
    <w:rsid w:val="00B23543"/>
    <w:rsid w:val="00B237B9"/>
    <w:rsid w:val="00B239FF"/>
    <w:rsid w:val="00B23B38"/>
    <w:rsid w:val="00B23D45"/>
    <w:rsid w:val="00B23D9D"/>
    <w:rsid w:val="00B23E4C"/>
    <w:rsid w:val="00B240A6"/>
    <w:rsid w:val="00B24128"/>
    <w:rsid w:val="00B2445C"/>
    <w:rsid w:val="00B24997"/>
    <w:rsid w:val="00B24BCE"/>
    <w:rsid w:val="00B25342"/>
    <w:rsid w:val="00B2539A"/>
    <w:rsid w:val="00B254CF"/>
    <w:rsid w:val="00B25B06"/>
    <w:rsid w:val="00B25C35"/>
    <w:rsid w:val="00B25FD3"/>
    <w:rsid w:val="00B25FF5"/>
    <w:rsid w:val="00B265EE"/>
    <w:rsid w:val="00B2672E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5D7"/>
    <w:rsid w:val="00B306CC"/>
    <w:rsid w:val="00B3073C"/>
    <w:rsid w:val="00B3094D"/>
    <w:rsid w:val="00B30E8E"/>
    <w:rsid w:val="00B30F10"/>
    <w:rsid w:val="00B31092"/>
    <w:rsid w:val="00B310B1"/>
    <w:rsid w:val="00B31398"/>
    <w:rsid w:val="00B313B6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786"/>
    <w:rsid w:val="00B36BC4"/>
    <w:rsid w:val="00B36EF5"/>
    <w:rsid w:val="00B37183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4013A"/>
    <w:rsid w:val="00B40283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2265"/>
    <w:rsid w:val="00B4232D"/>
    <w:rsid w:val="00B426D7"/>
    <w:rsid w:val="00B4287A"/>
    <w:rsid w:val="00B42A85"/>
    <w:rsid w:val="00B42C74"/>
    <w:rsid w:val="00B42DED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CD2"/>
    <w:rsid w:val="00B44E40"/>
    <w:rsid w:val="00B44E86"/>
    <w:rsid w:val="00B451D5"/>
    <w:rsid w:val="00B4537C"/>
    <w:rsid w:val="00B454C6"/>
    <w:rsid w:val="00B454EC"/>
    <w:rsid w:val="00B456C6"/>
    <w:rsid w:val="00B45B3D"/>
    <w:rsid w:val="00B45C05"/>
    <w:rsid w:val="00B45DDB"/>
    <w:rsid w:val="00B45E3E"/>
    <w:rsid w:val="00B46494"/>
    <w:rsid w:val="00B46834"/>
    <w:rsid w:val="00B4689A"/>
    <w:rsid w:val="00B46991"/>
    <w:rsid w:val="00B46CD7"/>
    <w:rsid w:val="00B46F6A"/>
    <w:rsid w:val="00B470B8"/>
    <w:rsid w:val="00B4716F"/>
    <w:rsid w:val="00B471A3"/>
    <w:rsid w:val="00B4726A"/>
    <w:rsid w:val="00B474D1"/>
    <w:rsid w:val="00B476FA"/>
    <w:rsid w:val="00B478E8"/>
    <w:rsid w:val="00B47916"/>
    <w:rsid w:val="00B47A50"/>
    <w:rsid w:val="00B47BCA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405"/>
    <w:rsid w:val="00B53644"/>
    <w:rsid w:val="00B536A3"/>
    <w:rsid w:val="00B536B4"/>
    <w:rsid w:val="00B5375E"/>
    <w:rsid w:val="00B53854"/>
    <w:rsid w:val="00B538EA"/>
    <w:rsid w:val="00B53B20"/>
    <w:rsid w:val="00B53D60"/>
    <w:rsid w:val="00B53EE8"/>
    <w:rsid w:val="00B540ED"/>
    <w:rsid w:val="00B54127"/>
    <w:rsid w:val="00B54214"/>
    <w:rsid w:val="00B5422C"/>
    <w:rsid w:val="00B54630"/>
    <w:rsid w:val="00B54BB7"/>
    <w:rsid w:val="00B54C25"/>
    <w:rsid w:val="00B54C31"/>
    <w:rsid w:val="00B54CFE"/>
    <w:rsid w:val="00B54F95"/>
    <w:rsid w:val="00B5513C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5FB3"/>
    <w:rsid w:val="00B5615A"/>
    <w:rsid w:val="00B561ED"/>
    <w:rsid w:val="00B56627"/>
    <w:rsid w:val="00B5664A"/>
    <w:rsid w:val="00B566FC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843"/>
    <w:rsid w:val="00B63151"/>
    <w:rsid w:val="00B6325D"/>
    <w:rsid w:val="00B63304"/>
    <w:rsid w:val="00B63837"/>
    <w:rsid w:val="00B639F7"/>
    <w:rsid w:val="00B63B25"/>
    <w:rsid w:val="00B63C5C"/>
    <w:rsid w:val="00B63EA7"/>
    <w:rsid w:val="00B63EC0"/>
    <w:rsid w:val="00B64209"/>
    <w:rsid w:val="00B64238"/>
    <w:rsid w:val="00B643A3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50BE"/>
    <w:rsid w:val="00B65130"/>
    <w:rsid w:val="00B651D0"/>
    <w:rsid w:val="00B655F1"/>
    <w:rsid w:val="00B65997"/>
    <w:rsid w:val="00B65A1D"/>
    <w:rsid w:val="00B65CCF"/>
    <w:rsid w:val="00B65EF6"/>
    <w:rsid w:val="00B65F78"/>
    <w:rsid w:val="00B660A6"/>
    <w:rsid w:val="00B660DE"/>
    <w:rsid w:val="00B661B0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86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C68"/>
    <w:rsid w:val="00B72EAD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408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320"/>
    <w:rsid w:val="00B7732E"/>
    <w:rsid w:val="00B77393"/>
    <w:rsid w:val="00B774CF"/>
    <w:rsid w:val="00B77825"/>
    <w:rsid w:val="00B77ABF"/>
    <w:rsid w:val="00B77CA0"/>
    <w:rsid w:val="00B77EB5"/>
    <w:rsid w:val="00B802DB"/>
    <w:rsid w:val="00B80416"/>
    <w:rsid w:val="00B805C2"/>
    <w:rsid w:val="00B806EA"/>
    <w:rsid w:val="00B80A48"/>
    <w:rsid w:val="00B80B5A"/>
    <w:rsid w:val="00B80C0B"/>
    <w:rsid w:val="00B80D0F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F09"/>
    <w:rsid w:val="00B81F8A"/>
    <w:rsid w:val="00B82131"/>
    <w:rsid w:val="00B821CE"/>
    <w:rsid w:val="00B8229F"/>
    <w:rsid w:val="00B825FE"/>
    <w:rsid w:val="00B8261A"/>
    <w:rsid w:val="00B82702"/>
    <w:rsid w:val="00B8279D"/>
    <w:rsid w:val="00B8294F"/>
    <w:rsid w:val="00B829AA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70C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4D"/>
    <w:rsid w:val="00B90EF3"/>
    <w:rsid w:val="00B91101"/>
    <w:rsid w:val="00B9119F"/>
    <w:rsid w:val="00B9146A"/>
    <w:rsid w:val="00B9156D"/>
    <w:rsid w:val="00B916BB"/>
    <w:rsid w:val="00B916C5"/>
    <w:rsid w:val="00B917C7"/>
    <w:rsid w:val="00B9196A"/>
    <w:rsid w:val="00B91CAD"/>
    <w:rsid w:val="00B91CF2"/>
    <w:rsid w:val="00B91D67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CCF"/>
    <w:rsid w:val="00B94CF9"/>
    <w:rsid w:val="00B95183"/>
    <w:rsid w:val="00B952AE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2EA"/>
    <w:rsid w:val="00B975F0"/>
    <w:rsid w:val="00B97628"/>
    <w:rsid w:val="00B976ED"/>
    <w:rsid w:val="00B9797E"/>
    <w:rsid w:val="00B97B26"/>
    <w:rsid w:val="00B97C34"/>
    <w:rsid w:val="00B97D30"/>
    <w:rsid w:val="00B97E54"/>
    <w:rsid w:val="00B97F60"/>
    <w:rsid w:val="00BA0398"/>
    <w:rsid w:val="00BA0405"/>
    <w:rsid w:val="00BA0588"/>
    <w:rsid w:val="00BA07CC"/>
    <w:rsid w:val="00BA080E"/>
    <w:rsid w:val="00BA0A17"/>
    <w:rsid w:val="00BA0A2D"/>
    <w:rsid w:val="00BA0A7D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98"/>
    <w:rsid w:val="00BA1D0B"/>
    <w:rsid w:val="00BA1DF4"/>
    <w:rsid w:val="00BA1E67"/>
    <w:rsid w:val="00BA22AC"/>
    <w:rsid w:val="00BA28F1"/>
    <w:rsid w:val="00BA32DE"/>
    <w:rsid w:val="00BA3304"/>
    <w:rsid w:val="00BA339D"/>
    <w:rsid w:val="00BA347A"/>
    <w:rsid w:val="00BA3761"/>
    <w:rsid w:val="00BA37AD"/>
    <w:rsid w:val="00BA37C0"/>
    <w:rsid w:val="00BA37EA"/>
    <w:rsid w:val="00BA37FD"/>
    <w:rsid w:val="00BA42FE"/>
    <w:rsid w:val="00BA4347"/>
    <w:rsid w:val="00BA4785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E08"/>
    <w:rsid w:val="00BB0082"/>
    <w:rsid w:val="00BB0196"/>
    <w:rsid w:val="00BB04B6"/>
    <w:rsid w:val="00BB0699"/>
    <w:rsid w:val="00BB098B"/>
    <w:rsid w:val="00BB0990"/>
    <w:rsid w:val="00BB09E1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692"/>
    <w:rsid w:val="00BB269E"/>
    <w:rsid w:val="00BB2A41"/>
    <w:rsid w:val="00BB2BE6"/>
    <w:rsid w:val="00BB2C84"/>
    <w:rsid w:val="00BB2D7D"/>
    <w:rsid w:val="00BB2EA9"/>
    <w:rsid w:val="00BB30C0"/>
    <w:rsid w:val="00BB315C"/>
    <w:rsid w:val="00BB3272"/>
    <w:rsid w:val="00BB33DA"/>
    <w:rsid w:val="00BB3516"/>
    <w:rsid w:val="00BB354D"/>
    <w:rsid w:val="00BB3A7F"/>
    <w:rsid w:val="00BB3C17"/>
    <w:rsid w:val="00BB3CA9"/>
    <w:rsid w:val="00BB3CE0"/>
    <w:rsid w:val="00BB4080"/>
    <w:rsid w:val="00BB4168"/>
    <w:rsid w:val="00BB431D"/>
    <w:rsid w:val="00BB468D"/>
    <w:rsid w:val="00BB49BF"/>
    <w:rsid w:val="00BB4B07"/>
    <w:rsid w:val="00BB4EB6"/>
    <w:rsid w:val="00BB51E1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51DB"/>
    <w:rsid w:val="00BC54C1"/>
    <w:rsid w:val="00BC55FC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4E0"/>
    <w:rsid w:val="00BD27B9"/>
    <w:rsid w:val="00BD2B43"/>
    <w:rsid w:val="00BD2C42"/>
    <w:rsid w:val="00BD2C57"/>
    <w:rsid w:val="00BD305A"/>
    <w:rsid w:val="00BD31D4"/>
    <w:rsid w:val="00BD336D"/>
    <w:rsid w:val="00BD3745"/>
    <w:rsid w:val="00BD3771"/>
    <w:rsid w:val="00BD38D1"/>
    <w:rsid w:val="00BD38D2"/>
    <w:rsid w:val="00BD3C60"/>
    <w:rsid w:val="00BD3C67"/>
    <w:rsid w:val="00BD3E84"/>
    <w:rsid w:val="00BD40CF"/>
    <w:rsid w:val="00BD424C"/>
    <w:rsid w:val="00BD4796"/>
    <w:rsid w:val="00BD4B2D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B9D"/>
    <w:rsid w:val="00BD6BA0"/>
    <w:rsid w:val="00BD6E68"/>
    <w:rsid w:val="00BD6F6B"/>
    <w:rsid w:val="00BD7111"/>
    <w:rsid w:val="00BD71DB"/>
    <w:rsid w:val="00BD7304"/>
    <w:rsid w:val="00BD7346"/>
    <w:rsid w:val="00BD7D87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E36"/>
    <w:rsid w:val="00BE2075"/>
    <w:rsid w:val="00BE2321"/>
    <w:rsid w:val="00BE235C"/>
    <w:rsid w:val="00BE23A3"/>
    <w:rsid w:val="00BE2553"/>
    <w:rsid w:val="00BE2579"/>
    <w:rsid w:val="00BE27E5"/>
    <w:rsid w:val="00BE27FA"/>
    <w:rsid w:val="00BE27FC"/>
    <w:rsid w:val="00BE2A07"/>
    <w:rsid w:val="00BE2A5F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F3E"/>
    <w:rsid w:val="00BE61B4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E3"/>
    <w:rsid w:val="00BE703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9C2"/>
    <w:rsid w:val="00BF0ACA"/>
    <w:rsid w:val="00BF0B90"/>
    <w:rsid w:val="00BF0FDD"/>
    <w:rsid w:val="00BF1019"/>
    <w:rsid w:val="00BF1247"/>
    <w:rsid w:val="00BF14CE"/>
    <w:rsid w:val="00BF14FB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08E"/>
    <w:rsid w:val="00BF2418"/>
    <w:rsid w:val="00BF2BED"/>
    <w:rsid w:val="00BF2CB6"/>
    <w:rsid w:val="00BF300E"/>
    <w:rsid w:val="00BF34DB"/>
    <w:rsid w:val="00BF350C"/>
    <w:rsid w:val="00BF355A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47B"/>
    <w:rsid w:val="00BF6702"/>
    <w:rsid w:val="00BF674F"/>
    <w:rsid w:val="00BF6779"/>
    <w:rsid w:val="00BF6843"/>
    <w:rsid w:val="00BF6880"/>
    <w:rsid w:val="00BF6C8D"/>
    <w:rsid w:val="00BF7022"/>
    <w:rsid w:val="00BF7497"/>
    <w:rsid w:val="00BF7886"/>
    <w:rsid w:val="00BF7945"/>
    <w:rsid w:val="00BF794E"/>
    <w:rsid w:val="00BF79A7"/>
    <w:rsid w:val="00BF79CB"/>
    <w:rsid w:val="00BF7C4C"/>
    <w:rsid w:val="00BF7C5C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5F8"/>
    <w:rsid w:val="00C00A37"/>
    <w:rsid w:val="00C00B59"/>
    <w:rsid w:val="00C00D6A"/>
    <w:rsid w:val="00C00DD3"/>
    <w:rsid w:val="00C00E88"/>
    <w:rsid w:val="00C00F5A"/>
    <w:rsid w:val="00C0146C"/>
    <w:rsid w:val="00C017DA"/>
    <w:rsid w:val="00C01945"/>
    <w:rsid w:val="00C019AA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E2B"/>
    <w:rsid w:val="00C03143"/>
    <w:rsid w:val="00C031C6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E34"/>
    <w:rsid w:val="00C03E3B"/>
    <w:rsid w:val="00C03E8B"/>
    <w:rsid w:val="00C04137"/>
    <w:rsid w:val="00C04444"/>
    <w:rsid w:val="00C04567"/>
    <w:rsid w:val="00C045A4"/>
    <w:rsid w:val="00C04866"/>
    <w:rsid w:val="00C04A18"/>
    <w:rsid w:val="00C04BEF"/>
    <w:rsid w:val="00C04CF7"/>
    <w:rsid w:val="00C04D53"/>
    <w:rsid w:val="00C04F0D"/>
    <w:rsid w:val="00C04F22"/>
    <w:rsid w:val="00C04F5D"/>
    <w:rsid w:val="00C05320"/>
    <w:rsid w:val="00C05721"/>
    <w:rsid w:val="00C0574C"/>
    <w:rsid w:val="00C057CE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FBD"/>
    <w:rsid w:val="00C102FB"/>
    <w:rsid w:val="00C10427"/>
    <w:rsid w:val="00C10AB8"/>
    <w:rsid w:val="00C10B6D"/>
    <w:rsid w:val="00C10C7A"/>
    <w:rsid w:val="00C10DE0"/>
    <w:rsid w:val="00C10E25"/>
    <w:rsid w:val="00C10E6E"/>
    <w:rsid w:val="00C10EE4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9C"/>
    <w:rsid w:val="00C1308D"/>
    <w:rsid w:val="00C131F5"/>
    <w:rsid w:val="00C133D9"/>
    <w:rsid w:val="00C138D6"/>
    <w:rsid w:val="00C13AD8"/>
    <w:rsid w:val="00C13D41"/>
    <w:rsid w:val="00C1434E"/>
    <w:rsid w:val="00C14783"/>
    <w:rsid w:val="00C1488F"/>
    <w:rsid w:val="00C149B7"/>
    <w:rsid w:val="00C14A08"/>
    <w:rsid w:val="00C14DF5"/>
    <w:rsid w:val="00C14FB7"/>
    <w:rsid w:val="00C15198"/>
    <w:rsid w:val="00C152C8"/>
    <w:rsid w:val="00C1559D"/>
    <w:rsid w:val="00C155CA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A0F"/>
    <w:rsid w:val="00C17DBC"/>
    <w:rsid w:val="00C17F8E"/>
    <w:rsid w:val="00C200A4"/>
    <w:rsid w:val="00C200A8"/>
    <w:rsid w:val="00C20279"/>
    <w:rsid w:val="00C203D4"/>
    <w:rsid w:val="00C204B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305"/>
    <w:rsid w:val="00C25526"/>
    <w:rsid w:val="00C255EB"/>
    <w:rsid w:val="00C25632"/>
    <w:rsid w:val="00C2573D"/>
    <w:rsid w:val="00C257EB"/>
    <w:rsid w:val="00C25A33"/>
    <w:rsid w:val="00C25AE7"/>
    <w:rsid w:val="00C25FC9"/>
    <w:rsid w:val="00C2660B"/>
    <w:rsid w:val="00C2671D"/>
    <w:rsid w:val="00C26BF6"/>
    <w:rsid w:val="00C26BFC"/>
    <w:rsid w:val="00C26C78"/>
    <w:rsid w:val="00C271B2"/>
    <w:rsid w:val="00C272B6"/>
    <w:rsid w:val="00C2730E"/>
    <w:rsid w:val="00C276BB"/>
    <w:rsid w:val="00C276D6"/>
    <w:rsid w:val="00C303BB"/>
    <w:rsid w:val="00C3059D"/>
    <w:rsid w:val="00C30764"/>
    <w:rsid w:val="00C307D2"/>
    <w:rsid w:val="00C3080D"/>
    <w:rsid w:val="00C308CC"/>
    <w:rsid w:val="00C313AF"/>
    <w:rsid w:val="00C317B0"/>
    <w:rsid w:val="00C31977"/>
    <w:rsid w:val="00C31A0D"/>
    <w:rsid w:val="00C31B2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B1"/>
    <w:rsid w:val="00C36C72"/>
    <w:rsid w:val="00C36CED"/>
    <w:rsid w:val="00C370A4"/>
    <w:rsid w:val="00C373B0"/>
    <w:rsid w:val="00C3791C"/>
    <w:rsid w:val="00C37CB2"/>
    <w:rsid w:val="00C37DCA"/>
    <w:rsid w:val="00C37E65"/>
    <w:rsid w:val="00C37FE6"/>
    <w:rsid w:val="00C40047"/>
    <w:rsid w:val="00C40061"/>
    <w:rsid w:val="00C40112"/>
    <w:rsid w:val="00C40797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3F5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51E2"/>
    <w:rsid w:val="00C45304"/>
    <w:rsid w:val="00C454B0"/>
    <w:rsid w:val="00C4559B"/>
    <w:rsid w:val="00C456B4"/>
    <w:rsid w:val="00C45B2F"/>
    <w:rsid w:val="00C45C4C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108"/>
    <w:rsid w:val="00C471F0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98E"/>
    <w:rsid w:val="00C50AEA"/>
    <w:rsid w:val="00C50B5A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895"/>
    <w:rsid w:val="00C519E7"/>
    <w:rsid w:val="00C51A17"/>
    <w:rsid w:val="00C51EE5"/>
    <w:rsid w:val="00C5244C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A8"/>
    <w:rsid w:val="00C53BA7"/>
    <w:rsid w:val="00C53CA5"/>
    <w:rsid w:val="00C5426D"/>
    <w:rsid w:val="00C5450A"/>
    <w:rsid w:val="00C54CCB"/>
    <w:rsid w:val="00C54F42"/>
    <w:rsid w:val="00C55233"/>
    <w:rsid w:val="00C5537D"/>
    <w:rsid w:val="00C5541D"/>
    <w:rsid w:val="00C55D63"/>
    <w:rsid w:val="00C55E65"/>
    <w:rsid w:val="00C5612D"/>
    <w:rsid w:val="00C562FA"/>
    <w:rsid w:val="00C5632B"/>
    <w:rsid w:val="00C563C1"/>
    <w:rsid w:val="00C56737"/>
    <w:rsid w:val="00C56A80"/>
    <w:rsid w:val="00C56B15"/>
    <w:rsid w:val="00C56F59"/>
    <w:rsid w:val="00C56FA9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9B3"/>
    <w:rsid w:val="00C62A3F"/>
    <w:rsid w:val="00C62AB7"/>
    <w:rsid w:val="00C62B47"/>
    <w:rsid w:val="00C62B88"/>
    <w:rsid w:val="00C62D62"/>
    <w:rsid w:val="00C62E6E"/>
    <w:rsid w:val="00C631E2"/>
    <w:rsid w:val="00C63513"/>
    <w:rsid w:val="00C63605"/>
    <w:rsid w:val="00C637E7"/>
    <w:rsid w:val="00C637F0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6BE"/>
    <w:rsid w:val="00C6477E"/>
    <w:rsid w:val="00C6495F"/>
    <w:rsid w:val="00C64A0A"/>
    <w:rsid w:val="00C64A6F"/>
    <w:rsid w:val="00C64A9F"/>
    <w:rsid w:val="00C65017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989"/>
    <w:rsid w:val="00C669B9"/>
    <w:rsid w:val="00C66AC3"/>
    <w:rsid w:val="00C66B59"/>
    <w:rsid w:val="00C66BE1"/>
    <w:rsid w:val="00C66F66"/>
    <w:rsid w:val="00C67142"/>
    <w:rsid w:val="00C672FE"/>
    <w:rsid w:val="00C67419"/>
    <w:rsid w:val="00C6742A"/>
    <w:rsid w:val="00C677FC"/>
    <w:rsid w:val="00C67885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3A4"/>
    <w:rsid w:val="00C703CE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7F8"/>
    <w:rsid w:val="00C72976"/>
    <w:rsid w:val="00C72A0E"/>
    <w:rsid w:val="00C72A70"/>
    <w:rsid w:val="00C72B48"/>
    <w:rsid w:val="00C72D42"/>
    <w:rsid w:val="00C72E99"/>
    <w:rsid w:val="00C72F75"/>
    <w:rsid w:val="00C72F7F"/>
    <w:rsid w:val="00C730B8"/>
    <w:rsid w:val="00C73122"/>
    <w:rsid w:val="00C731A6"/>
    <w:rsid w:val="00C7350F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7F3"/>
    <w:rsid w:val="00C7695D"/>
    <w:rsid w:val="00C76C8B"/>
    <w:rsid w:val="00C76FE3"/>
    <w:rsid w:val="00C77072"/>
    <w:rsid w:val="00C7731B"/>
    <w:rsid w:val="00C7737C"/>
    <w:rsid w:val="00C775D7"/>
    <w:rsid w:val="00C77BDA"/>
    <w:rsid w:val="00C77C7F"/>
    <w:rsid w:val="00C77D76"/>
    <w:rsid w:val="00C77D7B"/>
    <w:rsid w:val="00C77DEF"/>
    <w:rsid w:val="00C803BF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D0"/>
    <w:rsid w:val="00C81663"/>
    <w:rsid w:val="00C817B6"/>
    <w:rsid w:val="00C817FF"/>
    <w:rsid w:val="00C81A7D"/>
    <w:rsid w:val="00C81B53"/>
    <w:rsid w:val="00C81C11"/>
    <w:rsid w:val="00C81D78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36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C8E"/>
    <w:rsid w:val="00C85F40"/>
    <w:rsid w:val="00C85F4F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E06"/>
    <w:rsid w:val="00C900C7"/>
    <w:rsid w:val="00C9024A"/>
    <w:rsid w:val="00C9032C"/>
    <w:rsid w:val="00C90333"/>
    <w:rsid w:val="00C90442"/>
    <w:rsid w:val="00C90590"/>
    <w:rsid w:val="00C90A0B"/>
    <w:rsid w:val="00C90C1E"/>
    <w:rsid w:val="00C90EC2"/>
    <w:rsid w:val="00C90FAA"/>
    <w:rsid w:val="00C91189"/>
    <w:rsid w:val="00C914D1"/>
    <w:rsid w:val="00C9154A"/>
    <w:rsid w:val="00C918BB"/>
    <w:rsid w:val="00C919A5"/>
    <w:rsid w:val="00C91B02"/>
    <w:rsid w:val="00C91C0E"/>
    <w:rsid w:val="00C91C1D"/>
    <w:rsid w:val="00C91CDC"/>
    <w:rsid w:val="00C91D96"/>
    <w:rsid w:val="00C920E8"/>
    <w:rsid w:val="00C9221E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F8B"/>
    <w:rsid w:val="00C944AB"/>
    <w:rsid w:val="00C94592"/>
    <w:rsid w:val="00C946B3"/>
    <w:rsid w:val="00C946FF"/>
    <w:rsid w:val="00C94793"/>
    <w:rsid w:val="00C94A8A"/>
    <w:rsid w:val="00C94B74"/>
    <w:rsid w:val="00C94BBE"/>
    <w:rsid w:val="00C94CC4"/>
    <w:rsid w:val="00C94DA8"/>
    <w:rsid w:val="00C94E09"/>
    <w:rsid w:val="00C94E0C"/>
    <w:rsid w:val="00C94EBC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844"/>
    <w:rsid w:val="00C96B61"/>
    <w:rsid w:val="00C96DE8"/>
    <w:rsid w:val="00C96E9C"/>
    <w:rsid w:val="00C96FCA"/>
    <w:rsid w:val="00C971A5"/>
    <w:rsid w:val="00C97494"/>
    <w:rsid w:val="00C9770A"/>
    <w:rsid w:val="00C97BF8"/>
    <w:rsid w:val="00C97CA8"/>
    <w:rsid w:val="00C97CB6"/>
    <w:rsid w:val="00CA00D6"/>
    <w:rsid w:val="00CA024D"/>
    <w:rsid w:val="00CA0332"/>
    <w:rsid w:val="00CA0388"/>
    <w:rsid w:val="00CA03A6"/>
    <w:rsid w:val="00CA05DA"/>
    <w:rsid w:val="00CA0758"/>
    <w:rsid w:val="00CA087A"/>
    <w:rsid w:val="00CA08DE"/>
    <w:rsid w:val="00CA0A54"/>
    <w:rsid w:val="00CA0AAB"/>
    <w:rsid w:val="00CA0C2E"/>
    <w:rsid w:val="00CA0DCB"/>
    <w:rsid w:val="00CA107E"/>
    <w:rsid w:val="00CA12A4"/>
    <w:rsid w:val="00CA1428"/>
    <w:rsid w:val="00CA149A"/>
    <w:rsid w:val="00CA151F"/>
    <w:rsid w:val="00CA18AC"/>
    <w:rsid w:val="00CA1AB5"/>
    <w:rsid w:val="00CA1B36"/>
    <w:rsid w:val="00CA1B8F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3123"/>
    <w:rsid w:val="00CA322D"/>
    <w:rsid w:val="00CA3281"/>
    <w:rsid w:val="00CA3512"/>
    <w:rsid w:val="00CA3546"/>
    <w:rsid w:val="00CA3649"/>
    <w:rsid w:val="00CA36C1"/>
    <w:rsid w:val="00CA3768"/>
    <w:rsid w:val="00CA38BF"/>
    <w:rsid w:val="00CA39E9"/>
    <w:rsid w:val="00CA3BFD"/>
    <w:rsid w:val="00CA3C9C"/>
    <w:rsid w:val="00CA3D86"/>
    <w:rsid w:val="00CA3F9E"/>
    <w:rsid w:val="00CA42CF"/>
    <w:rsid w:val="00CA4321"/>
    <w:rsid w:val="00CA4853"/>
    <w:rsid w:val="00CA4B12"/>
    <w:rsid w:val="00CA4BB8"/>
    <w:rsid w:val="00CA501D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7C9"/>
    <w:rsid w:val="00CB09BD"/>
    <w:rsid w:val="00CB09DD"/>
    <w:rsid w:val="00CB0B02"/>
    <w:rsid w:val="00CB11BF"/>
    <w:rsid w:val="00CB11E9"/>
    <w:rsid w:val="00CB130F"/>
    <w:rsid w:val="00CB14FB"/>
    <w:rsid w:val="00CB150F"/>
    <w:rsid w:val="00CB15B0"/>
    <w:rsid w:val="00CB175F"/>
    <w:rsid w:val="00CB18FF"/>
    <w:rsid w:val="00CB23F0"/>
    <w:rsid w:val="00CB27E1"/>
    <w:rsid w:val="00CB28F5"/>
    <w:rsid w:val="00CB2934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4D"/>
    <w:rsid w:val="00CB3367"/>
    <w:rsid w:val="00CB33AF"/>
    <w:rsid w:val="00CB36F9"/>
    <w:rsid w:val="00CB3848"/>
    <w:rsid w:val="00CB396E"/>
    <w:rsid w:val="00CB3B0B"/>
    <w:rsid w:val="00CB3B4E"/>
    <w:rsid w:val="00CB3D3D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53D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67F"/>
    <w:rsid w:val="00CC1794"/>
    <w:rsid w:val="00CC1BE8"/>
    <w:rsid w:val="00CC2177"/>
    <w:rsid w:val="00CC2332"/>
    <w:rsid w:val="00CC24B5"/>
    <w:rsid w:val="00CC26D2"/>
    <w:rsid w:val="00CC271A"/>
    <w:rsid w:val="00CC2757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D78"/>
    <w:rsid w:val="00CC3E4E"/>
    <w:rsid w:val="00CC4583"/>
    <w:rsid w:val="00CC480B"/>
    <w:rsid w:val="00CC4845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D17"/>
    <w:rsid w:val="00CC5E35"/>
    <w:rsid w:val="00CC5FE5"/>
    <w:rsid w:val="00CC60F3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C2C"/>
    <w:rsid w:val="00CC6CFF"/>
    <w:rsid w:val="00CC6E72"/>
    <w:rsid w:val="00CC6FD8"/>
    <w:rsid w:val="00CC7124"/>
    <w:rsid w:val="00CC71B4"/>
    <w:rsid w:val="00CC72DA"/>
    <w:rsid w:val="00CC7573"/>
    <w:rsid w:val="00CC7636"/>
    <w:rsid w:val="00CC78D7"/>
    <w:rsid w:val="00CC7CB7"/>
    <w:rsid w:val="00CD0228"/>
    <w:rsid w:val="00CD02AA"/>
    <w:rsid w:val="00CD02D7"/>
    <w:rsid w:val="00CD0580"/>
    <w:rsid w:val="00CD0667"/>
    <w:rsid w:val="00CD0933"/>
    <w:rsid w:val="00CD094F"/>
    <w:rsid w:val="00CD0B67"/>
    <w:rsid w:val="00CD0CE9"/>
    <w:rsid w:val="00CD0E29"/>
    <w:rsid w:val="00CD109A"/>
    <w:rsid w:val="00CD116A"/>
    <w:rsid w:val="00CD129F"/>
    <w:rsid w:val="00CD14C1"/>
    <w:rsid w:val="00CD1883"/>
    <w:rsid w:val="00CD18B5"/>
    <w:rsid w:val="00CD191B"/>
    <w:rsid w:val="00CD1926"/>
    <w:rsid w:val="00CD1956"/>
    <w:rsid w:val="00CD19EB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E7"/>
    <w:rsid w:val="00CD4305"/>
    <w:rsid w:val="00CD454F"/>
    <w:rsid w:val="00CD470C"/>
    <w:rsid w:val="00CD4755"/>
    <w:rsid w:val="00CD4ADF"/>
    <w:rsid w:val="00CD4D96"/>
    <w:rsid w:val="00CD4F0F"/>
    <w:rsid w:val="00CD5177"/>
    <w:rsid w:val="00CD5212"/>
    <w:rsid w:val="00CD53BD"/>
    <w:rsid w:val="00CD5421"/>
    <w:rsid w:val="00CD551C"/>
    <w:rsid w:val="00CD5A63"/>
    <w:rsid w:val="00CD60D8"/>
    <w:rsid w:val="00CD6460"/>
    <w:rsid w:val="00CD65C1"/>
    <w:rsid w:val="00CD6783"/>
    <w:rsid w:val="00CD69FE"/>
    <w:rsid w:val="00CD6D3E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12BE"/>
    <w:rsid w:val="00CE1626"/>
    <w:rsid w:val="00CE16E3"/>
    <w:rsid w:val="00CE172C"/>
    <w:rsid w:val="00CE1774"/>
    <w:rsid w:val="00CE1BFA"/>
    <w:rsid w:val="00CE1F68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366"/>
    <w:rsid w:val="00CE365D"/>
    <w:rsid w:val="00CE36C8"/>
    <w:rsid w:val="00CE3735"/>
    <w:rsid w:val="00CE3BAE"/>
    <w:rsid w:val="00CE3C66"/>
    <w:rsid w:val="00CE3E44"/>
    <w:rsid w:val="00CE413F"/>
    <w:rsid w:val="00CE45B0"/>
    <w:rsid w:val="00CE4B72"/>
    <w:rsid w:val="00CE4F45"/>
    <w:rsid w:val="00CE4FD3"/>
    <w:rsid w:val="00CE52C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8E"/>
    <w:rsid w:val="00CE6AC8"/>
    <w:rsid w:val="00CE6B9E"/>
    <w:rsid w:val="00CE6C77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8DC"/>
    <w:rsid w:val="00CF0B7F"/>
    <w:rsid w:val="00CF0C6E"/>
    <w:rsid w:val="00CF0D69"/>
    <w:rsid w:val="00CF0D6C"/>
    <w:rsid w:val="00CF151D"/>
    <w:rsid w:val="00CF1701"/>
    <w:rsid w:val="00CF19DC"/>
    <w:rsid w:val="00CF1AAF"/>
    <w:rsid w:val="00CF1B75"/>
    <w:rsid w:val="00CF1BCB"/>
    <w:rsid w:val="00CF1DE5"/>
    <w:rsid w:val="00CF1EAB"/>
    <w:rsid w:val="00CF1FAA"/>
    <w:rsid w:val="00CF20F7"/>
    <w:rsid w:val="00CF210D"/>
    <w:rsid w:val="00CF21E5"/>
    <w:rsid w:val="00CF21F9"/>
    <w:rsid w:val="00CF2261"/>
    <w:rsid w:val="00CF2992"/>
    <w:rsid w:val="00CF31F6"/>
    <w:rsid w:val="00CF3359"/>
    <w:rsid w:val="00CF3377"/>
    <w:rsid w:val="00CF3412"/>
    <w:rsid w:val="00CF35C8"/>
    <w:rsid w:val="00CF367D"/>
    <w:rsid w:val="00CF385B"/>
    <w:rsid w:val="00CF3BE9"/>
    <w:rsid w:val="00CF3FE8"/>
    <w:rsid w:val="00CF40BE"/>
    <w:rsid w:val="00CF421C"/>
    <w:rsid w:val="00CF42FE"/>
    <w:rsid w:val="00CF464D"/>
    <w:rsid w:val="00CF4659"/>
    <w:rsid w:val="00CF497C"/>
    <w:rsid w:val="00CF4B04"/>
    <w:rsid w:val="00CF4B32"/>
    <w:rsid w:val="00CF4C11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242"/>
    <w:rsid w:val="00D02380"/>
    <w:rsid w:val="00D025CB"/>
    <w:rsid w:val="00D0276F"/>
    <w:rsid w:val="00D027AA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1"/>
    <w:rsid w:val="00D04600"/>
    <w:rsid w:val="00D04854"/>
    <w:rsid w:val="00D048EF"/>
    <w:rsid w:val="00D04A3B"/>
    <w:rsid w:val="00D04B9B"/>
    <w:rsid w:val="00D04C77"/>
    <w:rsid w:val="00D04D3B"/>
    <w:rsid w:val="00D04D6D"/>
    <w:rsid w:val="00D050FC"/>
    <w:rsid w:val="00D05117"/>
    <w:rsid w:val="00D05353"/>
    <w:rsid w:val="00D054E2"/>
    <w:rsid w:val="00D05908"/>
    <w:rsid w:val="00D059E6"/>
    <w:rsid w:val="00D05B22"/>
    <w:rsid w:val="00D05E7C"/>
    <w:rsid w:val="00D05F3F"/>
    <w:rsid w:val="00D05F64"/>
    <w:rsid w:val="00D0608B"/>
    <w:rsid w:val="00D06489"/>
    <w:rsid w:val="00D0668E"/>
    <w:rsid w:val="00D06749"/>
    <w:rsid w:val="00D0674E"/>
    <w:rsid w:val="00D06827"/>
    <w:rsid w:val="00D06A35"/>
    <w:rsid w:val="00D06ABB"/>
    <w:rsid w:val="00D06AF7"/>
    <w:rsid w:val="00D06BA8"/>
    <w:rsid w:val="00D06FA2"/>
    <w:rsid w:val="00D07284"/>
    <w:rsid w:val="00D07369"/>
    <w:rsid w:val="00D07629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1067"/>
    <w:rsid w:val="00D11071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5C"/>
    <w:rsid w:val="00D16B70"/>
    <w:rsid w:val="00D16C4A"/>
    <w:rsid w:val="00D16C9A"/>
    <w:rsid w:val="00D16F67"/>
    <w:rsid w:val="00D16FD4"/>
    <w:rsid w:val="00D17463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4B5"/>
    <w:rsid w:val="00D2555A"/>
    <w:rsid w:val="00D25936"/>
    <w:rsid w:val="00D25970"/>
    <w:rsid w:val="00D25A51"/>
    <w:rsid w:val="00D25BD0"/>
    <w:rsid w:val="00D25DC3"/>
    <w:rsid w:val="00D25EFD"/>
    <w:rsid w:val="00D25FF6"/>
    <w:rsid w:val="00D26048"/>
    <w:rsid w:val="00D26316"/>
    <w:rsid w:val="00D265EA"/>
    <w:rsid w:val="00D2671D"/>
    <w:rsid w:val="00D267EE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303DC"/>
    <w:rsid w:val="00D304A3"/>
    <w:rsid w:val="00D305BA"/>
    <w:rsid w:val="00D3064A"/>
    <w:rsid w:val="00D306FF"/>
    <w:rsid w:val="00D307D2"/>
    <w:rsid w:val="00D31016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F8"/>
    <w:rsid w:val="00D32779"/>
    <w:rsid w:val="00D329F8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F94"/>
    <w:rsid w:val="00D34030"/>
    <w:rsid w:val="00D34065"/>
    <w:rsid w:val="00D34105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9A4"/>
    <w:rsid w:val="00D36CD9"/>
    <w:rsid w:val="00D37253"/>
    <w:rsid w:val="00D37591"/>
    <w:rsid w:val="00D37616"/>
    <w:rsid w:val="00D376DE"/>
    <w:rsid w:val="00D3779C"/>
    <w:rsid w:val="00D37A92"/>
    <w:rsid w:val="00D37B78"/>
    <w:rsid w:val="00D37CE3"/>
    <w:rsid w:val="00D37DB1"/>
    <w:rsid w:val="00D4001E"/>
    <w:rsid w:val="00D401DB"/>
    <w:rsid w:val="00D40539"/>
    <w:rsid w:val="00D406E2"/>
    <w:rsid w:val="00D407E6"/>
    <w:rsid w:val="00D40B27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41CB"/>
    <w:rsid w:val="00D444F0"/>
    <w:rsid w:val="00D44805"/>
    <w:rsid w:val="00D44829"/>
    <w:rsid w:val="00D44BCF"/>
    <w:rsid w:val="00D44DE0"/>
    <w:rsid w:val="00D44DE1"/>
    <w:rsid w:val="00D456F0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8"/>
    <w:rsid w:val="00D50E30"/>
    <w:rsid w:val="00D5123F"/>
    <w:rsid w:val="00D513D2"/>
    <w:rsid w:val="00D51408"/>
    <w:rsid w:val="00D51584"/>
    <w:rsid w:val="00D515F1"/>
    <w:rsid w:val="00D51760"/>
    <w:rsid w:val="00D5189C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8E"/>
    <w:rsid w:val="00D538A1"/>
    <w:rsid w:val="00D538F2"/>
    <w:rsid w:val="00D53B5B"/>
    <w:rsid w:val="00D53BF7"/>
    <w:rsid w:val="00D53E64"/>
    <w:rsid w:val="00D53EBA"/>
    <w:rsid w:val="00D54231"/>
    <w:rsid w:val="00D544DD"/>
    <w:rsid w:val="00D54614"/>
    <w:rsid w:val="00D54728"/>
    <w:rsid w:val="00D54A03"/>
    <w:rsid w:val="00D54BC6"/>
    <w:rsid w:val="00D54E7A"/>
    <w:rsid w:val="00D54F5A"/>
    <w:rsid w:val="00D551B6"/>
    <w:rsid w:val="00D55271"/>
    <w:rsid w:val="00D55287"/>
    <w:rsid w:val="00D5554D"/>
    <w:rsid w:val="00D556F7"/>
    <w:rsid w:val="00D5581B"/>
    <w:rsid w:val="00D55ADF"/>
    <w:rsid w:val="00D55B07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A5"/>
    <w:rsid w:val="00D56D47"/>
    <w:rsid w:val="00D56D7E"/>
    <w:rsid w:val="00D57088"/>
    <w:rsid w:val="00D571FD"/>
    <w:rsid w:val="00D574B3"/>
    <w:rsid w:val="00D575E4"/>
    <w:rsid w:val="00D577B4"/>
    <w:rsid w:val="00D57823"/>
    <w:rsid w:val="00D57892"/>
    <w:rsid w:val="00D57AB7"/>
    <w:rsid w:val="00D57CCF"/>
    <w:rsid w:val="00D57E49"/>
    <w:rsid w:val="00D57FF9"/>
    <w:rsid w:val="00D60132"/>
    <w:rsid w:val="00D60209"/>
    <w:rsid w:val="00D60258"/>
    <w:rsid w:val="00D602EB"/>
    <w:rsid w:val="00D606C2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13"/>
    <w:rsid w:val="00D61A30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5C"/>
    <w:rsid w:val="00D631D2"/>
    <w:rsid w:val="00D632BE"/>
    <w:rsid w:val="00D633A0"/>
    <w:rsid w:val="00D633DA"/>
    <w:rsid w:val="00D63438"/>
    <w:rsid w:val="00D63531"/>
    <w:rsid w:val="00D63824"/>
    <w:rsid w:val="00D63A0A"/>
    <w:rsid w:val="00D63A1A"/>
    <w:rsid w:val="00D63B8B"/>
    <w:rsid w:val="00D63CF9"/>
    <w:rsid w:val="00D63D30"/>
    <w:rsid w:val="00D63E62"/>
    <w:rsid w:val="00D642A5"/>
    <w:rsid w:val="00D6462E"/>
    <w:rsid w:val="00D6493C"/>
    <w:rsid w:val="00D64B2D"/>
    <w:rsid w:val="00D64F29"/>
    <w:rsid w:val="00D6517C"/>
    <w:rsid w:val="00D6530E"/>
    <w:rsid w:val="00D6548F"/>
    <w:rsid w:val="00D65585"/>
    <w:rsid w:val="00D65656"/>
    <w:rsid w:val="00D656E6"/>
    <w:rsid w:val="00D6571B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818"/>
    <w:rsid w:val="00D66AD5"/>
    <w:rsid w:val="00D66C46"/>
    <w:rsid w:val="00D67184"/>
    <w:rsid w:val="00D672C9"/>
    <w:rsid w:val="00D672E4"/>
    <w:rsid w:val="00D67573"/>
    <w:rsid w:val="00D67A2D"/>
    <w:rsid w:val="00D67C6A"/>
    <w:rsid w:val="00D67CEA"/>
    <w:rsid w:val="00D67DC0"/>
    <w:rsid w:val="00D67EAE"/>
    <w:rsid w:val="00D67F06"/>
    <w:rsid w:val="00D70122"/>
    <w:rsid w:val="00D706EB"/>
    <w:rsid w:val="00D708B9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0E4"/>
    <w:rsid w:val="00D723D6"/>
    <w:rsid w:val="00D723FB"/>
    <w:rsid w:val="00D7243D"/>
    <w:rsid w:val="00D727BB"/>
    <w:rsid w:val="00D72B3D"/>
    <w:rsid w:val="00D72DAF"/>
    <w:rsid w:val="00D72FE9"/>
    <w:rsid w:val="00D72FED"/>
    <w:rsid w:val="00D730E6"/>
    <w:rsid w:val="00D731CB"/>
    <w:rsid w:val="00D73497"/>
    <w:rsid w:val="00D73623"/>
    <w:rsid w:val="00D738C1"/>
    <w:rsid w:val="00D739E9"/>
    <w:rsid w:val="00D739F4"/>
    <w:rsid w:val="00D73AD4"/>
    <w:rsid w:val="00D73E8D"/>
    <w:rsid w:val="00D74101"/>
    <w:rsid w:val="00D7448F"/>
    <w:rsid w:val="00D745D0"/>
    <w:rsid w:val="00D745F8"/>
    <w:rsid w:val="00D748F2"/>
    <w:rsid w:val="00D749AA"/>
    <w:rsid w:val="00D74A98"/>
    <w:rsid w:val="00D74AF6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0F5"/>
    <w:rsid w:val="00D80190"/>
    <w:rsid w:val="00D802D3"/>
    <w:rsid w:val="00D80399"/>
    <w:rsid w:val="00D803B3"/>
    <w:rsid w:val="00D804DD"/>
    <w:rsid w:val="00D80C2A"/>
    <w:rsid w:val="00D80C50"/>
    <w:rsid w:val="00D80FF8"/>
    <w:rsid w:val="00D810E2"/>
    <w:rsid w:val="00D81567"/>
    <w:rsid w:val="00D81750"/>
    <w:rsid w:val="00D817D5"/>
    <w:rsid w:val="00D81AF9"/>
    <w:rsid w:val="00D81BBF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E99"/>
    <w:rsid w:val="00D830D3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E0"/>
    <w:rsid w:val="00D83C03"/>
    <w:rsid w:val="00D83E8B"/>
    <w:rsid w:val="00D84097"/>
    <w:rsid w:val="00D842BB"/>
    <w:rsid w:val="00D842DE"/>
    <w:rsid w:val="00D842F0"/>
    <w:rsid w:val="00D843E2"/>
    <w:rsid w:val="00D845B4"/>
    <w:rsid w:val="00D847F4"/>
    <w:rsid w:val="00D848F0"/>
    <w:rsid w:val="00D84BC7"/>
    <w:rsid w:val="00D84E7D"/>
    <w:rsid w:val="00D84ED9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86B"/>
    <w:rsid w:val="00D92AAE"/>
    <w:rsid w:val="00D92C6F"/>
    <w:rsid w:val="00D92C92"/>
    <w:rsid w:val="00D92F3A"/>
    <w:rsid w:val="00D93044"/>
    <w:rsid w:val="00D9317E"/>
    <w:rsid w:val="00D931F2"/>
    <w:rsid w:val="00D93276"/>
    <w:rsid w:val="00D933A3"/>
    <w:rsid w:val="00D935AB"/>
    <w:rsid w:val="00D937B5"/>
    <w:rsid w:val="00D937E0"/>
    <w:rsid w:val="00D938B8"/>
    <w:rsid w:val="00D93A2B"/>
    <w:rsid w:val="00D93A76"/>
    <w:rsid w:val="00D93B9B"/>
    <w:rsid w:val="00D93CA8"/>
    <w:rsid w:val="00D93D2D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7C4"/>
    <w:rsid w:val="00D95A38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CBD"/>
    <w:rsid w:val="00DA0EB2"/>
    <w:rsid w:val="00DA1379"/>
    <w:rsid w:val="00DA14A4"/>
    <w:rsid w:val="00DA17F8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FB"/>
    <w:rsid w:val="00DA2502"/>
    <w:rsid w:val="00DA2642"/>
    <w:rsid w:val="00DA2696"/>
    <w:rsid w:val="00DA2BC1"/>
    <w:rsid w:val="00DA2C5A"/>
    <w:rsid w:val="00DA2CB0"/>
    <w:rsid w:val="00DA2DC1"/>
    <w:rsid w:val="00DA2E71"/>
    <w:rsid w:val="00DA2F16"/>
    <w:rsid w:val="00DA2F2D"/>
    <w:rsid w:val="00DA311C"/>
    <w:rsid w:val="00DA33AE"/>
    <w:rsid w:val="00DA363E"/>
    <w:rsid w:val="00DA3672"/>
    <w:rsid w:val="00DA375F"/>
    <w:rsid w:val="00DA38F8"/>
    <w:rsid w:val="00DA394E"/>
    <w:rsid w:val="00DA3953"/>
    <w:rsid w:val="00DA3B66"/>
    <w:rsid w:val="00DA3CE4"/>
    <w:rsid w:val="00DA3E12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5357"/>
    <w:rsid w:val="00DA53B1"/>
    <w:rsid w:val="00DA5558"/>
    <w:rsid w:val="00DA5624"/>
    <w:rsid w:val="00DA5629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71FA"/>
    <w:rsid w:val="00DA720C"/>
    <w:rsid w:val="00DA757A"/>
    <w:rsid w:val="00DA765E"/>
    <w:rsid w:val="00DA7766"/>
    <w:rsid w:val="00DA77C9"/>
    <w:rsid w:val="00DA78CA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5F"/>
    <w:rsid w:val="00DB276C"/>
    <w:rsid w:val="00DB2AD7"/>
    <w:rsid w:val="00DB2EC8"/>
    <w:rsid w:val="00DB3057"/>
    <w:rsid w:val="00DB3297"/>
    <w:rsid w:val="00DB3353"/>
    <w:rsid w:val="00DB3389"/>
    <w:rsid w:val="00DB3C1C"/>
    <w:rsid w:val="00DB3D08"/>
    <w:rsid w:val="00DB3DB3"/>
    <w:rsid w:val="00DB3E72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4B2"/>
    <w:rsid w:val="00DB75FA"/>
    <w:rsid w:val="00DB75FB"/>
    <w:rsid w:val="00DB7727"/>
    <w:rsid w:val="00DB781C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CE9"/>
    <w:rsid w:val="00DC1D23"/>
    <w:rsid w:val="00DC1D7A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6DC"/>
    <w:rsid w:val="00DC470A"/>
    <w:rsid w:val="00DC4C89"/>
    <w:rsid w:val="00DC4FD3"/>
    <w:rsid w:val="00DC53F2"/>
    <w:rsid w:val="00DC5479"/>
    <w:rsid w:val="00DC5492"/>
    <w:rsid w:val="00DC560F"/>
    <w:rsid w:val="00DC5A37"/>
    <w:rsid w:val="00DC5A59"/>
    <w:rsid w:val="00DC5F2B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70F0"/>
    <w:rsid w:val="00DC79C1"/>
    <w:rsid w:val="00DC7A90"/>
    <w:rsid w:val="00DC7B2E"/>
    <w:rsid w:val="00DC7EBD"/>
    <w:rsid w:val="00DD0053"/>
    <w:rsid w:val="00DD028C"/>
    <w:rsid w:val="00DD02CF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C65"/>
    <w:rsid w:val="00DD2CC2"/>
    <w:rsid w:val="00DD2CDD"/>
    <w:rsid w:val="00DD2DA0"/>
    <w:rsid w:val="00DD2E3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867"/>
    <w:rsid w:val="00DD4B0B"/>
    <w:rsid w:val="00DD4F1E"/>
    <w:rsid w:val="00DD5027"/>
    <w:rsid w:val="00DD5085"/>
    <w:rsid w:val="00DD50F2"/>
    <w:rsid w:val="00DD5131"/>
    <w:rsid w:val="00DD5434"/>
    <w:rsid w:val="00DD5486"/>
    <w:rsid w:val="00DD5576"/>
    <w:rsid w:val="00DD557B"/>
    <w:rsid w:val="00DD55BE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25"/>
    <w:rsid w:val="00DD6E4D"/>
    <w:rsid w:val="00DD7157"/>
    <w:rsid w:val="00DD72BC"/>
    <w:rsid w:val="00DD7509"/>
    <w:rsid w:val="00DD77B1"/>
    <w:rsid w:val="00DD7D2E"/>
    <w:rsid w:val="00DE045D"/>
    <w:rsid w:val="00DE047C"/>
    <w:rsid w:val="00DE04C3"/>
    <w:rsid w:val="00DE0612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4AD"/>
    <w:rsid w:val="00DE2686"/>
    <w:rsid w:val="00DE28AA"/>
    <w:rsid w:val="00DE2901"/>
    <w:rsid w:val="00DE2C8E"/>
    <w:rsid w:val="00DE2D2A"/>
    <w:rsid w:val="00DE2DB5"/>
    <w:rsid w:val="00DE2DC1"/>
    <w:rsid w:val="00DE2E23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E7"/>
    <w:rsid w:val="00DE4062"/>
    <w:rsid w:val="00DE40A9"/>
    <w:rsid w:val="00DE411A"/>
    <w:rsid w:val="00DE4166"/>
    <w:rsid w:val="00DE4372"/>
    <w:rsid w:val="00DE4660"/>
    <w:rsid w:val="00DE49B5"/>
    <w:rsid w:val="00DE4A29"/>
    <w:rsid w:val="00DE4CC5"/>
    <w:rsid w:val="00DE4DA3"/>
    <w:rsid w:val="00DE4EB3"/>
    <w:rsid w:val="00DE4F2D"/>
    <w:rsid w:val="00DE5215"/>
    <w:rsid w:val="00DE534F"/>
    <w:rsid w:val="00DE553D"/>
    <w:rsid w:val="00DE55A7"/>
    <w:rsid w:val="00DE5B8A"/>
    <w:rsid w:val="00DE5C92"/>
    <w:rsid w:val="00DE5CAF"/>
    <w:rsid w:val="00DE602F"/>
    <w:rsid w:val="00DE6167"/>
    <w:rsid w:val="00DE6310"/>
    <w:rsid w:val="00DE6833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937"/>
    <w:rsid w:val="00DE7A3A"/>
    <w:rsid w:val="00DF03F5"/>
    <w:rsid w:val="00DF0635"/>
    <w:rsid w:val="00DF0640"/>
    <w:rsid w:val="00DF07CF"/>
    <w:rsid w:val="00DF0A93"/>
    <w:rsid w:val="00DF0A97"/>
    <w:rsid w:val="00DF0B47"/>
    <w:rsid w:val="00DF120F"/>
    <w:rsid w:val="00DF1298"/>
    <w:rsid w:val="00DF1477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28"/>
    <w:rsid w:val="00DF3CD8"/>
    <w:rsid w:val="00DF3DD0"/>
    <w:rsid w:val="00DF4248"/>
    <w:rsid w:val="00DF42A7"/>
    <w:rsid w:val="00DF45DD"/>
    <w:rsid w:val="00DF46F0"/>
    <w:rsid w:val="00DF4702"/>
    <w:rsid w:val="00DF4A1C"/>
    <w:rsid w:val="00DF4AE4"/>
    <w:rsid w:val="00DF4B08"/>
    <w:rsid w:val="00DF4B84"/>
    <w:rsid w:val="00DF4DEB"/>
    <w:rsid w:val="00DF4F4F"/>
    <w:rsid w:val="00DF527D"/>
    <w:rsid w:val="00DF5917"/>
    <w:rsid w:val="00DF5A6D"/>
    <w:rsid w:val="00DF5B6B"/>
    <w:rsid w:val="00DF601D"/>
    <w:rsid w:val="00DF64A3"/>
    <w:rsid w:val="00DF702F"/>
    <w:rsid w:val="00DF7037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B22"/>
    <w:rsid w:val="00E02BEC"/>
    <w:rsid w:val="00E02F58"/>
    <w:rsid w:val="00E031C1"/>
    <w:rsid w:val="00E0328E"/>
    <w:rsid w:val="00E03353"/>
    <w:rsid w:val="00E033C2"/>
    <w:rsid w:val="00E0348B"/>
    <w:rsid w:val="00E036C4"/>
    <w:rsid w:val="00E03A14"/>
    <w:rsid w:val="00E03BF8"/>
    <w:rsid w:val="00E03E1C"/>
    <w:rsid w:val="00E0418E"/>
    <w:rsid w:val="00E042F3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552"/>
    <w:rsid w:val="00E055D2"/>
    <w:rsid w:val="00E058AF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A2B"/>
    <w:rsid w:val="00E10BB6"/>
    <w:rsid w:val="00E10E4A"/>
    <w:rsid w:val="00E11172"/>
    <w:rsid w:val="00E11285"/>
    <w:rsid w:val="00E11348"/>
    <w:rsid w:val="00E11353"/>
    <w:rsid w:val="00E1145E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E"/>
    <w:rsid w:val="00E133E0"/>
    <w:rsid w:val="00E135EF"/>
    <w:rsid w:val="00E13728"/>
    <w:rsid w:val="00E13798"/>
    <w:rsid w:val="00E138E5"/>
    <w:rsid w:val="00E13911"/>
    <w:rsid w:val="00E13915"/>
    <w:rsid w:val="00E13D95"/>
    <w:rsid w:val="00E13EF3"/>
    <w:rsid w:val="00E13F3A"/>
    <w:rsid w:val="00E1406E"/>
    <w:rsid w:val="00E141D6"/>
    <w:rsid w:val="00E14440"/>
    <w:rsid w:val="00E144EB"/>
    <w:rsid w:val="00E146F4"/>
    <w:rsid w:val="00E1497B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F38"/>
    <w:rsid w:val="00E16143"/>
    <w:rsid w:val="00E163BB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9C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21B5"/>
    <w:rsid w:val="00E221F7"/>
    <w:rsid w:val="00E2264C"/>
    <w:rsid w:val="00E227BD"/>
    <w:rsid w:val="00E22843"/>
    <w:rsid w:val="00E22A87"/>
    <w:rsid w:val="00E22AB7"/>
    <w:rsid w:val="00E22B10"/>
    <w:rsid w:val="00E22BCE"/>
    <w:rsid w:val="00E22D78"/>
    <w:rsid w:val="00E22F89"/>
    <w:rsid w:val="00E22F9D"/>
    <w:rsid w:val="00E22FE1"/>
    <w:rsid w:val="00E23049"/>
    <w:rsid w:val="00E234C1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5A8"/>
    <w:rsid w:val="00E2567D"/>
    <w:rsid w:val="00E2597F"/>
    <w:rsid w:val="00E25A57"/>
    <w:rsid w:val="00E25C81"/>
    <w:rsid w:val="00E25D01"/>
    <w:rsid w:val="00E25EE4"/>
    <w:rsid w:val="00E25F48"/>
    <w:rsid w:val="00E26280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D"/>
    <w:rsid w:val="00E41C38"/>
    <w:rsid w:val="00E41E77"/>
    <w:rsid w:val="00E42055"/>
    <w:rsid w:val="00E423B9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1FC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B4C"/>
    <w:rsid w:val="00E45BD2"/>
    <w:rsid w:val="00E45C20"/>
    <w:rsid w:val="00E45C8E"/>
    <w:rsid w:val="00E45D07"/>
    <w:rsid w:val="00E45DC9"/>
    <w:rsid w:val="00E45DF1"/>
    <w:rsid w:val="00E46022"/>
    <w:rsid w:val="00E46159"/>
    <w:rsid w:val="00E467BF"/>
    <w:rsid w:val="00E46996"/>
    <w:rsid w:val="00E46A4C"/>
    <w:rsid w:val="00E46E8E"/>
    <w:rsid w:val="00E470DE"/>
    <w:rsid w:val="00E47542"/>
    <w:rsid w:val="00E477F8"/>
    <w:rsid w:val="00E47977"/>
    <w:rsid w:val="00E47A36"/>
    <w:rsid w:val="00E47FC7"/>
    <w:rsid w:val="00E5070B"/>
    <w:rsid w:val="00E50768"/>
    <w:rsid w:val="00E50B90"/>
    <w:rsid w:val="00E50BBC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AEA"/>
    <w:rsid w:val="00E52B78"/>
    <w:rsid w:val="00E52B88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D35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A88"/>
    <w:rsid w:val="00E60B33"/>
    <w:rsid w:val="00E60C6D"/>
    <w:rsid w:val="00E61084"/>
    <w:rsid w:val="00E610C0"/>
    <w:rsid w:val="00E61454"/>
    <w:rsid w:val="00E6149E"/>
    <w:rsid w:val="00E614E4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F4D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63F"/>
    <w:rsid w:val="00E659B6"/>
    <w:rsid w:val="00E65D6D"/>
    <w:rsid w:val="00E66033"/>
    <w:rsid w:val="00E66330"/>
    <w:rsid w:val="00E66615"/>
    <w:rsid w:val="00E66740"/>
    <w:rsid w:val="00E66778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66E"/>
    <w:rsid w:val="00E7167A"/>
    <w:rsid w:val="00E7188C"/>
    <w:rsid w:val="00E71977"/>
    <w:rsid w:val="00E71A20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DD"/>
    <w:rsid w:val="00E74A76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32C"/>
    <w:rsid w:val="00E80732"/>
    <w:rsid w:val="00E80939"/>
    <w:rsid w:val="00E80CC7"/>
    <w:rsid w:val="00E80FAD"/>
    <w:rsid w:val="00E81277"/>
    <w:rsid w:val="00E812C0"/>
    <w:rsid w:val="00E8178F"/>
    <w:rsid w:val="00E81942"/>
    <w:rsid w:val="00E819DE"/>
    <w:rsid w:val="00E81AB3"/>
    <w:rsid w:val="00E81B90"/>
    <w:rsid w:val="00E81DC7"/>
    <w:rsid w:val="00E81E02"/>
    <w:rsid w:val="00E82085"/>
    <w:rsid w:val="00E82281"/>
    <w:rsid w:val="00E8289A"/>
    <w:rsid w:val="00E82C19"/>
    <w:rsid w:val="00E82E74"/>
    <w:rsid w:val="00E82F79"/>
    <w:rsid w:val="00E83308"/>
    <w:rsid w:val="00E83482"/>
    <w:rsid w:val="00E83700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C86"/>
    <w:rsid w:val="00E84D6E"/>
    <w:rsid w:val="00E84DA9"/>
    <w:rsid w:val="00E84E1E"/>
    <w:rsid w:val="00E84E36"/>
    <w:rsid w:val="00E84F5A"/>
    <w:rsid w:val="00E85095"/>
    <w:rsid w:val="00E8546A"/>
    <w:rsid w:val="00E859F2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8E"/>
    <w:rsid w:val="00E92DD8"/>
    <w:rsid w:val="00E92DE9"/>
    <w:rsid w:val="00E92EBB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D55"/>
    <w:rsid w:val="00E94F67"/>
    <w:rsid w:val="00E95053"/>
    <w:rsid w:val="00E950BA"/>
    <w:rsid w:val="00E950DF"/>
    <w:rsid w:val="00E95161"/>
    <w:rsid w:val="00E9518C"/>
    <w:rsid w:val="00E95199"/>
    <w:rsid w:val="00E9519D"/>
    <w:rsid w:val="00E95222"/>
    <w:rsid w:val="00E953DA"/>
    <w:rsid w:val="00E9557F"/>
    <w:rsid w:val="00E95653"/>
    <w:rsid w:val="00E95835"/>
    <w:rsid w:val="00E95928"/>
    <w:rsid w:val="00E9594E"/>
    <w:rsid w:val="00E9598E"/>
    <w:rsid w:val="00E959EA"/>
    <w:rsid w:val="00E95C45"/>
    <w:rsid w:val="00E967B0"/>
    <w:rsid w:val="00E967C4"/>
    <w:rsid w:val="00E96831"/>
    <w:rsid w:val="00E96A0E"/>
    <w:rsid w:val="00E96AEB"/>
    <w:rsid w:val="00E96EA9"/>
    <w:rsid w:val="00E97362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5E6"/>
    <w:rsid w:val="00EA0784"/>
    <w:rsid w:val="00EA07D2"/>
    <w:rsid w:val="00EA0A78"/>
    <w:rsid w:val="00EA0CC2"/>
    <w:rsid w:val="00EA0D9E"/>
    <w:rsid w:val="00EA0F7B"/>
    <w:rsid w:val="00EA1055"/>
    <w:rsid w:val="00EA1317"/>
    <w:rsid w:val="00EA13C4"/>
    <w:rsid w:val="00EA13EF"/>
    <w:rsid w:val="00EA1438"/>
    <w:rsid w:val="00EA1507"/>
    <w:rsid w:val="00EA1577"/>
    <w:rsid w:val="00EA1B45"/>
    <w:rsid w:val="00EA1C01"/>
    <w:rsid w:val="00EA24FD"/>
    <w:rsid w:val="00EA2541"/>
    <w:rsid w:val="00EA2574"/>
    <w:rsid w:val="00EA27CF"/>
    <w:rsid w:val="00EA2A8A"/>
    <w:rsid w:val="00EA2CB8"/>
    <w:rsid w:val="00EA2DD7"/>
    <w:rsid w:val="00EA2E61"/>
    <w:rsid w:val="00EA3441"/>
    <w:rsid w:val="00EA347D"/>
    <w:rsid w:val="00EA34C8"/>
    <w:rsid w:val="00EA37C0"/>
    <w:rsid w:val="00EA3828"/>
    <w:rsid w:val="00EA38A3"/>
    <w:rsid w:val="00EA3BB4"/>
    <w:rsid w:val="00EA3C15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23"/>
    <w:rsid w:val="00EA4AA9"/>
    <w:rsid w:val="00EA4D24"/>
    <w:rsid w:val="00EA5032"/>
    <w:rsid w:val="00EA5141"/>
    <w:rsid w:val="00EA517B"/>
    <w:rsid w:val="00EA5352"/>
    <w:rsid w:val="00EA53AE"/>
    <w:rsid w:val="00EA53B9"/>
    <w:rsid w:val="00EA53D7"/>
    <w:rsid w:val="00EA54B6"/>
    <w:rsid w:val="00EA56D3"/>
    <w:rsid w:val="00EA5954"/>
    <w:rsid w:val="00EA5E83"/>
    <w:rsid w:val="00EA5F79"/>
    <w:rsid w:val="00EA5FE1"/>
    <w:rsid w:val="00EA6304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3E"/>
    <w:rsid w:val="00EB1EE2"/>
    <w:rsid w:val="00EB1F80"/>
    <w:rsid w:val="00EB1FBC"/>
    <w:rsid w:val="00EB21CD"/>
    <w:rsid w:val="00EB241A"/>
    <w:rsid w:val="00EB269E"/>
    <w:rsid w:val="00EB285D"/>
    <w:rsid w:val="00EB2A15"/>
    <w:rsid w:val="00EB2DD5"/>
    <w:rsid w:val="00EB2FBF"/>
    <w:rsid w:val="00EB30E0"/>
    <w:rsid w:val="00EB30EF"/>
    <w:rsid w:val="00EB31E9"/>
    <w:rsid w:val="00EB3207"/>
    <w:rsid w:val="00EB3402"/>
    <w:rsid w:val="00EB3422"/>
    <w:rsid w:val="00EB36A7"/>
    <w:rsid w:val="00EB3845"/>
    <w:rsid w:val="00EB387D"/>
    <w:rsid w:val="00EB398C"/>
    <w:rsid w:val="00EB3D06"/>
    <w:rsid w:val="00EB3F29"/>
    <w:rsid w:val="00EB44F2"/>
    <w:rsid w:val="00EB46F3"/>
    <w:rsid w:val="00EB492C"/>
    <w:rsid w:val="00EB4B3B"/>
    <w:rsid w:val="00EB4DED"/>
    <w:rsid w:val="00EB4E3D"/>
    <w:rsid w:val="00EB513E"/>
    <w:rsid w:val="00EB52B9"/>
    <w:rsid w:val="00EB5424"/>
    <w:rsid w:val="00EB55BD"/>
    <w:rsid w:val="00EB5851"/>
    <w:rsid w:val="00EB5AB5"/>
    <w:rsid w:val="00EB611D"/>
    <w:rsid w:val="00EB62C7"/>
    <w:rsid w:val="00EB637B"/>
    <w:rsid w:val="00EB6627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F3B"/>
    <w:rsid w:val="00EB6FF2"/>
    <w:rsid w:val="00EB704D"/>
    <w:rsid w:val="00EB71D0"/>
    <w:rsid w:val="00EB72DF"/>
    <w:rsid w:val="00EB7493"/>
    <w:rsid w:val="00EB78CF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DA7"/>
    <w:rsid w:val="00EC0E22"/>
    <w:rsid w:val="00EC10B7"/>
    <w:rsid w:val="00EC1154"/>
    <w:rsid w:val="00EC1184"/>
    <w:rsid w:val="00EC16AF"/>
    <w:rsid w:val="00EC183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D8"/>
    <w:rsid w:val="00EC50DA"/>
    <w:rsid w:val="00EC50DB"/>
    <w:rsid w:val="00EC5440"/>
    <w:rsid w:val="00EC548E"/>
    <w:rsid w:val="00EC55DD"/>
    <w:rsid w:val="00EC5970"/>
    <w:rsid w:val="00EC5CFF"/>
    <w:rsid w:val="00EC5E80"/>
    <w:rsid w:val="00EC64CB"/>
    <w:rsid w:val="00EC668E"/>
    <w:rsid w:val="00EC6792"/>
    <w:rsid w:val="00EC6807"/>
    <w:rsid w:val="00EC685B"/>
    <w:rsid w:val="00EC69A5"/>
    <w:rsid w:val="00EC69F6"/>
    <w:rsid w:val="00EC6BB2"/>
    <w:rsid w:val="00EC7188"/>
    <w:rsid w:val="00EC7201"/>
    <w:rsid w:val="00EC7217"/>
    <w:rsid w:val="00EC736A"/>
    <w:rsid w:val="00EC7752"/>
    <w:rsid w:val="00EC7787"/>
    <w:rsid w:val="00EC7852"/>
    <w:rsid w:val="00EC7CCE"/>
    <w:rsid w:val="00EC7EEC"/>
    <w:rsid w:val="00EC7FB1"/>
    <w:rsid w:val="00ED010C"/>
    <w:rsid w:val="00ED03AE"/>
    <w:rsid w:val="00ED0425"/>
    <w:rsid w:val="00ED08AF"/>
    <w:rsid w:val="00ED09D0"/>
    <w:rsid w:val="00ED0B8E"/>
    <w:rsid w:val="00ED0C07"/>
    <w:rsid w:val="00ED0E7F"/>
    <w:rsid w:val="00ED1112"/>
    <w:rsid w:val="00ED1A44"/>
    <w:rsid w:val="00ED1BAA"/>
    <w:rsid w:val="00ED249F"/>
    <w:rsid w:val="00ED2BC8"/>
    <w:rsid w:val="00ED2DA7"/>
    <w:rsid w:val="00ED309E"/>
    <w:rsid w:val="00ED3117"/>
    <w:rsid w:val="00ED318F"/>
    <w:rsid w:val="00ED32E3"/>
    <w:rsid w:val="00ED3427"/>
    <w:rsid w:val="00ED3AD9"/>
    <w:rsid w:val="00ED3B42"/>
    <w:rsid w:val="00ED3CFD"/>
    <w:rsid w:val="00ED4146"/>
    <w:rsid w:val="00ED41C1"/>
    <w:rsid w:val="00ED45CE"/>
    <w:rsid w:val="00ED47D0"/>
    <w:rsid w:val="00ED48FE"/>
    <w:rsid w:val="00ED4BA7"/>
    <w:rsid w:val="00ED4C9A"/>
    <w:rsid w:val="00ED4D11"/>
    <w:rsid w:val="00ED4DE9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D22"/>
    <w:rsid w:val="00ED74BD"/>
    <w:rsid w:val="00ED7667"/>
    <w:rsid w:val="00ED7D3B"/>
    <w:rsid w:val="00ED7D86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837"/>
    <w:rsid w:val="00EE19B0"/>
    <w:rsid w:val="00EE1A24"/>
    <w:rsid w:val="00EE1E45"/>
    <w:rsid w:val="00EE1E48"/>
    <w:rsid w:val="00EE1F5A"/>
    <w:rsid w:val="00EE1FAF"/>
    <w:rsid w:val="00EE22F0"/>
    <w:rsid w:val="00EE2563"/>
    <w:rsid w:val="00EE2836"/>
    <w:rsid w:val="00EE293D"/>
    <w:rsid w:val="00EE2CD3"/>
    <w:rsid w:val="00EE2DC5"/>
    <w:rsid w:val="00EE2E3C"/>
    <w:rsid w:val="00EE2E6D"/>
    <w:rsid w:val="00EE30D5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8B"/>
    <w:rsid w:val="00EE4756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C38"/>
    <w:rsid w:val="00EF002A"/>
    <w:rsid w:val="00EF0050"/>
    <w:rsid w:val="00EF026C"/>
    <w:rsid w:val="00EF0576"/>
    <w:rsid w:val="00EF0595"/>
    <w:rsid w:val="00EF0659"/>
    <w:rsid w:val="00EF0780"/>
    <w:rsid w:val="00EF08B1"/>
    <w:rsid w:val="00EF094E"/>
    <w:rsid w:val="00EF0B8F"/>
    <w:rsid w:val="00EF0D0B"/>
    <w:rsid w:val="00EF0D34"/>
    <w:rsid w:val="00EF11B2"/>
    <w:rsid w:val="00EF138E"/>
    <w:rsid w:val="00EF1751"/>
    <w:rsid w:val="00EF193A"/>
    <w:rsid w:val="00EF1979"/>
    <w:rsid w:val="00EF1A68"/>
    <w:rsid w:val="00EF1BC7"/>
    <w:rsid w:val="00EF1D5D"/>
    <w:rsid w:val="00EF1E9C"/>
    <w:rsid w:val="00EF2156"/>
    <w:rsid w:val="00EF225B"/>
    <w:rsid w:val="00EF234F"/>
    <w:rsid w:val="00EF2495"/>
    <w:rsid w:val="00EF26B5"/>
    <w:rsid w:val="00EF270D"/>
    <w:rsid w:val="00EF2A2F"/>
    <w:rsid w:val="00EF2AA0"/>
    <w:rsid w:val="00EF2B43"/>
    <w:rsid w:val="00EF2EED"/>
    <w:rsid w:val="00EF323D"/>
    <w:rsid w:val="00EF32BA"/>
    <w:rsid w:val="00EF3423"/>
    <w:rsid w:val="00EF3866"/>
    <w:rsid w:val="00EF3A6C"/>
    <w:rsid w:val="00EF3D52"/>
    <w:rsid w:val="00EF3D9E"/>
    <w:rsid w:val="00EF4466"/>
    <w:rsid w:val="00EF44D2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5036"/>
    <w:rsid w:val="00EF5073"/>
    <w:rsid w:val="00EF50D1"/>
    <w:rsid w:val="00EF51F1"/>
    <w:rsid w:val="00EF5B46"/>
    <w:rsid w:val="00EF5E92"/>
    <w:rsid w:val="00EF5F78"/>
    <w:rsid w:val="00EF6098"/>
    <w:rsid w:val="00EF6200"/>
    <w:rsid w:val="00EF626C"/>
    <w:rsid w:val="00EF70C8"/>
    <w:rsid w:val="00EF716D"/>
    <w:rsid w:val="00EF71AC"/>
    <w:rsid w:val="00EF728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E2A"/>
    <w:rsid w:val="00F011FD"/>
    <w:rsid w:val="00F01581"/>
    <w:rsid w:val="00F016C6"/>
    <w:rsid w:val="00F01A79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2FF7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611F"/>
    <w:rsid w:val="00F06389"/>
    <w:rsid w:val="00F063B3"/>
    <w:rsid w:val="00F066D6"/>
    <w:rsid w:val="00F0674B"/>
    <w:rsid w:val="00F06B63"/>
    <w:rsid w:val="00F06BB4"/>
    <w:rsid w:val="00F06E52"/>
    <w:rsid w:val="00F07086"/>
    <w:rsid w:val="00F07219"/>
    <w:rsid w:val="00F07574"/>
    <w:rsid w:val="00F076D0"/>
    <w:rsid w:val="00F07782"/>
    <w:rsid w:val="00F07A98"/>
    <w:rsid w:val="00F07C54"/>
    <w:rsid w:val="00F07CD7"/>
    <w:rsid w:val="00F07E99"/>
    <w:rsid w:val="00F07F1D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BC"/>
    <w:rsid w:val="00F129D6"/>
    <w:rsid w:val="00F12C6E"/>
    <w:rsid w:val="00F12DA0"/>
    <w:rsid w:val="00F1303A"/>
    <w:rsid w:val="00F13068"/>
    <w:rsid w:val="00F1325F"/>
    <w:rsid w:val="00F13506"/>
    <w:rsid w:val="00F1355B"/>
    <w:rsid w:val="00F1372B"/>
    <w:rsid w:val="00F13741"/>
    <w:rsid w:val="00F13776"/>
    <w:rsid w:val="00F13B15"/>
    <w:rsid w:val="00F13BD3"/>
    <w:rsid w:val="00F13C72"/>
    <w:rsid w:val="00F13D2E"/>
    <w:rsid w:val="00F13E68"/>
    <w:rsid w:val="00F13FBE"/>
    <w:rsid w:val="00F13FE6"/>
    <w:rsid w:val="00F14128"/>
    <w:rsid w:val="00F1436A"/>
    <w:rsid w:val="00F1464E"/>
    <w:rsid w:val="00F146DB"/>
    <w:rsid w:val="00F14A4D"/>
    <w:rsid w:val="00F14ABD"/>
    <w:rsid w:val="00F14CC6"/>
    <w:rsid w:val="00F14FB2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641D"/>
    <w:rsid w:val="00F168A7"/>
    <w:rsid w:val="00F169A9"/>
    <w:rsid w:val="00F169B3"/>
    <w:rsid w:val="00F16C21"/>
    <w:rsid w:val="00F1702B"/>
    <w:rsid w:val="00F17176"/>
    <w:rsid w:val="00F1721F"/>
    <w:rsid w:val="00F17689"/>
    <w:rsid w:val="00F17BCA"/>
    <w:rsid w:val="00F17FF5"/>
    <w:rsid w:val="00F20041"/>
    <w:rsid w:val="00F2011A"/>
    <w:rsid w:val="00F201F0"/>
    <w:rsid w:val="00F206F4"/>
    <w:rsid w:val="00F20A76"/>
    <w:rsid w:val="00F20C95"/>
    <w:rsid w:val="00F20E43"/>
    <w:rsid w:val="00F2120B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903"/>
    <w:rsid w:val="00F22934"/>
    <w:rsid w:val="00F22975"/>
    <w:rsid w:val="00F22A68"/>
    <w:rsid w:val="00F23138"/>
    <w:rsid w:val="00F2316D"/>
    <w:rsid w:val="00F23248"/>
    <w:rsid w:val="00F232D0"/>
    <w:rsid w:val="00F23606"/>
    <w:rsid w:val="00F236A4"/>
    <w:rsid w:val="00F23731"/>
    <w:rsid w:val="00F238E1"/>
    <w:rsid w:val="00F23A9D"/>
    <w:rsid w:val="00F23C2B"/>
    <w:rsid w:val="00F23CF7"/>
    <w:rsid w:val="00F24387"/>
    <w:rsid w:val="00F24694"/>
    <w:rsid w:val="00F246FA"/>
    <w:rsid w:val="00F247AF"/>
    <w:rsid w:val="00F2499A"/>
    <w:rsid w:val="00F24D29"/>
    <w:rsid w:val="00F24FBE"/>
    <w:rsid w:val="00F2521D"/>
    <w:rsid w:val="00F25757"/>
    <w:rsid w:val="00F259B8"/>
    <w:rsid w:val="00F25BBE"/>
    <w:rsid w:val="00F25BFB"/>
    <w:rsid w:val="00F25C7B"/>
    <w:rsid w:val="00F26195"/>
    <w:rsid w:val="00F262DD"/>
    <w:rsid w:val="00F268B8"/>
    <w:rsid w:val="00F26A8D"/>
    <w:rsid w:val="00F26AA8"/>
    <w:rsid w:val="00F26CE1"/>
    <w:rsid w:val="00F27092"/>
    <w:rsid w:val="00F27107"/>
    <w:rsid w:val="00F2742B"/>
    <w:rsid w:val="00F274FB"/>
    <w:rsid w:val="00F275AE"/>
    <w:rsid w:val="00F2763F"/>
    <w:rsid w:val="00F2774F"/>
    <w:rsid w:val="00F277AD"/>
    <w:rsid w:val="00F277D4"/>
    <w:rsid w:val="00F27AAD"/>
    <w:rsid w:val="00F27B69"/>
    <w:rsid w:val="00F27BAB"/>
    <w:rsid w:val="00F27CD6"/>
    <w:rsid w:val="00F27E59"/>
    <w:rsid w:val="00F27FD6"/>
    <w:rsid w:val="00F30095"/>
    <w:rsid w:val="00F305D1"/>
    <w:rsid w:val="00F30697"/>
    <w:rsid w:val="00F3096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80A"/>
    <w:rsid w:val="00F33DDD"/>
    <w:rsid w:val="00F34209"/>
    <w:rsid w:val="00F342AB"/>
    <w:rsid w:val="00F3450E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B03"/>
    <w:rsid w:val="00F35DE1"/>
    <w:rsid w:val="00F35DF2"/>
    <w:rsid w:val="00F35E81"/>
    <w:rsid w:val="00F35FC3"/>
    <w:rsid w:val="00F36043"/>
    <w:rsid w:val="00F3615B"/>
    <w:rsid w:val="00F361B2"/>
    <w:rsid w:val="00F36212"/>
    <w:rsid w:val="00F36403"/>
    <w:rsid w:val="00F36882"/>
    <w:rsid w:val="00F36AAB"/>
    <w:rsid w:val="00F36B06"/>
    <w:rsid w:val="00F36B8B"/>
    <w:rsid w:val="00F36C33"/>
    <w:rsid w:val="00F36DEE"/>
    <w:rsid w:val="00F370B8"/>
    <w:rsid w:val="00F3730E"/>
    <w:rsid w:val="00F3794F"/>
    <w:rsid w:val="00F37B68"/>
    <w:rsid w:val="00F37BE2"/>
    <w:rsid w:val="00F37CEE"/>
    <w:rsid w:val="00F37D73"/>
    <w:rsid w:val="00F37F40"/>
    <w:rsid w:val="00F40B01"/>
    <w:rsid w:val="00F40B51"/>
    <w:rsid w:val="00F40D4F"/>
    <w:rsid w:val="00F40EF4"/>
    <w:rsid w:val="00F41401"/>
    <w:rsid w:val="00F41532"/>
    <w:rsid w:val="00F415E4"/>
    <w:rsid w:val="00F4176F"/>
    <w:rsid w:val="00F418AC"/>
    <w:rsid w:val="00F41922"/>
    <w:rsid w:val="00F41988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768"/>
    <w:rsid w:val="00F448A1"/>
    <w:rsid w:val="00F449A5"/>
    <w:rsid w:val="00F44B82"/>
    <w:rsid w:val="00F44F6D"/>
    <w:rsid w:val="00F4510F"/>
    <w:rsid w:val="00F45161"/>
    <w:rsid w:val="00F452C5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6C4"/>
    <w:rsid w:val="00F52911"/>
    <w:rsid w:val="00F52B59"/>
    <w:rsid w:val="00F52B95"/>
    <w:rsid w:val="00F52BEF"/>
    <w:rsid w:val="00F52EA3"/>
    <w:rsid w:val="00F53475"/>
    <w:rsid w:val="00F535EE"/>
    <w:rsid w:val="00F5360B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4DF"/>
    <w:rsid w:val="00F55830"/>
    <w:rsid w:val="00F55834"/>
    <w:rsid w:val="00F558C4"/>
    <w:rsid w:val="00F559B9"/>
    <w:rsid w:val="00F55B4A"/>
    <w:rsid w:val="00F55FC4"/>
    <w:rsid w:val="00F56078"/>
    <w:rsid w:val="00F56229"/>
    <w:rsid w:val="00F563AD"/>
    <w:rsid w:val="00F56436"/>
    <w:rsid w:val="00F566FB"/>
    <w:rsid w:val="00F56959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2325"/>
    <w:rsid w:val="00F62622"/>
    <w:rsid w:val="00F627B2"/>
    <w:rsid w:val="00F629B9"/>
    <w:rsid w:val="00F62B86"/>
    <w:rsid w:val="00F62C26"/>
    <w:rsid w:val="00F62C52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40CE"/>
    <w:rsid w:val="00F640FC"/>
    <w:rsid w:val="00F6411A"/>
    <w:rsid w:val="00F64129"/>
    <w:rsid w:val="00F641A0"/>
    <w:rsid w:val="00F64518"/>
    <w:rsid w:val="00F646BC"/>
    <w:rsid w:val="00F646DD"/>
    <w:rsid w:val="00F64C04"/>
    <w:rsid w:val="00F64CA8"/>
    <w:rsid w:val="00F64CCF"/>
    <w:rsid w:val="00F64CD0"/>
    <w:rsid w:val="00F64E0A"/>
    <w:rsid w:val="00F65040"/>
    <w:rsid w:val="00F650B0"/>
    <w:rsid w:val="00F650B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CF0"/>
    <w:rsid w:val="00F65E38"/>
    <w:rsid w:val="00F65ED1"/>
    <w:rsid w:val="00F662A0"/>
    <w:rsid w:val="00F663AF"/>
    <w:rsid w:val="00F663F8"/>
    <w:rsid w:val="00F66417"/>
    <w:rsid w:val="00F66420"/>
    <w:rsid w:val="00F66465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31F"/>
    <w:rsid w:val="00F704FC"/>
    <w:rsid w:val="00F70593"/>
    <w:rsid w:val="00F70861"/>
    <w:rsid w:val="00F70A68"/>
    <w:rsid w:val="00F70BB3"/>
    <w:rsid w:val="00F70D00"/>
    <w:rsid w:val="00F710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922"/>
    <w:rsid w:val="00F72F83"/>
    <w:rsid w:val="00F72F8B"/>
    <w:rsid w:val="00F72FA0"/>
    <w:rsid w:val="00F7333C"/>
    <w:rsid w:val="00F73356"/>
    <w:rsid w:val="00F73988"/>
    <w:rsid w:val="00F739E8"/>
    <w:rsid w:val="00F73C5F"/>
    <w:rsid w:val="00F73CAD"/>
    <w:rsid w:val="00F73F2D"/>
    <w:rsid w:val="00F74002"/>
    <w:rsid w:val="00F74130"/>
    <w:rsid w:val="00F743D8"/>
    <w:rsid w:val="00F743FA"/>
    <w:rsid w:val="00F74477"/>
    <w:rsid w:val="00F747F0"/>
    <w:rsid w:val="00F74C76"/>
    <w:rsid w:val="00F74DD5"/>
    <w:rsid w:val="00F74DDA"/>
    <w:rsid w:val="00F74DF4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A06"/>
    <w:rsid w:val="00F76BBF"/>
    <w:rsid w:val="00F76C54"/>
    <w:rsid w:val="00F76D53"/>
    <w:rsid w:val="00F76DE6"/>
    <w:rsid w:val="00F76E8E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AE"/>
    <w:rsid w:val="00F807D6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7ED"/>
    <w:rsid w:val="00F82849"/>
    <w:rsid w:val="00F8291C"/>
    <w:rsid w:val="00F82A5D"/>
    <w:rsid w:val="00F82C9F"/>
    <w:rsid w:val="00F82D94"/>
    <w:rsid w:val="00F82E9B"/>
    <w:rsid w:val="00F83005"/>
    <w:rsid w:val="00F83017"/>
    <w:rsid w:val="00F8306D"/>
    <w:rsid w:val="00F830A2"/>
    <w:rsid w:val="00F83137"/>
    <w:rsid w:val="00F832C4"/>
    <w:rsid w:val="00F832E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42C"/>
    <w:rsid w:val="00F86486"/>
    <w:rsid w:val="00F865AD"/>
    <w:rsid w:val="00F86638"/>
    <w:rsid w:val="00F8673A"/>
    <w:rsid w:val="00F8679F"/>
    <w:rsid w:val="00F867C2"/>
    <w:rsid w:val="00F86805"/>
    <w:rsid w:val="00F8688A"/>
    <w:rsid w:val="00F86986"/>
    <w:rsid w:val="00F86BE0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F38"/>
    <w:rsid w:val="00F87F3B"/>
    <w:rsid w:val="00F9027E"/>
    <w:rsid w:val="00F90545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3076"/>
    <w:rsid w:val="00F93122"/>
    <w:rsid w:val="00F932AD"/>
    <w:rsid w:val="00F933CC"/>
    <w:rsid w:val="00F93612"/>
    <w:rsid w:val="00F9383B"/>
    <w:rsid w:val="00F93AD5"/>
    <w:rsid w:val="00F94142"/>
    <w:rsid w:val="00F94162"/>
    <w:rsid w:val="00F9418A"/>
    <w:rsid w:val="00F941F9"/>
    <w:rsid w:val="00F94284"/>
    <w:rsid w:val="00F945E0"/>
    <w:rsid w:val="00F94A0F"/>
    <w:rsid w:val="00F94DC3"/>
    <w:rsid w:val="00F95147"/>
    <w:rsid w:val="00F9518A"/>
    <w:rsid w:val="00F953F9"/>
    <w:rsid w:val="00F95461"/>
    <w:rsid w:val="00F954BC"/>
    <w:rsid w:val="00F95694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688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E57"/>
    <w:rsid w:val="00FA0033"/>
    <w:rsid w:val="00FA0132"/>
    <w:rsid w:val="00FA01F0"/>
    <w:rsid w:val="00FA0463"/>
    <w:rsid w:val="00FA05E2"/>
    <w:rsid w:val="00FA082A"/>
    <w:rsid w:val="00FA092F"/>
    <w:rsid w:val="00FA0999"/>
    <w:rsid w:val="00FA0D1F"/>
    <w:rsid w:val="00FA0F17"/>
    <w:rsid w:val="00FA0F8C"/>
    <w:rsid w:val="00FA1087"/>
    <w:rsid w:val="00FA14DC"/>
    <w:rsid w:val="00FA1598"/>
    <w:rsid w:val="00FA1623"/>
    <w:rsid w:val="00FA19DD"/>
    <w:rsid w:val="00FA1C24"/>
    <w:rsid w:val="00FA1C83"/>
    <w:rsid w:val="00FA1D90"/>
    <w:rsid w:val="00FA2034"/>
    <w:rsid w:val="00FA205A"/>
    <w:rsid w:val="00FA2226"/>
    <w:rsid w:val="00FA2584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58B"/>
    <w:rsid w:val="00FA59E7"/>
    <w:rsid w:val="00FA5A82"/>
    <w:rsid w:val="00FA5ACB"/>
    <w:rsid w:val="00FA5DF4"/>
    <w:rsid w:val="00FA611A"/>
    <w:rsid w:val="00FA6539"/>
    <w:rsid w:val="00FA65F3"/>
    <w:rsid w:val="00FA669E"/>
    <w:rsid w:val="00FA68DC"/>
    <w:rsid w:val="00FA695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AA3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420"/>
    <w:rsid w:val="00FB36FD"/>
    <w:rsid w:val="00FB3742"/>
    <w:rsid w:val="00FB3910"/>
    <w:rsid w:val="00FB3AD1"/>
    <w:rsid w:val="00FB3BE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B8"/>
    <w:rsid w:val="00FB5002"/>
    <w:rsid w:val="00FB50B3"/>
    <w:rsid w:val="00FB51CF"/>
    <w:rsid w:val="00FB5201"/>
    <w:rsid w:val="00FB54C2"/>
    <w:rsid w:val="00FB5C74"/>
    <w:rsid w:val="00FB5DF7"/>
    <w:rsid w:val="00FB5DFB"/>
    <w:rsid w:val="00FB5EEA"/>
    <w:rsid w:val="00FB61E7"/>
    <w:rsid w:val="00FB6AFB"/>
    <w:rsid w:val="00FB6BFC"/>
    <w:rsid w:val="00FB6C4C"/>
    <w:rsid w:val="00FB71A4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27"/>
    <w:rsid w:val="00FC112E"/>
    <w:rsid w:val="00FC113F"/>
    <w:rsid w:val="00FC12F6"/>
    <w:rsid w:val="00FC1664"/>
    <w:rsid w:val="00FC1A89"/>
    <w:rsid w:val="00FC1D83"/>
    <w:rsid w:val="00FC1E79"/>
    <w:rsid w:val="00FC23B1"/>
    <w:rsid w:val="00FC2585"/>
    <w:rsid w:val="00FC27CC"/>
    <w:rsid w:val="00FC28B1"/>
    <w:rsid w:val="00FC29D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D5A"/>
    <w:rsid w:val="00FC3E2D"/>
    <w:rsid w:val="00FC3EA1"/>
    <w:rsid w:val="00FC40AB"/>
    <w:rsid w:val="00FC40C3"/>
    <w:rsid w:val="00FC411E"/>
    <w:rsid w:val="00FC4219"/>
    <w:rsid w:val="00FC4395"/>
    <w:rsid w:val="00FC456B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9FA"/>
    <w:rsid w:val="00FC5DCC"/>
    <w:rsid w:val="00FC5E3A"/>
    <w:rsid w:val="00FC5EF5"/>
    <w:rsid w:val="00FC5FB2"/>
    <w:rsid w:val="00FC60DF"/>
    <w:rsid w:val="00FC64B0"/>
    <w:rsid w:val="00FC68B2"/>
    <w:rsid w:val="00FC6BC0"/>
    <w:rsid w:val="00FC6C58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B5B"/>
    <w:rsid w:val="00FD2EE4"/>
    <w:rsid w:val="00FD337B"/>
    <w:rsid w:val="00FD3444"/>
    <w:rsid w:val="00FD36C7"/>
    <w:rsid w:val="00FD38B2"/>
    <w:rsid w:val="00FD3AAF"/>
    <w:rsid w:val="00FD421F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EBC"/>
    <w:rsid w:val="00FD6EF9"/>
    <w:rsid w:val="00FD7427"/>
    <w:rsid w:val="00FD7652"/>
    <w:rsid w:val="00FD77B6"/>
    <w:rsid w:val="00FD788F"/>
    <w:rsid w:val="00FD7CAD"/>
    <w:rsid w:val="00FD7D6D"/>
    <w:rsid w:val="00FD7FB2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CC8"/>
    <w:rsid w:val="00FE4E60"/>
    <w:rsid w:val="00FE5034"/>
    <w:rsid w:val="00FE50F9"/>
    <w:rsid w:val="00FE542F"/>
    <w:rsid w:val="00FE563D"/>
    <w:rsid w:val="00FE57C3"/>
    <w:rsid w:val="00FE5AC0"/>
    <w:rsid w:val="00FE5DCD"/>
    <w:rsid w:val="00FE5F2B"/>
    <w:rsid w:val="00FE620D"/>
    <w:rsid w:val="00FE6222"/>
    <w:rsid w:val="00FE6345"/>
    <w:rsid w:val="00FE63BA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5C"/>
    <w:rsid w:val="00FE7D03"/>
    <w:rsid w:val="00FE7E6C"/>
    <w:rsid w:val="00FE7F14"/>
    <w:rsid w:val="00FF0166"/>
    <w:rsid w:val="00FF0215"/>
    <w:rsid w:val="00FF044D"/>
    <w:rsid w:val="00FF074A"/>
    <w:rsid w:val="00FF089C"/>
    <w:rsid w:val="00FF0AA6"/>
    <w:rsid w:val="00FF0B20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C27"/>
    <w:rsid w:val="00FF2C3A"/>
    <w:rsid w:val="00FF2EEF"/>
    <w:rsid w:val="00FF2F28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61"/>
    <w:rsid w:val="00FF4E1E"/>
    <w:rsid w:val="00FF4EAC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1103019"/>
  <w15:chartTrackingRefBased/>
  <w15:docId w15:val="{C134A1B0-788C-4691-B418-DF1BEA2A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E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howCompanyProfile('0105550068752','1')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C0BB7-018E-4AF5-A30F-2E7A3C7A5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136</Pages>
  <Words>25299</Words>
  <Characters>144207</Characters>
  <Application>Microsoft Office Word</Application>
  <DocSecurity>0</DocSecurity>
  <Lines>1201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169168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Patcharapol, Noisri</cp:lastModifiedBy>
  <cp:revision>6</cp:revision>
  <cp:lastPrinted>2020-11-06T10:12:00Z</cp:lastPrinted>
  <dcterms:created xsi:type="dcterms:W3CDTF">2020-11-06T12:02:00Z</dcterms:created>
  <dcterms:modified xsi:type="dcterms:W3CDTF">2020-11-06T13:38:00Z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</Properties>
</file>