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288DB" w14:textId="651767F4" w:rsidR="00134D20" w:rsidRPr="003D23B5" w:rsidRDefault="00DD5245" w:rsidP="00ED6C83">
      <w:pPr>
        <w:tabs>
          <w:tab w:val="left" w:pos="630"/>
        </w:tabs>
        <w:rPr>
          <w:b/>
          <w:bCs/>
          <w:sz w:val="28"/>
          <w:szCs w:val="28"/>
          <w:lang w:val="en-US" w:bidi="th-TH"/>
        </w:rPr>
      </w:pPr>
      <w:bookmarkStart w:id="0" w:name="_GoBack"/>
      <w:bookmarkEnd w:id="0"/>
      <w:r>
        <w:rPr>
          <w:b/>
          <w:bCs/>
          <w:sz w:val="28"/>
          <w:szCs w:val="28"/>
          <w:cs/>
          <w:lang w:val="en-US" w:bidi="th-TH"/>
        </w:rPr>
        <w:tab/>
      </w:r>
    </w:p>
    <w:p w14:paraId="16491EA4" w14:textId="77777777" w:rsidR="00134D20" w:rsidRDefault="00134D20" w:rsidP="00134D20">
      <w:pPr>
        <w:rPr>
          <w:b/>
          <w:bCs/>
          <w:sz w:val="28"/>
          <w:szCs w:val="28"/>
        </w:rPr>
      </w:pPr>
    </w:p>
    <w:p w14:paraId="0E292E55" w14:textId="77777777" w:rsidR="00134D20" w:rsidRDefault="00134D20" w:rsidP="00134D20">
      <w:pPr>
        <w:rPr>
          <w:b/>
          <w:bCs/>
          <w:sz w:val="28"/>
          <w:szCs w:val="28"/>
        </w:rPr>
      </w:pPr>
    </w:p>
    <w:p w14:paraId="5CE3218F" w14:textId="77777777" w:rsidR="00134D20" w:rsidRDefault="00134D20" w:rsidP="00134D20">
      <w:pPr>
        <w:rPr>
          <w:b/>
          <w:bCs/>
          <w:sz w:val="28"/>
          <w:szCs w:val="28"/>
        </w:rPr>
      </w:pPr>
    </w:p>
    <w:p w14:paraId="108B4B03" w14:textId="77777777" w:rsidR="00134D20" w:rsidRDefault="00134D20" w:rsidP="00134D20">
      <w:pPr>
        <w:rPr>
          <w:b/>
          <w:bCs/>
          <w:sz w:val="28"/>
          <w:szCs w:val="28"/>
        </w:rPr>
      </w:pPr>
    </w:p>
    <w:p w14:paraId="4AC96052" w14:textId="77777777" w:rsidR="00134D20" w:rsidRDefault="00134D20" w:rsidP="00134D20">
      <w:pPr>
        <w:rPr>
          <w:b/>
          <w:bCs/>
          <w:sz w:val="28"/>
          <w:szCs w:val="28"/>
        </w:rPr>
      </w:pPr>
    </w:p>
    <w:p w14:paraId="2A810667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2DF6460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F1A913D" w14:textId="77777777"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14:paraId="7942AD3E" w14:textId="77777777"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14:paraId="0DFD2CCC" w14:textId="77777777" w:rsidR="0099118C" w:rsidRDefault="00AA3B20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r w:rsidRPr="000F5692">
        <w:rPr>
          <w:b/>
          <w:bCs/>
          <w:sz w:val="40"/>
          <w:szCs w:val="40"/>
        </w:rPr>
        <w:t xml:space="preserve">Polene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</w:p>
    <w:p w14:paraId="44AC3898" w14:textId="77777777" w:rsidR="0099118C" w:rsidRDefault="0099118C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>and its Subsidiaries</w:t>
      </w:r>
    </w:p>
    <w:p w14:paraId="1E03F8AF" w14:textId="77777777"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14:paraId="0B4EAEA6" w14:textId="77777777" w:rsidR="00515382" w:rsidRPr="002252D2" w:rsidRDefault="00515382" w:rsidP="00515382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2441065E" w14:textId="4DBFE74A" w:rsidR="00826186" w:rsidRPr="002252D2" w:rsidRDefault="00826186" w:rsidP="00826186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>for the three</w:t>
      </w:r>
      <w:r w:rsidR="00DD662D" w:rsidRPr="00DD662D">
        <w:rPr>
          <w:rFonts w:cs="Times New Roman"/>
          <w:spacing w:val="-3"/>
          <w:szCs w:val="36"/>
          <w:lang w:val="en-US"/>
        </w:rPr>
        <w:t>-</w:t>
      </w:r>
      <w:r w:rsidRPr="002252D2">
        <w:rPr>
          <w:rFonts w:cs="Times New Roman"/>
          <w:spacing w:val="-3"/>
          <w:szCs w:val="36"/>
        </w:rPr>
        <w:t xml:space="preserve">month and </w:t>
      </w:r>
      <w:r>
        <w:rPr>
          <w:rFonts w:cs="Times New Roman"/>
          <w:szCs w:val="36"/>
        </w:rPr>
        <w:t>nine</w:t>
      </w:r>
      <w:r w:rsidR="00DD662D" w:rsidRPr="00DD662D">
        <w:rPr>
          <w:rFonts w:cs="Times New Roman"/>
          <w:szCs w:val="36"/>
          <w:lang w:val="en-US"/>
        </w:rPr>
        <w:t>-</w:t>
      </w:r>
      <w:r w:rsidRPr="002252D2">
        <w:rPr>
          <w:rFonts w:cs="Times New Roman"/>
          <w:szCs w:val="36"/>
        </w:rPr>
        <w:t>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55C0053D" w14:textId="280D867E" w:rsidR="00515382" w:rsidRPr="00B5416D" w:rsidRDefault="001D7B61" w:rsidP="00826186">
      <w:pPr>
        <w:pStyle w:val="CoverTitle"/>
        <w:jc w:val="center"/>
        <w:rPr>
          <w:sz w:val="32"/>
          <w:szCs w:val="45"/>
          <w:lang w:val="en-US" w:bidi="th-TH"/>
        </w:rPr>
      </w:pPr>
      <w:r w:rsidRPr="001D7B61">
        <w:rPr>
          <w:rFonts w:cs="Times New Roman"/>
          <w:spacing w:val="-3"/>
          <w:szCs w:val="36"/>
          <w:lang w:val="en-US"/>
        </w:rPr>
        <w:t>30</w:t>
      </w:r>
      <w:r w:rsidR="00826186" w:rsidRPr="002252D2">
        <w:rPr>
          <w:rFonts w:cs="Times New Roman"/>
          <w:spacing w:val="-3"/>
          <w:szCs w:val="36"/>
        </w:rPr>
        <w:t xml:space="preserve"> </w:t>
      </w:r>
      <w:r w:rsidR="00826186">
        <w:rPr>
          <w:rFonts w:cs="Times New Roman"/>
          <w:spacing w:val="-3"/>
          <w:szCs w:val="36"/>
        </w:rPr>
        <w:t>September</w:t>
      </w:r>
      <w:r w:rsidR="00515382" w:rsidRPr="002252D2">
        <w:rPr>
          <w:rFonts w:cs="Times New Roman"/>
          <w:spacing w:val="-3"/>
          <w:szCs w:val="36"/>
        </w:rPr>
        <w:t xml:space="preserve"> </w:t>
      </w:r>
      <w:r w:rsidRPr="001D7B61">
        <w:rPr>
          <w:spacing w:val="-3"/>
          <w:szCs w:val="36"/>
          <w:lang w:val="en-US"/>
        </w:rPr>
        <w:t>2020</w:t>
      </w:r>
    </w:p>
    <w:p w14:paraId="2B03781A" w14:textId="77777777"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3F233D82" w14:textId="77777777"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</w:t>
      </w:r>
      <w:r w:rsidR="00BB09B9">
        <w:rPr>
          <w:szCs w:val="36"/>
        </w:rPr>
        <w:t xml:space="preserve"> review</w:t>
      </w:r>
      <w:r>
        <w:rPr>
          <w:szCs w:val="36"/>
        </w:rPr>
        <w:t xml:space="preserve"> </w:t>
      </w:r>
      <w:r w:rsidR="00896EE9">
        <w:rPr>
          <w:szCs w:val="36"/>
        </w:rPr>
        <w:t>report</w:t>
      </w:r>
    </w:p>
    <w:p w14:paraId="45FB89AE" w14:textId="77777777"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</w:p>
    <w:p w14:paraId="5DDDAFCD" w14:textId="77777777" w:rsidR="00134D20" w:rsidRDefault="00134D20" w:rsidP="00134D20">
      <w:pPr>
        <w:rPr>
          <w:b/>
          <w:bCs/>
          <w:sz w:val="28"/>
          <w:szCs w:val="28"/>
        </w:rPr>
        <w:sectPr w:rsidR="00134D20" w:rsidSect="004A2762">
          <w:footerReference w:type="even" r:id="rId9"/>
          <w:footerReference w:type="default" r:id="rId10"/>
          <w:pgSz w:w="11909" w:h="16834" w:code="9"/>
          <w:pgMar w:top="691" w:right="1152" w:bottom="576" w:left="1152" w:header="360" w:footer="720" w:gutter="0"/>
          <w:pgNumType w:start="0"/>
          <w:cols w:space="720"/>
          <w:docGrid w:linePitch="360"/>
        </w:sectPr>
      </w:pPr>
    </w:p>
    <w:p w14:paraId="61CB895C" w14:textId="19A509E0" w:rsidR="00134D20" w:rsidRDefault="00134D20" w:rsidP="00134D20">
      <w:pPr>
        <w:rPr>
          <w:b/>
          <w:bCs/>
          <w:sz w:val="28"/>
          <w:szCs w:val="28"/>
        </w:rPr>
      </w:pPr>
    </w:p>
    <w:p w14:paraId="6B789E74" w14:textId="77777777" w:rsidR="00722044" w:rsidRDefault="00722044" w:rsidP="00134D20">
      <w:pPr>
        <w:rPr>
          <w:b/>
          <w:bCs/>
          <w:sz w:val="28"/>
          <w:szCs w:val="28"/>
        </w:rPr>
      </w:pPr>
    </w:p>
    <w:p w14:paraId="68357FD8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77676E1" w14:textId="77777777" w:rsidR="00AE7124" w:rsidRDefault="00AE7124" w:rsidP="00134D20">
      <w:pPr>
        <w:rPr>
          <w:b/>
          <w:bCs/>
          <w:sz w:val="28"/>
          <w:szCs w:val="28"/>
        </w:rPr>
      </w:pPr>
    </w:p>
    <w:p w14:paraId="46BB87C7" w14:textId="77777777" w:rsidR="00AE7124" w:rsidRDefault="00AE7124" w:rsidP="00134D20">
      <w:pPr>
        <w:rPr>
          <w:b/>
          <w:bCs/>
          <w:sz w:val="28"/>
          <w:szCs w:val="28"/>
        </w:rPr>
      </w:pPr>
    </w:p>
    <w:p w14:paraId="2354C8AB" w14:textId="77777777" w:rsidR="00AE7124" w:rsidRDefault="00AE7124" w:rsidP="00134D20">
      <w:pPr>
        <w:rPr>
          <w:b/>
          <w:bCs/>
          <w:sz w:val="28"/>
          <w:szCs w:val="28"/>
        </w:rPr>
      </w:pPr>
    </w:p>
    <w:p w14:paraId="06A306C4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7473AFC" w14:textId="77777777" w:rsidR="00743C7B" w:rsidRDefault="00743C7B" w:rsidP="00134D20">
      <w:pPr>
        <w:rPr>
          <w:b/>
          <w:bCs/>
          <w:sz w:val="28"/>
          <w:szCs w:val="28"/>
        </w:rPr>
      </w:pPr>
    </w:p>
    <w:p w14:paraId="42AEAEB6" w14:textId="77777777" w:rsidR="00743C7B" w:rsidRDefault="00743C7B" w:rsidP="00134D20">
      <w:pPr>
        <w:rPr>
          <w:b/>
          <w:bCs/>
          <w:sz w:val="28"/>
          <w:szCs w:val="28"/>
        </w:rPr>
      </w:pPr>
    </w:p>
    <w:p w14:paraId="42715BCD" w14:textId="77777777" w:rsidR="00134D20" w:rsidRDefault="00134D20" w:rsidP="00134D20">
      <w:pPr>
        <w:rPr>
          <w:b/>
          <w:bCs/>
          <w:sz w:val="28"/>
          <w:szCs w:val="28"/>
        </w:rPr>
      </w:pPr>
    </w:p>
    <w:p w14:paraId="11DB9F97" w14:textId="77777777" w:rsidR="00134D20" w:rsidRDefault="00134D20" w:rsidP="00134D20">
      <w:pPr>
        <w:ind w:right="-270"/>
        <w:rPr>
          <w:b/>
          <w:bCs/>
          <w:sz w:val="28"/>
          <w:szCs w:val="28"/>
        </w:rPr>
      </w:pPr>
    </w:p>
    <w:p w14:paraId="31862EB6" w14:textId="77777777"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Default="00741C22" w:rsidP="00134D20">
      <w:pPr>
        <w:jc w:val="both"/>
        <w:rPr>
          <w:b/>
          <w:bCs/>
        </w:rPr>
      </w:pPr>
    </w:p>
    <w:p w14:paraId="2E92AD80" w14:textId="77777777" w:rsidR="00741C22" w:rsidRDefault="00741C22" w:rsidP="00134D20">
      <w:pPr>
        <w:jc w:val="both"/>
        <w:rPr>
          <w:b/>
          <w:bCs/>
        </w:rPr>
      </w:pPr>
    </w:p>
    <w:p w14:paraId="4C16D786" w14:textId="77777777" w:rsidR="00134D20" w:rsidRPr="004A2762" w:rsidRDefault="00C3599C" w:rsidP="00134D20">
      <w:pPr>
        <w:jc w:val="both"/>
        <w:rPr>
          <w:b/>
          <w:bCs/>
          <w:sz w:val="24"/>
          <w:szCs w:val="24"/>
          <w:lang w:bidi="th-TH"/>
        </w:rPr>
      </w:pPr>
      <w:r w:rsidRPr="004A2762">
        <w:rPr>
          <w:b/>
          <w:bCs/>
          <w:sz w:val="24"/>
          <w:szCs w:val="24"/>
        </w:rPr>
        <w:t>To the Board of Directors</w:t>
      </w:r>
      <w:r w:rsidR="00134D20" w:rsidRPr="004A2762">
        <w:rPr>
          <w:b/>
          <w:bCs/>
          <w:sz w:val="24"/>
          <w:szCs w:val="24"/>
        </w:rPr>
        <w:t xml:space="preserve"> of TPI Polene Power</w:t>
      </w:r>
      <w:r w:rsidR="00AA3B20" w:rsidRPr="004A2762">
        <w:rPr>
          <w:b/>
          <w:bCs/>
          <w:sz w:val="24"/>
          <w:szCs w:val="24"/>
        </w:rPr>
        <w:t xml:space="preserve"> Public</w:t>
      </w:r>
      <w:r w:rsidR="00134D20" w:rsidRPr="004A2762">
        <w:rPr>
          <w:b/>
          <w:bCs/>
          <w:sz w:val="24"/>
          <w:szCs w:val="24"/>
        </w:rPr>
        <w:t xml:space="preserve"> Co</w:t>
      </w:r>
      <w:r w:rsidR="00134D20" w:rsidRPr="004A2762">
        <w:rPr>
          <w:b/>
          <w:bCs/>
          <w:sz w:val="24"/>
          <w:szCs w:val="24"/>
          <w:lang w:bidi="th-TH"/>
        </w:rPr>
        <w:t>mpany Limited</w:t>
      </w:r>
    </w:p>
    <w:p w14:paraId="23570939" w14:textId="77777777" w:rsidR="00134D20" w:rsidRPr="00134D20" w:rsidRDefault="00134D20" w:rsidP="00134D20">
      <w:pPr>
        <w:jc w:val="both"/>
        <w:rPr>
          <w:rFonts w:cs="Cordia New"/>
          <w:lang w:bidi="th-TH"/>
        </w:rPr>
      </w:pPr>
    </w:p>
    <w:p w14:paraId="5D098581" w14:textId="77777777" w:rsidR="00134D20" w:rsidRPr="00134D20" w:rsidRDefault="00134D20" w:rsidP="00134D20">
      <w:pPr>
        <w:jc w:val="both"/>
        <w:rPr>
          <w:rFonts w:cs="Cordia New"/>
          <w:lang w:bidi="th-TH"/>
        </w:rPr>
      </w:pPr>
    </w:p>
    <w:p w14:paraId="70EE6F6F" w14:textId="2DF11AC0" w:rsidR="00515382" w:rsidRDefault="004A2762" w:rsidP="00515382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Polene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Polene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 xml:space="preserve">t </w:t>
      </w:r>
      <w:r w:rsidR="001D7B61" w:rsidRPr="001D7B61">
        <w:rPr>
          <w:lang w:val="en-US" w:bidi="th-TH"/>
        </w:rPr>
        <w:t>30</w:t>
      </w:r>
      <w:r>
        <w:rPr>
          <w:lang w:bidi="th-TH"/>
        </w:rPr>
        <w:t xml:space="preserve"> September </w:t>
      </w:r>
      <w:r w:rsidR="001D7B61" w:rsidRPr="001D7B61">
        <w:rPr>
          <w:lang w:val="en-US" w:bidi="th-TH"/>
        </w:rPr>
        <w:t>2020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>he three</w:t>
      </w:r>
      <w:r w:rsidR="00DD662D" w:rsidRPr="00DD662D">
        <w:rPr>
          <w:lang w:val="en-US" w:bidi="th-TH"/>
        </w:rPr>
        <w:t>-</w:t>
      </w:r>
      <w:r w:rsidRPr="00A8466E">
        <w:rPr>
          <w:lang w:bidi="th-TH"/>
        </w:rPr>
        <w:t xml:space="preserve">month </w:t>
      </w:r>
      <w:r>
        <w:rPr>
          <w:lang w:bidi="th-TH"/>
        </w:rPr>
        <w:t>and nine</w:t>
      </w:r>
      <w:r w:rsidR="00DD662D" w:rsidRPr="00DD662D">
        <w:rPr>
          <w:lang w:val="en-US" w:bidi="th-TH"/>
        </w:rPr>
        <w:t>-</w:t>
      </w:r>
      <w:r w:rsidRPr="00A8466E">
        <w:rPr>
          <w:lang w:bidi="th-TH"/>
        </w:rPr>
        <w:t>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</w:t>
      </w:r>
      <w:r w:rsidR="001D7B61" w:rsidRPr="001D7B61">
        <w:rPr>
          <w:lang w:val="en-US" w:bidi="th-TH"/>
        </w:rPr>
        <w:t>30</w:t>
      </w:r>
      <w:r>
        <w:rPr>
          <w:lang w:bidi="th-TH"/>
        </w:rPr>
        <w:t xml:space="preserve"> September </w:t>
      </w:r>
      <w:r w:rsidR="001D7B61" w:rsidRPr="001D7B61">
        <w:rPr>
          <w:lang w:val="en-US" w:bidi="th-TH"/>
        </w:rPr>
        <w:t>2020</w:t>
      </w:r>
      <w:r>
        <w:rPr>
          <w:lang w:bidi="th-TH"/>
        </w:rPr>
        <w:t>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nine</w:t>
      </w:r>
      <w:r w:rsidR="00DD662D" w:rsidRPr="00DD662D">
        <w:rPr>
          <w:lang w:val="en-US" w:bidi="th-TH"/>
        </w:rPr>
        <w:t>-</w:t>
      </w:r>
      <w:r w:rsidRPr="00A8466E">
        <w:rPr>
          <w:lang w:bidi="th-TH"/>
        </w:rPr>
        <w:t>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</w:t>
      </w:r>
      <w:r w:rsidR="001D7B61" w:rsidRPr="001D7B61">
        <w:rPr>
          <w:lang w:val="en-US" w:bidi="th-TH"/>
        </w:rPr>
        <w:t>30</w:t>
      </w:r>
      <w:r>
        <w:rPr>
          <w:lang w:bidi="th-TH"/>
        </w:rPr>
        <w:t xml:space="preserve"> September </w:t>
      </w:r>
      <w:r w:rsidR="001D7B61" w:rsidRPr="001D7B61">
        <w:rPr>
          <w:lang w:val="en-US" w:bidi="th-TH"/>
        </w:rPr>
        <w:t>2020</w:t>
      </w:r>
      <w:r>
        <w:rPr>
          <w:lang w:bidi="th-TH"/>
        </w:rPr>
        <w:t>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 xml:space="preserve">information in accordance with Thai Accounting Standard </w:t>
      </w:r>
      <w:r w:rsidR="001D7B61" w:rsidRPr="001D7B61">
        <w:rPr>
          <w:spacing w:val="-2"/>
          <w:szCs w:val="22"/>
          <w:lang w:val="en-US"/>
        </w:rPr>
        <w:t>34</w:t>
      </w:r>
      <w:r w:rsidRPr="00C6049C">
        <w:rPr>
          <w:spacing w:val="-2"/>
          <w:szCs w:val="22"/>
        </w:rPr>
        <w:t>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0DBE1264" w14:textId="77777777" w:rsidR="00A8466E" w:rsidRPr="00515382" w:rsidRDefault="00A8466E" w:rsidP="00A8466E">
      <w:pPr>
        <w:jc w:val="both"/>
        <w:rPr>
          <w:lang w:bidi="th-TH"/>
        </w:rPr>
      </w:pPr>
    </w:p>
    <w:p w14:paraId="4FD439CE" w14:textId="77777777"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14:paraId="1BBA6583" w14:textId="77777777" w:rsidR="00A8466E" w:rsidRDefault="00A8466E" w:rsidP="00A8466E">
      <w:pPr>
        <w:jc w:val="both"/>
      </w:pPr>
    </w:p>
    <w:p w14:paraId="58D5059D" w14:textId="3A0AD131" w:rsidR="00A8466E" w:rsidRDefault="00A8466E" w:rsidP="0051505B">
      <w:pPr>
        <w:jc w:val="thaiDistribute"/>
        <w:rPr>
          <w:szCs w:val="22"/>
        </w:rPr>
      </w:pPr>
      <w:r>
        <w:t xml:space="preserve">I conducted my review in accordance with Thai Standard on Review Engagements </w:t>
      </w:r>
      <w:r w:rsidR="001D7B61" w:rsidRPr="001D7B61">
        <w:rPr>
          <w:lang w:val="en-US"/>
        </w:rPr>
        <w:t>2410</w:t>
      </w:r>
      <w:r>
        <w:t xml:space="preserve">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7F454C9F" w14:textId="77777777" w:rsidR="00134D20" w:rsidRDefault="00134D20" w:rsidP="00134D20">
      <w:pPr>
        <w:jc w:val="both"/>
        <w:rPr>
          <w:szCs w:val="22"/>
        </w:rPr>
      </w:pPr>
    </w:p>
    <w:p w14:paraId="209961E1" w14:textId="77777777"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74CC0CB" w14:textId="77777777" w:rsidR="00A8466E" w:rsidRDefault="00A8466E" w:rsidP="00C16218">
      <w:pPr>
        <w:ind w:right="-27"/>
        <w:jc w:val="both"/>
      </w:pPr>
    </w:p>
    <w:p w14:paraId="168CED3C" w14:textId="6E0AF111" w:rsidR="00A8466E" w:rsidRDefault="00A8466E" w:rsidP="00A8466E">
      <w:pPr>
        <w:jc w:val="both"/>
      </w:pPr>
      <w:r w:rsidRPr="00D65825">
        <w:rPr>
          <w:spacing w:val="4"/>
          <w:szCs w:val="22"/>
        </w:rPr>
        <w:t xml:space="preserve">Based on my review, nothing has come to my attention that causes me to believe that the accompanying </w:t>
      </w:r>
      <w:r w:rsidRPr="000D0816">
        <w:rPr>
          <w:szCs w:val="22"/>
        </w:rPr>
        <w:t>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 xml:space="preserve">accordance with Thai Accounting Standard </w:t>
      </w:r>
      <w:r w:rsidR="001D7B61" w:rsidRPr="001D7B61">
        <w:rPr>
          <w:szCs w:val="22"/>
          <w:lang w:val="en-US"/>
        </w:rPr>
        <w:t>34</w:t>
      </w:r>
      <w:r w:rsidRPr="000D0816">
        <w:rPr>
          <w:szCs w:val="22"/>
        </w:rPr>
        <w:t>, “Interim Financial Reporting”.</w:t>
      </w:r>
    </w:p>
    <w:p w14:paraId="3775E732" w14:textId="77777777" w:rsidR="00134D20" w:rsidRPr="00953D30" w:rsidRDefault="00134D20" w:rsidP="00134D20">
      <w:pPr>
        <w:jc w:val="both"/>
      </w:pPr>
    </w:p>
    <w:p w14:paraId="41333F2F" w14:textId="77777777" w:rsidR="00134D20" w:rsidRDefault="00134D20" w:rsidP="00134D20">
      <w:pPr>
        <w:jc w:val="both"/>
        <w:rPr>
          <w:i/>
          <w:iCs/>
        </w:rPr>
      </w:pPr>
    </w:p>
    <w:p w14:paraId="660BB5A1" w14:textId="77777777"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14:paraId="6A43CD3C" w14:textId="77777777"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46255847" w14:textId="77777777"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21B881B3" w14:textId="77777777"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 w:rsidR="004C65A6">
        <w:rPr>
          <w:szCs w:val="22"/>
        </w:rPr>
        <w:t>Bunyarit Thanormcharoen</w:t>
      </w:r>
      <w:r w:rsidRPr="003F6CF1">
        <w:rPr>
          <w:szCs w:val="22"/>
        </w:rPr>
        <w:t>)</w:t>
      </w:r>
    </w:p>
    <w:p w14:paraId="3E5464B4" w14:textId="77777777"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14:paraId="46A81B77" w14:textId="42B4C157" w:rsidR="00134D20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1D7B61" w:rsidRPr="001D7B61">
        <w:rPr>
          <w:szCs w:val="22"/>
        </w:rPr>
        <w:t>7900</w:t>
      </w:r>
    </w:p>
    <w:p w14:paraId="0BA4C193" w14:textId="77777777" w:rsidR="004A2762" w:rsidRPr="003F6CF1" w:rsidRDefault="004A2762" w:rsidP="00134D20">
      <w:pPr>
        <w:pStyle w:val="RNormal"/>
        <w:rPr>
          <w:szCs w:val="22"/>
        </w:rPr>
      </w:pPr>
    </w:p>
    <w:p w14:paraId="3A328869" w14:textId="77777777" w:rsidR="00134D20" w:rsidRPr="003F6CF1" w:rsidRDefault="00134D20" w:rsidP="00134D20">
      <w:pPr>
        <w:pStyle w:val="RNormal"/>
        <w:rPr>
          <w:color w:val="0000FF"/>
          <w:szCs w:val="22"/>
        </w:rPr>
      </w:pPr>
    </w:p>
    <w:p w14:paraId="3FA7F85D" w14:textId="77777777"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>KPMG Phoomchai Audit Ltd.</w:t>
      </w:r>
    </w:p>
    <w:p w14:paraId="076B9C82" w14:textId="77777777" w:rsidR="00B22BBF" w:rsidRDefault="00134D20" w:rsidP="00B22BBF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14:paraId="1E1F94C0" w14:textId="7A4F1ACE" w:rsidR="004A2762" w:rsidRPr="00581547" w:rsidRDefault="001D7B61" w:rsidP="00821313">
      <w:pPr>
        <w:pStyle w:val="RNormal"/>
        <w:rPr>
          <w:rFonts w:cstheme="minorBidi"/>
          <w:szCs w:val="22"/>
          <w:cs/>
          <w:lang w:bidi="th-TH"/>
        </w:rPr>
      </w:pPr>
      <w:r w:rsidRPr="001D7B61">
        <w:rPr>
          <w:szCs w:val="22"/>
        </w:rPr>
        <w:t>9</w:t>
      </w:r>
      <w:r w:rsidR="00B22BBF" w:rsidRPr="0039100E">
        <w:rPr>
          <w:szCs w:val="22"/>
        </w:rPr>
        <w:t xml:space="preserve"> </w:t>
      </w:r>
      <w:r w:rsidR="0066428D">
        <w:rPr>
          <w:szCs w:val="22"/>
        </w:rPr>
        <w:t>November</w:t>
      </w:r>
      <w:r w:rsidR="00B22BBF" w:rsidRPr="0039100E">
        <w:rPr>
          <w:szCs w:val="22"/>
        </w:rPr>
        <w:t xml:space="preserve"> </w:t>
      </w:r>
      <w:r w:rsidRPr="001D7B61">
        <w:rPr>
          <w:szCs w:val="22"/>
          <w:lang w:bidi="th-TH"/>
        </w:rPr>
        <w:t>2020</w:t>
      </w:r>
    </w:p>
    <w:sectPr w:rsidR="004A2762" w:rsidRPr="00581547" w:rsidSect="004A2762">
      <w:headerReference w:type="default" r:id="rId11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E3B04" w14:textId="77777777" w:rsidR="00812EC9" w:rsidRDefault="00812EC9">
      <w:r>
        <w:separator/>
      </w:r>
    </w:p>
  </w:endnote>
  <w:endnote w:type="continuationSeparator" w:id="0">
    <w:p w14:paraId="5E5F72AD" w14:textId="77777777" w:rsidR="00812EC9" w:rsidRDefault="0081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342A9E14" w:rsidR="00C91038" w:rsidRDefault="00C91038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D7B6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0245AE2E" w14:textId="77777777" w:rsidR="00C91038" w:rsidRDefault="00C91038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C91038" w:rsidRDefault="00C91038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147F2" w14:textId="77777777" w:rsidR="00812EC9" w:rsidRDefault="00812EC9">
      <w:r>
        <w:separator/>
      </w:r>
    </w:p>
  </w:footnote>
  <w:footnote w:type="continuationSeparator" w:id="0">
    <w:p w14:paraId="28EF3B96" w14:textId="77777777" w:rsidR="00812EC9" w:rsidRDefault="00812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72227" w14:textId="77777777" w:rsidR="00C91038" w:rsidRPr="00821313" w:rsidRDefault="00C91038" w:rsidP="008213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F2E6F"/>
    <w:multiLevelType w:val="hybridMultilevel"/>
    <w:tmpl w:val="E38AB5BE"/>
    <w:lvl w:ilvl="0" w:tplc="E77C3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3">
    <w:nsid w:val="3DC324D0"/>
    <w:multiLevelType w:val="multilevel"/>
    <w:tmpl w:val="70C0D7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CF814E5"/>
    <w:multiLevelType w:val="multilevel"/>
    <w:tmpl w:val="6C5EC3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1BF5E9D"/>
    <w:multiLevelType w:val="hybridMultilevel"/>
    <w:tmpl w:val="164A7420"/>
    <w:lvl w:ilvl="0" w:tplc="6E04F7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3">
    <w:nsid w:val="6B8407B0"/>
    <w:multiLevelType w:val="multilevel"/>
    <w:tmpl w:val="FE6402E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5"/>
  </w:num>
  <w:num w:numId="5">
    <w:abstractNumId w:val="7"/>
  </w:num>
  <w:num w:numId="6">
    <w:abstractNumId w:val="26"/>
  </w:num>
  <w:num w:numId="7">
    <w:abstractNumId w:val="24"/>
  </w:num>
  <w:num w:numId="8">
    <w:abstractNumId w:val="27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2"/>
  </w:num>
  <w:num w:numId="14">
    <w:abstractNumId w:val="3"/>
  </w:num>
  <w:num w:numId="15">
    <w:abstractNumId w:val="17"/>
  </w:num>
  <w:num w:numId="16">
    <w:abstractNumId w:val="14"/>
  </w:num>
  <w:num w:numId="17">
    <w:abstractNumId w:val="6"/>
  </w:num>
  <w:num w:numId="18">
    <w:abstractNumId w:val="10"/>
  </w:num>
  <w:num w:numId="19">
    <w:abstractNumId w:val="12"/>
  </w:num>
  <w:num w:numId="20">
    <w:abstractNumId w:val="20"/>
  </w:num>
  <w:num w:numId="21">
    <w:abstractNumId w:val="19"/>
  </w:num>
  <w:num w:numId="22">
    <w:abstractNumId w:val="15"/>
  </w:num>
  <w:num w:numId="23">
    <w:abstractNumId w:val="16"/>
  </w:num>
  <w:num w:numId="24">
    <w:abstractNumId w:val="22"/>
  </w:num>
  <w:num w:numId="25">
    <w:abstractNumId w:val="18"/>
  </w:num>
  <w:num w:numId="26">
    <w:abstractNumId w:val="23"/>
  </w:num>
  <w:num w:numId="27">
    <w:abstractNumId w:val="13"/>
  </w:num>
  <w:num w:numId="28">
    <w:abstractNumId w:val="24"/>
  </w:num>
  <w:num w:numId="29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6BD"/>
    <w:rsid w:val="0000078E"/>
    <w:rsid w:val="00000BC2"/>
    <w:rsid w:val="00000C5D"/>
    <w:rsid w:val="00002B42"/>
    <w:rsid w:val="00003442"/>
    <w:rsid w:val="00003C5A"/>
    <w:rsid w:val="0000476D"/>
    <w:rsid w:val="00004C60"/>
    <w:rsid w:val="00004C98"/>
    <w:rsid w:val="00004F84"/>
    <w:rsid w:val="00005089"/>
    <w:rsid w:val="00005143"/>
    <w:rsid w:val="000054EA"/>
    <w:rsid w:val="00005876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F7D"/>
    <w:rsid w:val="000135FB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BF"/>
    <w:rsid w:val="00022F12"/>
    <w:rsid w:val="00022FC5"/>
    <w:rsid w:val="000236E3"/>
    <w:rsid w:val="0002415D"/>
    <w:rsid w:val="000242F6"/>
    <w:rsid w:val="00024545"/>
    <w:rsid w:val="00025071"/>
    <w:rsid w:val="00025996"/>
    <w:rsid w:val="00025E03"/>
    <w:rsid w:val="00026330"/>
    <w:rsid w:val="00026B6C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C26"/>
    <w:rsid w:val="00034ED0"/>
    <w:rsid w:val="00035196"/>
    <w:rsid w:val="00035669"/>
    <w:rsid w:val="00035749"/>
    <w:rsid w:val="00035A72"/>
    <w:rsid w:val="00035FB0"/>
    <w:rsid w:val="00036007"/>
    <w:rsid w:val="00036891"/>
    <w:rsid w:val="00036AFD"/>
    <w:rsid w:val="000372C2"/>
    <w:rsid w:val="00040693"/>
    <w:rsid w:val="00040ABA"/>
    <w:rsid w:val="00041E98"/>
    <w:rsid w:val="0004241D"/>
    <w:rsid w:val="00042C5F"/>
    <w:rsid w:val="0004407F"/>
    <w:rsid w:val="0004475B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94F"/>
    <w:rsid w:val="00046C04"/>
    <w:rsid w:val="00046E35"/>
    <w:rsid w:val="00046EBD"/>
    <w:rsid w:val="0004746C"/>
    <w:rsid w:val="00047752"/>
    <w:rsid w:val="00047E52"/>
    <w:rsid w:val="00047F25"/>
    <w:rsid w:val="0005054F"/>
    <w:rsid w:val="000508BD"/>
    <w:rsid w:val="00050E6B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5C31"/>
    <w:rsid w:val="00056211"/>
    <w:rsid w:val="00057437"/>
    <w:rsid w:val="000577B5"/>
    <w:rsid w:val="00057F61"/>
    <w:rsid w:val="000625C9"/>
    <w:rsid w:val="00062C75"/>
    <w:rsid w:val="00064441"/>
    <w:rsid w:val="00064876"/>
    <w:rsid w:val="00064889"/>
    <w:rsid w:val="00064A6C"/>
    <w:rsid w:val="00064B4B"/>
    <w:rsid w:val="00064F69"/>
    <w:rsid w:val="00065397"/>
    <w:rsid w:val="000660B2"/>
    <w:rsid w:val="00066124"/>
    <w:rsid w:val="00066656"/>
    <w:rsid w:val="00067107"/>
    <w:rsid w:val="0006756F"/>
    <w:rsid w:val="00067B83"/>
    <w:rsid w:val="00067D59"/>
    <w:rsid w:val="00070293"/>
    <w:rsid w:val="00070AB4"/>
    <w:rsid w:val="00070FAA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441"/>
    <w:rsid w:val="00076ACB"/>
    <w:rsid w:val="00076B2E"/>
    <w:rsid w:val="0007708B"/>
    <w:rsid w:val="00077AA5"/>
    <w:rsid w:val="00080400"/>
    <w:rsid w:val="00080631"/>
    <w:rsid w:val="0008078E"/>
    <w:rsid w:val="000809CF"/>
    <w:rsid w:val="00080E55"/>
    <w:rsid w:val="0008141B"/>
    <w:rsid w:val="0008142A"/>
    <w:rsid w:val="000815D8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0B5C"/>
    <w:rsid w:val="0009144C"/>
    <w:rsid w:val="00091472"/>
    <w:rsid w:val="000917E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80"/>
    <w:rsid w:val="000A07B2"/>
    <w:rsid w:val="000A0AE1"/>
    <w:rsid w:val="000A0C72"/>
    <w:rsid w:val="000A156C"/>
    <w:rsid w:val="000A19A2"/>
    <w:rsid w:val="000A1B7C"/>
    <w:rsid w:val="000A214C"/>
    <w:rsid w:val="000A2C96"/>
    <w:rsid w:val="000A356C"/>
    <w:rsid w:val="000A3920"/>
    <w:rsid w:val="000A40EE"/>
    <w:rsid w:val="000A4218"/>
    <w:rsid w:val="000A4F70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823"/>
    <w:rsid w:val="000C100B"/>
    <w:rsid w:val="000C225D"/>
    <w:rsid w:val="000C3702"/>
    <w:rsid w:val="000C37F3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6FED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6D38"/>
    <w:rsid w:val="000F7335"/>
    <w:rsid w:val="000F7DB2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95F"/>
    <w:rsid w:val="00104BA7"/>
    <w:rsid w:val="00104D57"/>
    <w:rsid w:val="00105894"/>
    <w:rsid w:val="00105D54"/>
    <w:rsid w:val="00106273"/>
    <w:rsid w:val="00107940"/>
    <w:rsid w:val="001101CB"/>
    <w:rsid w:val="00110F5E"/>
    <w:rsid w:val="0011108C"/>
    <w:rsid w:val="00111829"/>
    <w:rsid w:val="00112D64"/>
    <w:rsid w:val="00112FEE"/>
    <w:rsid w:val="001130D0"/>
    <w:rsid w:val="00113337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2E1D"/>
    <w:rsid w:val="0012327D"/>
    <w:rsid w:val="00123D73"/>
    <w:rsid w:val="001242FC"/>
    <w:rsid w:val="0012532A"/>
    <w:rsid w:val="00126CD7"/>
    <w:rsid w:val="001306DD"/>
    <w:rsid w:val="0013175A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342"/>
    <w:rsid w:val="0013596D"/>
    <w:rsid w:val="00135D8D"/>
    <w:rsid w:val="00136295"/>
    <w:rsid w:val="00136656"/>
    <w:rsid w:val="001366EE"/>
    <w:rsid w:val="00136C35"/>
    <w:rsid w:val="00136C6D"/>
    <w:rsid w:val="00136EC0"/>
    <w:rsid w:val="001374AB"/>
    <w:rsid w:val="00140118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31DF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D96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763"/>
    <w:rsid w:val="00184E6E"/>
    <w:rsid w:val="00185127"/>
    <w:rsid w:val="00187A73"/>
    <w:rsid w:val="00187A9D"/>
    <w:rsid w:val="00187CF5"/>
    <w:rsid w:val="00187FD9"/>
    <w:rsid w:val="00190635"/>
    <w:rsid w:val="00190B80"/>
    <w:rsid w:val="00192175"/>
    <w:rsid w:val="00192E27"/>
    <w:rsid w:val="00193414"/>
    <w:rsid w:val="00193543"/>
    <w:rsid w:val="0019415A"/>
    <w:rsid w:val="001942B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3B9"/>
    <w:rsid w:val="001A186C"/>
    <w:rsid w:val="001A25DC"/>
    <w:rsid w:val="001A32F3"/>
    <w:rsid w:val="001A5574"/>
    <w:rsid w:val="001A69A1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5F0C"/>
    <w:rsid w:val="001B61FC"/>
    <w:rsid w:val="001B6EBE"/>
    <w:rsid w:val="001B7EA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44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B61"/>
    <w:rsid w:val="001D7EEF"/>
    <w:rsid w:val="001E03B0"/>
    <w:rsid w:val="001E06DB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5FCE"/>
    <w:rsid w:val="001E7398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3B5"/>
    <w:rsid w:val="002004EA"/>
    <w:rsid w:val="00200A35"/>
    <w:rsid w:val="00200CBD"/>
    <w:rsid w:val="00200D51"/>
    <w:rsid w:val="00201094"/>
    <w:rsid w:val="002013B5"/>
    <w:rsid w:val="002021C0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98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5500"/>
    <w:rsid w:val="00215786"/>
    <w:rsid w:val="00215AB1"/>
    <w:rsid w:val="002163B5"/>
    <w:rsid w:val="002164CA"/>
    <w:rsid w:val="00216DF0"/>
    <w:rsid w:val="00216F76"/>
    <w:rsid w:val="00216FC7"/>
    <w:rsid w:val="0021718D"/>
    <w:rsid w:val="0021765C"/>
    <w:rsid w:val="00217DBD"/>
    <w:rsid w:val="0022059E"/>
    <w:rsid w:val="0022082F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4AFE"/>
    <w:rsid w:val="0022540F"/>
    <w:rsid w:val="00225D8E"/>
    <w:rsid w:val="0022649A"/>
    <w:rsid w:val="00226A82"/>
    <w:rsid w:val="00226E2C"/>
    <w:rsid w:val="00226FB3"/>
    <w:rsid w:val="00230A51"/>
    <w:rsid w:val="002312E5"/>
    <w:rsid w:val="00232429"/>
    <w:rsid w:val="00232CF6"/>
    <w:rsid w:val="002336D5"/>
    <w:rsid w:val="00233FC3"/>
    <w:rsid w:val="0023466E"/>
    <w:rsid w:val="002349CF"/>
    <w:rsid w:val="0023576F"/>
    <w:rsid w:val="00235D74"/>
    <w:rsid w:val="00236969"/>
    <w:rsid w:val="00237521"/>
    <w:rsid w:val="002378A7"/>
    <w:rsid w:val="00237FC7"/>
    <w:rsid w:val="00240C30"/>
    <w:rsid w:val="00241287"/>
    <w:rsid w:val="002417E5"/>
    <w:rsid w:val="00241803"/>
    <w:rsid w:val="00243D4A"/>
    <w:rsid w:val="00244363"/>
    <w:rsid w:val="002443B8"/>
    <w:rsid w:val="0024479C"/>
    <w:rsid w:val="00244BE1"/>
    <w:rsid w:val="00245041"/>
    <w:rsid w:val="0024547A"/>
    <w:rsid w:val="00245948"/>
    <w:rsid w:val="002459A8"/>
    <w:rsid w:val="00245BB2"/>
    <w:rsid w:val="00246094"/>
    <w:rsid w:val="00246D75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D6"/>
    <w:rsid w:val="002577F0"/>
    <w:rsid w:val="00257F96"/>
    <w:rsid w:val="00257FC0"/>
    <w:rsid w:val="00260B87"/>
    <w:rsid w:val="00260D37"/>
    <w:rsid w:val="00260EFB"/>
    <w:rsid w:val="00261BF8"/>
    <w:rsid w:val="002623B9"/>
    <w:rsid w:val="002625D6"/>
    <w:rsid w:val="00262879"/>
    <w:rsid w:val="00262F1D"/>
    <w:rsid w:val="00264848"/>
    <w:rsid w:val="00264D81"/>
    <w:rsid w:val="00264D93"/>
    <w:rsid w:val="00265E86"/>
    <w:rsid w:val="0026607D"/>
    <w:rsid w:val="00266929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4D0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2B88"/>
    <w:rsid w:val="002B4060"/>
    <w:rsid w:val="002B4FA2"/>
    <w:rsid w:val="002B5469"/>
    <w:rsid w:val="002B5CBD"/>
    <w:rsid w:val="002B6346"/>
    <w:rsid w:val="002B785B"/>
    <w:rsid w:val="002B7BFB"/>
    <w:rsid w:val="002C0007"/>
    <w:rsid w:val="002C00B0"/>
    <w:rsid w:val="002C02AD"/>
    <w:rsid w:val="002C0A8E"/>
    <w:rsid w:val="002C1365"/>
    <w:rsid w:val="002C141B"/>
    <w:rsid w:val="002C1447"/>
    <w:rsid w:val="002C1455"/>
    <w:rsid w:val="002C1FDC"/>
    <w:rsid w:val="002C206B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1A72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E0385"/>
    <w:rsid w:val="002E105B"/>
    <w:rsid w:val="002E12DC"/>
    <w:rsid w:val="002E1634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36E"/>
    <w:rsid w:val="002F392A"/>
    <w:rsid w:val="002F3B12"/>
    <w:rsid w:val="002F3CB1"/>
    <w:rsid w:val="002F440E"/>
    <w:rsid w:val="002F4CD6"/>
    <w:rsid w:val="002F5935"/>
    <w:rsid w:val="002F5C7D"/>
    <w:rsid w:val="002F6744"/>
    <w:rsid w:val="002F67BC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8A2"/>
    <w:rsid w:val="00315A22"/>
    <w:rsid w:val="003163C2"/>
    <w:rsid w:val="0031657F"/>
    <w:rsid w:val="003172E0"/>
    <w:rsid w:val="00317F4B"/>
    <w:rsid w:val="00320211"/>
    <w:rsid w:val="00320A67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266B"/>
    <w:rsid w:val="003459DF"/>
    <w:rsid w:val="0034634B"/>
    <w:rsid w:val="00346E20"/>
    <w:rsid w:val="00346ECE"/>
    <w:rsid w:val="00346F34"/>
    <w:rsid w:val="00347004"/>
    <w:rsid w:val="00347E8E"/>
    <w:rsid w:val="003506CA"/>
    <w:rsid w:val="003506F4"/>
    <w:rsid w:val="00351D53"/>
    <w:rsid w:val="0035279E"/>
    <w:rsid w:val="00352DB2"/>
    <w:rsid w:val="00353230"/>
    <w:rsid w:val="00353253"/>
    <w:rsid w:val="00353375"/>
    <w:rsid w:val="00353FA2"/>
    <w:rsid w:val="00354140"/>
    <w:rsid w:val="00354D90"/>
    <w:rsid w:val="00355205"/>
    <w:rsid w:val="0035555E"/>
    <w:rsid w:val="00355775"/>
    <w:rsid w:val="00355A10"/>
    <w:rsid w:val="00355AB9"/>
    <w:rsid w:val="00355E0F"/>
    <w:rsid w:val="0035602A"/>
    <w:rsid w:val="00356049"/>
    <w:rsid w:val="00356183"/>
    <w:rsid w:val="0035661D"/>
    <w:rsid w:val="00356E79"/>
    <w:rsid w:val="0035708F"/>
    <w:rsid w:val="003574F1"/>
    <w:rsid w:val="003605DA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6320"/>
    <w:rsid w:val="0037694C"/>
    <w:rsid w:val="00377942"/>
    <w:rsid w:val="00377D63"/>
    <w:rsid w:val="00380BF9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0E"/>
    <w:rsid w:val="0039103F"/>
    <w:rsid w:val="00391125"/>
    <w:rsid w:val="003912D8"/>
    <w:rsid w:val="00391E1B"/>
    <w:rsid w:val="0039266A"/>
    <w:rsid w:val="003931CD"/>
    <w:rsid w:val="0039338A"/>
    <w:rsid w:val="003935E8"/>
    <w:rsid w:val="003938DF"/>
    <w:rsid w:val="003945C7"/>
    <w:rsid w:val="00394A2F"/>
    <w:rsid w:val="00394CC1"/>
    <w:rsid w:val="00395B12"/>
    <w:rsid w:val="003964C8"/>
    <w:rsid w:val="003969ED"/>
    <w:rsid w:val="003974FA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343B"/>
    <w:rsid w:val="003A4098"/>
    <w:rsid w:val="003A4560"/>
    <w:rsid w:val="003A4BBA"/>
    <w:rsid w:val="003A6801"/>
    <w:rsid w:val="003A7371"/>
    <w:rsid w:val="003A78AC"/>
    <w:rsid w:val="003A78D7"/>
    <w:rsid w:val="003B0074"/>
    <w:rsid w:val="003B09CD"/>
    <w:rsid w:val="003B1438"/>
    <w:rsid w:val="003B14DF"/>
    <w:rsid w:val="003B1577"/>
    <w:rsid w:val="003B3CDE"/>
    <w:rsid w:val="003B4BC7"/>
    <w:rsid w:val="003B4C34"/>
    <w:rsid w:val="003B4EF3"/>
    <w:rsid w:val="003B52B0"/>
    <w:rsid w:val="003B5376"/>
    <w:rsid w:val="003B5984"/>
    <w:rsid w:val="003B673D"/>
    <w:rsid w:val="003B7048"/>
    <w:rsid w:val="003B7375"/>
    <w:rsid w:val="003B7A3B"/>
    <w:rsid w:val="003B7ACD"/>
    <w:rsid w:val="003C0A06"/>
    <w:rsid w:val="003C0AFF"/>
    <w:rsid w:val="003C0E58"/>
    <w:rsid w:val="003C1DD2"/>
    <w:rsid w:val="003C4D94"/>
    <w:rsid w:val="003C5732"/>
    <w:rsid w:val="003C5749"/>
    <w:rsid w:val="003C5E77"/>
    <w:rsid w:val="003C5F97"/>
    <w:rsid w:val="003C6013"/>
    <w:rsid w:val="003C6412"/>
    <w:rsid w:val="003C65B7"/>
    <w:rsid w:val="003C742E"/>
    <w:rsid w:val="003C79B8"/>
    <w:rsid w:val="003D09C0"/>
    <w:rsid w:val="003D0AE4"/>
    <w:rsid w:val="003D119E"/>
    <w:rsid w:val="003D14FB"/>
    <w:rsid w:val="003D1706"/>
    <w:rsid w:val="003D17EF"/>
    <w:rsid w:val="003D23B5"/>
    <w:rsid w:val="003D257E"/>
    <w:rsid w:val="003D2650"/>
    <w:rsid w:val="003D286C"/>
    <w:rsid w:val="003D33B0"/>
    <w:rsid w:val="003D3D36"/>
    <w:rsid w:val="003D5462"/>
    <w:rsid w:val="003D574D"/>
    <w:rsid w:val="003D5CFE"/>
    <w:rsid w:val="003D6198"/>
    <w:rsid w:val="003D62BC"/>
    <w:rsid w:val="003D6470"/>
    <w:rsid w:val="003D702E"/>
    <w:rsid w:val="003D712B"/>
    <w:rsid w:val="003D74D2"/>
    <w:rsid w:val="003D7CBE"/>
    <w:rsid w:val="003E0A4F"/>
    <w:rsid w:val="003E0C8D"/>
    <w:rsid w:val="003E0F30"/>
    <w:rsid w:val="003E1FF5"/>
    <w:rsid w:val="003E283B"/>
    <w:rsid w:val="003E33BB"/>
    <w:rsid w:val="003E364C"/>
    <w:rsid w:val="003E3AA8"/>
    <w:rsid w:val="003E445B"/>
    <w:rsid w:val="003E4B3E"/>
    <w:rsid w:val="003E4E43"/>
    <w:rsid w:val="003E4E62"/>
    <w:rsid w:val="003E534C"/>
    <w:rsid w:val="003E54B9"/>
    <w:rsid w:val="003E5515"/>
    <w:rsid w:val="003E5713"/>
    <w:rsid w:val="003E57CF"/>
    <w:rsid w:val="003E6D13"/>
    <w:rsid w:val="003E74C0"/>
    <w:rsid w:val="003E7970"/>
    <w:rsid w:val="003E7FCE"/>
    <w:rsid w:val="003F0336"/>
    <w:rsid w:val="003F0E76"/>
    <w:rsid w:val="003F0E8A"/>
    <w:rsid w:val="003F1EA6"/>
    <w:rsid w:val="003F2909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01E"/>
    <w:rsid w:val="004075EE"/>
    <w:rsid w:val="00407925"/>
    <w:rsid w:val="0041027E"/>
    <w:rsid w:val="00411793"/>
    <w:rsid w:val="00411E50"/>
    <w:rsid w:val="00411E63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16D8"/>
    <w:rsid w:val="00422103"/>
    <w:rsid w:val="00422447"/>
    <w:rsid w:val="00422725"/>
    <w:rsid w:val="0042346D"/>
    <w:rsid w:val="0042357E"/>
    <w:rsid w:val="00424876"/>
    <w:rsid w:val="00424BD2"/>
    <w:rsid w:val="00424CD3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357CD"/>
    <w:rsid w:val="00440416"/>
    <w:rsid w:val="00440F6B"/>
    <w:rsid w:val="00441B02"/>
    <w:rsid w:val="004420CB"/>
    <w:rsid w:val="00442429"/>
    <w:rsid w:val="00442C7D"/>
    <w:rsid w:val="0044325B"/>
    <w:rsid w:val="00443685"/>
    <w:rsid w:val="00443B21"/>
    <w:rsid w:val="004442CC"/>
    <w:rsid w:val="004444FE"/>
    <w:rsid w:val="004451C9"/>
    <w:rsid w:val="004452FB"/>
    <w:rsid w:val="004454CB"/>
    <w:rsid w:val="0044573B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4D79"/>
    <w:rsid w:val="004557C2"/>
    <w:rsid w:val="00455DFC"/>
    <w:rsid w:val="00455FDE"/>
    <w:rsid w:val="00456404"/>
    <w:rsid w:val="00456675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0B78"/>
    <w:rsid w:val="00470F2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2DF"/>
    <w:rsid w:val="00485CBD"/>
    <w:rsid w:val="004866FF"/>
    <w:rsid w:val="00487633"/>
    <w:rsid w:val="00487BE4"/>
    <w:rsid w:val="004903D6"/>
    <w:rsid w:val="00490A39"/>
    <w:rsid w:val="00490A5F"/>
    <w:rsid w:val="00490C63"/>
    <w:rsid w:val="004915A6"/>
    <w:rsid w:val="00491D27"/>
    <w:rsid w:val="00492967"/>
    <w:rsid w:val="00492AA7"/>
    <w:rsid w:val="00492EE5"/>
    <w:rsid w:val="00493277"/>
    <w:rsid w:val="00493DB1"/>
    <w:rsid w:val="004942B6"/>
    <w:rsid w:val="0049583F"/>
    <w:rsid w:val="00497ABC"/>
    <w:rsid w:val="00497C08"/>
    <w:rsid w:val="00497D54"/>
    <w:rsid w:val="004A0F8C"/>
    <w:rsid w:val="004A145F"/>
    <w:rsid w:val="004A1588"/>
    <w:rsid w:val="004A197A"/>
    <w:rsid w:val="004A2497"/>
    <w:rsid w:val="004A2762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5FA"/>
    <w:rsid w:val="004B160D"/>
    <w:rsid w:val="004B1E78"/>
    <w:rsid w:val="004B3008"/>
    <w:rsid w:val="004B3304"/>
    <w:rsid w:val="004B35C6"/>
    <w:rsid w:val="004B35DC"/>
    <w:rsid w:val="004B3A31"/>
    <w:rsid w:val="004B3DED"/>
    <w:rsid w:val="004B414D"/>
    <w:rsid w:val="004B42B1"/>
    <w:rsid w:val="004B4497"/>
    <w:rsid w:val="004B465F"/>
    <w:rsid w:val="004B4752"/>
    <w:rsid w:val="004B498B"/>
    <w:rsid w:val="004B7A09"/>
    <w:rsid w:val="004C0D5A"/>
    <w:rsid w:val="004C156F"/>
    <w:rsid w:val="004C1EE6"/>
    <w:rsid w:val="004C26F4"/>
    <w:rsid w:val="004C2D88"/>
    <w:rsid w:val="004C3215"/>
    <w:rsid w:val="004C33A5"/>
    <w:rsid w:val="004C3739"/>
    <w:rsid w:val="004C3EE8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25"/>
    <w:rsid w:val="004E05EC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761"/>
    <w:rsid w:val="004F62A2"/>
    <w:rsid w:val="004F68FD"/>
    <w:rsid w:val="004F6DB7"/>
    <w:rsid w:val="004F6F2C"/>
    <w:rsid w:val="004F721D"/>
    <w:rsid w:val="004F73E3"/>
    <w:rsid w:val="004F745F"/>
    <w:rsid w:val="004F7581"/>
    <w:rsid w:val="004F796A"/>
    <w:rsid w:val="004F7FBC"/>
    <w:rsid w:val="0050126C"/>
    <w:rsid w:val="005014E1"/>
    <w:rsid w:val="0050187B"/>
    <w:rsid w:val="00501CA8"/>
    <w:rsid w:val="00502321"/>
    <w:rsid w:val="005027C6"/>
    <w:rsid w:val="0050296B"/>
    <w:rsid w:val="005032C4"/>
    <w:rsid w:val="00503331"/>
    <w:rsid w:val="005035B6"/>
    <w:rsid w:val="00503B1F"/>
    <w:rsid w:val="005043F8"/>
    <w:rsid w:val="005043F9"/>
    <w:rsid w:val="00504C78"/>
    <w:rsid w:val="00505397"/>
    <w:rsid w:val="00505654"/>
    <w:rsid w:val="00505974"/>
    <w:rsid w:val="00505D81"/>
    <w:rsid w:val="00507527"/>
    <w:rsid w:val="00507C43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382"/>
    <w:rsid w:val="00515995"/>
    <w:rsid w:val="00515DB9"/>
    <w:rsid w:val="00516896"/>
    <w:rsid w:val="00516A7E"/>
    <w:rsid w:val="005175ED"/>
    <w:rsid w:val="005179C0"/>
    <w:rsid w:val="00520CB5"/>
    <w:rsid w:val="00520E21"/>
    <w:rsid w:val="00520FFE"/>
    <w:rsid w:val="00521695"/>
    <w:rsid w:val="005217D4"/>
    <w:rsid w:val="00521831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2ACA"/>
    <w:rsid w:val="00533055"/>
    <w:rsid w:val="00533466"/>
    <w:rsid w:val="00533601"/>
    <w:rsid w:val="005345DE"/>
    <w:rsid w:val="00535062"/>
    <w:rsid w:val="00535AC6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2A54"/>
    <w:rsid w:val="00542FD2"/>
    <w:rsid w:val="00543CC2"/>
    <w:rsid w:val="00543F51"/>
    <w:rsid w:val="00544391"/>
    <w:rsid w:val="005444A8"/>
    <w:rsid w:val="00544635"/>
    <w:rsid w:val="0054503F"/>
    <w:rsid w:val="00545F32"/>
    <w:rsid w:val="00546B92"/>
    <w:rsid w:val="005475A1"/>
    <w:rsid w:val="00547618"/>
    <w:rsid w:val="005509BE"/>
    <w:rsid w:val="00550A9F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9C2"/>
    <w:rsid w:val="00565B13"/>
    <w:rsid w:val="00566835"/>
    <w:rsid w:val="0056740C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5A0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547"/>
    <w:rsid w:val="00581D92"/>
    <w:rsid w:val="00582AED"/>
    <w:rsid w:val="00582B4B"/>
    <w:rsid w:val="00582E74"/>
    <w:rsid w:val="00583270"/>
    <w:rsid w:val="00583653"/>
    <w:rsid w:val="00583CBF"/>
    <w:rsid w:val="00583FA0"/>
    <w:rsid w:val="00585328"/>
    <w:rsid w:val="00585FB6"/>
    <w:rsid w:val="00586226"/>
    <w:rsid w:val="00586777"/>
    <w:rsid w:val="00586785"/>
    <w:rsid w:val="00586D0B"/>
    <w:rsid w:val="00586DE8"/>
    <w:rsid w:val="00586E86"/>
    <w:rsid w:val="005902D5"/>
    <w:rsid w:val="005903D3"/>
    <w:rsid w:val="00591184"/>
    <w:rsid w:val="0059120F"/>
    <w:rsid w:val="005917AB"/>
    <w:rsid w:val="00592433"/>
    <w:rsid w:val="00592E7E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6CF"/>
    <w:rsid w:val="005A0ED8"/>
    <w:rsid w:val="005A0F83"/>
    <w:rsid w:val="005A224C"/>
    <w:rsid w:val="005A2382"/>
    <w:rsid w:val="005A262F"/>
    <w:rsid w:val="005A2CEF"/>
    <w:rsid w:val="005A354A"/>
    <w:rsid w:val="005A378D"/>
    <w:rsid w:val="005A3C5E"/>
    <w:rsid w:val="005A3E73"/>
    <w:rsid w:val="005A4CDA"/>
    <w:rsid w:val="005A5211"/>
    <w:rsid w:val="005A5B20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2984"/>
    <w:rsid w:val="005B2E7C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D26"/>
    <w:rsid w:val="005C4603"/>
    <w:rsid w:val="005C5017"/>
    <w:rsid w:val="005C5624"/>
    <w:rsid w:val="005C5E55"/>
    <w:rsid w:val="005C632B"/>
    <w:rsid w:val="005C692F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650"/>
    <w:rsid w:val="005D3ABB"/>
    <w:rsid w:val="005D3E0B"/>
    <w:rsid w:val="005D4461"/>
    <w:rsid w:val="005D4DCA"/>
    <w:rsid w:val="005D6040"/>
    <w:rsid w:val="005D60E1"/>
    <w:rsid w:val="005D63B8"/>
    <w:rsid w:val="005D685E"/>
    <w:rsid w:val="005D68FF"/>
    <w:rsid w:val="005D6E43"/>
    <w:rsid w:val="005D7222"/>
    <w:rsid w:val="005D7719"/>
    <w:rsid w:val="005E04AC"/>
    <w:rsid w:val="005E1EE7"/>
    <w:rsid w:val="005E21F7"/>
    <w:rsid w:val="005E22D6"/>
    <w:rsid w:val="005E3AD5"/>
    <w:rsid w:val="005E3C5B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411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2FD"/>
    <w:rsid w:val="00601418"/>
    <w:rsid w:val="0060149A"/>
    <w:rsid w:val="00601FDA"/>
    <w:rsid w:val="0060205A"/>
    <w:rsid w:val="00602D6A"/>
    <w:rsid w:val="0060395B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731"/>
    <w:rsid w:val="006138B8"/>
    <w:rsid w:val="006146AD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2CB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2C4"/>
    <w:rsid w:val="006416D7"/>
    <w:rsid w:val="00641CEC"/>
    <w:rsid w:val="0064223B"/>
    <w:rsid w:val="00643178"/>
    <w:rsid w:val="00643F51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B02"/>
    <w:rsid w:val="00653D05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28D"/>
    <w:rsid w:val="006648C6"/>
    <w:rsid w:val="0066490C"/>
    <w:rsid w:val="00664F51"/>
    <w:rsid w:val="006657FE"/>
    <w:rsid w:val="00665A14"/>
    <w:rsid w:val="00665F2B"/>
    <w:rsid w:val="00666FED"/>
    <w:rsid w:val="0067175A"/>
    <w:rsid w:val="00671C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B85"/>
    <w:rsid w:val="00676EE4"/>
    <w:rsid w:val="006774C8"/>
    <w:rsid w:val="00677F55"/>
    <w:rsid w:val="006807F8"/>
    <w:rsid w:val="00680B01"/>
    <w:rsid w:val="00680B31"/>
    <w:rsid w:val="00680C00"/>
    <w:rsid w:val="00681774"/>
    <w:rsid w:val="006823A1"/>
    <w:rsid w:val="00682961"/>
    <w:rsid w:val="00683CDC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900F1"/>
    <w:rsid w:val="006905F1"/>
    <w:rsid w:val="006906BF"/>
    <w:rsid w:val="0069177B"/>
    <w:rsid w:val="006920BD"/>
    <w:rsid w:val="00692214"/>
    <w:rsid w:val="0069237F"/>
    <w:rsid w:val="006923BE"/>
    <w:rsid w:val="00693031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1B1"/>
    <w:rsid w:val="00697498"/>
    <w:rsid w:val="006976C0"/>
    <w:rsid w:val="00697915"/>
    <w:rsid w:val="006A1004"/>
    <w:rsid w:val="006A191A"/>
    <w:rsid w:val="006A197F"/>
    <w:rsid w:val="006A1A84"/>
    <w:rsid w:val="006A29E2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0D2"/>
    <w:rsid w:val="006B33C7"/>
    <w:rsid w:val="006B3DDB"/>
    <w:rsid w:val="006B3F9F"/>
    <w:rsid w:val="006B45A7"/>
    <w:rsid w:val="006B464E"/>
    <w:rsid w:val="006B47A9"/>
    <w:rsid w:val="006B6A27"/>
    <w:rsid w:val="006B733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2D8F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0D34"/>
    <w:rsid w:val="006D1424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4CEA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1727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6C1A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4716"/>
    <w:rsid w:val="00715217"/>
    <w:rsid w:val="00716027"/>
    <w:rsid w:val="00716E33"/>
    <w:rsid w:val="007174CD"/>
    <w:rsid w:val="00717890"/>
    <w:rsid w:val="00717A14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044"/>
    <w:rsid w:val="00722321"/>
    <w:rsid w:val="0072282E"/>
    <w:rsid w:val="00722F80"/>
    <w:rsid w:val="007245DB"/>
    <w:rsid w:val="00725302"/>
    <w:rsid w:val="00725456"/>
    <w:rsid w:val="00726387"/>
    <w:rsid w:val="007265A0"/>
    <w:rsid w:val="007269EC"/>
    <w:rsid w:val="0072778E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4748E"/>
    <w:rsid w:val="00750020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0D87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B6F"/>
    <w:rsid w:val="00773CA0"/>
    <w:rsid w:val="00774254"/>
    <w:rsid w:val="00774B7B"/>
    <w:rsid w:val="00774F7F"/>
    <w:rsid w:val="007755FF"/>
    <w:rsid w:val="0077736F"/>
    <w:rsid w:val="007773B5"/>
    <w:rsid w:val="00777661"/>
    <w:rsid w:val="007802CD"/>
    <w:rsid w:val="00781177"/>
    <w:rsid w:val="00781841"/>
    <w:rsid w:val="007824E9"/>
    <w:rsid w:val="00782789"/>
    <w:rsid w:val="007827AD"/>
    <w:rsid w:val="00782952"/>
    <w:rsid w:val="00782EE1"/>
    <w:rsid w:val="00783066"/>
    <w:rsid w:val="007833FA"/>
    <w:rsid w:val="00783E73"/>
    <w:rsid w:val="00783EB3"/>
    <w:rsid w:val="00783FBE"/>
    <w:rsid w:val="00784D64"/>
    <w:rsid w:val="00784EE0"/>
    <w:rsid w:val="0078593E"/>
    <w:rsid w:val="00786063"/>
    <w:rsid w:val="00786C0F"/>
    <w:rsid w:val="00786C46"/>
    <w:rsid w:val="00787385"/>
    <w:rsid w:val="00787512"/>
    <w:rsid w:val="00787C64"/>
    <w:rsid w:val="00787E78"/>
    <w:rsid w:val="00792ADF"/>
    <w:rsid w:val="00792CF9"/>
    <w:rsid w:val="0079334C"/>
    <w:rsid w:val="00793AE2"/>
    <w:rsid w:val="007949A6"/>
    <w:rsid w:val="0079563F"/>
    <w:rsid w:val="00795D04"/>
    <w:rsid w:val="00795E2F"/>
    <w:rsid w:val="00795F19"/>
    <w:rsid w:val="00796668"/>
    <w:rsid w:val="007969D6"/>
    <w:rsid w:val="00796A69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29A5"/>
    <w:rsid w:val="007C32B8"/>
    <w:rsid w:val="007C4D31"/>
    <w:rsid w:val="007C4EEF"/>
    <w:rsid w:val="007C594C"/>
    <w:rsid w:val="007C61F6"/>
    <w:rsid w:val="007C65E7"/>
    <w:rsid w:val="007C66AF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74B2"/>
    <w:rsid w:val="007E0499"/>
    <w:rsid w:val="007E063D"/>
    <w:rsid w:val="007E0744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DC2"/>
    <w:rsid w:val="007F0528"/>
    <w:rsid w:val="007F0AA5"/>
    <w:rsid w:val="007F0C3D"/>
    <w:rsid w:val="007F0C56"/>
    <w:rsid w:val="007F101D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248"/>
    <w:rsid w:val="00800D82"/>
    <w:rsid w:val="00800EB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EC9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0A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313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186"/>
    <w:rsid w:val="00826AC4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39"/>
    <w:rsid w:val="00837F51"/>
    <w:rsid w:val="008404F4"/>
    <w:rsid w:val="00840D15"/>
    <w:rsid w:val="00840E18"/>
    <w:rsid w:val="00840F77"/>
    <w:rsid w:val="00841493"/>
    <w:rsid w:val="008417A3"/>
    <w:rsid w:val="008427F5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25E"/>
    <w:rsid w:val="00847870"/>
    <w:rsid w:val="00850A21"/>
    <w:rsid w:val="008519B0"/>
    <w:rsid w:val="00851ED1"/>
    <w:rsid w:val="008529D5"/>
    <w:rsid w:val="00852CB6"/>
    <w:rsid w:val="00853F2A"/>
    <w:rsid w:val="008540BC"/>
    <w:rsid w:val="008542E1"/>
    <w:rsid w:val="0085437D"/>
    <w:rsid w:val="00854904"/>
    <w:rsid w:val="00854C05"/>
    <w:rsid w:val="00855629"/>
    <w:rsid w:val="00855D20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5C47"/>
    <w:rsid w:val="008660FF"/>
    <w:rsid w:val="00866247"/>
    <w:rsid w:val="008662BB"/>
    <w:rsid w:val="00866750"/>
    <w:rsid w:val="00866F7D"/>
    <w:rsid w:val="0086707B"/>
    <w:rsid w:val="008676C3"/>
    <w:rsid w:val="00867B7C"/>
    <w:rsid w:val="00867B9F"/>
    <w:rsid w:val="00867F45"/>
    <w:rsid w:val="008704B1"/>
    <w:rsid w:val="008706C8"/>
    <w:rsid w:val="00870803"/>
    <w:rsid w:val="00870E89"/>
    <w:rsid w:val="00870F4A"/>
    <w:rsid w:val="0087117E"/>
    <w:rsid w:val="00871350"/>
    <w:rsid w:val="00871CBF"/>
    <w:rsid w:val="008727E5"/>
    <w:rsid w:val="00872867"/>
    <w:rsid w:val="00873144"/>
    <w:rsid w:val="00873559"/>
    <w:rsid w:val="008735E1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2400"/>
    <w:rsid w:val="0088241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3E54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C0C"/>
    <w:rsid w:val="008A3DCC"/>
    <w:rsid w:val="008A4781"/>
    <w:rsid w:val="008A4890"/>
    <w:rsid w:val="008A5DD6"/>
    <w:rsid w:val="008A6595"/>
    <w:rsid w:val="008A6E24"/>
    <w:rsid w:val="008A788B"/>
    <w:rsid w:val="008A7DB8"/>
    <w:rsid w:val="008B042B"/>
    <w:rsid w:val="008B07A7"/>
    <w:rsid w:val="008B0AC1"/>
    <w:rsid w:val="008B12F9"/>
    <w:rsid w:val="008B1771"/>
    <w:rsid w:val="008B206B"/>
    <w:rsid w:val="008B25C8"/>
    <w:rsid w:val="008B290F"/>
    <w:rsid w:val="008B2E6A"/>
    <w:rsid w:val="008B306D"/>
    <w:rsid w:val="008B3085"/>
    <w:rsid w:val="008B35E4"/>
    <w:rsid w:val="008B4255"/>
    <w:rsid w:val="008B42EA"/>
    <w:rsid w:val="008B49B8"/>
    <w:rsid w:val="008B4A3E"/>
    <w:rsid w:val="008B52B9"/>
    <w:rsid w:val="008B5385"/>
    <w:rsid w:val="008B53F4"/>
    <w:rsid w:val="008B563D"/>
    <w:rsid w:val="008B56B3"/>
    <w:rsid w:val="008B6357"/>
    <w:rsid w:val="008B68DF"/>
    <w:rsid w:val="008B7437"/>
    <w:rsid w:val="008B74EC"/>
    <w:rsid w:val="008B771D"/>
    <w:rsid w:val="008B793D"/>
    <w:rsid w:val="008B79B6"/>
    <w:rsid w:val="008C022C"/>
    <w:rsid w:val="008C1339"/>
    <w:rsid w:val="008C2178"/>
    <w:rsid w:val="008C23BC"/>
    <w:rsid w:val="008C243C"/>
    <w:rsid w:val="008C3E41"/>
    <w:rsid w:val="008C426C"/>
    <w:rsid w:val="008C482C"/>
    <w:rsid w:val="008C52DF"/>
    <w:rsid w:val="008C544F"/>
    <w:rsid w:val="008C5758"/>
    <w:rsid w:val="008C5F64"/>
    <w:rsid w:val="008C6D56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1FA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0DE"/>
    <w:rsid w:val="008F264E"/>
    <w:rsid w:val="008F2990"/>
    <w:rsid w:val="008F2C5D"/>
    <w:rsid w:val="008F2F4C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5852"/>
    <w:rsid w:val="00905F93"/>
    <w:rsid w:val="0090692D"/>
    <w:rsid w:val="00906D97"/>
    <w:rsid w:val="00906EE1"/>
    <w:rsid w:val="00907CE6"/>
    <w:rsid w:val="00907FA1"/>
    <w:rsid w:val="00910313"/>
    <w:rsid w:val="00910E95"/>
    <w:rsid w:val="009119BD"/>
    <w:rsid w:val="009122E8"/>
    <w:rsid w:val="0091346F"/>
    <w:rsid w:val="00913CEC"/>
    <w:rsid w:val="00913F33"/>
    <w:rsid w:val="009140A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95C"/>
    <w:rsid w:val="009219BC"/>
    <w:rsid w:val="00921ED4"/>
    <w:rsid w:val="0092201A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49EA"/>
    <w:rsid w:val="00935061"/>
    <w:rsid w:val="00935E7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0D4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35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4D6"/>
    <w:rsid w:val="0099753C"/>
    <w:rsid w:val="00997632"/>
    <w:rsid w:val="009978AB"/>
    <w:rsid w:val="00997BAF"/>
    <w:rsid w:val="009A05DC"/>
    <w:rsid w:val="009A0C6D"/>
    <w:rsid w:val="009A175D"/>
    <w:rsid w:val="009A1B03"/>
    <w:rsid w:val="009A1EFF"/>
    <w:rsid w:val="009A2B8A"/>
    <w:rsid w:val="009A43FA"/>
    <w:rsid w:val="009A48F2"/>
    <w:rsid w:val="009A4AC4"/>
    <w:rsid w:val="009A4CB8"/>
    <w:rsid w:val="009A4EEB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0B5"/>
    <w:rsid w:val="009B5DD9"/>
    <w:rsid w:val="009B7257"/>
    <w:rsid w:val="009B7687"/>
    <w:rsid w:val="009B79A2"/>
    <w:rsid w:val="009C0003"/>
    <w:rsid w:val="009C069D"/>
    <w:rsid w:val="009C07D6"/>
    <w:rsid w:val="009C0C36"/>
    <w:rsid w:val="009C1B3A"/>
    <w:rsid w:val="009C1ED5"/>
    <w:rsid w:val="009C2224"/>
    <w:rsid w:val="009C3AD9"/>
    <w:rsid w:val="009C3ED2"/>
    <w:rsid w:val="009C510A"/>
    <w:rsid w:val="009C5188"/>
    <w:rsid w:val="009C53AE"/>
    <w:rsid w:val="009C5FCC"/>
    <w:rsid w:val="009C6148"/>
    <w:rsid w:val="009C6322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132C"/>
    <w:rsid w:val="009E170F"/>
    <w:rsid w:val="009E1A39"/>
    <w:rsid w:val="009E1D37"/>
    <w:rsid w:val="009E1E42"/>
    <w:rsid w:val="009E296A"/>
    <w:rsid w:val="009E2B94"/>
    <w:rsid w:val="009E2E69"/>
    <w:rsid w:val="009E376D"/>
    <w:rsid w:val="009E5228"/>
    <w:rsid w:val="009E662E"/>
    <w:rsid w:val="009E6B36"/>
    <w:rsid w:val="009E6BE6"/>
    <w:rsid w:val="009E6CB7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3B22"/>
    <w:rsid w:val="009F3E48"/>
    <w:rsid w:val="009F40F9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2E8F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ED"/>
    <w:rsid w:val="00A17826"/>
    <w:rsid w:val="00A20808"/>
    <w:rsid w:val="00A21157"/>
    <w:rsid w:val="00A21B31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17"/>
    <w:rsid w:val="00A27B6F"/>
    <w:rsid w:val="00A300DC"/>
    <w:rsid w:val="00A303E5"/>
    <w:rsid w:val="00A3103B"/>
    <w:rsid w:val="00A310E8"/>
    <w:rsid w:val="00A33544"/>
    <w:rsid w:val="00A33A28"/>
    <w:rsid w:val="00A343DD"/>
    <w:rsid w:val="00A347BF"/>
    <w:rsid w:val="00A348BA"/>
    <w:rsid w:val="00A34ADF"/>
    <w:rsid w:val="00A3706C"/>
    <w:rsid w:val="00A405F0"/>
    <w:rsid w:val="00A40C08"/>
    <w:rsid w:val="00A416CF"/>
    <w:rsid w:val="00A41D3B"/>
    <w:rsid w:val="00A42D63"/>
    <w:rsid w:val="00A42DD7"/>
    <w:rsid w:val="00A4329E"/>
    <w:rsid w:val="00A433A6"/>
    <w:rsid w:val="00A4362D"/>
    <w:rsid w:val="00A43EC7"/>
    <w:rsid w:val="00A44B85"/>
    <w:rsid w:val="00A4523B"/>
    <w:rsid w:val="00A454C3"/>
    <w:rsid w:val="00A45F66"/>
    <w:rsid w:val="00A46111"/>
    <w:rsid w:val="00A4626F"/>
    <w:rsid w:val="00A46BAF"/>
    <w:rsid w:val="00A47600"/>
    <w:rsid w:val="00A47FB4"/>
    <w:rsid w:val="00A504A7"/>
    <w:rsid w:val="00A508D6"/>
    <w:rsid w:val="00A50B56"/>
    <w:rsid w:val="00A510C6"/>
    <w:rsid w:val="00A51664"/>
    <w:rsid w:val="00A519A9"/>
    <w:rsid w:val="00A51D16"/>
    <w:rsid w:val="00A52062"/>
    <w:rsid w:val="00A52B0B"/>
    <w:rsid w:val="00A52DA0"/>
    <w:rsid w:val="00A52F44"/>
    <w:rsid w:val="00A53FE4"/>
    <w:rsid w:val="00A54559"/>
    <w:rsid w:val="00A54CD3"/>
    <w:rsid w:val="00A54DE8"/>
    <w:rsid w:val="00A54E19"/>
    <w:rsid w:val="00A55974"/>
    <w:rsid w:val="00A55EE3"/>
    <w:rsid w:val="00A55F3F"/>
    <w:rsid w:val="00A562A6"/>
    <w:rsid w:val="00A564B3"/>
    <w:rsid w:val="00A5687C"/>
    <w:rsid w:val="00A56DBD"/>
    <w:rsid w:val="00A57572"/>
    <w:rsid w:val="00A57C5A"/>
    <w:rsid w:val="00A60192"/>
    <w:rsid w:val="00A61FF6"/>
    <w:rsid w:val="00A620A0"/>
    <w:rsid w:val="00A62883"/>
    <w:rsid w:val="00A645EF"/>
    <w:rsid w:val="00A64D82"/>
    <w:rsid w:val="00A64E55"/>
    <w:rsid w:val="00A655E7"/>
    <w:rsid w:val="00A65D20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008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878BC"/>
    <w:rsid w:val="00A9008E"/>
    <w:rsid w:val="00A90227"/>
    <w:rsid w:val="00A90244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915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111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5F3A"/>
    <w:rsid w:val="00AA6B49"/>
    <w:rsid w:val="00AA7BDF"/>
    <w:rsid w:val="00AB036D"/>
    <w:rsid w:val="00AB14C1"/>
    <w:rsid w:val="00AB14D3"/>
    <w:rsid w:val="00AB2684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2176"/>
    <w:rsid w:val="00AC2BBA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293A"/>
    <w:rsid w:val="00AD2D9C"/>
    <w:rsid w:val="00AD2DA5"/>
    <w:rsid w:val="00AD3706"/>
    <w:rsid w:val="00AD3B8F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5B0"/>
    <w:rsid w:val="00AE5655"/>
    <w:rsid w:val="00AE5889"/>
    <w:rsid w:val="00AE5EF4"/>
    <w:rsid w:val="00AE6B91"/>
    <w:rsid w:val="00AE70C3"/>
    <w:rsid w:val="00AE7124"/>
    <w:rsid w:val="00AE7149"/>
    <w:rsid w:val="00AE723E"/>
    <w:rsid w:val="00AE72DA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47B"/>
    <w:rsid w:val="00AF5AC9"/>
    <w:rsid w:val="00AF5C2E"/>
    <w:rsid w:val="00AF618A"/>
    <w:rsid w:val="00AF69D9"/>
    <w:rsid w:val="00AF6C24"/>
    <w:rsid w:val="00AF717F"/>
    <w:rsid w:val="00AF7756"/>
    <w:rsid w:val="00AF7A61"/>
    <w:rsid w:val="00AF7D7C"/>
    <w:rsid w:val="00B00EBC"/>
    <w:rsid w:val="00B02FC3"/>
    <w:rsid w:val="00B03532"/>
    <w:rsid w:val="00B039DC"/>
    <w:rsid w:val="00B042E6"/>
    <w:rsid w:val="00B0480D"/>
    <w:rsid w:val="00B05634"/>
    <w:rsid w:val="00B0563D"/>
    <w:rsid w:val="00B05859"/>
    <w:rsid w:val="00B0653F"/>
    <w:rsid w:val="00B073C6"/>
    <w:rsid w:val="00B07F2A"/>
    <w:rsid w:val="00B10016"/>
    <w:rsid w:val="00B11E45"/>
    <w:rsid w:val="00B12A13"/>
    <w:rsid w:val="00B12D78"/>
    <w:rsid w:val="00B12F08"/>
    <w:rsid w:val="00B13329"/>
    <w:rsid w:val="00B1338C"/>
    <w:rsid w:val="00B13BC9"/>
    <w:rsid w:val="00B13F81"/>
    <w:rsid w:val="00B14363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BBF"/>
    <w:rsid w:val="00B22D66"/>
    <w:rsid w:val="00B235F3"/>
    <w:rsid w:val="00B2390C"/>
    <w:rsid w:val="00B23ACF"/>
    <w:rsid w:val="00B24093"/>
    <w:rsid w:val="00B2435B"/>
    <w:rsid w:val="00B245C2"/>
    <w:rsid w:val="00B2518A"/>
    <w:rsid w:val="00B25289"/>
    <w:rsid w:val="00B255AA"/>
    <w:rsid w:val="00B25850"/>
    <w:rsid w:val="00B25EBC"/>
    <w:rsid w:val="00B2634B"/>
    <w:rsid w:val="00B265D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4FC"/>
    <w:rsid w:val="00B32B28"/>
    <w:rsid w:val="00B32E86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AD9"/>
    <w:rsid w:val="00B57D28"/>
    <w:rsid w:val="00B60285"/>
    <w:rsid w:val="00B60365"/>
    <w:rsid w:val="00B605B7"/>
    <w:rsid w:val="00B60ADD"/>
    <w:rsid w:val="00B60C94"/>
    <w:rsid w:val="00B6153E"/>
    <w:rsid w:val="00B619F5"/>
    <w:rsid w:val="00B62774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70A"/>
    <w:rsid w:val="00B70ADE"/>
    <w:rsid w:val="00B70B5E"/>
    <w:rsid w:val="00B70DA7"/>
    <w:rsid w:val="00B71498"/>
    <w:rsid w:val="00B7177E"/>
    <w:rsid w:val="00B71E5E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47E"/>
    <w:rsid w:val="00B778DD"/>
    <w:rsid w:val="00B800F7"/>
    <w:rsid w:val="00B80190"/>
    <w:rsid w:val="00B80BE2"/>
    <w:rsid w:val="00B8151C"/>
    <w:rsid w:val="00B820C9"/>
    <w:rsid w:val="00B821F9"/>
    <w:rsid w:val="00B830EA"/>
    <w:rsid w:val="00B83AD3"/>
    <w:rsid w:val="00B83C9C"/>
    <w:rsid w:val="00B83FDE"/>
    <w:rsid w:val="00B84528"/>
    <w:rsid w:val="00B860E9"/>
    <w:rsid w:val="00B865D4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1B1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80F"/>
    <w:rsid w:val="00BA4F72"/>
    <w:rsid w:val="00BA574A"/>
    <w:rsid w:val="00BA5C84"/>
    <w:rsid w:val="00BA6548"/>
    <w:rsid w:val="00BA68D3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622"/>
    <w:rsid w:val="00BB4734"/>
    <w:rsid w:val="00BB4F84"/>
    <w:rsid w:val="00BB520A"/>
    <w:rsid w:val="00BB630E"/>
    <w:rsid w:val="00BB6460"/>
    <w:rsid w:val="00BB6B73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8F"/>
    <w:rsid w:val="00BC42A7"/>
    <w:rsid w:val="00BC44B8"/>
    <w:rsid w:val="00BC4BA7"/>
    <w:rsid w:val="00BC51EF"/>
    <w:rsid w:val="00BC57C0"/>
    <w:rsid w:val="00BC592A"/>
    <w:rsid w:val="00BC6263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271D"/>
    <w:rsid w:val="00BE442C"/>
    <w:rsid w:val="00BE493A"/>
    <w:rsid w:val="00BE5560"/>
    <w:rsid w:val="00BE58C5"/>
    <w:rsid w:val="00BE69BD"/>
    <w:rsid w:val="00BE794C"/>
    <w:rsid w:val="00BF00CB"/>
    <w:rsid w:val="00BF08A6"/>
    <w:rsid w:val="00BF0BFA"/>
    <w:rsid w:val="00BF2075"/>
    <w:rsid w:val="00BF2201"/>
    <w:rsid w:val="00BF2464"/>
    <w:rsid w:val="00BF3130"/>
    <w:rsid w:val="00BF32F6"/>
    <w:rsid w:val="00BF3B53"/>
    <w:rsid w:val="00BF3B7F"/>
    <w:rsid w:val="00BF4079"/>
    <w:rsid w:val="00BF459B"/>
    <w:rsid w:val="00BF4D05"/>
    <w:rsid w:val="00BF4FC0"/>
    <w:rsid w:val="00BF5930"/>
    <w:rsid w:val="00BF6916"/>
    <w:rsid w:val="00BF73D1"/>
    <w:rsid w:val="00BF7D86"/>
    <w:rsid w:val="00C002B8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59"/>
    <w:rsid w:val="00C02671"/>
    <w:rsid w:val="00C04713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3C14"/>
    <w:rsid w:val="00C14AE3"/>
    <w:rsid w:val="00C14F02"/>
    <w:rsid w:val="00C15C10"/>
    <w:rsid w:val="00C16218"/>
    <w:rsid w:val="00C17134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967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28DF"/>
    <w:rsid w:val="00C33789"/>
    <w:rsid w:val="00C3379B"/>
    <w:rsid w:val="00C33D68"/>
    <w:rsid w:val="00C347D0"/>
    <w:rsid w:val="00C34F3C"/>
    <w:rsid w:val="00C3599C"/>
    <w:rsid w:val="00C36074"/>
    <w:rsid w:val="00C3609F"/>
    <w:rsid w:val="00C36589"/>
    <w:rsid w:val="00C36891"/>
    <w:rsid w:val="00C37705"/>
    <w:rsid w:val="00C40794"/>
    <w:rsid w:val="00C411B8"/>
    <w:rsid w:val="00C415B5"/>
    <w:rsid w:val="00C41877"/>
    <w:rsid w:val="00C41BCE"/>
    <w:rsid w:val="00C422DB"/>
    <w:rsid w:val="00C42452"/>
    <w:rsid w:val="00C42C82"/>
    <w:rsid w:val="00C42C87"/>
    <w:rsid w:val="00C44345"/>
    <w:rsid w:val="00C4454D"/>
    <w:rsid w:val="00C44CFB"/>
    <w:rsid w:val="00C44D5F"/>
    <w:rsid w:val="00C452B0"/>
    <w:rsid w:val="00C4550B"/>
    <w:rsid w:val="00C45A16"/>
    <w:rsid w:val="00C45B05"/>
    <w:rsid w:val="00C46ADF"/>
    <w:rsid w:val="00C46C60"/>
    <w:rsid w:val="00C46E39"/>
    <w:rsid w:val="00C472DF"/>
    <w:rsid w:val="00C475F8"/>
    <w:rsid w:val="00C50252"/>
    <w:rsid w:val="00C5041A"/>
    <w:rsid w:val="00C51A2A"/>
    <w:rsid w:val="00C5276D"/>
    <w:rsid w:val="00C53311"/>
    <w:rsid w:val="00C53B98"/>
    <w:rsid w:val="00C53E46"/>
    <w:rsid w:val="00C5406F"/>
    <w:rsid w:val="00C54462"/>
    <w:rsid w:val="00C548D4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39F4"/>
    <w:rsid w:val="00C64233"/>
    <w:rsid w:val="00C64F08"/>
    <w:rsid w:val="00C650B3"/>
    <w:rsid w:val="00C658D6"/>
    <w:rsid w:val="00C65DD0"/>
    <w:rsid w:val="00C66512"/>
    <w:rsid w:val="00C665F4"/>
    <w:rsid w:val="00C66CE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65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1D5D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6596"/>
    <w:rsid w:val="00C86A52"/>
    <w:rsid w:val="00C9000B"/>
    <w:rsid w:val="00C90246"/>
    <w:rsid w:val="00C906FF"/>
    <w:rsid w:val="00C90BA8"/>
    <w:rsid w:val="00C91038"/>
    <w:rsid w:val="00C91100"/>
    <w:rsid w:val="00C918F4"/>
    <w:rsid w:val="00C91A00"/>
    <w:rsid w:val="00C91F57"/>
    <w:rsid w:val="00C92584"/>
    <w:rsid w:val="00C92A30"/>
    <w:rsid w:val="00C92CDA"/>
    <w:rsid w:val="00C93286"/>
    <w:rsid w:val="00C939ED"/>
    <w:rsid w:val="00C944A1"/>
    <w:rsid w:val="00C948B1"/>
    <w:rsid w:val="00C94AA6"/>
    <w:rsid w:val="00C954D1"/>
    <w:rsid w:val="00C958A9"/>
    <w:rsid w:val="00C95CC3"/>
    <w:rsid w:val="00C975C6"/>
    <w:rsid w:val="00C978F8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0D5"/>
    <w:rsid w:val="00CA3128"/>
    <w:rsid w:val="00CA4D02"/>
    <w:rsid w:val="00CA58B6"/>
    <w:rsid w:val="00CA673A"/>
    <w:rsid w:val="00CA7150"/>
    <w:rsid w:val="00CA7814"/>
    <w:rsid w:val="00CA7B67"/>
    <w:rsid w:val="00CA7BB3"/>
    <w:rsid w:val="00CA7D24"/>
    <w:rsid w:val="00CA7EB7"/>
    <w:rsid w:val="00CB0B0F"/>
    <w:rsid w:val="00CB24EC"/>
    <w:rsid w:val="00CB2B5F"/>
    <w:rsid w:val="00CB3696"/>
    <w:rsid w:val="00CB3DA4"/>
    <w:rsid w:val="00CB4208"/>
    <w:rsid w:val="00CB49F7"/>
    <w:rsid w:val="00CB589A"/>
    <w:rsid w:val="00CB58B5"/>
    <w:rsid w:val="00CB6CC3"/>
    <w:rsid w:val="00CB7678"/>
    <w:rsid w:val="00CC02AE"/>
    <w:rsid w:val="00CC0619"/>
    <w:rsid w:val="00CC07DA"/>
    <w:rsid w:val="00CC09AB"/>
    <w:rsid w:val="00CC0BF6"/>
    <w:rsid w:val="00CC0DC2"/>
    <w:rsid w:val="00CC1C4D"/>
    <w:rsid w:val="00CC251C"/>
    <w:rsid w:val="00CC2A29"/>
    <w:rsid w:val="00CC2A5C"/>
    <w:rsid w:val="00CC2B28"/>
    <w:rsid w:val="00CC3079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E6E"/>
    <w:rsid w:val="00CF2073"/>
    <w:rsid w:val="00CF252F"/>
    <w:rsid w:val="00CF27D0"/>
    <w:rsid w:val="00CF2C2A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21E7"/>
    <w:rsid w:val="00D123A1"/>
    <w:rsid w:val="00D12A80"/>
    <w:rsid w:val="00D12CF4"/>
    <w:rsid w:val="00D1355F"/>
    <w:rsid w:val="00D135D6"/>
    <w:rsid w:val="00D136B9"/>
    <w:rsid w:val="00D142CF"/>
    <w:rsid w:val="00D1485C"/>
    <w:rsid w:val="00D14AF4"/>
    <w:rsid w:val="00D14DC5"/>
    <w:rsid w:val="00D15289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35DA"/>
    <w:rsid w:val="00D2390A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092"/>
    <w:rsid w:val="00D305C4"/>
    <w:rsid w:val="00D3079A"/>
    <w:rsid w:val="00D30FED"/>
    <w:rsid w:val="00D31266"/>
    <w:rsid w:val="00D316A8"/>
    <w:rsid w:val="00D31B4F"/>
    <w:rsid w:val="00D31EEE"/>
    <w:rsid w:val="00D32586"/>
    <w:rsid w:val="00D328D4"/>
    <w:rsid w:val="00D32C37"/>
    <w:rsid w:val="00D32CCF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76F"/>
    <w:rsid w:val="00D3788D"/>
    <w:rsid w:val="00D40193"/>
    <w:rsid w:val="00D403C3"/>
    <w:rsid w:val="00D40E59"/>
    <w:rsid w:val="00D41D08"/>
    <w:rsid w:val="00D41FFF"/>
    <w:rsid w:val="00D4207E"/>
    <w:rsid w:val="00D42BDA"/>
    <w:rsid w:val="00D43576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5D0A"/>
    <w:rsid w:val="00D65E0A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4C76"/>
    <w:rsid w:val="00D7551A"/>
    <w:rsid w:val="00D7585F"/>
    <w:rsid w:val="00D75AA4"/>
    <w:rsid w:val="00D75AF2"/>
    <w:rsid w:val="00D75E73"/>
    <w:rsid w:val="00D76A94"/>
    <w:rsid w:val="00D77545"/>
    <w:rsid w:val="00D802BC"/>
    <w:rsid w:val="00D808A1"/>
    <w:rsid w:val="00D81CE8"/>
    <w:rsid w:val="00D81E35"/>
    <w:rsid w:val="00D82233"/>
    <w:rsid w:val="00D826C7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5DFC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330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E8B"/>
    <w:rsid w:val="00DB5F4B"/>
    <w:rsid w:val="00DB63FE"/>
    <w:rsid w:val="00DB6432"/>
    <w:rsid w:val="00DC00AC"/>
    <w:rsid w:val="00DC0A49"/>
    <w:rsid w:val="00DC117B"/>
    <w:rsid w:val="00DC1587"/>
    <w:rsid w:val="00DC15FA"/>
    <w:rsid w:val="00DC1F33"/>
    <w:rsid w:val="00DC1F4A"/>
    <w:rsid w:val="00DC2317"/>
    <w:rsid w:val="00DC2340"/>
    <w:rsid w:val="00DC2865"/>
    <w:rsid w:val="00DC336F"/>
    <w:rsid w:val="00DC36C5"/>
    <w:rsid w:val="00DC4693"/>
    <w:rsid w:val="00DC4925"/>
    <w:rsid w:val="00DC4976"/>
    <w:rsid w:val="00DC51CA"/>
    <w:rsid w:val="00DC520B"/>
    <w:rsid w:val="00DC5567"/>
    <w:rsid w:val="00DC6939"/>
    <w:rsid w:val="00DC69F2"/>
    <w:rsid w:val="00DC76D4"/>
    <w:rsid w:val="00DC7A1C"/>
    <w:rsid w:val="00DD06AA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245"/>
    <w:rsid w:val="00DD5439"/>
    <w:rsid w:val="00DD64E9"/>
    <w:rsid w:val="00DD662D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C10"/>
    <w:rsid w:val="00DE2DF2"/>
    <w:rsid w:val="00DE2ECF"/>
    <w:rsid w:val="00DE2F16"/>
    <w:rsid w:val="00DE2F6B"/>
    <w:rsid w:val="00DE3391"/>
    <w:rsid w:val="00DE3439"/>
    <w:rsid w:val="00DE38A9"/>
    <w:rsid w:val="00DE3CC0"/>
    <w:rsid w:val="00DE4A1A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5C"/>
    <w:rsid w:val="00DE7F8E"/>
    <w:rsid w:val="00DF033B"/>
    <w:rsid w:val="00DF0B8A"/>
    <w:rsid w:val="00DF0C25"/>
    <w:rsid w:val="00DF0DD5"/>
    <w:rsid w:val="00DF173F"/>
    <w:rsid w:val="00DF19CF"/>
    <w:rsid w:val="00DF28FD"/>
    <w:rsid w:val="00DF2D61"/>
    <w:rsid w:val="00DF2E93"/>
    <w:rsid w:val="00DF3528"/>
    <w:rsid w:val="00DF4458"/>
    <w:rsid w:val="00DF4514"/>
    <w:rsid w:val="00DF4599"/>
    <w:rsid w:val="00DF4C64"/>
    <w:rsid w:val="00DF4ED1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153"/>
    <w:rsid w:val="00E0721E"/>
    <w:rsid w:val="00E072E7"/>
    <w:rsid w:val="00E110F7"/>
    <w:rsid w:val="00E11117"/>
    <w:rsid w:val="00E1131A"/>
    <w:rsid w:val="00E119EF"/>
    <w:rsid w:val="00E11B70"/>
    <w:rsid w:val="00E11D20"/>
    <w:rsid w:val="00E12F3B"/>
    <w:rsid w:val="00E13042"/>
    <w:rsid w:val="00E13473"/>
    <w:rsid w:val="00E13AE0"/>
    <w:rsid w:val="00E1454D"/>
    <w:rsid w:val="00E14FFD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60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58B"/>
    <w:rsid w:val="00E40B19"/>
    <w:rsid w:val="00E40F07"/>
    <w:rsid w:val="00E4102C"/>
    <w:rsid w:val="00E41739"/>
    <w:rsid w:val="00E439E9"/>
    <w:rsid w:val="00E43C15"/>
    <w:rsid w:val="00E443E5"/>
    <w:rsid w:val="00E4447A"/>
    <w:rsid w:val="00E44C65"/>
    <w:rsid w:val="00E4507C"/>
    <w:rsid w:val="00E45D78"/>
    <w:rsid w:val="00E461B2"/>
    <w:rsid w:val="00E466F5"/>
    <w:rsid w:val="00E47038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4DE8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2136"/>
    <w:rsid w:val="00E63DA3"/>
    <w:rsid w:val="00E642C4"/>
    <w:rsid w:val="00E64A5D"/>
    <w:rsid w:val="00E64F17"/>
    <w:rsid w:val="00E64F54"/>
    <w:rsid w:val="00E6500A"/>
    <w:rsid w:val="00E65387"/>
    <w:rsid w:val="00E65507"/>
    <w:rsid w:val="00E6586D"/>
    <w:rsid w:val="00E65F46"/>
    <w:rsid w:val="00E667F3"/>
    <w:rsid w:val="00E6729F"/>
    <w:rsid w:val="00E67D4E"/>
    <w:rsid w:val="00E7046E"/>
    <w:rsid w:val="00E70500"/>
    <w:rsid w:val="00E7083C"/>
    <w:rsid w:val="00E70A1E"/>
    <w:rsid w:val="00E71661"/>
    <w:rsid w:val="00E71833"/>
    <w:rsid w:val="00E71ED7"/>
    <w:rsid w:val="00E72B3F"/>
    <w:rsid w:val="00E737EC"/>
    <w:rsid w:val="00E738D0"/>
    <w:rsid w:val="00E73C1E"/>
    <w:rsid w:val="00E740DE"/>
    <w:rsid w:val="00E7600F"/>
    <w:rsid w:val="00E7619B"/>
    <w:rsid w:val="00E76337"/>
    <w:rsid w:val="00E7658B"/>
    <w:rsid w:val="00E7690B"/>
    <w:rsid w:val="00E76E83"/>
    <w:rsid w:val="00E77BA3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203"/>
    <w:rsid w:val="00E835F5"/>
    <w:rsid w:val="00E83A8D"/>
    <w:rsid w:val="00E83DDF"/>
    <w:rsid w:val="00E83EF8"/>
    <w:rsid w:val="00E8482E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2116"/>
    <w:rsid w:val="00E934EC"/>
    <w:rsid w:val="00E9376D"/>
    <w:rsid w:val="00E93889"/>
    <w:rsid w:val="00E93AB9"/>
    <w:rsid w:val="00E94478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0B34"/>
    <w:rsid w:val="00EB16CA"/>
    <w:rsid w:val="00EB1DA5"/>
    <w:rsid w:val="00EB1DAF"/>
    <w:rsid w:val="00EB200C"/>
    <w:rsid w:val="00EB2551"/>
    <w:rsid w:val="00EB2EA0"/>
    <w:rsid w:val="00EB2EFA"/>
    <w:rsid w:val="00EB3859"/>
    <w:rsid w:val="00EB387A"/>
    <w:rsid w:val="00EB3C03"/>
    <w:rsid w:val="00EB4297"/>
    <w:rsid w:val="00EB43CB"/>
    <w:rsid w:val="00EB4CB3"/>
    <w:rsid w:val="00EB5670"/>
    <w:rsid w:val="00EB693C"/>
    <w:rsid w:val="00EB6A87"/>
    <w:rsid w:val="00EB6D64"/>
    <w:rsid w:val="00EB70AA"/>
    <w:rsid w:val="00EB71F3"/>
    <w:rsid w:val="00EB725B"/>
    <w:rsid w:val="00EB74AC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7EE0"/>
    <w:rsid w:val="00ED024B"/>
    <w:rsid w:val="00ED0276"/>
    <w:rsid w:val="00ED05DB"/>
    <w:rsid w:val="00ED05FC"/>
    <w:rsid w:val="00ED0925"/>
    <w:rsid w:val="00ED0A80"/>
    <w:rsid w:val="00ED220A"/>
    <w:rsid w:val="00ED270F"/>
    <w:rsid w:val="00ED3473"/>
    <w:rsid w:val="00ED3504"/>
    <w:rsid w:val="00ED358D"/>
    <w:rsid w:val="00ED366F"/>
    <w:rsid w:val="00ED3BF9"/>
    <w:rsid w:val="00ED3DAC"/>
    <w:rsid w:val="00ED415B"/>
    <w:rsid w:val="00ED41E2"/>
    <w:rsid w:val="00ED4350"/>
    <w:rsid w:val="00ED46E2"/>
    <w:rsid w:val="00ED4E37"/>
    <w:rsid w:val="00ED4F84"/>
    <w:rsid w:val="00ED5EA4"/>
    <w:rsid w:val="00ED6C83"/>
    <w:rsid w:val="00ED6D1F"/>
    <w:rsid w:val="00EE0499"/>
    <w:rsid w:val="00EE0A7B"/>
    <w:rsid w:val="00EE12D1"/>
    <w:rsid w:val="00EE3013"/>
    <w:rsid w:val="00EE303F"/>
    <w:rsid w:val="00EE3078"/>
    <w:rsid w:val="00EE3119"/>
    <w:rsid w:val="00EE3948"/>
    <w:rsid w:val="00EE4564"/>
    <w:rsid w:val="00EE5451"/>
    <w:rsid w:val="00EE556E"/>
    <w:rsid w:val="00EE5683"/>
    <w:rsid w:val="00EE5FBC"/>
    <w:rsid w:val="00EE6DFD"/>
    <w:rsid w:val="00EE793F"/>
    <w:rsid w:val="00EF05F2"/>
    <w:rsid w:val="00EF1891"/>
    <w:rsid w:val="00EF3D1C"/>
    <w:rsid w:val="00EF45E9"/>
    <w:rsid w:val="00EF47B8"/>
    <w:rsid w:val="00EF4DE0"/>
    <w:rsid w:val="00EF58B9"/>
    <w:rsid w:val="00EF5929"/>
    <w:rsid w:val="00EF5B9B"/>
    <w:rsid w:val="00EF60C7"/>
    <w:rsid w:val="00EF7804"/>
    <w:rsid w:val="00EF7C0A"/>
    <w:rsid w:val="00F000E0"/>
    <w:rsid w:val="00F00331"/>
    <w:rsid w:val="00F003BF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3A95"/>
    <w:rsid w:val="00F14217"/>
    <w:rsid w:val="00F144FC"/>
    <w:rsid w:val="00F152F0"/>
    <w:rsid w:val="00F15474"/>
    <w:rsid w:val="00F15F48"/>
    <w:rsid w:val="00F16026"/>
    <w:rsid w:val="00F16567"/>
    <w:rsid w:val="00F16685"/>
    <w:rsid w:val="00F1687B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933"/>
    <w:rsid w:val="00F27761"/>
    <w:rsid w:val="00F27AE8"/>
    <w:rsid w:val="00F30255"/>
    <w:rsid w:val="00F304FC"/>
    <w:rsid w:val="00F30A52"/>
    <w:rsid w:val="00F318DA"/>
    <w:rsid w:val="00F31DAE"/>
    <w:rsid w:val="00F33192"/>
    <w:rsid w:val="00F3367F"/>
    <w:rsid w:val="00F34AA3"/>
    <w:rsid w:val="00F34AE8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5E0D"/>
    <w:rsid w:val="00F46234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6C3"/>
    <w:rsid w:val="00F5489A"/>
    <w:rsid w:val="00F5541A"/>
    <w:rsid w:val="00F55F8E"/>
    <w:rsid w:val="00F56BE6"/>
    <w:rsid w:val="00F56F50"/>
    <w:rsid w:val="00F57A8E"/>
    <w:rsid w:val="00F613CC"/>
    <w:rsid w:val="00F6193D"/>
    <w:rsid w:val="00F61B71"/>
    <w:rsid w:val="00F61E2F"/>
    <w:rsid w:val="00F6224C"/>
    <w:rsid w:val="00F62328"/>
    <w:rsid w:val="00F626AD"/>
    <w:rsid w:val="00F62E60"/>
    <w:rsid w:val="00F63D43"/>
    <w:rsid w:val="00F64599"/>
    <w:rsid w:val="00F64FB2"/>
    <w:rsid w:val="00F6510A"/>
    <w:rsid w:val="00F65792"/>
    <w:rsid w:val="00F65EA6"/>
    <w:rsid w:val="00F6698A"/>
    <w:rsid w:val="00F66D08"/>
    <w:rsid w:val="00F672EF"/>
    <w:rsid w:val="00F676E5"/>
    <w:rsid w:val="00F6790B"/>
    <w:rsid w:val="00F67BF9"/>
    <w:rsid w:val="00F67F28"/>
    <w:rsid w:val="00F7089F"/>
    <w:rsid w:val="00F70C98"/>
    <w:rsid w:val="00F70E58"/>
    <w:rsid w:val="00F712CC"/>
    <w:rsid w:val="00F71EDF"/>
    <w:rsid w:val="00F71FC3"/>
    <w:rsid w:val="00F724C2"/>
    <w:rsid w:val="00F72730"/>
    <w:rsid w:val="00F728AE"/>
    <w:rsid w:val="00F72E68"/>
    <w:rsid w:val="00F737C1"/>
    <w:rsid w:val="00F73E0A"/>
    <w:rsid w:val="00F74117"/>
    <w:rsid w:val="00F7422B"/>
    <w:rsid w:val="00F745E7"/>
    <w:rsid w:val="00F74848"/>
    <w:rsid w:val="00F758A9"/>
    <w:rsid w:val="00F7654C"/>
    <w:rsid w:val="00F765CD"/>
    <w:rsid w:val="00F76991"/>
    <w:rsid w:val="00F76C01"/>
    <w:rsid w:val="00F76C9B"/>
    <w:rsid w:val="00F77141"/>
    <w:rsid w:val="00F774D5"/>
    <w:rsid w:val="00F77F9B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362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122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48"/>
    <w:rsid w:val="00FA7EA7"/>
    <w:rsid w:val="00FB0670"/>
    <w:rsid w:val="00FB08D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8F6"/>
    <w:rsid w:val="00FC294D"/>
    <w:rsid w:val="00FC2A93"/>
    <w:rsid w:val="00FC36F7"/>
    <w:rsid w:val="00FC3E38"/>
    <w:rsid w:val="00FC476D"/>
    <w:rsid w:val="00FC492E"/>
    <w:rsid w:val="00FC4E00"/>
    <w:rsid w:val="00FC60EE"/>
    <w:rsid w:val="00FC638B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AEE"/>
    <w:rsid w:val="00FD2CC9"/>
    <w:rsid w:val="00FD2D00"/>
    <w:rsid w:val="00FD47C8"/>
    <w:rsid w:val="00FD5293"/>
    <w:rsid w:val="00FD5438"/>
    <w:rsid w:val="00FD572C"/>
    <w:rsid w:val="00FD5BA7"/>
    <w:rsid w:val="00FD5E11"/>
    <w:rsid w:val="00FD65DB"/>
    <w:rsid w:val="00FE0218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4B6F"/>
    <w:rsid w:val="00FF59A4"/>
    <w:rsid w:val="00FF5BAC"/>
    <w:rsid w:val="00FF5C01"/>
    <w:rsid w:val="00FF6546"/>
    <w:rsid w:val="00FF6802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8A6E24"/>
    <w:rPr>
      <w:sz w:val="22"/>
      <w:lang w:val="en-AU" w:bidi="ar-SA"/>
    </w:rPr>
  </w:style>
  <w:style w:type="paragraph" w:customStyle="1" w:styleId="Ang15">
    <w:name w:val="Ang 15"/>
    <w:basedOn w:val="BodyText"/>
    <w:link w:val="Ang15Char"/>
    <w:qFormat/>
    <w:rsid w:val="005755A0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 w:bidi="th-TH"/>
    </w:rPr>
  </w:style>
  <w:style w:type="character" w:customStyle="1" w:styleId="Ang15Char">
    <w:name w:val="Ang 15 Char"/>
    <w:link w:val="Ang15"/>
    <w:rsid w:val="005755A0"/>
    <w:rPr>
      <w:rFonts w:ascii="Angsana New" w:hAnsi="Angsana New"/>
      <w:sz w:val="30"/>
      <w:szCs w:val="3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8A6E24"/>
    <w:rPr>
      <w:sz w:val="22"/>
      <w:lang w:val="en-AU" w:bidi="ar-SA"/>
    </w:rPr>
  </w:style>
  <w:style w:type="paragraph" w:customStyle="1" w:styleId="Ang15">
    <w:name w:val="Ang 15"/>
    <w:basedOn w:val="BodyText"/>
    <w:link w:val="Ang15Char"/>
    <w:qFormat/>
    <w:rsid w:val="005755A0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 w:bidi="th-TH"/>
    </w:rPr>
  </w:style>
  <w:style w:type="character" w:customStyle="1" w:styleId="Ang15Char">
    <w:name w:val="Ang 15 Char"/>
    <w:link w:val="Ang15"/>
    <w:rsid w:val="005755A0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7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90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366A-30FB-4A3B-B31A-958B3042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323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2020-11-05T14:48:00Z</cp:lastPrinted>
  <dcterms:created xsi:type="dcterms:W3CDTF">2020-11-09T09:11:00Z</dcterms:created>
  <dcterms:modified xsi:type="dcterms:W3CDTF">2020-11-09T09:11:00Z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