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B1F55" w14:textId="77777777" w:rsidR="00184119" w:rsidRPr="001052C4" w:rsidRDefault="00184119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0ADDE99B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E579E18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0259072B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  <w:cs/>
        </w:rPr>
      </w:pPr>
    </w:p>
    <w:p w14:paraId="2C74A742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12415005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EA78D68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CE8B476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65FD912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56178F4F" w14:textId="77777777" w:rsidR="00A0412A" w:rsidRPr="001052C4" w:rsidRDefault="00A0412A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0E1A8A2" w14:textId="77777777" w:rsidR="005559E5" w:rsidRPr="001052C4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C0F2E03" w14:textId="77777777" w:rsidR="005559E5" w:rsidRPr="001052C4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D64F6C9" w14:textId="77777777" w:rsidR="005559E5" w:rsidRPr="001052C4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  <w:cs/>
        </w:rPr>
      </w:pPr>
    </w:p>
    <w:p w14:paraId="255C8B16" w14:textId="77777777" w:rsidR="005559E5" w:rsidRPr="001052C4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  <w:cs/>
        </w:rPr>
      </w:pPr>
    </w:p>
    <w:p w14:paraId="6A508D74" w14:textId="77777777" w:rsidR="005559E5" w:rsidRPr="001052C4" w:rsidRDefault="005559E5" w:rsidP="00A041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F4F7967" w14:textId="77777777" w:rsidR="002B6770" w:rsidRPr="001052C4" w:rsidRDefault="002B6770" w:rsidP="002B6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1052C4">
        <w:rPr>
          <w:rFonts w:asciiTheme="majorBidi" w:hAnsiTheme="majorBidi" w:cstheme="majorBidi"/>
          <w:sz w:val="52"/>
          <w:szCs w:val="52"/>
          <w:cs/>
        </w:rPr>
        <w:t>บริษัท ซีโอแอล จำกัด</w:t>
      </w:r>
      <w:r w:rsidRPr="001052C4">
        <w:rPr>
          <w:rFonts w:asciiTheme="majorBidi" w:hAnsiTheme="majorBidi" w:cstheme="majorBidi"/>
          <w:sz w:val="52"/>
          <w:szCs w:val="52"/>
        </w:rPr>
        <w:t xml:space="preserve"> </w:t>
      </w:r>
      <w:r w:rsidRPr="001052C4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16F12B3A" w14:textId="77777777" w:rsidR="005559E5" w:rsidRPr="001052C4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3D141C7F" w14:textId="77777777" w:rsidR="005559E5" w:rsidRPr="001052C4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7961877" w14:textId="77777777" w:rsidR="005559E5" w:rsidRPr="001052C4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64356F62" w14:textId="77777777" w:rsidR="005559E5" w:rsidRPr="001052C4" w:rsidRDefault="005559E5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5D6AA371" w14:textId="2444C2BD" w:rsidR="00E066F1" w:rsidRPr="001052C4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622E7"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F0D2128" w14:textId="31DCDF58" w:rsidR="00E066F1" w:rsidRPr="001052C4" w:rsidRDefault="00573080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CF3F1C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0B733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B733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="00AA5668"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F3F1C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15BDE615" w14:textId="77777777" w:rsidR="00E066F1" w:rsidRPr="001052C4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1307258" w14:textId="7176BECA" w:rsidR="00E066F1" w:rsidRPr="001052C4" w:rsidRDefault="00E066F1" w:rsidP="00E066F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B622E7"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52C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F10B249" w14:textId="77777777" w:rsidR="00804175" w:rsidRPr="001052C4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E948273" w14:textId="77777777" w:rsidR="00804175" w:rsidRPr="001052C4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425D26C8" w14:textId="77777777" w:rsidR="00804175" w:rsidRPr="001052C4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0AA5988E" w14:textId="77777777" w:rsidR="00804175" w:rsidRPr="001052C4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A4785" w14:textId="77777777" w:rsidR="00804175" w:rsidRPr="001052C4" w:rsidRDefault="00804175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804175" w:rsidRPr="001052C4" w:rsidSect="00427C3F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bookmarkStart w:id="0" w:name="_GoBack"/>
      <w:bookmarkEnd w:id="0"/>
    </w:p>
    <w:p w14:paraId="09F67B2F" w14:textId="77777777" w:rsidR="006F2C07" w:rsidRPr="001052C4" w:rsidRDefault="006F2C07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FE06096" w14:textId="77777777" w:rsidR="002D6B92" w:rsidRPr="001052C4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DE64244" w14:textId="77777777" w:rsidR="002D6B92" w:rsidRPr="001052C4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5891A7F" w14:textId="77777777" w:rsidR="00B87261" w:rsidRPr="001052C4" w:rsidRDefault="00B87261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CA5446" w14:textId="77777777" w:rsidR="002D6B92" w:rsidRPr="001052C4" w:rsidRDefault="002D6B92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80FEEF9" w14:textId="77777777" w:rsidR="00842E6C" w:rsidRPr="001052C4" w:rsidRDefault="00842E6C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64FB5B9" w14:textId="77777777" w:rsidR="00842E6C" w:rsidRPr="001052C4" w:rsidRDefault="00842E6C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AFB704B" w14:textId="77777777" w:rsidR="006471C3" w:rsidRPr="001052C4" w:rsidRDefault="006471C3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B0FD146" w14:textId="77777777" w:rsidR="00032DFA" w:rsidRPr="001052C4" w:rsidRDefault="00032DFA" w:rsidP="005559E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8DC5727" w14:textId="77777777" w:rsidR="00804175" w:rsidRPr="001052C4" w:rsidRDefault="00804175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052C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FF3BCE" w:rsidRPr="001052C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1052C4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78083C25" w14:textId="77777777" w:rsidR="00831289" w:rsidRPr="001052C4" w:rsidRDefault="00831289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8547F" w14:textId="77777777" w:rsidR="00D611F6" w:rsidRPr="001052C4" w:rsidRDefault="00D611F6" w:rsidP="007A4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52C4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="008C3265" w:rsidRPr="001052C4">
        <w:rPr>
          <w:rFonts w:asciiTheme="majorBidi" w:hAnsiTheme="majorBidi" w:cstheme="majorBidi"/>
          <w:b/>
          <w:bCs/>
          <w:sz w:val="30"/>
          <w:szCs w:val="30"/>
          <w:cs/>
        </w:rPr>
        <w:t>บริษัท ซีโอแอล จำกัด (มหาชน)</w:t>
      </w:r>
    </w:p>
    <w:p w14:paraId="47CE6C1F" w14:textId="77777777" w:rsidR="00D611F6" w:rsidRPr="001052C4" w:rsidRDefault="00D611F6" w:rsidP="007A406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0082A10E" w14:textId="475DFD8D" w:rsidR="00E066F1" w:rsidRPr="001052C4" w:rsidRDefault="00573080" w:rsidP="00E066F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ณ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30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2563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</w:rPr>
        <w:t xml:space="preserve">      </w:t>
      </w:r>
      <w:r w:rsidRPr="000B733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CF3F1C">
        <w:rPr>
          <w:rFonts w:asciiTheme="majorBidi" w:hAnsiTheme="majorBidi" w:cstheme="majorBidi"/>
          <w:sz w:val="30"/>
          <w:szCs w:val="30"/>
        </w:rPr>
        <w:t>30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F3F1C">
        <w:rPr>
          <w:rFonts w:asciiTheme="majorBidi" w:hAnsiTheme="majorBidi" w:cstheme="majorBidi"/>
          <w:sz w:val="30"/>
          <w:szCs w:val="30"/>
        </w:rPr>
        <w:t>2563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สำหรับงวดเก้าเดือนสิ้นสุดวันที่ </w:t>
      </w:r>
      <w:r w:rsidR="00CF3F1C">
        <w:rPr>
          <w:rFonts w:asciiTheme="majorBidi" w:hAnsiTheme="majorBidi" w:cstheme="majorBidi"/>
          <w:sz w:val="30"/>
          <w:szCs w:val="30"/>
        </w:rPr>
        <w:t>30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CF3F1C">
        <w:rPr>
          <w:rFonts w:asciiTheme="majorBidi" w:hAnsiTheme="majorBidi" w:cstheme="majorBidi"/>
          <w:sz w:val="30"/>
          <w:szCs w:val="30"/>
        </w:rPr>
        <w:t>2563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0B7330">
        <w:rPr>
          <w:rFonts w:asciiTheme="majorBidi" w:hAnsiTheme="majorBidi" w:cstheme="majorBidi"/>
          <w:sz w:val="30"/>
          <w:szCs w:val="30"/>
        </w:rPr>
        <w:t>(</w:t>
      </w:r>
      <w:r w:rsidRPr="000B7330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ซีโอแอล จำกัด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และของเฉพาะบริษัท ซีโอแอล จำกัด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F3F1C">
        <w:rPr>
          <w:rFonts w:asciiTheme="majorBidi" w:hAnsiTheme="majorBidi" w:cstheme="majorBidi"/>
          <w:sz w:val="30"/>
          <w:szCs w:val="30"/>
        </w:rPr>
        <w:t>34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E066F1" w:rsidRPr="001052C4">
        <w:rPr>
          <w:rFonts w:asciiTheme="majorBidi" w:hAnsiTheme="majorBidi" w:cstheme="majorBidi"/>
          <w:sz w:val="30"/>
          <w:szCs w:val="30"/>
        </w:rPr>
        <w:t xml:space="preserve"> </w:t>
      </w:r>
    </w:p>
    <w:p w14:paraId="6242FB11" w14:textId="77777777" w:rsidR="007A406C" w:rsidRPr="001052C4" w:rsidRDefault="007A406C" w:rsidP="007A40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6A400" w14:textId="77777777" w:rsidR="004313A0" w:rsidRPr="001052C4" w:rsidRDefault="004313A0" w:rsidP="007A40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9EE7243" w14:textId="77777777" w:rsidR="007A406C" w:rsidRPr="001052C4" w:rsidRDefault="007A406C" w:rsidP="007A40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A23B25" w14:textId="307A9448" w:rsidR="00D87986" w:rsidRPr="001052C4" w:rsidRDefault="004313A0" w:rsidP="00D8798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รหัส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="00CF3F1C">
        <w:rPr>
          <w:rFonts w:asciiTheme="majorBidi" w:hAnsiTheme="majorBidi" w:cstheme="majorBidi"/>
          <w:sz w:val="30"/>
          <w:szCs w:val="30"/>
        </w:rPr>
        <w:t>2410</w:t>
      </w:r>
      <w:r w:rsidRPr="001052C4">
        <w:rPr>
          <w:rFonts w:asciiTheme="majorBidi" w:hAnsiTheme="majorBidi" w:cstheme="majorBidi"/>
          <w:sz w:val="30"/>
          <w:szCs w:val="30"/>
        </w:rPr>
        <w:t xml:space="preserve"> “</w:t>
      </w:r>
      <w:r w:rsidRPr="001052C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5B34C0"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052C4">
        <w:rPr>
          <w:rFonts w:asciiTheme="majorBidi" w:hAnsiTheme="majorBidi" w:cstheme="majorBidi"/>
          <w:sz w:val="30"/>
          <w:szCs w:val="30"/>
        </w:rPr>
        <w:t>”</w:t>
      </w:r>
      <w:r w:rsidRPr="00105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052C4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การสอบทานดังกล่าวประกอบด้วย</w:t>
      </w:r>
      <w:r w:rsidRPr="001052C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pacing w:val="-6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052C4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5B34C0" w:rsidRPr="001052C4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1052C4">
        <w:rPr>
          <w:rFonts w:asciiTheme="majorBidi" w:hAnsiTheme="majorBidi" w:cstheme="majorBidi"/>
          <w:sz w:val="30"/>
          <w:szCs w:val="30"/>
          <w:cs/>
        </w:rPr>
        <w:t>นัยสำคัญทั้งหมดซึ่งอาจพบได้จากการตรวจสอบ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1052C4">
        <w:rPr>
          <w:rFonts w:asciiTheme="majorBidi" w:hAnsiTheme="majorBidi" w:cstheme="majorBidi"/>
          <w:sz w:val="30"/>
          <w:szCs w:val="30"/>
        </w:rPr>
        <w:t xml:space="preserve"> </w:t>
      </w:r>
      <w:r w:rsidRPr="001052C4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5B34C0" w:rsidRPr="001052C4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1052C4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82198CA" w14:textId="77777777" w:rsidR="00D06F91" w:rsidRDefault="00D06F91" w:rsidP="00204BA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sz w:val="30"/>
          <w:szCs w:val="30"/>
        </w:rPr>
      </w:pPr>
    </w:p>
    <w:p w14:paraId="015486D0" w14:textId="22C484A6" w:rsidR="00D06F91" w:rsidRDefault="00D06F91" w:rsidP="00204BA7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sz w:val="30"/>
          <w:szCs w:val="30"/>
        </w:rPr>
        <w:sectPr w:rsidR="00D06F91" w:rsidSect="00D06F91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440" w:header="720" w:footer="720" w:gutter="0"/>
          <w:cols w:space="708"/>
          <w:titlePg/>
          <w:docGrid w:linePitch="360"/>
        </w:sectPr>
      </w:pPr>
    </w:p>
    <w:p w14:paraId="2FDB7B19" w14:textId="77777777" w:rsidR="00476925" w:rsidRPr="001052C4" w:rsidRDefault="00476925" w:rsidP="000F69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</w:p>
    <w:p w14:paraId="120E374A" w14:textId="77777777" w:rsidR="000F69EE" w:rsidRPr="001052C4" w:rsidRDefault="00451B41" w:rsidP="000F69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105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ข้อสรุป</w:t>
      </w:r>
    </w:p>
    <w:p w14:paraId="4B229E81" w14:textId="77777777" w:rsidR="000B6CF8" w:rsidRPr="001052C4" w:rsidRDefault="000B6CF8" w:rsidP="000F70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2286D72" w14:textId="47B93173" w:rsidR="0009306C" w:rsidRPr="001052C4" w:rsidRDefault="00FE0F7E" w:rsidP="000F70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b w:val="0"/>
          <w:bCs w:val="0"/>
        </w:rPr>
      </w:pPr>
      <w:r w:rsidRPr="00105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0F70FA" w:rsidRPr="001052C4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105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ฉบับที่ </w:t>
      </w:r>
      <w:r w:rsidR="00CF3F1C">
        <w:rPr>
          <w:rFonts w:asciiTheme="majorBidi" w:hAnsiTheme="majorBidi" w:cstheme="majorBidi"/>
          <w:b w:val="0"/>
          <w:bCs w:val="0"/>
          <w:sz w:val="30"/>
          <w:szCs w:val="30"/>
        </w:rPr>
        <w:t>34</w:t>
      </w:r>
      <w:r w:rsidRPr="00105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เรื่อง </w:t>
      </w:r>
      <w:r w:rsidR="00E70F7F" w:rsidRPr="00105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การรายงานทาง</w:t>
      </w:r>
      <w:r w:rsidRPr="00105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7F194E4" w14:textId="77777777" w:rsidR="000B6CF8" w:rsidRPr="001052C4" w:rsidRDefault="000B6CF8" w:rsidP="00A21F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F23673" w14:textId="4E3B672A" w:rsidR="00A21F9B" w:rsidRPr="001052C4" w:rsidRDefault="00A21F9B" w:rsidP="00A21F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052C4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0DD8B8EF" w14:textId="77777777" w:rsidR="000B6CF8" w:rsidRPr="001052C4" w:rsidRDefault="000B6CF8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3B452C01" w14:textId="6A2CC1DB" w:rsidR="00D611F6" w:rsidRPr="001052C4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pacing w:val="-2"/>
          <w:lang w:val="en-US"/>
        </w:rPr>
      </w:pPr>
      <w:r w:rsidRPr="001052C4">
        <w:rPr>
          <w:rFonts w:asciiTheme="majorBidi" w:hAnsiTheme="majorBidi" w:cstheme="majorBidi"/>
          <w:cs/>
          <w:lang w:val="en-US"/>
        </w:rPr>
        <w:t>ข้าพเจ้าขอให้สังเกตหมายเหตุข้อ</w:t>
      </w:r>
      <w:r w:rsidR="008D0115" w:rsidRPr="001052C4">
        <w:rPr>
          <w:rFonts w:asciiTheme="majorBidi" w:hAnsiTheme="majorBidi" w:cstheme="majorBidi"/>
          <w:lang w:val="en-US"/>
        </w:rPr>
        <w:t xml:space="preserve"> </w:t>
      </w:r>
      <w:r w:rsidR="00CF3F1C">
        <w:rPr>
          <w:rFonts w:asciiTheme="majorBidi" w:hAnsiTheme="majorBidi" w:cstheme="majorBidi"/>
          <w:lang w:val="en-US"/>
        </w:rPr>
        <w:t>3</w:t>
      </w:r>
      <w:r w:rsidRPr="001052C4">
        <w:rPr>
          <w:rFonts w:asciiTheme="majorBidi" w:hAnsiTheme="majorBidi" w:cstheme="majorBidi"/>
          <w:cs/>
          <w:lang w:val="en-US"/>
        </w:rPr>
        <w:t xml:space="preserve"> ซึ่งได้อธิบายถึงผลกระทบต่อ</w:t>
      </w:r>
      <w:r w:rsidR="007F6CAB">
        <w:rPr>
          <w:rFonts w:asciiTheme="majorBidi" w:hAnsiTheme="majorBidi" w:cstheme="majorBidi" w:hint="cs"/>
          <w:cs/>
          <w:lang w:val="en-US"/>
        </w:rPr>
        <w:t>กลุ่ม</w:t>
      </w:r>
      <w:r w:rsidRPr="001052C4">
        <w:rPr>
          <w:rFonts w:asciiTheme="majorBidi" w:hAnsiTheme="majorBidi" w:cstheme="majorBidi"/>
          <w:cs/>
          <w:lang w:val="en-US"/>
        </w:rPr>
        <w:t>บริษัทจากการนำนโยบายการบัญชีใหม่มาถือปฏิบัติตั้งแต่วันที่</w:t>
      </w:r>
      <w:r w:rsidR="008D0115" w:rsidRPr="001052C4">
        <w:rPr>
          <w:rFonts w:asciiTheme="majorBidi" w:hAnsiTheme="majorBidi" w:cstheme="majorBidi"/>
          <w:lang w:val="en-US"/>
        </w:rPr>
        <w:t xml:space="preserve"> </w:t>
      </w:r>
      <w:r w:rsidR="00CF3F1C">
        <w:rPr>
          <w:rFonts w:asciiTheme="majorBidi" w:hAnsiTheme="majorBidi" w:cstheme="majorBidi"/>
          <w:lang w:val="en-US"/>
        </w:rPr>
        <w:t>1</w:t>
      </w:r>
      <w:r w:rsidRPr="001052C4">
        <w:rPr>
          <w:rFonts w:asciiTheme="majorBidi" w:hAnsiTheme="majorBidi" w:cstheme="majorBidi"/>
          <w:cs/>
          <w:lang w:val="en-US"/>
        </w:rPr>
        <w:t xml:space="preserve"> มกราคม</w:t>
      </w:r>
      <w:r w:rsidR="008D0115" w:rsidRPr="001052C4">
        <w:rPr>
          <w:rFonts w:asciiTheme="majorBidi" w:hAnsiTheme="majorBidi" w:cstheme="majorBidi"/>
          <w:lang w:val="en-US"/>
        </w:rPr>
        <w:t xml:space="preserve"> </w:t>
      </w:r>
      <w:r w:rsidR="00CF3F1C">
        <w:rPr>
          <w:rFonts w:asciiTheme="majorBidi" w:hAnsiTheme="majorBidi" w:cstheme="majorBidi"/>
          <w:lang w:val="en-US"/>
        </w:rPr>
        <w:t>2563</w:t>
      </w:r>
      <w:r w:rsidR="00A25361" w:rsidRPr="001052C4">
        <w:rPr>
          <w:rFonts w:asciiTheme="majorBidi" w:hAnsiTheme="majorBidi" w:cstheme="majorBidi"/>
          <w:cs/>
          <w:lang w:val="en-US"/>
        </w:rPr>
        <w:t xml:space="preserve"> ทั้งนี้ ข้อสรุปของข้าพเจ้าไม่ได้เปลี่ยนแปลงไปเนื่องจากเรื่องนี้</w:t>
      </w:r>
    </w:p>
    <w:p w14:paraId="67B5F2D6" w14:textId="77777777" w:rsidR="004B378A" w:rsidRPr="001052C4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31D8BA" w14:textId="77777777" w:rsidR="004B378A" w:rsidRPr="001052C4" w:rsidRDefault="004B378A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554415E" w14:textId="48FD6BD9" w:rsidR="00BA3956" w:rsidRPr="001052C4" w:rsidRDefault="00BA395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1F313C" w14:textId="70B0969F" w:rsidR="00782E20" w:rsidRPr="001052C4" w:rsidRDefault="00782E20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18F4B12" w14:textId="77777777" w:rsidR="00782E20" w:rsidRPr="001052C4" w:rsidRDefault="00782E20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5C9F45" w14:textId="77777777" w:rsidR="00BA3956" w:rsidRPr="001052C4" w:rsidRDefault="00BA395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856F81A" w14:textId="77777777" w:rsidR="00D65FA8" w:rsidRPr="001052C4" w:rsidRDefault="00D65FA8" w:rsidP="00D65FA8">
      <w:pPr>
        <w:pStyle w:val="T"/>
        <w:ind w:left="0"/>
        <w:jc w:val="both"/>
        <w:rPr>
          <w:rFonts w:asciiTheme="majorBidi" w:hAnsiTheme="majorBidi" w:cstheme="majorBidi"/>
          <w:cs/>
        </w:rPr>
      </w:pPr>
      <w:r w:rsidRPr="001052C4">
        <w:rPr>
          <w:rFonts w:asciiTheme="majorBidi" w:hAnsiTheme="majorBidi" w:cstheme="majorBidi"/>
          <w:cs/>
        </w:rPr>
        <w:t>(วัชระ ภัทรพิทักษ์)</w:t>
      </w:r>
    </w:p>
    <w:p w14:paraId="4B78D5B6" w14:textId="77777777" w:rsidR="00DF4B4D" w:rsidRPr="001052C4" w:rsidRDefault="00D65FA8" w:rsidP="00D65FA8">
      <w:pPr>
        <w:pStyle w:val="T"/>
        <w:ind w:left="0"/>
        <w:jc w:val="both"/>
        <w:rPr>
          <w:rFonts w:asciiTheme="majorBidi" w:hAnsiTheme="majorBidi" w:cstheme="majorBidi"/>
        </w:rPr>
      </w:pPr>
      <w:r w:rsidRPr="001052C4">
        <w:rPr>
          <w:rFonts w:asciiTheme="majorBidi" w:hAnsiTheme="majorBidi" w:cstheme="majorBidi"/>
          <w:cs/>
        </w:rPr>
        <w:t>ผู้สอบบัญชีรับอนุญาต</w:t>
      </w:r>
    </w:p>
    <w:p w14:paraId="75AB7FE7" w14:textId="0B93E8F5" w:rsidR="00D611F6" w:rsidRPr="001052C4" w:rsidRDefault="00D611F6" w:rsidP="00D611F6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  <w:r w:rsidRPr="001052C4">
        <w:rPr>
          <w:rFonts w:asciiTheme="majorBidi" w:hAnsiTheme="majorBidi" w:cstheme="majorBidi"/>
          <w:cs/>
        </w:rPr>
        <w:t>เลขทะเบียน</w:t>
      </w:r>
      <w:r w:rsidRPr="001052C4">
        <w:rPr>
          <w:rFonts w:asciiTheme="majorBidi" w:hAnsiTheme="majorBidi" w:cstheme="majorBidi"/>
          <w:lang w:val="en-US"/>
        </w:rPr>
        <w:t xml:space="preserve"> </w:t>
      </w:r>
      <w:r w:rsidR="00CF3F1C">
        <w:rPr>
          <w:rFonts w:asciiTheme="majorBidi" w:hAnsiTheme="majorBidi" w:cstheme="majorBidi"/>
          <w:lang w:val="en-US"/>
        </w:rPr>
        <w:t>6669</w:t>
      </w:r>
    </w:p>
    <w:p w14:paraId="2D5AD9BA" w14:textId="77777777" w:rsidR="000B6CF8" w:rsidRPr="001052C4" w:rsidRDefault="000B6CF8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2E3C4" w14:textId="0A27A112" w:rsidR="00D611F6" w:rsidRPr="001052C4" w:rsidRDefault="00D611F6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08C58C" w14:textId="77777777" w:rsidR="00D611F6" w:rsidRPr="001052C4" w:rsidRDefault="00D611F6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52C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68F628D" w14:textId="315ABFD3" w:rsidR="00BE7864" w:rsidRPr="001052C4" w:rsidRDefault="00CF3F1C" w:rsidP="00426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530E6F">
        <w:rPr>
          <w:rFonts w:asciiTheme="majorBidi" w:hAnsiTheme="majorBidi" w:cstheme="majorBidi"/>
          <w:sz w:val="30"/>
          <w:szCs w:val="30"/>
        </w:rPr>
        <w:t xml:space="preserve"> </w:t>
      </w:r>
      <w:r w:rsidR="00885D7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30E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2563</w:t>
      </w:r>
    </w:p>
    <w:p w14:paraId="1AEDA16A" w14:textId="77777777" w:rsidR="0000110E" w:rsidRDefault="0000110E" w:rsidP="00C0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23968840"/>
    </w:p>
    <w:bookmarkEnd w:id="1"/>
    <w:p w14:paraId="36E72C3B" w14:textId="754A6055" w:rsidR="00CF3F1C" w:rsidRDefault="00CF3F1C" w:rsidP="00E45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CF3F1C" w:rsidSect="00D06F91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BCC4D" w14:textId="77777777" w:rsidR="00D84C4D" w:rsidRDefault="00D84C4D">
      <w:r>
        <w:separator/>
      </w:r>
    </w:p>
  </w:endnote>
  <w:endnote w:type="continuationSeparator" w:id="0">
    <w:p w14:paraId="1A3A298C" w14:textId="77777777" w:rsidR="00D84C4D" w:rsidRDefault="00D8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44470" w14:textId="77777777" w:rsidR="00995F3B" w:rsidRDefault="00995F3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4AF22F30" w14:textId="0BD78C69" w:rsidR="00995F3B" w:rsidRDefault="00995F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DFF46" w14:textId="1D6B12AE" w:rsidR="00995F3B" w:rsidRDefault="00995F3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D06F91">
      <w:rPr>
        <w:noProof/>
      </w:rPr>
      <w:t>COLt1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0246E9CA" w14:textId="77777777" w:rsidR="00995F3B" w:rsidRPr="00960645" w:rsidRDefault="00995F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BFE1B" w14:textId="77777777" w:rsidR="00995F3B" w:rsidRDefault="00995F3B" w:rsidP="00F2000C">
    <w:pPr>
      <w:pStyle w:val="Footer"/>
      <w:framePr w:wrap="around" w:vAnchor="text" w:hAnchor="margin" w:xAlign="right" w:y="1"/>
      <w:rPr>
        <w:rStyle w:val="PageNumber"/>
      </w:rPr>
    </w:pPr>
  </w:p>
  <w:p w14:paraId="02603159" w14:textId="77777777" w:rsidR="00995F3B" w:rsidRPr="00754709" w:rsidRDefault="00995F3B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31F02" w14:textId="53CE99B3" w:rsidR="00995F3B" w:rsidRPr="0074530E" w:rsidRDefault="00995F3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D2CB2" w14:textId="77777777" w:rsidR="00D06F91" w:rsidRDefault="00D06F91" w:rsidP="00F2000C">
    <w:pPr>
      <w:pStyle w:val="Footer"/>
      <w:framePr w:wrap="around" w:vAnchor="text" w:hAnchor="margin" w:xAlign="right" w:y="1"/>
      <w:rPr>
        <w:rStyle w:val="PageNumber"/>
      </w:rPr>
    </w:pPr>
  </w:p>
  <w:p w14:paraId="4B18A4BF" w14:textId="77777777" w:rsidR="00D06F91" w:rsidRPr="00754709" w:rsidRDefault="00D06F91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15607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EF951D" w14:textId="501D2FFB" w:rsidR="00D06F91" w:rsidRPr="00D06F91" w:rsidRDefault="00D06F9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06F9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06F9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06F9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06F9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06F9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6817F" w14:textId="77777777" w:rsidR="00D84C4D" w:rsidRDefault="00D84C4D">
      <w:r>
        <w:separator/>
      </w:r>
    </w:p>
  </w:footnote>
  <w:footnote w:type="continuationSeparator" w:id="0">
    <w:p w14:paraId="325E53DB" w14:textId="77777777" w:rsidR="00D84C4D" w:rsidRDefault="00D84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14B1C" w14:textId="77777777" w:rsidR="00995F3B" w:rsidRDefault="00D06F91" w:rsidP="00713C50">
    <w:pPr>
      <w:pStyle w:val="Header"/>
    </w:pPr>
    <w:r>
      <w:rPr>
        <w:noProof/>
      </w:rPr>
      <w:pict w14:anchorId="1F3380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49B5" w14:textId="77777777" w:rsidR="00995F3B" w:rsidRPr="000F69EE" w:rsidRDefault="00995F3B">
    <w:pPr>
      <w:pStyle w:val="Header"/>
      <w:rPr>
        <w:rFonts w:ascii="Times New Roman" w:hAnsi="Times New Roman" w:cs="Times New Roman"/>
        <w:sz w:val="22"/>
        <w:szCs w:val="22"/>
      </w:rPr>
    </w:pPr>
  </w:p>
  <w:p w14:paraId="67E9A242" w14:textId="77777777" w:rsidR="00995F3B" w:rsidRPr="000F69EE" w:rsidRDefault="00995F3B">
    <w:pPr>
      <w:pStyle w:val="Header"/>
      <w:rPr>
        <w:rFonts w:ascii="Times New Roman" w:hAnsi="Times New Roman" w:cs="Times New Roman"/>
        <w:sz w:val="22"/>
        <w:szCs w:val="22"/>
      </w:rPr>
    </w:pPr>
  </w:p>
  <w:p w14:paraId="0902A156" w14:textId="77777777" w:rsidR="00995F3B" w:rsidRPr="000F69EE" w:rsidRDefault="00995F3B">
    <w:pPr>
      <w:pStyle w:val="Header"/>
      <w:rPr>
        <w:rFonts w:ascii="Times New Roman" w:hAnsi="Times New Roman" w:cs="Times New Roman"/>
        <w:sz w:val="22"/>
        <w:szCs w:val="22"/>
      </w:rPr>
    </w:pPr>
  </w:p>
  <w:p w14:paraId="44F40E2C" w14:textId="77777777" w:rsidR="00995F3B" w:rsidRPr="000F69EE" w:rsidRDefault="00995F3B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1CFE7" w14:textId="77777777" w:rsidR="00995F3B" w:rsidRPr="00E566C7" w:rsidRDefault="00995F3B">
    <w:pPr>
      <w:pStyle w:val="Header"/>
      <w:rPr>
        <w:rFonts w:asciiTheme="majorBidi" w:hAnsiTheme="majorBidi" w:cstheme="majorBidi"/>
        <w:sz w:val="32"/>
        <w:szCs w:val="32"/>
      </w:rPr>
    </w:pPr>
  </w:p>
  <w:p w14:paraId="40A1AC41" w14:textId="77777777" w:rsidR="00995F3B" w:rsidRPr="00E566C7" w:rsidRDefault="00995F3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59876" w14:textId="77777777" w:rsidR="00995F3B" w:rsidRPr="005559E5" w:rsidRDefault="00995F3B" w:rsidP="005559E5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B593D" w14:textId="6FD651AD" w:rsidR="00995F3B" w:rsidRDefault="00995F3B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0C084E24" w14:textId="77777777" w:rsidR="00D06F91" w:rsidRPr="00ED0CA7" w:rsidRDefault="00D06F91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1856F50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E741D0"/>
    <w:multiLevelType w:val="hybridMultilevel"/>
    <w:tmpl w:val="B986B95C"/>
    <w:lvl w:ilvl="0" w:tplc="FE92C7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0B2A"/>
    <w:multiLevelType w:val="multilevel"/>
    <w:tmpl w:val="111A7E4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95C3B9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A8CAD0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567742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F4479"/>
    <w:multiLevelType w:val="hybridMultilevel"/>
    <w:tmpl w:val="0AA26C56"/>
    <w:lvl w:ilvl="0" w:tplc="FE92C7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10"/>
  </w:num>
  <w:num w:numId="5">
    <w:abstractNumId w:val="11"/>
  </w:num>
  <w:num w:numId="6">
    <w:abstractNumId w:val="9"/>
  </w:num>
  <w:num w:numId="7">
    <w:abstractNumId w:val="5"/>
  </w:num>
  <w:num w:numId="8">
    <w:abstractNumId w:val="4"/>
  </w:num>
  <w:num w:numId="9">
    <w:abstractNumId w:val="12"/>
  </w:num>
  <w:num w:numId="10">
    <w:abstractNumId w:val="13"/>
  </w:num>
  <w:num w:numId="11">
    <w:abstractNumId w:val="8"/>
  </w:num>
  <w:num w:numId="12">
    <w:abstractNumId w:val="0"/>
  </w:num>
  <w:num w:numId="13">
    <w:abstractNumId w:val="6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860"/>
    <w:rsid w:val="00000E68"/>
    <w:rsid w:val="0000110E"/>
    <w:rsid w:val="00001174"/>
    <w:rsid w:val="000017A3"/>
    <w:rsid w:val="000019A3"/>
    <w:rsid w:val="00001BEF"/>
    <w:rsid w:val="00002138"/>
    <w:rsid w:val="00002527"/>
    <w:rsid w:val="00002A56"/>
    <w:rsid w:val="00002A9B"/>
    <w:rsid w:val="00002D6B"/>
    <w:rsid w:val="00003379"/>
    <w:rsid w:val="000039AE"/>
    <w:rsid w:val="00003C07"/>
    <w:rsid w:val="00003FDB"/>
    <w:rsid w:val="00004111"/>
    <w:rsid w:val="00004270"/>
    <w:rsid w:val="0000435C"/>
    <w:rsid w:val="0000464A"/>
    <w:rsid w:val="00005185"/>
    <w:rsid w:val="000055E8"/>
    <w:rsid w:val="0000599A"/>
    <w:rsid w:val="00005ACB"/>
    <w:rsid w:val="00005BAB"/>
    <w:rsid w:val="000063D2"/>
    <w:rsid w:val="00006896"/>
    <w:rsid w:val="00006BEE"/>
    <w:rsid w:val="00007283"/>
    <w:rsid w:val="000077E1"/>
    <w:rsid w:val="00007B57"/>
    <w:rsid w:val="00010374"/>
    <w:rsid w:val="000112EE"/>
    <w:rsid w:val="00011906"/>
    <w:rsid w:val="0001192B"/>
    <w:rsid w:val="00011E79"/>
    <w:rsid w:val="00011FFE"/>
    <w:rsid w:val="00012047"/>
    <w:rsid w:val="00012E83"/>
    <w:rsid w:val="000135F7"/>
    <w:rsid w:val="0001364C"/>
    <w:rsid w:val="0001407E"/>
    <w:rsid w:val="000140FF"/>
    <w:rsid w:val="00015215"/>
    <w:rsid w:val="000158A8"/>
    <w:rsid w:val="00015C52"/>
    <w:rsid w:val="00015EBB"/>
    <w:rsid w:val="000172AF"/>
    <w:rsid w:val="000174B1"/>
    <w:rsid w:val="000174BF"/>
    <w:rsid w:val="00017792"/>
    <w:rsid w:val="000179F5"/>
    <w:rsid w:val="00017AAA"/>
    <w:rsid w:val="00020021"/>
    <w:rsid w:val="00020144"/>
    <w:rsid w:val="0002055E"/>
    <w:rsid w:val="0002081A"/>
    <w:rsid w:val="00020882"/>
    <w:rsid w:val="00020A06"/>
    <w:rsid w:val="00020E35"/>
    <w:rsid w:val="00021255"/>
    <w:rsid w:val="0002126A"/>
    <w:rsid w:val="00021BD6"/>
    <w:rsid w:val="00022087"/>
    <w:rsid w:val="0002225E"/>
    <w:rsid w:val="000224D7"/>
    <w:rsid w:val="00022960"/>
    <w:rsid w:val="00022D3A"/>
    <w:rsid w:val="0002303A"/>
    <w:rsid w:val="00023101"/>
    <w:rsid w:val="000233A0"/>
    <w:rsid w:val="00023886"/>
    <w:rsid w:val="00023CE6"/>
    <w:rsid w:val="00024019"/>
    <w:rsid w:val="00024182"/>
    <w:rsid w:val="00024751"/>
    <w:rsid w:val="00024953"/>
    <w:rsid w:val="00024DC6"/>
    <w:rsid w:val="00024F30"/>
    <w:rsid w:val="000254C1"/>
    <w:rsid w:val="00025586"/>
    <w:rsid w:val="00025DFF"/>
    <w:rsid w:val="00026132"/>
    <w:rsid w:val="00026171"/>
    <w:rsid w:val="0002666D"/>
    <w:rsid w:val="00026B34"/>
    <w:rsid w:val="00027A4F"/>
    <w:rsid w:val="0003099B"/>
    <w:rsid w:val="00030AC0"/>
    <w:rsid w:val="00031980"/>
    <w:rsid w:val="00031ADE"/>
    <w:rsid w:val="00031ED1"/>
    <w:rsid w:val="00031FF7"/>
    <w:rsid w:val="00032ABF"/>
    <w:rsid w:val="00032DFA"/>
    <w:rsid w:val="0003340E"/>
    <w:rsid w:val="00033483"/>
    <w:rsid w:val="0003348B"/>
    <w:rsid w:val="00033505"/>
    <w:rsid w:val="0003396F"/>
    <w:rsid w:val="00033EFB"/>
    <w:rsid w:val="000340A0"/>
    <w:rsid w:val="00034851"/>
    <w:rsid w:val="0003495A"/>
    <w:rsid w:val="000351D6"/>
    <w:rsid w:val="0003575F"/>
    <w:rsid w:val="00035A15"/>
    <w:rsid w:val="00035BA4"/>
    <w:rsid w:val="00036B34"/>
    <w:rsid w:val="00036BDD"/>
    <w:rsid w:val="00036C24"/>
    <w:rsid w:val="00036E95"/>
    <w:rsid w:val="00037519"/>
    <w:rsid w:val="00037979"/>
    <w:rsid w:val="000401E2"/>
    <w:rsid w:val="000401EE"/>
    <w:rsid w:val="00040250"/>
    <w:rsid w:val="000404E2"/>
    <w:rsid w:val="00040791"/>
    <w:rsid w:val="00040952"/>
    <w:rsid w:val="00041320"/>
    <w:rsid w:val="00041512"/>
    <w:rsid w:val="00041597"/>
    <w:rsid w:val="00041C82"/>
    <w:rsid w:val="00041E72"/>
    <w:rsid w:val="00042371"/>
    <w:rsid w:val="00042590"/>
    <w:rsid w:val="0004274D"/>
    <w:rsid w:val="00042B69"/>
    <w:rsid w:val="00042C7D"/>
    <w:rsid w:val="00042C86"/>
    <w:rsid w:val="00042F74"/>
    <w:rsid w:val="0004317B"/>
    <w:rsid w:val="00043355"/>
    <w:rsid w:val="000434F1"/>
    <w:rsid w:val="00043DDD"/>
    <w:rsid w:val="00043EF5"/>
    <w:rsid w:val="00043FE3"/>
    <w:rsid w:val="0004419A"/>
    <w:rsid w:val="00044350"/>
    <w:rsid w:val="0004445C"/>
    <w:rsid w:val="000444A8"/>
    <w:rsid w:val="00045E6A"/>
    <w:rsid w:val="000463AC"/>
    <w:rsid w:val="0004647D"/>
    <w:rsid w:val="00046AFC"/>
    <w:rsid w:val="00047356"/>
    <w:rsid w:val="00047970"/>
    <w:rsid w:val="00047A7A"/>
    <w:rsid w:val="00050935"/>
    <w:rsid w:val="00050D26"/>
    <w:rsid w:val="00050DDE"/>
    <w:rsid w:val="00051417"/>
    <w:rsid w:val="00051EA1"/>
    <w:rsid w:val="00051EB6"/>
    <w:rsid w:val="00052251"/>
    <w:rsid w:val="000526C4"/>
    <w:rsid w:val="000529F4"/>
    <w:rsid w:val="00053769"/>
    <w:rsid w:val="00053811"/>
    <w:rsid w:val="000539D5"/>
    <w:rsid w:val="00053DB5"/>
    <w:rsid w:val="000540C6"/>
    <w:rsid w:val="00054433"/>
    <w:rsid w:val="000544F6"/>
    <w:rsid w:val="00054AFC"/>
    <w:rsid w:val="0005542F"/>
    <w:rsid w:val="000557CE"/>
    <w:rsid w:val="000558C4"/>
    <w:rsid w:val="000566C8"/>
    <w:rsid w:val="000573FF"/>
    <w:rsid w:val="000602A6"/>
    <w:rsid w:val="000609FF"/>
    <w:rsid w:val="00060A8D"/>
    <w:rsid w:val="000611CB"/>
    <w:rsid w:val="0006155C"/>
    <w:rsid w:val="00061B0E"/>
    <w:rsid w:val="00061CDD"/>
    <w:rsid w:val="00062766"/>
    <w:rsid w:val="0006276B"/>
    <w:rsid w:val="00062B25"/>
    <w:rsid w:val="000631B6"/>
    <w:rsid w:val="000631FC"/>
    <w:rsid w:val="000637A0"/>
    <w:rsid w:val="000639A9"/>
    <w:rsid w:val="00064211"/>
    <w:rsid w:val="000643EC"/>
    <w:rsid w:val="00065008"/>
    <w:rsid w:val="000650A9"/>
    <w:rsid w:val="0006511E"/>
    <w:rsid w:val="0006537A"/>
    <w:rsid w:val="00065604"/>
    <w:rsid w:val="00065C76"/>
    <w:rsid w:val="0006681A"/>
    <w:rsid w:val="00066B58"/>
    <w:rsid w:val="000672F9"/>
    <w:rsid w:val="000673D2"/>
    <w:rsid w:val="000675C1"/>
    <w:rsid w:val="00067A26"/>
    <w:rsid w:val="000701D0"/>
    <w:rsid w:val="000701F5"/>
    <w:rsid w:val="00070C77"/>
    <w:rsid w:val="00071176"/>
    <w:rsid w:val="0007172A"/>
    <w:rsid w:val="00071E82"/>
    <w:rsid w:val="00071FDA"/>
    <w:rsid w:val="0007232F"/>
    <w:rsid w:val="00072552"/>
    <w:rsid w:val="000732EB"/>
    <w:rsid w:val="00073367"/>
    <w:rsid w:val="00073676"/>
    <w:rsid w:val="00073D82"/>
    <w:rsid w:val="00074891"/>
    <w:rsid w:val="00074A1B"/>
    <w:rsid w:val="00074A75"/>
    <w:rsid w:val="00074F14"/>
    <w:rsid w:val="00075907"/>
    <w:rsid w:val="00075927"/>
    <w:rsid w:val="00075A87"/>
    <w:rsid w:val="00075FFE"/>
    <w:rsid w:val="00076582"/>
    <w:rsid w:val="00076D90"/>
    <w:rsid w:val="00077245"/>
    <w:rsid w:val="00077E11"/>
    <w:rsid w:val="000802E7"/>
    <w:rsid w:val="00080D67"/>
    <w:rsid w:val="00082881"/>
    <w:rsid w:val="00083554"/>
    <w:rsid w:val="00083E88"/>
    <w:rsid w:val="000840E9"/>
    <w:rsid w:val="000845DD"/>
    <w:rsid w:val="00084733"/>
    <w:rsid w:val="000847B7"/>
    <w:rsid w:val="00084E43"/>
    <w:rsid w:val="00084E93"/>
    <w:rsid w:val="00085378"/>
    <w:rsid w:val="00085A1A"/>
    <w:rsid w:val="00085D36"/>
    <w:rsid w:val="00085EAB"/>
    <w:rsid w:val="00086220"/>
    <w:rsid w:val="0008656E"/>
    <w:rsid w:val="00086754"/>
    <w:rsid w:val="00086D43"/>
    <w:rsid w:val="0008744D"/>
    <w:rsid w:val="00087870"/>
    <w:rsid w:val="00087983"/>
    <w:rsid w:val="00087ADB"/>
    <w:rsid w:val="00090048"/>
    <w:rsid w:val="00090090"/>
    <w:rsid w:val="000900D2"/>
    <w:rsid w:val="000901E2"/>
    <w:rsid w:val="000904B7"/>
    <w:rsid w:val="00090A84"/>
    <w:rsid w:val="00090EBA"/>
    <w:rsid w:val="00090F48"/>
    <w:rsid w:val="00091386"/>
    <w:rsid w:val="000913A0"/>
    <w:rsid w:val="00091446"/>
    <w:rsid w:val="00091902"/>
    <w:rsid w:val="00092094"/>
    <w:rsid w:val="00092224"/>
    <w:rsid w:val="00092AD7"/>
    <w:rsid w:val="00092AE1"/>
    <w:rsid w:val="00092B09"/>
    <w:rsid w:val="0009306C"/>
    <w:rsid w:val="0009353D"/>
    <w:rsid w:val="00093B30"/>
    <w:rsid w:val="00093B6E"/>
    <w:rsid w:val="00093DF1"/>
    <w:rsid w:val="00093F38"/>
    <w:rsid w:val="0009470A"/>
    <w:rsid w:val="00094BAF"/>
    <w:rsid w:val="00094D1B"/>
    <w:rsid w:val="00094FB4"/>
    <w:rsid w:val="0009545A"/>
    <w:rsid w:val="00095A5F"/>
    <w:rsid w:val="00095E09"/>
    <w:rsid w:val="00095FC1"/>
    <w:rsid w:val="0009663A"/>
    <w:rsid w:val="000967D6"/>
    <w:rsid w:val="000967F0"/>
    <w:rsid w:val="000967F3"/>
    <w:rsid w:val="00096EE9"/>
    <w:rsid w:val="00096F8D"/>
    <w:rsid w:val="00096FDE"/>
    <w:rsid w:val="00097659"/>
    <w:rsid w:val="000A0559"/>
    <w:rsid w:val="000A09B4"/>
    <w:rsid w:val="000A0BB9"/>
    <w:rsid w:val="000A0FBB"/>
    <w:rsid w:val="000A12A1"/>
    <w:rsid w:val="000A171A"/>
    <w:rsid w:val="000A178A"/>
    <w:rsid w:val="000A1E4E"/>
    <w:rsid w:val="000A312D"/>
    <w:rsid w:val="000A31D2"/>
    <w:rsid w:val="000A3750"/>
    <w:rsid w:val="000A4553"/>
    <w:rsid w:val="000A457A"/>
    <w:rsid w:val="000A4730"/>
    <w:rsid w:val="000A473B"/>
    <w:rsid w:val="000A4D19"/>
    <w:rsid w:val="000A50AE"/>
    <w:rsid w:val="000A5C48"/>
    <w:rsid w:val="000A60F5"/>
    <w:rsid w:val="000A63EB"/>
    <w:rsid w:val="000A6834"/>
    <w:rsid w:val="000A6B33"/>
    <w:rsid w:val="000A6BAD"/>
    <w:rsid w:val="000A6D5A"/>
    <w:rsid w:val="000A74A7"/>
    <w:rsid w:val="000A770E"/>
    <w:rsid w:val="000A78E1"/>
    <w:rsid w:val="000B00A5"/>
    <w:rsid w:val="000B0D32"/>
    <w:rsid w:val="000B1135"/>
    <w:rsid w:val="000B13E3"/>
    <w:rsid w:val="000B142E"/>
    <w:rsid w:val="000B14A1"/>
    <w:rsid w:val="000B287F"/>
    <w:rsid w:val="000B2FD3"/>
    <w:rsid w:val="000B31C7"/>
    <w:rsid w:val="000B33FE"/>
    <w:rsid w:val="000B38EB"/>
    <w:rsid w:val="000B4B3A"/>
    <w:rsid w:val="000B57F9"/>
    <w:rsid w:val="000B5A36"/>
    <w:rsid w:val="000B65A6"/>
    <w:rsid w:val="000B6CDD"/>
    <w:rsid w:val="000B6CF8"/>
    <w:rsid w:val="000B7292"/>
    <w:rsid w:val="000B7330"/>
    <w:rsid w:val="000B7375"/>
    <w:rsid w:val="000B741E"/>
    <w:rsid w:val="000B7699"/>
    <w:rsid w:val="000B7961"/>
    <w:rsid w:val="000B7C55"/>
    <w:rsid w:val="000B7CA5"/>
    <w:rsid w:val="000C00BB"/>
    <w:rsid w:val="000C1276"/>
    <w:rsid w:val="000C1616"/>
    <w:rsid w:val="000C2252"/>
    <w:rsid w:val="000C2263"/>
    <w:rsid w:val="000C2563"/>
    <w:rsid w:val="000C36E5"/>
    <w:rsid w:val="000C3F77"/>
    <w:rsid w:val="000C3FCD"/>
    <w:rsid w:val="000C451D"/>
    <w:rsid w:val="000C477A"/>
    <w:rsid w:val="000C4D87"/>
    <w:rsid w:val="000C4DF0"/>
    <w:rsid w:val="000C5043"/>
    <w:rsid w:val="000C539F"/>
    <w:rsid w:val="000C582A"/>
    <w:rsid w:val="000C698D"/>
    <w:rsid w:val="000C6B3B"/>
    <w:rsid w:val="000C7494"/>
    <w:rsid w:val="000C7D63"/>
    <w:rsid w:val="000D041B"/>
    <w:rsid w:val="000D080B"/>
    <w:rsid w:val="000D0AE2"/>
    <w:rsid w:val="000D0CDC"/>
    <w:rsid w:val="000D147A"/>
    <w:rsid w:val="000D165D"/>
    <w:rsid w:val="000D16F5"/>
    <w:rsid w:val="000D1947"/>
    <w:rsid w:val="000D1F12"/>
    <w:rsid w:val="000D21E2"/>
    <w:rsid w:val="000D251A"/>
    <w:rsid w:val="000D25DF"/>
    <w:rsid w:val="000D2BFA"/>
    <w:rsid w:val="000D2D2F"/>
    <w:rsid w:val="000D3629"/>
    <w:rsid w:val="000D3D56"/>
    <w:rsid w:val="000D3E01"/>
    <w:rsid w:val="000D3EDE"/>
    <w:rsid w:val="000D3F3E"/>
    <w:rsid w:val="000D439B"/>
    <w:rsid w:val="000D4450"/>
    <w:rsid w:val="000D4AED"/>
    <w:rsid w:val="000D4CEA"/>
    <w:rsid w:val="000D4E2B"/>
    <w:rsid w:val="000D588D"/>
    <w:rsid w:val="000D5A9D"/>
    <w:rsid w:val="000D5D90"/>
    <w:rsid w:val="000D64A7"/>
    <w:rsid w:val="000D6696"/>
    <w:rsid w:val="000D6760"/>
    <w:rsid w:val="000D6971"/>
    <w:rsid w:val="000D6F57"/>
    <w:rsid w:val="000D7855"/>
    <w:rsid w:val="000E04A1"/>
    <w:rsid w:val="000E0531"/>
    <w:rsid w:val="000E069E"/>
    <w:rsid w:val="000E0963"/>
    <w:rsid w:val="000E0DE7"/>
    <w:rsid w:val="000E10B3"/>
    <w:rsid w:val="000E14C0"/>
    <w:rsid w:val="000E16D7"/>
    <w:rsid w:val="000E2961"/>
    <w:rsid w:val="000E2D5A"/>
    <w:rsid w:val="000E2F85"/>
    <w:rsid w:val="000E3890"/>
    <w:rsid w:val="000E4021"/>
    <w:rsid w:val="000E42B7"/>
    <w:rsid w:val="000E45D1"/>
    <w:rsid w:val="000E4BD7"/>
    <w:rsid w:val="000E4BF0"/>
    <w:rsid w:val="000E4CD3"/>
    <w:rsid w:val="000E5177"/>
    <w:rsid w:val="000E547A"/>
    <w:rsid w:val="000E56AF"/>
    <w:rsid w:val="000E5B58"/>
    <w:rsid w:val="000E5B65"/>
    <w:rsid w:val="000E5C0B"/>
    <w:rsid w:val="000E5F1E"/>
    <w:rsid w:val="000E5F52"/>
    <w:rsid w:val="000E6676"/>
    <w:rsid w:val="000E6788"/>
    <w:rsid w:val="000E6A10"/>
    <w:rsid w:val="000E7047"/>
    <w:rsid w:val="000E7101"/>
    <w:rsid w:val="000E77C8"/>
    <w:rsid w:val="000F004F"/>
    <w:rsid w:val="000F0BC6"/>
    <w:rsid w:val="000F0E94"/>
    <w:rsid w:val="000F1168"/>
    <w:rsid w:val="000F1243"/>
    <w:rsid w:val="000F12BE"/>
    <w:rsid w:val="000F1A6F"/>
    <w:rsid w:val="000F2C64"/>
    <w:rsid w:val="000F2DD1"/>
    <w:rsid w:val="000F2DF2"/>
    <w:rsid w:val="000F396A"/>
    <w:rsid w:val="000F4034"/>
    <w:rsid w:val="000F4909"/>
    <w:rsid w:val="000F5219"/>
    <w:rsid w:val="000F5B5D"/>
    <w:rsid w:val="000F6027"/>
    <w:rsid w:val="000F69EE"/>
    <w:rsid w:val="000F6A15"/>
    <w:rsid w:val="000F6F02"/>
    <w:rsid w:val="000F70FA"/>
    <w:rsid w:val="000F7B06"/>
    <w:rsid w:val="00100142"/>
    <w:rsid w:val="00100A6A"/>
    <w:rsid w:val="00101E1D"/>
    <w:rsid w:val="00101F7B"/>
    <w:rsid w:val="00102975"/>
    <w:rsid w:val="00102D95"/>
    <w:rsid w:val="0010370E"/>
    <w:rsid w:val="001047FB"/>
    <w:rsid w:val="00104960"/>
    <w:rsid w:val="00104A66"/>
    <w:rsid w:val="00104DE4"/>
    <w:rsid w:val="001050D5"/>
    <w:rsid w:val="001052C4"/>
    <w:rsid w:val="001069DE"/>
    <w:rsid w:val="0011021A"/>
    <w:rsid w:val="00110355"/>
    <w:rsid w:val="00110619"/>
    <w:rsid w:val="00110C30"/>
    <w:rsid w:val="001111E1"/>
    <w:rsid w:val="00111335"/>
    <w:rsid w:val="00111498"/>
    <w:rsid w:val="00111E80"/>
    <w:rsid w:val="00112677"/>
    <w:rsid w:val="00112DB3"/>
    <w:rsid w:val="00112F30"/>
    <w:rsid w:val="00113599"/>
    <w:rsid w:val="00113F48"/>
    <w:rsid w:val="00113FF0"/>
    <w:rsid w:val="00115D9F"/>
    <w:rsid w:val="00116135"/>
    <w:rsid w:val="001162E8"/>
    <w:rsid w:val="0011673B"/>
    <w:rsid w:val="00116EC2"/>
    <w:rsid w:val="0011716C"/>
    <w:rsid w:val="001178FF"/>
    <w:rsid w:val="00117FF9"/>
    <w:rsid w:val="001201B0"/>
    <w:rsid w:val="001202FD"/>
    <w:rsid w:val="00120C4E"/>
    <w:rsid w:val="00120FA4"/>
    <w:rsid w:val="00121944"/>
    <w:rsid w:val="00122108"/>
    <w:rsid w:val="001232E1"/>
    <w:rsid w:val="00123587"/>
    <w:rsid w:val="001238A0"/>
    <w:rsid w:val="001239BC"/>
    <w:rsid w:val="001249D6"/>
    <w:rsid w:val="00124DA2"/>
    <w:rsid w:val="00125498"/>
    <w:rsid w:val="00125754"/>
    <w:rsid w:val="0012681F"/>
    <w:rsid w:val="00127CD8"/>
    <w:rsid w:val="00127D87"/>
    <w:rsid w:val="00127E72"/>
    <w:rsid w:val="0013005A"/>
    <w:rsid w:val="0013113A"/>
    <w:rsid w:val="001311D3"/>
    <w:rsid w:val="001311D7"/>
    <w:rsid w:val="00131602"/>
    <w:rsid w:val="00131693"/>
    <w:rsid w:val="00131892"/>
    <w:rsid w:val="00131B49"/>
    <w:rsid w:val="00131B88"/>
    <w:rsid w:val="00131EB2"/>
    <w:rsid w:val="00132222"/>
    <w:rsid w:val="001323DA"/>
    <w:rsid w:val="00132980"/>
    <w:rsid w:val="00132F1F"/>
    <w:rsid w:val="00132F57"/>
    <w:rsid w:val="00132FD0"/>
    <w:rsid w:val="00133123"/>
    <w:rsid w:val="00134059"/>
    <w:rsid w:val="001340C2"/>
    <w:rsid w:val="00134349"/>
    <w:rsid w:val="001346D4"/>
    <w:rsid w:val="001346F8"/>
    <w:rsid w:val="00134D5F"/>
    <w:rsid w:val="00135138"/>
    <w:rsid w:val="0013549D"/>
    <w:rsid w:val="00135511"/>
    <w:rsid w:val="001357F2"/>
    <w:rsid w:val="00135C32"/>
    <w:rsid w:val="00135FDB"/>
    <w:rsid w:val="00136419"/>
    <w:rsid w:val="0013657B"/>
    <w:rsid w:val="00136E77"/>
    <w:rsid w:val="00137083"/>
    <w:rsid w:val="0013717D"/>
    <w:rsid w:val="0013796D"/>
    <w:rsid w:val="00140083"/>
    <w:rsid w:val="001400CC"/>
    <w:rsid w:val="001401E0"/>
    <w:rsid w:val="00140292"/>
    <w:rsid w:val="001402E8"/>
    <w:rsid w:val="00140850"/>
    <w:rsid w:val="00140A29"/>
    <w:rsid w:val="00141103"/>
    <w:rsid w:val="0014131A"/>
    <w:rsid w:val="00141356"/>
    <w:rsid w:val="00141A20"/>
    <w:rsid w:val="00141CE3"/>
    <w:rsid w:val="00141D2E"/>
    <w:rsid w:val="00141D86"/>
    <w:rsid w:val="00141EBE"/>
    <w:rsid w:val="001422FE"/>
    <w:rsid w:val="00142B35"/>
    <w:rsid w:val="00142C71"/>
    <w:rsid w:val="00143188"/>
    <w:rsid w:val="001434C9"/>
    <w:rsid w:val="001435C0"/>
    <w:rsid w:val="00143F40"/>
    <w:rsid w:val="00143FF6"/>
    <w:rsid w:val="001441F0"/>
    <w:rsid w:val="0014517B"/>
    <w:rsid w:val="00146860"/>
    <w:rsid w:val="00147323"/>
    <w:rsid w:val="0014738E"/>
    <w:rsid w:val="001476E8"/>
    <w:rsid w:val="00147D5C"/>
    <w:rsid w:val="00147E14"/>
    <w:rsid w:val="00150273"/>
    <w:rsid w:val="00150AE1"/>
    <w:rsid w:val="00150C66"/>
    <w:rsid w:val="00151CA8"/>
    <w:rsid w:val="001525DA"/>
    <w:rsid w:val="00152E00"/>
    <w:rsid w:val="00153341"/>
    <w:rsid w:val="00153839"/>
    <w:rsid w:val="00153E26"/>
    <w:rsid w:val="001544E3"/>
    <w:rsid w:val="0015451C"/>
    <w:rsid w:val="00154776"/>
    <w:rsid w:val="00154A6F"/>
    <w:rsid w:val="00154C1C"/>
    <w:rsid w:val="001550B0"/>
    <w:rsid w:val="00155477"/>
    <w:rsid w:val="00155479"/>
    <w:rsid w:val="0015584C"/>
    <w:rsid w:val="00155B1E"/>
    <w:rsid w:val="00155EF5"/>
    <w:rsid w:val="00155F7A"/>
    <w:rsid w:val="001562E0"/>
    <w:rsid w:val="00156321"/>
    <w:rsid w:val="00156391"/>
    <w:rsid w:val="0015681F"/>
    <w:rsid w:val="00156840"/>
    <w:rsid w:val="00156A49"/>
    <w:rsid w:val="0015706E"/>
    <w:rsid w:val="001573FD"/>
    <w:rsid w:val="0015798A"/>
    <w:rsid w:val="00157C97"/>
    <w:rsid w:val="00157E5F"/>
    <w:rsid w:val="0016031D"/>
    <w:rsid w:val="00160769"/>
    <w:rsid w:val="00160923"/>
    <w:rsid w:val="0016178C"/>
    <w:rsid w:val="00161A27"/>
    <w:rsid w:val="00161A96"/>
    <w:rsid w:val="00161AC9"/>
    <w:rsid w:val="0016203C"/>
    <w:rsid w:val="00162451"/>
    <w:rsid w:val="001626D4"/>
    <w:rsid w:val="00162E95"/>
    <w:rsid w:val="00162EAC"/>
    <w:rsid w:val="0016338A"/>
    <w:rsid w:val="00163555"/>
    <w:rsid w:val="00163F8F"/>
    <w:rsid w:val="00163FB1"/>
    <w:rsid w:val="00164286"/>
    <w:rsid w:val="00164379"/>
    <w:rsid w:val="00164BF3"/>
    <w:rsid w:val="00164FA7"/>
    <w:rsid w:val="00165129"/>
    <w:rsid w:val="001657B2"/>
    <w:rsid w:val="00165A2C"/>
    <w:rsid w:val="00165B9E"/>
    <w:rsid w:val="00165BBC"/>
    <w:rsid w:val="00166027"/>
    <w:rsid w:val="00166416"/>
    <w:rsid w:val="0016664D"/>
    <w:rsid w:val="00166700"/>
    <w:rsid w:val="001668A3"/>
    <w:rsid w:val="00167728"/>
    <w:rsid w:val="0016798A"/>
    <w:rsid w:val="00167EB5"/>
    <w:rsid w:val="001701C8"/>
    <w:rsid w:val="001701E5"/>
    <w:rsid w:val="001702FB"/>
    <w:rsid w:val="0017045E"/>
    <w:rsid w:val="0017045F"/>
    <w:rsid w:val="00170693"/>
    <w:rsid w:val="00170742"/>
    <w:rsid w:val="00170EB5"/>
    <w:rsid w:val="00171361"/>
    <w:rsid w:val="001717D4"/>
    <w:rsid w:val="001719AF"/>
    <w:rsid w:val="00171BA2"/>
    <w:rsid w:val="00171E3F"/>
    <w:rsid w:val="00171EAF"/>
    <w:rsid w:val="00172E38"/>
    <w:rsid w:val="00173059"/>
    <w:rsid w:val="0017391F"/>
    <w:rsid w:val="001739B7"/>
    <w:rsid w:val="00174060"/>
    <w:rsid w:val="001751A8"/>
    <w:rsid w:val="00175E89"/>
    <w:rsid w:val="00175EE5"/>
    <w:rsid w:val="00175F1A"/>
    <w:rsid w:val="001764F0"/>
    <w:rsid w:val="00176DEB"/>
    <w:rsid w:val="001775B2"/>
    <w:rsid w:val="0017765D"/>
    <w:rsid w:val="001778CA"/>
    <w:rsid w:val="00177DEF"/>
    <w:rsid w:val="0018068A"/>
    <w:rsid w:val="0018075B"/>
    <w:rsid w:val="00180E62"/>
    <w:rsid w:val="00181510"/>
    <w:rsid w:val="00181530"/>
    <w:rsid w:val="00181792"/>
    <w:rsid w:val="00182178"/>
    <w:rsid w:val="00182D71"/>
    <w:rsid w:val="001831D7"/>
    <w:rsid w:val="0018359C"/>
    <w:rsid w:val="00184119"/>
    <w:rsid w:val="00184256"/>
    <w:rsid w:val="00184540"/>
    <w:rsid w:val="001846BC"/>
    <w:rsid w:val="00184715"/>
    <w:rsid w:val="00184AF5"/>
    <w:rsid w:val="00184C28"/>
    <w:rsid w:val="00184FDA"/>
    <w:rsid w:val="0018561C"/>
    <w:rsid w:val="00185C79"/>
    <w:rsid w:val="00185CB0"/>
    <w:rsid w:val="00185FDB"/>
    <w:rsid w:val="0018681D"/>
    <w:rsid w:val="00186A36"/>
    <w:rsid w:val="00186E89"/>
    <w:rsid w:val="00187423"/>
    <w:rsid w:val="00187DA3"/>
    <w:rsid w:val="00187FA0"/>
    <w:rsid w:val="00190101"/>
    <w:rsid w:val="00190C3F"/>
    <w:rsid w:val="00191564"/>
    <w:rsid w:val="00191907"/>
    <w:rsid w:val="00191940"/>
    <w:rsid w:val="00191B7A"/>
    <w:rsid w:val="00191E84"/>
    <w:rsid w:val="00191EA2"/>
    <w:rsid w:val="001921AD"/>
    <w:rsid w:val="001921AF"/>
    <w:rsid w:val="001923CF"/>
    <w:rsid w:val="0019248A"/>
    <w:rsid w:val="00192646"/>
    <w:rsid w:val="0019267A"/>
    <w:rsid w:val="001928A4"/>
    <w:rsid w:val="00192AF0"/>
    <w:rsid w:val="00192F3E"/>
    <w:rsid w:val="00193528"/>
    <w:rsid w:val="00193725"/>
    <w:rsid w:val="00193BDD"/>
    <w:rsid w:val="00193BFA"/>
    <w:rsid w:val="00194154"/>
    <w:rsid w:val="00194552"/>
    <w:rsid w:val="0019467C"/>
    <w:rsid w:val="001949BC"/>
    <w:rsid w:val="00194D35"/>
    <w:rsid w:val="00194DD2"/>
    <w:rsid w:val="00195304"/>
    <w:rsid w:val="00195D49"/>
    <w:rsid w:val="00195DC1"/>
    <w:rsid w:val="0019616B"/>
    <w:rsid w:val="00196228"/>
    <w:rsid w:val="00196232"/>
    <w:rsid w:val="00196CBF"/>
    <w:rsid w:val="0019739F"/>
    <w:rsid w:val="00197591"/>
    <w:rsid w:val="0019776C"/>
    <w:rsid w:val="00197D44"/>
    <w:rsid w:val="00197EE5"/>
    <w:rsid w:val="00197F3A"/>
    <w:rsid w:val="001A0843"/>
    <w:rsid w:val="001A0B79"/>
    <w:rsid w:val="001A1B0D"/>
    <w:rsid w:val="001A1C25"/>
    <w:rsid w:val="001A1DCE"/>
    <w:rsid w:val="001A2ACE"/>
    <w:rsid w:val="001A2CDC"/>
    <w:rsid w:val="001A3920"/>
    <w:rsid w:val="001A442F"/>
    <w:rsid w:val="001A485D"/>
    <w:rsid w:val="001A492C"/>
    <w:rsid w:val="001A49CE"/>
    <w:rsid w:val="001A4AE6"/>
    <w:rsid w:val="001A5B87"/>
    <w:rsid w:val="001A5E35"/>
    <w:rsid w:val="001A5F7B"/>
    <w:rsid w:val="001A623D"/>
    <w:rsid w:val="001A6BB5"/>
    <w:rsid w:val="001A6EC8"/>
    <w:rsid w:val="001A6F38"/>
    <w:rsid w:val="001A72FE"/>
    <w:rsid w:val="001A7C47"/>
    <w:rsid w:val="001B0084"/>
    <w:rsid w:val="001B058B"/>
    <w:rsid w:val="001B087C"/>
    <w:rsid w:val="001B1480"/>
    <w:rsid w:val="001B15BE"/>
    <w:rsid w:val="001B17DE"/>
    <w:rsid w:val="001B1BE6"/>
    <w:rsid w:val="001B1EFC"/>
    <w:rsid w:val="001B2046"/>
    <w:rsid w:val="001B23DD"/>
    <w:rsid w:val="001B24DE"/>
    <w:rsid w:val="001B2937"/>
    <w:rsid w:val="001B2993"/>
    <w:rsid w:val="001B306B"/>
    <w:rsid w:val="001B38EC"/>
    <w:rsid w:val="001B3A2E"/>
    <w:rsid w:val="001B3B02"/>
    <w:rsid w:val="001B4009"/>
    <w:rsid w:val="001B409B"/>
    <w:rsid w:val="001B4325"/>
    <w:rsid w:val="001B49E6"/>
    <w:rsid w:val="001B4F5D"/>
    <w:rsid w:val="001B50EC"/>
    <w:rsid w:val="001B5497"/>
    <w:rsid w:val="001B5FAE"/>
    <w:rsid w:val="001B6322"/>
    <w:rsid w:val="001B63E7"/>
    <w:rsid w:val="001B658C"/>
    <w:rsid w:val="001B65CF"/>
    <w:rsid w:val="001B662B"/>
    <w:rsid w:val="001B6DC0"/>
    <w:rsid w:val="001B707A"/>
    <w:rsid w:val="001B764F"/>
    <w:rsid w:val="001B78A7"/>
    <w:rsid w:val="001B78B1"/>
    <w:rsid w:val="001B7900"/>
    <w:rsid w:val="001B7E1F"/>
    <w:rsid w:val="001B7F70"/>
    <w:rsid w:val="001C01CC"/>
    <w:rsid w:val="001C069E"/>
    <w:rsid w:val="001C0CE9"/>
    <w:rsid w:val="001C1415"/>
    <w:rsid w:val="001C167A"/>
    <w:rsid w:val="001C246C"/>
    <w:rsid w:val="001C24B0"/>
    <w:rsid w:val="001C28A3"/>
    <w:rsid w:val="001C351A"/>
    <w:rsid w:val="001C367A"/>
    <w:rsid w:val="001C3B09"/>
    <w:rsid w:val="001C473D"/>
    <w:rsid w:val="001C47B8"/>
    <w:rsid w:val="001C4BF8"/>
    <w:rsid w:val="001C4DF5"/>
    <w:rsid w:val="001C4EC3"/>
    <w:rsid w:val="001C50F2"/>
    <w:rsid w:val="001C5192"/>
    <w:rsid w:val="001C5E62"/>
    <w:rsid w:val="001C6421"/>
    <w:rsid w:val="001C6457"/>
    <w:rsid w:val="001C658F"/>
    <w:rsid w:val="001C6609"/>
    <w:rsid w:val="001C6B2D"/>
    <w:rsid w:val="001C6BBA"/>
    <w:rsid w:val="001C74C6"/>
    <w:rsid w:val="001C7556"/>
    <w:rsid w:val="001D0DF9"/>
    <w:rsid w:val="001D0EFA"/>
    <w:rsid w:val="001D13A9"/>
    <w:rsid w:val="001D1889"/>
    <w:rsid w:val="001D18C3"/>
    <w:rsid w:val="001D2D4E"/>
    <w:rsid w:val="001D3B06"/>
    <w:rsid w:val="001D4418"/>
    <w:rsid w:val="001D4B6B"/>
    <w:rsid w:val="001D522E"/>
    <w:rsid w:val="001D54BE"/>
    <w:rsid w:val="001D5CA7"/>
    <w:rsid w:val="001D5D99"/>
    <w:rsid w:val="001D6C6B"/>
    <w:rsid w:val="001D73E2"/>
    <w:rsid w:val="001D7AF0"/>
    <w:rsid w:val="001E0689"/>
    <w:rsid w:val="001E0976"/>
    <w:rsid w:val="001E0CE4"/>
    <w:rsid w:val="001E0D81"/>
    <w:rsid w:val="001E110C"/>
    <w:rsid w:val="001E152F"/>
    <w:rsid w:val="001E18C3"/>
    <w:rsid w:val="001E1C14"/>
    <w:rsid w:val="001E1C32"/>
    <w:rsid w:val="001E1C3F"/>
    <w:rsid w:val="001E1E66"/>
    <w:rsid w:val="001E1FB5"/>
    <w:rsid w:val="001E25C0"/>
    <w:rsid w:val="001E2C4A"/>
    <w:rsid w:val="001E3F31"/>
    <w:rsid w:val="001E4733"/>
    <w:rsid w:val="001E494A"/>
    <w:rsid w:val="001E4FB5"/>
    <w:rsid w:val="001E56F2"/>
    <w:rsid w:val="001E5A0A"/>
    <w:rsid w:val="001E7747"/>
    <w:rsid w:val="001E7A0C"/>
    <w:rsid w:val="001E7A88"/>
    <w:rsid w:val="001E7B16"/>
    <w:rsid w:val="001E7BFD"/>
    <w:rsid w:val="001E7EF8"/>
    <w:rsid w:val="001F0B07"/>
    <w:rsid w:val="001F134A"/>
    <w:rsid w:val="001F160F"/>
    <w:rsid w:val="001F186B"/>
    <w:rsid w:val="001F18CF"/>
    <w:rsid w:val="001F1BC3"/>
    <w:rsid w:val="001F1C27"/>
    <w:rsid w:val="001F1C2A"/>
    <w:rsid w:val="001F1EF5"/>
    <w:rsid w:val="001F21C6"/>
    <w:rsid w:val="001F22B3"/>
    <w:rsid w:val="001F2343"/>
    <w:rsid w:val="001F248C"/>
    <w:rsid w:val="001F2AF8"/>
    <w:rsid w:val="001F2E68"/>
    <w:rsid w:val="001F3DF8"/>
    <w:rsid w:val="001F568E"/>
    <w:rsid w:val="001F5C19"/>
    <w:rsid w:val="001F5C3D"/>
    <w:rsid w:val="001F60B5"/>
    <w:rsid w:val="001F624B"/>
    <w:rsid w:val="001F6556"/>
    <w:rsid w:val="001F680F"/>
    <w:rsid w:val="001F69B2"/>
    <w:rsid w:val="001F6DAD"/>
    <w:rsid w:val="001F75D5"/>
    <w:rsid w:val="001F7CA1"/>
    <w:rsid w:val="001F7F02"/>
    <w:rsid w:val="0020041F"/>
    <w:rsid w:val="00200861"/>
    <w:rsid w:val="0020099D"/>
    <w:rsid w:val="002011EF"/>
    <w:rsid w:val="0020124E"/>
    <w:rsid w:val="00201259"/>
    <w:rsid w:val="00201393"/>
    <w:rsid w:val="00201484"/>
    <w:rsid w:val="002014D4"/>
    <w:rsid w:val="00201F0D"/>
    <w:rsid w:val="0020209F"/>
    <w:rsid w:val="00202572"/>
    <w:rsid w:val="00202DAA"/>
    <w:rsid w:val="00202E9D"/>
    <w:rsid w:val="002032D8"/>
    <w:rsid w:val="002038D5"/>
    <w:rsid w:val="00203B9F"/>
    <w:rsid w:val="00203C62"/>
    <w:rsid w:val="00204242"/>
    <w:rsid w:val="00204BA7"/>
    <w:rsid w:val="00204E6B"/>
    <w:rsid w:val="00204E7A"/>
    <w:rsid w:val="00204EA3"/>
    <w:rsid w:val="0020525C"/>
    <w:rsid w:val="0020584F"/>
    <w:rsid w:val="0020648E"/>
    <w:rsid w:val="002064AA"/>
    <w:rsid w:val="0020690E"/>
    <w:rsid w:val="00206DEC"/>
    <w:rsid w:val="00206E69"/>
    <w:rsid w:val="0020704B"/>
    <w:rsid w:val="00207168"/>
    <w:rsid w:val="00207574"/>
    <w:rsid w:val="00207621"/>
    <w:rsid w:val="0020799C"/>
    <w:rsid w:val="00207A21"/>
    <w:rsid w:val="00207B4F"/>
    <w:rsid w:val="00207C4F"/>
    <w:rsid w:val="002104D6"/>
    <w:rsid w:val="00211A41"/>
    <w:rsid w:val="00211E89"/>
    <w:rsid w:val="002120D9"/>
    <w:rsid w:val="00212444"/>
    <w:rsid w:val="002125A6"/>
    <w:rsid w:val="00212791"/>
    <w:rsid w:val="0021287D"/>
    <w:rsid w:val="002129E0"/>
    <w:rsid w:val="002129F0"/>
    <w:rsid w:val="0021327E"/>
    <w:rsid w:val="002134EA"/>
    <w:rsid w:val="00213B00"/>
    <w:rsid w:val="0021415E"/>
    <w:rsid w:val="00214177"/>
    <w:rsid w:val="002141F0"/>
    <w:rsid w:val="00214848"/>
    <w:rsid w:val="00214C30"/>
    <w:rsid w:val="00214FEC"/>
    <w:rsid w:val="00215113"/>
    <w:rsid w:val="00215862"/>
    <w:rsid w:val="00215A71"/>
    <w:rsid w:val="00215EAC"/>
    <w:rsid w:val="00215EE9"/>
    <w:rsid w:val="00216313"/>
    <w:rsid w:val="0021677C"/>
    <w:rsid w:val="00216F89"/>
    <w:rsid w:val="002175E4"/>
    <w:rsid w:val="0021790A"/>
    <w:rsid w:val="00217ABA"/>
    <w:rsid w:val="00217F39"/>
    <w:rsid w:val="00220F81"/>
    <w:rsid w:val="00220FDE"/>
    <w:rsid w:val="0022159F"/>
    <w:rsid w:val="002215D4"/>
    <w:rsid w:val="00221B63"/>
    <w:rsid w:val="00221EB8"/>
    <w:rsid w:val="00221F0A"/>
    <w:rsid w:val="00221F3B"/>
    <w:rsid w:val="00222360"/>
    <w:rsid w:val="00222558"/>
    <w:rsid w:val="002225C5"/>
    <w:rsid w:val="00222634"/>
    <w:rsid w:val="00223650"/>
    <w:rsid w:val="00223AEC"/>
    <w:rsid w:val="00223B0B"/>
    <w:rsid w:val="00223CD5"/>
    <w:rsid w:val="00223ECF"/>
    <w:rsid w:val="00223F0F"/>
    <w:rsid w:val="00224BB2"/>
    <w:rsid w:val="00224D67"/>
    <w:rsid w:val="00224ED5"/>
    <w:rsid w:val="002254D7"/>
    <w:rsid w:val="00225A95"/>
    <w:rsid w:val="00225AEE"/>
    <w:rsid w:val="00225BB7"/>
    <w:rsid w:val="00225C14"/>
    <w:rsid w:val="00225D4D"/>
    <w:rsid w:val="002265D8"/>
    <w:rsid w:val="00226F05"/>
    <w:rsid w:val="0022726F"/>
    <w:rsid w:val="00227348"/>
    <w:rsid w:val="0022736F"/>
    <w:rsid w:val="00227969"/>
    <w:rsid w:val="00227E99"/>
    <w:rsid w:val="00230246"/>
    <w:rsid w:val="00230501"/>
    <w:rsid w:val="00230FE6"/>
    <w:rsid w:val="00231254"/>
    <w:rsid w:val="002313BF"/>
    <w:rsid w:val="00231565"/>
    <w:rsid w:val="00231C4B"/>
    <w:rsid w:val="0023200A"/>
    <w:rsid w:val="002326BD"/>
    <w:rsid w:val="0023276E"/>
    <w:rsid w:val="00232A65"/>
    <w:rsid w:val="002334DA"/>
    <w:rsid w:val="002338AE"/>
    <w:rsid w:val="00233EC6"/>
    <w:rsid w:val="0023412E"/>
    <w:rsid w:val="002342F6"/>
    <w:rsid w:val="002349AB"/>
    <w:rsid w:val="00234B12"/>
    <w:rsid w:val="00234B1E"/>
    <w:rsid w:val="00236096"/>
    <w:rsid w:val="00236EFD"/>
    <w:rsid w:val="00236EFF"/>
    <w:rsid w:val="00237058"/>
    <w:rsid w:val="00237DA6"/>
    <w:rsid w:val="00237EF0"/>
    <w:rsid w:val="0024009A"/>
    <w:rsid w:val="002402D3"/>
    <w:rsid w:val="002403EE"/>
    <w:rsid w:val="00240B99"/>
    <w:rsid w:val="002410A0"/>
    <w:rsid w:val="00241C57"/>
    <w:rsid w:val="00241CB8"/>
    <w:rsid w:val="00242267"/>
    <w:rsid w:val="00242AF0"/>
    <w:rsid w:val="0024312D"/>
    <w:rsid w:val="002432FF"/>
    <w:rsid w:val="0024351C"/>
    <w:rsid w:val="00243648"/>
    <w:rsid w:val="00243B92"/>
    <w:rsid w:val="002441B9"/>
    <w:rsid w:val="002453B7"/>
    <w:rsid w:val="00245B59"/>
    <w:rsid w:val="002501B0"/>
    <w:rsid w:val="00250423"/>
    <w:rsid w:val="00250881"/>
    <w:rsid w:val="00250A08"/>
    <w:rsid w:val="00250B66"/>
    <w:rsid w:val="0025105F"/>
    <w:rsid w:val="0025164D"/>
    <w:rsid w:val="00251BB8"/>
    <w:rsid w:val="00251BEC"/>
    <w:rsid w:val="00252647"/>
    <w:rsid w:val="0025298E"/>
    <w:rsid w:val="00252A5D"/>
    <w:rsid w:val="00252ACA"/>
    <w:rsid w:val="00252CB3"/>
    <w:rsid w:val="00252FDA"/>
    <w:rsid w:val="0025326E"/>
    <w:rsid w:val="002539C6"/>
    <w:rsid w:val="00253E22"/>
    <w:rsid w:val="00253ECD"/>
    <w:rsid w:val="00253F16"/>
    <w:rsid w:val="00254331"/>
    <w:rsid w:val="00254490"/>
    <w:rsid w:val="00254AFD"/>
    <w:rsid w:val="00254FD9"/>
    <w:rsid w:val="0025501A"/>
    <w:rsid w:val="00255332"/>
    <w:rsid w:val="00255820"/>
    <w:rsid w:val="00255933"/>
    <w:rsid w:val="00255C1A"/>
    <w:rsid w:val="00255C3F"/>
    <w:rsid w:val="00256984"/>
    <w:rsid w:val="002571B5"/>
    <w:rsid w:val="002573B5"/>
    <w:rsid w:val="00257941"/>
    <w:rsid w:val="00257D80"/>
    <w:rsid w:val="00257F3B"/>
    <w:rsid w:val="00257FAD"/>
    <w:rsid w:val="002601D0"/>
    <w:rsid w:val="002603B1"/>
    <w:rsid w:val="0026092F"/>
    <w:rsid w:val="00260DA3"/>
    <w:rsid w:val="00260DCB"/>
    <w:rsid w:val="00260E6D"/>
    <w:rsid w:val="00260F18"/>
    <w:rsid w:val="0026103F"/>
    <w:rsid w:val="002628D8"/>
    <w:rsid w:val="00262C5D"/>
    <w:rsid w:val="00263035"/>
    <w:rsid w:val="00263417"/>
    <w:rsid w:val="00263668"/>
    <w:rsid w:val="00263AC6"/>
    <w:rsid w:val="00264142"/>
    <w:rsid w:val="00264686"/>
    <w:rsid w:val="002647D4"/>
    <w:rsid w:val="002649FC"/>
    <w:rsid w:val="002656CF"/>
    <w:rsid w:val="00265F65"/>
    <w:rsid w:val="00266175"/>
    <w:rsid w:val="002662D6"/>
    <w:rsid w:val="00266B98"/>
    <w:rsid w:val="00266BBD"/>
    <w:rsid w:val="002673A9"/>
    <w:rsid w:val="0026743C"/>
    <w:rsid w:val="00267594"/>
    <w:rsid w:val="00267715"/>
    <w:rsid w:val="00267877"/>
    <w:rsid w:val="00270150"/>
    <w:rsid w:val="002703B8"/>
    <w:rsid w:val="00270F60"/>
    <w:rsid w:val="00271170"/>
    <w:rsid w:val="00271216"/>
    <w:rsid w:val="0027126B"/>
    <w:rsid w:val="00271BD2"/>
    <w:rsid w:val="00272A14"/>
    <w:rsid w:val="00272D23"/>
    <w:rsid w:val="00272FC2"/>
    <w:rsid w:val="002731E0"/>
    <w:rsid w:val="002734AC"/>
    <w:rsid w:val="0027358C"/>
    <w:rsid w:val="0027366A"/>
    <w:rsid w:val="0027389A"/>
    <w:rsid w:val="00273A33"/>
    <w:rsid w:val="00273AB0"/>
    <w:rsid w:val="0027433E"/>
    <w:rsid w:val="00274B49"/>
    <w:rsid w:val="00274DBB"/>
    <w:rsid w:val="00274ED3"/>
    <w:rsid w:val="00275D10"/>
    <w:rsid w:val="00275EEB"/>
    <w:rsid w:val="00276072"/>
    <w:rsid w:val="00276171"/>
    <w:rsid w:val="0027618A"/>
    <w:rsid w:val="002761E5"/>
    <w:rsid w:val="002765F5"/>
    <w:rsid w:val="00276F0F"/>
    <w:rsid w:val="0027703D"/>
    <w:rsid w:val="0027745D"/>
    <w:rsid w:val="002775DC"/>
    <w:rsid w:val="00277DA7"/>
    <w:rsid w:val="002801B3"/>
    <w:rsid w:val="0028029D"/>
    <w:rsid w:val="002809E2"/>
    <w:rsid w:val="00280B2C"/>
    <w:rsid w:val="00280B89"/>
    <w:rsid w:val="00280DC4"/>
    <w:rsid w:val="00280FFC"/>
    <w:rsid w:val="002810FC"/>
    <w:rsid w:val="00281C57"/>
    <w:rsid w:val="00281FAB"/>
    <w:rsid w:val="00282600"/>
    <w:rsid w:val="0028326C"/>
    <w:rsid w:val="0028327B"/>
    <w:rsid w:val="002836E3"/>
    <w:rsid w:val="00284220"/>
    <w:rsid w:val="00284D6A"/>
    <w:rsid w:val="00284FE0"/>
    <w:rsid w:val="00284FF8"/>
    <w:rsid w:val="002851FB"/>
    <w:rsid w:val="0028549E"/>
    <w:rsid w:val="00285A18"/>
    <w:rsid w:val="00285AFF"/>
    <w:rsid w:val="00286413"/>
    <w:rsid w:val="00286484"/>
    <w:rsid w:val="00286617"/>
    <w:rsid w:val="00286671"/>
    <w:rsid w:val="002866F6"/>
    <w:rsid w:val="002867FF"/>
    <w:rsid w:val="0028799B"/>
    <w:rsid w:val="00287BD2"/>
    <w:rsid w:val="002900A6"/>
    <w:rsid w:val="002904B9"/>
    <w:rsid w:val="0029120F"/>
    <w:rsid w:val="002917DD"/>
    <w:rsid w:val="00291FC2"/>
    <w:rsid w:val="0029229E"/>
    <w:rsid w:val="002925C2"/>
    <w:rsid w:val="002925F7"/>
    <w:rsid w:val="002929AE"/>
    <w:rsid w:val="00292A4E"/>
    <w:rsid w:val="00292AA6"/>
    <w:rsid w:val="00293041"/>
    <w:rsid w:val="002934F8"/>
    <w:rsid w:val="00293BE2"/>
    <w:rsid w:val="0029489D"/>
    <w:rsid w:val="00294959"/>
    <w:rsid w:val="00294C8E"/>
    <w:rsid w:val="00294F34"/>
    <w:rsid w:val="0029521E"/>
    <w:rsid w:val="00296422"/>
    <w:rsid w:val="0029672F"/>
    <w:rsid w:val="002968DE"/>
    <w:rsid w:val="00296A92"/>
    <w:rsid w:val="002975B1"/>
    <w:rsid w:val="00297655"/>
    <w:rsid w:val="002A03F0"/>
    <w:rsid w:val="002A09C2"/>
    <w:rsid w:val="002A11D5"/>
    <w:rsid w:val="002A197D"/>
    <w:rsid w:val="002A20AD"/>
    <w:rsid w:val="002A218B"/>
    <w:rsid w:val="002A24CC"/>
    <w:rsid w:val="002A2D02"/>
    <w:rsid w:val="002A2D24"/>
    <w:rsid w:val="002A2DBB"/>
    <w:rsid w:val="002A3542"/>
    <w:rsid w:val="002A41A0"/>
    <w:rsid w:val="002A42BB"/>
    <w:rsid w:val="002A443C"/>
    <w:rsid w:val="002A447F"/>
    <w:rsid w:val="002A495F"/>
    <w:rsid w:val="002A4B3E"/>
    <w:rsid w:val="002A4C02"/>
    <w:rsid w:val="002A547C"/>
    <w:rsid w:val="002A6646"/>
    <w:rsid w:val="002A6930"/>
    <w:rsid w:val="002A6984"/>
    <w:rsid w:val="002A7680"/>
    <w:rsid w:val="002A7795"/>
    <w:rsid w:val="002A7ACF"/>
    <w:rsid w:val="002A7AFA"/>
    <w:rsid w:val="002A7BA5"/>
    <w:rsid w:val="002A7D0F"/>
    <w:rsid w:val="002A7E5D"/>
    <w:rsid w:val="002B0494"/>
    <w:rsid w:val="002B0C32"/>
    <w:rsid w:val="002B0CA7"/>
    <w:rsid w:val="002B114E"/>
    <w:rsid w:val="002B1763"/>
    <w:rsid w:val="002B1AAD"/>
    <w:rsid w:val="002B1D7F"/>
    <w:rsid w:val="002B2173"/>
    <w:rsid w:val="002B2384"/>
    <w:rsid w:val="002B35E0"/>
    <w:rsid w:val="002B3621"/>
    <w:rsid w:val="002B3BF9"/>
    <w:rsid w:val="002B3CF6"/>
    <w:rsid w:val="002B3EC7"/>
    <w:rsid w:val="002B41AE"/>
    <w:rsid w:val="002B4396"/>
    <w:rsid w:val="002B56CC"/>
    <w:rsid w:val="002B5920"/>
    <w:rsid w:val="002B5B13"/>
    <w:rsid w:val="002B5EAA"/>
    <w:rsid w:val="002B64A4"/>
    <w:rsid w:val="002B6770"/>
    <w:rsid w:val="002B6D07"/>
    <w:rsid w:val="002B722C"/>
    <w:rsid w:val="002B73B9"/>
    <w:rsid w:val="002B7438"/>
    <w:rsid w:val="002B75DA"/>
    <w:rsid w:val="002B7924"/>
    <w:rsid w:val="002B7ABC"/>
    <w:rsid w:val="002C03D9"/>
    <w:rsid w:val="002C0605"/>
    <w:rsid w:val="002C08A2"/>
    <w:rsid w:val="002C0A0C"/>
    <w:rsid w:val="002C0B23"/>
    <w:rsid w:val="002C0EED"/>
    <w:rsid w:val="002C26CC"/>
    <w:rsid w:val="002C2D08"/>
    <w:rsid w:val="002C2FCE"/>
    <w:rsid w:val="002C3CC0"/>
    <w:rsid w:val="002C444C"/>
    <w:rsid w:val="002C46B8"/>
    <w:rsid w:val="002C4B58"/>
    <w:rsid w:val="002C4FFD"/>
    <w:rsid w:val="002C5868"/>
    <w:rsid w:val="002C5BA2"/>
    <w:rsid w:val="002C5EE5"/>
    <w:rsid w:val="002C5FFD"/>
    <w:rsid w:val="002C6668"/>
    <w:rsid w:val="002C6797"/>
    <w:rsid w:val="002C6A6A"/>
    <w:rsid w:val="002C7064"/>
    <w:rsid w:val="002C7405"/>
    <w:rsid w:val="002C74CD"/>
    <w:rsid w:val="002C76D9"/>
    <w:rsid w:val="002C7739"/>
    <w:rsid w:val="002C7742"/>
    <w:rsid w:val="002C79BF"/>
    <w:rsid w:val="002C7AB4"/>
    <w:rsid w:val="002C7FBC"/>
    <w:rsid w:val="002D0012"/>
    <w:rsid w:val="002D01DD"/>
    <w:rsid w:val="002D070A"/>
    <w:rsid w:val="002D07E9"/>
    <w:rsid w:val="002D0E8D"/>
    <w:rsid w:val="002D194A"/>
    <w:rsid w:val="002D2190"/>
    <w:rsid w:val="002D304C"/>
    <w:rsid w:val="002D3165"/>
    <w:rsid w:val="002D3183"/>
    <w:rsid w:val="002D369B"/>
    <w:rsid w:val="002D38DC"/>
    <w:rsid w:val="002D45A1"/>
    <w:rsid w:val="002D55E7"/>
    <w:rsid w:val="002D58EC"/>
    <w:rsid w:val="002D5963"/>
    <w:rsid w:val="002D5B3F"/>
    <w:rsid w:val="002D5BE0"/>
    <w:rsid w:val="002D5DD1"/>
    <w:rsid w:val="002D60EF"/>
    <w:rsid w:val="002D68EB"/>
    <w:rsid w:val="002D68ED"/>
    <w:rsid w:val="002D6B92"/>
    <w:rsid w:val="002D6BAE"/>
    <w:rsid w:val="002D6D42"/>
    <w:rsid w:val="002D7384"/>
    <w:rsid w:val="002D7FA1"/>
    <w:rsid w:val="002E00A6"/>
    <w:rsid w:val="002E054D"/>
    <w:rsid w:val="002E07B3"/>
    <w:rsid w:val="002E09C8"/>
    <w:rsid w:val="002E0E0A"/>
    <w:rsid w:val="002E10A1"/>
    <w:rsid w:val="002E1279"/>
    <w:rsid w:val="002E1595"/>
    <w:rsid w:val="002E15C5"/>
    <w:rsid w:val="002E170A"/>
    <w:rsid w:val="002E1A2B"/>
    <w:rsid w:val="002E1AC8"/>
    <w:rsid w:val="002E1B94"/>
    <w:rsid w:val="002E1EA7"/>
    <w:rsid w:val="002E2783"/>
    <w:rsid w:val="002E2AD3"/>
    <w:rsid w:val="002E31FB"/>
    <w:rsid w:val="002E3FC1"/>
    <w:rsid w:val="002E431E"/>
    <w:rsid w:val="002E4A79"/>
    <w:rsid w:val="002E4C88"/>
    <w:rsid w:val="002E4D02"/>
    <w:rsid w:val="002E4D8B"/>
    <w:rsid w:val="002E501A"/>
    <w:rsid w:val="002E50A6"/>
    <w:rsid w:val="002E5242"/>
    <w:rsid w:val="002E5E96"/>
    <w:rsid w:val="002E6263"/>
    <w:rsid w:val="002E654A"/>
    <w:rsid w:val="002E6591"/>
    <w:rsid w:val="002E6DD9"/>
    <w:rsid w:val="002E6F62"/>
    <w:rsid w:val="002E774E"/>
    <w:rsid w:val="002F0F2C"/>
    <w:rsid w:val="002F1571"/>
    <w:rsid w:val="002F17C3"/>
    <w:rsid w:val="002F182A"/>
    <w:rsid w:val="002F1907"/>
    <w:rsid w:val="002F1A0B"/>
    <w:rsid w:val="002F1C81"/>
    <w:rsid w:val="002F1CCE"/>
    <w:rsid w:val="002F1CEB"/>
    <w:rsid w:val="002F22BB"/>
    <w:rsid w:val="002F33BD"/>
    <w:rsid w:val="002F395F"/>
    <w:rsid w:val="002F473C"/>
    <w:rsid w:val="002F4806"/>
    <w:rsid w:val="002F4B89"/>
    <w:rsid w:val="002F50E6"/>
    <w:rsid w:val="002F51A9"/>
    <w:rsid w:val="002F54B3"/>
    <w:rsid w:val="002F6148"/>
    <w:rsid w:val="002F675E"/>
    <w:rsid w:val="002F6A3A"/>
    <w:rsid w:val="002F6D50"/>
    <w:rsid w:val="003001F9"/>
    <w:rsid w:val="003004D9"/>
    <w:rsid w:val="003008FC"/>
    <w:rsid w:val="00300C83"/>
    <w:rsid w:val="0030139A"/>
    <w:rsid w:val="003015AE"/>
    <w:rsid w:val="003018FF"/>
    <w:rsid w:val="00301C87"/>
    <w:rsid w:val="00301EDC"/>
    <w:rsid w:val="003021AC"/>
    <w:rsid w:val="00302741"/>
    <w:rsid w:val="00302A94"/>
    <w:rsid w:val="00302E85"/>
    <w:rsid w:val="00302E95"/>
    <w:rsid w:val="00302EE6"/>
    <w:rsid w:val="0030344A"/>
    <w:rsid w:val="003034E8"/>
    <w:rsid w:val="00303C5C"/>
    <w:rsid w:val="0030490B"/>
    <w:rsid w:val="00304BC7"/>
    <w:rsid w:val="00304C4B"/>
    <w:rsid w:val="00304D2A"/>
    <w:rsid w:val="00304DA2"/>
    <w:rsid w:val="00305280"/>
    <w:rsid w:val="0030577B"/>
    <w:rsid w:val="00305788"/>
    <w:rsid w:val="003057A3"/>
    <w:rsid w:val="00305B63"/>
    <w:rsid w:val="00305CF3"/>
    <w:rsid w:val="00305D50"/>
    <w:rsid w:val="00305EBA"/>
    <w:rsid w:val="00306896"/>
    <w:rsid w:val="00306C7A"/>
    <w:rsid w:val="00306D71"/>
    <w:rsid w:val="00306D93"/>
    <w:rsid w:val="003071D9"/>
    <w:rsid w:val="00310BAA"/>
    <w:rsid w:val="00311435"/>
    <w:rsid w:val="003115B6"/>
    <w:rsid w:val="003119AE"/>
    <w:rsid w:val="0031278F"/>
    <w:rsid w:val="00312829"/>
    <w:rsid w:val="00312D54"/>
    <w:rsid w:val="00313335"/>
    <w:rsid w:val="00313761"/>
    <w:rsid w:val="0031399E"/>
    <w:rsid w:val="00314088"/>
    <w:rsid w:val="00314758"/>
    <w:rsid w:val="00314B8A"/>
    <w:rsid w:val="00314DA3"/>
    <w:rsid w:val="00314F37"/>
    <w:rsid w:val="003158B1"/>
    <w:rsid w:val="00315A57"/>
    <w:rsid w:val="00315F50"/>
    <w:rsid w:val="00316E5B"/>
    <w:rsid w:val="0031730E"/>
    <w:rsid w:val="00317524"/>
    <w:rsid w:val="003177CE"/>
    <w:rsid w:val="003177CF"/>
    <w:rsid w:val="00317E7E"/>
    <w:rsid w:val="0032044C"/>
    <w:rsid w:val="0032074B"/>
    <w:rsid w:val="0032076C"/>
    <w:rsid w:val="00320E2E"/>
    <w:rsid w:val="003212D2"/>
    <w:rsid w:val="0032175D"/>
    <w:rsid w:val="00321924"/>
    <w:rsid w:val="0032257E"/>
    <w:rsid w:val="00322B9D"/>
    <w:rsid w:val="00322C87"/>
    <w:rsid w:val="00322F08"/>
    <w:rsid w:val="00323067"/>
    <w:rsid w:val="00323879"/>
    <w:rsid w:val="00323942"/>
    <w:rsid w:val="00324055"/>
    <w:rsid w:val="0032529C"/>
    <w:rsid w:val="003255EE"/>
    <w:rsid w:val="00325601"/>
    <w:rsid w:val="00325988"/>
    <w:rsid w:val="00325C89"/>
    <w:rsid w:val="00325F35"/>
    <w:rsid w:val="00325FA9"/>
    <w:rsid w:val="00326562"/>
    <w:rsid w:val="003265CD"/>
    <w:rsid w:val="003267BF"/>
    <w:rsid w:val="00326801"/>
    <w:rsid w:val="003269E2"/>
    <w:rsid w:val="00327557"/>
    <w:rsid w:val="00330787"/>
    <w:rsid w:val="00331012"/>
    <w:rsid w:val="00331205"/>
    <w:rsid w:val="00331473"/>
    <w:rsid w:val="00331763"/>
    <w:rsid w:val="00331C03"/>
    <w:rsid w:val="00332215"/>
    <w:rsid w:val="00332C11"/>
    <w:rsid w:val="00332CA7"/>
    <w:rsid w:val="00332DB2"/>
    <w:rsid w:val="00333CEF"/>
    <w:rsid w:val="00333E34"/>
    <w:rsid w:val="003341A1"/>
    <w:rsid w:val="003344E8"/>
    <w:rsid w:val="00334A23"/>
    <w:rsid w:val="00335179"/>
    <w:rsid w:val="003351CB"/>
    <w:rsid w:val="00335ACC"/>
    <w:rsid w:val="00335E6B"/>
    <w:rsid w:val="00335F6B"/>
    <w:rsid w:val="00336D2E"/>
    <w:rsid w:val="0033743D"/>
    <w:rsid w:val="0033768D"/>
    <w:rsid w:val="003376A2"/>
    <w:rsid w:val="0033781D"/>
    <w:rsid w:val="003378FE"/>
    <w:rsid w:val="00340488"/>
    <w:rsid w:val="00340776"/>
    <w:rsid w:val="003414C0"/>
    <w:rsid w:val="00341765"/>
    <w:rsid w:val="00341970"/>
    <w:rsid w:val="0034224C"/>
    <w:rsid w:val="0034250B"/>
    <w:rsid w:val="00342FB6"/>
    <w:rsid w:val="003432D4"/>
    <w:rsid w:val="00343324"/>
    <w:rsid w:val="00343668"/>
    <w:rsid w:val="0034369F"/>
    <w:rsid w:val="00343777"/>
    <w:rsid w:val="00344619"/>
    <w:rsid w:val="0034504C"/>
    <w:rsid w:val="00345532"/>
    <w:rsid w:val="003456DE"/>
    <w:rsid w:val="0034576D"/>
    <w:rsid w:val="00345C3F"/>
    <w:rsid w:val="00345D2B"/>
    <w:rsid w:val="00345FDC"/>
    <w:rsid w:val="003463C0"/>
    <w:rsid w:val="0034675B"/>
    <w:rsid w:val="003470F8"/>
    <w:rsid w:val="003475AD"/>
    <w:rsid w:val="003476C3"/>
    <w:rsid w:val="00347976"/>
    <w:rsid w:val="00347A18"/>
    <w:rsid w:val="00347FD4"/>
    <w:rsid w:val="003501A3"/>
    <w:rsid w:val="00350399"/>
    <w:rsid w:val="00350981"/>
    <w:rsid w:val="0035123D"/>
    <w:rsid w:val="0035173D"/>
    <w:rsid w:val="00351862"/>
    <w:rsid w:val="003523A3"/>
    <w:rsid w:val="003525E3"/>
    <w:rsid w:val="0035281F"/>
    <w:rsid w:val="00352DDC"/>
    <w:rsid w:val="003531E0"/>
    <w:rsid w:val="00354205"/>
    <w:rsid w:val="0035482E"/>
    <w:rsid w:val="003549F5"/>
    <w:rsid w:val="00354A33"/>
    <w:rsid w:val="00354A51"/>
    <w:rsid w:val="00355513"/>
    <w:rsid w:val="0035585D"/>
    <w:rsid w:val="00355CA1"/>
    <w:rsid w:val="0035606E"/>
    <w:rsid w:val="00356ACA"/>
    <w:rsid w:val="003605E7"/>
    <w:rsid w:val="00360803"/>
    <w:rsid w:val="00360F21"/>
    <w:rsid w:val="00360F40"/>
    <w:rsid w:val="003619A6"/>
    <w:rsid w:val="00361B11"/>
    <w:rsid w:val="00361BA2"/>
    <w:rsid w:val="00362567"/>
    <w:rsid w:val="003627C3"/>
    <w:rsid w:val="00362A1B"/>
    <w:rsid w:val="00362A74"/>
    <w:rsid w:val="00362DA7"/>
    <w:rsid w:val="00362E50"/>
    <w:rsid w:val="00363072"/>
    <w:rsid w:val="0036307F"/>
    <w:rsid w:val="00363378"/>
    <w:rsid w:val="00363492"/>
    <w:rsid w:val="00363608"/>
    <w:rsid w:val="00363697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6D3"/>
    <w:rsid w:val="00366765"/>
    <w:rsid w:val="003673CA"/>
    <w:rsid w:val="0036769A"/>
    <w:rsid w:val="003679C8"/>
    <w:rsid w:val="00367A07"/>
    <w:rsid w:val="00367C27"/>
    <w:rsid w:val="00367E33"/>
    <w:rsid w:val="00367E9C"/>
    <w:rsid w:val="00367FAE"/>
    <w:rsid w:val="003702BE"/>
    <w:rsid w:val="003706E7"/>
    <w:rsid w:val="0037090B"/>
    <w:rsid w:val="00370942"/>
    <w:rsid w:val="0037124A"/>
    <w:rsid w:val="00371652"/>
    <w:rsid w:val="003717C5"/>
    <w:rsid w:val="00371BBF"/>
    <w:rsid w:val="00371C12"/>
    <w:rsid w:val="00371DC3"/>
    <w:rsid w:val="0037205D"/>
    <w:rsid w:val="00372360"/>
    <w:rsid w:val="0037248A"/>
    <w:rsid w:val="00372A4F"/>
    <w:rsid w:val="00372AAC"/>
    <w:rsid w:val="00372FA8"/>
    <w:rsid w:val="0037352F"/>
    <w:rsid w:val="003736A3"/>
    <w:rsid w:val="00373D8E"/>
    <w:rsid w:val="00373DB2"/>
    <w:rsid w:val="003740FF"/>
    <w:rsid w:val="003743F7"/>
    <w:rsid w:val="003744FD"/>
    <w:rsid w:val="0037465D"/>
    <w:rsid w:val="00374C40"/>
    <w:rsid w:val="0037528B"/>
    <w:rsid w:val="0037559B"/>
    <w:rsid w:val="0037572D"/>
    <w:rsid w:val="003760D4"/>
    <w:rsid w:val="00376569"/>
    <w:rsid w:val="003765F3"/>
    <w:rsid w:val="00376738"/>
    <w:rsid w:val="00376C0F"/>
    <w:rsid w:val="003771A3"/>
    <w:rsid w:val="00377CE9"/>
    <w:rsid w:val="0038051B"/>
    <w:rsid w:val="00380B48"/>
    <w:rsid w:val="003811C8"/>
    <w:rsid w:val="00381648"/>
    <w:rsid w:val="00382906"/>
    <w:rsid w:val="00382C35"/>
    <w:rsid w:val="003830F0"/>
    <w:rsid w:val="0038318E"/>
    <w:rsid w:val="00383858"/>
    <w:rsid w:val="00383A98"/>
    <w:rsid w:val="00383C37"/>
    <w:rsid w:val="00383DC0"/>
    <w:rsid w:val="003840F3"/>
    <w:rsid w:val="00384667"/>
    <w:rsid w:val="00384898"/>
    <w:rsid w:val="00384A64"/>
    <w:rsid w:val="00384C76"/>
    <w:rsid w:val="00385192"/>
    <w:rsid w:val="003856A3"/>
    <w:rsid w:val="003856F3"/>
    <w:rsid w:val="00385B0C"/>
    <w:rsid w:val="00385C0C"/>
    <w:rsid w:val="00385CFC"/>
    <w:rsid w:val="0038632A"/>
    <w:rsid w:val="00386F89"/>
    <w:rsid w:val="00387548"/>
    <w:rsid w:val="00387D0A"/>
    <w:rsid w:val="00390144"/>
    <w:rsid w:val="00390388"/>
    <w:rsid w:val="003908C7"/>
    <w:rsid w:val="00390943"/>
    <w:rsid w:val="003909D6"/>
    <w:rsid w:val="00390DD8"/>
    <w:rsid w:val="003914B1"/>
    <w:rsid w:val="00391515"/>
    <w:rsid w:val="003915DC"/>
    <w:rsid w:val="0039242A"/>
    <w:rsid w:val="003925B7"/>
    <w:rsid w:val="0039370B"/>
    <w:rsid w:val="003937F5"/>
    <w:rsid w:val="00393D0C"/>
    <w:rsid w:val="003943FC"/>
    <w:rsid w:val="00394525"/>
    <w:rsid w:val="003955B1"/>
    <w:rsid w:val="00395D09"/>
    <w:rsid w:val="00396477"/>
    <w:rsid w:val="00396716"/>
    <w:rsid w:val="00396930"/>
    <w:rsid w:val="003969E7"/>
    <w:rsid w:val="00396A0E"/>
    <w:rsid w:val="00396DDB"/>
    <w:rsid w:val="00397AF2"/>
    <w:rsid w:val="00397BD6"/>
    <w:rsid w:val="003A00DB"/>
    <w:rsid w:val="003A02A1"/>
    <w:rsid w:val="003A03E5"/>
    <w:rsid w:val="003A0C89"/>
    <w:rsid w:val="003A0E2D"/>
    <w:rsid w:val="003A0EF4"/>
    <w:rsid w:val="003A1095"/>
    <w:rsid w:val="003A1102"/>
    <w:rsid w:val="003A20B0"/>
    <w:rsid w:val="003A24E7"/>
    <w:rsid w:val="003A2785"/>
    <w:rsid w:val="003A3354"/>
    <w:rsid w:val="003A34FC"/>
    <w:rsid w:val="003A3575"/>
    <w:rsid w:val="003A3924"/>
    <w:rsid w:val="003A3B2C"/>
    <w:rsid w:val="003A406C"/>
    <w:rsid w:val="003A40E3"/>
    <w:rsid w:val="003A412D"/>
    <w:rsid w:val="003A42E1"/>
    <w:rsid w:val="003A4876"/>
    <w:rsid w:val="003A52E8"/>
    <w:rsid w:val="003A553F"/>
    <w:rsid w:val="003A5A97"/>
    <w:rsid w:val="003A5D3B"/>
    <w:rsid w:val="003A639D"/>
    <w:rsid w:val="003A699A"/>
    <w:rsid w:val="003A6F0C"/>
    <w:rsid w:val="003A72FF"/>
    <w:rsid w:val="003A7C47"/>
    <w:rsid w:val="003B044A"/>
    <w:rsid w:val="003B0A78"/>
    <w:rsid w:val="003B0BE2"/>
    <w:rsid w:val="003B0CA7"/>
    <w:rsid w:val="003B1B85"/>
    <w:rsid w:val="003B1E3E"/>
    <w:rsid w:val="003B1F86"/>
    <w:rsid w:val="003B25D3"/>
    <w:rsid w:val="003B2DE1"/>
    <w:rsid w:val="003B3504"/>
    <w:rsid w:val="003B392D"/>
    <w:rsid w:val="003B3C29"/>
    <w:rsid w:val="003B4E71"/>
    <w:rsid w:val="003B50D2"/>
    <w:rsid w:val="003B634A"/>
    <w:rsid w:val="003B68CF"/>
    <w:rsid w:val="003B6E9B"/>
    <w:rsid w:val="003B7123"/>
    <w:rsid w:val="003B7590"/>
    <w:rsid w:val="003B78FE"/>
    <w:rsid w:val="003B7E03"/>
    <w:rsid w:val="003B7F60"/>
    <w:rsid w:val="003C0466"/>
    <w:rsid w:val="003C094B"/>
    <w:rsid w:val="003C1B54"/>
    <w:rsid w:val="003C1B9D"/>
    <w:rsid w:val="003C1E2A"/>
    <w:rsid w:val="003C2133"/>
    <w:rsid w:val="003C213B"/>
    <w:rsid w:val="003C2639"/>
    <w:rsid w:val="003C2C58"/>
    <w:rsid w:val="003C30A8"/>
    <w:rsid w:val="003C30FC"/>
    <w:rsid w:val="003C3236"/>
    <w:rsid w:val="003C33F7"/>
    <w:rsid w:val="003C37B1"/>
    <w:rsid w:val="003C4140"/>
    <w:rsid w:val="003C48B1"/>
    <w:rsid w:val="003C5B71"/>
    <w:rsid w:val="003C65B2"/>
    <w:rsid w:val="003C6AB0"/>
    <w:rsid w:val="003C71E0"/>
    <w:rsid w:val="003C763B"/>
    <w:rsid w:val="003C78F0"/>
    <w:rsid w:val="003C7A4F"/>
    <w:rsid w:val="003C7FBB"/>
    <w:rsid w:val="003D025E"/>
    <w:rsid w:val="003D08E1"/>
    <w:rsid w:val="003D0EB4"/>
    <w:rsid w:val="003D11B0"/>
    <w:rsid w:val="003D149F"/>
    <w:rsid w:val="003D152E"/>
    <w:rsid w:val="003D165C"/>
    <w:rsid w:val="003D17AD"/>
    <w:rsid w:val="003D1AF0"/>
    <w:rsid w:val="003D1C00"/>
    <w:rsid w:val="003D235A"/>
    <w:rsid w:val="003D23A7"/>
    <w:rsid w:val="003D28C2"/>
    <w:rsid w:val="003D3339"/>
    <w:rsid w:val="003D33F4"/>
    <w:rsid w:val="003D36A5"/>
    <w:rsid w:val="003D36E9"/>
    <w:rsid w:val="003D3893"/>
    <w:rsid w:val="003D3B03"/>
    <w:rsid w:val="003D3B95"/>
    <w:rsid w:val="003D3BFF"/>
    <w:rsid w:val="003D3D3C"/>
    <w:rsid w:val="003D4093"/>
    <w:rsid w:val="003D41F3"/>
    <w:rsid w:val="003D458A"/>
    <w:rsid w:val="003D4D8E"/>
    <w:rsid w:val="003D506A"/>
    <w:rsid w:val="003D570B"/>
    <w:rsid w:val="003D6857"/>
    <w:rsid w:val="003D68DE"/>
    <w:rsid w:val="003D6BA4"/>
    <w:rsid w:val="003D6F83"/>
    <w:rsid w:val="003D7629"/>
    <w:rsid w:val="003D7A4A"/>
    <w:rsid w:val="003D7D0E"/>
    <w:rsid w:val="003E0BCC"/>
    <w:rsid w:val="003E0FB3"/>
    <w:rsid w:val="003E134C"/>
    <w:rsid w:val="003E1870"/>
    <w:rsid w:val="003E20B5"/>
    <w:rsid w:val="003E265E"/>
    <w:rsid w:val="003E2695"/>
    <w:rsid w:val="003E2897"/>
    <w:rsid w:val="003E3873"/>
    <w:rsid w:val="003E3C6C"/>
    <w:rsid w:val="003E4303"/>
    <w:rsid w:val="003E4329"/>
    <w:rsid w:val="003E4391"/>
    <w:rsid w:val="003E4B0A"/>
    <w:rsid w:val="003E4DEE"/>
    <w:rsid w:val="003E52A0"/>
    <w:rsid w:val="003E5BAA"/>
    <w:rsid w:val="003E619D"/>
    <w:rsid w:val="003E63A3"/>
    <w:rsid w:val="003E6403"/>
    <w:rsid w:val="003E6437"/>
    <w:rsid w:val="003E6979"/>
    <w:rsid w:val="003E6A5C"/>
    <w:rsid w:val="003E6D58"/>
    <w:rsid w:val="003E74E0"/>
    <w:rsid w:val="003E7613"/>
    <w:rsid w:val="003E78D8"/>
    <w:rsid w:val="003F06E0"/>
    <w:rsid w:val="003F0F55"/>
    <w:rsid w:val="003F11F2"/>
    <w:rsid w:val="003F148A"/>
    <w:rsid w:val="003F226E"/>
    <w:rsid w:val="003F2371"/>
    <w:rsid w:val="003F2DC4"/>
    <w:rsid w:val="003F31F5"/>
    <w:rsid w:val="003F3728"/>
    <w:rsid w:val="003F3D32"/>
    <w:rsid w:val="003F4CA6"/>
    <w:rsid w:val="003F51A4"/>
    <w:rsid w:val="003F5ACC"/>
    <w:rsid w:val="003F6465"/>
    <w:rsid w:val="003F6BB3"/>
    <w:rsid w:val="003F759B"/>
    <w:rsid w:val="003F7692"/>
    <w:rsid w:val="003F786A"/>
    <w:rsid w:val="003F7898"/>
    <w:rsid w:val="003F7A6B"/>
    <w:rsid w:val="00400347"/>
    <w:rsid w:val="004003D7"/>
    <w:rsid w:val="00400C0D"/>
    <w:rsid w:val="0040102C"/>
    <w:rsid w:val="004011B4"/>
    <w:rsid w:val="00401310"/>
    <w:rsid w:val="00401335"/>
    <w:rsid w:val="00402344"/>
    <w:rsid w:val="004026FD"/>
    <w:rsid w:val="0040297E"/>
    <w:rsid w:val="00402CA3"/>
    <w:rsid w:val="0040306B"/>
    <w:rsid w:val="00403072"/>
    <w:rsid w:val="00403115"/>
    <w:rsid w:val="004035C4"/>
    <w:rsid w:val="00403A61"/>
    <w:rsid w:val="00403A67"/>
    <w:rsid w:val="00405062"/>
    <w:rsid w:val="00405071"/>
    <w:rsid w:val="0040516B"/>
    <w:rsid w:val="00405265"/>
    <w:rsid w:val="0040570A"/>
    <w:rsid w:val="004065C3"/>
    <w:rsid w:val="00406E82"/>
    <w:rsid w:val="00407189"/>
    <w:rsid w:val="00407296"/>
    <w:rsid w:val="004073C6"/>
    <w:rsid w:val="00410770"/>
    <w:rsid w:val="00410E02"/>
    <w:rsid w:val="00410FAA"/>
    <w:rsid w:val="0041106F"/>
    <w:rsid w:val="004119BC"/>
    <w:rsid w:val="00411B1C"/>
    <w:rsid w:val="0041212B"/>
    <w:rsid w:val="0041212D"/>
    <w:rsid w:val="004123D2"/>
    <w:rsid w:val="004123F4"/>
    <w:rsid w:val="00412423"/>
    <w:rsid w:val="00412CB0"/>
    <w:rsid w:val="004133F5"/>
    <w:rsid w:val="00413471"/>
    <w:rsid w:val="00413666"/>
    <w:rsid w:val="00413C6B"/>
    <w:rsid w:val="00413D39"/>
    <w:rsid w:val="00414297"/>
    <w:rsid w:val="0041457D"/>
    <w:rsid w:val="004146E0"/>
    <w:rsid w:val="004147AC"/>
    <w:rsid w:val="00414843"/>
    <w:rsid w:val="0041487D"/>
    <w:rsid w:val="00414F17"/>
    <w:rsid w:val="0041509A"/>
    <w:rsid w:val="00415221"/>
    <w:rsid w:val="0041541C"/>
    <w:rsid w:val="00415BA7"/>
    <w:rsid w:val="00415C79"/>
    <w:rsid w:val="00415E3E"/>
    <w:rsid w:val="0041619E"/>
    <w:rsid w:val="00416BD0"/>
    <w:rsid w:val="004172D5"/>
    <w:rsid w:val="00417653"/>
    <w:rsid w:val="00420121"/>
    <w:rsid w:val="0042057F"/>
    <w:rsid w:val="00420763"/>
    <w:rsid w:val="004209C3"/>
    <w:rsid w:val="00420F8A"/>
    <w:rsid w:val="004210F2"/>
    <w:rsid w:val="00422579"/>
    <w:rsid w:val="0042290E"/>
    <w:rsid w:val="00422AAB"/>
    <w:rsid w:val="0042301F"/>
    <w:rsid w:val="004231D8"/>
    <w:rsid w:val="004232B6"/>
    <w:rsid w:val="00424279"/>
    <w:rsid w:val="00424387"/>
    <w:rsid w:val="00424418"/>
    <w:rsid w:val="0042468B"/>
    <w:rsid w:val="0042491D"/>
    <w:rsid w:val="0042534C"/>
    <w:rsid w:val="00425AB5"/>
    <w:rsid w:val="00425F24"/>
    <w:rsid w:val="004262CD"/>
    <w:rsid w:val="004266B4"/>
    <w:rsid w:val="0042693F"/>
    <w:rsid w:val="00427443"/>
    <w:rsid w:val="004275C7"/>
    <w:rsid w:val="0042765C"/>
    <w:rsid w:val="004276A7"/>
    <w:rsid w:val="00427724"/>
    <w:rsid w:val="0042787B"/>
    <w:rsid w:val="00427C3F"/>
    <w:rsid w:val="00427CDF"/>
    <w:rsid w:val="00427D4A"/>
    <w:rsid w:val="00427EB9"/>
    <w:rsid w:val="004313A0"/>
    <w:rsid w:val="00431917"/>
    <w:rsid w:val="004319EC"/>
    <w:rsid w:val="00431EC7"/>
    <w:rsid w:val="00432641"/>
    <w:rsid w:val="00432B27"/>
    <w:rsid w:val="00432B2F"/>
    <w:rsid w:val="0043315F"/>
    <w:rsid w:val="004332E8"/>
    <w:rsid w:val="004336AE"/>
    <w:rsid w:val="004342D5"/>
    <w:rsid w:val="00434438"/>
    <w:rsid w:val="00434715"/>
    <w:rsid w:val="00434ED3"/>
    <w:rsid w:val="00435DC0"/>
    <w:rsid w:val="00437131"/>
    <w:rsid w:val="00437236"/>
    <w:rsid w:val="0043728C"/>
    <w:rsid w:val="004372A1"/>
    <w:rsid w:val="00437332"/>
    <w:rsid w:val="0043740F"/>
    <w:rsid w:val="00440002"/>
    <w:rsid w:val="00440222"/>
    <w:rsid w:val="00440558"/>
    <w:rsid w:val="004414A1"/>
    <w:rsid w:val="00441B9C"/>
    <w:rsid w:val="00441D33"/>
    <w:rsid w:val="00441E8F"/>
    <w:rsid w:val="00442161"/>
    <w:rsid w:val="0044219F"/>
    <w:rsid w:val="004423B6"/>
    <w:rsid w:val="00442B24"/>
    <w:rsid w:val="00443060"/>
    <w:rsid w:val="0044312A"/>
    <w:rsid w:val="004434FD"/>
    <w:rsid w:val="0044363E"/>
    <w:rsid w:val="004439D4"/>
    <w:rsid w:val="00443DE7"/>
    <w:rsid w:val="0044499B"/>
    <w:rsid w:val="00445196"/>
    <w:rsid w:val="00445281"/>
    <w:rsid w:val="00445775"/>
    <w:rsid w:val="00445812"/>
    <w:rsid w:val="0044581C"/>
    <w:rsid w:val="00446245"/>
    <w:rsid w:val="0044656C"/>
    <w:rsid w:val="004466B9"/>
    <w:rsid w:val="004467D1"/>
    <w:rsid w:val="00446A6F"/>
    <w:rsid w:val="004471C8"/>
    <w:rsid w:val="0044751C"/>
    <w:rsid w:val="00447BB8"/>
    <w:rsid w:val="004506B5"/>
    <w:rsid w:val="0045071B"/>
    <w:rsid w:val="00450BED"/>
    <w:rsid w:val="00450D47"/>
    <w:rsid w:val="004511FA"/>
    <w:rsid w:val="004512CA"/>
    <w:rsid w:val="0045141E"/>
    <w:rsid w:val="00451B41"/>
    <w:rsid w:val="00451EB5"/>
    <w:rsid w:val="004527CF"/>
    <w:rsid w:val="00453103"/>
    <w:rsid w:val="00453F18"/>
    <w:rsid w:val="0045417E"/>
    <w:rsid w:val="00454289"/>
    <w:rsid w:val="00454349"/>
    <w:rsid w:val="00454AE6"/>
    <w:rsid w:val="00454BA8"/>
    <w:rsid w:val="004550BD"/>
    <w:rsid w:val="00455659"/>
    <w:rsid w:val="004556AB"/>
    <w:rsid w:val="0045608B"/>
    <w:rsid w:val="004561B5"/>
    <w:rsid w:val="004569CF"/>
    <w:rsid w:val="00456D39"/>
    <w:rsid w:val="00457255"/>
    <w:rsid w:val="00457D5C"/>
    <w:rsid w:val="004605AD"/>
    <w:rsid w:val="00460722"/>
    <w:rsid w:val="0046101C"/>
    <w:rsid w:val="0046119C"/>
    <w:rsid w:val="00461583"/>
    <w:rsid w:val="00461877"/>
    <w:rsid w:val="00461A3B"/>
    <w:rsid w:val="00461A3D"/>
    <w:rsid w:val="00461B7E"/>
    <w:rsid w:val="004622ED"/>
    <w:rsid w:val="00462970"/>
    <w:rsid w:val="0046298B"/>
    <w:rsid w:val="00463450"/>
    <w:rsid w:val="00463FE8"/>
    <w:rsid w:val="00464051"/>
    <w:rsid w:val="00464A06"/>
    <w:rsid w:val="00464BE1"/>
    <w:rsid w:val="00464CBA"/>
    <w:rsid w:val="00465258"/>
    <w:rsid w:val="0046525F"/>
    <w:rsid w:val="004655B7"/>
    <w:rsid w:val="00465920"/>
    <w:rsid w:val="00465BE4"/>
    <w:rsid w:val="00465C09"/>
    <w:rsid w:val="00465E47"/>
    <w:rsid w:val="00465F9C"/>
    <w:rsid w:val="004661CA"/>
    <w:rsid w:val="00466578"/>
    <w:rsid w:val="00466C19"/>
    <w:rsid w:val="00466CAA"/>
    <w:rsid w:val="00466E04"/>
    <w:rsid w:val="004675EA"/>
    <w:rsid w:val="00467D5D"/>
    <w:rsid w:val="00470444"/>
    <w:rsid w:val="00470AC8"/>
    <w:rsid w:val="00470E45"/>
    <w:rsid w:val="00470EA1"/>
    <w:rsid w:val="004711CA"/>
    <w:rsid w:val="004712A2"/>
    <w:rsid w:val="004714BA"/>
    <w:rsid w:val="00471DC9"/>
    <w:rsid w:val="0047202B"/>
    <w:rsid w:val="00472BB2"/>
    <w:rsid w:val="00472D45"/>
    <w:rsid w:val="00473142"/>
    <w:rsid w:val="004733B9"/>
    <w:rsid w:val="004734FC"/>
    <w:rsid w:val="00473D24"/>
    <w:rsid w:val="0047402E"/>
    <w:rsid w:val="0047430C"/>
    <w:rsid w:val="004745C4"/>
    <w:rsid w:val="004745E7"/>
    <w:rsid w:val="004747B0"/>
    <w:rsid w:val="0047503C"/>
    <w:rsid w:val="0047597F"/>
    <w:rsid w:val="004763BA"/>
    <w:rsid w:val="00476463"/>
    <w:rsid w:val="00476925"/>
    <w:rsid w:val="00476A24"/>
    <w:rsid w:val="00476D90"/>
    <w:rsid w:val="00476DD8"/>
    <w:rsid w:val="004771F1"/>
    <w:rsid w:val="00477484"/>
    <w:rsid w:val="004775C9"/>
    <w:rsid w:val="004778AE"/>
    <w:rsid w:val="00477E73"/>
    <w:rsid w:val="00480121"/>
    <w:rsid w:val="004805F0"/>
    <w:rsid w:val="004809D6"/>
    <w:rsid w:val="0048127F"/>
    <w:rsid w:val="00481826"/>
    <w:rsid w:val="004819A2"/>
    <w:rsid w:val="004820C9"/>
    <w:rsid w:val="0048253B"/>
    <w:rsid w:val="00482745"/>
    <w:rsid w:val="0048295E"/>
    <w:rsid w:val="00482DAC"/>
    <w:rsid w:val="004830E6"/>
    <w:rsid w:val="00483120"/>
    <w:rsid w:val="00484346"/>
    <w:rsid w:val="00484C01"/>
    <w:rsid w:val="004850EE"/>
    <w:rsid w:val="00485AA2"/>
    <w:rsid w:val="00485C84"/>
    <w:rsid w:val="00485F7F"/>
    <w:rsid w:val="00486725"/>
    <w:rsid w:val="00486F00"/>
    <w:rsid w:val="00487593"/>
    <w:rsid w:val="00487B14"/>
    <w:rsid w:val="00487F3F"/>
    <w:rsid w:val="0049046B"/>
    <w:rsid w:val="00490624"/>
    <w:rsid w:val="004910CA"/>
    <w:rsid w:val="004911B9"/>
    <w:rsid w:val="00491684"/>
    <w:rsid w:val="00491B3A"/>
    <w:rsid w:val="004922CF"/>
    <w:rsid w:val="0049236E"/>
    <w:rsid w:val="00493061"/>
    <w:rsid w:val="0049342B"/>
    <w:rsid w:val="00493A5E"/>
    <w:rsid w:val="00493BD5"/>
    <w:rsid w:val="00493EEC"/>
    <w:rsid w:val="00493FE9"/>
    <w:rsid w:val="00494348"/>
    <w:rsid w:val="00494AA1"/>
    <w:rsid w:val="00494B80"/>
    <w:rsid w:val="00495ECC"/>
    <w:rsid w:val="00496098"/>
    <w:rsid w:val="0049688E"/>
    <w:rsid w:val="00497162"/>
    <w:rsid w:val="004973AE"/>
    <w:rsid w:val="0049771E"/>
    <w:rsid w:val="00497AB8"/>
    <w:rsid w:val="00497CB5"/>
    <w:rsid w:val="00497E7B"/>
    <w:rsid w:val="004A03B5"/>
    <w:rsid w:val="004A0609"/>
    <w:rsid w:val="004A093F"/>
    <w:rsid w:val="004A0A80"/>
    <w:rsid w:val="004A0D83"/>
    <w:rsid w:val="004A0FA8"/>
    <w:rsid w:val="004A140B"/>
    <w:rsid w:val="004A15B4"/>
    <w:rsid w:val="004A15D7"/>
    <w:rsid w:val="004A195A"/>
    <w:rsid w:val="004A2283"/>
    <w:rsid w:val="004A22DA"/>
    <w:rsid w:val="004A25FE"/>
    <w:rsid w:val="004A2683"/>
    <w:rsid w:val="004A276A"/>
    <w:rsid w:val="004A339F"/>
    <w:rsid w:val="004A41D1"/>
    <w:rsid w:val="004A42F0"/>
    <w:rsid w:val="004A4B8D"/>
    <w:rsid w:val="004A5300"/>
    <w:rsid w:val="004A5676"/>
    <w:rsid w:val="004A57C1"/>
    <w:rsid w:val="004A57EE"/>
    <w:rsid w:val="004A5F17"/>
    <w:rsid w:val="004A5F59"/>
    <w:rsid w:val="004A6A7D"/>
    <w:rsid w:val="004A7402"/>
    <w:rsid w:val="004A7793"/>
    <w:rsid w:val="004A79A3"/>
    <w:rsid w:val="004A7B84"/>
    <w:rsid w:val="004A7E73"/>
    <w:rsid w:val="004B05D7"/>
    <w:rsid w:val="004B0A38"/>
    <w:rsid w:val="004B0F37"/>
    <w:rsid w:val="004B16FD"/>
    <w:rsid w:val="004B1CE7"/>
    <w:rsid w:val="004B2215"/>
    <w:rsid w:val="004B2253"/>
    <w:rsid w:val="004B226C"/>
    <w:rsid w:val="004B22C2"/>
    <w:rsid w:val="004B2316"/>
    <w:rsid w:val="004B24DD"/>
    <w:rsid w:val="004B2BFA"/>
    <w:rsid w:val="004B2C13"/>
    <w:rsid w:val="004B2F59"/>
    <w:rsid w:val="004B3497"/>
    <w:rsid w:val="004B359E"/>
    <w:rsid w:val="004B378A"/>
    <w:rsid w:val="004B37A6"/>
    <w:rsid w:val="004B39C3"/>
    <w:rsid w:val="004B4119"/>
    <w:rsid w:val="004B4180"/>
    <w:rsid w:val="004B5840"/>
    <w:rsid w:val="004B5B8D"/>
    <w:rsid w:val="004B5DE1"/>
    <w:rsid w:val="004B63FD"/>
    <w:rsid w:val="004B68B7"/>
    <w:rsid w:val="004B696C"/>
    <w:rsid w:val="004B6BB8"/>
    <w:rsid w:val="004B6DD6"/>
    <w:rsid w:val="004B70E5"/>
    <w:rsid w:val="004B7B02"/>
    <w:rsid w:val="004B7ECF"/>
    <w:rsid w:val="004C067E"/>
    <w:rsid w:val="004C076F"/>
    <w:rsid w:val="004C08CA"/>
    <w:rsid w:val="004C0A6B"/>
    <w:rsid w:val="004C1096"/>
    <w:rsid w:val="004C16A8"/>
    <w:rsid w:val="004C218D"/>
    <w:rsid w:val="004C2A8A"/>
    <w:rsid w:val="004C2BB0"/>
    <w:rsid w:val="004C2D53"/>
    <w:rsid w:val="004C2DE3"/>
    <w:rsid w:val="004C331E"/>
    <w:rsid w:val="004C36F5"/>
    <w:rsid w:val="004C3A35"/>
    <w:rsid w:val="004C3BD9"/>
    <w:rsid w:val="004C3E0C"/>
    <w:rsid w:val="004C3E3D"/>
    <w:rsid w:val="004C3F86"/>
    <w:rsid w:val="004C44DC"/>
    <w:rsid w:val="004C455E"/>
    <w:rsid w:val="004C4FB9"/>
    <w:rsid w:val="004C5026"/>
    <w:rsid w:val="004C521B"/>
    <w:rsid w:val="004C6184"/>
    <w:rsid w:val="004C6642"/>
    <w:rsid w:val="004C69D1"/>
    <w:rsid w:val="004C75D8"/>
    <w:rsid w:val="004D01C2"/>
    <w:rsid w:val="004D051D"/>
    <w:rsid w:val="004D0D96"/>
    <w:rsid w:val="004D116E"/>
    <w:rsid w:val="004D11B1"/>
    <w:rsid w:val="004D142F"/>
    <w:rsid w:val="004D182E"/>
    <w:rsid w:val="004D197E"/>
    <w:rsid w:val="004D1B22"/>
    <w:rsid w:val="004D1E33"/>
    <w:rsid w:val="004D1E6D"/>
    <w:rsid w:val="004D222D"/>
    <w:rsid w:val="004D28AB"/>
    <w:rsid w:val="004D2A31"/>
    <w:rsid w:val="004D2E0F"/>
    <w:rsid w:val="004D2F54"/>
    <w:rsid w:val="004D3716"/>
    <w:rsid w:val="004D3883"/>
    <w:rsid w:val="004D3ED8"/>
    <w:rsid w:val="004D3FA0"/>
    <w:rsid w:val="004D478A"/>
    <w:rsid w:val="004D5BF4"/>
    <w:rsid w:val="004D5FBB"/>
    <w:rsid w:val="004D60FD"/>
    <w:rsid w:val="004D6102"/>
    <w:rsid w:val="004D69E8"/>
    <w:rsid w:val="004D6BFB"/>
    <w:rsid w:val="004D74E8"/>
    <w:rsid w:val="004D7A58"/>
    <w:rsid w:val="004D7F6C"/>
    <w:rsid w:val="004E0499"/>
    <w:rsid w:val="004E0AE2"/>
    <w:rsid w:val="004E0CBC"/>
    <w:rsid w:val="004E1890"/>
    <w:rsid w:val="004E233A"/>
    <w:rsid w:val="004E2435"/>
    <w:rsid w:val="004E2729"/>
    <w:rsid w:val="004E2B41"/>
    <w:rsid w:val="004E2FA7"/>
    <w:rsid w:val="004E3401"/>
    <w:rsid w:val="004E34E9"/>
    <w:rsid w:val="004E34F1"/>
    <w:rsid w:val="004E353C"/>
    <w:rsid w:val="004E3593"/>
    <w:rsid w:val="004E390B"/>
    <w:rsid w:val="004E3A1B"/>
    <w:rsid w:val="004E3A4B"/>
    <w:rsid w:val="004E3B94"/>
    <w:rsid w:val="004E43D7"/>
    <w:rsid w:val="004E45D6"/>
    <w:rsid w:val="004E478A"/>
    <w:rsid w:val="004E4A39"/>
    <w:rsid w:val="004E4EBB"/>
    <w:rsid w:val="004E55A1"/>
    <w:rsid w:val="004E590B"/>
    <w:rsid w:val="004E5B21"/>
    <w:rsid w:val="004E62EC"/>
    <w:rsid w:val="004E668E"/>
    <w:rsid w:val="004E69B8"/>
    <w:rsid w:val="004E70DA"/>
    <w:rsid w:val="004E78C7"/>
    <w:rsid w:val="004E7C71"/>
    <w:rsid w:val="004F04EA"/>
    <w:rsid w:val="004F0565"/>
    <w:rsid w:val="004F05C4"/>
    <w:rsid w:val="004F0F2F"/>
    <w:rsid w:val="004F0F50"/>
    <w:rsid w:val="004F0F68"/>
    <w:rsid w:val="004F11F7"/>
    <w:rsid w:val="004F15D3"/>
    <w:rsid w:val="004F26F4"/>
    <w:rsid w:val="004F287E"/>
    <w:rsid w:val="004F28D9"/>
    <w:rsid w:val="004F2A09"/>
    <w:rsid w:val="004F2FA3"/>
    <w:rsid w:val="004F3823"/>
    <w:rsid w:val="004F3FA9"/>
    <w:rsid w:val="004F4A8E"/>
    <w:rsid w:val="004F51E4"/>
    <w:rsid w:val="004F5258"/>
    <w:rsid w:val="004F53F4"/>
    <w:rsid w:val="004F5444"/>
    <w:rsid w:val="004F5E2E"/>
    <w:rsid w:val="004F5F59"/>
    <w:rsid w:val="004F6282"/>
    <w:rsid w:val="004F63BB"/>
    <w:rsid w:val="004F6ED9"/>
    <w:rsid w:val="004F7037"/>
    <w:rsid w:val="004F72D5"/>
    <w:rsid w:val="004F7310"/>
    <w:rsid w:val="004F7AE1"/>
    <w:rsid w:val="004F7BB4"/>
    <w:rsid w:val="005000BC"/>
    <w:rsid w:val="005006CA"/>
    <w:rsid w:val="00500768"/>
    <w:rsid w:val="00500C77"/>
    <w:rsid w:val="005012BB"/>
    <w:rsid w:val="00501565"/>
    <w:rsid w:val="005015EB"/>
    <w:rsid w:val="0050196E"/>
    <w:rsid w:val="00502730"/>
    <w:rsid w:val="00502867"/>
    <w:rsid w:val="00502CEB"/>
    <w:rsid w:val="0050300D"/>
    <w:rsid w:val="00503302"/>
    <w:rsid w:val="0050332D"/>
    <w:rsid w:val="00503A39"/>
    <w:rsid w:val="00503E52"/>
    <w:rsid w:val="00503F43"/>
    <w:rsid w:val="0050453A"/>
    <w:rsid w:val="00504549"/>
    <w:rsid w:val="00504580"/>
    <w:rsid w:val="00504D04"/>
    <w:rsid w:val="00504DC5"/>
    <w:rsid w:val="00504E4B"/>
    <w:rsid w:val="005052C8"/>
    <w:rsid w:val="005053F1"/>
    <w:rsid w:val="0050563E"/>
    <w:rsid w:val="005057CA"/>
    <w:rsid w:val="00506248"/>
    <w:rsid w:val="00506504"/>
    <w:rsid w:val="0050744D"/>
    <w:rsid w:val="005075A7"/>
    <w:rsid w:val="00507CE0"/>
    <w:rsid w:val="00510CCA"/>
    <w:rsid w:val="00510DF2"/>
    <w:rsid w:val="00511BF4"/>
    <w:rsid w:val="005123D0"/>
    <w:rsid w:val="005125DA"/>
    <w:rsid w:val="00512C34"/>
    <w:rsid w:val="00512FED"/>
    <w:rsid w:val="0051323D"/>
    <w:rsid w:val="00513357"/>
    <w:rsid w:val="00513618"/>
    <w:rsid w:val="00513669"/>
    <w:rsid w:val="00513A07"/>
    <w:rsid w:val="00514624"/>
    <w:rsid w:val="0051482F"/>
    <w:rsid w:val="00514B2E"/>
    <w:rsid w:val="00514E63"/>
    <w:rsid w:val="0051527B"/>
    <w:rsid w:val="0051544C"/>
    <w:rsid w:val="00515453"/>
    <w:rsid w:val="00515935"/>
    <w:rsid w:val="005161A0"/>
    <w:rsid w:val="00516ACF"/>
    <w:rsid w:val="00516DAB"/>
    <w:rsid w:val="005170FF"/>
    <w:rsid w:val="005171A5"/>
    <w:rsid w:val="00517632"/>
    <w:rsid w:val="005178FC"/>
    <w:rsid w:val="00517A12"/>
    <w:rsid w:val="00517A1F"/>
    <w:rsid w:val="00517C0E"/>
    <w:rsid w:val="00517C33"/>
    <w:rsid w:val="005200AE"/>
    <w:rsid w:val="005201F2"/>
    <w:rsid w:val="00520796"/>
    <w:rsid w:val="005215C3"/>
    <w:rsid w:val="00521933"/>
    <w:rsid w:val="00521D94"/>
    <w:rsid w:val="00521E1E"/>
    <w:rsid w:val="005223B3"/>
    <w:rsid w:val="0052267D"/>
    <w:rsid w:val="00522BB3"/>
    <w:rsid w:val="00522F35"/>
    <w:rsid w:val="00522FB2"/>
    <w:rsid w:val="00523278"/>
    <w:rsid w:val="0052347D"/>
    <w:rsid w:val="00523A35"/>
    <w:rsid w:val="00523D80"/>
    <w:rsid w:val="005242CC"/>
    <w:rsid w:val="00524D3E"/>
    <w:rsid w:val="00524F14"/>
    <w:rsid w:val="00524F71"/>
    <w:rsid w:val="005250BE"/>
    <w:rsid w:val="005250C2"/>
    <w:rsid w:val="005260E2"/>
    <w:rsid w:val="0052783D"/>
    <w:rsid w:val="00527848"/>
    <w:rsid w:val="005301AD"/>
    <w:rsid w:val="00530E6F"/>
    <w:rsid w:val="00530EAF"/>
    <w:rsid w:val="00531549"/>
    <w:rsid w:val="005319C4"/>
    <w:rsid w:val="00531D23"/>
    <w:rsid w:val="00531D89"/>
    <w:rsid w:val="005321B6"/>
    <w:rsid w:val="005322A9"/>
    <w:rsid w:val="00532C28"/>
    <w:rsid w:val="0053338B"/>
    <w:rsid w:val="00533D9A"/>
    <w:rsid w:val="005340A6"/>
    <w:rsid w:val="005340E7"/>
    <w:rsid w:val="0053455C"/>
    <w:rsid w:val="00534A60"/>
    <w:rsid w:val="00534CED"/>
    <w:rsid w:val="0053505F"/>
    <w:rsid w:val="00535411"/>
    <w:rsid w:val="005379A7"/>
    <w:rsid w:val="0054080D"/>
    <w:rsid w:val="00540AF3"/>
    <w:rsid w:val="00541576"/>
    <w:rsid w:val="0054161B"/>
    <w:rsid w:val="00541A47"/>
    <w:rsid w:val="00541A72"/>
    <w:rsid w:val="0054218D"/>
    <w:rsid w:val="005423AC"/>
    <w:rsid w:val="00542F5E"/>
    <w:rsid w:val="00543134"/>
    <w:rsid w:val="005432F4"/>
    <w:rsid w:val="005434C7"/>
    <w:rsid w:val="00543C4E"/>
    <w:rsid w:val="00543FB9"/>
    <w:rsid w:val="00543FCF"/>
    <w:rsid w:val="00544316"/>
    <w:rsid w:val="00544B13"/>
    <w:rsid w:val="00545580"/>
    <w:rsid w:val="00545D68"/>
    <w:rsid w:val="00545F8D"/>
    <w:rsid w:val="005462E3"/>
    <w:rsid w:val="00546353"/>
    <w:rsid w:val="0054667F"/>
    <w:rsid w:val="00546BC7"/>
    <w:rsid w:val="00546DCB"/>
    <w:rsid w:val="005473A1"/>
    <w:rsid w:val="005473D4"/>
    <w:rsid w:val="00547495"/>
    <w:rsid w:val="005474CF"/>
    <w:rsid w:val="0054782F"/>
    <w:rsid w:val="00547CB2"/>
    <w:rsid w:val="005509DB"/>
    <w:rsid w:val="00550B8A"/>
    <w:rsid w:val="00550C24"/>
    <w:rsid w:val="005511B1"/>
    <w:rsid w:val="0055214F"/>
    <w:rsid w:val="0055221F"/>
    <w:rsid w:val="0055229E"/>
    <w:rsid w:val="00552654"/>
    <w:rsid w:val="005528DF"/>
    <w:rsid w:val="00552C6E"/>
    <w:rsid w:val="00553770"/>
    <w:rsid w:val="005538AC"/>
    <w:rsid w:val="00553D3B"/>
    <w:rsid w:val="005540E8"/>
    <w:rsid w:val="0055482A"/>
    <w:rsid w:val="00555157"/>
    <w:rsid w:val="0055520C"/>
    <w:rsid w:val="005556A2"/>
    <w:rsid w:val="005559E5"/>
    <w:rsid w:val="00555EDF"/>
    <w:rsid w:val="00555F77"/>
    <w:rsid w:val="005563F9"/>
    <w:rsid w:val="00557086"/>
    <w:rsid w:val="00557B07"/>
    <w:rsid w:val="00557C9C"/>
    <w:rsid w:val="00560059"/>
    <w:rsid w:val="00560992"/>
    <w:rsid w:val="00560BA0"/>
    <w:rsid w:val="00560E06"/>
    <w:rsid w:val="00561060"/>
    <w:rsid w:val="005617C9"/>
    <w:rsid w:val="00561EC1"/>
    <w:rsid w:val="00562729"/>
    <w:rsid w:val="00562944"/>
    <w:rsid w:val="00563069"/>
    <w:rsid w:val="005633F6"/>
    <w:rsid w:val="0056348E"/>
    <w:rsid w:val="00563512"/>
    <w:rsid w:val="00564C66"/>
    <w:rsid w:val="00564F80"/>
    <w:rsid w:val="0056539C"/>
    <w:rsid w:val="00565444"/>
    <w:rsid w:val="005654C0"/>
    <w:rsid w:val="0056563B"/>
    <w:rsid w:val="00565BB2"/>
    <w:rsid w:val="00565C89"/>
    <w:rsid w:val="0056643C"/>
    <w:rsid w:val="00566B7F"/>
    <w:rsid w:val="00566E7F"/>
    <w:rsid w:val="00570159"/>
    <w:rsid w:val="005707F8"/>
    <w:rsid w:val="0057118B"/>
    <w:rsid w:val="0057161B"/>
    <w:rsid w:val="00572115"/>
    <w:rsid w:val="0057213F"/>
    <w:rsid w:val="00572E14"/>
    <w:rsid w:val="00573080"/>
    <w:rsid w:val="005732EA"/>
    <w:rsid w:val="005734D5"/>
    <w:rsid w:val="005735AD"/>
    <w:rsid w:val="00573CDF"/>
    <w:rsid w:val="00573D42"/>
    <w:rsid w:val="00574611"/>
    <w:rsid w:val="005749B5"/>
    <w:rsid w:val="00574A0F"/>
    <w:rsid w:val="00574B47"/>
    <w:rsid w:val="00575241"/>
    <w:rsid w:val="005754FE"/>
    <w:rsid w:val="005755C9"/>
    <w:rsid w:val="00575E11"/>
    <w:rsid w:val="00575E74"/>
    <w:rsid w:val="00575EE3"/>
    <w:rsid w:val="00576E93"/>
    <w:rsid w:val="00576F7A"/>
    <w:rsid w:val="00577291"/>
    <w:rsid w:val="005772A9"/>
    <w:rsid w:val="00577711"/>
    <w:rsid w:val="00577B93"/>
    <w:rsid w:val="0058029F"/>
    <w:rsid w:val="00580306"/>
    <w:rsid w:val="005809B5"/>
    <w:rsid w:val="00580F56"/>
    <w:rsid w:val="00581032"/>
    <w:rsid w:val="0058138E"/>
    <w:rsid w:val="00581539"/>
    <w:rsid w:val="00581A14"/>
    <w:rsid w:val="00581AAF"/>
    <w:rsid w:val="0058259E"/>
    <w:rsid w:val="0058283A"/>
    <w:rsid w:val="005829A6"/>
    <w:rsid w:val="00582D1C"/>
    <w:rsid w:val="00583929"/>
    <w:rsid w:val="00583CF9"/>
    <w:rsid w:val="005840F8"/>
    <w:rsid w:val="00584A1C"/>
    <w:rsid w:val="005852B9"/>
    <w:rsid w:val="00585457"/>
    <w:rsid w:val="00585766"/>
    <w:rsid w:val="00585B0F"/>
    <w:rsid w:val="00585BC0"/>
    <w:rsid w:val="005861B9"/>
    <w:rsid w:val="0058626E"/>
    <w:rsid w:val="005862DA"/>
    <w:rsid w:val="00586441"/>
    <w:rsid w:val="005865AD"/>
    <w:rsid w:val="005865DE"/>
    <w:rsid w:val="005867B8"/>
    <w:rsid w:val="00586ABA"/>
    <w:rsid w:val="0058753F"/>
    <w:rsid w:val="00587C64"/>
    <w:rsid w:val="005909E0"/>
    <w:rsid w:val="00590BAE"/>
    <w:rsid w:val="005912A0"/>
    <w:rsid w:val="0059192C"/>
    <w:rsid w:val="00591A8D"/>
    <w:rsid w:val="00592479"/>
    <w:rsid w:val="00592707"/>
    <w:rsid w:val="005927C1"/>
    <w:rsid w:val="00592D92"/>
    <w:rsid w:val="0059334C"/>
    <w:rsid w:val="005937ED"/>
    <w:rsid w:val="00593DD6"/>
    <w:rsid w:val="00594653"/>
    <w:rsid w:val="00596934"/>
    <w:rsid w:val="00597128"/>
    <w:rsid w:val="005977F1"/>
    <w:rsid w:val="00597AC2"/>
    <w:rsid w:val="00597F53"/>
    <w:rsid w:val="005A0896"/>
    <w:rsid w:val="005A0990"/>
    <w:rsid w:val="005A1437"/>
    <w:rsid w:val="005A2414"/>
    <w:rsid w:val="005A2674"/>
    <w:rsid w:val="005A2A77"/>
    <w:rsid w:val="005A356F"/>
    <w:rsid w:val="005A3F43"/>
    <w:rsid w:val="005A4246"/>
    <w:rsid w:val="005A468A"/>
    <w:rsid w:val="005A4B77"/>
    <w:rsid w:val="005A5446"/>
    <w:rsid w:val="005A58B4"/>
    <w:rsid w:val="005A5B89"/>
    <w:rsid w:val="005A7402"/>
    <w:rsid w:val="005A76CD"/>
    <w:rsid w:val="005B0428"/>
    <w:rsid w:val="005B0506"/>
    <w:rsid w:val="005B0F57"/>
    <w:rsid w:val="005B0FB2"/>
    <w:rsid w:val="005B10A8"/>
    <w:rsid w:val="005B125A"/>
    <w:rsid w:val="005B1578"/>
    <w:rsid w:val="005B16DD"/>
    <w:rsid w:val="005B17A9"/>
    <w:rsid w:val="005B1C92"/>
    <w:rsid w:val="005B1E0F"/>
    <w:rsid w:val="005B294D"/>
    <w:rsid w:val="005B33F5"/>
    <w:rsid w:val="005B34C0"/>
    <w:rsid w:val="005B35AB"/>
    <w:rsid w:val="005B40EA"/>
    <w:rsid w:val="005B4286"/>
    <w:rsid w:val="005B459C"/>
    <w:rsid w:val="005B45C5"/>
    <w:rsid w:val="005B4701"/>
    <w:rsid w:val="005B4A00"/>
    <w:rsid w:val="005B4B2B"/>
    <w:rsid w:val="005B4B9D"/>
    <w:rsid w:val="005B537B"/>
    <w:rsid w:val="005B5801"/>
    <w:rsid w:val="005B5840"/>
    <w:rsid w:val="005B5E7C"/>
    <w:rsid w:val="005B627F"/>
    <w:rsid w:val="005B62EF"/>
    <w:rsid w:val="005B63A0"/>
    <w:rsid w:val="005B6585"/>
    <w:rsid w:val="005B677E"/>
    <w:rsid w:val="005B6F5D"/>
    <w:rsid w:val="005B762D"/>
    <w:rsid w:val="005B7A1C"/>
    <w:rsid w:val="005B7C29"/>
    <w:rsid w:val="005B7CBC"/>
    <w:rsid w:val="005C0AA0"/>
    <w:rsid w:val="005C0E70"/>
    <w:rsid w:val="005C0E8F"/>
    <w:rsid w:val="005C0F20"/>
    <w:rsid w:val="005C113C"/>
    <w:rsid w:val="005C1224"/>
    <w:rsid w:val="005C1398"/>
    <w:rsid w:val="005C1997"/>
    <w:rsid w:val="005C1A57"/>
    <w:rsid w:val="005C2AAD"/>
    <w:rsid w:val="005C2ADE"/>
    <w:rsid w:val="005C3176"/>
    <w:rsid w:val="005C3298"/>
    <w:rsid w:val="005C3C20"/>
    <w:rsid w:val="005C4256"/>
    <w:rsid w:val="005C4259"/>
    <w:rsid w:val="005C4A20"/>
    <w:rsid w:val="005C55F6"/>
    <w:rsid w:val="005C5A1A"/>
    <w:rsid w:val="005C5CF1"/>
    <w:rsid w:val="005C5DCD"/>
    <w:rsid w:val="005C5DFC"/>
    <w:rsid w:val="005C5EF2"/>
    <w:rsid w:val="005C6B86"/>
    <w:rsid w:val="005C6F5F"/>
    <w:rsid w:val="005C75D4"/>
    <w:rsid w:val="005C76C7"/>
    <w:rsid w:val="005C7922"/>
    <w:rsid w:val="005C7B53"/>
    <w:rsid w:val="005D04B3"/>
    <w:rsid w:val="005D096F"/>
    <w:rsid w:val="005D0F71"/>
    <w:rsid w:val="005D1409"/>
    <w:rsid w:val="005D1A55"/>
    <w:rsid w:val="005D2931"/>
    <w:rsid w:val="005D2DB0"/>
    <w:rsid w:val="005D2E2B"/>
    <w:rsid w:val="005D2E53"/>
    <w:rsid w:val="005D328F"/>
    <w:rsid w:val="005D38A9"/>
    <w:rsid w:val="005D438D"/>
    <w:rsid w:val="005D4416"/>
    <w:rsid w:val="005D4981"/>
    <w:rsid w:val="005D4ED9"/>
    <w:rsid w:val="005D5FD6"/>
    <w:rsid w:val="005D69DA"/>
    <w:rsid w:val="005D6CDC"/>
    <w:rsid w:val="005D73D6"/>
    <w:rsid w:val="005D76B4"/>
    <w:rsid w:val="005D79EF"/>
    <w:rsid w:val="005E00C4"/>
    <w:rsid w:val="005E0F5E"/>
    <w:rsid w:val="005E0F7A"/>
    <w:rsid w:val="005E1DE1"/>
    <w:rsid w:val="005E1F21"/>
    <w:rsid w:val="005E2C21"/>
    <w:rsid w:val="005E41EB"/>
    <w:rsid w:val="005E4ACA"/>
    <w:rsid w:val="005E4D6C"/>
    <w:rsid w:val="005E4E2C"/>
    <w:rsid w:val="005E57C5"/>
    <w:rsid w:val="005E5F6A"/>
    <w:rsid w:val="005E640C"/>
    <w:rsid w:val="005E64EF"/>
    <w:rsid w:val="005E7266"/>
    <w:rsid w:val="005E7466"/>
    <w:rsid w:val="005E7734"/>
    <w:rsid w:val="005E7794"/>
    <w:rsid w:val="005E7A01"/>
    <w:rsid w:val="005E7ABB"/>
    <w:rsid w:val="005E7B4F"/>
    <w:rsid w:val="005F00A9"/>
    <w:rsid w:val="005F0B62"/>
    <w:rsid w:val="005F0D77"/>
    <w:rsid w:val="005F14E1"/>
    <w:rsid w:val="005F17FF"/>
    <w:rsid w:val="005F1A71"/>
    <w:rsid w:val="005F2039"/>
    <w:rsid w:val="005F2A38"/>
    <w:rsid w:val="005F34E6"/>
    <w:rsid w:val="005F38CF"/>
    <w:rsid w:val="005F3C6A"/>
    <w:rsid w:val="005F3E86"/>
    <w:rsid w:val="005F4495"/>
    <w:rsid w:val="005F4D0A"/>
    <w:rsid w:val="005F512E"/>
    <w:rsid w:val="005F53C4"/>
    <w:rsid w:val="005F578F"/>
    <w:rsid w:val="005F5DDB"/>
    <w:rsid w:val="005F61CD"/>
    <w:rsid w:val="005F63BD"/>
    <w:rsid w:val="005F6856"/>
    <w:rsid w:val="005F7038"/>
    <w:rsid w:val="005F725C"/>
    <w:rsid w:val="005F7D9C"/>
    <w:rsid w:val="0060015C"/>
    <w:rsid w:val="0060016E"/>
    <w:rsid w:val="00600698"/>
    <w:rsid w:val="00601320"/>
    <w:rsid w:val="00601A61"/>
    <w:rsid w:val="00601BBB"/>
    <w:rsid w:val="00601CB5"/>
    <w:rsid w:val="006021B7"/>
    <w:rsid w:val="00602D24"/>
    <w:rsid w:val="00603102"/>
    <w:rsid w:val="0060336C"/>
    <w:rsid w:val="00603A65"/>
    <w:rsid w:val="006040AC"/>
    <w:rsid w:val="006040CB"/>
    <w:rsid w:val="006044D7"/>
    <w:rsid w:val="00605A61"/>
    <w:rsid w:val="00605A73"/>
    <w:rsid w:val="00605EBE"/>
    <w:rsid w:val="006070ED"/>
    <w:rsid w:val="0060763B"/>
    <w:rsid w:val="00607A74"/>
    <w:rsid w:val="00607CA0"/>
    <w:rsid w:val="00607CF8"/>
    <w:rsid w:val="00607E7E"/>
    <w:rsid w:val="006101DC"/>
    <w:rsid w:val="006104F0"/>
    <w:rsid w:val="0061071E"/>
    <w:rsid w:val="00610728"/>
    <w:rsid w:val="00610873"/>
    <w:rsid w:val="00610948"/>
    <w:rsid w:val="00610CFA"/>
    <w:rsid w:val="00611188"/>
    <w:rsid w:val="006113B6"/>
    <w:rsid w:val="006119B9"/>
    <w:rsid w:val="00611AB0"/>
    <w:rsid w:val="006121DA"/>
    <w:rsid w:val="0061229C"/>
    <w:rsid w:val="00612512"/>
    <w:rsid w:val="00612561"/>
    <w:rsid w:val="00612C47"/>
    <w:rsid w:val="006141B5"/>
    <w:rsid w:val="00614498"/>
    <w:rsid w:val="006153C4"/>
    <w:rsid w:val="006156CC"/>
    <w:rsid w:val="00615D6B"/>
    <w:rsid w:val="00615DCD"/>
    <w:rsid w:val="00615F52"/>
    <w:rsid w:val="0061611D"/>
    <w:rsid w:val="00616D83"/>
    <w:rsid w:val="0061725A"/>
    <w:rsid w:val="006174BA"/>
    <w:rsid w:val="006179C5"/>
    <w:rsid w:val="00617C4F"/>
    <w:rsid w:val="00620341"/>
    <w:rsid w:val="0062070C"/>
    <w:rsid w:val="00620727"/>
    <w:rsid w:val="00620955"/>
    <w:rsid w:val="00620BCE"/>
    <w:rsid w:val="00620CA2"/>
    <w:rsid w:val="00620F5C"/>
    <w:rsid w:val="00621F86"/>
    <w:rsid w:val="0062243C"/>
    <w:rsid w:val="006224BB"/>
    <w:rsid w:val="00622BAC"/>
    <w:rsid w:val="006237B9"/>
    <w:rsid w:val="00624BCF"/>
    <w:rsid w:val="006250B8"/>
    <w:rsid w:val="006253BB"/>
    <w:rsid w:val="0062558F"/>
    <w:rsid w:val="00625A07"/>
    <w:rsid w:val="00625A0F"/>
    <w:rsid w:val="00625DB7"/>
    <w:rsid w:val="00626034"/>
    <w:rsid w:val="0062639C"/>
    <w:rsid w:val="00626CB9"/>
    <w:rsid w:val="00626F7D"/>
    <w:rsid w:val="00626F88"/>
    <w:rsid w:val="006272AB"/>
    <w:rsid w:val="0062761F"/>
    <w:rsid w:val="00627C7B"/>
    <w:rsid w:val="00627E26"/>
    <w:rsid w:val="00630259"/>
    <w:rsid w:val="00630933"/>
    <w:rsid w:val="00630B83"/>
    <w:rsid w:val="00630CCC"/>
    <w:rsid w:val="00630DAB"/>
    <w:rsid w:val="00630EB6"/>
    <w:rsid w:val="00631000"/>
    <w:rsid w:val="0063134C"/>
    <w:rsid w:val="0063167B"/>
    <w:rsid w:val="00631B03"/>
    <w:rsid w:val="00631C4C"/>
    <w:rsid w:val="00632B5F"/>
    <w:rsid w:val="00632C17"/>
    <w:rsid w:val="00632EE2"/>
    <w:rsid w:val="006333BB"/>
    <w:rsid w:val="006333D5"/>
    <w:rsid w:val="00633428"/>
    <w:rsid w:val="00633A66"/>
    <w:rsid w:val="00633DDC"/>
    <w:rsid w:val="00634010"/>
    <w:rsid w:val="006344C7"/>
    <w:rsid w:val="0063494F"/>
    <w:rsid w:val="00634F15"/>
    <w:rsid w:val="00635220"/>
    <w:rsid w:val="00635BD3"/>
    <w:rsid w:val="00635F63"/>
    <w:rsid w:val="006361F4"/>
    <w:rsid w:val="006366C3"/>
    <w:rsid w:val="00636DD8"/>
    <w:rsid w:val="00636E94"/>
    <w:rsid w:val="00637766"/>
    <w:rsid w:val="006377DD"/>
    <w:rsid w:val="006378D3"/>
    <w:rsid w:val="00637C1F"/>
    <w:rsid w:val="00637DD5"/>
    <w:rsid w:val="006406C7"/>
    <w:rsid w:val="00641603"/>
    <w:rsid w:val="0064163C"/>
    <w:rsid w:val="006418EF"/>
    <w:rsid w:val="00641B33"/>
    <w:rsid w:val="00641B3D"/>
    <w:rsid w:val="00641BCC"/>
    <w:rsid w:val="00641CA3"/>
    <w:rsid w:val="006424A9"/>
    <w:rsid w:val="006426F2"/>
    <w:rsid w:val="006437E0"/>
    <w:rsid w:val="00643F0D"/>
    <w:rsid w:val="00643FE7"/>
    <w:rsid w:val="00643FEF"/>
    <w:rsid w:val="006440B2"/>
    <w:rsid w:val="00645069"/>
    <w:rsid w:val="006461EF"/>
    <w:rsid w:val="0064644E"/>
    <w:rsid w:val="0064658C"/>
    <w:rsid w:val="006467A0"/>
    <w:rsid w:val="006469D5"/>
    <w:rsid w:val="00646BB6"/>
    <w:rsid w:val="006471C3"/>
    <w:rsid w:val="00647624"/>
    <w:rsid w:val="0064789D"/>
    <w:rsid w:val="006502FE"/>
    <w:rsid w:val="006509D7"/>
    <w:rsid w:val="00650EEC"/>
    <w:rsid w:val="00651179"/>
    <w:rsid w:val="00651289"/>
    <w:rsid w:val="00651313"/>
    <w:rsid w:val="006513C5"/>
    <w:rsid w:val="00651887"/>
    <w:rsid w:val="006518C5"/>
    <w:rsid w:val="00651E4F"/>
    <w:rsid w:val="00652060"/>
    <w:rsid w:val="00652BC9"/>
    <w:rsid w:val="0065301E"/>
    <w:rsid w:val="00653284"/>
    <w:rsid w:val="00654769"/>
    <w:rsid w:val="00654A8B"/>
    <w:rsid w:val="00654AFD"/>
    <w:rsid w:val="00655421"/>
    <w:rsid w:val="0065549B"/>
    <w:rsid w:val="0065610F"/>
    <w:rsid w:val="006564E9"/>
    <w:rsid w:val="00656615"/>
    <w:rsid w:val="00656C3F"/>
    <w:rsid w:val="00657120"/>
    <w:rsid w:val="0065728B"/>
    <w:rsid w:val="006579FB"/>
    <w:rsid w:val="00657F55"/>
    <w:rsid w:val="0066007E"/>
    <w:rsid w:val="00660101"/>
    <w:rsid w:val="00660747"/>
    <w:rsid w:val="00660902"/>
    <w:rsid w:val="00660DC7"/>
    <w:rsid w:val="0066139F"/>
    <w:rsid w:val="00661873"/>
    <w:rsid w:val="00661AC4"/>
    <w:rsid w:val="00661CFD"/>
    <w:rsid w:val="006626AF"/>
    <w:rsid w:val="00662851"/>
    <w:rsid w:val="00662BB5"/>
    <w:rsid w:val="00662CCA"/>
    <w:rsid w:val="006633FD"/>
    <w:rsid w:val="0066372A"/>
    <w:rsid w:val="00663FB5"/>
    <w:rsid w:val="006643A3"/>
    <w:rsid w:val="00664481"/>
    <w:rsid w:val="0066537F"/>
    <w:rsid w:val="00665980"/>
    <w:rsid w:val="00665D73"/>
    <w:rsid w:val="00666276"/>
    <w:rsid w:val="00666BB2"/>
    <w:rsid w:val="00666C58"/>
    <w:rsid w:val="0066727C"/>
    <w:rsid w:val="0066747C"/>
    <w:rsid w:val="0066760D"/>
    <w:rsid w:val="00667662"/>
    <w:rsid w:val="00667990"/>
    <w:rsid w:val="00667B25"/>
    <w:rsid w:val="00667C87"/>
    <w:rsid w:val="00667CE4"/>
    <w:rsid w:val="00667EEA"/>
    <w:rsid w:val="00667F36"/>
    <w:rsid w:val="00667F4B"/>
    <w:rsid w:val="00670074"/>
    <w:rsid w:val="0067024C"/>
    <w:rsid w:val="0067030A"/>
    <w:rsid w:val="00670838"/>
    <w:rsid w:val="006714C2"/>
    <w:rsid w:val="006714C3"/>
    <w:rsid w:val="0067181A"/>
    <w:rsid w:val="00672DA3"/>
    <w:rsid w:val="006731B3"/>
    <w:rsid w:val="006733AF"/>
    <w:rsid w:val="006737C8"/>
    <w:rsid w:val="00673AB2"/>
    <w:rsid w:val="00673C5E"/>
    <w:rsid w:val="00673E84"/>
    <w:rsid w:val="00674334"/>
    <w:rsid w:val="0067457B"/>
    <w:rsid w:val="00674633"/>
    <w:rsid w:val="006747AE"/>
    <w:rsid w:val="0067536C"/>
    <w:rsid w:val="0067542F"/>
    <w:rsid w:val="00675BC4"/>
    <w:rsid w:val="00675C8F"/>
    <w:rsid w:val="0067606B"/>
    <w:rsid w:val="006766F8"/>
    <w:rsid w:val="00676836"/>
    <w:rsid w:val="006770E5"/>
    <w:rsid w:val="006776B0"/>
    <w:rsid w:val="006776ED"/>
    <w:rsid w:val="006778F0"/>
    <w:rsid w:val="00677C9B"/>
    <w:rsid w:val="00680157"/>
    <w:rsid w:val="0068049D"/>
    <w:rsid w:val="0068059F"/>
    <w:rsid w:val="006807C8"/>
    <w:rsid w:val="006808DA"/>
    <w:rsid w:val="00680EED"/>
    <w:rsid w:val="00681DED"/>
    <w:rsid w:val="006827D6"/>
    <w:rsid w:val="006827DE"/>
    <w:rsid w:val="0068299D"/>
    <w:rsid w:val="00682A48"/>
    <w:rsid w:val="00682B0F"/>
    <w:rsid w:val="00682BBB"/>
    <w:rsid w:val="00682F75"/>
    <w:rsid w:val="00683514"/>
    <w:rsid w:val="006836CB"/>
    <w:rsid w:val="006836CC"/>
    <w:rsid w:val="00683869"/>
    <w:rsid w:val="00683BD3"/>
    <w:rsid w:val="00683FEA"/>
    <w:rsid w:val="0068426B"/>
    <w:rsid w:val="00684291"/>
    <w:rsid w:val="00684642"/>
    <w:rsid w:val="0068499E"/>
    <w:rsid w:val="00685444"/>
    <w:rsid w:val="006859C9"/>
    <w:rsid w:val="00685B00"/>
    <w:rsid w:val="00685B8F"/>
    <w:rsid w:val="00685C1A"/>
    <w:rsid w:val="006860C1"/>
    <w:rsid w:val="00687747"/>
    <w:rsid w:val="00687AB4"/>
    <w:rsid w:val="00687BC2"/>
    <w:rsid w:val="00687C94"/>
    <w:rsid w:val="00687E1C"/>
    <w:rsid w:val="00690435"/>
    <w:rsid w:val="006904D3"/>
    <w:rsid w:val="006905A4"/>
    <w:rsid w:val="00690DB1"/>
    <w:rsid w:val="00690E60"/>
    <w:rsid w:val="0069197E"/>
    <w:rsid w:val="006921D8"/>
    <w:rsid w:val="00692BC5"/>
    <w:rsid w:val="00693A40"/>
    <w:rsid w:val="00693B89"/>
    <w:rsid w:val="006941D4"/>
    <w:rsid w:val="00694B77"/>
    <w:rsid w:val="0069563B"/>
    <w:rsid w:val="0069568C"/>
    <w:rsid w:val="00695816"/>
    <w:rsid w:val="00695900"/>
    <w:rsid w:val="00695BDF"/>
    <w:rsid w:val="00695E0A"/>
    <w:rsid w:val="00696049"/>
    <w:rsid w:val="006961E2"/>
    <w:rsid w:val="00696A00"/>
    <w:rsid w:val="00696B9F"/>
    <w:rsid w:val="006971F5"/>
    <w:rsid w:val="00697D52"/>
    <w:rsid w:val="00697E6A"/>
    <w:rsid w:val="00697E81"/>
    <w:rsid w:val="00697E99"/>
    <w:rsid w:val="006A0094"/>
    <w:rsid w:val="006A14CC"/>
    <w:rsid w:val="006A18DD"/>
    <w:rsid w:val="006A1B0E"/>
    <w:rsid w:val="006A1B37"/>
    <w:rsid w:val="006A1C8F"/>
    <w:rsid w:val="006A2695"/>
    <w:rsid w:val="006A270E"/>
    <w:rsid w:val="006A27E1"/>
    <w:rsid w:val="006A2C47"/>
    <w:rsid w:val="006A2F21"/>
    <w:rsid w:val="006A3427"/>
    <w:rsid w:val="006A3698"/>
    <w:rsid w:val="006A3ED8"/>
    <w:rsid w:val="006A49F4"/>
    <w:rsid w:val="006A5902"/>
    <w:rsid w:val="006A5B1C"/>
    <w:rsid w:val="006A65C6"/>
    <w:rsid w:val="006A6B3F"/>
    <w:rsid w:val="006A6E7D"/>
    <w:rsid w:val="006A6FFE"/>
    <w:rsid w:val="006A708F"/>
    <w:rsid w:val="006A7ADD"/>
    <w:rsid w:val="006A7D03"/>
    <w:rsid w:val="006A7E31"/>
    <w:rsid w:val="006B016E"/>
    <w:rsid w:val="006B07A6"/>
    <w:rsid w:val="006B07D2"/>
    <w:rsid w:val="006B0809"/>
    <w:rsid w:val="006B0B2F"/>
    <w:rsid w:val="006B0C5B"/>
    <w:rsid w:val="006B105C"/>
    <w:rsid w:val="006B1627"/>
    <w:rsid w:val="006B1C94"/>
    <w:rsid w:val="006B2356"/>
    <w:rsid w:val="006B243E"/>
    <w:rsid w:val="006B28E3"/>
    <w:rsid w:val="006B2F26"/>
    <w:rsid w:val="006B32DD"/>
    <w:rsid w:val="006B3681"/>
    <w:rsid w:val="006B3754"/>
    <w:rsid w:val="006B39CE"/>
    <w:rsid w:val="006B3B4D"/>
    <w:rsid w:val="006B3E7C"/>
    <w:rsid w:val="006B3FBF"/>
    <w:rsid w:val="006B4242"/>
    <w:rsid w:val="006B4CF1"/>
    <w:rsid w:val="006B586E"/>
    <w:rsid w:val="006B6287"/>
    <w:rsid w:val="006B640E"/>
    <w:rsid w:val="006B673D"/>
    <w:rsid w:val="006B6ACF"/>
    <w:rsid w:val="006B7038"/>
    <w:rsid w:val="006B73BF"/>
    <w:rsid w:val="006B7CE8"/>
    <w:rsid w:val="006B7D5B"/>
    <w:rsid w:val="006B7FD2"/>
    <w:rsid w:val="006C0113"/>
    <w:rsid w:val="006C01F9"/>
    <w:rsid w:val="006C0369"/>
    <w:rsid w:val="006C0407"/>
    <w:rsid w:val="006C0B2E"/>
    <w:rsid w:val="006C0B66"/>
    <w:rsid w:val="006C0C19"/>
    <w:rsid w:val="006C0EDD"/>
    <w:rsid w:val="006C19BE"/>
    <w:rsid w:val="006C1B1B"/>
    <w:rsid w:val="006C1C84"/>
    <w:rsid w:val="006C2077"/>
    <w:rsid w:val="006C231B"/>
    <w:rsid w:val="006C2465"/>
    <w:rsid w:val="006C2815"/>
    <w:rsid w:val="006C2A15"/>
    <w:rsid w:val="006C2BC8"/>
    <w:rsid w:val="006C2CFC"/>
    <w:rsid w:val="006C2D08"/>
    <w:rsid w:val="006C2D61"/>
    <w:rsid w:val="006C33B0"/>
    <w:rsid w:val="006C3739"/>
    <w:rsid w:val="006C389D"/>
    <w:rsid w:val="006C3C42"/>
    <w:rsid w:val="006C3F9D"/>
    <w:rsid w:val="006C41D3"/>
    <w:rsid w:val="006C43F7"/>
    <w:rsid w:val="006C4A69"/>
    <w:rsid w:val="006C4F56"/>
    <w:rsid w:val="006C5109"/>
    <w:rsid w:val="006C5391"/>
    <w:rsid w:val="006C5B94"/>
    <w:rsid w:val="006C6B35"/>
    <w:rsid w:val="006C6B8F"/>
    <w:rsid w:val="006C6D1C"/>
    <w:rsid w:val="006C7C28"/>
    <w:rsid w:val="006C7F10"/>
    <w:rsid w:val="006D033F"/>
    <w:rsid w:val="006D03D2"/>
    <w:rsid w:val="006D051E"/>
    <w:rsid w:val="006D0C4B"/>
    <w:rsid w:val="006D1063"/>
    <w:rsid w:val="006D1512"/>
    <w:rsid w:val="006D17AE"/>
    <w:rsid w:val="006D19D7"/>
    <w:rsid w:val="006D1C0C"/>
    <w:rsid w:val="006D218C"/>
    <w:rsid w:val="006D25B9"/>
    <w:rsid w:val="006D271F"/>
    <w:rsid w:val="006D2FF0"/>
    <w:rsid w:val="006D32CA"/>
    <w:rsid w:val="006D32E8"/>
    <w:rsid w:val="006D3608"/>
    <w:rsid w:val="006D376F"/>
    <w:rsid w:val="006D3869"/>
    <w:rsid w:val="006D3AA0"/>
    <w:rsid w:val="006D3EFC"/>
    <w:rsid w:val="006D4582"/>
    <w:rsid w:val="006D48A8"/>
    <w:rsid w:val="006D4F4A"/>
    <w:rsid w:val="006D55D2"/>
    <w:rsid w:val="006D5691"/>
    <w:rsid w:val="006D5BD0"/>
    <w:rsid w:val="006D63D3"/>
    <w:rsid w:val="006D660B"/>
    <w:rsid w:val="006D665C"/>
    <w:rsid w:val="006D69D3"/>
    <w:rsid w:val="006D6F1A"/>
    <w:rsid w:val="006D733D"/>
    <w:rsid w:val="006D7E08"/>
    <w:rsid w:val="006D7E58"/>
    <w:rsid w:val="006E0758"/>
    <w:rsid w:val="006E1138"/>
    <w:rsid w:val="006E1500"/>
    <w:rsid w:val="006E19AD"/>
    <w:rsid w:val="006E22D5"/>
    <w:rsid w:val="006E233D"/>
    <w:rsid w:val="006E288C"/>
    <w:rsid w:val="006E2E8F"/>
    <w:rsid w:val="006E33B7"/>
    <w:rsid w:val="006E3B39"/>
    <w:rsid w:val="006E3C77"/>
    <w:rsid w:val="006E3DE9"/>
    <w:rsid w:val="006E40FB"/>
    <w:rsid w:val="006E42E5"/>
    <w:rsid w:val="006E44F0"/>
    <w:rsid w:val="006E4D22"/>
    <w:rsid w:val="006E4E4B"/>
    <w:rsid w:val="006E4EFB"/>
    <w:rsid w:val="006E5275"/>
    <w:rsid w:val="006E5290"/>
    <w:rsid w:val="006E5452"/>
    <w:rsid w:val="006E5C1C"/>
    <w:rsid w:val="006E66A2"/>
    <w:rsid w:val="006E68DD"/>
    <w:rsid w:val="006E7211"/>
    <w:rsid w:val="006E7928"/>
    <w:rsid w:val="006F03E1"/>
    <w:rsid w:val="006F03F0"/>
    <w:rsid w:val="006F1A78"/>
    <w:rsid w:val="006F1B26"/>
    <w:rsid w:val="006F1BB5"/>
    <w:rsid w:val="006F2606"/>
    <w:rsid w:val="006F2C07"/>
    <w:rsid w:val="006F30BF"/>
    <w:rsid w:val="006F347C"/>
    <w:rsid w:val="006F3821"/>
    <w:rsid w:val="006F3EA2"/>
    <w:rsid w:val="006F3ED6"/>
    <w:rsid w:val="006F4589"/>
    <w:rsid w:val="006F4760"/>
    <w:rsid w:val="006F4963"/>
    <w:rsid w:val="006F5506"/>
    <w:rsid w:val="006F553D"/>
    <w:rsid w:val="006F5A81"/>
    <w:rsid w:val="006F5D80"/>
    <w:rsid w:val="006F60CD"/>
    <w:rsid w:val="006F66B2"/>
    <w:rsid w:val="006F6773"/>
    <w:rsid w:val="006F67B5"/>
    <w:rsid w:val="006F6D14"/>
    <w:rsid w:val="006F6EEE"/>
    <w:rsid w:val="006F707F"/>
    <w:rsid w:val="006F7473"/>
    <w:rsid w:val="006F750E"/>
    <w:rsid w:val="006F76B2"/>
    <w:rsid w:val="006F7AC0"/>
    <w:rsid w:val="006F7C21"/>
    <w:rsid w:val="006F7EDA"/>
    <w:rsid w:val="00700113"/>
    <w:rsid w:val="00701B5A"/>
    <w:rsid w:val="00701C8E"/>
    <w:rsid w:val="007028DB"/>
    <w:rsid w:val="00702A9F"/>
    <w:rsid w:val="007030A6"/>
    <w:rsid w:val="00703230"/>
    <w:rsid w:val="007035C1"/>
    <w:rsid w:val="0070380A"/>
    <w:rsid w:val="007039BC"/>
    <w:rsid w:val="007041C2"/>
    <w:rsid w:val="007043E8"/>
    <w:rsid w:val="007047A8"/>
    <w:rsid w:val="00704C79"/>
    <w:rsid w:val="00705117"/>
    <w:rsid w:val="0070527A"/>
    <w:rsid w:val="00705319"/>
    <w:rsid w:val="007054AF"/>
    <w:rsid w:val="00705B4D"/>
    <w:rsid w:val="00705BD2"/>
    <w:rsid w:val="00705CF9"/>
    <w:rsid w:val="00705EFC"/>
    <w:rsid w:val="00705F99"/>
    <w:rsid w:val="007066B2"/>
    <w:rsid w:val="0070671F"/>
    <w:rsid w:val="00706FAA"/>
    <w:rsid w:val="00707116"/>
    <w:rsid w:val="0070736E"/>
    <w:rsid w:val="00707617"/>
    <w:rsid w:val="007076E9"/>
    <w:rsid w:val="0070773F"/>
    <w:rsid w:val="007077B5"/>
    <w:rsid w:val="00707C58"/>
    <w:rsid w:val="007108B1"/>
    <w:rsid w:val="00710AA6"/>
    <w:rsid w:val="0071119A"/>
    <w:rsid w:val="00711215"/>
    <w:rsid w:val="00711316"/>
    <w:rsid w:val="007117BF"/>
    <w:rsid w:val="007124A5"/>
    <w:rsid w:val="00712B74"/>
    <w:rsid w:val="00712F07"/>
    <w:rsid w:val="007132DF"/>
    <w:rsid w:val="007139BC"/>
    <w:rsid w:val="00713AC6"/>
    <w:rsid w:val="00713C50"/>
    <w:rsid w:val="00713D5F"/>
    <w:rsid w:val="00713D63"/>
    <w:rsid w:val="00713F68"/>
    <w:rsid w:val="0071403C"/>
    <w:rsid w:val="00714304"/>
    <w:rsid w:val="00714CB7"/>
    <w:rsid w:val="00714F13"/>
    <w:rsid w:val="0071520C"/>
    <w:rsid w:val="007153F9"/>
    <w:rsid w:val="00715475"/>
    <w:rsid w:val="00715D75"/>
    <w:rsid w:val="007167CC"/>
    <w:rsid w:val="007169A9"/>
    <w:rsid w:val="00716A80"/>
    <w:rsid w:val="00716C88"/>
    <w:rsid w:val="00717412"/>
    <w:rsid w:val="00717548"/>
    <w:rsid w:val="00717E4A"/>
    <w:rsid w:val="00717E8E"/>
    <w:rsid w:val="00717FDD"/>
    <w:rsid w:val="00720458"/>
    <w:rsid w:val="007209C6"/>
    <w:rsid w:val="00721152"/>
    <w:rsid w:val="00721723"/>
    <w:rsid w:val="007217E7"/>
    <w:rsid w:val="00721BF0"/>
    <w:rsid w:val="00721E6C"/>
    <w:rsid w:val="0072221A"/>
    <w:rsid w:val="007225C0"/>
    <w:rsid w:val="0072260F"/>
    <w:rsid w:val="00722FB0"/>
    <w:rsid w:val="00723937"/>
    <w:rsid w:val="00723E25"/>
    <w:rsid w:val="0072440E"/>
    <w:rsid w:val="00724CC3"/>
    <w:rsid w:val="00725188"/>
    <w:rsid w:val="0072560E"/>
    <w:rsid w:val="0072567A"/>
    <w:rsid w:val="00725720"/>
    <w:rsid w:val="00725B04"/>
    <w:rsid w:val="00726220"/>
    <w:rsid w:val="007265C4"/>
    <w:rsid w:val="00726FF9"/>
    <w:rsid w:val="0072711D"/>
    <w:rsid w:val="007272AD"/>
    <w:rsid w:val="00727C3E"/>
    <w:rsid w:val="00727CDD"/>
    <w:rsid w:val="00727F7D"/>
    <w:rsid w:val="0073056F"/>
    <w:rsid w:val="00730B4D"/>
    <w:rsid w:val="00730B72"/>
    <w:rsid w:val="00730C99"/>
    <w:rsid w:val="00731227"/>
    <w:rsid w:val="00731AFD"/>
    <w:rsid w:val="00731BBC"/>
    <w:rsid w:val="00731DBF"/>
    <w:rsid w:val="007321E9"/>
    <w:rsid w:val="00732268"/>
    <w:rsid w:val="007322EB"/>
    <w:rsid w:val="0073350B"/>
    <w:rsid w:val="00733C2E"/>
    <w:rsid w:val="00733F3A"/>
    <w:rsid w:val="00733FB5"/>
    <w:rsid w:val="0073453D"/>
    <w:rsid w:val="00734B0C"/>
    <w:rsid w:val="0073590B"/>
    <w:rsid w:val="00735FA2"/>
    <w:rsid w:val="00736188"/>
    <w:rsid w:val="0073619E"/>
    <w:rsid w:val="007362B4"/>
    <w:rsid w:val="007362D6"/>
    <w:rsid w:val="0073636C"/>
    <w:rsid w:val="00736BE4"/>
    <w:rsid w:val="00736E90"/>
    <w:rsid w:val="00736F48"/>
    <w:rsid w:val="00736F65"/>
    <w:rsid w:val="0073706F"/>
    <w:rsid w:val="007371DC"/>
    <w:rsid w:val="00737CC0"/>
    <w:rsid w:val="0074001C"/>
    <w:rsid w:val="0074035E"/>
    <w:rsid w:val="00740962"/>
    <w:rsid w:val="00740AFF"/>
    <w:rsid w:val="00740D12"/>
    <w:rsid w:val="00740E0F"/>
    <w:rsid w:val="0074136C"/>
    <w:rsid w:val="00741486"/>
    <w:rsid w:val="00741927"/>
    <w:rsid w:val="0074203B"/>
    <w:rsid w:val="00742058"/>
    <w:rsid w:val="00742C89"/>
    <w:rsid w:val="007436C9"/>
    <w:rsid w:val="00743A08"/>
    <w:rsid w:val="00743B6D"/>
    <w:rsid w:val="00743D6A"/>
    <w:rsid w:val="0074414F"/>
    <w:rsid w:val="00744503"/>
    <w:rsid w:val="00744816"/>
    <w:rsid w:val="00744D19"/>
    <w:rsid w:val="00744DCC"/>
    <w:rsid w:val="00744F2E"/>
    <w:rsid w:val="0074530E"/>
    <w:rsid w:val="00745372"/>
    <w:rsid w:val="007464D0"/>
    <w:rsid w:val="00746D1C"/>
    <w:rsid w:val="00746D72"/>
    <w:rsid w:val="00747168"/>
    <w:rsid w:val="00747354"/>
    <w:rsid w:val="0074786B"/>
    <w:rsid w:val="007479E7"/>
    <w:rsid w:val="00747A4E"/>
    <w:rsid w:val="00747F34"/>
    <w:rsid w:val="007501BE"/>
    <w:rsid w:val="007502E6"/>
    <w:rsid w:val="007506EB"/>
    <w:rsid w:val="007508BE"/>
    <w:rsid w:val="00750CDE"/>
    <w:rsid w:val="00750EC8"/>
    <w:rsid w:val="007516E3"/>
    <w:rsid w:val="00751722"/>
    <w:rsid w:val="00751EAC"/>
    <w:rsid w:val="00752892"/>
    <w:rsid w:val="00752B4B"/>
    <w:rsid w:val="00752BEA"/>
    <w:rsid w:val="00752F8A"/>
    <w:rsid w:val="00753045"/>
    <w:rsid w:val="00753237"/>
    <w:rsid w:val="00753398"/>
    <w:rsid w:val="007537C0"/>
    <w:rsid w:val="0075387E"/>
    <w:rsid w:val="007541B0"/>
    <w:rsid w:val="00754709"/>
    <w:rsid w:val="00754AD6"/>
    <w:rsid w:val="00754B0B"/>
    <w:rsid w:val="00754E32"/>
    <w:rsid w:val="00755579"/>
    <w:rsid w:val="007556C1"/>
    <w:rsid w:val="007556E0"/>
    <w:rsid w:val="007564C5"/>
    <w:rsid w:val="00756EB1"/>
    <w:rsid w:val="00756FCA"/>
    <w:rsid w:val="00757032"/>
    <w:rsid w:val="007576B6"/>
    <w:rsid w:val="007576E0"/>
    <w:rsid w:val="00760136"/>
    <w:rsid w:val="007601A2"/>
    <w:rsid w:val="00760268"/>
    <w:rsid w:val="00760EBD"/>
    <w:rsid w:val="00761353"/>
    <w:rsid w:val="00761631"/>
    <w:rsid w:val="00761FAC"/>
    <w:rsid w:val="0076210E"/>
    <w:rsid w:val="007621C1"/>
    <w:rsid w:val="00762732"/>
    <w:rsid w:val="00762D0F"/>
    <w:rsid w:val="0076493C"/>
    <w:rsid w:val="00764AD6"/>
    <w:rsid w:val="00764EC2"/>
    <w:rsid w:val="00765145"/>
    <w:rsid w:val="00765260"/>
    <w:rsid w:val="007659DC"/>
    <w:rsid w:val="00765D16"/>
    <w:rsid w:val="007669F4"/>
    <w:rsid w:val="007670B2"/>
    <w:rsid w:val="00767533"/>
    <w:rsid w:val="00767815"/>
    <w:rsid w:val="00767AED"/>
    <w:rsid w:val="007700B1"/>
    <w:rsid w:val="007704E8"/>
    <w:rsid w:val="00770798"/>
    <w:rsid w:val="00770905"/>
    <w:rsid w:val="00770B55"/>
    <w:rsid w:val="00770D10"/>
    <w:rsid w:val="00770E7F"/>
    <w:rsid w:val="007711FC"/>
    <w:rsid w:val="0077184B"/>
    <w:rsid w:val="007727B8"/>
    <w:rsid w:val="00772F4F"/>
    <w:rsid w:val="007733B0"/>
    <w:rsid w:val="00774752"/>
    <w:rsid w:val="00774B6B"/>
    <w:rsid w:val="00774C05"/>
    <w:rsid w:val="00774EAE"/>
    <w:rsid w:val="00774EDB"/>
    <w:rsid w:val="007758A1"/>
    <w:rsid w:val="00775DC8"/>
    <w:rsid w:val="00775EBF"/>
    <w:rsid w:val="0077647D"/>
    <w:rsid w:val="007767DA"/>
    <w:rsid w:val="007768E8"/>
    <w:rsid w:val="00776CD5"/>
    <w:rsid w:val="00776EB0"/>
    <w:rsid w:val="007773CD"/>
    <w:rsid w:val="00777BE9"/>
    <w:rsid w:val="00777EA8"/>
    <w:rsid w:val="007800DB"/>
    <w:rsid w:val="00780304"/>
    <w:rsid w:val="0078082C"/>
    <w:rsid w:val="007810EE"/>
    <w:rsid w:val="0078113E"/>
    <w:rsid w:val="007814B0"/>
    <w:rsid w:val="0078164B"/>
    <w:rsid w:val="00781D08"/>
    <w:rsid w:val="00781E96"/>
    <w:rsid w:val="00782E20"/>
    <w:rsid w:val="00782EDE"/>
    <w:rsid w:val="00782F39"/>
    <w:rsid w:val="00782FAC"/>
    <w:rsid w:val="0078371C"/>
    <w:rsid w:val="00784C7A"/>
    <w:rsid w:val="007850CB"/>
    <w:rsid w:val="00785239"/>
    <w:rsid w:val="00785863"/>
    <w:rsid w:val="007860D1"/>
    <w:rsid w:val="0078614E"/>
    <w:rsid w:val="007863D2"/>
    <w:rsid w:val="00786729"/>
    <w:rsid w:val="00787819"/>
    <w:rsid w:val="00787C6A"/>
    <w:rsid w:val="00787C87"/>
    <w:rsid w:val="00790FF2"/>
    <w:rsid w:val="0079104D"/>
    <w:rsid w:val="007916B1"/>
    <w:rsid w:val="00791BD4"/>
    <w:rsid w:val="00791FDA"/>
    <w:rsid w:val="007923A7"/>
    <w:rsid w:val="00792516"/>
    <w:rsid w:val="00792EEF"/>
    <w:rsid w:val="00793293"/>
    <w:rsid w:val="00793533"/>
    <w:rsid w:val="0079406C"/>
    <w:rsid w:val="0079438C"/>
    <w:rsid w:val="00795A74"/>
    <w:rsid w:val="00795D7A"/>
    <w:rsid w:val="007969BD"/>
    <w:rsid w:val="00797159"/>
    <w:rsid w:val="00797DFB"/>
    <w:rsid w:val="00797E72"/>
    <w:rsid w:val="007A03BA"/>
    <w:rsid w:val="007A03FF"/>
    <w:rsid w:val="007A046F"/>
    <w:rsid w:val="007A0818"/>
    <w:rsid w:val="007A13AA"/>
    <w:rsid w:val="007A156F"/>
    <w:rsid w:val="007A1C33"/>
    <w:rsid w:val="007A1C6E"/>
    <w:rsid w:val="007A1CBE"/>
    <w:rsid w:val="007A1DA3"/>
    <w:rsid w:val="007A1DDE"/>
    <w:rsid w:val="007A20C9"/>
    <w:rsid w:val="007A2132"/>
    <w:rsid w:val="007A2521"/>
    <w:rsid w:val="007A2BED"/>
    <w:rsid w:val="007A3BA2"/>
    <w:rsid w:val="007A3CD6"/>
    <w:rsid w:val="007A3DD1"/>
    <w:rsid w:val="007A406C"/>
    <w:rsid w:val="007A4391"/>
    <w:rsid w:val="007A4883"/>
    <w:rsid w:val="007A4C22"/>
    <w:rsid w:val="007A4D74"/>
    <w:rsid w:val="007A4F86"/>
    <w:rsid w:val="007A5205"/>
    <w:rsid w:val="007A55EF"/>
    <w:rsid w:val="007A71DD"/>
    <w:rsid w:val="007B05AB"/>
    <w:rsid w:val="007B05DC"/>
    <w:rsid w:val="007B0D41"/>
    <w:rsid w:val="007B125E"/>
    <w:rsid w:val="007B14A7"/>
    <w:rsid w:val="007B1801"/>
    <w:rsid w:val="007B189E"/>
    <w:rsid w:val="007B2BF0"/>
    <w:rsid w:val="007B301B"/>
    <w:rsid w:val="007B3288"/>
    <w:rsid w:val="007B33FF"/>
    <w:rsid w:val="007B405B"/>
    <w:rsid w:val="007B49DB"/>
    <w:rsid w:val="007B4CD4"/>
    <w:rsid w:val="007B5544"/>
    <w:rsid w:val="007B558D"/>
    <w:rsid w:val="007B58E3"/>
    <w:rsid w:val="007B5F61"/>
    <w:rsid w:val="007B5F63"/>
    <w:rsid w:val="007B6323"/>
    <w:rsid w:val="007B6DDF"/>
    <w:rsid w:val="007B6E0D"/>
    <w:rsid w:val="007B6FFE"/>
    <w:rsid w:val="007B76AB"/>
    <w:rsid w:val="007C01C9"/>
    <w:rsid w:val="007C031C"/>
    <w:rsid w:val="007C070A"/>
    <w:rsid w:val="007C1300"/>
    <w:rsid w:val="007C2014"/>
    <w:rsid w:val="007C2129"/>
    <w:rsid w:val="007C28D3"/>
    <w:rsid w:val="007C2A45"/>
    <w:rsid w:val="007C2CD6"/>
    <w:rsid w:val="007C2EAD"/>
    <w:rsid w:val="007C3061"/>
    <w:rsid w:val="007C34D0"/>
    <w:rsid w:val="007C3E81"/>
    <w:rsid w:val="007C404B"/>
    <w:rsid w:val="007C413A"/>
    <w:rsid w:val="007C414F"/>
    <w:rsid w:val="007C495A"/>
    <w:rsid w:val="007C549D"/>
    <w:rsid w:val="007C61B8"/>
    <w:rsid w:val="007C667B"/>
    <w:rsid w:val="007C73BF"/>
    <w:rsid w:val="007C7D93"/>
    <w:rsid w:val="007C7F4B"/>
    <w:rsid w:val="007D01AE"/>
    <w:rsid w:val="007D05C4"/>
    <w:rsid w:val="007D0677"/>
    <w:rsid w:val="007D07F0"/>
    <w:rsid w:val="007D0CB5"/>
    <w:rsid w:val="007D0DCF"/>
    <w:rsid w:val="007D1172"/>
    <w:rsid w:val="007D1377"/>
    <w:rsid w:val="007D13C5"/>
    <w:rsid w:val="007D1D21"/>
    <w:rsid w:val="007D1E97"/>
    <w:rsid w:val="007D1F96"/>
    <w:rsid w:val="007D2155"/>
    <w:rsid w:val="007D2284"/>
    <w:rsid w:val="007D28EF"/>
    <w:rsid w:val="007D2B7F"/>
    <w:rsid w:val="007D2E9F"/>
    <w:rsid w:val="007D3C2B"/>
    <w:rsid w:val="007D3D1F"/>
    <w:rsid w:val="007D40B6"/>
    <w:rsid w:val="007D4155"/>
    <w:rsid w:val="007D43AD"/>
    <w:rsid w:val="007D43C8"/>
    <w:rsid w:val="007D44AA"/>
    <w:rsid w:val="007D44C3"/>
    <w:rsid w:val="007D56A3"/>
    <w:rsid w:val="007D56BA"/>
    <w:rsid w:val="007D58B9"/>
    <w:rsid w:val="007D59FA"/>
    <w:rsid w:val="007D5A1B"/>
    <w:rsid w:val="007D60A3"/>
    <w:rsid w:val="007D6519"/>
    <w:rsid w:val="007D65C2"/>
    <w:rsid w:val="007D67E5"/>
    <w:rsid w:val="007D6873"/>
    <w:rsid w:val="007D6B05"/>
    <w:rsid w:val="007D6BCB"/>
    <w:rsid w:val="007D781E"/>
    <w:rsid w:val="007D7BF1"/>
    <w:rsid w:val="007E0A60"/>
    <w:rsid w:val="007E0D2D"/>
    <w:rsid w:val="007E11D8"/>
    <w:rsid w:val="007E1331"/>
    <w:rsid w:val="007E1B50"/>
    <w:rsid w:val="007E1CA3"/>
    <w:rsid w:val="007E1F44"/>
    <w:rsid w:val="007E1FE9"/>
    <w:rsid w:val="007E25CE"/>
    <w:rsid w:val="007E2609"/>
    <w:rsid w:val="007E2B46"/>
    <w:rsid w:val="007E32E8"/>
    <w:rsid w:val="007E358A"/>
    <w:rsid w:val="007E3EA7"/>
    <w:rsid w:val="007E411D"/>
    <w:rsid w:val="007E4C41"/>
    <w:rsid w:val="007E5029"/>
    <w:rsid w:val="007E5261"/>
    <w:rsid w:val="007E5943"/>
    <w:rsid w:val="007E5962"/>
    <w:rsid w:val="007E5D74"/>
    <w:rsid w:val="007E6161"/>
    <w:rsid w:val="007E63AD"/>
    <w:rsid w:val="007E6F26"/>
    <w:rsid w:val="007E6FA2"/>
    <w:rsid w:val="007E7559"/>
    <w:rsid w:val="007E763E"/>
    <w:rsid w:val="007E7E60"/>
    <w:rsid w:val="007F12F0"/>
    <w:rsid w:val="007F1C19"/>
    <w:rsid w:val="007F1C60"/>
    <w:rsid w:val="007F20A9"/>
    <w:rsid w:val="007F2C6C"/>
    <w:rsid w:val="007F2F06"/>
    <w:rsid w:val="007F347A"/>
    <w:rsid w:val="007F4ACF"/>
    <w:rsid w:val="007F516F"/>
    <w:rsid w:val="007F543E"/>
    <w:rsid w:val="007F5AB8"/>
    <w:rsid w:val="007F5B62"/>
    <w:rsid w:val="007F602B"/>
    <w:rsid w:val="007F6056"/>
    <w:rsid w:val="007F6562"/>
    <w:rsid w:val="007F6CAB"/>
    <w:rsid w:val="007F71DC"/>
    <w:rsid w:val="007F741B"/>
    <w:rsid w:val="00800048"/>
    <w:rsid w:val="0080063F"/>
    <w:rsid w:val="00800B76"/>
    <w:rsid w:val="00801847"/>
    <w:rsid w:val="00801BE4"/>
    <w:rsid w:val="00801F1F"/>
    <w:rsid w:val="0080231E"/>
    <w:rsid w:val="00802769"/>
    <w:rsid w:val="00803A47"/>
    <w:rsid w:val="00803CF7"/>
    <w:rsid w:val="00804175"/>
    <w:rsid w:val="0080473F"/>
    <w:rsid w:val="00804E07"/>
    <w:rsid w:val="008055B0"/>
    <w:rsid w:val="00805D1D"/>
    <w:rsid w:val="0080609B"/>
    <w:rsid w:val="00806129"/>
    <w:rsid w:val="0080664D"/>
    <w:rsid w:val="00807B5A"/>
    <w:rsid w:val="00810070"/>
    <w:rsid w:val="00810828"/>
    <w:rsid w:val="00810A83"/>
    <w:rsid w:val="00810F7C"/>
    <w:rsid w:val="008112D0"/>
    <w:rsid w:val="00811376"/>
    <w:rsid w:val="008119F4"/>
    <w:rsid w:val="00811DE1"/>
    <w:rsid w:val="00811EBA"/>
    <w:rsid w:val="008121E7"/>
    <w:rsid w:val="00813640"/>
    <w:rsid w:val="00814209"/>
    <w:rsid w:val="0081445C"/>
    <w:rsid w:val="0081451C"/>
    <w:rsid w:val="00814806"/>
    <w:rsid w:val="00814B6B"/>
    <w:rsid w:val="00814F4E"/>
    <w:rsid w:val="00815005"/>
    <w:rsid w:val="008154A0"/>
    <w:rsid w:val="00815A85"/>
    <w:rsid w:val="00815BA0"/>
    <w:rsid w:val="00815BE1"/>
    <w:rsid w:val="00815E24"/>
    <w:rsid w:val="00816692"/>
    <w:rsid w:val="008173D6"/>
    <w:rsid w:val="00817658"/>
    <w:rsid w:val="00817E03"/>
    <w:rsid w:val="00817EE7"/>
    <w:rsid w:val="00820553"/>
    <w:rsid w:val="00820745"/>
    <w:rsid w:val="00820FDD"/>
    <w:rsid w:val="00821399"/>
    <w:rsid w:val="0082143C"/>
    <w:rsid w:val="00821EE3"/>
    <w:rsid w:val="00822055"/>
    <w:rsid w:val="008221FD"/>
    <w:rsid w:val="0082245F"/>
    <w:rsid w:val="00822D28"/>
    <w:rsid w:val="00822DD7"/>
    <w:rsid w:val="008232D0"/>
    <w:rsid w:val="008236E9"/>
    <w:rsid w:val="008237CC"/>
    <w:rsid w:val="0082380D"/>
    <w:rsid w:val="00824236"/>
    <w:rsid w:val="0082452E"/>
    <w:rsid w:val="0082490A"/>
    <w:rsid w:val="00824B74"/>
    <w:rsid w:val="00824F69"/>
    <w:rsid w:val="0082585C"/>
    <w:rsid w:val="008261E4"/>
    <w:rsid w:val="00826D2A"/>
    <w:rsid w:val="008272B0"/>
    <w:rsid w:val="008273A6"/>
    <w:rsid w:val="00827CE7"/>
    <w:rsid w:val="00827F45"/>
    <w:rsid w:val="00831289"/>
    <w:rsid w:val="00831B32"/>
    <w:rsid w:val="0083297A"/>
    <w:rsid w:val="00832F39"/>
    <w:rsid w:val="00834312"/>
    <w:rsid w:val="00834359"/>
    <w:rsid w:val="00834815"/>
    <w:rsid w:val="008348BD"/>
    <w:rsid w:val="008349E8"/>
    <w:rsid w:val="00834C22"/>
    <w:rsid w:val="00834CA4"/>
    <w:rsid w:val="00834DE8"/>
    <w:rsid w:val="00834EE1"/>
    <w:rsid w:val="008351BE"/>
    <w:rsid w:val="008356E2"/>
    <w:rsid w:val="00835750"/>
    <w:rsid w:val="008363EB"/>
    <w:rsid w:val="00836602"/>
    <w:rsid w:val="00836AF3"/>
    <w:rsid w:val="00836C77"/>
    <w:rsid w:val="00836DBD"/>
    <w:rsid w:val="00836F17"/>
    <w:rsid w:val="00837087"/>
    <w:rsid w:val="00837345"/>
    <w:rsid w:val="00837731"/>
    <w:rsid w:val="008404F0"/>
    <w:rsid w:val="00840532"/>
    <w:rsid w:val="008407D1"/>
    <w:rsid w:val="008409E1"/>
    <w:rsid w:val="008410C6"/>
    <w:rsid w:val="008415F4"/>
    <w:rsid w:val="00841636"/>
    <w:rsid w:val="0084176C"/>
    <w:rsid w:val="008418AE"/>
    <w:rsid w:val="0084223A"/>
    <w:rsid w:val="00842E6C"/>
    <w:rsid w:val="00843043"/>
    <w:rsid w:val="008431AC"/>
    <w:rsid w:val="008433BF"/>
    <w:rsid w:val="00843FC7"/>
    <w:rsid w:val="0084404B"/>
    <w:rsid w:val="00844466"/>
    <w:rsid w:val="00844579"/>
    <w:rsid w:val="00844C3F"/>
    <w:rsid w:val="00845179"/>
    <w:rsid w:val="008456F6"/>
    <w:rsid w:val="008459DF"/>
    <w:rsid w:val="00845C5C"/>
    <w:rsid w:val="00846506"/>
    <w:rsid w:val="00846E84"/>
    <w:rsid w:val="008471FD"/>
    <w:rsid w:val="0084739D"/>
    <w:rsid w:val="00847836"/>
    <w:rsid w:val="00847EA7"/>
    <w:rsid w:val="008501C9"/>
    <w:rsid w:val="00850990"/>
    <w:rsid w:val="00850D3B"/>
    <w:rsid w:val="00851069"/>
    <w:rsid w:val="00851AAD"/>
    <w:rsid w:val="00851F9A"/>
    <w:rsid w:val="008520C6"/>
    <w:rsid w:val="0085237C"/>
    <w:rsid w:val="008524F0"/>
    <w:rsid w:val="00852AB2"/>
    <w:rsid w:val="0085339B"/>
    <w:rsid w:val="0085380B"/>
    <w:rsid w:val="00853D16"/>
    <w:rsid w:val="008544D2"/>
    <w:rsid w:val="008547C2"/>
    <w:rsid w:val="00854FB4"/>
    <w:rsid w:val="00854FF7"/>
    <w:rsid w:val="0085504B"/>
    <w:rsid w:val="008550D3"/>
    <w:rsid w:val="008556D1"/>
    <w:rsid w:val="008559AE"/>
    <w:rsid w:val="00856066"/>
    <w:rsid w:val="00856106"/>
    <w:rsid w:val="0085643B"/>
    <w:rsid w:val="0085663D"/>
    <w:rsid w:val="00856FFF"/>
    <w:rsid w:val="0085730E"/>
    <w:rsid w:val="0085744E"/>
    <w:rsid w:val="0085758E"/>
    <w:rsid w:val="0086050C"/>
    <w:rsid w:val="00860B0A"/>
    <w:rsid w:val="00860DF7"/>
    <w:rsid w:val="00860F20"/>
    <w:rsid w:val="008614A7"/>
    <w:rsid w:val="00861A00"/>
    <w:rsid w:val="00861A6E"/>
    <w:rsid w:val="008620A9"/>
    <w:rsid w:val="008621D0"/>
    <w:rsid w:val="0086230D"/>
    <w:rsid w:val="00862A8A"/>
    <w:rsid w:val="00862C5F"/>
    <w:rsid w:val="00862E04"/>
    <w:rsid w:val="00863819"/>
    <w:rsid w:val="00863BDA"/>
    <w:rsid w:val="00863C19"/>
    <w:rsid w:val="0086418B"/>
    <w:rsid w:val="0086422A"/>
    <w:rsid w:val="0086481B"/>
    <w:rsid w:val="008648DE"/>
    <w:rsid w:val="00864968"/>
    <w:rsid w:val="00864A1E"/>
    <w:rsid w:val="00864E4E"/>
    <w:rsid w:val="008653F1"/>
    <w:rsid w:val="00865490"/>
    <w:rsid w:val="008659BC"/>
    <w:rsid w:val="00865C9F"/>
    <w:rsid w:val="008660CD"/>
    <w:rsid w:val="008660DB"/>
    <w:rsid w:val="008662C0"/>
    <w:rsid w:val="00866595"/>
    <w:rsid w:val="0086676F"/>
    <w:rsid w:val="008669AE"/>
    <w:rsid w:val="00866E04"/>
    <w:rsid w:val="00867459"/>
    <w:rsid w:val="00867600"/>
    <w:rsid w:val="008700B7"/>
    <w:rsid w:val="008700F4"/>
    <w:rsid w:val="008701F2"/>
    <w:rsid w:val="008704CD"/>
    <w:rsid w:val="0087099E"/>
    <w:rsid w:val="00870B85"/>
    <w:rsid w:val="00870DA6"/>
    <w:rsid w:val="0087113A"/>
    <w:rsid w:val="00871184"/>
    <w:rsid w:val="008714D3"/>
    <w:rsid w:val="008719F2"/>
    <w:rsid w:val="00871F4D"/>
    <w:rsid w:val="00872BB7"/>
    <w:rsid w:val="00872DE0"/>
    <w:rsid w:val="0087327F"/>
    <w:rsid w:val="008744F2"/>
    <w:rsid w:val="008746CF"/>
    <w:rsid w:val="00874729"/>
    <w:rsid w:val="008749E6"/>
    <w:rsid w:val="00874A33"/>
    <w:rsid w:val="00874C5B"/>
    <w:rsid w:val="00874CB4"/>
    <w:rsid w:val="008751D1"/>
    <w:rsid w:val="008753BF"/>
    <w:rsid w:val="008756C3"/>
    <w:rsid w:val="008763B7"/>
    <w:rsid w:val="008765D1"/>
    <w:rsid w:val="0087672C"/>
    <w:rsid w:val="008774EF"/>
    <w:rsid w:val="0088097B"/>
    <w:rsid w:val="008809BC"/>
    <w:rsid w:val="0088119F"/>
    <w:rsid w:val="00881AAB"/>
    <w:rsid w:val="00881BFF"/>
    <w:rsid w:val="00881DE5"/>
    <w:rsid w:val="008822F9"/>
    <w:rsid w:val="0088230B"/>
    <w:rsid w:val="00882488"/>
    <w:rsid w:val="00882700"/>
    <w:rsid w:val="008829C8"/>
    <w:rsid w:val="008832DA"/>
    <w:rsid w:val="008832E2"/>
    <w:rsid w:val="00884061"/>
    <w:rsid w:val="0088422C"/>
    <w:rsid w:val="008846BA"/>
    <w:rsid w:val="00884870"/>
    <w:rsid w:val="00884A43"/>
    <w:rsid w:val="00884BC6"/>
    <w:rsid w:val="008852FA"/>
    <w:rsid w:val="00885452"/>
    <w:rsid w:val="00885673"/>
    <w:rsid w:val="0088585C"/>
    <w:rsid w:val="008858E7"/>
    <w:rsid w:val="00885975"/>
    <w:rsid w:val="008859A5"/>
    <w:rsid w:val="00885D7A"/>
    <w:rsid w:val="008862AE"/>
    <w:rsid w:val="00886FFD"/>
    <w:rsid w:val="00887A9B"/>
    <w:rsid w:val="00890043"/>
    <w:rsid w:val="008902C8"/>
    <w:rsid w:val="00891206"/>
    <w:rsid w:val="008913DC"/>
    <w:rsid w:val="008922D8"/>
    <w:rsid w:val="00892596"/>
    <w:rsid w:val="008925E3"/>
    <w:rsid w:val="00892674"/>
    <w:rsid w:val="00892C9E"/>
    <w:rsid w:val="00892D9A"/>
    <w:rsid w:val="00892F51"/>
    <w:rsid w:val="008930F4"/>
    <w:rsid w:val="00893C9F"/>
    <w:rsid w:val="00893D9D"/>
    <w:rsid w:val="008942B3"/>
    <w:rsid w:val="008942F2"/>
    <w:rsid w:val="008945AF"/>
    <w:rsid w:val="008948C4"/>
    <w:rsid w:val="00894EEE"/>
    <w:rsid w:val="008952C7"/>
    <w:rsid w:val="00895419"/>
    <w:rsid w:val="00895713"/>
    <w:rsid w:val="00896104"/>
    <w:rsid w:val="0089621A"/>
    <w:rsid w:val="00896465"/>
    <w:rsid w:val="00896AF4"/>
    <w:rsid w:val="008971C6"/>
    <w:rsid w:val="00897262"/>
    <w:rsid w:val="00897795"/>
    <w:rsid w:val="0089781A"/>
    <w:rsid w:val="008978FB"/>
    <w:rsid w:val="00897CE5"/>
    <w:rsid w:val="008A0A0A"/>
    <w:rsid w:val="008A0B91"/>
    <w:rsid w:val="008A1561"/>
    <w:rsid w:val="008A1718"/>
    <w:rsid w:val="008A1F49"/>
    <w:rsid w:val="008A204D"/>
    <w:rsid w:val="008A2337"/>
    <w:rsid w:val="008A2965"/>
    <w:rsid w:val="008A29FD"/>
    <w:rsid w:val="008A2BC7"/>
    <w:rsid w:val="008A2CB2"/>
    <w:rsid w:val="008A2D53"/>
    <w:rsid w:val="008A352D"/>
    <w:rsid w:val="008A3BFB"/>
    <w:rsid w:val="008A3D6B"/>
    <w:rsid w:val="008A3F23"/>
    <w:rsid w:val="008A3F70"/>
    <w:rsid w:val="008A3F84"/>
    <w:rsid w:val="008A438B"/>
    <w:rsid w:val="008A43BC"/>
    <w:rsid w:val="008A4604"/>
    <w:rsid w:val="008A5C30"/>
    <w:rsid w:val="008A6024"/>
    <w:rsid w:val="008A6290"/>
    <w:rsid w:val="008A6591"/>
    <w:rsid w:val="008A663B"/>
    <w:rsid w:val="008A692F"/>
    <w:rsid w:val="008A6995"/>
    <w:rsid w:val="008A722D"/>
    <w:rsid w:val="008A75EA"/>
    <w:rsid w:val="008A7B38"/>
    <w:rsid w:val="008A7D7A"/>
    <w:rsid w:val="008A7FB0"/>
    <w:rsid w:val="008B00CD"/>
    <w:rsid w:val="008B0430"/>
    <w:rsid w:val="008B04FB"/>
    <w:rsid w:val="008B09A3"/>
    <w:rsid w:val="008B09D6"/>
    <w:rsid w:val="008B0F4D"/>
    <w:rsid w:val="008B10F1"/>
    <w:rsid w:val="008B1DF8"/>
    <w:rsid w:val="008B2432"/>
    <w:rsid w:val="008B24BC"/>
    <w:rsid w:val="008B2636"/>
    <w:rsid w:val="008B26F4"/>
    <w:rsid w:val="008B28FF"/>
    <w:rsid w:val="008B2905"/>
    <w:rsid w:val="008B2CA2"/>
    <w:rsid w:val="008B2EE3"/>
    <w:rsid w:val="008B3A33"/>
    <w:rsid w:val="008B3B72"/>
    <w:rsid w:val="008B3C3B"/>
    <w:rsid w:val="008B4327"/>
    <w:rsid w:val="008B4679"/>
    <w:rsid w:val="008B4CA2"/>
    <w:rsid w:val="008B4CF5"/>
    <w:rsid w:val="008B5E47"/>
    <w:rsid w:val="008B694E"/>
    <w:rsid w:val="008B6D30"/>
    <w:rsid w:val="008B6D6D"/>
    <w:rsid w:val="008B798C"/>
    <w:rsid w:val="008C0599"/>
    <w:rsid w:val="008C0ED3"/>
    <w:rsid w:val="008C1630"/>
    <w:rsid w:val="008C1A01"/>
    <w:rsid w:val="008C1A65"/>
    <w:rsid w:val="008C1AE2"/>
    <w:rsid w:val="008C1D9F"/>
    <w:rsid w:val="008C2121"/>
    <w:rsid w:val="008C26B5"/>
    <w:rsid w:val="008C2C87"/>
    <w:rsid w:val="008C2C97"/>
    <w:rsid w:val="008C3265"/>
    <w:rsid w:val="008C3634"/>
    <w:rsid w:val="008C4A02"/>
    <w:rsid w:val="008C4BD5"/>
    <w:rsid w:val="008C4BEF"/>
    <w:rsid w:val="008C5930"/>
    <w:rsid w:val="008C5E39"/>
    <w:rsid w:val="008C63B6"/>
    <w:rsid w:val="008C6874"/>
    <w:rsid w:val="008C6B48"/>
    <w:rsid w:val="008C7F47"/>
    <w:rsid w:val="008D0115"/>
    <w:rsid w:val="008D0528"/>
    <w:rsid w:val="008D06F6"/>
    <w:rsid w:val="008D0CCA"/>
    <w:rsid w:val="008D10DE"/>
    <w:rsid w:val="008D11E6"/>
    <w:rsid w:val="008D19BE"/>
    <w:rsid w:val="008D2202"/>
    <w:rsid w:val="008D235F"/>
    <w:rsid w:val="008D2582"/>
    <w:rsid w:val="008D2646"/>
    <w:rsid w:val="008D2F95"/>
    <w:rsid w:val="008D3706"/>
    <w:rsid w:val="008D41DA"/>
    <w:rsid w:val="008D4557"/>
    <w:rsid w:val="008D4BC4"/>
    <w:rsid w:val="008D4C39"/>
    <w:rsid w:val="008D4E0F"/>
    <w:rsid w:val="008D4F15"/>
    <w:rsid w:val="008D5CEB"/>
    <w:rsid w:val="008D6040"/>
    <w:rsid w:val="008D6387"/>
    <w:rsid w:val="008D7989"/>
    <w:rsid w:val="008D7FD8"/>
    <w:rsid w:val="008E019B"/>
    <w:rsid w:val="008E020C"/>
    <w:rsid w:val="008E027F"/>
    <w:rsid w:val="008E0440"/>
    <w:rsid w:val="008E0D4B"/>
    <w:rsid w:val="008E0FD6"/>
    <w:rsid w:val="008E144C"/>
    <w:rsid w:val="008E19C3"/>
    <w:rsid w:val="008E1E2D"/>
    <w:rsid w:val="008E21E2"/>
    <w:rsid w:val="008E22E4"/>
    <w:rsid w:val="008E2B7C"/>
    <w:rsid w:val="008E328B"/>
    <w:rsid w:val="008E3495"/>
    <w:rsid w:val="008E35B3"/>
    <w:rsid w:val="008E3C1A"/>
    <w:rsid w:val="008E3C3A"/>
    <w:rsid w:val="008E3F64"/>
    <w:rsid w:val="008E43F9"/>
    <w:rsid w:val="008E443A"/>
    <w:rsid w:val="008E4545"/>
    <w:rsid w:val="008E48F4"/>
    <w:rsid w:val="008E4A62"/>
    <w:rsid w:val="008E4DD5"/>
    <w:rsid w:val="008E4F0E"/>
    <w:rsid w:val="008E5A95"/>
    <w:rsid w:val="008E5F64"/>
    <w:rsid w:val="008E6196"/>
    <w:rsid w:val="008E6286"/>
    <w:rsid w:val="008E629F"/>
    <w:rsid w:val="008E69B4"/>
    <w:rsid w:val="008E6E0F"/>
    <w:rsid w:val="008E715B"/>
    <w:rsid w:val="008E716F"/>
    <w:rsid w:val="008E724A"/>
    <w:rsid w:val="008E760E"/>
    <w:rsid w:val="008E795E"/>
    <w:rsid w:val="008E7A92"/>
    <w:rsid w:val="008F001A"/>
    <w:rsid w:val="008F0B59"/>
    <w:rsid w:val="008F0ED8"/>
    <w:rsid w:val="008F0FD0"/>
    <w:rsid w:val="008F1006"/>
    <w:rsid w:val="008F118C"/>
    <w:rsid w:val="008F13C8"/>
    <w:rsid w:val="008F1CB5"/>
    <w:rsid w:val="008F1E46"/>
    <w:rsid w:val="008F20BB"/>
    <w:rsid w:val="008F22A0"/>
    <w:rsid w:val="008F2565"/>
    <w:rsid w:val="008F26C0"/>
    <w:rsid w:val="008F29E7"/>
    <w:rsid w:val="008F35C9"/>
    <w:rsid w:val="008F3F48"/>
    <w:rsid w:val="008F3F7A"/>
    <w:rsid w:val="008F44BC"/>
    <w:rsid w:val="008F4582"/>
    <w:rsid w:val="008F5096"/>
    <w:rsid w:val="008F6123"/>
    <w:rsid w:val="008F6156"/>
    <w:rsid w:val="008F656C"/>
    <w:rsid w:val="008F6C75"/>
    <w:rsid w:val="008F6F36"/>
    <w:rsid w:val="008F6F84"/>
    <w:rsid w:val="008F7144"/>
    <w:rsid w:val="008F747F"/>
    <w:rsid w:val="008F75A0"/>
    <w:rsid w:val="0090004D"/>
    <w:rsid w:val="00900370"/>
    <w:rsid w:val="009003EB"/>
    <w:rsid w:val="00900568"/>
    <w:rsid w:val="009009EF"/>
    <w:rsid w:val="00900E4C"/>
    <w:rsid w:val="0090108B"/>
    <w:rsid w:val="009010D7"/>
    <w:rsid w:val="009010EC"/>
    <w:rsid w:val="009011B6"/>
    <w:rsid w:val="009018C5"/>
    <w:rsid w:val="00902151"/>
    <w:rsid w:val="009025FD"/>
    <w:rsid w:val="009027DB"/>
    <w:rsid w:val="00903001"/>
    <w:rsid w:val="009031A6"/>
    <w:rsid w:val="009032A8"/>
    <w:rsid w:val="00903518"/>
    <w:rsid w:val="009037A5"/>
    <w:rsid w:val="00903A72"/>
    <w:rsid w:val="00903DA8"/>
    <w:rsid w:val="00903EC7"/>
    <w:rsid w:val="009040E2"/>
    <w:rsid w:val="009041B6"/>
    <w:rsid w:val="009045F2"/>
    <w:rsid w:val="00904C05"/>
    <w:rsid w:val="009052F9"/>
    <w:rsid w:val="00905A6B"/>
    <w:rsid w:val="00905C26"/>
    <w:rsid w:val="00905EA5"/>
    <w:rsid w:val="00905F9B"/>
    <w:rsid w:val="0090604C"/>
    <w:rsid w:val="00906115"/>
    <w:rsid w:val="00906245"/>
    <w:rsid w:val="009063F4"/>
    <w:rsid w:val="009068B3"/>
    <w:rsid w:val="00906991"/>
    <w:rsid w:val="00907884"/>
    <w:rsid w:val="009078DF"/>
    <w:rsid w:val="009079E5"/>
    <w:rsid w:val="00907E44"/>
    <w:rsid w:val="0091089B"/>
    <w:rsid w:val="00910CC7"/>
    <w:rsid w:val="0091144B"/>
    <w:rsid w:val="00911699"/>
    <w:rsid w:val="009119E1"/>
    <w:rsid w:val="009119E7"/>
    <w:rsid w:val="00911B5E"/>
    <w:rsid w:val="00911DB1"/>
    <w:rsid w:val="00911E4A"/>
    <w:rsid w:val="00911EC9"/>
    <w:rsid w:val="00911EF3"/>
    <w:rsid w:val="00911EFC"/>
    <w:rsid w:val="00912729"/>
    <w:rsid w:val="009131E3"/>
    <w:rsid w:val="00913498"/>
    <w:rsid w:val="009137FD"/>
    <w:rsid w:val="00913CF5"/>
    <w:rsid w:val="00913E20"/>
    <w:rsid w:val="00914521"/>
    <w:rsid w:val="009145B0"/>
    <w:rsid w:val="00914D20"/>
    <w:rsid w:val="00914F63"/>
    <w:rsid w:val="0091532B"/>
    <w:rsid w:val="009154CE"/>
    <w:rsid w:val="00915626"/>
    <w:rsid w:val="00915655"/>
    <w:rsid w:val="00915C23"/>
    <w:rsid w:val="00916876"/>
    <w:rsid w:val="00916B48"/>
    <w:rsid w:val="00916F3D"/>
    <w:rsid w:val="009171F9"/>
    <w:rsid w:val="00917866"/>
    <w:rsid w:val="00917B1C"/>
    <w:rsid w:val="00917C5F"/>
    <w:rsid w:val="00920746"/>
    <w:rsid w:val="00921C74"/>
    <w:rsid w:val="00922358"/>
    <w:rsid w:val="009229CD"/>
    <w:rsid w:val="00923084"/>
    <w:rsid w:val="0092346E"/>
    <w:rsid w:val="00924365"/>
    <w:rsid w:val="009243D8"/>
    <w:rsid w:val="0092457B"/>
    <w:rsid w:val="00924E4C"/>
    <w:rsid w:val="009250F2"/>
    <w:rsid w:val="0092526C"/>
    <w:rsid w:val="0092529D"/>
    <w:rsid w:val="009253FD"/>
    <w:rsid w:val="009256B4"/>
    <w:rsid w:val="00925AFE"/>
    <w:rsid w:val="009261A6"/>
    <w:rsid w:val="00926266"/>
    <w:rsid w:val="00926615"/>
    <w:rsid w:val="009267E5"/>
    <w:rsid w:val="00926AFC"/>
    <w:rsid w:val="0092719E"/>
    <w:rsid w:val="00927263"/>
    <w:rsid w:val="0092795C"/>
    <w:rsid w:val="00927E4B"/>
    <w:rsid w:val="00930746"/>
    <w:rsid w:val="00930EB7"/>
    <w:rsid w:val="009314AE"/>
    <w:rsid w:val="00931A2E"/>
    <w:rsid w:val="009320F1"/>
    <w:rsid w:val="00932438"/>
    <w:rsid w:val="00932680"/>
    <w:rsid w:val="00932879"/>
    <w:rsid w:val="00932C83"/>
    <w:rsid w:val="009334D2"/>
    <w:rsid w:val="00933E72"/>
    <w:rsid w:val="00934040"/>
    <w:rsid w:val="00934217"/>
    <w:rsid w:val="00934676"/>
    <w:rsid w:val="00934DC3"/>
    <w:rsid w:val="009350C9"/>
    <w:rsid w:val="009351BA"/>
    <w:rsid w:val="009353C3"/>
    <w:rsid w:val="0093573A"/>
    <w:rsid w:val="00935D1B"/>
    <w:rsid w:val="00935FF1"/>
    <w:rsid w:val="00936901"/>
    <w:rsid w:val="00936992"/>
    <w:rsid w:val="00937632"/>
    <w:rsid w:val="00937854"/>
    <w:rsid w:val="0093798B"/>
    <w:rsid w:val="00937C2B"/>
    <w:rsid w:val="00937C5D"/>
    <w:rsid w:val="00937CCD"/>
    <w:rsid w:val="00937DBF"/>
    <w:rsid w:val="00937DF0"/>
    <w:rsid w:val="00937E40"/>
    <w:rsid w:val="00937F80"/>
    <w:rsid w:val="009404E1"/>
    <w:rsid w:val="00941218"/>
    <w:rsid w:val="00941540"/>
    <w:rsid w:val="0094165C"/>
    <w:rsid w:val="00942445"/>
    <w:rsid w:val="00942716"/>
    <w:rsid w:val="00942991"/>
    <w:rsid w:val="00943CCF"/>
    <w:rsid w:val="00943FE2"/>
    <w:rsid w:val="00944477"/>
    <w:rsid w:val="009444BA"/>
    <w:rsid w:val="00944A9F"/>
    <w:rsid w:val="00944BD8"/>
    <w:rsid w:val="00944E1C"/>
    <w:rsid w:val="0094511A"/>
    <w:rsid w:val="00947117"/>
    <w:rsid w:val="00947189"/>
    <w:rsid w:val="00947437"/>
    <w:rsid w:val="009475B4"/>
    <w:rsid w:val="009479CA"/>
    <w:rsid w:val="00947C3E"/>
    <w:rsid w:val="00947DB6"/>
    <w:rsid w:val="009501F4"/>
    <w:rsid w:val="00950215"/>
    <w:rsid w:val="0095084D"/>
    <w:rsid w:val="0095097C"/>
    <w:rsid w:val="00950BB0"/>
    <w:rsid w:val="0095109D"/>
    <w:rsid w:val="00951236"/>
    <w:rsid w:val="009525E8"/>
    <w:rsid w:val="00952B25"/>
    <w:rsid w:val="00952B39"/>
    <w:rsid w:val="00952DCE"/>
    <w:rsid w:val="0095302A"/>
    <w:rsid w:val="00953223"/>
    <w:rsid w:val="009532DE"/>
    <w:rsid w:val="00953685"/>
    <w:rsid w:val="00953F4F"/>
    <w:rsid w:val="00953F95"/>
    <w:rsid w:val="0095409C"/>
    <w:rsid w:val="00954970"/>
    <w:rsid w:val="009553B2"/>
    <w:rsid w:val="00955617"/>
    <w:rsid w:val="00955854"/>
    <w:rsid w:val="009559E4"/>
    <w:rsid w:val="00955C25"/>
    <w:rsid w:val="00955E9C"/>
    <w:rsid w:val="00955FFB"/>
    <w:rsid w:val="00956422"/>
    <w:rsid w:val="00956C60"/>
    <w:rsid w:val="00956E35"/>
    <w:rsid w:val="009573BA"/>
    <w:rsid w:val="00957490"/>
    <w:rsid w:val="00957775"/>
    <w:rsid w:val="009579CB"/>
    <w:rsid w:val="00957AA8"/>
    <w:rsid w:val="00957DD7"/>
    <w:rsid w:val="00957F81"/>
    <w:rsid w:val="00960645"/>
    <w:rsid w:val="00960FE7"/>
    <w:rsid w:val="0096189C"/>
    <w:rsid w:val="0096264D"/>
    <w:rsid w:val="009632CA"/>
    <w:rsid w:val="00963523"/>
    <w:rsid w:val="00963808"/>
    <w:rsid w:val="009643B5"/>
    <w:rsid w:val="00964427"/>
    <w:rsid w:val="009654B8"/>
    <w:rsid w:val="009659D7"/>
    <w:rsid w:val="00965EE7"/>
    <w:rsid w:val="009662BA"/>
    <w:rsid w:val="009662C5"/>
    <w:rsid w:val="009663E2"/>
    <w:rsid w:val="009663ED"/>
    <w:rsid w:val="00966656"/>
    <w:rsid w:val="00966896"/>
    <w:rsid w:val="00966BD2"/>
    <w:rsid w:val="00966C0A"/>
    <w:rsid w:val="00967277"/>
    <w:rsid w:val="00967476"/>
    <w:rsid w:val="0096764A"/>
    <w:rsid w:val="00967CD8"/>
    <w:rsid w:val="00970194"/>
    <w:rsid w:val="009708B8"/>
    <w:rsid w:val="00970B44"/>
    <w:rsid w:val="00970BB9"/>
    <w:rsid w:val="00970E59"/>
    <w:rsid w:val="009716E4"/>
    <w:rsid w:val="00971A94"/>
    <w:rsid w:val="0097210F"/>
    <w:rsid w:val="0097260E"/>
    <w:rsid w:val="00972B34"/>
    <w:rsid w:val="00972B5A"/>
    <w:rsid w:val="00972D44"/>
    <w:rsid w:val="00973A74"/>
    <w:rsid w:val="00973CFD"/>
    <w:rsid w:val="00974027"/>
    <w:rsid w:val="00974514"/>
    <w:rsid w:val="009745DB"/>
    <w:rsid w:val="009747DD"/>
    <w:rsid w:val="00974A1A"/>
    <w:rsid w:val="00974B5C"/>
    <w:rsid w:val="00975D63"/>
    <w:rsid w:val="009760A0"/>
    <w:rsid w:val="0097624F"/>
    <w:rsid w:val="009762E8"/>
    <w:rsid w:val="00976707"/>
    <w:rsid w:val="00976FF7"/>
    <w:rsid w:val="00977031"/>
    <w:rsid w:val="0097774C"/>
    <w:rsid w:val="00977B60"/>
    <w:rsid w:val="00977F07"/>
    <w:rsid w:val="00977F0F"/>
    <w:rsid w:val="009801AA"/>
    <w:rsid w:val="00980808"/>
    <w:rsid w:val="00980F18"/>
    <w:rsid w:val="00980F27"/>
    <w:rsid w:val="00981477"/>
    <w:rsid w:val="00981556"/>
    <w:rsid w:val="00981706"/>
    <w:rsid w:val="0098192E"/>
    <w:rsid w:val="00981B9E"/>
    <w:rsid w:val="00981B9F"/>
    <w:rsid w:val="00981BAD"/>
    <w:rsid w:val="00982385"/>
    <w:rsid w:val="0098257F"/>
    <w:rsid w:val="009829C9"/>
    <w:rsid w:val="00983577"/>
    <w:rsid w:val="00983D31"/>
    <w:rsid w:val="009841D5"/>
    <w:rsid w:val="00984BFA"/>
    <w:rsid w:val="00985089"/>
    <w:rsid w:val="00985FAB"/>
    <w:rsid w:val="00986140"/>
    <w:rsid w:val="00986739"/>
    <w:rsid w:val="009869D7"/>
    <w:rsid w:val="00986F20"/>
    <w:rsid w:val="009870DC"/>
    <w:rsid w:val="00987BCC"/>
    <w:rsid w:val="00987DE5"/>
    <w:rsid w:val="00990DC0"/>
    <w:rsid w:val="00990F85"/>
    <w:rsid w:val="009917A0"/>
    <w:rsid w:val="009917E9"/>
    <w:rsid w:val="009918B9"/>
    <w:rsid w:val="00991E7B"/>
    <w:rsid w:val="009926D0"/>
    <w:rsid w:val="00992DEE"/>
    <w:rsid w:val="0099306C"/>
    <w:rsid w:val="009936F4"/>
    <w:rsid w:val="00993CDF"/>
    <w:rsid w:val="009946C5"/>
    <w:rsid w:val="00994728"/>
    <w:rsid w:val="0099528F"/>
    <w:rsid w:val="009953BB"/>
    <w:rsid w:val="00995C97"/>
    <w:rsid w:val="00995F3B"/>
    <w:rsid w:val="00995FE6"/>
    <w:rsid w:val="009962FB"/>
    <w:rsid w:val="00996307"/>
    <w:rsid w:val="009966FA"/>
    <w:rsid w:val="009970BF"/>
    <w:rsid w:val="009976E8"/>
    <w:rsid w:val="00997E51"/>
    <w:rsid w:val="00997FD4"/>
    <w:rsid w:val="009A0E1E"/>
    <w:rsid w:val="009A1096"/>
    <w:rsid w:val="009A15C0"/>
    <w:rsid w:val="009A1711"/>
    <w:rsid w:val="009A1A9E"/>
    <w:rsid w:val="009A1C69"/>
    <w:rsid w:val="009A1E58"/>
    <w:rsid w:val="009A1EDB"/>
    <w:rsid w:val="009A2574"/>
    <w:rsid w:val="009A267F"/>
    <w:rsid w:val="009A3330"/>
    <w:rsid w:val="009A368C"/>
    <w:rsid w:val="009A389C"/>
    <w:rsid w:val="009A39BE"/>
    <w:rsid w:val="009A3B8B"/>
    <w:rsid w:val="009A4328"/>
    <w:rsid w:val="009A481E"/>
    <w:rsid w:val="009A4CD3"/>
    <w:rsid w:val="009A4D78"/>
    <w:rsid w:val="009A5210"/>
    <w:rsid w:val="009A54EF"/>
    <w:rsid w:val="009A56E9"/>
    <w:rsid w:val="009A5703"/>
    <w:rsid w:val="009A581D"/>
    <w:rsid w:val="009A5B3B"/>
    <w:rsid w:val="009A6189"/>
    <w:rsid w:val="009A661F"/>
    <w:rsid w:val="009A6F76"/>
    <w:rsid w:val="009A70DB"/>
    <w:rsid w:val="009A7781"/>
    <w:rsid w:val="009A78C9"/>
    <w:rsid w:val="009A799C"/>
    <w:rsid w:val="009A7A53"/>
    <w:rsid w:val="009A7EF8"/>
    <w:rsid w:val="009B02D3"/>
    <w:rsid w:val="009B0351"/>
    <w:rsid w:val="009B0E28"/>
    <w:rsid w:val="009B159F"/>
    <w:rsid w:val="009B196F"/>
    <w:rsid w:val="009B1CBC"/>
    <w:rsid w:val="009B1FCD"/>
    <w:rsid w:val="009B1FE7"/>
    <w:rsid w:val="009B27D4"/>
    <w:rsid w:val="009B2DE5"/>
    <w:rsid w:val="009B34D6"/>
    <w:rsid w:val="009B38A8"/>
    <w:rsid w:val="009B4212"/>
    <w:rsid w:val="009B50AA"/>
    <w:rsid w:val="009B58B1"/>
    <w:rsid w:val="009B58B5"/>
    <w:rsid w:val="009B5A12"/>
    <w:rsid w:val="009B60E6"/>
    <w:rsid w:val="009B61FA"/>
    <w:rsid w:val="009B6227"/>
    <w:rsid w:val="009B6341"/>
    <w:rsid w:val="009B6537"/>
    <w:rsid w:val="009B6DB6"/>
    <w:rsid w:val="009B6E9F"/>
    <w:rsid w:val="009B70B2"/>
    <w:rsid w:val="009B7271"/>
    <w:rsid w:val="009B7681"/>
    <w:rsid w:val="009B78B2"/>
    <w:rsid w:val="009B7B16"/>
    <w:rsid w:val="009B7C4A"/>
    <w:rsid w:val="009C0085"/>
    <w:rsid w:val="009C0487"/>
    <w:rsid w:val="009C0C05"/>
    <w:rsid w:val="009C0E2D"/>
    <w:rsid w:val="009C0E8F"/>
    <w:rsid w:val="009C14C2"/>
    <w:rsid w:val="009C15FF"/>
    <w:rsid w:val="009C16A4"/>
    <w:rsid w:val="009C1846"/>
    <w:rsid w:val="009C1BA2"/>
    <w:rsid w:val="009C1C22"/>
    <w:rsid w:val="009C2EE6"/>
    <w:rsid w:val="009C2FA0"/>
    <w:rsid w:val="009C358E"/>
    <w:rsid w:val="009C384C"/>
    <w:rsid w:val="009C3859"/>
    <w:rsid w:val="009C3C73"/>
    <w:rsid w:val="009C41BC"/>
    <w:rsid w:val="009C44F1"/>
    <w:rsid w:val="009C497F"/>
    <w:rsid w:val="009C49AB"/>
    <w:rsid w:val="009C5FF0"/>
    <w:rsid w:val="009C6988"/>
    <w:rsid w:val="009C69EB"/>
    <w:rsid w:val="009C6A49"/>
    <w:rsid w:val="009C6DF7"/>
    <w:rsid w:val="009C70EF"/>
    <w:rsid w:val="009C7504"/>
    <w:rsid w:val="009C79A0"/>
    <w:rsid w:val="009C7B1E"/>
    <w:rsid w:val="009C7E59"/>
    <w:rsid w:val="009D01B6"/>
    <w:rsid w:val="009D06C2"/>
    <w:rsid w:val="009D06E0"/>
    <w:rsid w:val="009D07EB"/>
    <w:rsid w:val="009D07F9"/>
    <w:rsid w:val="009D0A68"/>
    <w:rsid w:val="009D0A6D"/>
    <w:rsid w:val="009D0FB6"/>
    <w:rsid w:val="009D16A3"/>
    <w:rsid w:val="009D170B"/>
    <w:rsid w:val="009D1788"/>
    <w:rsid w:val="009D182E"/>
    <w:rsid w:val="009D1C63"/>
    <w:rsid w:val="009D2335"/>
    <w:rsid w:val="009D2A49"/>
    <w:rsid w:val="009D2A8C"/>
    <w:rsid w:val="009D2E6A"/>
    <w:rsid w:val="009D31AD"/>
    <w:rsid w:val="009D3429"/>
    <w:rsid w:val="009D3602"/>
    <w:rsid w:val="009D57F2"/>
    <w:rsid w:val="009D60E5"/>
    <w:rsid w:val="009D6549"/>
    <w:rsid w:val="009D68C8"/>
    <w:rsid w:val="009D6BB2"/>
    <w:rsid w:val="009D7190"/>
    <w:rsid w:val="009D724C"/>
    <w:rsid w:val="009D72D0"/>
    <w:rsid w:val="009E0CB6"/>
    <w:rsid w:val="009E17D4"/>
    <w:rsid w:val="009E17EB"/>
    <w:rsid w:val="009E19F0"/>
    <w:rsid w:val="009E1E9A"/>
    <w:rsid w:val="009E2CC1"/>
    <w:rsid w:val="009E3146"/>
    <w:rsid w:val="009E39AE"/>
    <w:rsid w:val="009E3D36"/>
    <w:rsid w:val="009E3D59"/>
    <w:rsid w:val="009E3D6A"/>
    <w:rsid w:val="009E3F84"/>
    <w:rsid w:val="009E404B"/>
    <w:rsid w:val="009E4442"/>
    <w:rsid w:val="009E4A01"/>
    <w:rsid w:val="009E4C5E"/>
    <w:rsid w:val="009E4D23"/>
    <w:rsid w:val="009E4F0F"/>
    <w:rsid w:val="009E4F58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F01D4"/>
    <w:rsid w:val="009F0343"/>
    <w:rsid w:val="009F0513"/>
    <w:rsid w:val="009F0516"/>
    <w:rsid w:val="009F0849"/>
    <w:rsid w:val="009F1612"/>
    <w:rsid w:val="009F184D"/>
    <w:rsid w:val="009F1971"/>
    <w:rsid w:val="009F1D04"/>
    <w:rsid w:val="009F1DB5"/>
    <w:rsid w:val="009F2C95"/>
    <w:rsid w:val="009F34B3"/>
    <w:rsid w:val="009F350A"/>
    <w:rsid w:val="009F39A8"/>
    <w:rsid w:val="009F3A05"/>
    <w:rsid w:val="009F3AAD"/>
    <w:rsid w:val="009F4379"/>
    <w:rsid w:val="009F43D7"/>
    <w:rsid w:val="009F4406"/>
    <w:rsid w:val="009F46A6"/>
    <w:rsid w:val="009F4B99"/>
    <w:rsid w:val="009F4E6B"/>
    <w:rsid w:val="009F51D5"/>
    <w:rsid w:val="009F51E8"/>
    <w:rsid w:val="009F5C05"/>
    <w:rsid w:val="009F5C8C"/>
    <w:rsid w:val="009F5D9A"/>
    <w:rsid w:val="009F6763"/>
    <w:rsid w:val="009F6A28"/>
    <w:rsid w:val="009F6AC3"/>
    <w:rsid w:val="009F6D24"/>
    <w:rsid w:val="009F7339"/>
    <w:rsid w:val="009F7609"/>
    <w:rsid w:val="009F7B17"/>
    <w:rsid w:val="009F7B29"/>
    <w:rsid w:val="009F7B63"/>
    <w:rsid w:val="00A01A84"/>
    <w:rsid w:val="00A0277D"/>
    <w:rsid w:val="00A029D8"/>
    <w:rsid w:val="00A031E2"/>
    <w:rsid w:val="00A0412A"/>
    <w:rsid w:val="00A04643"/>
    <w:rsid w:val="00A04670"/>
    <w:rsid w:val="00A04954"/>
    <w:rsid w:val="00A04B49"/>
    <w:rsid w:val="00A04BAD"/>
    <w:rsid w:val="00A04C7A"/>
    <w:rsid w:val="00A05489"/>
    <w:rsid w:val="00A05905"/>
    <w:rsid w:val="00A05937"/>
    <w:rsid w:val="00A059B7"/>
    <w:rsid w:val="00A06717"/>
    <w:rsid w:val="00A068A6"/>
    <w:rsid w:val="00A06A49"/>
    <w:rsid w:val="00A06BE3"/>
    <w:rsid w:val="00A0707C"/>
    <w:rsid w:val="00A07099"/>
    <w:rsid w:val="00A0748A"/>
    <w:rsid w:val="00A0778D"/>
    <w:rsid w:val="00A07AC3"/>
    <w:rsid w:val="00A07AE2"/>
    <w:rsid w:val="00A07CAB"/>
    <w:rsid w:val="00A105F8"/>
    <w:rsid w:val="00A11235"/>
    <w:rsid w:val="00A118F9"/>
    <w:rsid w:val="00A11B3C"/>
    <w:rsid w:val="00A121B9"/>
    <w:rsid w:val="00A121BE"/>
    <w:rsid w:val="00A1249D"/>
    <w:rsid w:val="00A12B5B"/>
    <w:rsid w:val="00A13733"/>
    <w:rsid w:val="00A13D4F"/>
    <w:rsid w:val="00A144C3"/>
    <w:rsid w:val="00A1498A"/>
    <w:rsid w:val="00A149F7"/>
    <w:rsid w:val="00A152FB"/>
    <w:rsid w:val="00A1544E"/>
    <w:rsid w:val="00A15691"/>
    <w:rsid w:val="00A15A80"/>
    <w:rsid w:val="00A15CAB"/>
    <w:rsid w:val="00A15CE2"/>
    <w:rsid w:val="00A15D78"/>
    <w:rsid w:val="00A16693"/>
    <w:rsid w:val="00A16777"/>
    <w:rsid w:val="00A16AAF"/>
    <w:rsid w:val="00A16DA1"/>
    <w:rsid w:val="00A1708F"/>
    <w:rsid w:val="00A178D0"/>
    <w:rsid w:val="00A17ED2"/>
    <w:rsid w:val="00A20148"/>
    <w:rsid w:val="00A2034C"/>
    <w:rsid w:val="00A203B3"/>
    <w:rsid w:val="00A20844"/>
    <w:rsid w:val="00A20920"/>
    <w:rsid w:val="00A21078"/>
    <w:rsid w:val="00A213A6"/>
    <w:rsid w:val="00A2151F"/>
    <w:rsid w:val="00A21597"/>
    <w:rsid w:val="00A218EA"/>
    <w:rsid w:val="00A2190E"/>
    <w:rsid w:val="00A21CF7"/>
    <w:rsid w:val="00A21D4E"/>
    <w:rsid w:val="00A21EFF"/>
    <w:rsid w:val="00A21F9B"/>
    <w:rsid w:val="00A220A5"/>
    <w:rsid w:val="00A22430"/>
    <w:rsid w:val="00A2272D"/>
    <w:rsid w:val="00A227F2"/>
    <w:rsid w:val="00A2282C"/>
    <w:rsid w:val="00A23055"/>
    <w:rsid w:val="00A2338A"/>
    <w:rsid w:val="00A234F3"/>
    <w:rsid w:val="00A23C20"/>
    <w:rsid w:val="00A23C4F"/>
    <w:rsid w:val="00A2417E"/>
    <w:rsid w:val="00A241EE"/>
    <w:rsid w:val="00A24401"/>
    <w:rsid w:val="00A24C4E"/>
    <w:rsid w:val="00A24DB7"/>
    <w:rsid w:val="00A252BC"/>
    <w:rsid w:val="00A25361"/>
    <w:rsid w:val="00A256BB"/>
    <w:rsid w:val="00A257E5"/>
    <w:rsid w:val="00A25F9F"/>
    <w:rsid w:val="00A26126"/>
    <w:rsid w:val="00A2622F"/>
    <w:rsid w:val="00A2624C"/>
    <w:rsid w:val="00A26595"/>
    <w:rsid w:val="00A26AF3"/>
    <w:rsid w:val="00A26DC3"/>
    <w:rsid w:val="00A30160"/>
    <w:rsid w:val="00A301AA"/>
    <w:rsid w:val="00A30826"/>
    <w:rsid w:val="00A308B0"/>
    <w:rsid w:val="00A309FC"/>
    <w:rsid w:val="00A30A66"/>
    <w:rsid w:val="00A3108B"/>
    <w:rsid w:val="00A31518"/>
    <w:rsid w:val="00A31842"/>
    <w:rsid w:val="00A31AA8"/>
    <w:rsid w:val="00A31CCD"/>
    <w:rsid w:val="00A326B0"/>
    <w:rsid w:val="00A32789"/>
    <w:rsid w:val="00A32AFD"/>
    <w:rsid w:val="00A3330C"/>
    <w:rsid w:val="00A337DA"/>
    <w:rsid w:val="00A3387B"/>
    <w:rsid w:val="00A33A08"/>
    <w:rsid w:val="00A33B74"/>
    <w:rsid w:val="00A35252"/>
    <w:rsid w:val="00A36386"/>
    <w:rsid w:val="00A36688"/>
    <w:rsid w:val="00A368C0"/>
    <w:rsid w:val="00A369CC"/>
    <w:rsid w:val="00A3742D"/>
    <w:rsid w:val="00A37552"/>
    <w:rsid w:val="00A3764D"/>
    <w:rsid w:val="00A40453"/>
    <w:rsid w:val="00A408D6"/>
    <w:rsid w:val="00A40F69"/>
    <w:rsid w:val="00A41074"/>
    <w:rsid w:val="00A41600"/>
    <w:rsid w:val="00A41D2F"/>
    <w:rsid w:val="00A420A9"/>
    <w:rsid w:val="00A4230F"/>
    <w:rsid w:val="00A427E6"/>
    <w:rsid w:val="00A42F58"/>
    <w:rsid w:val="00A4340B"/>
    <w:rsid w:val="00A439CC"/>
    <w:rsid w:val="00A43ADA"/>
    <w:rsid w:val="00A43D0F"/>
    <w:rsid w:val="00A43D23"/>
    <w:rsid w:val="00A43F7E"/>
    <w:rsid w:val="00A44536"/>
    <w:rsid w:val="00A44638"/>
    <w:rsid w:val="00A44AA2"/>
    <w:rsid w:val="00A4573F"/>
    <w:rsid w:val="00A458BB"/>
    <w:rsid w:val="00A459C8"/>
    <w:rsid w:val="00A45E7A"/>
    <w:rsid w:val="00A4649A"/>
    <w:rsid w:val="00A46657"/>
    <w:rsid w:val="00A4687E"/>
    <w:rsid w:val="00A46D17"/>
    <w:rsid w:val="00A471F1"/>
    <w:rsid w:val="00A47CBF"/>
    <w:rsid w:val="00A47EB3"/>
    <w:rsid w:val="00A5007D"/>
    <w:rsid w:val="00A502B4"/>
    <w:rsid w:val="00A50766"/>
    <w:rsid w:val="00A50867"/>
    <w:rsid w:val="00A524B9"/>
    <w:rsid w:val="00A528C8"/>
    <w:rsid w:val="00A52968"/>
    <w:rsid w:val="00A52AB3"/>
    <w:rsid w:val="00A532BA"/>
    <w:rsid w:val="00A53D9A"/>
    <w:rsid w:val="00A5411E"/>
    <w:rsid w:val="00A5424C"/>
    <w:rsid w:val="00A5446C"/>
    <w:rsid w:val="00A545FC"/>
    <w:rsid w:val="00A5536E"/>
    <w:rsid w:val="00A560A0"/>
    <w:rsid w:val="00A560E4"/>
    <w:rsid w:val="00A561FE"/>
    <w:rsid w:val="00A563BC"/>
    <w:rsid w:val="00A575B9"/>
    <w:rsid w:val="00A610E5"/>
    <w:rsid w:val="00A61171"/>
    <w:rsid w:val="00A612F5"/>
    <w:rsid w:val="00A61497"/>
    <w:rsid w:val="00A6152D"/>
    <w:rsid w:val="00A6180C"/>
    <w:rsid w:val="00A61DEF"/>
    <w:rsid w:val="00A623FE"/>
    <w:rsid w:val="00A638B9"/>
    <w:rsid w:val="00A63E4E"/>
    <w:rsid w:val="00A64D20"/>
    <w:rsid w:val="00A64D58"/>
    <w:rsid w:val="00A6567A"/>
    <w:rsid w:val="00A65A25"/>
    <w:rsid w:val="00A65ADB"/>
    <w:rsid w:val="00A65D2C"/>
    <w:rsid w:val="00A66F9D"/>
    <w:rsid w:val="00A6728F"/>
    <w:rsid w:val="00A67833"/>
    <w:rsid w:val="00A67A0F"/>
    <w:rsid w:val="00A67A9A"/>
    <w:rsid w:val="00A67E3F"/>
    <w:rsid w:val="00A700C4"/>
    <w:rsid w:val="00A7013A"/>
    <w:rsid w:val="00A701C7"/>
    <w:rsid w:val="00A70295"/>
    <w:rsid w:val="00A705CB"/>
    <w:rsid w:val="00A70A73"/>
    <w:rsid w:val="00A70D52"/>
    <w:rsid w:val="00A70E93"/>
    <w:rsid w:val="00A71397"/>
    <w:rsid w:val="00A714F7"/>
    <w:rsid w:val="00A71B5D"/>
    <w:rsid w:val="00A71F1E"/>
    <w:rsid w:val="00A724E8"/>
    <w:rsid w:val="00A72CA4"/>
    <w:rsid w:val="00A72D19"/>
    <w:rsid w:val="00A73DA4"/>
    <w:rsid w:val="00A7438B"/>
    <w:rsid w:val="00A7445B"/>
    <w:rsid w:val="00A74461"/>
    <w:rsid w:val="00A74FAC"/>
    <w:rsid w:val="00A75847"/>
    <w:rsid w:val="00A75DB1"/>
    <w:rsid w:val="00A76059"/>
    <w:rsid w:val="00A760FF"/>
    <w:rsid w:val="00A76118"/>
    <w:rsid w:val="00A76218"/>
    <w:rsid w:val="00A76377"/>
    <w:rsid w:val="00A764D0"/>
    <w:rsid w:val="00A76916"/>
    <w:rsid w:val="00A76A6B"/>
    <w:rsid w:val="00A77B4C"/>
    <w:rsid w:val="00A77E88"/>
    <w:rsid w:val="00A80A1E"/>
    <w:rsid w:val="00A80D71"/>
    <w:rsid w:val="00A813DD"/>
    <w:rsid w:val="00A81995"/>
    <w:rsid w:val="00A81B72"/>
    <w:rsid w:val="00A81C89"/>
    <w:rsid w:val="00A81E49"/>
    <w:rsid w:val="00A81FE0"/>
    <w:rsid w:val="00A836C8"/>
    <w:rsid w:val="00A839AA"/>
    <w:rsid w:val="00A8494E"/>
    <w:rsid w:val="00A84A5D"/>
    <w:rsid w:val="00A85AE9"/>
    <w:rsid w:val="00A85E75"/>
    <w:rsid w:val="00A86BE8"/>
    <w:rsid w:val="00A86C1B"/>
    <w:rsid w:val="00A86CCB"/>
    <w:rsid w:val="00A86D37"/>
    <w:rsid w:val="00A86E27"/>
    <w:rsid w:val="00A87082"/>
    <w:rsid w:val="00A8771B"/>
    <w:rsid w:val="00A90552"/>
    <w:rsid w:val="00A90614"/>
    <w:rsid w:val="00A90C9C"/>
    <w:rsid w:val="00A90E23"/>
    <w:rsid w:val="00A90F18"/>
    <w:rsid w:val="00A90FA3"/>
    <w:rsid w:val="00A910F6"/>
    <w:rsid w:val="00A9153A"/>
    <w:rsid w:val="00A9225B"/>
    <w:rsid w:val="00A92721"/>
    <w:rsid w:val="00A92EA7"/>
    <w:rsid w:val="00A93011"/>
    <w:rsid w:val="00A935A8"/>
    <w:rsid w:val="00A93858"/>
    <w:rsid w:val="00A93B63"/>
    <w:rsid w:val="00A9457C"/>
    <w:rsid w:val="00A954BA"/>
    <w:rsid w:val="00A956B3"/>
    <w:rsid w:val="00A962DD"/>
    <w:rsid w:val="00A96859"/>
    <w:rsid w:val="00A96879"/>
    <w:rsid w:val="00A96930"/>
    <w:rsid w:val="00A96FED"/>
    <w:rsid w:val="00A9765C"/>
    <w:rsid w:val="00A979FE"/>
    <w:rsid w:val="00A97CAC"/>
    <w:rsid w:val="00A97F73"/>
    <w:rsid w:val="00AA0618"/>
    <w:rsid w:val="00AA06C7"/>
    <w:rsid w:val="00AA0DF7"/>
    <w:rsid w:val="00AA1277"/>
    <w:rsid w:val="00AA1629"/>
    <w:rsid w:val="00AA16B5"/>
    <w:rsid w:val="00AA19EC"/>
    <w:rsid w:val="00AA1A60"/>
    <w:rsid w:val="00AA1C99"/>
    <w:rsid w:val="00AA1D1E"/>
    <w:rsid w:val="00AA1D8A"/>
    <w:rsid w:val="00AA1E95"/>
    <w:rsid w:val="00AA284E"/>
    <w:rsid w:val="00AA2ABA"/>
    <w:rsid w:val="00AA2E3C"/>
    <w:rsid w:val="00AA3F7E"/>
    <w:rsid w:val="00AA43EE"/>
    <w:rsid w:val="00AA4996"/>
    <w:rsid w:val="00AA4AA7"/>
    <w:rsid w:val="00AA5668"/>
    <w:rsid w:val="00AA5769"/>
    <w:rsid w:val="00AA61BF"/>
    <w:rsid w:val="00AA6A61"/>
    <w:rsid w:val="00AA6B6C"/>
    <w:rsid w:val="00AA706A"/>
    <w:rsid w:val="00AA7325"/>
    <w:rsid w:val="00AB0319"/>
    <w:rsid w:val="00AB0486"/>
    <w:rsid w:val="00AB08D7"/>
    <w:rsid w:val="00AB0F6C"/>
    <w:rsid w:val="00AB0FB0"/>
    <w:rsid w:val="00AB1664"/>
    <w:rsid w:val="00AB1A4B"/>
    <w:rsid w:val="00AB1B82"/>
    <w:rsid w:val="00AB1C57"/>
    <w:rsid w:val="00AB1CBF"/>
    <w:rsid w:val="00AB2489"/>
    <w:rsid w:val="00AB2E20"/>
    <w:rsid w:val="00AB336D"/>
    <w:rsid w:val="00AB373C"/>
    <w:rsid w:val="00AB3C9D"/>
    <w:rsid w:val="00AB3D37"/>
    <w:rsid w:val="00AB3DEC"/>
    <w:rsid w:val="00AB3FD1"/>
    <w:rsid w:val="00AB411D"/>
    <w:rsid w:val="00AB4279"/>
    <w:rsid w:val="00AB4B47"/>
    <w:rsid w:val="00AB4DD3"/>
    <w:rsid w:val="00AB513E"/>
    <w:rsid w:val="00AB5300"/>
    <w:rsid w:val="00AB53A8"/>
    <w:rsid w:val="00AB5410"/>
    <w:rsid w:val="00AB592B"/>
    <w:rsid w:val="00AB5C85"/>
    <w:rsid w:val="00AB6694"/>
    <w:rsid w:val="00AB7AC3"/>
    <w:rsid w:val="00AC03B0"/>
    <w:rsid w:val="00AC085C"/>
    <w:rsid w:val="00AC0889"/>
    <w:rsid w:val="00AC09E6"/>
    <w:rsid w:val="00AC120D"/>
    <w:rsid w:val="00AC16D0"/>
    <w:rsid w:val="00AC1F0F"/>
    <w:rsid w:val="00AC2050"/>
    <w:rsid w:val="00AC21EE"/>
    <w:rsid w:val="00AC26D7"/>
    <w:rsid w:val="00AC2EA7"/>
    <w:rsid w:val="00AC3605"/>
    <w:rsid w:val="00AC36FE"/>
    <w:rsid w:val="00AC375F"/>
    <w:rsid w:val="00AC3C4A"/>
    <w:rsid w:val="00AC4402"/>
    <w:rsid w:val="00AC5038"/>
    <w:rsid w:val="00AC5388"/>
    <w:rsid w:val="00AC54F3"/>
    <w:rsid w:val="00AC5673"/>
    <w:rsid w:val="00AC5AEE"/>
    <w:rsid w:val="00AC6D94"/>
    <w:rsid w:val="00AC707C"/>
    <w:rsid w:val="00AC757E"/>
    <w:rsid w:val="00AC7C38"/>
    <w:rsid w:val="00AD000E"/>
    <w:rsid w:val="00AD066D"/>
    <w:rsid w:val="00AD0B94"/>
    <w:rsid w:val="00AD0C61"/>
    <w:rsid w:val="00AD0CD0"/>
    <w:rsid w:val="00AD0F75"/>
    <w:rsid w:val="00AD1546"/>
    <w:rsid w:val="00AD1A1A"/>
    <w:rsid w:val="00AD1B19"/>
    <w:rsid w:val="00AD1D39"/>
    <w:rsid w:val="00AD2A42"/>
    <w:rsid w:val="00AD2CF6"/>
    <w:rsid w:val="00AD3001"/>
    <w:rsid w:val="00AD31F9"/>
    <w:rsid w:val="00AD3506"/>
    <w:rsid w:val="00AD3828"/>
    <w:rsid w:val="00AD38CB"/>
    <w:rsid w:val="00AD3A9F"/>
    <w:rsid w:val="00AD4088"/>
    <w:rsid w:val="00AD47A7"/>
    <w:rsid w:val="00AD4D8E"/>
    <w:rsid w:val="00AD573E"/>
    <w:rsid w:val="00AD59DA"/>
    <w:rsid w:val="00AD59F9"/>
    <w:rsid w:val="00AD5EE6"/>
    <w:rsid w:val="00AD5F7D"/>
    <w:rsid w:val="00AD6136"/>
    <w:rsid w:val="00AD6797"/>
    <w:rsid w:val="00AD6D72"/>
    <w:rsid w:val="00AD6F74"/>
    <w:rsid w:val="00AD713D"/>
    <w:rsid w:val="00AD77F5"/>
    <w:rsid w:val="00AD799C"/>
    <w:rsid w:val="00AD7CE4"/>
    <w:rsid w:val="00AE0109"/>
    <w:rsid w:val="00AE036F"/>
    <w:rsid w:val="00AE0428"/>
    <w:rsid w:val="00AE048A"/>
    <w:rsid w:val="00AE0F9F"/>
    <w:rsid w:val="00AE1155"/>
    <w:rsid w:val="00AE116F"/>
    <w:rsid w:val="00AE2B3E"/>
    <w:rsid w:val="00AE4658"/>
    <w:rsid w:val="00AE4BFC"/>
    <w:rsid w:val="00AE4D50"/>
    <w:rsid w:val="00AE4F6D"/>
    <w:rsid w:val="00AE4FFB"/>
    <w:rsid w:val="00AE5958"/>
    <w:rsid w:val="00AE5AB7"/>
    <w:rsid w:val="00AE5C21"/>
    <w:rsid w:val="00AE5D55"/>
    <w:rsid w:val="00AE64E0"/>
    <w:rsid w:val="00AE6609"/>
    <w:rsid w:val="00AE6AD7"/>
    <w:rsid w:val="00AE6D87"/>
    <w:rsid w:val="00AE6ECD"/>
    <w:rsid w:val="00AE6FFF"/>
    <w:rsid w:val="00AE72AC"/>
    <w:rsid w:val="00AE7900"/>
    <w:rsid w:val="00AE7A80"/>
    <w:rsid w:val="00AE7DA4"/>
    <w:rsid w:val="00AF0260"/>
    <w:rsid w:val="00AF059C"/>
    <w:rsid w:val="00AF0647"/>
    <w:rsid w:val="00AF06AE"/>
    <w:rsid w:val="00AF0AF2"/>
    <w:rsid w:val="00AF0DE4"/>
    <w:rsid w:val="00AF0F20"/>
    <w:rsid w:val="00AF0FAA"/>
    <w:rsid w:val="00AF16F5"/>
    <w:rsid w:val="00AF18FF"/>
    <w:rsid w:val="00AF1C8E"/>
    <w:rsid w:val="00AF1F64"/>
    <w:rsid w:val="00AF21F7"/>
    <w:rsid w:val="00AF2313"/>
    <w:rsid w:val="00AF2337"/>
    <w:rsid w:val="00AF2554"/>
    <w:rsid w:val="00AF256D"/>
    <w:rsid w:val="00AF2621"/>
    <w:rsid w:val="00AF28F7"/>
    <w:rsid w:val="00AF2A28"/>
    <w:rsid w:val="00AF316E"/>
    <w:rsid w:val="00AF367B"/>
    <w:rsid w:val="00AF3B1F"/>
    <w:rsid w:val="00AF4489"/>
    <w:rsid w:val="00AF4E28"/>
    <w:rsid w:val="00AF5011"/>
    <w:rsid w:val="00AF5200"/>
    <w:rsid w:val="00AF55EE"/>
    <w:rsid w:val="00AF576A"/>
    <w:rsid w:val="00AF6248"/>
    <w:rsid w:val="00AF682C"/>
    <w:rsid w:val="00AF7056"/>
    <w:rsid w:val="00AF7306"/>
    <w:rsid w:val="00AF7730"/>
    <w:rsid w:val="00AF77C9"/>
    <w:rsid w:val="00AF7D14"/>
    <w:rsid w:val="00B000D8"/>
    <w:rsid w:val="00B001DF"/>
    <w:rsid w:val="00B004E6"/>
    <w:rsid w:val="00B00667"/>
    <w:rsid w:val="00B00A3E"/>
    <w:rsid w:val="00B00C33"/>
    <w:rsid w:val="00B00E8F"/>
    <w:rsid w:val="00B0101B"/>
    <w:rsid w:val="00B0122C"/>
    <w:rsid w:val="00B0166A"/>
    <w:rsid w:val="00B016FF"/>
    <w:rsid w:val="00B0179A"/>
    <w:rsid w:val="00B02437"/>
    <w:rsid w:val="00B039A0"/>
    <w:rsid w:val="00B048CA"/>
    <w:rsid w:val="00B048DB"/>
    <w:rsid w:val="00B04D0D"/>
    <w:rsid w:val="00B04DC2"/>
    <w:rsid w:val="00B0511F"/>
    <w:rsid w:val="00B05316"/>
    <w:rsid w:val="00B05467"/>
    <w:rsid w:val="00B059A9"/>
    <w:rsid w:val="00B06733"/>
    <w:rsid w:val="00B07ED3"/>
    <w:rsid w:val="00B102FA"/>
    <w:rsid w:val="00B1071D"/>
    <w:rsid w:val="00B10970"/>
    <w:rsid w:val="00B10E7B"/>
    <w:rsid w:val="00B10F4D"/>
    <w:rsid w:val="00B112AC"/>
    <w:rsid w:val="00B1168A"/>
    <w:rsid w:val="00B1168F"/>
    <w:rsid w:val="00B11730"/>
    <w:rsid w:val="00B1199B"/>
    <w:rsid w:val="00B11AB0"/>
    <w:rsid w:val="00B12319"/>
    <w:rsid w:val="00B12C6E"/>
    <w:rsid w:val="00B12F4F"/>
    <w:rsid w:val="00B13B2B"/>
    <w:rsid w:val="00B13C3F"/>
    <w:rsid w:val="00B13D58"/>
    <w:rsid w:val="00B13EE0"/>
    <w:rsid w:val="00B144BD"/>
    <w:rsid w:val="00B14D71"/>
    <w:rsid w:val="00B14FD9"/>
    <w:rsid w:val="00B15240"/>
    <w:rsid w:val="00B15316"/>
    <w:rsid w:val="00B153D0"/>
    <w:rsid w:val="00B1576D"/>
    <w:rsid w:val="00B1591A"/>
    <w:rsid w:val="00B15D7C"/>
    <w:rsid w:val="00B15F66"/>
    <w:rsid w:val="00B16186"/>
    <w:rsid w:val="00B163F5"/>
    <w:rsid w:val="00B166E7"/>
    <w:rsid w:val="00B16898"/>
    <w:rsid w:val="00B16D1C"/>
    <w:rsid w:val="00B16E03"/>
    <w:rsid w:val="00B179F9"/>
    <w:rsid w:val="00B17A02"/>
    <w:rsid w:val="00B17B80"/>
    <w:rsid w:val="00B17D53"/>
    <w:rsid w:val="00B2053E"/>
    <w:rsid w:val="00B2058F"/>
    <w:rsid w:val="00B205CB"/>
    <w:rsid w:val="00B20D54"/>
    <w:rsid w:val="00B213E6"/>
    <w:rsid w:val="00B216A2"/>
    <w:rsid w:val="00B224A6"/>
    <w:rsid w:val="00B22555"/>
    <w:rsid w:val="00B22BAB"/>
    <w:rsid w:val="00B22BCA"/>
    <w:rsid w:val="00B22D6F"/>
    <w:rsid w:val="00B22D74"/>
    <w:rsid w:val="00B234ED"/>
    <w:rsid w:val="00B23DB4"/>
    <w:rsid w:val="00B24D16"/>
    <w:rsid w:val="00B24E80"/>
    <w:rsid w:val="00B25486"/>
    <w:rsid w:val="00B259A4"/>
    <w:rsid w:val="00B25FD4"/>
    <w:rsid w:val="00B26EF7"/>
    <w:rsid w:val="00B2723A"/>
    <w:rsid w:val="00B273EC"/>
    <w:rsid w:val="00B274C1"/>
    <w:rsid w:val="00B27934"/>
    <w:rsid w:val="00B27F53"/>
    <w:rsid w:val="00B27FA1"/>
    <w:rsid w:val="00B3047A"/>
    <w:rsid w:val="00B307DB"/>
    <w:rsid w:val="00B3089B"/>
    <w:rsid w:val="00B30DE6"/>
    <w:rsid w:val="00B30FC8"/>
    <w:rsid w:val="00B31343"/>
    <w:rsid w:val="00B315EA"/>
    <w:rsid w:val="00B3176A"/>
    <w:rsid w:val="00B317C9"/>
    <w:rsid w:val="00B317D8"/>
    <w:rsid w:val="00B319E7"/>
    <w:rsid w:val="00B323EC"/>
    <w:rsid w:val="00B32618"/>
    <w:rsid w:val="00B32CFC"/>
    <w:rsid w:val="00B32D81"/>
    <w:rsid w:val="00B3419C"/>
    <w:rsid w:val="00B3490E"/>
    <w:rsid w:val="00B358ED"/>
    <w:rsid w:val="00B36342"/>
    <w:rsid w:val="00B36387"/>
    <w:rsid w:val="00B36414"/>
    <w:rsid w:val="00B36438"/>
    <w:rsid w:val="00B36ABA"/>
    <w:rsid w:val="00B36AD2"/>
    <w:rsid w:val="00B36F08"/>
    <w:rsid w:val="00B37569"/>
    <w:rsid w:val="00B37873"/>
    <w:rsid w:val="00B40359"/>
    <w:rsid w:val="00B40CD1"/>
    <w:rsid w:val="00B4128F"/>
    <w:rsid w:val="00B422F9"/>
    <w:rsid w:val="00B42637"/>
    <w:rsid w:val="00B428C2"/>
    <w:rsid w:val="00B42907"/>
    <w:rsid w:val="00B42E09"/>
    <w:rsid w:val="00B431B6"/>
    <w:rsid w:val="00B43937"/>
    <w:rsid w:val="00B4399A"/>
    <w:rsid w:val="00B43B26"/>
    <w:rsid w:val="00B43E4A"/>
    <w:rsid w:val="00B43E90"/>
    <w:rsid w:val="00B442D2"/>
    <w:rsid w:val="00B448B1"/>
    <w:rsid w:val="00B44DA1"/>
    <w:rsid w:val="00B44FBF"/>
    <w:rsid w:val="00B45295"/>
    <w:rsid w:val="00B4597C"/>
    <w:rsid w:val="00B45D84"/>
    <w:rsid w:val="00B45DB8"/>
    <w:rsid w:val="00B462F0"/>
    <w:rsid w:val="00B4630B"/>
    <w:rsid w:val="00B4650B"/>
    <w:rsid w:val="00B47C95"/>
    <w:rsid w:val="00B47D96"/>
    <w:rsid w:val="00B50225"/>
    <w:rsid w:val="00B50D2D"/>
    <w:rsid w:val="00B50DFE"/>
    <w:rsid w:val="00B515CB"/>
    <w:rsid w:val="00B5205A"/>
    <w:rsid w:val="00B5223B"/>
    <w:rsid w:val="00B528DF"/>
    <w:rsid w:val="00B53311"/>
    <w:rsid w:val="00B5382C"/>
    <w:rsid w:val="00B53B1C"/>
    <w:rsid w:val="00B53B3F"/>
    <w:rsid w:val="00B53B92"/>
    <w:rsid w:val="00B53DE5"/>
    <w:rsid w:val="00B5470F"/>
    <w:rsid w:val="00B5493D"/>
    <w:rsid w:val="00B54A0C"/>
    <w:rsid w:val="00B54D92"/>
    <w:rsid w:val="00B54EB7"/>
    <w:rsid w:val="00B5556B"/>
    <w:rsid w:val="00B5563F"/>
    <w:rsid w:val="00B55936"/>
    <w:rsid w:val="00B559C8"/>
    <w:rsid w:val="00B55CD2"/>
    <w:rsid w:val="00B55D66"/>
    <w:rsid w:val="00B55FF9"/>
    <w:rsid w:val="00B5635E"/>
    <w:rsid w:val="00B56CB1"/>
    <w:rsid w:val="00B56D60"/>
    <w:rsid w:val="00B56D68"/>
    <w:rsid w:val="00B56E32"/>
    <w:rsid w:val="00B5706F"/>
    <w:rsid w:val="00B574CE"/>
    <w:rsid w:val="00B6027F"/>
    <w:rsid w:val="00B608D8"/>
    <w:rsid w:val="00B608D9"/>
    <w:rsid w:val="00B60A3F"/>
    <w:rsid w:val="00B6126D"/>
    <w:rsid w:val="00B61365"/>
    <w:rsid w:val="00B6140C"/>
    <w:rsid w:val="00B6145A"/>
    <w:rsid w:val="00B61C38"/>
    <w:rsid w:val="00B622E7"/>
    <w:rsid w:val="00B62F9D"/>
    <w:rsid w:val="00B6342F"/>
    <w:rsid w:val="00B634AD"/>
    <w:rsid w:val="00B63BC7"/>
    <w:rsid w:val="00B645BC"/>
    <w:rsid w:val="00B64B00"/>
    <w:rsid w:val="00B65108"/>
    <w:rsid w:val="00B65178"/>
    <w:rsid w:val="00B666ED"/>
    <w:rsid w:val="00B66F12"/>
    <w:rsid w:val="00B675FB"/>
    <w:rsid w:val="00B67BC4"/>
    <w:rsid w:val="00B67D6C"/>
    <w:rsid w:val="00B70329"/>
    <w:rsid w:val="00B70615"/>
    <w:rsid w:val="00B7085A"/>
    <w:rsid w:val="00B71D9A"/>
    <w:rsid w:val="00B732BF"/>
    <w:rsid w:val="00B733AE"/>
    <w:rsid w:val="00B734A0"/>
    <w:rsid w:val="00B73787"/>
    <w:rsid w:val="00B73908"/>
    <w:rsid w:val="00B73BB4"/>
    <w:rsid w:val="00B73BDA"/>
    <w:rsid w:val="00B73FF6"/>
    <w:rsid w:val="00B75123"/>
    <w:rsid w:val="00B759C8"/>
    <w:rsid w:val="00B76499"/>
    <w:rsid w:val="00B76736"/>
    <w:rsid w:val="00B767DF"/>
    <w:rsid w:val="00B7698B"/>
    <w:rsid w:val="00B76C91"/>
    <w:rsid w:val="00B76CD9"/>
    <w:rsid w:val="00B7718E"/>
    <w:rsid w:val="00B779EF"/>
    <w:rsid w:val="00B77F8E"/>
    <w:rsid w:val="00B8058C"/>
    <w:rsid w:val="00B8071F"/>
    <w:rsid w:val="00B81456"/>
    <w:rsid w:val="00B82206"/>
    <w:rsid w:val="00B82994"/>
    <w:rsid w:val="00B83486"/>
    <w:rsid w:val="00B840CC"/>
    <w:rsid w:val="00B845E6"/>
    <w:rsid w:val="00B846C9"/>
    <w:rsid w:val="00B84898"/>
    <w:rsid w:val="00B84CAA"/>
    <w:rsid w:val="00B85785"/>
    <w:rsid w:val="00B85792"/>
    <w:rsid w:val="00B85A41"/>
    <w:rsid w:val="00B85C19"/>
    <w:rsid w:val="00B85C3A"/>
    <w:rsid w:val="00B861A7"/>
    <w:rsid w:val="00B8655C"/>
    <w:rsid w:val="00B8664D"/>
    <w:rsid w:val="00B867AD"/>
    <w:rsid w:val="00B867F4"/>
    <w:rsid w:val="00B86B52"/>
    <w:rsid w:val="00B8713A"/>
    <w:rsid w:val="00B87261"/>
    <w:rsid w:val="00B872C3"/>
    <w:rsid w:val="00B8760E"/>
    <w:rsid w:val="00B87999"/>
    <w:rsid w:val="00B87BCC"/>
    <w:rsid w:val="00B87C23"/>
    <w:rsid w:val="00B87E2B"/>
    <w:rsid w:val="00B900D5"/>
    <w:rsid w:val="00B90272"/>
    <w:rsid w:val="00B903CF"/>
    <w:rsid w:val="00B90A66"/>
    <w:rsid w:val="00B90BE9"/>
    <w:rsid w:val="00B91104"/>
    <w:rsid w:val="00B92397"/>
    <w:rsid w:val="00B92B22"/>
    <w:rsid w:val="00B92D49"/>
    <w:rsid w:val="00B92EAF"/>
    <w:rsid w:val="00B92F0E"/>
    <w:rsid w:val="00B933F6"/>
    <w:rsid w:val="00B935E3"/>
    <w:rsid w:val="00B93F05"/>
    <w:rsid w:val="00B94D9C"/>
    <w:rsid w:val="00B95295"/>
    <w:rsid w:val="00B956BA"/>
    <w:rsid w:val="00B95867"/>
    <w:rsid w:val="00B95B09"/>
    <w:rsid w:val="00B95D4B"/>
    <w:rsid w:val="00B962D5"/>
    <w:rsid w:val="00B96663"/>
    <w:rsid w:val="00B96A06"/>
    <w:rsid w:val="00B96E6D"/>
    <w:rsid w:val="00B974FE"/>
    <w:rsid w:val="00B97568"/>
    <w:rsid w:val="00B97825"/>
    <w:rsid w:val="00BA00DC"/>
    <w:rsid w:val="00BA00E6"/>
    <w:rsid w:val="00BA01F2"/>
    <w:rsid w:val="00BA0226"/>
    <w:rsid w:val="00BA0585"/>
    <w:rsid w:val="00BA0D6A"/>
    <w:rsid w:val="00BA0DFB"/>
    <w:rsid w:val="00BA1341"/>
    <w:rsid w:val="00BA13D4"/>
    <w:rsid w:val="00BA2298"/>
    <w:rsid w:val="00BA26CF"/>
    <w:rsid w:val="00BA26ED"/>
    <w:rsid w:val="00BA2B42"/>
    <w:rsid w:val="00BA30B2"/>
    <w:rsid w:val="00BA35C0"/>
    <w:rsid w:val="00BA3956"/>
    <w:rsid w:val="00BA3A90"/>
    <w:rsid w:val="00BA4048"/>
    <w:rsid w:val="00BA40BD"/>
    <w:rsid w:val="00BA4185"/>
    <w:rsid w:val="00BA4871"/>
    <w:rsid w:val="00BA527D"/>
    <w:rsid w:val="00BA54A3"/>
    <w:rsid w:val="00BA568F"/>
    <w:rsid w:val="00BA5701"/>
    <w:rsid w:val="00BA632C"/>
    <w:rsid w:val="00BA647E"/>
    <w:rsid w:val="00BA6505"/>
    <w:rsid w:val="00BA6577"/>
    <w:rsid w:val="00BA699B"/>
    <w:rsid w:val="00BA6A44"/>
    <w:rsid w:val="00BA6D33"/>
    <w:rsid w:val="00BA7663"/>
    <w:rsid w:val="00BB0AEE"/>
    <w:rsid w:val="00BB196C"/>
    <w:rsid w:val="00BB28BB"/>
    <w:rsid w:val="00BB28D1"/>
    <w:rsid w:val="00BB293C"/>
    <w:rsid w:val="00BB2AD6"/>
    <w:rsid w:val="00BB2E4D"/>
    <w:rsid w:val="00BB31E1"/>
    <w:rsid w:val="00BB32E1"/>
    <w:rsid w:val="00BB3467"/>
    <w:rsid w:val="00BB3C1A"/>
    <w:rsid w:val="00BB3CA0"/>
    <w:rsid w:val="00BB4024"/>
    <w:rsid w:val="00BB4070"/>
    <w:rsid w:val="00BB420D"/>
    <w:rsid w:val="00BB46AB"/>
    <w:rsid w:val="00BB4A59"/>
    <w:rsid w:val="00BB5244"/>
    <w:rsid w:val="00BB5CB6"/>
    <w:rsid w:val="00BB5DBD"/>
    <w:rsid w:val="00BB61EB"/>
    <w:rsid w:val="00BB667A"/>
    <w:rsid w:val="00BB66B1"/>
    <w:rsid w:val="00BB6C5D"/>
    <w:rsid w:val="00BB734A"/>
    <w:rsid w:val="00BB7BF9"/>
    <w:rsid w:val="00BC00D3"/>
    <w:rsid w:val="00BC0AD9"/>
    <w:rsid w:val="00BC1453"/>
    <w:rsid w:val="00BC1B19"/>
    <w:rsid w:val="00BC1E65"/>
    <w:rsid w:val="00BC2665"/>
    <w:rsid w:val="00BC2815"/>
    <w:rsid w:val="00BC2E1F"/>
    <w:rsid w:val="00BC3061"/>
    <w:rsid w:val="00BC314F"/>
    <w:rsid w:val="00BC3B4B"/>
    <w:rsid w:val="00BC3C31"/>
    <w:rsid w:val="00BC3D41"/>
    <w:rsid w:val="00BC491C"/>
    <w:rsid w:val="00BC4E14"/>
    <w:rsid w:val="00BC580C"/>
    <w:rsid w:val="00BC63F5"/>
    <w:rsid w:val="00BC65FD"/>
    <w:rsid w:val="00BC6859"/>
    <w:rsid w:val="00BC6CBE"/>
    <w:rsid w:val="00BC6F42"/>
    <w:rsid w:val="00BC72F7"/>
    <w:rsid w:val="00BC7460"/>
    <w:rsid w:val="00BC7A3F"/>
    <w:rsid w:val="00BC7B2E"/>
    <w:rsid w:val="00BC7F34"/>
    <w:rsid w:val="00BD05F5"/>
    <w:rsid w:val="00BD061F"/>
    <w:rsid w:val="00BD0ACA"/>
    <w:rsid w:val="00BD0C4D"/>
    <w:rsid w:val="00BD1369"/>
    <w:rsid w:val="00BD15E9"/>
    <w:rsid w:val="00BD16C9"/>
    <w:rsid w:val="00BD1A5B"/>
    <w:rsid w:val="00BD1BE1"/>
    <w:rsid w:val="00BD1F0E"/>
    <w:rsid w:val="00BD27AE"/>
    <w:rsid w:val="00BD2D69"/>
    <w:rsid w:val="00BD3166"/>
    <w:rsid w:val="00BD3376"/>
    <w:rsid w:val="00BD373F"/>
    <w:rsid w:val="00BD3741"/>
    <w:rsid w:val="00BD3A9F"/>
    <w:rsid w:val="00BD423B"/>
    <w:rsid w:val="00BD4266"/>
    <w:rsid w:val="00BD4A82"/>
    <w:rsid w:val="00BD4C0D"/>
    <w:rsid w:val="00BD5219"/>
    <w:rsid w:val="00BD5A44"/>
    <w:rsid w:val="00BD5B37"/>
    <w:rsid w:val="00BD5B4D"/>
    <w:rsid w:val="00BD5CA9"/>
    <w:rsid w:val="00BD5D64"/>
    <w:rsid w:val="00BD6236"/>
    <w:rsid w:val="00BD653B"/>
    <w:rsid w:val="00BD654E"/>
    <w:rsid w:val="00BD68DC"/>
    <w:rsid w:val="00BD6AB0"/>
    <w:rsid w:val="00BD6B70"/>
    <w:rsid w:val="00BD6D37"/>
    <w:rsid w:val="00BD6DBF"/>
    <w:rsid w:val="00BD6DED"/>
    <w:rsid w:val="00BD700C"/>
    <w:rsid w:val="00BD7254"/>
    <w:rsid w:val="00BD76F5"/>
    <w:rsid w:val="00BD77F0"/>
    <w:rsid w:val="00BD7DF6"/>
    <w:rsid w:val="00BE076A"/>
    <w:rsid w:val="00BE08DD"/>
    <w:rsid w:val="00BE0F57"/>
    <w:rsid w:val="00BE16D0"/>
    <w:rsid w:val="00BE1E61"/>
    <w:rsid w:val="00BE1FC9"/>
    <w:rsid w:val="00BE2035"/>
    <w:rsid w:val="00BE24D6"/>
    <w:rsid w:val="00BE25BD"/>
    <w:rsid w:val="00BE25D5"/>
    <w:rsid w:val="00BE2AC1"/>
    <w:rsid w:val="00BE2C6C"/>
    <w:rsid w:val="00BE2D8A"/>
    <w:rsid w:val="00BE2F6B"/>
    <w:rsid w:val="00BE3898"/>
    <w:rsid w:val="00BE3962"/>
    <w:rsid w:val="00BE4795"/>
    <w:rsid w:val="00BE48F9"/>
    <w:rsid w:val="00BE5165"/>
    <w:rsid w:val="00BE54D9"/>
    <w:rsid w:val="00BE54F0"/>
    <w:rsid w:val="00BE554B"/>
    <w:rsid w:val="00BE5B61"/>
    <w:rsid w:val="00BE5C37"/>
    <w:rsid w:val="00BE5C6C"/>
    <w:rsid w:val="00BE5CF3"/>
    <w:rsid w:val="00BE6136"/>
    <w:rsid w:val="00BE619C"/>
    <w:rsid w:val="00BE6677"/>
    <w:rsid w:val="00BE67B7"/>
    <w:rsid w:val="00BE695F"/>
    <w:rsid w:val="00BE6E9C"/>
    <w:rsid w:val="00BE7119"/>
    <w:rsid w:val="00BE7290"/>
    <w:rsid w:val="00BE782F"/>
    <w:rsid w:val="00BE7864"/>
    <w:rsid w:val="00BE7AA7"/>
    <w:rsid w:val="00BE7D30"/>
    <w:rsid w:val="00BE7D6D"/>
    <w:rsid w:val="00BF0100"/>
    <w:rsid w:val="00BF08C2"/>
    <w:rsid w:val="00BF09BC"/>
    <w:rsid w:val="00BF0D75"/>
    <w:rsid w:val="00BF0DA4"/>
    <w:rsid w:val="00BF129E"/>
    <w:rsid w:val="00BF1753"/>
    <w:rsid w:val="00BF17BD"/>
    <w:rsid w:val="00BF1838"/>
    <w:rsid w:val="00BF2148"/>
    <w:rsid w:val="00BF23EA"/>
    <w:rsid w:val="00BF2825"/>
    <w:rsid w:val="00BF294B"/>
    <w:rsid w:val="00BF2DF7"/>
    <w:rsid w:val="00BF2E5D"/>
    <w:rsid w:val="00BF30D9"/>
    <w:rsid w:val="00BF33FC"/>
    <w:rsid w:val="00BF35BC"/>
    <w:rsid w:val="00BF36D7"/>
    <w:rsid w:val="00BF36EC"/>
    <w:rsid w:val="00BF376A"/>
    <w:rsid w:val="00BF3ACC"/>
    <w:rsid w:val="00BF4085"/>
    <w:rsid w:val="00BF42B6"/>
    <w:rsid w:val="00BF505F"/>
    <w:rsid w:val="00BF5111"/>
    <w:rsid w:val="00BF5F4A"/>
    <w:rsid w:val="00BF6176"/>
    <w:rsid w:val="00BF69EF"/>
    <w:rsid w:val="00BF6A93"/>
    <w:rsid w:val="00BF6C57"/>
    <w:rsid w:val="00BF707C"/>
    <w:rsid w:val="00BF745D"/>
    <w:rsid w:val="00BF7583"/>
    <w:rsid w:val="00BF792A"/>
    <w:rsid w:val="00BF7B91"/>
    <w:rsid w:val="00BF7E9D"/>
    <w:rsid w:val="00C0024F"/>
    <w:rsid w:val="00C01286"/>
    <w:rsid w:val="00C01BC3"/>
    <w:rsid w:val="00C0202D"/>
    <w:rsid w:val="00C0208C"/>
    <w:rsid w:val="00C024D4"/>
    <w:rsid w:val="00C027A4"/>
    <w:rsid w:val="00C02881"/>
    <w:rsid w:val="00C02F88"/>
    <w:rsid w:val="00C03224"/>
    <w:rsid w:val="00C04161"/>
    <w:rsid w:val="00C043B1"/>
    <w:rsid w:val="00C04B28"/>
    <w:rsid w:val="00C04DE0"/>
    <w:rsid w:val="00C051C9"/>
    <w:rsid w:val="00C05553"/>
    <w:rsid w:val="00C06397"/>
    <w:rsid w:val="00C06935"/>
    <w:rsid w:val="00C06F72"/>
    <w:rsid w:val="00C06F82"/>
    <w:rsid w:val="00C07B49"/>
    <w:rsid w:val="00C07EAC"/>
    <w:rsid w:val="00C07F3A"/>
    <w:rsid w:val="00C10519"/>
    <w:rsid w:val="00C111A9"/>
    <w:rsid w:val="00C11933"/>
    <w:rsid w:val="00C1195F"/>
    <w:rsid w:val="00C11DCB"/>
    <w:rsid w:val="00C1219E"/>
    <w:rsid w:val="00C12396"/>
    <w:rsid w:val="00C126D5"/>
    <w:rsid w:val="00C126F8"/>
    <w:rsid w:val="00C12810"/>
    <w:rsid w:val="00C13081"/>
    <w:rsid w:val="00C13093"/>
    <w:rsid w:val="00C130F0"/>
    <w:rsid w:val="00C13559"/>
    <w:rsid w:val="00C13DA3"/>
    <w:rsid w:val="00C142AE"/>
    <w:rsid w:val="00C1453F"/>
    <w:rsid w:val="00C14BA7"/>
    <w:rsid w:val="00C14C2B"/>
    <w:rsid w:val="00C15C55"/>
    <w:rsid w:val="00C1670F"/>
    <w:rsid w:val="00C16B4D"/>
    <w:rsid w:val="00C170A5"/>
    <w:rsid w:val="00C1751B"/>
    <w:rsid w:val="00C1756F"/>
    <w:rsid w:val="00C1777E"/>
    <w:rsid w:val="00C17E26"/>
    <w:rsid w:val="00C17FDF"/>
    <w:rsid w:val="00C2004D"/>
    <w:rsid w:val="00C20C76"/>
    <w:rsid w:val="00C20EC2"/>
    <w:rsid w:val="00C21314"/>
    <w:rsid w:val="00C216C4"/>
    <w:rsid w:val="00C21752"/>
    <w:rsid w:val="00C23145"/>
    <w:rsid w:val="00C23716"/>
    <w:rsid w:val="00C237B9"/>
    <w:rsid w:val="00C23C09"/>
    <w:rsid w:val="00C23CA6"/>
    <w:rsid w:val="00C24544"/>
    <w:rsid w:val="00C2493F"/>
    <w:rsid w:val="00C24ED8"/>
    <w:rsid w:val="00C24FA6"/>
    <w:rsid w:val="00C2592B"/>
    <w:rsid w:val="00C259E7"/>
    <w:rsid w:val="00C25D8C"/>
    <w:rsid w:val="00C26320"/>
    <w:rsid w:val="00C27235"/>
    <w:rsid w:val="00C3053F"/>
    <w:rsid w:val="00C30730"/>
    <w:rsid w:val="00C31326"/>
    <w:rsid w:val="00C313F3"/>
    <w:rsid w:val="00C314A0"/>
    <w:rsid w:val="00C31829"/>
    <w:rsid w:val="00C3187A"/>
    <w:rsid w:val="00C31BAD"/>
    <w:rsid w:val="00C31CA0"/>
    <w:rsid w:val="00C32082"/>
    <w:rsid w:val="00C3219F"/>
    <w:rsid w:val="00C3292E"/>
    <w:rsid w:val="00C32E31"/>
    <w:rsid w:val="00C33799"/>
    <w:rsid w:val="00C3402B"/>
    <w:rsid w:val="00C3435D"/>
    <w:rsid w:val="00C34496"/>
    <w:rsid w:val="00C34525"/>
    <w:rsid w:val="00C34844"/>
    <w:rsid w:val="00C35125"/>
    <w:rsid w:val="00C35688"/>
    <w:rsid w:val="00C35F09"/>
    <w:rsid w:val="00C36035"/>
    <w:rsid w:val="00C360B0"/>
    <w:rsid w:val="00C36165"/>
    <w:rsid w:val="00C36474"/>
    <w:rsid w:val="00C3663C"/>
    <w:rsid w:val="00C36683"/>
    <w:rsid w:val="00C36F28"/>
    <w:rsid w:val="00C37456"/>
    <w:rsid w:val="00C37F8D"/>
    <w:rsid w:val="00C40165"/>
    <w:rsid w:val="00C403B2"/>
    <w:rsid w:val="00C41427"/>
    <w:rsid w:val="00C414C0"/>
    <w:rsid w:val="00C41621"/>
    <w:rsid w:val="00C41A3D"/>
    <w:rsid w:val="00C41F51"/>
    <w:rsid w:val="00C43059"/>
    <w:rsid w:val="00C43162"/>
    <w:rsid w:val="00C432E7"/>
    <w:rsid w:val="00C4391F"/>
    <w:rsid w:val="00C44050"/>
    <w:rsid w:val="00C44140"/>
    <w:rsid w:val="00C44542"/>
    <w:rsid w:val="00C44622"/>
    <w:rsid w:val="00C45D3A"/>
    <w:rsid w:val="00C45E69"/>
    <w:rsid w:val="00C469CC"/>
    <w:rsid w:val="00C46B13"/>
    <w:rsid w:val="00C471BF"/>
    <w:rsid w:val="00C475CC"/>
    <w:rsid w:val="00C47855"/>
    <w:rsid w:val="00C47E9F"/>
    <w:rsid w:val="00C50215"/>
    <w:rsid w:val="00C509C9"/>
    <w:rsid w:val="00C50E23"/>
    <w:rsid w:val="00C50F40"/>
    <w:rsid w:val="00C51395"/>
    <w:rsid w:val="00C5173C"/>
    <w:rsid w:val="00C51930"/>
    <w:rsid w:val="00C51B2F"/>
    <w:rsid w:val="00C51B5B"/>
    <w:rsid w:val="00C52441"/>
    <w:rsid w:val="00C52652"/>
    <w:rsid w:val="00C52B42"/>
    <w:rsid w:val="00C52CAB"/>
    <w:rsid w:val="00C53091"/>
    <w:rsid w:val="00C53757"/>
    <w:rsid w:val="00C5380C"/>
    <w:rsid w:val="00C54327"/>
    <w:rsid w:val="00C544F6"/>
    <w:rsid w:val="00C54580"/>
    <w:rsid w:val="00C54591"/>
    <w:rsid w:val="00C55175"/>
    <w:rsid w:val="00C551C8"/>
    <w:rsid w:val="00C55371"/>
    <w:rsid w:val="00C55EBB"/>
    <w:rsid w:val="00C563F8"/>
    <w:rsid w:val="00C56743"/>
    <w:rsid w:val="00C569AF"/>
    <w:rsid w:val="00C56EC0"/>
    <w:rsid w:val="00C56FCD"/>
    <w:rsid w:val="00C5732E"/>
    <w:rsid w:val="00C576CF"/>
    <w:rsid w:val="00C57ABA"/>
    <w:rsid w:val="00C6044E"/>
    <w:rsid w:val="00C6146E"/>
    <w:rsid w:val="00C615A4"/>
    <w:rsid w:val="00C61646"/>
    <w:rsid w:val="00C6180A"/>
    <w:rsid w:val="00C61D1D"/>
    <w:rsid w:val="00C61DFE"/>
    <w:rsid w:val="00C61FC9"/>
    <w:rsid w:val="00C625A4"/>
    <w:rsid w:val="00C62971"/>
    <w:rsid w:val="00C62FAB"/>
    <w:rsid w:val="00C63C77"/>
    <w:rsid w:val="00C63E2A"/>
    <w:rsid w:val="00C642A4"/>
    <w:rsid w:val="00C64487"/>
    <w:rsid w:val="00C64D45"/>
    <w:rsid w:val="00C64F45"/>
    <w:rsid w:val="00C653CB"/>
    <w:rsid w:val="00C65BD6"/>
    <w:rsid w:val="00C66922"/>
    <w:rsid w:val="00C66FE9"/>
    <w:rsid w:val="00C67245"/>
    <w:rsid w:val="00C67D57"/>
    <w:rsid w:val="00C67FE9"/>
    <w:rsid w:val="00C703CC"/>
    <w:rsid w:val="00C7054B"/>
    <w:rsid w:val="00C70EAD"/>
    <w:rsid w:val="00C70FE4"/>
    <w:rsid w:val="00C711C5"/>
    <w:rsid w:val="00C716A9"/>
    <w:rsid w:val="00C71EEF"/>
    <w:rsid w:val="00C72135"/>
    <w:rsid w:val="00C726A8"/>
    <w:rsid w:val="00C72786"/>
    <w:rsid w:val="00C73018"/>
    <w:rsid w:val="00C73324"/>
    <w:rsid w:val="00C7338F"/>
    <w:rsid w:val="00C734BD"/>
    <w:rsid w:val="00C73812"/>
    <w:rsid w:val="00C73C9A"/>
    <w:rsid w:val="00C73D74"/>
    <w:rsid w:val="00C741E7"/>
    <w:rsid w:val="00C74328"/>
    <w:rsid w:val="00C74777"/>
    <w:rsid w:val="00C748D8"/>
    <w:rsid w:val="00C74B22"/>
    <w:rsid w:val="00C74E19"/>
    <w:rsid w:val="00C752D9"/>
    <w:rsid w:val="00C762EC"/>
    <w:rsid w:val="00C77218"/>
    <w:rsid w:val="00C774EB"/>
    <w:rsid w:val="00C77D6C"/>
    <w:rsid w:val="00C77EE8"/>
    <w:rsid w:val="00C80570"/>
    <w:rsid w:val="00C80703"/>
    <w:rsid w:val="00C80F23"/>
    <w:rsid w:val="00C810F4"/>
    <w:rsid w:val="00C811DF"/>
    <w:rsid w:val="00C81A45"/>
    <w:rsid w:val="00C81AB3"/>
    <w:rsid w:val="00C81E76"/>
    <w:rsid w:val="00C82750"/>
    <w:rsid w:val="00C827F6"/>
    <w:rsid w:val="00C835E5"/>
    <w:rsid w:val="00C838EE"/>
    <w:rsid w:val="00C840F5"/>
    <w:rsid w:val="00C84374"/>
    <w:rsid w:val="00C843DA"/>
    <w:rsid w:val="00C845FF"/>
    <w:rsid w:val="00C851F8"/>
    <w:rsid w:val="00C8534C"/>
    <w:rsid w:val="00C85403"/>
    <w:rsid w:val="00C855A6"/>
    <w:rsid w:val="00C85673"/>
    <w:rsid w:val="00C85A09"/>
    <w:rsid w:val="00C86AFE"/>
    <w:rsid w:val="00C86EF9"/>
    <w:rsid w:val="00C876AB"/>
    <w:rsid w:val="00C87861"/>
    <w:rsid w:val="00C879AA"/>
    <w:rsid w:val="00C87F86"/>
    <w:rsid w:val="00C900D5"/>
    <w:rsid w:val="00C903C3"/>
    <w:rsid w:val="00C904CF"/>
    <w:rsid w:val="00C90937"/>
    <w:rsid w:val="00C90D36"/>
    <w:rsid w:val="00C90E63"/>
    <w:rsid w:val="00C9164A"/>
    <w:rsid w:val="00C91A08"/>
    <w:rsid w:val="00C91BD0"/>
    <w:rsid w:val="00C9235D"/>
    <w:rsid w:val="00C92990"/>
    <w:rsid w:val="00C92ED6"/>
    <w:rsid w:val="00C932AB"/>
    <w:rsid w:val="00C933CD"/>
    <w:rsid w:val="00C934D5"/>
    <w:rsid w:val="00C9390B"/>
    <w:rsid w:val="00C93BB1"/>
    <w:rsid w:val="00C93E75"/>
    <w:rsid w:val="00C94276"/>
    <w:rsid w:val="00C94F31"/>
    <w:rsid w:val="00C954C7"/>
    <w:rsid w:val="00C95B07"/>
    <w:rsid w:val="00C962A1"/>
    <w:rsid w:val="00C964D4"/>
    <w:rsid w:val="00C977EE"/>
    <w:rsid w:val="00CA0147"/>
    <w:rsid w:val="00CA0200"/>
    <w:rsid w:val="00CA02AB"/>
    <w:rsid w:val="00CA0645"/>
    <w:rsid w:val="00CA0677"/>
    <w:rsid w:val="00CA0C52"/>
    <w:rsid w:val="00CA11D5"/>
    <w:rsid w:val="00CA1247"/>
    <w:rsid w:val="00CA14A6"/>
    <w:rsid w:val="00CA1A7A"/>
    <w:rsid w:val="00CA1E27"/>
    <w:rsid w:val="00CA1E5B"/>
    <w:rsid w:val="00CA1E6E"/>
    <w:rsid w:val="00CA1E84"/>
    <w:rsid w:val="00CA3214"/>
    <w:rsid w:val="00CA33C2"/>
    <w:rsid w:val="00CA3597"/>
    <w:rsid w:val="00CA3D1C"/>
    <w:rsid w:val="00CA3EA9"/>
    <w:rsid w:val="00CA3ED9"/>
    <w:rsid w:val="00CA46CA"/>
    <w:rsid w:val="00CA4721"/>
    <w:rsid w:val="00CA4974"/>
    <w:rsid w:val="00CA4D94"/>
    <w:rsid w:val="00CA4E7A"/>
    <w:rsid w:val="00CA5225"/>
    <w:rsid w:val="00CA6416"/>
    <w:rsid w:val="00CA79BB"/>
    <w:rsid w:val="00CA7C23"/>
    <w:rsid w:val="00CA7FBD"/>
    <w:rsid w:val="00CB006A"/>
    <w:rsid w:val="00CB0126"/>
    <w:rsid w:val="00CB0F41"/>
    <w:rsid w:val="00CB15C7"/>
    <w:rsid w:val="00CB17C6"/>
    <w:rsid w:val="00CB2066"/>
    <w:rsid w:val="00CB23D4"/>
    <w:rsid w:val="00CB24E5"/>
    <w:rsid w:val="00CB2BCE"/>
    <w:rsid w:val="00CB3120"/>
    <w:rsid w:val="00CB3798"/>
    <w:rsid w:val="00CB4204"/>
    <w:rsid w:val="00CB4C99"/>
    <w:rsid w:val="00CB504E"/>
    <w:rsid w:val="00CB51C5"/>
    <w:rsid w:val="00CB55EC"/>
    <w:rsid w:val="00CB5BB6"/>
    <w:rsid w:val="00CB5FF4"/>
    <w:rsid w:val="00CB61D9"/>
    <w:rsid w:val="00CB62B9"/>
    <w:rsid w:val="00CB6394"/>
    <w:rsid w:val="00CB71C8"/>
    <w:rsid w:val="00CB7362"/>
    <w:rsid w:val="00CB79B9"/>
    <w:rsid w:val="00CB7C71"/>
    <w:rsid w:val="00CC0598"/>
    <w:rsid w:val="00CC07B8"/>
    <w:rsid w:val="00CC0DD7"/>
    <w:rsid w:val="00CC1803"/>
    <w:rsid w:val="00CC197A"/>
    <w:rsid w:val="00CC1CC1"/>
    <w:rsid w:val="00CC1E88"/>
    <w:rsid w:val="00CC2684"/>
    <w:rsid w:val="00CC26D4"/>
    <w:rsid w:val="00CC2732"/>
    <w:rsid w:val="00CC277C"/>
    <w:rsid w:val="00CC2907"/>
    <w:rsid w:val="00CC2D43"/>
    <w:rsid w:val="00CC3874"/>
    <w:rsid w:val="00CC51CF"/>
    <w:rsid w:val="00CC5921"/>
    <w:rsid w:val="00CC5D98"/>
    <w:rsid w:val="00CC5E8A"/>
    <w:rsid w:val="00CC6BDD"/>
    <w:rsid w:val="00CC6D0B"/>
    <w:rsid w:val="00CC7001"/>
    <w:rsid w:val="00CC72EE"/>
    <w:rsid w:val="00CC777F"/>
    <w:rsid w:val="00CC7817"/>
    <w:rsid w:val="00CC7995"/>
    <w:rsid w:val="00CC7B74"/>
    <w:rsid w:val="00CC7F1E"/>
    <w:rsid w:val="00CD0E4E"/>
    <w:rsid w:val="00CD0EA8"/>
    <w:rsid w:val="00CD129C"/>
    <w:rsid w:val="00CD1AFD"/>
    <w:rsid w:val="00CD1E43"/>
    <w:rsid w:val="00CD22C2"/>
    <w:rsid w:val="00CD29F2"/>
    <w:rsid w:val="00CD2AF8"/>
    <w:rsid w:val="00CD36F3"/>
    <w:rsid w:val="00CD3F51"/>
    <w:rsid w:val="00CD41A1"/>
    <w:rsid w:val="00CD41B3"/>
    <w:rsid w:val="00CD44E7"/>
    <w:rsid w:val="00CD4A2E"/>
    <w:rsid w:val="00CD4D01"/>
    <w:rsid w:val="00CD4FFC"/>
    <w:rsid w:val="00CD53E7"/>
    <w:rsid w:val="00CD54F6"/>
    <w:rsid w:val="00CD611A"/>
    <w:rsid w:val="00CD62DD"/>
    <w:rsid w:val="00CD65FE"/>
    <w:rsid w:val="00CD692A"/>
    <w:rsid w:val="00CD78B1"/>
    <w:rsid w:val="00CD78B7"/>
    <w:rsid w:val="00CE02FD"/>
    <w:rsid w:val="00CE0799"/>
    <w:rsid w:val="00CE080B"/>
    <w:rsid w:val="00CE0B27"/>
    <w:rsid w:val="00CE1345"/>
    <w:rsid w:val="00CE13BD"/>
    <w:rsid w:val="00CE1910"/>
    <w:rsid w:val="00CE23D6"/>
    <w:rsid w:val="00CE2483"/>
    <w:rsid w:val="00CE28E7"/>
    <w:rsid w:val="00CE298E"/>
    <w:rsid w:val="00CE29A3"/>
    <w:rsid w:val="00CE2C74"/>
    <w:rsid w:val="00CE30F3"/>
    <w:rsid w:val="00CE311F"/>
    <w:rsid w:val="00CE3133"/>
    <w:rsid w:val="00CE3DC3"/>
    <w:rsid w:val="00CE4108"/>
    <w:rsid w:val="00CE4414"/>
    <w:rsid w:val="00CE4C3C"/>
    <w:rsid w:val="00CE4CD3"/>
    <w:rsid w:val="00CE4DF7"/>
    <w:rsid w:val="00CE51BC"/>
    <w:rsid w:val="00CE551F"/>
    <w:rsid w:val="00CE57E8"/>
    <w:rsid w:val="00CE58A0"/>
    <w:rsid w:val="00CE5BB7"/>
    <w:rsid w:val="00CE72F1"/>
    <w:rsid w:val="00CE7340"/>
    <w:rsid w:val="00CE753A"/>
    <w:rsid w:val="00CE7877"/>
    <w:rsid w:val="00CE78D7"/>
    <w:rsid w:val="00CE7B62"/>
    <w:rsid w:val="00CE7ED3"/>
    <w:rsid w:val="00CF028E"/>
    <w:rsid w:val="00CF040D"/>
    <w:rsid w:val="00CF0F1D"/>
    <w:rsid w:val="00CF1494"/>
    <w:rsid w:val="00CF15D4"/>
    <w:rsid w:val="00CF1AB3"/>
    <w:rsid w:val="00CF1B4E"/>
    <w:rsid w:val="00CF1BE6"/>
    <w:rsid w:val="00CF23F3"/>
    <w:rsid w:val="00CF255C"/>
    <w:rsid w:val="00CF2C1D"/>
    <w:rsid w:val="00CF34C0"/>
    <w:rsid w:val="00CF36BC"/>
    <w:rsid w:val="00CF379D"/>
    <w:rsid w:val="00CF3F1C"/>
    <w:rsid w:val="00CF451F"/>
    <w:rsid w:val="00CF48FB"/>
    <w:rsid w:val="00CF4F3F"/>
    <w:rsid w:val="00CF55A1"/>
    <w:rsid w:val="00CF597C"/>
    <w:rsid w:val="00CF5DA6"/>
    <w:rsid w:val="00CF6370"/>
    <w:rsid w:val="00CF6F35"/>
    <w:rsid w:val="00CF7205"/>
    <w:rsid w:val="00CF735C"/>
    <w:rsid w:val="00CF77EC"/>
    <w:rsid w:val="00CF7B33"/>
    <w:rsid w:val="00D009CB"/>
    <w:rsid w:val="00D00B0B"/>
    <w:rsid w:val="00D00C68"/>
    <w:rsid w:val="00D01312"/>
    <w:rsid w:val="00D01367"/>
    <w:rsid w:val="00D01482"/>
    <w:rsid w:val="00D014CB"/>
    <w:rsid w:val="00D01665"/>
    <w:rsid w:val="00D02290"/>
    <w:rsid w:val="00D026E6"/>
    <w:rsid w:val="00D02843"/>
    <w:rsid w:val="00D028C3"/>
    <w:rsid w:val="00D03126"/>
    <w:rsid w:val="00D0340E"/>
    <w:rsid w:val="00D034C4"/>
    <w:rsid w:val="00D0406D"/>
    <w:rsid w:val="00D0438F"/>
    <w:rsid w:val="00D04974"/>
    <w:rsid w:val="00D04C94"/>
    <w:rsid w:val="00D04F83"/>
    <w:rsid w:val="00D05163"/>
    <w:rsid w:val="00D05CD1"/>
    <w:rsid w:val="00D06436"/>
    <w:rsid w:val="00D06442"/>
    <w:rsid w:val="00D06A7C"/>
    <w:rsid w:val="00D06AF5"/>
    <w:rsid w:val="00D06CFE"/>
    <w:rsid w:val="00D06F91"/>
    <w:rsid w:val="00D0744D"/>
    <w:rsid w:val="00D07947"/>
    <w:rsid w:val="00D07B61"/>
    <w:rsid w:val="00D07D5D"/>
    <w:rsid w:val="00D07E34"/>
    <w:rsid w:val="00D07E5F"/>
    <w:rsid w:val="00D07EC5"/>
    <w:rsid w:val="00D104D0"/>
    <w:rsid w:val="00D1067F"/>
    <w:rsid w:val="00D11329"/>
    <w:rsid w:val="00D113A4"/>
    <w:rsid w:val="00D11DA7"/>
    <w:rsid w:val="00D11DC3"/>
    <w:rsid w:val="00D1243D"/>
    <w:rsid w:val="00D12992"/>
    <w:rsid w:val="00D1324F"/>
    <w:rsid w:val="00D136E9"/>
    <w:rsid w:val="00D13883"/>
    <w:rsid w:val="00D13A37"/>
    <w:rsid w:val="00D13D29"/>
    <w:rsid w:val="00D13EF4"/>
    <w:rsid w:val="00D1400F"/>
    <w:rsid w:val="00D147B5"/>
    <w:rsid w:val="00D14B31"/>
    <w:rsid w:val="00D14B37"/>
    <w:rsid w:val="00D14BF9"/>
    <w:rsid w:val="00D150DF"/>
    <w:rsid w:val="00D1532A"/>
    <w:rsid w:val="00D15BA8"/>
    <w:rsid w:val="00D16ADA"/>
    <w:rsid w:val="00D17348"/>
    <w:rsid w:val="00D173D9"/>
    <w:rsid w:val="00D177C5"/>
    <w:rsid w:val="00D1788F"/>
    <w:rsid w:val="00D17C77"/>
    <w:rsid w:val="00D17C96"/>
    <w:rsid w:val="00D17D93"/>
    <w:rsid w:val="00D2000B"/>
    <w:rsid w:val="00D20020"/>
    <w:rsid w:val="00D2036E"/>
    <w:rsid w:val="00D20394"/>
    <w:rsid w:val="00D205DA"/>
    <w:rsid w:val="00D2069E"/>
    <w:rsid w:val="00D20EE7"/>
    <w:rsid w:val="00D20FB7"/>
    <w:rsid w:val="00D21085"/>
    <w:rsid w:val="00D211E3"/>
    <w:rsid w:val="00D213CA"/>
    <w:rsid w:val="00D21438"/>
    <w:rsid w:val="00D2148D"/>
    <w:rsid w:val="00D215F8"/>
    <w:rsid w:val="00D218A4"/>
    <w:rsid w:val="00D21FDE"/>
    <w:rsid w:val="00D22137"/>
    <w:rsid w:val="00D22255"/>
    <w:rsid w:val="00D2255C"/>
    <w:rsid w:val="00D22AB7"/>
    <w:rsid w:val="00D22F41"/>
    <w:rsid w:val="00D23921"/>
    <w:rsid w:val="00D24270"/>
    <w:rsid w:val="00D24509"/>
    <w:rsid w:val="00D2454A"/>
    <w:rsid w:val="00D24CBA"/>
    <w:rsid w:val="00D25127"/>
    <w:rsid w:val="00D254E9"/>
    <w:rsid w:val="00D25572"/>
    <w:rsid w:val="00D25687"/>
    <w:rsid w:val="00D257B7"/>
    <w:rsid w:val="00D262A5"/>
    <w:rsid w:val="00D26934"/>
    <w:rsid w:val="00D26BD3"/>
    <w:rsid w:val="00D272E6"/>
    <w:rsid w:val="00D2748A"/>
    <w:rsid w:val="00D274C6"/>
    <w:rsid w:val="00D27602"/>
    <w:rsid w:val="00D276DC"/>
    <w:rsid w:val="00D27799"/>
    <w:rsid w:val="00D27CC1"/>
    <w:rsid w:val="00D30050"/>
    <w:rsid w:val="00D304F1"/>
    <w:rsid w:val="00D30535"/>
    <w:rsid w:val="00D3053D"/>
    <w:rsid w:val="00D30E2E"/>
    <w:rsid w:val="00D31037"/>
    <w:rsid w:val="00D31286"/>
    <w:rsid w:val="00D31877"/>
    <w:rsid w:val="00D323C3"/>
    <w:rsid w:val="00D3257B"/>
    <w:rsid w:val="00D32D39"/>
    <w:rsid w:val="00D33068"/>
    <w:rsid w:val="00D331CA"/>
    <w:rsid w:val="00D33741"/>
    <w:rsid w:val="00D33E35"/>
    <w:rsid w:val="00D33E5F"/>
    <w:rsid w:val="00D343C5"/>
    <w:rsid w:val="00D3456C"/>
    <w:rsid w:val="00D346EF"/>
    <w:rsid w:val="00D34EF7"/>
    <w:rsid w:val="00D3529D"/>
    <w:rsid w:val="00D360A9"/>
    <w:rsid w:val="00D36DC4"/>
    <w:rsid w:val="00D37243"/>
    <w:rsid w:val="00D37487"/>
    <w:rsid w:val="00D37E71"/>
    <w:rsid w:val="00D37FAC"/>
    <w:rsid w:val="00D40381"/>
    <w:rsid w:val="00D416C4"/>
    <w:rsid w:val="00D41906"/>
    <w:rsid w:val="00D41E75"/>
    <w:rsid w:val="00D425D3"/>
    <w:rsid w:val="00D4267E"/>
    <w:rsid w:val="00D42C00"/>
    <w:rsid w:val="00D42EAB"/>
    <w:rsid w:val="00D4318E"/>
    <w:rsid w:val="00D43654"/>
    <w:rsid w:val="00D436F3"/>
    <w:rsid w:val="00D43907"/>
    <w:rsid w:val="00D43ACE"/>
    <w:rsid w:val="00D43B9E"/>
    <w:rsid w:val="00D44431"/>
    <w:rsid w:val="00D445A4"/>
    <w:rsid w:val="00D44753"/>
    <w:rsid w:val="00D44BC4"/>
    <w:rsid w:val="00D450DE"/>
    <w:rsid w:val="00D45577"/>
    <w:rsid w:val="00D45AE5"/>
    <w:rsid w:val="00D45B20"/>
    <w:rsid w:val="00D45C47"/>
    <w:rsid w:val="00D46367"/>
    <w:rsid w:val="00D464B9"/>
    <w:rsid w:val="00D46640"/>
    <w:rsid w:val="00D46C92"/>
    <w:rsid w:val="00D46E4B"/>
    <w:rsid w:val="00D46E98"/>
    <w:rsid w:val="00D47814"/>
    <w:rsid w:val="00D50571"/>
    <w:rsid w:val="00D508C6"/>
    <w:rsid w:val="00D50B79"/>
    <w:rsid w:val="00D50C86"/>
    <w:rsid w:val="00D50CAE"/>
    <w:rsid w:val="00D51252"/>
    <w:rsid w:val="00D51505"/>
    <w:rsid w:val="00D519C2"/>
    <w:rsid w:val="00D51C8D"/>
    <w:rsid w:val="00D51CC1"/>
    <w:rsid w:val="00D51E4F"/>
    <w:rsid w:val="00D51FFA"/>
    <w:rsid w:val="00D520EE"/>
    <w:rsid w:val="00D5318E"/>
    <w:rsid w:val="00D53770"/>
    <w:rsid w:val="00D53BDD"/>
    <w:rsid w:val="00D53E09"/>
    <w:rsid w:val="00D53FD0"/>
    <w:rsid w:val="00D54006"/>
    <w:rsid w:val="00D5410D"/>
    <w:rsid w:val="00D542D0"/>
    <w:rsid w:val="00D54938"/>
    <w:rsid w:val="00D54B18"/>
    <w:rsid w:val="00D550F1"/>
    <w:rsid w:val="00D551D2"/>
    <w:rsid w:val="00D55910"/>
    <w:rsid w:val="00D564CA"/>
    <w:rsid w:val="00D569C5"/>
    <w:rsid w:val="00D57948"/>
    <w:rsid w:val="00D579A6"/>
    <w:rsid w:val="00D57DE8"/>
    <w:rsid w:val="00D57E4C"/>
    <w:rsid w:val="00D60153"/>
    <w:rsid w:val="00D604D3"/>
    <w:rsid w:val="00D6082D"/>
    <w:rsid w:val="00D60873"/>
    <w:rsid w:val="00D611F6"/>
    <w:rsid w:val="00D616C0"/>
    <w:rsid w:val="00D61C09"/>
    <w:rsid w:val="00D61D7B"/>
    <w:rsid w:val="00D61E81"/>
    <w:rsid w:val="00D62D35"/>
    <w:rsid w:val="00D63524"/>
    <w:rsid w:val="00D63A0E"/>
    <w:rsid w:val="00D63A62"/>
    <w:rsid w:val="00D63B2F"/>
    <w:rsid w:val="00D64237"/>
    <w:rsid w:val="00D6452D"/>
    <w:rsid w:val="00D64925"/>
    <w:rsid w:val="00D649D6"/>
    <w:rsid w:val="00D6594C"/>
    <w:rsid w:val="00D65F3A"/>
    <w:rsid w:val="00D65FA8"/>
    <w:rsid w:val="00D660BA"/>
    <w:rsid w:val="00D66111"/>
    <w:rsid w:val="00D6616F"/>
    <w:rsid w:val="00D6627A"/>
    <w:rsid w:val="00D66E33"/>
    <w:rsid w:val="00D66F38"/>
    <w:rsid w:val="00D6737D"/>
    <w:rsid w:val="00D67496"/>
    <w:rsid w:val="00D67971"/>
    <w:rsid w:val="00D67AF3"/>
    <w:rsid w:val="00D67D86"/>
    <w:rsid w:val="00D700C4"/>
    <w:rsid w:val="00D70336"/>
    <w:rsid w:val="00D70494"/>
    <w:rsid w:val="00D70717"/>
    <w:rsid w:val="00D70A3C"/>
    <w:rsid w:val="00D71471"/>
    <w:rsid w:val="00D714E4"/>
    <w:rsid w:val="00D715FD"/>
    <w:rsid w:val="00D719EF"/>
    <w:rsid w:val="00D71B06"/>
    <w:rsid w:val="00D723DD"/>
    <w:rsid w:val="00D7241D"/>
    <w:rsid w:val="00D72FDB"/>
    <w:rsid w:val="00D73246"/>
    <w:rsid w:val="00D736B1"/>
    <w:rsid w:val="00D73C91"/>
    <w:rsid w:val="00D73CCC"/>
    <w:rsid w:val="00D74149"/>
    <w:rsid w:val="00D741FE"/>
    <w:rsid w:val="00D74209"/>
    <w:rsid w:val="00D744A5"/>
    <w:rsid w:val="00D754C9"/>
    <w:rsid w:val="00D755B7"/>
    <w:rsid w:val="00D756CA"/>
    <w:rsid w:val="00D758FE"/>
    <w:rsid w:val="00D75D6E"/>
    <w:rsid w:val="00D76173"/>
    <w:rsid w:val="00D763CC"/>
    <w:rsid w:val="00D76863"/>
    <w:rsid w:val="00D7694B"/>
    <w:rsid w:val="00D76F25"/>
    <w:rsid w:val="00D7755E"/>
    <w:rsid w:val="00D7799A"/>
    <w:rsid w:val="00D77D8D"/>
    <w:rsid w:val="00D77F12"/>
    <w:rsid w:val="00D8024C"/>
    <w:rsid w:val="00D805C4"/>
    <w:rsid w:val="00D807E4"/>
    <w:rsid w:val="00D8099E"/>
    <w:rsid w:val="00D80AD4"/>
    <w:rsid w:val="00D80C31"/>
    <w:rsid w:val="00D80CBD"/>
    <w:rsid w:val="00D816DB"/>
    <w:rsid w:val="00D8171D"/>
    <w:rsid w:val="00D8250B"/>
    <w:rsid w:val="00D83357"/>
    <w:rsid w:val="00D835B0"/>
    <w:rsid w:val="00D838BD"/>
    <w:rsid w:val="00D8394C"/>
    <w:rsid w:val="00D84287"/>
    <w:rsid w:val="00D84426"/>
    <w:rsid w:val="00D84C4D"/>
    <w:rsid w:val="00D85031"/>
    <w:rsid w:val="00D85060"/>
    <w:rsid w:val="00D85C82"/>
    <w:rsid w:val="00D862B8"/>
    <w:rsid w:val="00D86DD2"/>
    <w:rsid w:val="00D87119"/>
    <w:rsid w:val="00D87135"/>
    <w:rsid w:val="00D871C9"/>
    <w:rsid w:val="00D8797B"/>
    <w:rsid w:val="00D87986"/>
    <w:rsid w:val="00D87CFB"/>
    <w:rsid w:val="00D87DC1"/>
    <w:rsid w:val="00D87EAA"/>
    <w:rsid w:val="00D900F8"/>
    <w:rsid w:val="00D9042D"/>
    <w:rsid w:val="00D90A48"/>
    <w:rsid w:val="00D90B68"/>
    <w:rsid w:val="00D9183F"/>
    <w:rsid w:val="00D91E32"/>
    <w:rsid w:val="00D92C57"/>
    <w:rsid w:val="00D92DFA"/>
    <w:rsid w:val="00D92EE9"/>
    <w:rsid w:val="00D92F01"/>
    <w:rsid w:val="00D93993"/>
    <w:rsid w:val="00D93DA0"/>
    <w:rsid w:val="00D946AF"/>
    <w:rsid w:val="00D94C12"/>
    <w:rsid w:val="00D95443"/>
    <w:rsid w:val="00D95801"/>
    <w:rsid w:val="00D96302"/>
    <w:rsid w:val="00D96811"/>
    <w:rsid w:val="00D97052"/>
    <w:rsid w:val="00D97724"/>
    <w:rsid w:val="00D97790"/>
    <w:rsid w:val="00D97D5F"/>
    <w:rsid w:val="00DA01BE"/>
    <w:rsid w:val="00DA02C6"/>
    <w:rsid w:val="00DA04EA"/>
    <w:rsid w:val="00DA056F"/>
    <w:rsid w:val="00DA08F0"/>
    <w:rsid w:val="00DA0A35"/>
    <w:rsid w:val="00DA0AD9"/>
    <w:rsid w:val="00DA1355"/>
    <w:rsid w:val="00DA14DE"/>
    <w:rsid w:val="00DA17B2"/>
    <w:rsid w:val="00DA227C"/>
    <w:rsid w:val="00DA256C"/>
    <w:rsid w:val="00DA26F0"/>
    <w:rsid w:val="00DA2A0C"/>
    <w:rsid w:val="00DA2D84"/>
    <w:rsid w:val="00DA37A4"/>
    <w:rsid w:val="00DA3FD1"/>
    <w:rsid w:val="00DA4292"/>
    <w:rsid w:val="00DA43D6"/>
    <w:rsid w:val="00DA4494"/>
    <w:rsid w:val="00DA4995"/>
    <w:rsid w:val="00DA4A2B"/>
    <w:rsid w:val="00DA4AB2"/>
    <w:rsid w:val="00DA4FDF"/>
    <w:rsid w:val="00DA5120"/>
    <w:rsid w:val="00DA5E07"/>
    <w:rsid w:val="00DA6F08"/>
    <w:rsid w:val="00DA72D6"/>
    <w:rsid w:val="00DA753A"/>
    <w:rsid w:val="00DA7CF9"/>
    <w:rsid w:val="00DA7EDD"/>
    <w:rsid w:val="00DB008F"/>
    <w:rsid w:val="00DB0120"/>
    <w:rsid w:val="00DB02D5"/>
    <w:rsid w:val="00DB0AAA"/>
    <w:rsid w:val="00DB10FF"/>
    <w:rsid w:val="00DB166F"/>
    <w:rsid w:val="00DB1739"/>
    <w:rsid w:val="00DB1911"/>
    <w:rsid w:val="00DB2227"/>
    <w:rsid w:val="00DB2565"/>
    <w:rsid w:val="00DB28F9"/>
    <w:rsid w:val="00DB2BFB"/>
    <w:rsid w:val="00DB35DD"/>
    <w:rsid w:val="00DB3AD1"/>
    <w:rsid w:val="00DB42E6"/>
    <w:rsid w:val="00DB46DE"/>
    <w:rsid w:val="00DB4C49"/>
    <w:rsid w:val="00DB591A"/>
    <w:rsid w:val="00DB5C62"/>
    <w:rsid w:val="00DB6234"/>
    <w:rsid w:val="00DB652B"/>
    <w:rsid w:val="00DB678D"/>
    <w:rsid w:val="00DB6996"/>
    <w:rsid w:val="00DB6B97"/>
    <w:rsid w:val="00DB780E"/>
    <w:rsid w:val="00DB7FDA"/>
    <w:rsid w:val="00DC002F"/>
    <w:rsid w:val="00DC031B"/>
    <w:rsid w:val="00DC0343"/>
    <w:rsid w:val="00DC0820"/>
    <w:rsid w:val="00DC09FD"/>
    <w:rsid w:val="00DC0AB4"/>
    <w:rsid w:val="00DC0E85"/>
    <w:rsid w:val="00DC15C9"/>
    <w:rsid w:val="00DC19FB"/>
    <w:rsid w:val="00DC20BB"/>
    <w:rsid w:val="00DC21CE"/>
    <w:rsid w:val="00DC2584"/>
    <w:rsid w:val="00DC25F1"/>
    <w:rsid w:val="00DC2893"/>
    <w:rsid w:val="00DC298F"/>
    <w:rsid w:val="00DC303D"/>
    <w:rsid w:val="00DC3453"/>
    <w:rsid w:val="00DC373A"/>
    <w:rsid w:val="00DC3753"/>
    <w:rsid w:val="00DC384C"/>
    <w:rsid w:val="00DC4089"/>
    <w:rsid w:val="00DC4866"/>
    <w:rsid w:val="00DC4A17"/>
    <w:rsid w:val="00DC51F5"/>
    <w:rsid w:val="00DC5651"/>
    <w:rsid w:val="00DC5DEB"/>
    <w:rsid w:val="00DC647E"/>
    <w:rsid w:val="00DC674F"/>
    <w:rsid w:val="00DC675B"/>
    <w:rsid w:val="00DC682B"/>
    <w:rsid w:val="00DC6BFC"/>
    <w:rsid w:val="00DC6C8C"/>
    <w:rsid w:val="00DC7679"/>
    <w:rsid w:val="00DC7EDB"/>
    <w:rsid w:val="00DD04D3"/>
    <w:rsid w:val="00DD0572"/>
    <w:rsid w:val="00DD05E0"/>
    <w:rsid w:val="00DD081F"/>
    <w:rsid w:val="00DD08D1"/>
    <w:rsid w:val="00DD09B0"/>
    <w:rsid w:val="00DD12B9"/>
    <w:rsid w:val="00DD1AFA"/>
    <w:rsid w:val="00DD22F9"/>
    <w:rsid w:val="00DD26AC"/>
    <w:rsid w:val="00DD2969"/>
    <w:rsid w:val="00DD2993"/>
    <w:rsid w:val="00DD2B2B"/>
    <w:rsid w:val="00DD2C06"/>
    <w:rsid w:val="00DD2D81"/>
    <w:rsid w:val="00DD2E56"/>
    <w:rsid w:val="00DD3382"/>
    <w:rsid w:val="00DD33D5"/>
    <w:rsid w:val="00DD34A6"/>
    <w:rsid w:val="00DD38B8"/>
    <w:rsid w:val="00DD399D"/>
    <w:rsid w:val="00DD3A20"/>
    <w:rsid w:val="00DD43D1"/>
    <w:rsid w:val="00DD458C"/>
    <w:rsid w:val="00DD4B89"/>
    <w:rsid w:val="00DD4D00"/>
    <w:rsid w:val="00DD4E46"/>
    <w:rsid w:val="00DD50E2"/>
    <w:rsid w:val="00DD5272"/>
    <w:rsid w:val="00DD5564"/>
    <w:rsid w:val="00DD5A2E"/>
    <w:rsid w:val="00DD5F3B"/>
    <w:rsid w:val="00DD60D2"/>
    <w:rsid w:val="00DD638F"/>
    <w:rsid w:val="00DD6B68"/>
    <w:rsid w:val="00DD7159"/>
    <w:rsid w:val="00DD73C0"/>
    <w:rsid w:val="00DD73CD"/>
    <w:rsid w:val="00DD7427"/>
    <w:rsid w:val="00DD7670"/>
    <w:rsid w:val="00DD79E5"/>
    <w:rsid w:val="00DD7AA9"/>
    <w:rsid w:val="00DE00F8"/>
    <w:rsid w:val="00DE0324"/>
    <w:rsid w:val="00DE1564"/>
    <w:rsid w:val="00DE1975"/>
    <w:rsid w:val="00DE1D22"/>
    <w:rsid w:val="00DE236A"/>
    <w:rsid w:val="00DE26E6"/>
    <w:rsid w:val="00DE285E"/>
    <w:rsid w:val="00DE2BF6"/>
    <w:rsid w:val="00DE2C5A"/>
    <w:rsid w:val="00DE2C73"/>
    <w:rsid w:val="00DE2E6C"/>
    <w:rsid w:val="00DE2F66"/>
    <w:rsid w:val="00DE3298"/>
    <w:rsid w:val="00DE3723"/>
    <w:rsid w:val="00DE376B"/>
    <w:rsid w:val="00DE39E4"/>
    <w:rsid w:val="00DE3D02"/>
    <w:rsid w:val="00DE4710"/>
    <w:rsid w:val="00DE4C61"/>
    <w:rsid w:val="00DE4C76"/>
    <w:rsid w:val="00DE4D22"/>
    <w:rsid w:val="00DE5234"/>
    <w:rsid w:val="00DE577F"/>
    <w:rsid w:val="00DE5971"/>
    <w:rsid w:val="00DE6539"/>
    <w:rsid w:val="00DE65D6"/>
    <w:rsid w:val="00DE6BC9"/>
    <w:rsid w:val="00DE6D8B"/>
    <w:rsid w:val="00DE7089"/>
    <w:rsid w:val="00DE74BA"/>
    <w:rsid w:val="00DE7CC9"/>
    <w:rsid w:val="00DE7E0D"/>
    <w:rsid w:val="00DF00C8"/>
    <w:rsid w:val="00DF1350"/>
    <w:rsid w:val="00DF154D"/>
    <w:rsid w:val="00DF1AAA"/>
    <w:rsid w:val="00DF1E36"/>
    <w:rsid w:val="00DF21BC"/>
    <w:rsid w:val="00DF2FC6"/>
    <w:rsid w:val="00DF30B4"/>
    <w:rsid w:val="00DF3658"/>
    <w:rsid w:val="00DF38EA"/>
    <w:rsid w:val="00DF39B2"/>
    <w:rsid w:val="00DF3C83"/>
    <w:rsid w:val="00DF3F52"/>
    <w:rsid w:val="00DF4038"/>
    <w:rsid w:val="00DF4363"/>
    <w:rsid w:val="00DF4382"/>
    <w:rsid w:val="00DF4803"/>
    <w:rsid w:val="00DF4B4D"/>
    <w:rsid w:val="00DF50A7"/>
    <w:rsid w:val="00DF5282"/>
    <w:rsid w:val="00DF529D"/>
    <w:rsid w:val="00DF5401"/>
    <w:rsid w:val="00DF5A71"/>
    <w:rsid w:val="00DF6002"/>
    <w:rsid w:val="00DF63B7"/>
    <w:rsid w:val="00DF6450"/>
    <w:rsid w:val="00DF6549"/>
    <w:rsid w:val="00DF69A0"/>
    <w:rsid w:val="00DF7B0A"/>
    <w:rsid w:val="00DF7B4E"/>
    <w:rsid w:val="00DF7B72"/>
    <w:rsid w:val="00DF7CB1"/>
    <w:rsid w:val="00E000C9"/>
    <w:rsid w:val="00E00523"/>
    <w:rsid w:val="00E005A2"/>
    <w:rsid w:val="00E00F89"/>
    <w:rsid w:val="00E017AC"/>
    <w:rsid w:val="00E01E6D"/>
    <w:rsid w:val="00E02432"/>
    <w:rsid w:val="00E02748"/>
    <w:rsid w:val="00E030AF"/>
    <w:rsid w:val="00E0315A"/>
    <w:rsid w:val="00E03249"/>
    <w:rsid w:val="00E03318"/>
    <w:rsid w:val="00E03A5F"/>
    <w:rsid w:val="00E03C9D"/>
    <w:rsid w:val="00E03DE5"/>
    <w:rsid w:val="00E040DA"/>
    <w:rsid w:val="00E0429F"/>
    <w:rsid w:val="00E042FD"/>
    <w:rsid w:val="00E04D5A"/>
    <w:rsid w:val="00E05D00"/>
    <w:rsid w:val="00E05DA5"/>
    <w:rsid w:val="00E05DFD"/>
    <w:rsid w:val="00E066F1"/>
    <w:rsid w:val="00E06997"/>
    <w:rsid w:val="00E06A02"/>
    <w:rsid w:val="00E0759A"/>
    <w:rsid w:val="00E076CC"/>
    <w:rsid w:val="00E07A53"/>
    <w:rsid w:val="00E07C7A"/>
    <w:rsid w:val="00E07E18"/>
    <w:rsid w:val="00E07F39"/>
    <w:rsid w:val="00E1032F"/>
    <w:rsid w:val="00E10370"/>
    <w:rsid w:val="00E10902"/>
    <w:rsid w:val="00E10E2F"/>
    <w:rsid w:val="00E11081"/>
    <w:rsid w:val="00E11364"/>
    <w:rsid w:val="00E11978"/>
    <w:rsid w:val="00E11CA3"/>
    <w:rsid w:val="00E127CE"/>
    <w:rsid w:val="00E128D7"/>
    <w:rsid w:val="00E12AF8"/>
    <w:rsid w:val="00E12B16"/>
    <w:rsid w:val="00E150B6"/>
    <w:rsid w:val="00E1599A"/>
    <w:rsid w:val="00E163C5"/>
    <w:rsid w:val="00E16503"/>
    <w:rsid w:val="00E16966"/>
    <w:rsid w:val="00E1697B"/>
    <w:rsid w:val="00E201D1"/>
    <w:rsid w:val="00E20639"/>
    <w:rsid w:val="00E2093A"/>
    <w:rsid w:val="00E20BCD"/>
    <w:rsid w:val="00E20F80"/>
    <w:rsid w:val="00E21119"/>
    <w:rsid w:val="00E213ED"/>
    <w:rsid w:val="00E214D9"/>
    <w:rsid w:val="00E21C86"/>
    <w:rsid w:val="00E22F28"/>
    <w:rsid w:val="00E23278"/>
    <w:rsid w:val="00E23970"/>
    <w:rsid w:val="00E23DE1"/>
    <w:rsid w:val="00E24B8D"/>
    <w:rsid w:val="00E24DE2"/>
    <w:rsid w:val="00E24EE0"/>
    <w:rsid w:val="00E25196"/>
    <w:rsid w:val="00E2537A"/>
    <w:rsid w:val="00E258C6"/>
    <w:rsid w:val="00E25A73"/>
    <w:rsid w:val="00E25E93"/>
    <w:rsid w:val="00E26DDC"/>
    <w:rsid w:val="00E27029"/>
    <w:rsid w:val="00E2770A"/>
    <w:rsid w:val="00E27A9F"/>
    <w:rsid w:val="00E27E52"/>
    <w:rsid w:val="00E300FD"/>
    <w:rsid w:val="00E301E0"/>
    <w:rsid w:val="00E304B2"/>
    <w:rsid w:val="00E3055E"/>
    <w:rsid w:val="00E30B7B"/>
    <w:rsid w:val="00E30D66"/>
    <w:rsid w:val="00E30DF2"/>
    <w:rsid w:val="00E31669"/>
    <w:rsid w:val="00E31BC8"/>
    <w:rsid w:val="00E31C46"/>
    <w:rsid w:val="00E324FD"/>
    <w:rsid w:val="00E32AB1"/>
    <w:rsid w:val="00E33634"/>
    <w:rsid w:val="00E33C05"/>
    <w:rsid w:val="00E3432F"/>
    <w:rsid w:val="00E34545"/>
    <w:rsid w:val="00E34800"/>
    <w:rsid w:val="00E34E0E"/>
    <w:rsid w:val="00E35252"/>
    <w:rsid w:val="00E35648"/>
    <w:rsid w:val="00E35A77"/>
    <w:rsid w:val="00E35ACE"/>
    <w:rsid w:val="00E35FF7"/>
    <w:rsid w:val="00E372C2"/>
    <w:rsid w:val="00E3787D"/>
    <w:rsid w:val="00E37BC9"/>
    <w:rsid w:val="00E37BF9"/>
    <w:rsid w:val="00E37E08"/>
    <w:rsid w:val="00E409C0"/>
    <w:rsid w:val="00E4100C"/>
    <w:rsid w:val="00E41067"/>
    <w:rsid w:val="00E413A4"/>
    <w:rsid w:val="00E418AE"/>
    <w:rsid w:val="00E41E92"/>
    <w:rsid w:val="00E42114"/>
    <w:rsid w:val="00E423C9"/>
    <w:rsid w:val="00E42498"/>
    <w:rsid w:val="00E426FA"/>
    <w:rsid w:val="00E4271A"/>
    <w:rsid w:val="00E42C6B"/>
    <w:rsid w:val="00E43B9E"/>
    <w:rsid w:val="00E44205"/>
    <w:rsid w:val="00E4437A"/>
    <w:rsid w:val="00E4459F"/>
    <w:rsid w:val="00E44703"/>
    <w:rsid w:val="00E44F72"/>
    <w:rsid w:val="00E4515F"/>
    <w:rsid w:val="00E4541C"/>
    <w:rsid w:val="00E45796"/>
    <w:rsid w:val="00E45BB4"/>
    <w:rsid w:val="00E45BD5"/>
    <w:rsid w:val="00E45EB1"/>
    <w:rsid w:val="00E45FAE"/>
    <w:rsid w:val="00E463A5"/>
    <w:rsid w:val="00E469BD"/>
    <w:rsid w:val="00E46A17"/>
    <w:rsid w:val="00E47054"/>
    <w:rsid w:val="00E47814"/>
    <w:rsid w:val="00E503C4"/>
    <w:rsid w:val="00E50BCA"/>
    <w:rsid w:val="00E51291"/>
    <w:rsid w:val="00E5145D"/>
    <w:rsid w:val="00E5184E"/>
    <w:rsid w:val="00E51962"/>
    <w:rsid w:val="00E51E2A"/>
    <w:rsid w:val="00E522F9"/>
    <w:rsid w:val="00E527E5"/>
    <w:rsid w:val="00E52889"/>
    <w:rsid w:val="00E52ECC"/>
    <w:rsid w:val="00E5345C"/>
    <w:rsid w:val="00E53961"/>
    <w:rsid w:val="00E5409F"/>
    <w:rsid w:val="00E5420D"/>
    <w:rsid w:val="00E5461B"/>
    <w:rsid w:val="00E54CCD"/>
    <w:rsid w:val="00E55119"/>
    <w:rsid w:val="00E55AD8"/>
    <w:rsid w:val="00E566C7"/>
    <w:rsid w:val="00E57402"/>
    <w:rsid w:val="00E5751D"/>
    <w:rsid w:val="00E5760B"/>
    <w:rsid w:val="00E57710"/>
    <w:rsid w:val="00E5777D"/>
    <w:rsid w:val="00E579BA"/>
    <w:rsid w:val="00E57FB1"/>
    <w:rsid w:val="00E60065"/>
    <w:rsid w:val="00E601B2"/>
    <w:rsid w:val="00E60248"/>
    <w:rsid w:val="00E605B9"/>
    <w:rsid w:val="00E60D30"/>
    <w:rsid w:val="00E61054"/>
    <w:rsid w:val="00E61211"/>
    <w:rsid w:val="00E61748"/>
    <w:rsid w:val="00E617D0"/>
    <w:rsid w:val="00E61E56"/>
    <w:rsid w:val="00E62163"/>
    <w:rsid w:val="00E6236C"/>
    <w:rsid w:val="00E626A1"/>
    <w:rsid w:val="00E63305"/>
    <w:rsid w:val="00E63D9B"/>
    <w:rsid w:val="00E63E25"/>
    <w:rsid w:val="00E63FF9"/>
    <w:rsid w:val="00E6424D"/>
    <w:rsid w:val="00E644B3"/>
    <w:rsid w:val="00E65BFC"/>
    <w:rsid w:val="00E65D20"/>
    <w:rsid w:val="00E6651F"/>
    <w:rsid w:val="00E665FC"/>
    <w:rsid w:val="00E66827"/>
    <w:rsid w:val="00E66EE6"/>
    <w:rsid w:val="00E6735D"/>
    <w:rsid w:val="00E67514"/>
    <w:rsid w:val="00E67F13"/>
    <w:rsid w:val="00E701D0"/>
    <w:rsid w:val="00E70395"/>
    <w:rsid w:val="00E707EF"/>
    <w:rsid w:val="00E7092A"/>
    <w:rsid w:val="00E70F7A"/>
    <w:rsid w:val="00E70F7F"/>
    <w:rsid w:val="00E711D0"/>
    <w:rsid w:val="00E7149C"/>
    <w:rsid w:val="00E71806"/>
    <w:rsid w:val="00E71E44"/>
    <w:rsid w:val="00E72901"/>
    <w:rsid w:val="00E736D8"/>
    <w:rsid w:val="00E73DDD"/>
    <w:rsid w:val="00E73FDB"/>
    <w:rsid w:val="00E74163"/>
    <w:rsid w:val="00E753BC"/>
    <w:rsid w:val="00E75478"/>
    <w:rsid w:val="00E755B2"/>
    <w:rsid w:val="00E7569F"/>
    <w:rsid w:val="00E75DBD"/>
    <w:rsid w:val="00E75F77"/>
    <w:rsid w:val="00E76000"/>
    <w:rsid w:val="00E76245"/>
    <w:rsid w:val="00E76246"/>
    <w:rsid w:val="00E764F4"/>
    <w:rsid w:val="00E77372"/>
    <w:rsid w:val="00E77C21"/>
    <w:rsid w:val="00E77F63"/>
    <w:rsid w:val="00E8039D"/>
    <w:rsid w:val="00E80413"/>
    <w:rsid w:val="00E804D5"/>
    <w:rsid w:val="00E80C3B"/>
    <w:rsid w:val="00E80D8E"/>
    <w:rsid w:val="00E81331"/>
    <w:rsid w:val="00E81353"/>
    <w:rsid w:val="00E8183F"/>
    <w:rsid w:val="00E818ED"/>
    <w:rsid w:val="00E819CC"/>
    <w:rsid w:val="00E819D0"/>
    <w:rsid w:val="00E81B34"/>
    <w:rsid w:val="00E81B88"/>
    <w:rsid w:val="00E81E97"/>
    <w:rsid w:val="00E828E9"/>
    <w:rsid w:val="00E82B5C"/>
    <w:rsid w:val="00E82B86"/>
    <w:rsid w:val="00E82E5E"/>
    <w:rsid w:val="00E836E3"/>
    <w:rsid w:val="00E83C0D"/>
    <w:rsid w:val="00E84461"/>
    <w:rsid w:val="00E844EF"/>
    <w:rsid w:val="00E844FB"/>
    <w:rsid w:val="00E84E08"/>
    <w:rsid w:val="00E85170"/>
    <w:rsid w:val="00E85CE9"/>
    <w:rsid w:val="00E85D79"/>
    <w:rsid w:val="00E86B5E"/>
    <w:rsid w:val="00E86B93"/>
    <w:rsid w:val="00E86C96"/>
    <w:rsid w:val="00E86E8F"/>
    <w:rsid w:val="00E87453"/>
    <w:rsid w:val="00E87888"/>
    <w:rsid w:val="00E87C63"/>
    <w:rsid w:val="00E87E84"/>
    <w:rsid w:val="00E901CC"/>
    <w:rsid w:val="00E9057A"/>
    <w:rsid w:val="00E906A2"/>
    <w:rsid w:val="00E90B4E"/>
    <w:rsid w:val="00E90C3F"/>
    <w:rsid w:val="00E91A5D"/>
    <w:rsid w:val="00E91C48"/>
    <w:rsid w:val="00E91F9A"/>
    <w:rsid w:val="00E92590"/>
    <w:rsid w:val="00E92A27"/>
    <w:rsid w:val="00E9422B"/>
    <w:rsid w:val="00E94342"/>
    <w:rsid w:val="00E949BE"/>
    <w:rsid w:val="00E94A55"/>
    <w:rsid w:val="00E94DEB"/>
    <w:rsid w:val="00E94DF7"/>
    <w:rsid w:val="00E95B26"/>
    <w:rsid w:val="00E95D7B"/>
    <w:rsid w:val="00E95F13"/>
    <w:rsid w:val="00E9602C"/>
    <w:rsid w:val="00E9604E"/>
    <w:rsid w:val="00E969F7"/>
    <w:rsid w:val="00E9717B"/>
    <w:rsid w:val="00EA0C4C"/>
    <w:rsid w:val="00EA20CA"/>
    <w:rsid w:val="00EA2499"/>
    <w:rsid w:val="00EA297B"/>
    <w:rsid w:val="00EA2AE7"/>
    <w:rsid w:val="00EA2CA7"/>
    <w:rsid w:val="00EA30FE"/>
    <w:rsid w:val="00EA32BD"/>
    <w:rsid w:val="00EA359B"/>
    <w:rsid w:val="00EA3A15"/>
    <w:rsid w:val="00EA41ED"/>
    <w:rsid w:val="00EA42F2"/>
    <w:rsid w:val="00EA4A90"/>
    <w:rsid w:val="00EA4B90"/>
    <w:rsid w:val="00EA4BB7"/>
    <w:rsid w:val="00EA55BB"/>
    <w:rsid w:val="00EA5B7A"/>
    <w:rsid w:val="00EA6783"/>
    <w:rsid w:val="00EA6BEE"/>
    <w:rsid w:val="00EA6BF6"/>
    <w:rsid w:val="00EA6E4C"/>
    <w:rsid w:val="00EA7705"/>
    <w:rsid w:val="00EA7891"/>
    <w:rsid w:val="00EA7D20"/>
    <w:rsid w:val="00EB08E6"/>
    <w:rsid w:val="00EB0B67"/>
    <w:rsid w:val="00EB0FC7"/>
    <w:rsid w:val="00EB17E2"/>
    <w:rsid w:val="00EB1CDE"/>
    <w:rsid w:val="00EB2AB1"/>
    <w:rsid w:val="00EB2D2A"/>
    <w:rsid w:val="00EB30F6"/>
    <w:rsid w:val="00EB49E6"/>
    <w:rsid w:val="00EB4B34"/>
    <w:rsid w:val="00EB52A9"/>
    <w:rsid w:val="00EB53F1"/>
    <w:rsid w:val="00EB5482"/>
    <w:rsid w:val="00EB55D3"/>
    <w:rsid w:val="00EB5D3B"/>
    <w:rsid w:val="00EB63D2"/>
    <w:rsid w:val="00EB6C62"/>
    <w:rsid w:val="00EB74D9"/>
    <w:rsid w:val="00EB7592"/>
    <w:rsid w:val="00EC12FB"/>
    <w:rsid w:val="00EC1595"/>
    <w:rsid w:val="00EC15BD"/>
    <w:rsid w:val="00EC1F81"/>
    <w:rsid w:val="00EC20D4"/>
    <w:rsid w:val="00EC2B6C"/>
    <w:rsid w:val="00EC2F0B"/>
    <w:rsid w:val="00EC3145"/>
    <w:rsid w:val="00EC3235"/>
    <w:rsid w:val="00EC3470"/>
    <w:rsid w:val="00EC3A0F"/>
    <w:rsid w:val="00EC3E0A"/>
    <w:rsid w:val="00EC412E"/>
    <w:rsid w:val="00EC43EA"/>
    <w:rsid w:val="00EC492E"/>
    <w:rsid w:val="00EC49F7"/>
    <w:rsid w:val="00EC528E"/>
    <w:rsid w:val="00EC57C3"/>
    <w:rsid w:val="00EC5856"/>
    <w:rsid w:val="00EC5C04"/>
    <w:rsid w:val="00EC5DA4"/>
    <w:rsid w:val="00EC62F8"/>
    <w:rsid w:val="00EC6E20"/>
    <w:rsid w:val="00EC6EF7"/>
    <w:rsid w:val="00EC765C"/>
    <w:rsid w:val="00EC7A78"/>
    <w:rsid w:val="00EC7E73"/>
    <w:rsid w:val="00ED057F"/>
    <w:rsid w:val="00ED0CA7"/>
    <w:rsid w:val="00ED0CD6"/>
    <w:rsid w:val="00ED0D26"/>
    <w:rsid w:val="00ED119B"/>
    <w:rsid w:val="00ED1784"/>
    <w:rsid w:val="00ED184A"/>
    <w:rsid w:val="00ED20D5"/>
    <w:rsid w:val="00ED28D4"/>
    <w:rsid w:val="00ED2C87"/>
    <w:rsid w:val="00ED3326"/>
    <w:rsid w:val="00ED39C8"/>
    <w:rsid w:val="00ED3C77"/>
    <w:rsid w:val="00ED3DF4"/>
    <w:rsid w:val="00ED4295"/>
    <w:rsid w:val="00ED4893"/>
    <w:rsid w:val="00ED5619"/>
    <w:rsid w:val="00ED5695"/>
    <w:rsid w:val="00ED5B8D"/>
    <w:rsid w:val="00ED5D45"/>
    <w:rsid w:val="00ED6834"/>
    <w:rsid w:val="00ED6C58"/>
    <w:rsid w:val="00ED6EB2"/>
    <w:rsid w:val="00ED6ED6"/>
    <w:rsid w:val="00ED7479"/>
    <w:rsid w:val="00ED7873"/>
    <w:rsid w:val="00ED797A"/>
    <w:rsid w:val="00EE0158"/>
    <w:rsid w:val="00EE0178"/>
    <w:rsid w:val="00EE0C1C"/>
    <w:rsid w:val="00EE1134"/>
    <w:rsid w:val="00EE13DA"/>
    <w:rsid w:val="00EE20A7"/>
    <w:rsid w:val="00EE23BB"/>
    <w:rsid w:val="00EE258A"/>
    <w:rsid w:val="00EE2A25"/>
    <w:rsid w:val="00EE2BA5"/>
    <w:rsid w:val="00EE2D61"/>
    <w:rsid w:val="00EE3307"/>
    <w:rsid w:val="00EE3C43"/>
    <w:rsid w:val="00EE3F21"/>
    <w:rsid w:val="00EE47CE"/>
    <w:rsid w:val="00EE4C0D"/>
    <w:rsid w:val="00EE4C20"/>
    <w:rsid w:val="00EE4FF7"/>
    <w:rsid w:val="00EE50CD"/>
    <w:rsid w:val="00EE5443"/>
    <w:rsid w:val="00EE59EE"/>
    <w:rsid w:val="00EE5AC9"/>
    <w:rsid w:val="00EE5F72"/>
    <w:rsid w:val="00EE601E"/>
    <w:rsid w:val="00EE652E"/>
    <w:rsid w:val="00EE66AB"/>
    <w:rsid w:val="00EE66B2"/>
    <w:rsid w:val="00EE7077"/>
    <w:rsid w:val="00EE742B"/>
    <w:rsid w:val="00EE7510"/>
    <w:rsid w:val="00EE7A98"/>
    <w:rsid w:val="00EF01A2"/>
    <w:rsid w:val="00EF028E"/>
    <w:rsid w:val="00EF03E3"/>
    <w:rsid w:val="00EF0811"/>
    <w:rsid w:val="00EF1171"/>
    <w:rsid w:val="00EF1DA0"/>
    <w:rsid w:val="00EF24CF"/>
    <w:rsid w:val="00EF25EE"/>
    <w:rsid w:val="00EF2B53"/>
    <w:rsid w:val="00EF3092"/>
    <w:rsid w:val="00EF3109"/>
    <w:rsid w:val="00EF31F7"/>
    <w:rsid w:val="00EF322D"/>
    <w:rsid w:val="00EF3DBA"/>
    <w:rsid w:val="00EF3FD2"/>
    <w:rsid w:val="00EF40B1"/>
    <w:rsid w:val="00EF416F"/>
    <w:rsid w:val="00EF4A17"/>
    <w:rsid w:val="00EF4AE3"/>
    <w:rsid w:val="00EF4E88"/>
    <w:rsid w:val="00EF50A3"/>
    <w:rsid w:val="00EF53F2"/>
    <w:rsid w:val="00EF58AA"/>
    <w:rsid w:val="00EF67D9"/>
    <w:rsid w:val="00EF69B5"/>
    <w:rsid w:val="00EF70E2"/>
    <w:rsid w:val="00EF735C"/>
    <w:rsid w:val="00EF7504"/>
    <w:rsid w:val="00EF7C09"/>
    <w:rsid w:val="00EF7E34"/>
    <w:rsid w:val="00F004F9"/>
    <w:rsid w:val="00F0073C"/>
    <w:rsid w:val="00F00819"/>
    <w:rsid w:val="00F00897"/>
    <w:rsid w:val="00F00BC0"/>
    <w:rsid w:val="00F01188"/>
    <w:rsid w:val="00F012D1"/>
    <w:rsid w:val="00F012EF"/>
    <w:rsid w:val="00F01347"/>
    <w:rsid w:val="00F0233B"/>
    <w:rsid w:val="00F0245D"/>
    <w:rsid w:val="00F027AB"/>
    <w:rsid w:val="00F02B07"/>
    <w:rsid w:val="00F02BC2"/>
    <w:rsid w:val="00F03162"/>
    <w:rsid w:val="00F03904"/>
    <w:rsid w:val="00F0422E"/>
    <w:rsid w:val="00F042A9"/>
    <w:rsid w:val="00F04940"/>
    <w:rsid w:val="00F04DE7"/>
    <w:rsid w:val="00F05A35"/>
    <w:rsid w:val="00F05CA7"/>
    <w:rsid w:val="00F067C7"/>
    <w:rsid w:val="00F06BB9"/>
    <w:rsid w:val="00F0760E"/>
    <w:rsid w:val="00F07C4B"/>
    <w:rsid w:val="00F10263"/>
    <w:rsid w:val="00F10774"/>
    <w:rsid w:val="00F10895"/>
    <w:rsid w:val="00F108F6"/>
    <w:rsid w:val="00F10E89"/>
    <w:rsid w:val="00F10F3A"/>
    <w:rsid w:val="00F111EB"/>
    <w:rsid w:val="00F113D4"/>
    <w:rsid w:val="00F11540"/>
    <w:rsid w:val="00F11FC9"/>
    <w:rsid w:val="00F1201E"/>
    <w:rsid w:val="00F1203E"/>
    <w:rsid w:val="00F12118"/>
    <w:rsid w:val="00F12E4E"/>
    <w:rsid w:val="00F12E94"/>
    <w:rsid w:val="00F130D9"/>
    <w:rsid w:val="00F13E03"/>
    <w:rsid w:val="00F13E85"/>
    <w:rsid w:val="00F14068"/>
    <w:rsid w:val="00F14848"/>
    <w:rsid w:val="00F14A4E"/>
    <w:rsid w:val="00F15451"/>
    <w:rsid w:val="00F154A4"/>
    <w:rsid w:val="00F15D49"/>
    <w:rsid w:val="00F15E95"/>
    <w:rsid w:val="00F168B3"/>
    <w:rsid w:val="00F16969"/>
    <w:rsid w:val="00F16E9A"/>
    <w:rsid w:val="00F174F9"/>
    <w:rsid w:val="00F17873"/>
    <w:rsid w:val="00F17B4D"/>
    <w:rsid w:val="00F2000C"/>
    <w:rsid w:val="00F206DE"/>
    <w:rsid w:val="00F207A3"/>
    <w:rsid w:val="00F20B0B"/>
    <w:rsid w:val="00F21054"/>
    <w:rsid w:val="00F21798"/>
    <w:rsid w:val="00F2179A"/>
    <w:rsid w:val="00F217F0"/>
    <w:rsid w:val="00F21D96"/>
    <w:rsid w:val="00F21E89"/>
    <w:rsid w:val="00F22193"/>
    <w:rsid w:val="00F2327A"/>
    <w:rsid w:val="00F23527"/>
    <w:rsid w:val="00F239CD"/>
    <w:rsid w:val="00F23B99"/>
    <w:rsid w:val="00F23E00"/>
    <w:rsid w:val="00F24239"/>
    <w:rsid w:val="00F24D3E"/>
    <w:rsid w:val="00F24EAF"/>
    <w:rsid w:val="00F2501A"/>
    <w:rsid w:val="00F25085"/>
    <w:rsid w:val="00F255E0"/>
    <w:rsid w:val="00F25ACC"/>
    <w:rsid w:val="00F261C0"/>
    <w:rsid w:val="00F2662B"/>
    <w:rsid w:val="00F2735C"/>
    <w:rsid w:val="00F27423"/>
    <w:rsid w:val="00F2798C"/>
    <w:rsid w:val="00F302BB"/>
    <w:rsid w:val="00F30718"/>
    <w:rsid w:val="00F30A28"/>
    <w:rsid w:val="00F32011"/>
    <w:rsid w:val="00F32038"/>
    <w:rsid w:val="00F32632"/>
    <w:rsid w:val="00F32743"/>
    <w:rsid w:val="00F3274E"/>
    <w:rsid w:val="00F328D0"/>
    <w:rsid w:val="00F33E70"/>
    <w:rsid w:val="00F33F35"/>
    <w:rsid w:val="00F341E0"/>
    <w:rsid w:val="00F34567"/>
    <w:rsid w:val="00F3577D"/>
    <w:rsid w:val="00F35938"/>
    <w:rsid w:val="00F35FE6"/>
    <w:rsid w:val="00F3628C"/>
    <w:rsid w:val="00F36591"/>
    <w:rsid w:val="00F366E2"/>
    <w:rsid w:val="00F36926"/>
    <w:rsid w:val="00F36AA7"/>
    <w:rsid w:val="00F37076"/>
    <w:rsid w:val="00F370DE"/>
    <w:rsid w:val="00F37D61"/>
    <w:rsid w:val="00F37E36"/>
    <w:rsid w:val="00F400DE"/>
    <w:rsid w:val="00F404A1"/>
    <w:rsid w:val="00F40D5C"/>
    <w:rsid w:val="00F4127B"/>
    <w:rsid w:val="00F41940"/>
    <w:rsid w:val="00F421B7"/>
    <w:rsid w:val="00F42852"/>
    <w:rsid w:val="00F430EB"/>
    <w:rsid w:val="00F4323B"/>
    <w:rsid w:val="00F432AE"/>
    <w:rsid w:val="00F434AB"/>
    <w:rsid w:val="00F43669"/>
    <w:rsid w:val="00F43E9C"/>
    <w:rsid w:val="00F43EB3"/>
    <w:rsid w:val="00F44E4A"/>
    <w:rsid w:val="00F44E75"/>
    <w:rsid w:val="00F45B53"/>
    <w:rsid w:val="00F45E3D"/>
    <w:rsid w:val="00F46637"/>
    <w:rsid w:val="00F46896"/>
    <w:rsid w:val="00F50A03"/>
    <w:rsid w:val="00F512FD"/>
    <w:rsid w:val="00F5178C"/>
    <w:rsid w:val="00F51AD7"/>
    <w:rsid w:val="00F51E02"/>
    <w:rsid w:val="00F52F9B"/>
    <w:rsid w:val="00F5316C"/>
    <w:rsid w:val="00F5376B"/>
    <w:rsid w:val="00F5387C"/>
    <w:rsid w:val="00F53D6D"/>
    <w:rsid w:val="00F54354"/>
    <w:rsid w:val="00F5461D"/>
    <w:rsid w:val="00F54B85"/>
    <w:rsid w:val="00F55326"/>
    <w:rsid w:val="00F5561F"/>
    <w:rsid w:val="00F5583F"/>
    <w:rsid w:val="00F56687"/>
    <w:rsid w:val="00F56746"/>
    <w:rsid w:val="00F56FA2"/>
    <w:rsid w:val="00F5720E"/>
    <w:rsid w:val="00F5798C"/>
    <w:rsid w:val="00F57B12"/>
    <w:rsid w:val="00F57B14"/>
    <w:rsid w:val="00F60634"/>
    <w:rsid w:val="00F607B8"/>
    <w:rsid w:val="00F607D2"/>
    <w:rsid w:val="00F609DA"/>
    <w:rsid w:val="00F60E2C"/>
    <w:rsid w:val="00F61025"/>
    <w:rsid w:val="00F616C0"/>
    <w:rsid w:val="00F61751"/>
    <w:rsid w:val="00F61CA7"/>
    <w:rsid w:val="00F61E67"/>
    <w:rsid w:val="00F6230B"/>
    <w:rsid w:val="00F623BE"/>
    <w:rsid w:val="00F6242C"/>
    <w:rsid w:val="00F625DA"/>
    <w:rsid w:val="00F625FD"/>
    <w:rsid w:val="00F63E2A"/>
    <w:rsid w:val="00F63E71"/>
    <w:rsid w:val="00F640EB"/>
    <w:rsid w:val="00F6475A"/>
    <w:rsid w:val="00F6497A"/>
    <w:rsid w:val="00F65070"/>
    <w:rsid w:val="00F65230"/>
    <w:rsid w:val="00F6530D"/>
    <w:rsid w:val="00F65760"/>
    <w:rsid w:val="00F65B99"/>
    <w:rsid w:val="00F65F91"/>
    <w:rsid w:val="00F6606A"/>
    <w:rsid w:val="00F6645D"/>
    <w:rsid w:val="00F667F0"/>
    <w:rsid w:val="00F66A4A"/>
    <w:rsid w:val="00F66B34"/>
    <w:rsid w:val="00F6707D"/>
    <w:rsid w:val="00F67133"/>
    <w:rsid w:val="00F67259"/>
    <w:rsid w:val="00F67944"/>
    <w:rsid w:val="00F702DB"/>
    <w:rsid w:val="00F707AF"/>
    <w:rsid w:val="00F70C26"/>
    <w:rsid w:val="00F70C97"/>
    <w:rsid w:val="00F713A1"/>
    <w:rsid w:val="00F71596"/>
    <w:rsid w:val="00F7169A"/>
    <w:rsid w:val="00F718A2"/>
    <w:rsid w:val="00F7198D"/>
    <w:rsid w:val="00F72394"/>
    <w:rsid w:val="00F7258B"/>
    <w:rsid w:val="00F72C96"/>
    <w:rsid w:val="00F73389"/>
    <w:rsid w:val="00F73509"/>
    <w:rsid w:val="00F73B99"/>
    <w:rsid w:val="00F742EF"/>
    <w:rsid w:val="00F745EE"/>
    <w:rsid w:val="00F745FA"/>
    <w:rsid w:val="00F74A0F"/>
    <w:rsid w:val="00F74D58"/>
    <w:rsid w:val="00F74F2E"/>
    <w:rsid w:val="00F753DC"/>
    <w:rsid w:val="00F755BC"/>
    <w:rsid w:val="00F755FD"/>
    <w:rsid w:val="00F75647"/>
    <w:rsid w:val="00F756C1"/>
    <w:rsid w:val="00F75CD1"/>
    <w:rsid w:val="00F75E41"/>
    <w:rsid w:val="00F77E64"/>
    <w:rsid w:val="00F80AA5"/>
    <w:rsid w:val="00F81124"/>
    <w:rsid w:val="00F81225"/>
    <w:rsid w:val="00F81382"/>
    <w:rsid w:val="00F8145B"/>
    <w:rsid w:val="00F81F5C"/>
    <w:rsid w:val="00F81FD4"/>
    <w:rsid w:val="00F8224D"/>
    <w:rsid w:val="00F8282A"/>
    <w:rsid w:val="00F82840"/>
    <w:rsid w:val="00F83278"/>
    <w:rsid w:val="00F83309"/>
    <w:rsid w:val="00F834E4"/>
    <w:rsid w:val="00F836FF"/>
    <w:rsid w:val="00F83EB4"/>
    <w:rsid w:val="00F84036"/>
    <w:rsid w:val="00F849EC"/>
    <w:rsid w:val="00F84A2C"/>
    <w:rsid w:val="00F84A36"/>
    <w:rsid w:val="00F84B84"/>
    <w:rsid w:val="00F84FFC"/>
    <w:rsid w:val="00F853AE"/>
    <w:rsid w:val="00F85AA2"/>
    <w:rsid w:val="00F85E16"/>
    <w:rsid w:val="00F866DB"/>
    <w:rsid w:val="00F872C2"/>
    <w:rsid w:val="00F874A8"/>
    <w:rsid w:val="00F875BC"/>
    <w:rsid w:val="00F876C2"/>
    <w:rsid w:val="00F8792E"/>
    <w:rsid w:val="00F90520"/>
    <w:rsid w:val="00F90AB7"/>
    <w:rsid w:val="00F90CAE"/>
    <w:rsid w:val="00F90D76"/>
    <w:rsid w:val="00F91141"/>
    <w:rsid w:val="00F91527"/>
    <w:rsid w:val="00F9187C"/>
    <w:rsid w:val="00F91C27"/>
    <w:rsid w:val="00F92092"/>
    <w:rsid w:val="00F9272A"/>
    <w:rsid w:val="00F92A72"/>
    <w:rsid w:val="00F92BE7"/>
    <w:rsid w:val="00F93BF8"/>
    <w:rsid w:val="00F93EA0"/>
    <w:rsid w:val="00F95186"/>
    <w:rsid w:val="00F95B78"/>
    <w:rsid w:val="00F96BC0"/>
    <w:rsid w:val="00F96E32"/>
    <w:rsid w:val="00F9773A"/>
    <w:rsid w:val="00F97DD8"/>
    <w:rsid w:val="00F97EB2"/>
    <w:rsid w:val="00FA00C4"/>
    <w:rsid w:val="00FA06F8"/>
    <w:rsid w:val="00FA2377"/>
    <w:rsid w:val="00FA2A3E"/>
    <w:rsid w:val="00FA2E2A"/>
    <w:rsid w:val="00FA35C3"/>
    <w:rsid w:val="00FA416A"/>
    <w:rsid w:val="00FA4439"/>
    <w:rsid w:val="00FA47D8"/>
    <w:rsid w:val="00FA49E8"/>
    <w:rsid w:val="00FA58BD"/>
    <w:rsid w:val="00FA5D75"/>
    <w:rsid w:val="00FA664C"/>
    <w:rsid w:val="00FA6D08"/>
    <w:rsid w:val="00FA7747"/>
    <w:rsid w:val="00FA7B3B"/>
    <w:rsid w:val="00FB0158"/>
    <w:rsid w:val="00FB029E"/>
    <w:rsid w:val="00FB0322"/>
    <w:rsid w:val="00FB1DD3"/>
    <w:rsid w:val="00FB1FC8"/>
    <w:rsid w:val="00FB26DC"/>
    <w:rsid w:val="00FB2E1F"/>
    <w:rsid w:val="00FB3188"/>
    <w:rsid w:val="00FB33F9"/>
    <w:rsid w:val="00FB416A"/>
    <w:rsid w:val="00FB4177"/>
    <w:rsid w:val="00FB44E5"/>
    <w:rsid w:val="00FB4819"/>
    <w:rsid w:val="00FB5144"/>
    <w:rsid w:val="00FB565C"/>
    <w:rsid w:val="00FB5891"/>
    <w:rsid w:val="00FB59A8"/>
    <w:rsid w:val="00FB5A28"/>
    <w:rsid w:val="00FB5D89"/>
    <w:rsid w:val="00FB5F83"/>
    <w:rsid w:val="00FB68F3"/>
    <w:rsid w:val="00FB6F33"/>
    <w:rsid w:val="00FB7414"/>
    <w:rsid w:val="00FB7BBF"/>
    <w:rsid w:val="00FB7C75"/>
    <w:rsid w:val="00FB7FF4"/>
    <w:rsid w:val="00FC0078"/>
    <w:rsid w:val="00FC01A3"/>
    <w:rsid w:val="00FC0349"/>
    <w:rsid w:val="00FC0C1B"/>
    <w:rsid w:val="00FC18F2"/>
    <w:rsid w:val="00FC1918"/>
    <w:rsid w:val="00FC1C44"/>
    <w:rsid w:val="00FC28C4"/>
    <w:rsid w:val="00FC2B6B"/>
    <w:rsid w:val="00FC2FB7"/>
    <w:rsid w:val="00FC314A"/>
    <w:rsid w:val="00FC34BD"/>
    <w:rsid w:val="00FC3A1F"/>
    <w:rsid w:val="00FC3CA0"/>
    <w:rsid w:val="00FC5182"/>
    <w:rsid w:val="00FC573E"/>
    <w:rsid w:val="00FC591A"/>
    <w:rsid w:val="00FC598E"/>
    <w:rsid w:val="00FC5C91"/>
    <w:rsid w:val="00FC5DC2"/>
    <w:rsid w:val="00FC5EEE"/>
    <w:rsid w:val="00FC6132"/>
    <w:rsid w:val="00FC626E"/>
    <w:rsid w:val="00FC6661"/>
    <w:rsid w:val="00FC6C32"/>
    <w:rsid w:val="00FC7013"/>
    <w:rsid w:val="00FC74E0"/>
    <w:rsid w:val="00FC760A"/>
    <w:rsid w:val="00FC771A"/>
    <w:rsid w:val="00FC7A9E"/>
    <w:rsid w:val="00FC7BEC"/>
    <w:rsid w:val="00FC7CBB"/>
    <w:rsid w:val="00FD0300"/>
    <w:rsid w:val="00FD0482"/>
    <w:rsid w:val="00FD086A"/>
    <w:rsid w:val="00FD128F"/>
    <w:rsid w:val="00FD14ED"/>
    <w:rsid w:val="00FD1CC1"/>
    <w:rsid w:val="00FD1D6A"/>
    <w:rsid w:val="00FD2344"/>
    <w:rsid w:val="00FD27CB"/>
    <w:rsid w:val="00FD2D24"/>
    <w:rsid w:val="00FD2EF1"/>
    <w:rsid w:val="00FD3348"/>
    <w:rsid w:val="00FD37C6"/>
    <w:rsid w:val="00FD382E"/>
    <w:rsid w:val="00FD3AAE"/>
    <w:rsid w:val="00FD3E8F"/>
    <w:rsid w:val="00FD4344"/>
    <w:rsid w:val="00FD4660"/>
    <w:rsid w:val="00FD4A56"/>
    <w:rsid w:val="00FD4DC0"/>
    <w:rsid w:val="00FD5BC3"/>
    <w:rsid w:val="00FD5DD2"/>
    <w:rsid w:val="00FD5EB8"/>
    <w:rsid w:val="00FD6102"/>
    <w:rsid w:val="00FD62E7"/>
    <w:rsid w:val="00FD62F3"/>
    <w:rsid w:val="00FD67DA"/>
    <w:rsid w:val="00FD6B6A"/>
    <w:rsid w:val="00FD6ED2"/>
    <w:rsid w:val="00FD7248"/>
    <w:rsid w:val="00FD7C61"/>
    <w:rsid w:val="00FD7EE3"/>
    <w:rsid w:val="00FE031E"/>
    <w:rsid w:val="00FE0E10"/>
    <w:rsid w:val="00FE0F7E"/>
    <w:rsid w:val="00FE10DB"/>
    <w:rsid w:val="00FE11B6"/>
    <w:rsid w:val="00FE1240"/>
    <w:rsid w:val="00FE1303"/>
    <w:rsid w:val="00FE13C4"/>
    <w:rsid w:val="00FE18E1"/>
    <w:rsid w:val="00FE19FF"/>
    <w:rsid w:val="00FE1B8F"/>
    <w:rsid w:val="00FE1BD3"/>
    <w:rsid w:val="00FE2F7F"/>
    <w:rsid w:val="00FE3512"/>
    <w:rsid w:val="00FE38E9"/>
    <w:rsid w:val="00FE3958"/>
    <w:rsid w:val="00FE3AAC"/>
    <w:rsid w:val="00FE3B65"/>
    <w:rsid w:val="00FE3BD6"/>
    <w:rsid w:val="00FE3C00"/>
    <w:rsid w:val="00FE3DD7"/>
    <w:rsid w:val="00FE488B"/>
    <w:rsid w:val="00FE4BA3"/>
    <w:rsid w:val="00FE4F74"/>
    <w:rsid w:val="00FE52EA"/>
    <w:rsid w:val="00FE61FC"/>
    <w:rsid w:val="00FE68A9"/>
    <w:rsid w:val="00FE6AF3"/>
    <w:rsid w:val="00FE6E7F"/>
    <w:rsid w:val="00FE7009"/>
    <w:rsid w:val="00FF0532"/>
    <w:rsid w:val="00FF09E9"/>
    <w:rsid w:val="00FF0EEC"/>
    <w:rsid w:val="00FF197B"/>
    <w:rsid w:val="00FF1A6E"/>
    <w:rsid w:val="00FF1A9F"/>
    <w:rsid w:val="00FF1CBF"/>
    <w:rsid w:val="00FF20AD"/>
    <w:rsid w:val="00FF21CB"/>
    <w:rsid w:val="00FF22F1"/>
    <w:rsid w:val="00FF280C"/>
    <w:rsid w:val="00FF3897"/>
    <w:rsid w:val="00FF3AE1"/>
    <w:rsid w:val="00FF3BCE"/>
    <w:rsid w:val="00FF3CD1"/>
    <w:rsid w:val="00FF3F33"/>
    <w:rsid w:val="00FF3F5F"/>
    <w:rsid w:val="00FF4356"/>
    <w:rsid w:val="00FF4574"/>
    <w:rsid w:val="00FF45F2"/>
    <w:rsid w:val="00FF49E1"/>
    <w:rsid w:val="00FF4A8A"/>
    <w:rsid w:val="00FF50E5"/>
    <w:rsid w:val="00FF6411"/>
    <w:rsid w:val="00FF6560"/>
    <w:rsid w:val="00FF6BD9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D40B5B0"/>
  <w15:chartTrackingRefBased/>
  <w15:docId w15:val="{B0FB085C-9FCB-4F1C-88FD-722B1669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t2 Char,body text1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rsid w:val="0058283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8Char1">
    <w:name w:val="Heading 8 Char1"/>
    <w:rsid w:val="002B1A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rsid w:val="002B1AAD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B1AA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2B1AAD"/>
    <w:rPr>
      <w:rFonts w:ascii="Cambria" w:hAnsi="Cambria" w:cs="Angsana New"/>
      <w:color w:val="17365D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2B1A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2B1A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uiPriority w:val="99"/>
    <w:unhideWhenUsed/>
    <w:rsid w:val="002B1AAD"/>
    <w:rPr>
      <w:color w:val="0000FF"/>
      <w:u w:val="single"/>
    </w:rPr>
  </w:style>
  <w:style w:type="character" w:customStyle="1" w:styleId="HeaderChar1">
    <w:name w:val="Header Char1"/>
    <w:rsid w:val="002B1AAD"/>
    <w:rPr>
      <w:rFonts w:ascii="Arial" w:eastAsia="Times New Roman" w:hAnsi="Arial" w:cs="Times New Roman"/>
      <w:sz w:val="18"/>
      <w:szCs w:val="18"/>
    </w:rPr>
  </w:style>
  <w:style w:type="table" w:styleId="TableGridLight">
    <w:name w:val="Grid Table Light"/>
    <w:basedOn w:val="TableNormal"/>
    <w:uiPriority w:val="40"/>
    <w:rsid w:val="004F15D3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F15D3"/>
    <w:rPr>
      <w:sz w:val="22"/>
      <w:szCs w:val="2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ountingPolicy">
    <w:name w:val="Accounting Policy"/>
    <w:basedOn w:val="Normal"/>
    <w:link w:val="AccountingPolicyChar1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7123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B712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B712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B712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B712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B7123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B7123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B7123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B7123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3B7123"/>
    <w:rPr>
      <w:i/>
      <w:iCs/>
    </w:rPr>
  </w:style>
  <w:style w:type="character" w:customStyle="1" w:styleId="apple-converted-space">
    <w:name w:val="apple-converted-space"/>
    <w:rsid w:val="003B7123"/>
  </w:style>
  <w:style w:type="paragraph" w:customStyle="1" w:styleId="TableParagraph">
    <w:name w:val="Table Paragraph"/>
    <w:basedOn w:val="Normal"/>
    <w:uiPriority w:val="1"/>
    <w:qFormat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B712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4D92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B54D92"/>
    <w:rPr>
      <w:rFonts w:ascii="Arial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B54D92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BB524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E551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AE792-01E7-4563-8312-ADF7A5CE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455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2020-11-06T06:19:00Z</cp:lastPrinted>
  <dcterms:created xsi:type="dcterms:W3CDTF">2020-11-06T12:22:00Z</dcterms:created>
  <dcterms:modified xsi:type="dcterms:W3CDTF">2020-11-06T12:30:00Z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