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1E795" w14:textId="77777777" w:rsidR="00804175" w:rsidRPr="001052C4" w:rsidRDefault="00804175" w:rsidP="00782E20">
      <w:pPr>
        <w:pStyle w:val="IndexHeading1"/>
        <w:spacing w:after="0" w:line="380" w:lineRule="exact"/>
        <w:ind w:left="1440" w:hanging="144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14271502"/>
      <w:bookmarkStart w:id="1" w:name="_GoBack"/>
      <w:bookmarkEnd w:id="1"/>
      <w:r w:rsidRPr="001052C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1052C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1052C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ECE0557" w14:textId="77777777" w:rsidR="00A13733" w:rsidRPr="001052C4" w:rsidRDefault="00A13733" w:rsidP="00390DD8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AFACA4" w14:textId="77777777" w:rsidR="00804175" w:rsidRPr="001052C4" w:rsidRDefault="0080417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hanging="2458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14:paraId="7E7EFC85" w14:textId="77777777" w:rsidR="00804175" w:rsidRPr="001052C4" w:rsidRDefault="0080417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68AA7E90" w14:textId="64530F15" w:rsidR="00BE7864" w:rsidRPr="001052C4" w:rsidRDefault="00BE7864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</w:t>
      </w:r>
      <w:r w:rsidR="00A2272D" w:rsidRPr="001052C4">
        <w:rPr>
          <w:rFonts w:asciiTheme="majorBidi" w:hAnsiTheme="majorBidi" w:cstheme="majorBidi"/>
          <w:sz w:val="30"/>
          <w:szCs w:val="30"/>
          <w:cs/>
          <w:lang w:bidi="th-TH"/>
        </w:rPr>
        <w:t>ง</w:t>
      </w:r>
      <w:r w:rsidR="00B622E7" w:rsidRPr="001052C4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</w:t>
      </w:r>
      <w:r w:rsidRPr="001052C4">
        <w:rPr>
          <w:rFonts w:asciiTheme="majorBidi" w:hAnsiTheme="majorBidi" w:cstheme="majorBidi"/>
          <w:sz w:val="30"/>
          <w:szCs w:val="30"/>
          <w:cs/>
          <w:lang w:bidi="th-TH"/>
        </w:rPr>
        <w:t>บัญชี</w:t>
      </w:r>
    </w:p>
    <w:p w14:paraId="2DAF0DB1" w14:textId="619203F2" w:rsidR="006A6E7D" w:rsidRPr="000D3D56" w:rsidRDefault="006A6E7D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</w:rPr>
      </w:pPr>
      <w:r w:rsidRPr="000D3D56">
        <w:rPr>
          <w:rFonts w:asciiTheme="majorBidi" w:hAnsiTheme="majorBidi" w:cstheme="majorBidi" w:hint="cs"/>
          <w:sz w:val="30"/>
          <w:szCs w:val="30"/>
          <w:cs/>
          <w:lang w:bidi="th-TH"/>
        </w:rPr>
        <w:t>การปรับโครงสร้างธุรกิจ</w:t>
      </w:r>
    </w:p>
    <w:p w14:paraId="61768520" w14:textId="6C72A1DD" w:rsidR="00504E4B" w:rsidRPr="001052C4" w:rsidRDefault="00504E4B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2019</w:t>
      </w:r>
      <w:r w:rsidRPr="001052C4">
        <w:rPr>
          <w:rFonts w:asciiTheme="majorBidi" w:hAnsiTheme="majorBidi" w:cstheme="majorBidi"/>
          <w:sz w:val="30"/>
          <w:szCs w:val="30"/>
        </w:rPr>
        <w:t xml:space="preserve"> (</w:t>
      </w:r>
      <w:proofErr w:type="spellStart"/>
      <w:r w:rsidRPr="001052C4">
        <w:rPr>
          <w:rFonts w:asciiTheme="majorBidi" w:hAnsiTheme="majorBidi" w:cstheme="majorBidi"/>
          <w:sz w:val="30"/>
          <w:szCs w:val="30"/>
        </w:rPr>
        <w:t>Covid</w:t>
      </w:r>
      <w:proofErr w:type="spellEnd"/>
      <w:r w:rsidRPr="001052C4">
        <w:rPr>
          <w:rFonts w:asciiTheme="majorBidi" w:hAnsiTheme="majorBidi" w:cstheme="majorBidi"/>
          <w:sz w:val="30"/>
          <w:szCs w:val="30"/>
        </w:rPr>
        <w:t>-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1052C4">
        <w:rPr>
          <w:rFonts w:asciiTheme="majorBidi" w:hAnsiTheme="majorBidi" w:cstheme="majorBidi"/>
          <w:sz w:val="30"/>
          <w:szCs w:val="30"/>
        </w:rPr>
        <w:t>)</w:t>
      </w:r>
    </w:p>
    <w:p w14:paraId="6FC64B14" w14:textId="44631B8B" w:rsidR="00FC6132" w:rsidRPr="001052C4" w:rsidRDefault="00335ACC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6937DD09" w14:textId="77777777" w:rsidR="00335ACC" w:rsidRPr="001052C4" w:rsidRDefault="00335ACC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เงินลงทุนในบริษัทย่อย </w:t>
      </w:r>
    </w:p>
    <w:p w14:paraId="1F279669" w14:textId="016D12D0" w:rsidR="00804175" w:rsidRDefault="0080417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50776DFC" w14:textId="3159FFB6" w:rsidR="00F2735C" w:rsidRPr="001052C4" w:rsidRDefault="00F2735C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สินทรัพย์สิทธิการใช้</w:t>
      </w:r>
    </w:p>
    <w:p w14:paraId="6B9E7F51" w14:textId="77777777" w:rsidR="00804175" w:rsidRPr="001052C4" w:rsidRDefault="00630EB6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</w:t>
      </w:r>
      <w:r w:rsidR="00953F95"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6B215B7F" w14:textId="64B3AAD4" w:rsidR="00C36035" w:rsidRDefault="00C3603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</w:t>
      </w:r>
    </w:p>
    <w:p w14:paraId="357C9E1B" w14:textId="490C4D37" w:rsidR="00D542D0" w:rsidRPr="001052C4" w:rsidRDefault="00D542D0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4012A907" w14:textId="77777777" w:rsidR="00FB3188" w:rsidRPr="001052C4" w:rsidRDefault="00FB3188" w:rsidP="00FB3188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69FB6D76" w14:textId="6789DF55" w:rsidR="00FB3188" w:rsidRDefault="00FB3188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bookmarkEnd w:id="0"/>
    <w:p w14:paraId="10766BBD" w14:textId="77777777" w:rsidR="00804175" w:rsidRPr="001052C4" w:rsidRDefault="00804175" w:rsidP="00903DA8">
      <w:pPr>
        <w:pStyle w:val="index"/>
        <w:tabs>
          <w:tab w:val="clear" w:pos="1134"/>
          <w:tab w:val="left" w:pos="540"/>
          <w:tab w:val="left" w:pos="630"/>
        </w:tabs>
        <w:spacing w:after="0" w:line="38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br w:type="page"/>
      </w:r>
      <w:r w:rsidRPr="001052C4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A0FF5B2" w14:textId="77777777" w:rsidR="00804175" w:rsidRPr="001052C4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5184CE" w14:textId="23ED85F4" w:rsidR="00804175" w:rsidRPr="001052C4" w:rsidRDefault="00804175" w:rsidP="000B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A7B3B" w:rsidRPr="001052C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E7864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9</w:t>
      </w:r>
      <w:r w:rsidR="009B60E6">
        <w:rPr>
          <w:rFonts w:asciiTheme="majorBidi" w:hAnsiTheme="majorBidi" w:cstheme="majorBidi"/>
          <w:sz w:val="30"/>
          <w:szCs w:val="30"/>
        </w:rPr>
        <w:t xml:space="preserve"> </w:t>
      </w:r>
      <w:r w:rsidR="00885D7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9B60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2563</w:t>
      </w:r>
    </w:p>
    <w:p w14:paraId="6F60B630" w14:textId="77777777" w:rsidR="00804175" w:rsidRPr="001052C4" w:rsidRDefault="00804175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3A4A18" w14:textId="77777777" w:rsidR="008F6C75" w:rsidRPr="001052C4" w:rsidRDefault="008F6C75" w:rsidP="00AB3DE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133961E6" w14:textId="77777777" w:rsidR="008F6C75" w:rsidRPr="001052C4" w:rsidRDefault="008F6C75" w:rsidP="008F6C75">
      <w:pPr>
        <w:rPr>
          <w:rFonts w:asciiTheme="majorBidi" w:hAnsiTheme="majorBidi" w:cstheme="majorBidi"/>
          <w:sz w:val="30"/>
          <w:szCs w:val="30"/>
          <w:cs/>
        </w:rPr>
      </w:pPr>
    </w:p>
    <w:p w14:paraId="69759E1B" w14:textId="29B478BF" w:rsidR="00D65FA8" w:rsidRPr="001052C4" w:rsidRDefault="00D65FA8" w:rsidP="00D65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บริษัทและบริษัทย่อยดำเนินธุรกิจหลักเกี่ยวกับการจัดจำหน่ายเครื่องเขียน หนังสือ และอุปกรณ์สำนักงาน โดยรับ</w:t>
      </w:r>
      <w:r w:rsidR="00DD43D1" w:rsidRPr="001052C4">
        <w:rPr>
          <w:rFonts w:asciiTheme="majorBidi" w:hAnsiTheme="majorBidi" w:cstheme="majorBidi"/>
          <w:sz w:val="30"/>
          <w:szCs w:val="30"/>
        </w:rPr>
        <w:br/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คำสั่งซื้อผ่านระบบ </w:t>
      </w:r>
      <w:r w:rsidRPr="001052C4">
        <w:rPr>
          <w:rFonts w:asciiTheme="majorBidi" w:hAnsiTheme="majorBidi" w:cstheme="majorBidi"/>
          <w:sz w:val="30"/>
          <w:szCs w:val="30"/>
        </w:rPr>
        <w:t xml:space="preserve">Call-Center </w:t>
      </w:r>
      <w:r w:rsidRPr="001052C4">
        <w:rPr>
          <w:rFonts w:asciiTheme="majorBidi" w:hAnsiTheme="majorBidi" w:cstheme="majorBidi"/>
          <w:sz w:val="30"/>
          <w:szCs w:val="30"/>
          <w:cs/>
        </w:rPr>
        <w:t>ระบบเว็บไซต์ และขายผ่านหน้าร้าน จำหน่ายหนังสืออิเล็กทรอนิกส์ และให้เช่าพื้นที่คลังสินค้า รายละเอียดของบริษัทย่อย ณ วันที่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30</w:t>
      </w:r>
      <w:r w:rsidR="00B71D9A">
        <w:rPr>
          <w:rFonts w:asciiTheme="majorBidi" w:hAnsiTheme="majorBidi" w:cstheme="majorBidi"/>
          <w:sz w:val="30"/>
          <w:szCs w:val="30"/>
        </w:rPr>
        <w:t xml:space="preserve"> </w:t>
      </w:r>
      <w:r w:rsidR="00002A56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A144C3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2563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และ</w:t>
      </w:r>
      <w:r w:rsidR="004471C8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31</w:t>
      </w:r>
      <w:r w:rsidR="004471C8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4471C8" w:rsidRPr="00105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3F1C">
        <w:rPr>
          <w:rFonts w:asciiTheme="majorBidi" w:hAnsiTheme="majorBidi" w:cstheme="majorBidi"/>
          <w:sz w:val="30"/>
          <w:szCs w:val="30"/>
        </w:rPr>
        <w:t>2562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ได้เปิดเผยไว้ใน</w:t>
      </w:r>
      <w:r w:rsidR="0068499E" w:rsidRPr="001052C4">
        <w:rPr>
          <w:rFonts w:asciiTheme="majorBidi" w:hAnsiTheme="majorBidi" w:cstheme="majorBidi"/>
          <w:sz w:val="30"/>
          <w:szCs w:val="30"/>
          <w:cs/>
        </w:rPr>
        <w:br/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CF3F1C">
        <w:rPr>
          <w:rFonts w:asciiTheme="majorBidi" w:hAnsiTheme="majorBidi" w:cstheme="majorBidi"/>
          <w:sz w:val="30"/>
          <w:szCs w:val="30"/>
        </w:rPr>
        <w:t>7</w:t>
      </w:r>
    </w:p>
    <w:p w14:paraId="603F589C" w14:textId="77777777" w:rsidR="0085744E" w:rsidRPr="001052C4" w:rsidRDefault="0085744E" w:rsidP="008F6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highlight w:val="lightGray"/>
          <w:shd w:val="clear" w:color="auto" w:fill="E0E0E0"/>
        </w:rPr>
      </w:pPr>
    </w:p>
    <w:p w14:paraId="79373A9A" w14:textId="77777777" w:rsidR="0015706E" w:rsidRPr="001052C4" w:rsidRDefault="00804175" w:rsidP="0021279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56D00F4B" w14:textId="77777777" w:rsidR="0015706E" w:rsidRPr="002E4D8B" w:rsidRDefault="0015706E" w:rsidP="0015706E">
      <w:pPr>
        <w:rPr>
          <w:rFonts w:asciiTheme="majorBidi" w:hAnsiTheme="majorBidi" w:cstheme="majorBidi"/>
          <w:sz w:val="20"/>
          <w:szCs w:val="20"/>
        </w:rPr>
      </w:pPr>
    </w:p>
    <w:p w14:paraId="06E79913" w14:textId="77777777" w:rsidR="008F6C75" w:rsidRPr="001052C4" w:rsidRDefault="008F6C75" w:rsidP="00212791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  <w:tab w:val="left" w:pos="630"/>
        </w:tabs>
        <w:ind w:left="540" w:right="-43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เกณฑ์การถือปฏิบัติ</w:t>
      </w:r>
    </w:p>
    <w:p w14:paraId="7DE825CC" w14:textId="77777777" w:rsidR="008F6C75" w:rsidRPr="002E4D8B" w:rsidRDefault="008F6C75" w:rsidP="0015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DFEF048" w14:textId="07C136AC" w:rsidR="008F6C75" w:rsidRPr="001052C4" w:rsidRDefault="008F6C75" w:rsidP="0015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3396F" w:rsidRPr="001052C4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1052C4">
        <w:rPr>
          <w:rFonts w:asciiTheme="majorBidi" w:hAnsiTheme="majorBidi" w:cstheme="majorBidi"/>
          <w:sz w:val="30"/>
          <w:szCs w:val="30"/>
          <w:cs/>
        </w:rPr>
        <w:t>นี้</w:t>
      </w:r>
      <w:r w:rsidR="0090004D" w:rsidRPr="001052C4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D70717" w:rsidRPr="001052C4">
        <w:rPr>
          <w:rFonts w:asciiTheme="majorBidi" w:hAnsiTheme="majorBidi" w:cstheme="majorBidi"/>
          <w:sz w:val="30"/>
          <w:szCs w:val="30"/>
        </w:rPr>
        <w:br/>
      </w:r>
      <w:r w:rsidR="0090004D" w:rsidRPr="001052C4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3396F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96F" w:rsidRPr="001052C4">
        <w:rPr>
          <w:rFonts w:asciiTheme="majorBidi" w:hAnsiTheme="majorBidi" w:cstheme="majorBidi"/>
          <w:sz w:val="30"/>
          <w:szCs w:val="30"/>
        </w:rPr>
        <w:t>(“</w:t>
      </w:r>
      <w:r w:rsidR="0003396F" w:rsidRPr="00105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3396F" w:rsidRPr="001052C4">
        <w:rPr>
          <w:rFonts w:asciiTheme="majorBidi" w:hAnsiTheme="majorBidi" w:cstheme="majorBidi"/>
          <w:sz w:val="30"/>
          <w:szCs w:val="30"/>
        </w:rPr>
        <w:t>”)</w:t>
      </w:r>
      <w:r w:rsidR="0003396F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864" w:rsidRPr="001052C4">
        <w:rPr>
          <w:rFonts w:asciiTheme="majorBidi" w:hAnsiTheme="majorBidi" w:cstheme="majorBidi"/>
          <w:sz w:val="30"/>
          <w:szCs w:val="30"/>
          <w:cs/>
        </w:rPr>
        <w:t>ตาม</w:t>
      </w:r>
      <w:r w:rsidR="0080063F" w:rsidRPr="001052C4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="00CF3F1C">
        <w:rPr>
          <w:rFonts w:asciiTheme="majorBidi" w:hAnsiTheme="majorBidi" w:cstheme="majorBidi"/>
          <w:sz w:val="30"/>
          <w:szCs w:val="30"/>
        </w:rPr>
        <w:t>34</w:t>
      </w:r>
      <w:r w:rsidR="00BE7864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A46D17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8E0FD6" w:rsidRPr="001052C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15706E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1052C4">
        <w:rPr>
          <w:rFonts w:asciiTheme="majorBidi" w:hAnsiTheme="majorBidi" w:cstheme="majorBidi"/>
          <w:spacing w:val="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</w:p>
    <w:p w14:paraId="3FBBCBD3" w14:textId="3D845691" w:rsidR="000254C1" w:rsidRPr="002E4D8B" w:rsidRDefault="000254C1" w:rsidP="000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A3DA28D" w14:textId="21BDF88E" w:rsidR="00A46D17" w:rsidRPr="001052C4" w:rsidRDefault="008F6C75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7371DC" w:rsidRPr="001052C4">
        <w:rPr>
          <w:rFonts w:asciiTheme="majorBidi" w:hAnsiTheme="majorBidi" w:cstheme="majorBidi"/>
          <w:sz w:val="30"/>
          <w:szCs w:val="30"/>
          <w:cs/>
        </w:rPr>
        <w:t>มิได้</w:t>
      </w:r>
      <w:r w:rsidRPr="001052C4">
        <w:rPr>
          <w:rFonts w:asciiTheme="majorBidi" w:hAnsiTheme="majorBidi" w:cstheme="majorBidi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7371DC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</w:t>
      </w:r>
      <w:r w:rsidR="008B0F4D" w:rsidRPr="001052C4">
        <w:rPr>
          <w:rFonts w:asciiTheme="majorBidi" w:hAnsiTheme="majorBidi" w:cstheme="majorBidi"/>
          <w:sz w:val="30"/>
          <w:szCs w:val="30"/>
          <w:cs/>
        </w:rPr>
        <w:t>้</w:t>
      </w:r>
      <w:r w:rsidRPr="001052C4">
        <w:rPr>
          <w:rFonts w:asciiTheme="majorBidi" w:hAnsiTheme="majorBidi" w:cstheme="majorBidi"/>
          <w:sz w:val="30"/>
          <w:szCs w:val="30"/>
          <w:cs/>
        </w:rPr>
        <w:t>จึงควรอ่านควบคู</w:t>
      </w:r>
      <w:r w:rsidR="00397AF2" w:rsidRPr="001052C4">
        <w:rPr>
          <w:rFonts w:asciiTheme="majorBidi" w:hAnsiTheme="majorBidi" w:cstheme="majorBidi"/>
          <w:sz w:val="30"/>
          <w:szCs w:val="30"/>
          <w:cs/>
        </w:rPr>
        <w:t>่</w:t>
      </w:r>
      <w:r w:rsidRPr="001052C4">
        <w:rPr>
          <w:rFonts w:asciiTheme="majorBidi" w:hAnsiTheme="majorBidi" w:cstheme="majorBidi"/>
          <w:sz w:val="30"/>
          <w:szCs w:val="30"/>
          <w:cs/>
        </w:rPr>
        <w:t>กับงบการเงินของบริษัท</w:t>
      </w:r>
      <w:r w:rsidR="00A2151F" w:rsidRPr="001052C4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743D6A" w:rsidRPr="001052C4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1052C4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="00A2151F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31</w:t>
      </w:r>
      <w:r w:rsidR="003D23A7" w:rsidRPr="001052C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F3F1C">
        <w:rPr>
          <w:rFonts w:asciiTheme="majorBidi" w:hAnsiTheme="majorBidi" w:cstheme="majorBidi"/>
          <w:sz w:val="30"/>
          <w:szCs w:val="30"/>
        </w:rPr>
        <w:t>2562</w:t>
      </w:r>
    </w:p>
    <w:p w14:paraId="020041D4" w14:textId="5EEA1125" w:rsidR="007371DC" w:rsidRPr="002E4D8B" w:rsidRDefault="007371DC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4A09BF3" w14:textId="037512BA" w:rsidR="007371DC" w:rsidRDefault="007371DC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B8760E" w:rsidRPr="001052C4">
        <w:rPr>
          <w:rFonts w:asciiTheme="majorBidi" w:hAnsiTheme="majorBidi" w:cstheme="majorBidi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CF3F1C">
        <w:rPr>
          <w:rFonts w:asciiTheme="majorBidi" w:hAnsiTheme="majorBidi" w:cstheme="majorBidi"/>
          <w:sz w:val="30"/>
          <w:szCs w:val="30"/>
        </w:rPr>
        <w:t>16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052C4">
        <w:rPr>
          <w:rFonts w:asciiTheme="majorBidi" w:hAnsiTheme="majorBidi" w:cstheme="majorBidi"/>
          <w:sz w:val="30"/>
          <w:szCs w:val="30"/>
        </w:rPr>
        <w:t xml:space="preserve">TFRS </w:t>
      </w:r>
      <w:r w:rsidR="00CF3F1C">
        <w:rPr>
          <w:rFonts w:asciiTheme="majorBidi" w:hAnsiTheme="majorBidi" w:cstheme="majorBidi"/>
          <w:sz w:val="30"/>
          <w:szCs w:val="30"/>
        </w:rPr>
        <w:t>16</w:t>
      </w:r>
      <w:r w:rsidRPr="001052C4">
        <w:rPr>
          <w:rFonts w:asciiTheme="majorBidi" w:hAnsiTheme="majorBidi" w:cstheme="majorBidi"/>
          <w:sz w:val="30"/>
          <w:szCs w:val="30"/>
        </w:rPr>
        <w:t xml:space="preserve">)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F3F1C">
        <w:rPr>
          <w:rFonts w:asciiTheme="majorBidi" w:hAnsiTheme="majorBidi" w:cstheme="majorBidi"/>
          <w:sz w:val="30"/>
          <w:szCs w:val="30"/>
        </w:rPr>
        <w:t>3</w:t>
      </w:r>
    </w:p>
    <w:p w14:paraId="3D5C2823" w14:textId="77777777" w:rsidR="002E4D8B" w:rsidRPr="002E4D8B" w:rsidRDefault="002E4D8B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B1395E" w14:textId="5F0F2B32" w:rsidR="00782E20" w:rsidRPr="001052C4" w:rsidRDefault="002E4D8B" w:rsidP="002E4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</w:pPr>
      <w:r w:rsidRPr="002E4D8B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2E4D8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8B">
        <w:rPr>
          <w:rFonts w:asciiTheme="majorBidi" w:hAnsiTheme="majorBidi" w:cs="Angsana New" w:hint="cs"/>
          <w:sz w:val="30"/>
          <w:szCs w:val="30"/>
          <w:cs/>
        </w:rPr>
        <w:t>สภาวิชาชีพบัญชีฯได้ออกและ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วันที่</w:t>
      </w:r>
      <w:r w:rsidRPr="002E4D8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</w:t>
      </w:r>
      <w:r w:rsidRPr="002E4D8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8B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2E4D8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2564</w:t>
      </w:r>
      <w:r w:rsidRPr="002E4D8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8B">
        <w:rPr>
          <w:rFonts w:asciiTheme="majorBidi" w:hAnsiTheme="majorBidi" w:cs="Angsana New" w:hint="cs"/>
          <w:sz w:val="30"/>
          <w:szCs w:val="30"/>
          <w:cs/>
        </w:rPr>
        <w:t>และ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  <w:r w:rsidRPr="002E4D8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8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อยู่ระหว่าง</w:t>
      </w:r>
      <w:r w:rsidRPr="002E4D8B">
        <w:rPr>
          <w:rFonts w:asciiTheme="majorBidi" w:hAnsiTheme="majorBidi" w:cs="Angsana New" w:hint="cs"/>
          <w:sz w:val="30"/>
          <w:szCs w:val="30"/>
          <w:cs/>
        </w:rPr>
        <w:t>ประเมิน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2E4D8B">
        <w:rPr>
          <w:rFonts w:asciiTheme="majorBidi" w:hAnsiTheme="majorBidi" w:cs="Angsana New" w:hint="cs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B974FE" w:rsidRPr="00B974FE">
        <w:rPr>
          <w:rFonts w:asciiTheme="majorBidi" w:hAnsiTheme="majorBidi" w:cs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  <w:r w:rsidR="00782E20" w:rsidRPr="00105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B8BAC3" w14:textId="3BE0BCA1" w:rsidR="008F6C75" w:rsidRPr="001052C4" w:rsidRDefault="00884A43" w:rsidP="00C903C3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</w:tabs>
        <w:spacing w:line="240" w:lineRule="auto"/>
        <w:ind w:right="-4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lastRenderedPageBreak/>
        <w:t>การใช้วิจารณญาณ</w:t>
      </w:r>
      <w:r w:rsidR="0024312D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การประมาณการ</w:t>
      </w:r>
      <w:r w:rsidR="0024312D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5772A9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และนโยบายการบัญชี</w:t>
      </w:r>
      <w:r w:rsidR="008F6C75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8F6C75"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 xml:space="preserve">  </w:t>
      </w:r>
    </w:p>
    <w:p w14:paraId="4BE1B397" w14:textId="77777777" w:rsidR="008F6C75" w:rsidRPr="001052C4" w:rsidRDefault="008F6C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37F26" w14:textId="246C6F7C" w:rsidR="00FF4A8A" w:rsidRPr="001052C4" w:rsidRDefault="0015706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1052C4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1052C4">
        <w:rPr>
          <w:rFonts w:asciiTheme="majorBidi" w:hAnsiTheme="majorBidi" w:cstheme="majorBidi"/>
          <w:sz w:val="30"/>
          <w:szCs w:val="30"/>
          <w:cs/>
        </w:rPr>
        <w:t>ใช้วิจารณญาณ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>และ</w:t>
      </w:r>
      <w:r w:rsidRPr="001052C4">
        <w:rPr>
          <w:rFonts w:asciiTheme="majorBidi" w:hAnsiTheme="majorBidi" w:cstheme="majorBidi"/>
          <w:sz w:val="30"/>
          <w:szCs w:val="30"/>
          <w:cs/>
        </w:rPr>
        <w:t>การประมาณ</w:t>
      </w:r>
      <w:r w:rsidR="00667990" w:rsidRPr="001052C4">
        <w:rPr>
          <w:rFonts w:asciiTheme="majorBidi" w:hAnsiTheme="majorBidi" w:cstheme="majorBidi"/>
          <w:sz w:val="30"/>
          <w:szCs w:val="30"/>
          <w:cs/>
        </w:rPr>
        <w:t>การ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</w:t>
      </w:r>
      <w:r w:rsidR="00CA3214" w:rsidRPr="001052C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A3214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="00F66A4A" w:rsidRPr="001052C4">
        <w:rPr>
          <w:rFonts w:asciiTheme="majorBidi" w:hAnsiTheme="majorBidi" w:cstheme="majorBidi"/>
          <w:sz w:val="30"/>
          <w:szCs w:val="30"/>
        </w:rPr>
        <w:br/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3E4303" w:rsidRPr="001052C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CF3F1C">
        <w:rPr>
          <w:rFonts w:asciiTheme="majorBidi" w:hAnsiTheme="majorBidi" w:cstheme="majorBidi"/>
          <w:sz w:val="30"/>
          <w:szCs w:val="30"/>
        </w:rPr>
        <w:t>31</w:t>
      </w:r>
      <w:r w:rsidR="002731E0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3F1C">
        <w:rPr>
          <w:rFonts w:asciiTheme="majorBidi" w:hAnsiTheme="majorBidi" w:cstheme="majorBidi"/>
          <w:sz w:val="30"/>
          <w:szCs w:val="30"/>
        </w:rPr>
        <w:t>2562</w:t>
      </w:r>
      <w:r w:rsidR="002731E0" w:rsidRPr="001052C4">
        <w:rPr>
          <w:rFonts w:asciiTheme="majorBidi" w:hAnsiTheme="majorBidi" w:cstheme="majorBidi"/>
          <w:sz w:val="30"/>
          <w:szCs w:val="30"/>
          <w:cs/>
        </w:rPr>
        <w:t xml:space="preserve"> เว้นแต่</w:t>
      </w:r>
      <w:r w:rsidR="003E4303" w:rsidRPr="001052C4">
        <w:rPr>
          <w:rFonts w:asciiTheme="majorBidi" w:hAnsiTheme="majorBidi" w:cstheme="majorBidi"/>
          <w:sz w:val="30"/>
          <w:szCs w:val="30"/>
          <w:cs/>
        </w:rPr>
        <w:t>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>และการแพร่ระบาดของ</w:t>
      </w:r>
      <w:r w:rsidR="009C497F" w:rsidRPr="001052C4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 xml:space="preserve">โรคติดเชื้อไวรัสโคโรนา </w:t>
      </w:r>
      <w:r w:rsidR="00CF3F1C">
        <w:rPr>
          <w:rFonts w:asciiTheme="majorBidi" w:hAnsiTheme="majorBidi" w:cstheme="majorBidi"/>
          <w:sz w:val="30"/>
          <w:szCs w:val="30"/>
        </w:rPr>
        <w:t>2019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A1E95" w:rsidRPr="001052C4">
        <w:rPr>
          <w:rFonts w:asciiTheme="majorBidi" w:hAnsiTheme="majorBidi" w:cstheme="majorBidi"/>
          <w:sz w:val="30"/>
          <w:szCs w:val="30"/>
        </w:rPr>
        <w:t>Covid-</w:t>
      </w:r>
      <w:r w:rsidR="00CF3F1C">
        <w:rPr>
          <w:rFonts w:asciiTheme="majorBidi" w:hAnsiTheme="majorBidi" w:cstheme="majorBidi"/>
          <w:sz w:val="30"/>
          <w:szCs w:val="30"/>
        </w:rPr>
        <w:t>19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3E4303" w:rsidRPr="001052C4">
        <w:rPr>
          <w:rFonts w:asciiTheme="majorBidi" w:hAnsiTheme="majorBidi" w:cstheme="majorBidi"/>
          <w:sz w:val="30"/>
          <w:szCs w:val="30"/>
          <w:cs/>
        </w:rPr>
        <w:t xml:space="preserve">ตามที่ได้อธิบายไว้ในหมายเหตุข้อ </w:t>
      </w:r>
      <w:r w:rsidR="00CF3F1C">
        <w:rPr>
          <w:rFonts w:asciiTheme="majorBidi" w:hAnsiTheme="majorBidi" w:cstheme="majorBidi"/>
          <w:sz w:val="30"/>
          <w:szCs w:val="30"/>
        </w:rPr>
        <w:t>3</w:t>
      </w:r>
      <w:r w:rsidR="0008744D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F3F1C">
        <w:rPr>
          <w:rFonts w:asciiTheme="majorBidi" w:hAnsiTheme="majorBidi" w:cstheme="majorBidi"/>
          <w:sz w:val="30"/>
          <w:szCs w:val="30"/>
        </w:rPr>
        <w:t>5</w:t>
      </w:r>
      <w:r w:rsidR="00AA1E95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AA1E95" w:rsidRPr="001052C4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219FBB" w14:textId="77777777" w:rsidR="00FF4A8A" w:rsidRPr="001052C4" w:rsidRDefault="00FF4A8A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C4D4D8E" w14:textId="0033F8BE" w:rsidR="00B17A02" w:rsidRPr="001052C4" w:rsidRDefault="00B17A02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การเปลี่ยนแปล</w:t>
      </w:r>
      <w:r w:rsidR="0025298E"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</w:t>
      </w:r>
      <w:r w:rsidR="003E4303"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นโยบายการ</w:t>
      </w: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บัญชี      </w:t>
      </w:r>
    </w:p>
    <w:p w14:paraId="16015190" w14:textId="77777777" w:rsidR="00DF529D" w:rsidRPr="001052C4" w:rsidRDefault="00DF529D" w:rsidP="005909E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C796" w14:textId="34BBBFF8" w:rsidR="00970E59" w:rsidRPr="001052C4" w:rsidRDefault="00970E59" w:rsidP="00E05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1052C4">
        <w:rPr>
          <w:rFonts w:asciiTheme="majorBidi" w:hAnsiTheme="majorBidi" w:cstheme="majorBidi"/>
          <w:sz w:val="30"/>
          <w:szCs w:val="30"/>
        </w:rPr>
        <w:t xml:space="preserve">TFRS 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</w:rPr>
        <w:t xml:space="preserve">(TAS 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052C4">
        <w:rPr>
          <w:rFonts w:asciiTheme="majorBidi" w:hAnsiTheme="majorBidi" w:cstheme="majorBidi"/>
          <w:sz w:val="30"/>
          <w:szCs w:val="30"/>
        </w:rPr>
        <w:t xml:space="preserve">)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</w:rPr>
        <w:t xml:space="preserve">(TFRIC 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052C4">
        <w:rPr>
          <w:rFonts w:asciiTheme="majorBidi" w:hAnsiTheme="majorBidi" w:cstheme="majorBidi"/>
          <w:sz w:val="30"/>
          <w:szCs w:val="30"/>
        </w:rPr>
        <w:t xml:space="preserve">)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1052C4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B3DFD2" w14:textId="77777777" w:rsidR="006418EF" w:rsidRPr="001052C4" w:rsidRDefault="006418EF" w:rsidP="00970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6BC3A137" w14:textId="3AE7B12D" w:rsidR="00970E59" w:rsidRPr="00B71D9A" w:rsidRDefault="00970E59" w:rsidP="00E05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</w:t>
      </w:r>
      <w:r w:rsidR="00FD5BC3"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า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ในกำไรหรือขาดทุนโดยวิธีเส้นตรงตลอดอายุสัญญาเช่า  ตาม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TFRS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CF3F1C">
        <w:rPr>
          <w:rFonts w:asciiTheme="majorBidi" w:eastAsia="Calibri" w:hAnsiTheme="majorBidi" w:cstheme="majorBidi"/>
          <w:spacing w:val="-2"/>
          <w:sz w:val="30"/>
          <w:szCs w:val="30"/>
        </w:rPr>
        <w:t>16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="00B71D9A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กลุ่มบริษัทจะปันส่วนสิ่งตอบแทนที่ต้องจ่ายตามราคาขายที่เป็นเอกเทศ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(Transaction price)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ณ วันที่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CF3F1C">
        <w:rPr>
          <w:rFonts w:asciiTheme="majorBidi" w:eastAsia="Calibri" w:hAnsiTheme="majorBidi" w:cstheme="majorBidi"/>
          <w:spacing w:val="-2"/>
          <w:sz w:val="30"/>
          <w:szCs w:val="30"/>
        </w:rPr>
        <w:t>1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มกราคม </w:t>
      </w:r>
      <w:r w:rsidR="00CF3F1C">
        <w:rPr>
          <w:rFonts w:asciiTheme="majorBidi" w:eastAsia="Calibri" w:hAnsiTheme="majorBidi" w:cstheme="majorBidi"/>
          <w:spacing w:val="-2"/>
          <w:sz w:val="30"/>
          <w:szCs w:val="30"/>
        </w:rPr>
        <w:t>2563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71D9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5A356D2" w14:textId="77777777" w:rsidR="00AD6D72" w:rsidRPr="001052C4" w:rsidRDefault="00AD6D72" w:rsidP="00941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3FEFEE" w14:textId="77A786AE" w:rsidR="00AD6D72" w:rsidRDefault="00AD6D72" w:rsidP="00E0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52C4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58E45D25" w14:textId="4FBC0B22" w:rsidR="00AD6D72" w:rsidRPr="001052C4" w:rsidRDefault="00F2735C" w:rsidP="00F273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-  </w:t>
      </w:r>
      <w:r w:rsidR="00AD6D72" w:rsidRPr="001052C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F3F1C">
        <w:rPr>
          <w:rFonts w:asciiTheme="majorBidi" w:hAnsiTheme="majorBidi" w:cstheme="majorBidi"/>
          <w:color w:val="000000"/>
          <w:spacing w:val="-2"/>
          <w:sz w:val="30"/>
          <w:szCs w:val="30"/>
        </w:rPr>
        <w:t>12</w:t>
      </w:r>
      <w:r w:rsidR="00AD6D72" w:rsidRPr="001052C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D6D72" w:rsidRPr="001052C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 </w:t>
      </w:r>
      <w:r w:rsidR="00AD6D72" w:rsidRPr="001052C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4BD62C8F" w14:textId="6620D5BE" w:rsidR="00AD6D72" w:rsidRPr="00F2735C" w:rsidRDefault="00F2735C" w:rsidP="00F2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AD6D72" w:rsidRPr="00F2735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="00AD6D72" w:rsidRPr="00F2735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27834CD" w14:textId="39CEF8E9" w:rsidR="00AD6D72" w:rsidRPr="001052C4" w:rsidRDefault="00F2735C" w:rsidP="00F2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AD6D72" w:rsidRPr="001052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AD6D72" w:rsidRPr="001052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F012E7E" w14:textId="499AC4B2" w:rsidR="00AD6D72" w:rsidRPr="001052C4" w:rsidRDefault="00F2735C" w:rsidP="00F2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- </w:t>
      </w:r>
      <w:r w:rsidR="00AD6D72" w:rsidRPr="001052C4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="00AD6D72" w:rsidRPr="001052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BD65027" w14:textId="77777777" w:rsidR="00E26DDC" w:rsidRDefault="00E26DDC">
      <w: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AD6D72" w:rsidRPr="001052C4" w14:paraId="05FA680B" w14:textId="77777777" w:rsidTr="006044D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005D6F7A" w14:textId="35E91927" w:rsidR="00AD6D72" w:rsidRPr="001052C4" w:rsidRDefault="00AD6D72" w:rsidP="00903DA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105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CF3F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1052C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8A5C5C" w14:textId="6CBBB323" w:rsidR="00AD6D72" w:rsidRPr="001052C4" w:rsidRDefault="00AD6D72" w:rsidP="00AD6D7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6060260" w14:textId="77777777" w:rsidR="00AD6D72" w:rsidRPr="001052C4" w:rsidRDefault="00AD6D72" w:rsidP="00AD6D7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95F3A4" w14:textId="77777777" w:rsidR="00AD6D72" w:rsidRPr="001052C4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6B0C174" w14:textId="77D42C70" w:rsidR="00AD6D72" w:rsidRPr="001052C4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D6D72" w:rsidRPr="001052C4" w14:paraId="3B610969" w14:textId="77777777" w:rsidTr="00903DA8">
        <w:trPr>
          <w:cantSplit/>
          <w:trHeight w:val="20"/>
          <w:tblHeader/>
        </w:trPr>
        <w:tc>
          <w:tcPr>
            <w:tcW w:w="6210" w:type="dxa"/>
          </w:tcPr>
          <w:p w14:paraId="72762CDC" w14:textId="77777777" w:rsidR="00AD6D72" w:rsidRPr="001052C4" w:rsidRDefault="00AD6D72" w:rsidP="00AD6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AA3DCF9" w14:textId="77777777" w:rsidR="00AD6D72" w:rsidRPr="001052C4" w:rsidRDefault="00AD6D72" w:rsidP="00AD6D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6D72" w:rsidRPr="001052C4" w14:paraId="11DC2836" w14:textId="77777777" w:rsidTr="00903DA8">
        <w:trPr>
          <w:cantSplit/>
          <w:trHeight w:val="20"/>
        </w:trPr>
        <w:tc>
          <w:tcPr>
            <w:tcW w:w="6210" w:type="dxa"/>
          </w:tcPr>
          <w:p w14:paraId="14B2C987" w14:textId="4AC2FDA1" w:rsidR="00AD6D72" w:rsidRPr="001052C4" w:rsidRDefault="00AD6D72" w:rsidP="00AD6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29EA055A" w14:textId="77777777" w:rsidR="00AD6D72" w:rsidRPr="001052C4" w:rsidRDefault="00AD6D72" w:rsidP="00AD6D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231D8" w:rsidRPr="001052C4" w14:paraId="1FB926E3" w14:textId="77777777" w:rsidTr="00744D19">
        <w:trPr>
          <w:cantSplit/>
          <w:trHeight w:val="20"/>
        </w:trPr>
        <w:tc>
          <w:tcPr>
            <w:tcW w:w="6210" w:type="dxa"/>
          </w:tcPr>
          <w:p w14:paraId="691A05DD" w14:textId="4ADA33CD" w:rsidR="004231D8" w:rsidRPr="001052C4" w:rsidRDefault="00C126D5" w:rsidP="005909E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5909E0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การค้าและลูกหนี้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อื่นลดลง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FE5D3" w14:textId="01B7A92E" w:rsidR="004231D8" w:rsidRPr="001052C4" w:rsidRDefault="00E44205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518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480090C4" w14:textId="77777777" w:rsidR="004231D8" w:rsidRPr="001052C4" w:rsidRDefault="004231D8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8BE831F" w14:textId="16B68224" w:rsidR="004231D8" w:rsidRPr="001052C4" w:rsidRDefault="00E44205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E92590" w:rsidRPr="001052C4" w14:paraId="2CA0DEA2" w14:textId="77777777" w:rsidTr="00744D19">
        <w:trPr>
          <w:cantSplit/>
          <w:trHeight w:val="20"/>
        </w:trPr>
        <w:tc>
          <w:tcPr>
            <w:tcW w:w="6210" w:type="dxa"/>
          </w:tcPr>
          <w:p w14:paraId="50657AC7" w14:textId="66262E01" w:rsidR="00E92590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2402B3" w14:textId="406CFE13" w:rsidR="00E92590" w:rsidRPr="001052C4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  <w:r w:rsidR="004F056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60888822" w14:textId="77777777" w:rsidR="00E92590" w:rsidRPr="001052C4" w:rsidRDefault="00E9259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0DB6AE6" w14:textId="1B2F4437" w:rsidR="00E92590" w:rsidRPr="001052C4" w:rsidRDefault="00E44205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92590" w:rsidRPr="001052C4" w14:paraId="20732F90" w14:textId="77777777" w:rsidTr="00744D19">
        <w:trPr>
          <w:cantSplit/>
          <w:trHeight w:val="20"/>
        </w:trPr>
        <w:tc>
          <w:tcPr>
            <w:tcW w:w="6210" w:type="dxa"/>
          </w:tcPr>
          <w:p w14:paraId="2187702B" w14:textId="39B72822" w:rsidR="00E92590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E6E1D5" w14:textId="63673CC4" w:rsidR="00E92590" w:rsidRPr="001052C4" w:rsidRDefault="00CF3F1C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882</w:t>
            </w:r>
            <w:r w:rsidR="0042057F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641</w:t>
            </w:r>
          </w:p>
        </w:tc>
        <w:tc>
          <w:tcPr>
            <w:tcW w:w="180" w:type="dxa"/>
          </w:tcPr>
          <w:p w14:paraId="2B729BC5" w14:textId="77777777" w:rsidR="00E92590" w:rsidRPr="001052C4" w:rsidRDefault="00E9259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6CEA3EA" w14:textId="698ADAEA" w:rsidR="00E92590" w:rsidRPr="001052C4" w:rsidRDefault="00CF3F1C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</w:t>
            </w:r>
            <w:r w:rsidR="0042057F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663</w:t>
            </w:r>
          </w:p>
        </w:tc>
      </w:tr>
      <w:tr w:rsidR="00E92590" w:rsidRPr="001052C4" w14:paraId="5E98A8EC" w14:textId="77777777" w:rsidTr="00744D19">
        <w:trPr>
          <w:cantSplit/>
          <w:trHeight w:val="20"/>
        </w:trPr>
        <w:tc>
          <w:tcPr>
            <w:tcW w:w="6210" w:type="dxa"/>
          </w:tcPr>
          <w:p w14:paraId="5D28B50C" w14:textId="632D2FE1" w:rsidR="00E92590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B6738F" w14:textId="1C3D3729" w:rsidR="00E92590" w:rsidRPr="001052C4" w:rsidRDefault="00CF3F1C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903</w:t>
            </w:r>
          </w:p>
        </w:tc>
        <w:tc>
          <w:tcPr>
            <w:tcW w:w="180" w:type="dxa"/>
          </w:tcPr>
          <w:p w14:paraId="5B7C2BDC" w14:textId="77777777" w:rsidR="00E92590" w:rsidRPr="001052C4" w:rsidRDefault="00E9259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5AB7AF3" w14:textId="0FFE5FEB" w:rsidR="00E92590" w:rsidRPr="001052C4" w:rsidRDefault="00CF3F1C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612</w:t>
            </w:r>
          </w:p>
        </w:tc>
      </w:tr>
      <w:tr w:rsidR="00AD6D72" w:rsidRPr="001052C4" w14:paraId="6239FE37" w14:textId="77777777" w:rsidTr="00744D19">
        <w:trPr>
          <w:cantSplit/>
          <w:trHeight w:val="20"/>
        </w:trPr>
        <w:tc>
          <w:tcPr>
            <w:tcW w:w="6210" w:type="dxa"/>
          </w:tcPr>
          <w:p w14:paraId="4ADEEDEE" w14:textId="6ABB74CF" w:rsidR="00AD6D72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5909E0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การค้าและเจ้าหนี้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5909E0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5AA04C" w14:textId="2460ED2B" w:rsidR="00AD6D72" w:rsidRPr="001052C4" w:rsidRDefault="00CF3F1C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630</w:t>
            </w:r>
          </w:p>
        </w:tc>
        <w:tc>
          <w:tcPr>
            <w:tcW w:w="180" w:type="dxa"/>
          </w:tcPr>
          <w:p w14:paraId="60C45F78" w14:textId="77777777" w:rsidR="00AD6D72" w:rsidRPr="001052C4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88F72F5" w14:textId="530509EE" w:rsidR="00AD6D72" w:rsidRPr="001052C4" w:rsidRDefault="00CF3F1C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131</w:t>
            </w:r>
          </w:p>
        </w:tc>
      </w:tr>
      <w:tr w:rsidR="005909E0" w:rsidRPr="001052C4" w14:paraId="0C7EF530" w14:textId="77777777" w:rsidTr="00744D19">
        <w:trPr>
          <w:cantSplit/>
          <w:trHeight w:val="20"/>
        </w:trPr>
        <w:tc>
          <w:tcPr>
            <w:tcW w:w="6210" w:type="dxa"/>
          </w:tcPr>
          <w:p w14:paraId="1B6C8734" w14:textId="50E5D7B3" w:rsidR="005909E0" w:rsidRPr="001052C4" w:rsidRDefault="005909E0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8B8D57" w14:textId="3C790107" w:rsidR="005909E0" w:rsidRPr="001052C4" w:rsidRDefault="005909E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682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061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5DBA05F7" w14:textId="77777777" w:rsidR="005909E0" w:rsidRPr="001052C4" w:rsidRDefault="005909E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483B9E2" w14:textId="410F16FE" w:rsidR="005909E0" w:rsidRPr="001052C4" w:rsidRDefault="005909E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852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AD6D72" w:rsidRPr="001052C4" w14:paraId="720991C3" w14:textId="77777777" w:rsidTr="00744D19">
        <w:trPr>
          <w:cantSplit/>
          <w:trHeight w:val="20"/>
        </w:trPr>
        <w:tc>
          <w:tcPr>
            <w:tcW w:w="6210" w:type="dxa"/>
          </w:tcPr>
          <w:p w14:paraId="65DA5C52" w14:textId="4EDB007B" w:rsidR="00AD6D72" w:rsidRPr="001052C4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4958D" w14:textId="0EB49C28" w:rsidR="00AD6D72" w:rsidRPr="001052C4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252</w:t>
            </w:r>
            <w:r w:rsidR="0042057F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180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01B9FAF3" w14:textId="77777777" w:rsidR="00AD6D72" w:rsidRPr="001052C4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6DCDCA5" w14:textId="58AB779D" w:rsidR="00AD6D72" w:rsidRPr="001052C4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</w:t>
            </w:r>
            <w:r w:rsidR="005909E0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800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AD6D72" w:rsidRPr="001052C4" w14:paraId="5041DB15" w14:textId="77777777" w:rsidTr="00744D19">
        <w:trPr>
          <w:cantSplit/>
          <w:trHeight w:val="20"/>
        </w:trPr>
        <w:tc>
          <w:tcPr>
            <w:tcW w:w="6210" w:type="dxa"/>
          </w:tcPr>
          <w:p w14:paraId="7429E54A" w14:textId="1DACDF3C" w:rsidR="00AD6D72" w:rsidRPr="001052C4" w:rsidRDefault="00C126D5" w:rsidP="00AD6D7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4E470A" w14:textId="63D28C74" w:rsidR="00AD6D72" w:rsidRPr="001052C4" w:rsidRDefault="00CF3F1C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166</w:t>
            </w:r>
          </w:p>
        </w:tc>
        <w:tc>
          <w:tcPr>
            <w:tcW w:w="180" w:type="dxa"/>
            <w:vAlign w:val="bottom"/>
          </w:tcPr>
          <w:p w14:paraId="0408078E" w14:textId="77777777" w:rsidR="00AD6D72" w:rsidRPr="001052C4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316798C" w14:textId="3ECE1657" w:rsidR="00AD6D72" w:rsidRPr="001052C4" w:rsidRDefault="00CF3F1C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44205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286</w:t>
            </w:r>
          </w:p>
        </w:tc>
      </w:tr>
    </w:tbl>
    <w:p w14:paraId="0146D653" w14:textId="76644B17" w:rsidR="00AD6D72" w:rsidRPr="001052C4" w:rsidRDefault="00AD6D72" w:rsidP="00C903C3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AD6D72" w:rsidRPr="001052C4" w14:paraId="37D81286" w14:textId="77777777" w:rsidTr="006044D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2F81138" w14:textId="49C0BDD4" w:rsidR="00AD6D72" w:rsidRPr="001052C4" w:rsidRDefault="00AD6D72" w:rsidP="00903DA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B97A19" w14:textId="6F304BCE" w:rsidR="00AD6D72" w:rsidRPr="001052C4" w:rsidRDefault="00AD6D72" w:rsidP="00AD6D7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8DCD7A" w14:textId="77777777" w:rsidR="00AD6D72" w:rsidRPr="001052C4" w:rsidRDefault="00AD6D72" w:rsidP="00AD6D7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0843B" w14:textId="77777777" w:rsidR="00AD6D72" w:rsidRPr="001052C4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EADAD25" w14:textId="2AD90B75" w:rsidR="00AD6D72" w:rsidRPr="001052C4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D6D72" w:rsidRPr="001052C4" w14:paraId="0D4FBCAB" w14:textId="77777777" w:rsidTr="00903DA8">
        <w:trPr>
          <w:cantSplit/>
          <w:trHeight w:val="20"/>
          <w:tblHeader/>
        </w:trPr>
        <w:tc>
          <w:tcPr>
            <w:tcW w:w="6210" w:type="dxa"/>
          </w:tcPr>
          <w:p w14:paraId="774B6D5A" w14:textId="77777777" w:rsidR="00AD6D72" w:rsidRPr="001052C4" w:rsidRDefault="00AD6D72" w:rsidP="00AD6D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3AF0B43" w14:textId="77777777" w:rsidR="00AD6D72" w:rsidRPr="001052C4" w:rsidRDefault="00AD6D72" w:rsidP="00AD6D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6D72" w:rsidRPr="001052C4" w14:paraId="1518B8AF" w14:textId="77777777" w:rsidTr="009C0487">
        <w:trPr>
          <w:cantSplit/>
          <w:trHeight w:val="20"/>
        </w:trPr>
        <w:tc>
          <w:tcPr>
            <w:tcW w:w="6210" w:type="dxa"/>
            <w:vAlign w:val="bottom"/>
          </w:tcPr>
          <w:p w14:paraId="4705AFDB" w14:textId="447F5490" w:rsidR="00AD6D72" w:rsidRPr="001052C4" w:rsidRDefault="00AD6D72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40384631" w14:textId="0BB6ACCC" w:rsidR="00AD6D72" w:rsidRPr="001052C4" w:rsidRDefault="00CF3F1C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981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859</w:t>
            </w:r>
          </w:p>
        </w:tc>
        <w:tc>
          <w:tcPr>
            <w:tcW w:w="180" w:type="dxa"/>
            <w:vAlign w:val="bottom"/>
          </w:tcPr>
          <w:p w14:paraId="49E99347" w14:textId="77777777" w:rsidR="00AD6D72" w:rsidRPr="001052C4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0C3DD97" w14:textId="49EFA440" w:rsidR="00AD6D72" w:rsidRPr="001052C4" w:rsidRDefault="00CF3F1C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</w:t>
            </w:r>
            <w:r w:rsidR="005E5F6A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638</w:t>
            </w:r>
          </w:p>
        </w:tc>
      </w:tr>
      <w:tr w:rsidR="009C0487" w:rsidRPr="001052C4" w14:paraId="30325C7D" w14:textId="77777777" w:rsidTr="00903DA8">
        <w:trPr>
          <w:cantSplit/>
          <w:trHeight w:val="20"/>
        </w:trPr>
        <w:tc>
          <w:tcPr>
            <w:tcW w:w="6210" w:type="dxa"/>
            <w:vAlign w:val="bottom"/>
          </w:tcPr>
          <w:p w14:paraId="03D45EF0" w14:textId="30263434" w:rsidR="009C0487" w:rsidRPr="001052C4" w:rsidRDefault="005E5F6A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4ACFC5" w14:textId="5B8E18A4" w:rsidR="009C0487" w:rsidRPr="001052C4" w:rsidRDefault="005E5F6A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098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  <w:vAlign w:val="bottom"/>
          </w:tcPr>
          <w:p w14:paraId="22115CFC" w14:textId="77777777" w:rsidR="009C0487" w:rsidRPr="001052C4" w:rsidRDefault="009C0487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28EDAA" w14:textId="7E6AE998" w:rsidR="009C0487" w:rsidRPr="001052C4" w:rsidRDefault="005E5F6A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AD6D72" w:rsidRPr="001052C4" w14:paraId="13D04155" w14:textId="77777777" w:rsidTr="00903DA8">
        <w:trPr>
          <w:cantSplit/>
          <w:trHeight w:val="20"/>
        </w:trPr>
        <w:tc>
          <w:tcPr>
            <w:tcW w:w="6210" w:type="dxa"/>
          </w:tcPr>
          <w:p w14:paraId="7071C858" w14:textId="4AFE7B30" w:rsidR="00AD6D72" w:rsidRPr="001052C4" w:rsidRDefault="00AD6D72" w:rsidP="00AD6D7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1FCFB4" w14:textId="3ADB4CA2" w:rsidR="00AD6D72" w:rsidRPr="001052C4" w:rsidRDefault="00CF3F1C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730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419</w:t>
            </w:r>
          </w:p>
        </w:tc>
        <w:tc>
          <w:tcPr>
            <w:tcW w:w="180" w:type="dxa"/>
            <w:vAlign w:val="bottom"/>
          </w:tcPr>
          <w:p w14:paraId="5770106B" w14:textId="77777777" w:rsidR="00AD6D72" w:rsidRPr="001052C4" w:rsidRDefault="00AD6D72" w:rsidP="00AD6D7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32C585" w14:textId="63E19CF9" w:rsidR="00AD6D72" w:rsidRPr="001052C4" w:rsidRDefault="00CF3F1C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312</w:t>
            </w:r>
          </w:p>
        </w:tc>
      </w:tr>
      <w:tr w:rsidR="00AD6D72" w:rsidRPr="001052C4" w14:paraId="360526C3" w14:textId="77777777" w:rsidTr="00903DA8">
        <w:trPr>
          <w:cantSplit/>
          <w:trHeight w:val="20"/>
        </w:trPr>
        <w:tc>
          <w:tcPr>
            <w:tcW w:w="6210" w:type="dxa"/>
          </w:tcPr>
          <w:p w14:paraId="02CA1468" w14:textId="77777777" w:rsidR="00AD6D72" w:rsidRPr="001052C4" w:rsidRDefault="00AD6D72" w:rsidP="00AD6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2FA2EEDC" w14:textId="77777777" w:rsidR="00AD6D72" w:rsidRPr="001052C4" w:rsidRDefault="00AD6D72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6615A79" w14:textId="4D804F05" w:rsidR="0073619E" w:rsidRPr="001052C4" w:rsidRDefault="00CF3F1C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822</w:t>
            </w:r>
          </w:p>
        </w:tc>
        <w:tc>
          <w:tcPr>
            <w:tcW w:w="180" w:type="dxa"/>
          </w:tcPr>
          <w:p w14:paraId="0FD8CDA5" w14:textId="77777777" w:rsidR="00AD6D72" w:rsidRPr="001052C4" w:rsidRDefault="00AD6D72" w:rsidP="00AD6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2A656D" w14:textId="77777777" w:rsidR="00AD6D72" w:rsidRPr="001052C4" w:rsidRDefault="00AD6D72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95E6993" w14:textId="7C3BF3E7" w:rsidR="0073619E" w:rsidRPr="001052C4" w:rsidRDefault="00CF3F1C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</w:t>
            </w:r>
            <w:r w:rsidR="0073619E" w:rsidRPr="001052C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340</w:t>
            </w:r>
          </w:p>
        </w:tc>
      </w:tr>
      <w:tr w:rsidR="00AD6D72" w:rsidRPr="001052C4" w14:paraId="38C10D9E" w14:textId="77777777" w:rsidTr="00903DA8">
        <w:trPr>
          <w:cantSplit/>
          <w:trHeight w:val="20"/>
        </w:trPr>
        <w:tc>
          <w:tcPr>
            <w:tcW w:w="6210" w:type="dxa"/>
            <w:vAlign w:val="bottom"/>
          </w:tcPr>
          <w:p w14:paraId="7F372902" w14:textId="74CF8E3E" w:rsidR="00AD6D72" w:rsidRPr="001052C4" w:rsidRDefault="00AD6D72" w:rsidP="00AD6D7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CF3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3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D36F4" w14:textId="2F4C03CA" w:rsidR="00AD6D72" w:rsidRPr="001052C4" w:rsidRDefault="00CF3F1C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934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241</w:t>
            </w:r>
          </w:p>
        </w:tc>
        <w:tc>
          <w:tcPr>
            <w:tcW w:w="180" w:type="dxa"/>
          </w:tcPr>
          <w:p w14:paraId="1BA1E09F" w14:textId="77777777" w:rsidR="00AD6D72" w:rsidRPr="001052C4" w:rsidRDefault="00AD6D72" w:rsidP="00AD6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ED29" w14:textId="10E6D13D" w:rsidR="00AD6D72" w:rsidRPr="001052C4" w:rsidRDefault="00CF3F1C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73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652</w:t>
            </w:r>
          </w:p>
        </w:tc>
      </w:tr>
      <w:tr w:rsidR="00AD6D72" w:rsidRPr="001052C4" w14:paraId="6567B5AE" w14:textId="77777777" w:rsidTr="00903DA8">
        <w:trPr>
          <w:cantSplit/>
          <w:trHeight w:val="20"/>
        </w:trPr>
        <w:tc>
          <w:tcPr>
            <w:tcW w:w="6210" w:type="dxa"/>
            <w:vAlign w:val="bottom"/>
          </w:tcPr>
          <w:p w14:paraId="61344A6D" w14:textId="5030342E" w:rsidR="00AD6D72" w:rsidRPr="001052C4" w:rsidRDefault="00AD6D72" w:rsidP="00AD6D72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18243F" w14:textId="3F643C77" w:rsidR="00AD6D72" w:rsidRPr="001052C4" w:rsidRDefault="00CF3F1C" w:rsidP="0060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108" w:right="9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77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A25361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75</w:t>
            </w:r>
          </w:p>
        </w:tc>
        <w:tc>
          <w:tcPr>
            <w:tcW w:w="180" w:type="dxa"/>
          </w:tcPr>
          <w:p w14:paraId="6F3346E5" w14:textId="77777777" w:rsidR="00AD6D72" w:rsidRPr="001052C4" w:rsidRDefault="00AD6D72" w:rsidP="00AD6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33C05F" w14:textId="04AB51C7" w:rsidR="00AD6D72" w:rsidRPr="001052C4" w:rsidRDefault="00CF3F1C" w:rsidP="0060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77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A25361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73619E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46</w:t>
            </w:r>
          </w:p>
        </w:tc>
      </w:tr>
    </w:tbl>
    <w:p w14:paraId="00A19C5B" w14:textId="4FA9B74B" w:rsidR="00AD6D72" w:rsidRPr="001052C4" w:rsidRDefault="00AD6D72" w:rsidP="00C903C3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E98B1E" w14:textId="7A126662" w:rsidR="00AD6D72" w:rsidRPr="001052C4" w:rsidRDefault="00AD6D72" w:rsidP="00E77F63">
      <w:pPr>
        <w:pStyle w:val="ListParagraph"/>
        <w:tabs>
          <w:tab w:val="clear" w:pos="454"/>
          <w:tab w:val="clear" w:pos="68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</w:t>
      </w:r>
      <w:r w:rsidR="00744D19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ส่วนงานขายผ่านหน้าร้านและ</w:t>
      </w:r>
      <w:r w:rsidR="00744D19" w:rsidRPr="001052C4">
        <w:rPr>
          <w:rFonts w:asciiTheme="majorBidi" w:hAnsiTheme="majorBidi" w:cstheme="majorBidi"/>
          <w:sz w:val="30"/>
          <w:szCs w:val="30"/>
          <w:lang w:eastAsia="ja-JP"/>
        </w:rPr>
        <w:t xml:space="preserve">           </w:t>
      </w:r>
      <w:r w:rsidR="00744D19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ส่วนงานการขายผ่านช่องทางอื่น</w:t>
      </w:r>
      <w:r w:rsidRPr="001052C4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62310AFE" w14:textId="77777777" w:rsidR="00C62971" w:rsidRPr="001052C4" w:rsidRDefault="00C62971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ECA1E" w14:textId="77777777" w:rsidR="00E26DDC" w:rsidRDefault="00E26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EFA93ED" w14:textId="4037F272" w:rsidR="003B7590" w:rsidRDefault="003B7590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การปรับโครงสร้างธุรกิจ</w:t>
      </w:r>
    </w:p>
    <w:p w14:paraId="3D5CE026" w14:textId="77777777" w:rsidR="003B7590" w:rsidRPr="006C1B1B" w:rsidRDefault="003B7590" w:rsidP="006C1B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12"/>
          <w:szCs w:val="12"/>
          <w:lang w:eastAsia="x-none"/>
        </w:rPr>
      </w:pPr>
    </w:p>
    <w:p w14:paraId="56F839B6" w14:textId="30A486E3" w:rsidR="003B7590" w:rsidRPr="006C1B1B" w:rsidRDefault="003B7590" w:rsidP="003B7590">
      <w:pPr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กลุ่มบริษัทได้ปรับโครงสร้างการดำเนินงานเพื่อรองรับธุรกิจค้าปลีกรูปแบบ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C1B1B">
        <w:rPr>
          <w:rFonts w:asciiTheme="majorBidi" w:hAnsiTheme="majorBidi" w:cstheme="majorBidi"/>
          <w:spacing w:val="-4"/>
          <w:sz w:val="30"/>
          <w:szCs w:val="30"/>
        </w:rPr>
        <w:t xml:space="preserve">Omni-channel 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เพื่อเพิ่มประสิทธิภาพและความคล่องตัวในการดำเนินงาน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โดยรวมการดำเนินงานที่เกี่ยวกับการขายและการให้บริการทั้งช่องทางสาขา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 (</w:t>
      </w:r>
      <w:r w:rsidRPr="006C1B1B">
        <w:rPr>
          <w:rFonts w:asciiTheme="majorBidi" w:hAnsiTheme="majorBidi" w:cstheme="majorBidi"/>
          <w:spacing w:val="-4"/>
          <w:sz w:val="30"/>
          <w:szCs w:val="30"/>
        </w:rPr>
        <w:t xml:space="preserve">Store) 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และช่องทางอื่น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 (</w:t>
      </w:r>
      <w:r w:rsidRPr="006C1B1B">
        <w:rPr>
          <w:rFonts w:asciiTheme="majorBidi" w:hAnsiTheme="majorBidi" w:cstheme="majorBidi"/>
          <w:spacing w:val="-4"/>
          <w:sz w:val="30"/>
          <w:szCs w:val="30"/>
        </w:rPr>
        <w:t xml:space="preserve">Non-Store) </w:t>
      </w:r>
      <w:r w:rsidR="00801BE4">
        <w:rPr>
          <w:rFonts w:asciiTheme="majorBidi" w:hAnsiTheme="majorBidi" w:cstheme="majorBidi" w:hint="cs"/>
          <w:spacing w:val="-4"/>
          <w:sz w:val="30"/>
          <w:szCs w:val="30"/>
          <w:cs/>
        </w:rPr>
        <w:t>ของธุรกิจออฟฟิศเมท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ไว้ที่บริษัท</w:t>
      </w:r>
      <w:r w:rsidR="00AC03B0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ออฟฟิ</w:t>
      </w:r>
      <w:r w:rsidR="00AC03B0">
        <w:rPr>
          <w:rFonts w:asciiTheme="majorBidi" w:hAnsiTheme="majorBidi" w:cs="Angsana New" w:hint="cs"/>
          <w:spacing w:val="-4"/>
          <w:sz w:val="30"/>
          <w:szCs w:val="30"/>
          <w:cs/>
        </w:rPr>
        <w:t>ศ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เมท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 (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ไทย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) 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จำกัด</w:t>
      </w:r>
      <w:r w:rsidR="006C1B1B" w:rsidRPr="006C1B1B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D343C5"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ซึ่งเป็นบริษัทย่อย</w:t>
      </w:r>
      <w:r w:rsidR="00801BE4">
        <w:rPr>
          <w:rFonts w:asciiTheme="majorBidi" w:hAnsiTheme="majorBidi" w:cs="Angsana New" w:hint="cs"/>
          <w:spacing w:val="-4"/>
          <w:sz w:val="30"/>
          <w:szCs w:val="30"/>
          <w:cs/>
        </w:rPr>
        <w:t>เพียงบริษัทเดียว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โดย</w:t>
      </w:r>
      <w:r w:rsidR="00D343C5"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บริษัทได้จำหน่ายสินทรัพย์และหนี้สินรวมมูลค่าสุทธิ </w:t>
      </w:r>
      <w:r w:rsidR="006B7D5B">
        <w:rPr>
          <w:rFonts w:asciiTheme="majorBidi" w:hAnsiTheme="majorBidi" w:cs="Angsana New"/>
          <w:spacing w:val="-4"/>
          <w:sz w:val="30"/>
          <w:szCs w:val="30"/>
        </w:rPr>
        <w:t>375.</w:t>
      </w:r>
      <w:r w:rsidR="008404F0">
        <w:rPr>
          <w:rFonts w:asciiTheme="majorBidi" w:hAnsiTheme="majorBidi" w:cs="Angsana New"/>
          <w:spacing w:val="-4"/>
          <w:sz w:val="30"/>
          <w:szCs w:val="30"/>
        </w:rPr>
        <w:t>5</w:t>
      </w:r>
      <w:r w:rsidR="006B7D5B">
        <w:rPr>
          <w:rFonts w:asciiTheme="majorBidi" w:hAnsiTheme="majorBidi" w:cs="Angsana New"/>
          <w:spacing w:val="-4"/>
          <w:sz w:val="30"/>
          <w:szCs w:val="30"/>
        </w:rPr>
        <w:t>6</w:t>
      </w:r>
      <w:r w:rsidR="00D343C5"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ล้านบาท </w:t>
      </w:r>
      <w:r w:rsidR="00801BE4">
        <w:rPr>
          <w:rFonts w:asciiTheme="majorBidi" w:hAnsiTheme="majorBidi" w:cs="Angsana New" w:hint="cs"/>
          <w:spacing w:val="-4"/>
          <w:sz w:val="30"/>
          <w:szCs w:val="30"/>
          <w:cs/>
        </w:rPr>
        <w:t>รวมถึง</w:t>
      </w:r>
      <w:r w:rsidR="00BD4266">
        <w:rPr>
          <w:rFonts w:asciiTheme="majorBidi" w:hAnsiTheme="majorBidi" w:cs="Angsana New" w:hint="cs"/>
          <w:spacing w:val="-4"/>
          <w:sz w:val="30"/>
          <w:szCs w:val="30"/>
          <w:cs/>
        </w:rPr>
        <w:t>โอน</w:t>
      </w:r>
      <w:r w:rsidR="00801BE4">
        <w:rPr>
          <w:rFonts w:asciiTheme="majorBidi" w:hAnsiTheme="majorBidi" w:cs="Angsana New" w:hint="cs"/>
          <w:spacing w:val="-4"/>
          <w:sz w:val="30"/>
          <w:szCs w:val="30"/>
          <w:cs/>
        </w:rPr>
        <w:t>บุคลากรที่เกี่ยวข้องกับธุรกิจออฟฟิศเมททางตรง</w:t>
      </w:r>
      <w:r w:rsidR="00D343C5"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ให้แก่บริษัทย่อย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BD4266">
        <w:rPr>
          <w:rFonts w:asciiTheme="majorBidi" w:hAnsiTheme="majorBidi" w:cs="Angsana New" w:hint="cs"/>
          <w:spacing w:val="-4"/>
          <w:sz w:val="30"/>
          <w:szCs w:val="30"/>
          <w:cs/>
        </w:rPr>
        <w:t>โดย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บริษัทรับรู้</w:t>
      </w:r>
      <w:r w:rsidR="00D343C5"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กำไรจากการจำหน่ายสินทรัพย์และหนี้สิน</w:t>
      </w:r>
      <w:r w:rsidR="00801BE4">
        <w:rPr>
          <w:rFonts w:asciiTheme="majorBidi" w:hAnsiTheme="majorBidi" w:cs="Angsana New" w:hint="cs"/>
          <w:spacing w:val="-4"/>
          <w:sz w:val="30"/>
          <w:szCs w:val="30"/>
          <w:cs/>
        </w:rPr>
        <w:t>ดังกล่าว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จำนวน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pacing w:val="-4"/>
          <w:sz w:val="30"/>
          <w:szCs w:val="30"/>
        </w:rPr>
        <w:t>37</w:t>
      </w:r>
      <w:r w:rsidRPr="006C1B1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F3F1C">
        <w:rPr>
          <w:rFonts w:asciiTheme="majorBidi" w:hAnsiTheme="majorBidi" w:cstheme="majorBidi"/>
          <w:spacing w:val="-4"/>
          <w:sz w:val="30"/>
          <w:szCs w:val="30"/>
        </w:rPr>
        <w:t>17</w:t>
      </w:r>
      <w:r w:rsidR="00BD426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Pr="006C1B1B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ใน</w:t>
      </w:r>
      <w:r w:rsidR="00D343C5"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งบ</w:t>
      </w:r>
      <w:r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กำไรขาดทุน</w:t>
      </w:r>
      <w:r w:rsidR="00D343C5"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เบ็ดเสร็จเฉพาะกิจการของบริษัท ทั้งนี้รายการดังกล่า</w:t>
      </w:r>
      <w:r w:rsidR="00AC03B0">
        <w:rPr>
          <w:rFonts w:asciiTheme="majorBidi" w:hAnsiTheme="majorBidi" w:cs="Angsana New" w:hint="cs"/>
          <w:spacing w:val="-4"/>
          <w:sz w:val="30"/>
          <w:szCs w:val="30"/>
          <w:cs/>
        </w:rPr>
        <w:t>ว</w:t>
      </w:r>
      <w:r w:rsidR="00D343C5"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ไม่ส่งผลกระทบต่องบกำไรขาดทุนเบ็ดเสร็จรวม</w:t>
      </w:r>
      <w:r w:rsidR="00801BE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เนื่องจาก</w:t>
      </w:r>
      <w:r w:rsidR="00801BE4" w:rsidRPr="006C1B1B">
        <w:rPr>
          <w:rFonts w:asciiTheme="majorBidi" w:hAnsiTheme="majorBidi" w:cs="Angsana New" w:hint="cs"/>
          <w:spacing w:val="-4"/>
          <w:sz w:val="30"/>
          <w:szCs w:val="30"/>
          <w:cs/>
        </w:rPr>
        <w:t>รายการดังกล่าวถือเป็นการปรับโครงสร้างธุรกิจภายใต้การควบคุมเดียวกัน</w:t>
      </w:r>
    </w:p>
    <w:p w14:paraId="38D5D71A" w14:textId="77777777" w:rsidR="003B7590" w:rsidRPr="006C1B1B" w:rsidRDefault="003B7590" w:rsidP="006C1B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12"/>
          <w:szCs w:val="12"/>
        </w:rPr>
      </w:pPr>
    </w:p>
    <w:p w14:paraId="2EC36592" w14:textId="20CF1E5C" w:rsidR="00D12992" w:rsidRPr="001052C4" w:rsidRDefault="00D12992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ผลกระทบจากการแพร่ระบาดของโรคติดเชื้อโคโรนา</w:t>
      </w:r>
      <w:r w:rsidR="00EA359B"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  <w:u w:val="none"/>
          <w:lang w:val="en-US"/>
        </w:rPr>
        <w:t>2019</w:t>
      </w: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(</w:t>
      </w:r>
      <w:r w:rsidRPr="001052C4">
        <w:rPr>
          <w:rFonts w:asciiTheme="majorBidi" w:hAnsiTheme="majorBidi" w:cstheme="majorBidi"/>
          <w:sz w:val="30"/>
          <w:szCs w:val="30"/>
          <w:u w:val="none"/>
          <w:lang w:val="th-TH"/>
        </w:rPr>
        <w:t>Covid-</w:t>
      </w:r>
      <w:r w:rsidR="00CF3F1C">
        <w:rPr>
          <w:rFonts w:asciiTheme="majorBidi" w:hAnsiTheme="majorBidi" w:cstheme="majorBidi"/>
          <w:sz w:val="30"/>
          <w:szCs w:val="30"/>
          <w:u w:val="none"/>
          <w:lang w:val="en-US"/>
        </w:rPr>
        <w:t>19</w:t>
      </w: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)</w:t>
      </w:r>
    </w:p>
    <w:p w14:paraId="2FA1FC51" w14:textId="77777777" w:rsidR="00E87E84" w:rsidRPr="006C1B1B" w:rsidRDefault="00E87E84" w:rsidP="006C1B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12"/>
          <w:szCs w:val="12"/>
        </w:rPr>
      </w:pPr>
    </w:p>
    <w:p w14:paraId="280DFD16" w14:textId="563797C8" w:rsidR="00904C05" w:rsidRPr="006C1B1B" w:rsidRDefault="00E87E84" w:rsidP="00E87E8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C1B1B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 w:rsidR="006437E0" w:rsidRPr="006C1B1B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263035"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ราชการได้กำหนดให้มีการปิดสถานประกอบการหรือลดเวลาประกอบกิจการของกลุ่มบริษัทเป็นการชั่วคราว ตั้งแต่วันที่</w:t>
      </w:r>
      <w:r w:rsidR="00E24B8D"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23</w:t>
      </w:r>
      <w:r w:rsidR="00E24B8D" w:rsidRPr="006C1B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24B8D"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</w:t>
      </w:r>
      <w:r w:rsidR="00801BE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โคโรนา 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2019</w:t>
      </w:r>
      <w:r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6C1B1B">
        <w:rPr>
          <w:rFonts w:asciiTheme="majorBidi" w:hAnsiTheme="majorBidi" w:cstheme="majorBidi"/>
          <w:spacing w:val="-2"/>
          <w:sz w:val="30"/>
          <w:szCs w:val="30"/>
        </w:rPr>
        <w:t>Covid-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6C1B1B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7362D6" w:rsidRPr="006C1B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ต่อมากลุ่มบริษัท</w:t>
      </w:r>
      <w:r w:rsidR="00A87082" w:rsidRPr="006C1B1B">
        <w:rPr>
          <w:rFonts w:asciiTheme="majorBidi" w:hAnsiTheme="majorBidi" w:cstheme="majorBidi" w:hint="cs"/>
          <w:spacing w:val="-2"/>
          <w:sz w:val="30"/>
          <w:szCs w:val="30"/>
          <w:cs/>
        </w:rPr>
        <w:t>ได้รับอนุญาตจากส่วนงานราชการให้เปิดสถานประกอบการตั้งแต่วันที่</w:t>
      </w:r>
      <w:r w:rsidR="006C1B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</w:t>
      </w:r>
      <w:r w:rsidR="00A87082" w:rsidRPr="006C1B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17</w:t>
      </w:r>
      <w:r w:rsidR="00A87082" w:rsidRPr="006C1B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87082" w:rsidRPr="006C1B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พฤษภาคม 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A87082" w:rsidRPr="006C1B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C1B1B">
        <w:rPr>
          <w:rFonts w:asciiTheme="majorBidi" w:hAnsiTheme="majorBidi" w:cstheme="majorBidi"/>
          <w:spacing w:val="-2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C62971" w:rsidRPr="006C1B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62971"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ทั้งนี้ ณ วันที่ 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263035" w:rsidRPr="006C1B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02A56" w:rsidRPr="006C1B1B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C62971"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C62971" w:rsidRPr="006C1B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62971"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2019</w:t>
      </w:r>
      <w:r w:rsidR="00C62971" w:rsidRPr="006C1B1B">
        <w:rPr>
          <w:rFonts w:asciiTheme="majorBidi" w:hAnsiTheme="majorBidi" w:cstheme="majorBidi"/>
          <w:spacing w:val="-2"/>
          <w:sz w:val="30"/>
          <w:szCs w:val="30"/>
        </w:rPr>
        <w:t xml:space="preserve"> (C</w:t>
      </w:r>
      <w:r w:rsidR="00DC298F" w:rsidRPr="006C1B1B">
        <w:rPr>
          <w:rFonts w:asciiTheme="majorBidi" w:hAnsiTheme="majorBidi" w:cstheme="majorBidi"/>
          <w:spacing w:val="-2"/>
          <w:sz w:val="30"/>
          <w:szCs w:val="30"/>
        </w:rPr>
        <w:t>ovid</w:t>
      </w:r>
      <w:r w:rsidR="00C62971" w:rsidRPr="006C1B1B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CF3F1C">
        <w:rPr>
          <w:rFonts w:asciiTheme="majorBidi" w:hAnsiTheme="majorBidi" w:cstheme="majorBidi"/>
          <w:spacing w:val="-2"/>
          <w:sz w:val="30"/>
          <w:szCs w:val="30"/>
        </w:rPr>
        <w:t>19</w:t>
      </w:r>
      <w:r w:rsidR="00C62971" w:rsidRPr="006C1B1B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="00C62971" w:rsidRPr="006C1B1B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  <w:r w:rsidR="006C1B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03D08906" w14:textId="77777777" w:rsidR="00D46640" w:rsidRPr="006C1B1B" w:rsidRDefault="00D46640" w:rsidP="006C1B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12"/>
          <w:szCs w:val="12"/>
        </w:rPr>
      </w:pPr>
    </w:p>
    <w:p w14:paraId="71BCFC90" w14:textId="77777777" w:rsidR="00D46640" w:rsidRPr="00D46640" w:rsidRDefault="00D46640" w:rsidP="00D46640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4664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BAF534E" w14:textId="701BADE0" w:rsidR="00C62971" w:rsidRPr="006C1B1B" w:rsidRDefault="00C62971" w:rsidP="006C1B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12"/>
          <w:szCs w:val="12"/>
        </w:rPr>
      </w:pPr>
    </w:p>
    <w:p w14:paraId="4631486F" w14:textId="4D3E1A20" w:rsidR="00C62971" w:rsidRPr="006C1B1B" w:rsidRDefault="00C62971" w:rsidP="00D46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C1B1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กลุ่มบริษัทพิจารณาการด้อยค่าของลูกหนี้การค้า</w:t>
      </w:r>
      <w:r w:rsidR="006044D7" w:rsidRPr="006C1B1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และลูกหนี้อื่น</w:t>
      </w:r>
      <w:r w:rsidRPr="006C1B1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ตามวิธีการอย่างง่าย </w:t>
      </w:r>
      <w:r w:rsidR="00DC298F" w:rsidRPr="006C1B1B">
        <w:rPr>
          <w:rFonts w:asciiTheme="majorBidi" w:hAnsiTheme="majorBidi" w:cstheme="majorBidi"/>
          <w:color w:val="000000"/>
          <w:spacing w:val="-2"/>
          <w:sz w:val="30"/>
          <w:szCs w:val="30"/>
        </w:rPr>
        <w:t>(</w:t>
      </w:r>
      <w:r w:rsidRPr="006C1B1B">
        <w:rPr>
          <w:rFonts w:asciiTheme="majorBidi" w:hAnsiTheme="majorBidi" w:cstheme="majorBidi"/>
          <w:color w:val="000000"/>
          <w:spacing w:val="-2"/>
          <w:sz w:val="30"/>
          <w:szCs w:val="30"/>
        </w:rPr>
        <w:t>Simplified approach)</w:t>
      </w:r>
      <w:r w:rsidRPr="006C1B1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</w:t>
      </w:r>
      <w:r w:rsidR="00DC298F" w:rsidRPr="006C1B1B">
        <w:rPr>
          <w:rFonts w:asciiTheme="majorBidi" w:hAnsiTheme="majorBidi" w:cstheme="majorBidi"/>
          <w:color w:val="000000"/>
          <w:spacing w:val="-2"/>
          <w:sz w:val="30"/>
          <w:szCs w:val="30"/>
        </w:rPr>
        <w:t>(</w:t>
      </w:r>
      <w:r w:rsidRPr="006C1B1B">
        <w:rPr>
          <w:rFonts w:asciiTheme="majorBidi" w:hAnsiTheme="majorBidi" w:cstheme="majorBidi"/>
          <w:color w:val="000000"/>
          <w:spacing w:val="-2"/>
          <w:sz w:val="30"/>
          <w:szCs w:val="30"/>
        </w:rPr>
        <w:t>loss rate)</w:t>
      </w:r>
      <w:r w:rsidRPr="006C1B1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</w:t>
      </w:r>
      <w:r w:rsidRPr="006C1B1B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6C1B1B">
        <w:rPr>
          <w:rFonts w:asciiTheme="majorBidi" w:hAnsiTheme="majorBidi" w:cstheme="majorBidi"/>
          <w:spacing w:val="-2"/>
          <w:sz w:val="30"/>
          <w:szCs w:val="30"/>
        </w:rPr>
        <w:t xml:space="preserve">(Forward-looking information) </w:t>
      </w:r>
      <w:r w:rsidRPr="006C1B1B">
        <w:rPr>
          <w:rFonts w:asciiTheme="majorBidi" w:hAnsiTheme="majorBidi" w:cstheme="majorBidi"/>
          <w:spacing w:val="-2"/>
          <w:sz w:val="30"/>
          <w:szCs w:val="30"/>
          <w:cs/>
        </w:rPr>
        <w:t>มาพิจารณา</w:t>
      </w:r>
    </w:p>
    <w:p w14:paraId="1C048ABD" w14:textId="754B255C" w:rsidR="00D46640" w:rsidRPr="006C1B1B" w:rsidRDefault="00D46640" w:rsidP="006C1B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12"/>
          <w:szCs w:val="12"/>
        </w:rPr>
      </w:pPr>
    </w:p>
    <w:p w14:paraId="093ED6F8" w14:textId="77777777" w:rsidR="00D46640" w:rsidRPr="00931A2E" w:rsidRDefault="00D46640" w:rsidP="00D46640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31A2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4AC99C18" w14:textId="77777777" w:rsidR="00D46640" w:rsidRPr="006C1B1B" w:rsidRDefault="00D46640" w:rsidP="00D4664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12"/>
          <w:szCs w:val="12"/>
        </w:rPr>
      </w:pPr>
    </w:p>
    <w:p w14:paraId="337620CF" w14:textId="080F1E5E" w:rsidR="00D46640" w:rsidRPr="006C1B1B" w:rsidRDefault="00D46640" w:rsidP="00D4664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6C1B1B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กลุ่มบริษัทได้รับการลดค่าเช่าจ่าย</w:t>
      </w:r>
      <w:r w:rsidR="00A524B9" w:rsidRPr="006C1B1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 xml:space="preserve">เนื่องจากสถานการณ์ </w:t>
      </w:r>
      <w:r w:rsidRPr="006C1B1B">
        <w:rPr>
          <w:rFonts w:ascii="Angsana New" w:hAnsi="Angsana New" w:hint="cs"/>
          <w:spacing w:val="-2"/>
          <w:sz w:val="30"/>
          <w:szCs w:val="30"/>
        </w:rPr>
        <w:t>COVID-</w:t>
      </w:r>
      <w:r w:rsidR="00CF3F1C">
        <w:rPr>
          <w:rFonts w:ascii="Angsana New" w:hAnsi="Angsana New" w:hint="cs"/>
          <w:spacing w:val="-2"/>
          <w:sz w:val="30"/>
          <w:szCs w:val="30"/>
        </w:rPr>
        <w:t>19</w:t>
      </w:r>
      <w:r w:rsidRPr="006C1B1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</w:t>
      </w:r>
      <w:r w:rsidR="00127CD8" w:rsidRPr="006C1B1B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>จากการได้รับการ</w:t>
      </w:r>
      <w:r w:rsidR="002E501A" w:rsidRPr="006C1B1B">
        <w:rPr>
          <w:rFonts w:ascii="Angsana New" w:hAnsi="Angsana New"/>
          <w:spacing w:val="-2"/>
          <w:sz w:val="30"/>
          <w:szCs w:val="30"/>
        </w:rPr>
        <w:br/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>ลดค่าเช่าในกำไรหรือขาดทุนสำหรับงวดสามเดือนและ</w:t>
      </w:r>
      <w:r w:rsidR="00002A56" w:rsidRPr="006C1B1B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CF3F1C">
        <w:rPr>
          <w:rFonts w:ascii="Angsana New" w:hAnsi="Angsana New" w:hint="cs"/>
          <w:spacing w:val="-2"/>
          <w:sz w:val="30"/>
          <w:szCs w:val="30"/>
        </w:rPr>
        <w:t>30</w:t>
      </w:r>
      <w:r w:rsidRPr="006C1B1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02A56" w:rsidRPr="006C1B1B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3F1C">
        <w:rPr>
          <w:rFonts w:ascii="Angsana New" w:hAnsi="Angsana New" w:hint="cs"/>
          <w:spacing w:val="-2"/>
          <w:sz w:val="30"/>
          <w:szCs w:val="30"/>
        </w:rPr>
        <w:t>2563</w:t>
      </w:r>
      <w:r w:rsidRPr="006C1B1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="00F37076" w:rsidRPr="006C1B1B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3F1C">
        <w:rPr>
          <w:rFonts w:ascii="Angsana New" w:hAnsi="Angsana New"/>
          <w:spacing w:val="-2"/>
          <w:sz w:val="30"/>
          <w:szCs w:val="30"/>
        </w:rPr>
        <w:t>1</w:t>
      </w:r>
      <w:r w:rsidR="00127CD8" w:rsidRPr="006C1B1B">
        <w:rPr>
          <w:rFonts w:ascii="Angsana New" w:hAnsi="Angsana New"/>
          <w:spacing w:val="-2"/>
          <w:sz w:val="30"/>
          <w:szCs w:val="30"/>
        </w:rPr>
        <w:t>.</w:t>
      </w:r>
      <w:r w:rsidR="00CF3F1C">
        <w:rPr>
          <w:rFonts w:ascii="Angsana New" w:hAnsi="Angsana New"/>
          <w:spacing w:val="-2"/>
          <w:sz w:val="30"/>
          <w:szCs w:val="30"/>
        </w:rPr>
        <w:t>43</w:t>
      </w:r>
      <w:r w:rsidRPr="006C1B1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BB5CB6" w:rsidRPr="006C1B1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F4379" w:rsidRPr="006C1B1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27CD8" w:rsidRPr="006C1B1B">
        <w:rPr>
          <w:rFonts w:ascii="Angsana New" w:hAnsi="Angsana New"/>
          <w:spacing w:val="-2"/>
          <w:sz w:val="30"/>
          <w:szCs w:val="30"/>
        </w:rPr>
        <w:t xml:space="preserve"> </w:t>
      </w:r>
      <w:r w:rsidR="00CF3F1C">
        <w:rPr>
          <w:rFonts w:ascii="Angsana New" w:hAnsi="Angsana New"/>
          <w:spacing w:val="-2"/>
          <w:sz w:val="30"/>
          <w:szCs w:val="30"/>
        </w:rPr>
        <w:t>0</w:t>
      </w:r>
      <w:r w:rsidR="00127CD8" w:rsidRPr="006C1B1B">
        <w:rPr>
          <w:rFonts w:ascii="Angsana New" w:hAnsi="Angsana New"/>
          <w:spacing w:val="-2"/>
          <w:sz w:val="30"/>
          <w:szCs w:val="30"/>
        </w:rPr>
        <w:t>.</w:t>
      </w:r>
      <w:r w:rsidR="00CF3F1C">
        <w:rPr>
          <w:rFonts w:ascii="Angsana New" w:hAnsi="Angsana New"/>
          <w:spacing w:val="-2"/>
          <w:sz w:val="30"/>
          <w:szCs w:val="30"/>
        </w:rPr>
        <w:t>09</w:t>
      </w:r>
      <w:r w:rsidR="00127CD8" w:rsidRPr="006C1B1B">
        <w:rPr>
          <w:rFonts w:ascii="Angsana New" w:hAnsi="Angsana New"/>
          <w:spacing w:val="-2"/>
          <w:sz w:val="30"/>
          <w:szCs w:val="30"/>
        </w:rPr>
        <w:t xml:space="preserve"> </w:t>
      </w:r>
      <w:r w:rsidR="009F4379" w:rsidRPr="006C1B1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60336C">
        <w:rPr>
          <w:rFonts w:ascii="Angsana New" w:hAnsi="Angsana New"/>
          <w:spacing w:val="-2"/>
          <w:sz w:val="30"/>
          <w:szCs w:val="30"/>
        </w:rPr>
        <w:t xml:space="preserve"> </w:t>
      </w:r>
      <w:r w:rsidR="0060336C" w:rsidRPr="006C1B1B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="00801BE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52FDA" w:rsidRPr="00252FDA">
        <w:rPr>
          <w:rFonts w:ascii="Angsana New" w:hAnsi="Angsana New"/>
          <w:i/>
          <w:iCs/>
          <w:spacing w:val="-2"/>
          <w:sz w:val="30"/>
          <w:szCs w:val="30"/>
        </w:rPr>
        <w:t xml:space="preserve">(30 </w:t>
      </w:r>
      <w:r w:rsidR="00252FDA" w:rsidRPr="00252FD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มิถุนายน </w:t>
      </w:r>
      <w:r w:rsidR="00252FDA" w:rsidRPr="00252FDA">
        <w:rPr>
          <w:rFonts w:ascii="Angsana New" w:hAnsi="Angsana New"/>
          <w:i/>
          <w:iCs/>
          <w:spacing w:val="-2"/>
          <w:sz w:val="30"/>
          <w:szCs w:val="30"/>
        </w:rPr>
        <w:t xml:space="preserve">2563: </w:t>
      </w:r>
      <w:r w:rsidR="00252FDA" w:rsidRPr="00252FD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กำไรจากการได้รับลดค่าเช่า </w:t>
      </w:r>
      <w:r w:rsidR="00252FDA" w:rsidRPr="00252FDA">
        <w:rPr>
          <w:rFonts w:ascii="Angsana New" w:hAnsi="Angsana New"/>
          <w:i/>
          <w:iCs/>
          <w:spacing w:val="-2"/>
          <w:sz w:val="30"/>
          <w:szCs w:val="30"/>
        </w:rPr>
        <w:t xml:space="preserve">1.34 </w:t>
      </w:r>
      <w:r w:rsidR="00252FDA" w:rsidRPr="00252FDA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252FDA" w:rsidRPr="00252FD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252FDA">
        <w:rPr>
          <w:rFonts w:ascii="Angsana New" w:hAnsi="Angsana New"/>
          <w:spacing w:val="-2"/>
          <w:sz w:val="30"/>
          <w:szCs w:val="30"/>
        </w:rPr>
        <w:t xml:space="preserve"> </w:t>
      </w:r>
      <w:r w:rsidR="0060336C">
        <w:rPr>
          <w:rFonts w:ascii="Angsana New" w:hAnsi="Angsana New"/>
          <w:spacing w:val="-2"/>
          <w:sz w:val="30"/>
          <w:szCs w:val="30"/>
        </w:rPr>
        <w:br/>
      </w:r>
      <w:r w:rsidRPr="006C1B1B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ในงบการเงินรวม </w:t>
      </w:r>
    </w:p>
    <w:p w14:paraId="52147955" w14:textId="77777777" w:rsidR="00C62971" w:rsidRPr="008749E6" w:rsidRDefault="00C62971" w:rsidP="008749E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7"/>
          <w:sz w:val="16"/>
          <w:szCs w:val="16"/>
        </w:rPr>
      </w:pPr>
    </w:p>
    <w:p w14:paraId="704AD15C" w14:textId="702AA330" w:rsidR="00414F17" w:rsidRPr="001052C4" w:rsidRDefault="00414F17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014EA253" w14:textId="77777777" w:rsidR="00414F17" w:rsidRPr="008749E6" w:rsidRDefault="00414F17" w:rsidP="00C903C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p w14:paraId="40B5ECD8" w14:textId="2BBE7F28" w:rsidR="004336AE" w:rsidRPr="001052C4" w:rsidRDefault="00C62971" w:rsidP="00C903C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 w:rsidRPr="001052C4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ความสัมพันธ์ที่มีกับบริษัทย่อยได้เปิดเผยในหมายเหตุข้อ </w:t>
      </w:r>
      <w:r w:rsidR="00CF3F1C">
        <w:rPr>
          <w:rFonts w:asciiTheme="majorBidi" w:hAnsiTheme="majorBidi" w:cstheme="majorBidi"/>
          <w:sz w:val="30"/>
          <w:szCs w:val="30"/>
          <w:lang w:val="en-US" w:eastAsia="en-US" w:bidi="th-TH"/>
        </w:rPr>
        <w:t>7</w:t>
      </w:r>
      <w:r w:rsidRPr="001052C4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1052C4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สำหรับความสัมพันธ์กับผู้บริหารสำคัญและบุคคลหรือกิจการ</w:t>
      </w:r>
      <w:r w:rsidR="00BA35C0" w:rsidRPr="001052C4">
        <w:rPr>
          <w:rFonts w:asciiTheme="majorBidi" w:hAnsiTheme="majorBidi" w:cstheme="majorBidi"/>
          <w:b/>
          <w:sz w:val="30"/>
          <w:szCs w:val="30"/>
          <w:cs/>
          <w:lang w:bidi="th-TH"/>
        </w:rPr>
        <w:t>ที่เกี่ยวข้องกันอื่น และนโยบายการกำหนด</w:t>
      </w:r>
      <w:r w:rsidR="00BA35C0" w:rsidRPr="001052C4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ราคาสำหรับรายการกับบุคคลหรือกิจการกับที่เกี่ยวข้องกันแต่ละ</w:t>
      </w:r>
      <w:r w:rsidR="00BA35C0" w:rsidRPr="005540E8">
        <w:rPr>
          <w:rFonts w:asciiTheme="majorBidi" w:hAnsiTheme="majorBidi" w:cstheme="majorBidi"/>
          <w:b/>
          <w:spacing w:val="-2"/>
          <w:sz w:val="30"/>
          <w:szCs w:val="30"/>
          <w:cs/>
          <w:lang w:val="en-US" w:bidi="th-TH"/>
        </w:rPr>
        <w:t>ประเภท ไม่มีการเปลี่ยนแปลงอย่างมีสาระสำคัญในระหว่างงวด</w:t>
      </w:r>
      <w:r w:rsidR="00FB5144" w:rsidRPr="005540E8">
        <w:rPr>
          <w:rFonts w:asciiTheme="majorBidi" w:hAnsiTheme="majorBidi" w:cstheme="majorBidi" w:hint="cs"/>
          <w:b/>
          <w:spacing w:val="-2"/>
          <w:sz w:val="30"/>
          <w:szCs w:val="30"/>
          <w:cs/>
          <w:lang w:val="en-US" w:bidi="th-TH"/>
        </w:rPr>
        <w:t>สามเดือนและ</w:t>
      </w:r>
      <w:r w:rsidR="00002A56">
        <w:rPr>
          <w:rFonts w:asciiTheme="majorBidi" w:hAnsiTheme="majorBidi" w:cstheme="majorBidi" w:hint="cs"/>
          <w:b/>
          <w:spacing w:val="-2"/>
          <w:sz w:val="30"/>
          <w:szCs w:val="30"/>
          <w:cs/>
          <w:lang w:val="en-US" w:bidi="th-TH"/>
        </w:rPr>
        <w:t>เก้า</w:t>
      </w:r>
      <w:r w:rsidR="00BA35C0" w:rsidRPr="005540E8">
        <w:rPr>
          <w:rFonts w:asciiTheme="majorBidi" w:hAnsiTheme="majorBidi" w:cstheme="majorBidi"/>
          <w:b/>
          <w:spacing w:val="-2"/>
          <w:sz w:val="30"/>
          <w:szCs w:val="30"/>
          <w:cs/>
          <w:lang w:val="en-US" w:bidi="th-TH"/>
        </w:rPr>
        <w:t>เดือนสิ้นสุดวันที่</w:t>
      </w:r>
      <w:r w:rsidR="005540E8" w:rsidRPr="005540E8">
        <w:rPr>
          <w:rFonts w:asciiTheme="majorBidi" w:hAnsiTheme="majorBidi" w:cstheme="majorBidi" w:hint="cs"/>
          <w:b/>
          <w:spacing w:val="-2"/>
          <w:sz w:val="30"/>
          <w:szCs w:val="30"/>
          <w:cs/>
          <w:lang w:val="en-US" w:bidi="th-TH"/>
        </w:rPr>
        <w:t xml:space="preserve"> </w:t>
      </w:r>
      <w:r w:rsidR="00CF3F1C">
        <w:rPr>
          <w:rFonts w:asciiTheme="majorBidi" w:hAnsiTheme="majorBidi" w:cstheme="majorBidi"/>
          <w:bCs/>
          <w:spacing w:val="-2"/>
          <w:sz w:val="30"/>
          <w:szCs w:val="30"/>
          <w:lang w:val="en-US" w:bidi="th-TH"/>
        </w:rPr>
        <w:t>30</w:t>
      </w:r>
      <w:r w:rsidR="00263035" w:rsidRPr="005540E8">
        <w:rPr>
          <w:rFonts w:asciiTheme="majorBidi" w:hAnsiTheme="majorBidi" w:cstheme="majorBidi"/>
          <w:bCs/>
          <w:spacing w:val="-2"/>
          <w:sz w:val="30"/>
          <w:szCs w:val="30"/>
          <w:lang w:val="en-US" w:bidi="th-TH"/>
        </w:rPr>
        <w:t xml:space="preserve"> </w:t>
      </w:r>
      <w:r w:rsidR="00002A56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263035" w:rsidRPr="005540E8">
        <w:rPr>
          <w:rFonts w:asciiTheme="majorBidi" w:hAnsiTheme="majorBidi" w:cstheme="majorBidi"/>
          <w:bCs/>
          <w:spacing w:val="-2"/>
          <w:sz w:val="30"/>
          <w:szCs w:val="30"/>
          <w:cs/>
          <w:lang w:val="en-US" w:bidi="th-TH"/>
        </w:rPr>
        <w:t xml:space="preserve"> </w:t>
      </w:r>
      <w:r w:rsidR="00CF3F1C">
        <w:rPr>
          <w:rFonts w:asciiTheme="majorBidi" w:hAnsiTheme="majorBidi" w:cstheme="majorBidi"/>
          <w:bCs/>
          <w:spacing w:val="-2"/>
          <w:sz w:val="30"/>
          <w:szCs w:val="30"/>
          <w:lang w:val="en-US" w:bidi="th-TH"/>
        </w:rPr>
        <w:t>2563</w:t>
      </w:r>
    </w:p>
    <w:p w14:paraId="1E4BF822" w14:textId="5B525990" w:rsidR="003B7590" w:rsidRPr="008749E6" w:rsidRDefault="003B7590" w:rsidP="003A03E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  <w:cs/>
        </w:rPr>
      </w:pPr>
    </w:p>
    <w:p w14:paraId="33746B13" w14:textId="78869222" w:rsidR="000A6834" w:rsidRPr="000B7330" w:rsidRDefault="000A6834" w:rsidP="000A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="00CF3F1C">
        <w:rPr>
          <w:rFonts w:asciiTheme="majorBidi" w:hAnsiTheme="majorBidi" w:cstheme="majorBidi"/>
          <w:sz w:val="30"/>
          <w:szCs w:val="30"/>
        </w:rPr>
        <w:t>30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B7330">
        <w:rPr>
          <w:rFonts w:asciiTheme="majorBidi" w:hAnsiTheme="majorBidi" w:cstheme="majorBidi"/>
          <w:sz w:val="30"/>
          <w:szCs w:val="30"/>
        </w:rPr>
        <w:br/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143C745F" w14:textId="77777777" w:rsidR="000A6834" w:rsidRPr="008749E6" w:rsidRDefault="000A6834" w:rsidP="000A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8"/>
        <w:gridCol w:w="1082"/>
        <w:gridCol w:w="265"/>
        <w:gridCol w:w="1089"/>
        <w:gridCol w:w="265"/>
        <w:gridCol w:w="1082"/>
        <w:gridCol w:w="246"/>
        <w:gridCol w:w="1013"/>
      </w:tblGrid>
      <w:tr w:rsidR="000A6834" w:rsidRPr="000B7330" w14:paraId="734A6077" w14:textId="77777777" w:rsidTr="00692BC5">
        <w:trPr>
          <w:tblHeader/>
        </w:trPr>
        <w:tc>
          <w:tcPr>
            <w:tcW w:w="2357" w:type="pct"/>
          </w:tcPr>
          <w:p w14:paraId="6E492A63" w14:textId="77777777" w:rsidR="000A6834" w:rsidRPr="000B7330" w:rsidRDefault="000A6834" w:rsidP="000A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77" w:type="pct"/>
            <w:gridSpan w:val="3"/>
            <w:tcBorders>
              <w:bottom w:val="single" w:sz="4" w:space="0" w:color="auto"/>
            </w:tcBorders>
          </w:tcPr>
          <w:p w14:paraId="07EC1BEB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</w:tcPr>
          <w:p w14:paraId="07F7B4E8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27" w:type="pct"/>
            <w:gridSpan w:val="3"/>
            <w:tcBorders>
              <w:bottom w:val="single" w:sz="4" w:space="0" w:color="auto"/>
            </w:tcBorders>
          </w:tcPr>
          <w:p w14:paraId="44E3D40A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A6834" w:rsidRPr="000B7330" w14:paraId="61581D9E" w14:textId="77777777" w:rsidTr="00692BC5">
        <w:trPr>
          <w:tblHeader/>
        </w:trPr>
        <w:tc>
          <w:tcPr>
            <w:tcW w:w="2357" w:type="pct"/>
          </w:tcPr>
          <w:p w14:paraId="0763B776" w14:textId="06369BB0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1781D1A8" w14:textId="0604A162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6A54DED0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4F4C806" w14:textId="37908FE3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9" w:type="pct"/>
          </w:tcPr>
          <w:p w14:paraId="4DAA6EB0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1E652DFB" w14:textId="49E63D69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2AA1BA12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196C0DBF" w14:textId="7C00E52D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0A6834" w:rsidRPr="000B7330" w14:paraId="36F75EF9" w14:textId="77777777" w:rsidTr="00692BC5">
        <w:trPr>
          <w:tblHeader/>
        </w:trPr>
        <w:tc>
          <w:tcPr>
            <w:tcW w:w="2357" w:type="pct"/>
          </w:tcPr>
          <w:p w14:paraId="0C75304F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43" w:type="pct"/>
            <w:gridSpan w:val="7"/>
          </w:tcPr>
          <w:p w14:paraId="06CB0E7C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A6834" w:rsidRPr="000B7330" w14:paraId="0D10AE55" w14:textId="77777777" w:rsidTr="00692BC5">
        <w:tc>
          <w:tcPr>
            <w:tcW w:w="2357" w:type="pct"/>
          </w:tcPr>
          <w:p w14:paraId="4B034B93" w14:textId="77777777" w:rsidR="000A6834" w:rsidRPr="000B7330" w:rsidRDefault="000A6834" w:rsidP="000A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58772D6D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6F16A56E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2D5704F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61427092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4CE58421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C0ABFD4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36DF9B0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E13DA" w:rsidRPr="000B7330" w14:paraId="0D53C03C" w14:textId="77777777" w:rsidTr="00692BC5">
        <w:tc>
          <w:tcPr>
            <w:tcW w:w="2357" w:type="pct"/>
          </w:tcPr>
          <w:p w14:paraId="53FC9ABD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7" w:type="pct"/>
          </w:tcPr>
          <w:p w14:paraId="1CC936C7" w14:textId="3C859169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E473C45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DE003F3" w14:textId="23C1094A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60455DF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F5F289F" w14:textId="19A08301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289</w:t>
            </w:r>
            <w:r w:rsidR="0007367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903</w:t>
            </w:r>
          </w:p>
        </w:tc>
        <w:tc>
          <w:tcPr>
            <w:tcW w:w="129" w:type="pct"/>
          </w:tcPr>
          <w:p w14:paraId="00A64916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64E8512" w14:textId="57067B0D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</w:t>
            </w:r>
            <w:r w:rsidR="00EE13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416</w:t>
            </w:r>
          </w:p>
        </w:tc>
      </w:tr>
      <w:tr w:rsidR="00EE13DA" w:rsidRPr="000B7330" w14:paraId="4914768E" w14:textId="77777777" w:rsidTr="00692BC5">
        <w:tc>
          <w:tcPr>
            <w:tcW w:w="2357" w:type="pct"/>
          </w:tcPr>
          <w:p w14:paraId="610281B7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7" w:type="pct"/>
            <w:shd w:val="clear" w:color="auto" w:fill="auto"/>
          </w:tcPr>
          <w:p w14:paraId="383721BA" w14:textId="6B283CD6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615BD3B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7B09400B" w14:textId="4A6E4863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CEAEE5E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4BC7561A" w14:textId="356F66E6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620</w:t>
            </w:r>
          </w:p>
        </w:tc>
        <w:tc>
          <w:tcPr>
            <w:tcW w:w="129" w:type="pct"/>
            <w:shd w:val="clear" w:color="auto" w:fill="auto"/>
          </w:tcPr>
          <w:p w14:paraId="393F0800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4222B8B3" w14:textId="4A182567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707</w:t>
            </w:r>
          </w:p>
        </w:tc>
      </w:tr>
      <w:tr w:rsidR="00EE13DA" w:rsidRPr="000B7330" w14:paraId="185FC67A" w14:textId="77777777" w:rsidTr="00692BC5">
        <w:tc>
          <w:tcPr>
            <w:tcW w:w="2357" w:type="pct"/>
          </w:tcPr>
          <w:p w14:paraId="31150306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7" w:type="pct"/>
            <w:shd w:val="clear" w:color="auto" w:fill="auto"/>
          </w:tcPr>
          <w:p w14:paraId="0E21C411" w14:textId="01B2D9D4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06B6D35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74496A75" w14:textId="2365F1D9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F861366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15A30480" w14:textId="5F93E41F" w:rsidR="00EE13DA" w:rsidRPr="000B7330" w:rsidRDefault="007E3EA7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</w:t>
            </w:r>
            <w:r w:rsidR="0007367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672</w:t>
            </w:r>
          </w:p>
        </w:tc>
        <w:tc>
          <w:tcPr>
            <w:tcW w:w="129" w:type="pct"/>
            <w:shd w:val="clear" w:color="auto" w:fill="auto"/>
          </w:tcPr>
          <w:p w14:paraId="29F0712D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8329A8D" w14:textId="643B7A7F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E13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851</w:t>
            </w:r>
          </w:p>
        </w:tc>
      </w:tr>
      <w:tr w:rsidR="00EE13DA" w:rsidRPr="000B7330" w14:paraId="63CCF6BE" w14:textId="77777777" w:rsidTr="00692BC5">
        <w:tc>
          <w:tcPr>
            <w:tcW w:w="2357" w:type="pct"/>
          </w:tcPr>
          <w:p w14:paraId="2D4DF317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" w:type="pct"/>
            <w:shd w:val="clear" w:color="auto" w:fill="auto"/>
          </w:tcPr>
          <w:p w14:paraId="227378BF" w14:textId="455B45B3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2EC047D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737505BA" w14:textId="0F4008B1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6B6993FF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4C5F9F56" w14:textId="43EBF28F" w:rsidR="00EE13DA" w:rsidRPr="000B7330" w:rsidRDefault="00073676" w:rsidP="00073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B709045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785B5B5D" w14:textId="7241E8E4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196</w:t>
            </w:r>
          </w:p>
        </w:tc>
      </w:tr>
      <w:tr w:rsidR="0056348E" w:rsidRPr="000B7330" w14:paraId="656BA652" w14:textId="77777777" w:rsidTr="00692BC5">
        <w:tc>
          <w:tcPr>
            <w:tcW w:w="2357" w:type="pct"/>
          </w:tcPr>
          <w:p w14:paraId="4922CFE2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7" w:type="pct"/>
            <w:shd w:val="clear" w:color="auto" w:fill="auto"/>
          </w:tcPr>
          <w:p w14:paraId="578DEA6A" w14:textId="598DB9E5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8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7A66D220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5980BDC" w14:textId="02CF384E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50BE90A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74F7F09B" w14:textId="63606AFD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288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785</w:t>
            </w:r>
          </w:p>
        </w:tc>
        <w:tc>
          <w:tcPr>
            <w:tcW w:w="129" w:type="pct"/>
            <w:shd w:val="clear" w:color="auto" w:fill="auto"/>
          </w:tcPr>
          <w:p w14:paraId="66D6718D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4BCF292E" w14:textId="43CC7863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990</w:t>
            </w:r>
          </w:p>
        </w:tc>
      </w:tr>
      <w:tr w:rsidR="0056348E" w:rsidRPr="000B7330" w14:paraId="5785F66C" w14:textId="77777777" w:rsidTr="00692BC5">
        <w:tc>
          <w:tcPr>
            <w:tcW w:w="2357" w:type="pct"/>
          </w:tcPr>
          <w:p w14:paraId="6DD8851B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" w:type="pct"/>
            <w:shd w:val="clear" w:color="auto" w:fill="auto"/>
          </w:tcPr>
          <w:p w14:paraId="26775D8A" w14:textId="2D217D2E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C4C2D01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1677035" w14:textId="09915A14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184869DD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2D11F723" w14:textId="3BC2B311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036</w:t>
            </w:r>
          </w:p>
        </w:tc>
        <w:tc>
          <w:tcPr>
            <w:tcW w:w="129" w:type="pct"/>
            <w:shd w:val="clear" w:color="auto" w:fill="auto"/>
          </w:tcPr>
          <w:p w14:paraId="2542C7DE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DFA5470" w14:textId="1B6DC793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859</w:t>
            </w:r>
          </w:p>
        </w:tc>
      </w:tr>
      <w:tr w:rsidR="0056348E" w:rsidRPr="000B7330" w14:paraId="51222032" w14:textId="77777777" w:rsidTr="00692BC5">
        <w:tc>
          <w:tcPr>
            <w:tcW w:w="2357" w:type="pct"/>
          </w:tcPr>
          <w:p w14:paraId="494B6DBE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7" w:type="pct"/>
            <w:shd w:val="clear" w:color="auto" w:fill="auto"/>
          </w:tcPr>
          <w:p w14:paraId="6DBDEA10" w14:textId="78CC1244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9C95210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B5DF92B" w14:textId="3D535944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4F2CB9CA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01E06C0E" w14:textId="2DC92BCC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968</w:t>
            </w:r>
          </w:p>
        </w:tc>
        <w:tc>
          <w:tcPr>
            <w:tcW w:w="129" w:type="pct"/>
          </w:tcPr>
          <w:p w14:paraId="199DF742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C234BDC" w14:textId="6F7E87BE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501</w:t>
            </w:r>
          </w:p>
        </w:tc>
      </w:tr>
      <w:tr w:rsidR="0056348E" w:rsidRPr="00B666ED" w14:paraId="1633D5D4" w14:textId="77777777" w:rsidTr="00692BC5">
        <w:trPr>
          <w:trHeight w:val="128"/>
        </w:trPr>
        <w:tc>
          <w:tcPr>
            <w:tcW w:w="2357" w:type="pct"/>
          </w:tcPr>
          <w:p w14:paraId="2539FFDF" w14:textId="77777777" w:rsidR="0056348E" w:rsidRPr="00BD6DBF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shd w:val="clear" w:color="auto" w:fill="auto"/>
          </w:tcPr>
          <w:p w14:paraId="3D19E275" w14:textId="77777777" w:rsidR="0056348E" w:rsidRPr="00BD6DBF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39" w:type="pct"/>
          </w:tcPr>
          <w:p w14:paraId="2511712E" w14:textId="77777777" w:rsidR="0056348E" w:rsidRPr="00BD6DBF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71" w:type="pct"/>
          </w:tcPr>
          <w:p w14:paraId="292FC0E9" w14:textId="77777777" w:rsidR="0056348E" w:rsidRPr="00BD6DBF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39" w:type="pct"/>
          </w:tcPr>
          <w:p w14:paraId="28088443" w14:textId="77777777" w:rsidR="0056348E" w:rsidRPr="00BD6DBF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69C6BB1B" w14:textId="77777777" w:rsidR="0056348E" w:rsidRPr="00BD6DBF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9" w:type="pct"/>
          </w:tcPr>
          <w:p w14:paraId="0804E091" w14:textId="77777777" w:rsidR="0056348E" w:rsidRPr="00BD6DBF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31" w:type="pct"/>
          </w:tcPr>
          <w:p w14:paraId="3E27C16A" w14:textId="77777777" w:rsidR="0056348E" w:rsidRPr="00BD6DBF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56348E" w:rsidRPr="000B7330" w14:paraId="63B4C2C9" w14:textId="77777777" w:rsidTr="00692BC5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5D9EE315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7" w:type="pct"/>
            <w:shd w:val="clear" w:color="auto" w:fill="FFFFFF"/>
          </w:tcPr>
          <w:p w14:paraId="337A77E5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7C5648CE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15340505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07B13FCD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35E94AAE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shd w:val="clear" w:color="auto" w:fill="FFFFFF"/>
          </w:tcPr>
          <w:p w14:paraId="51E2B952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01EC5CE7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6348E" w:rsidRPr="000B7330" w14:paraId="7387A89D" w14:textId="77777777" w:rsidTr="00692BC5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28A1940E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7" w:type="pct"/>
            <w:shd w:val="clear" w:color="auto" w:fill="auto"/>
          </w:tcPr>
          <w:p w14:paraId="59B9B14E" w14:textId="6827EAB0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872</w:t>
            </w:r>
          </w:p>
        </w:tc>
        <w:tc>
          <w:tcPr>
            <w:tcW w:w="139" w:type="pct"/>
            <w:shd w:val="clear" w:color="auto" w:fill="FFFFFF"/>
          </w:tcPr>
          <w:p w14:paraId="43D3DD78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31E42028" w14:textId="77AD87E7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889</w:t>
            </w:r>
          </w:p>
        </w:tc>
        <w:tc>
          <w:tcPr>
            <w:tcW w:w="139" w:type="pct"/>
            <w:shd w:val="clear" w:color="auto" w:fill="FFFFFF"/>
          </w:tcPr>
          <w:p w14:paraId="17B27706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348CE883" w14:textId="5B3A2ABB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931</w:t>
            </w:r>
          </w:p>
        </w:tc>
        <w:tc>
          <w:tcPr>
            <w:tcW w:w="129" w:type="pct"/>
            <w:shd w:val="clear" w:color="auto" w:fill="FFFFFF"/>
          </w:tcPr>
          <w:p w14:paraId="1CC0C06F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29A329CF" w14:textId="62942FB5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521</w:t>
            </w:r>
          </w:p>
        </w:tc>
      </w:tr>
      <w:tr w:rsidR="0056348E" w:rsidRPr="000B7330" w14:paraId="241F7F14" w14:textId="77777777" w:rsidTr="00692BC5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365C74A4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7" w:type="pct"/>
            <w:shd w:val="clear" w:color="auto" w:fill="auto"/>
          </w:tcPr>
          <w:p w14:paraId="13F376BF" w14:textId="4E19B713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403</w:t>
            </w:r>
          </w:p>
        </w:tc>
        <w:tc>
          <w:tcPr>
            <w:tcW w:w="139" w:type="pct"/>
            <w:shd w:val="clear" w:color="auto" w:fill="FFFFFF"/>
          </w:tcPr>
          <w:p w14:paraId="7E1F3594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0E5777D0" w14:textId="75D26C2C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39" w:type="pct"/>
            <w:shd w:val="clear" w:color="auto" w:fill="FFFFFF"/>
          </w:tcPr>
          <w:p w14:paraId="4C9C2294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1CE77490" w14:textId="1DCAEA38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640</w:t>
            </w:r>
          </w:p>
        </w:tc>
        <w:tc>
          <w:tcPr>
            <w:tcW w:w="129" w:type="pct"/>
            <w:shd w:val="clear" w:color="auto" w:fill="FFFFFF"/>
          </w:tcPr>
          <w:p w14:paraId="766F8842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2FCB44EA" w14:textId="61134841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640</w:t>
            </w:r>
          </w:p>
        </w:tc>
      </w:tr>
      <w:tr w:rsidR="0056348E" w:rsidRPr="000B7330" w14:paraId="01867349" w14:textId="77777777" w:rsidTr="00692BC5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675AF356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7" w:type="pct"/>
            <w:shd w:val="clear" w:color="auto" w:fill="auto"/>
          </w:tcPr>
          <w:p w14:paraId="2736189D" w14:textId="4F85A7E3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040</w:t>
            </w:r>
          </w:p>
        </w:tc>
        <w:tc>
          <w:tcPr>
            <w:tcW w:w="139" w:type="pct"/>
            <w:shd w:val="clear" w:color="auto" w:fill="FFFFFF"/>
          </w:tcPr>
          <w:p w14:paraId="615B07DD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7C499867" w14:textId="157C34E7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525</w:t>
            </w:r>
          </w:p>
        </w:tc>
        <w:tc>
          <w:tcPr>
            <w:tcW w:w="139" w:type="pct"/>
            <w:shd w:val="clear" w:color="auto" w:fill="FFFFFF"/>
          </w:tcPr>
          <w:p w14:paraId="2E688F92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7C589A18" w14:textId="46650D43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941</w:t>
            </w:r>
          </w:p>
        </w:tc>
        <w:tc>
          <w:tcPr>
            <w:tcW w:w="129" w:type="pct"/>
            <w:shd w:val="clear" w:color="auto" w:fill="FFFFFF"/>
          </w:tcPr>
          <w:p w14:paraId="6E1C848D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5715FC8C" w14:textId="24DE2C0E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021</w:t>
            </w:r>
          </w:p>
        </w:tc>
      </w:tr>
      <w:tr w:rsidR="0056348E" w:rsidRPr="000B7330" w14:paraId="24C3003D" w14:textId="77777777" w:rsidTr="00692BC5">
        <w:tblPrEx>
          <w:shd w:val="clear" w:color="auto" w:fill="FFFFFF"/>
        </w:tblPrEx>
        <w:tc>
          <w:tcPr>
            <w:tcW w:w="2357" w:type="pct"/>
            <w:shd w:val="clear" w:color="auto" w:fill="FFFFFF"/>
          </w:tcPr>
          <w:p w14:paraId="1E0164A1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7" w:type="pct"/>
            <w:shd w:val="clear" w:color="auto" w:fill="auto"/>
          </w:tcPr>
          <w:p w14:paraId="367E354E" w14:textId="5FFE810F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667</w:t>
            </w:r>
          </w:p>
        </w:tc>
        <w:tc>
          <w:tcPr>
            <w:tcW w:w="139" w:type="pct"/>
            <w:shd w:val="clear" w:color="auto" w:fill="FFFFFF"/>
          </w:tcPr>
          <w:p w14:paraId="22CFB4E3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FFFFFF"/>
          </w:tcPr>
          <w:p w14:paraId="155B2576" w14:textId="1A588C0B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694</w:t>
            </w:r>
          </w:p>
        </w:tc>
        <w:tc>
          <w:tcPr>
            <w:tcW w:w="139" w:type="pct"/>
            <w:shd w:val="clear" w:color="auto" w:fill="FFFFFF"/>
          </w:tcPr>
          <w:p w14:paraId="64B8CDCC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20BBF237" w14:textId="5BD2F66E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875</w:t>
            </w:r>
          </w:p>
        </w:tc>
        <w:tc>
          <w:tcPr>
            <w:tcW w:w="129" w:type="pct"/>
            <w:shd w:val="clear" w:color="auto" w:fill="FFFFFF"/>
          </w:tcPr>
          <w:p w14:paraId="6547D90E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105EED51" w14:textId="6FBCA237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993</w:t>
            </w:r>
          </w:p>
        </w:tc>
      </w:tr>
      <w:tr w:rsidR="0056348E" w:rsidRPr="000B7330" w14:paraId="025E2A01" w14:textId="77777777" w:rsidTr="00692BC5">
        <w:tblPrEx>
          <w:shd w:val="clear" w:color="auto" w:fill="FFFFFF"/>
        </w:tblPrEx>
        <w:trPr>
          <w:trHeight w:val="95"/>
        </w:trPr>
        <w:tc>
          <w:tcPr>
            <w:tcW w:w="2357" w:type="pct"/>
            <w:shd w:val="clear" w:color="auto" w:fill="FFFFFF"/>
          </w:tcPr>
          <w:p w14:paraId="67ECE665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" w:type="pct"/>
            <w:shd w:val="clear" w:color="auto" w:fill="auto"/>
          </w:tcPr>
          <w:p w14:paraId="064FA06A" w14:textId="145F99B2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197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39" w:type="pct"/>
            <w:shd w:val="clear" w:color="auto" w:fill="FFFFFF"/>
          </w:tcPr>
          <w:p w14:paraId="37C9AF51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4F5781BA" w14:textId="713108CF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207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531</w:t>
            </w:r>
          </w:p>
        </w:tc>
        <w:tc>
          <w:tcPr>
            <w:tcW w:w="139" w:type="pct"/>
            <w:shd w:val="clear" w:color="auto" w:fill="FFFFFF"/>
          </w:tcPr>
          <w:p w14:paraId="6B18AB76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2C76C77A" w14:textId="0E786BA7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241</w:t>
            </w:r>
          </w:p>
        </w:tc>
        <w:tc>
          <w:tcPr>
            <w:tcW w:w="129" w:type="pct"/>
            <w:shd w:val="clear" w:color="auto" w:fill="FFFFFF"/>
          </w:tcPr>
          <w:p w14:paraId="63CF65AA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267C1C80" w14:textId="2BFBFA73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691</w:t>
            </w:r>
          </w:p>
        </w:tc>
      </w:tr>
      <w:tr w:rsidR="003015AE" w:rsidRPr="000B7330" w14:paraId="76AB8325" w14:textId="77777777" w:rsidTr="00692BC5">
        <w:tblPrEx>
          <w:shd w:val="clear" w:color="auto" w:fill="FFFFFF"/>
        </w:tblPrEx>
        <w:trPr>
          <w:trHeight w:val="95"/>
        </w:trPr>
        <w:tc>
          <w:tcPr>
            <w:tcW w:w="2357" w:type="pct"/>
            <w:shd w:val="clear" w:color="auto" w:fill="FFFFFF"/>
          </w:tcPr>
          <w:p w14:paraId="2490AE5E" w14:textId="7875D4F0" w:rsidR="003015AE" w:rsidRPr="000B7330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7" w:type="pct"/>
            <w:shd w:val="clear" w:color="auto" w:fill="auto"/>
          </w:tcPr>
          <w:p w14:paraId="5D7E0DB6" w14:textId="7EBF766D" w:rsidR="003015AE" w:rsidRDefault="00CF3F1C" w:rsidP="00AC0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301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921</w:t>
            </w:r>
          </w:p>
        </w:tc>
        <w:tc>
          <w:tcPr>
            <w:tcW w:w="139" w:type="pct"/>
            <w:shd w:val="clear" w:color="auto" w:fill="FFFFFF"/>
          </w:tcPr>
          <w:p w14:paraId="47E0D67C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179124F2" w14:textId="2D55068C" w:rsidR="003015AE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36431FD9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482989B2" w14:textId="31CC6FFB" w:rsidR="003015AE" w:rsidRDefault="00CF3F1C" w:rsidP="00AC0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284</w:t>
            </w:r>
          </w:p>
        </w:tc>
        <w:tc>
          <w:tcPr>
            <w:tcW w:w="129" w:type="pct"/>
            <w:shd w:val="clear" w:color="auto" w:fill="FFFFFF"/>
          </w:tcPr>
          <w:p w14:paraId="7C943E8A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5E301BE8" w14:textId="4FE6238E" w:rsidR="003015AE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015AE" w:rsidRPr="000B7330" w14:paraId="6A94C0F7" w14:textId="77777777" w:rsidTr="00692BC5">
        <w:tblPrEx>
          <w:shd w:val="clear" w:color="auto" w:fill="FFFFFF"/>
        </w:tblPrEx>
        <w:trPr>
          <w:trHeight w:val="164"/>
        </w:trPr>
        <w:tc>
          <w:tcPr>
            <w:tcW w:w="2357" w:type="pct"/>
            <w:shd w:val="clear" w:color="auto" w:fill="FFFFFF"/>
          </w:tcPr>
          <w:p w14:paraId="717E111F" w14:textId="77777777" w:rsidR="003015AE" w:rsidRPr="00BD6DBF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0C63CB47" w14:textId="77777777" w:rsidR="003015AE" w:rsidRPr="00BD6DBF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FFFFF"/>
          </w:tcPr>
          <w:p w14:paraId="6B7A1451" w14:textId="77777777" w:rsidR="003015AE" w:rsidRPr="00BD6DBF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1" w:type="pct"/>
            <w:shd w:val="clear" w:color="auto" w:fill="auto"/>
          </w:tcPr>
          <w:p w14:paraId="456A6A1A" w14:textId="77777777" w:rsidR="003015AE" w:rsidRPr="00BD6DBF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FFFFF"/>
          </w:tcPr>
          <w:p w14:paraId="1E7538E5" w14:textId="77777777" w:rsidR="003015AE" w:rsidRPr="00BD6DBF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shd w:val="clear" w:color="auto" w:fill="auto"/>
          </w:tcPr>
          <w:p w14:paraId="12146DAE" w14:textId="77777777" w:rsidR="003015AE" w:rsidRPr="00BD6DBF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FFFFFF"/>
          </w:tcPr>
          <w:p w14:paraId="34C06070" w14:textId="77777777" w:rsidR="003015AE" w:rsidRPr="00BD6DBF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3407351" w14:textId="77777777" w:rsidR="003015AE" w:rsidRPr="00BD6DBF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015AE" w:rsidRPr="000B7330" w14:paraId="2CE4BD21" w14:textId="77777777" w:rsidTr="00692BC5">
        <w:tblPrEx>
          <w:shd w:val="clear" w:color="auto" w:fill="FFFFFF"/>
        </w:tblPrEx>
        <w:trPr>
          <w:trHeight w:val="95"/>
        </w:trPr>
        <w:tc>
          <w:tcPr>
            <w:tcW w:w="2357" w:type="pct"/>
            <w:shd w:val="clear" w:color="auto" w:fill="FFFFFF"/>
          </w:tcPr>
          <w:p w14:paraId="67BBBC10" w14:textId="77777777" w:rsidR="003015AE" w:rsidRPr="000B7330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7" w:type="pct"/>
            <w:shd w:val="clear" w:color="auto" w:fill="auto"/>
          </w:tcPr>
          <w:p w14:paraId="282AA714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07586803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659AE1FA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01DC1814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73946C16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shd w:val="clear" w:color="auto" w:fill="FFFFFF"/>
          </w:tcPr>
          <w:p w14:paraId="20038A5F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42E02B2A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015AE" w:rsidRPr="000B7330" w14:paraId="783AA4AB" w14:textId="77777777" w:rsidTr="00692BC5">
        <w:tblPrEx>
          <w:shd w:val="clear" w:color="auto" w:fill="FFFFFF"/>
        </w:tblPrEx>
        <w:trPr>
          <w:trHeight w:val="95"/>
        </w:trPr>
        <w:tc>
          <w:tcPr>
            <w:tcW w:w="2357" w:type="pct"/>
            <w:shd w:val="clear" w:color="auto" w:fill="FFFFFF"/>
          </w:tcPr>
          <w:p w14:paraId="5E3870C8" w14:textId="77777777" w:rsidR="003015AE" w:rsidRPr="000B7330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7" w:type="pct"/>
            <w:shd w:val="clear" w:color="auto" w:fill="auto"/>
          </w:tcPr>
          <w:p w14:paraId="364B81AC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09BA753C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513038CA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shd w:val="clear" w:color="auto" w:fill="FFFFFF"/>
          </w:tcPr>
          <w:p w14:paraId="41FF8DDA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03F1B054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shd w:val="clear" w:color="auto" w:fill="FFFFFF"/>
          </w:tcPr>
          <w:p w14:paraId="6A06289B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0950B4F4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015AE" w:rsidRPr="000B7330" w14:paraId="3DF43D9C" w14:textId="77777777" w:rsidTr="00692BC5">
        <w:tblPrEx>
          <w:shd w:val="clear" w:color="auto" w:fill="FFFFFF"/>
        </w:tblPrEx>
        <w:trPr>
          <w:trHeight w:val="95"/>
        </w:trPr>
        <w:tc>
          <w:tcPr>
            <w:tcW w:w="2357" w:type="pct"/>
            <w:shd w:val="clear" w:color="auto" w:fill="FFFFFF"/>
          </w:tcPr>
          <w:p w14:paraId="7CCC1E84" w14:textId="77777777" w:rsidR="003015AE" w:rsidRPr="000B7330" w:rsidRDefault="003015AE" w:rsidP="0030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67" w:type="pct"/>
            <w:shd w:val="clear" w:color="auto" w:fill="auto"/>
          </w:tcPr>
          <w:p w14:paraId="3DBBAB75" w14:textId="38C47F77" w:rsidR="003015AE" w:rsidRPr="000B7330" w:rsidRDefault="00CF3F1C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5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</w:t>
            </w:r>
            <w:r w:rsidR="00301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295</w:t>
            </w:r>
          </w:p>
        </w:tc>
        <w:tc>
          <w:tcPr>
            <w:tcW w:w="139" w:type="pct"/>
            <w:shd w:val="clear" w:color="auto" w:fill="FFFFFF"/>
          </w:tcPr>
          <w:p w14:paraId="63AD8AEF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13B7CE17" w14:textId="0987E4E6" w:rsidR="003015AE" w:rsidRPr="000B7330" w:rsidRDefault="00CF3F1C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5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</w:t>
            </w:r>
            <w:r w:rsidR="00301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139" w:type="pct"/>
            <w:shd w:val="clear" w:color="auto" w:fill="FFFFFF"/>
          </w:tcPr>
          <w:p w14:paraId="0D6A04FA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374D9C46" w14:textId="69BAAEFF" w:rsidR="003015AE" w:rsidRPr="000B7330" w:rsidRDefault="00CF3F1C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  <w:r w:rsidR="00301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056</w:t>
            </w:r>
          </w:p>
        </w:tc>
        <w:tc>
          <w:tcPr>
            <w:tcW w:w="129" w:type="pct"/>
            <w:shd w:val="clear" w:color="auto" w:fill="FFFFFF"/>
          </w:tcPr>
          <w:p w14:paraId="3770FEC6" w14:textId="77777777" w:rsidR="003015AE" w:rsidRPr="000B7330" w:rsidRDefault="003015AE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FFFFFF"/>
          </w:tcPr>
          <w:p w14:paraId="04EAC780" w14:textId="52A2B86E" w:rsidR="003015AE" w:rsidRPr="000B7330" w:rsidRDefault="00CF3F1C" w:rsidP="00301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  <w:r w:rsidR="00301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723</w:t>
            </w:r>
          </w:p>
        </w:tc>
      </w:tr>
    </w:tbl>
    <w:p w14:paraId="5DEC67C8" w14:textId="77777777" w:rsidR="000A6834" w:rsidRDefault="000A6834" w:rsidP="000A6834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515642E4" w14:textId="77777777" w:rsidR="000A6834" w:rsidRDefault="000A6834" w:rsidP="000A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  <w:sz w:val="12"/>
          <w:szCs w:val="12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3"/>
        <w:gridCol w:w="1080"/>
        <w:gridCol w:w="239"/>
        <w:gridCol w:w="1122"/>
        <w:gridCol w:w="242"/>
        <w:gridCol w:w="1109"/>
        <w:gridCol w:w="267"/>
        <w:gridCol w:w="988"/>
      </w:tblGrid>
      <w:tr w:rsidR="000A6834" w:rsidRPr="000B7330" w14:paraId="55B762BB" w14:textId="77777777" w:rsidTr="00692BC5">
        <w:tc>
          <w:tcPr>
            <w:tcW w:w="2355" w:type="pct"/>
          </w:tcPr>
          <w:p w14:paraId="7550F97F" w14:textId="77777777" w:rsidR="000A6834" w:rsidRPr="000B7330" w:rsidRDefault="000A6834" w:rsidP="000A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0B733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79" w:type="pct"/>
            <w:gridSpan w:val="3"/>
            <w:tcBorders>
              <w:bottom w:val="single" w:sz="4" w:space="0" w:color="auto"/>
            </w:tcBorders>
          </w:tcPr>
          <w:p w14:paraId="3E8060B8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14:paraId="5E0B35C1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39" w:type="pct"/>
            <w:gridSpan w:val="3"/>
            <w:tcBorders>
              <w:bottom w:val="single" w:sz="4" w:space="0" w:color="auto"/>
            </w:tcBorders>
          </w:tcPr>
          <w:p w14:paraId="6F1A0ED1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A6834" w:rsidRPr="000B7330" w14:paraId="525FA8AA" w14:textId="77777777" w:rsidTr="00692BC5">
        <w:tc>
          <w:tcPr>
            <w:tcW w:w="2355" w:type="pct"/>
          </w:tcPr>
          <w:p w14:paraId="7753950B" w14:textId="3B61CD7B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0B7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5C89C387" w14:textId="184409C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2C1EE7B0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8AB1604" w14:textId="6E01CD52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7" w:type="pct"/>
          </w:tcPr>
          <w:p w14:paraId="16787172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5A4DBA9" w14:textId="4C4D4C7E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408BB38B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4A73AA78" w14:textId="580D1DD9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0A6834" w:rsidRPr="000B7330" w14:paraId="1B66F768" w14:textId="77777777" w:rsidTr="00692BC5">
        <w:tc>
          <w:tcPr>
            <w:tcW w:w="2355" w:type="pct"/>
          </w:tcPr>
          <w:p w14:paraId="3AD67140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45" w:type="pct"/>
            <w:gridSpan w:val="7"/>
          </w:tcPr>
          <w:p w14:paraId="4FC388E1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A6834" w:rsidRPr="000B7330" w14:paraId="48722B10" w14:textId="77777777" w:rsidTr="00692BC5">
        <w:tc>
          <w:tcPr>
            <w:tcW w:w="2355" w:type="pct"/>
          </w:tcPr>
          <w:p w14:paraId="582E1830" w14:textId="77777777" w:rsidR="000A6834" w:rsidRPr="000B7330" w:rsidRDefault="000A6834" w:rsidP="000A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7B62C73F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1782A59D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A1836E7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5DFEFE9A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A7A4D1D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0ED0BFA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00F169BD" w14:textId="77777777" w:rsidR="000A6834" w:rsidRPr="000B7330" w:rsidRDefault="000A6834" w:rsidP="000A6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E13DA" w:rsidRPr="000B7330" w14:paraId="0FBDB987" w14:textId="77777777" w:rsidTr="00692BC5">
        <w:tc>
          <w:tcPr>
            <w:tcW w:w="2355" w:type="pct"/>
          </w:tcPr>
          <w:p w14:paraId="5EEACF84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6" w:type="pct"/>
          </w:tcPr>
          <w:p w14:paraId="7127E3ED" w14:textId="0DCD5B8A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225FE74C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390D2C" w14:textId="290D826F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2BBB4486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40A5F7" w14:textId="19265FC6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330</w:t>
            </w:r>
            <w:r w:rsidR="0007367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041</w:t>
            </w:r>
          </w:p>
        </w:tc>
        <w:tc>
          <w:tcPr>
            <w:tcW w:w="140" w:type="pct"/>
          </w:tcPr>
          <w:p w14:paraId="2D2BD40A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05725F46" w14:textId="648538E3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111</w:t>
            </w:r>
            <w:r w:rsidR="00EE13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957</w:t>
            </w:r>
          </w:p>
        </w:tc>
      </w:tr>
      <w:tr w:rsidR="00EE13DA" w:rsidRPr="000B7330" w14:paraId="637BD38D" w14:textId="77777777" w:rsidTr="00692BC5">
        <w:tc>
          <w:tcPr>
            <w:tcW w:w="2355" w:type="pct"/>
          </w:tcPr>
          <w:p w14:paraId="7C833340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6" w:type="pct"/>
            <w:shd w:val="clear" w:color="auto" w:fill="auto"/>
          </w:tcPr>
          <w:p w14:paraId="50521BD4" w14:textId="1A3D7961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79027E56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FB59FC7" w14:textId="035F6DA1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25BF7CEC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3E28254E" w14:textId="451C4488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07367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858</w:t>
            </w:r>
          </w:p>
        </w:tc>
        <w:tc>
          <w:tcPr>
            <w:tcW w:w="140" w:type="pct"/>
            <w:shd w:val="clear" w:color="auto" w:fill="auto"/>
          </w:tcPr>
          <w:p w14:paraId="252BE453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1FE30677" w14:textId="10D852D7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E13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858</w:t>
            </w:r>
          </w:p>
        </w:tc>
      </w:tr>
      <w:tr w:rsidR="00EE13DA" w:rsidRPr="000B7330" w14:paraId="211EA05E" w14:textId="77777777" w:rsidTr="00692BC5">
        <w:tc>
          <w:tcPr>
            <w:tcW w:w="2355" w:type="pct"/>
          </w:tcPr>
          <w:p w14:paraId="206FBDA3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6" w:type="pct"/>
            <w:shd w:val="clear" w:color="auto" w:fill="auto"/>
          </w:tcPr>
          <w:p w14:paraId="79CAE1E4" w14:textId="43663336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7748D333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FDB309B" w14:textId="5BD9CAEF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56E4857F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17E23527" w14:textId="35E09419" w:rsidR="00EE13DA" w:rsidRPr="000B7330" w:rsidRDefault="007E3EA7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46,030</w:t>
            </w:r>
          </w:p>
        </w:tc>
        <w:tc>
          <w:tcPr>
            <w:tcW w:w="140" w:type="pct"/>
            <w:shd w:val="clear" w:color="auto" w:fill="auto"/>
          </w:tcPr>
          <w:p w14:paraId="5C1DCEBE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7E9123FD" w14:textId="1523F6C7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EE13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627</w:t>
            </w:r>
          </w:p>
        </w:tc>
      </w:tr>
      <w:tr w:rsidR="00EE13DA" w:rsidRPr="000B7330" w14:paraId="728220E0" w14:textId="77777777" w:rsidTr="00692BC5">
        <w:tc>
          <w:tcPr>
            <w:tcW w:w="2355" w:type="pct"/>
          </w:tcPr>
          <w:p w14:paraId="2EFAE894" w14:textId="77777777" w:rsidR="00EE13DA" w:rsidRPr="000B7330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6" w:type="pct"/>
            <w:shd w:val="clear" w:color="auto" w:fill="auto"/>
          </w:tcPr>
          <w:p w14:paraId="6AB9329B" w14:textId="42C78891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5DD75107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84C68E3" w14:textId="56BDFE90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1660A329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14601571" w14:textId="11857530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171</w:t>
            </w:r>
          </w:p>
        </w:tc>
        <w:tc>
          <w:tcPr>
            <w:tcW w:w="140" w:type="pct"/>
            <w:shd w:val="clear" w:color="auto" w:fill="auto"/>
          </w:tcPr>
          <w:p w14:paraId="452356B5" w14:textId="77777777" w:rsidR="00EE13DA" w:rsidRPr="000B7330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77C2429B" w14:textId="43DB8F2C" w:rsidR="00EE13DA" w:rsidRPr="000B7330" w:rsidRDefault="00CF3F1C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E13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777</w:t>
            </w:r>
          </w:p>
        </w:tc>
      </w:tr>
      <w:tr w:rsidR="0056348E" w:rsidRPr="000B7330" w14:paraId="663A0ECD" w14:textId="77777777" w:rsidTr="00692BC5">
        <w:tc>
          <w:tcPr>
            <w:tcW w:w="2355" w:type="pct"/>
          </w:tcPr>
          <w:p w14:paraId="05343939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6" w:type="pct"/>
            <w:shd w:val="clear" w:color="auto" w:fill="auto"/>
          </w:tcPr>
          <w:p w14:paraId="3F83FF52" w14:textId="7BCEF65E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45E6CECC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2983210" w14:textId="74DA4AFE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63C5745D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290E0AD9" w14:textId="232FA621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327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727</w:t>
            </w:r>
          </w:p>
        </w:tc>
        <w:tc>
          <w:tcPr>
            <w:tcW w:w="140" w:type="pct"/>
            <w:shd w:val="clear" w:color="auto" w:fill="auto"/>
          </w:tcPr>
          <w:p w14:paraId="1AC2F25D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43D890DC" w14:textId="38FB14A7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110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186</w:t>
            </w:r>
          </w:p>
        </w:tc>
      </w:tr>
      <w:tr w:rsidR="0056348E" w:rsidRPr="000B7330" w14:paraId="6A363359" w14:textId="77777777" w:rsidTr="00692BC5">
        <w:tc>
          <w:tcPr>
            <w:tcW w:w="2355" w:type="pct"/>
          </w:tcPr>
          <w:p w14:paraId="5C56C83B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6" w:type="pct"/>
            <w:shd w:val="clear" w:color="auto" w:fill="auto"/>
          </w:tcPr>
          <w:p w14:paraId="084C5FA5" w14:textId="4DCE703B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74FDF91B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E4A7B8A" w14:textId="2CEA1CE6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1A724B5B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2DC19CF4" w14:textId="7295A515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178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376</w:t>
            </w:r>
          </w:p>
        </w:tc>
        <w:tc>
          <w:tcPr>
            <w:tcW w:w="140" w:type="pct"/>
            <w:shd w:val="clear" w:color="auto" w:fill="auto"/>
          </w:tcPr>
          <w:p w14:paraId="77AF0DA3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11AB0D9E" w14:textId="5BB9DA78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923</w:t>
            </w:r>
          </w:p>
        </w:tc>
      </w:tr>
      <w:tr w:rsidR="0056348E" w:rsidRPr="000B7330" w14:paraId="2E7188B1" w14:textId="77777777" w:rsidTr="00692BC5">
        <w:tc>
          <w:tcPr>
            <w:tcW w:w="2355" w:type="pct"/>
          </w:tcPr>
          <w:p w14:paraId="3C5CCC14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6" w:type="pct"/>
            <w:shd w:val="clear" w:color="auto" w:fill="auto"/>
          </w:tcPr>
          <w:p w14:paraId="4F0DE093" w14:textId="03B4597C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626D41EA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4869809" w14:textId="7EA36ACF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0A834593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6910C3A2" w14:textId="6DBDF19A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429</w:t>
            </w:r>
          </w:p>
        </w:tc>
        <w:tc>
          <w:tcPr>
            <w:tcW w:w="140" w:type="pct"/>
            <w:shd w:val="clear" w:color="auto" w:fill="auto"/>
          </w:tcPr>
          <w:p w14:paraId="432E16A3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5A273D8F" w14:textId="32559486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255</w:t>
            </w:r>
          </w:p>
        </w:tc>
      </w:tr>
      <w:tr w:rsidR="0056348E" w:rsidRPr="000B7330" w14:paraId="4F8C231D" w14:textId="77777777" w:rsidTr="00D33E35">
        <w:tblPrEx>
          <w:shd w:val="clear" w:color="auto" w:fill="FFFFFF"/>
        </w:tblPrEx>
        <w:trPr>
          <w:trHeight w:val="74"/>
        </w:trPr>
        <w:tc>
          <w:tcPr>
            <w:tcW w:w="2355" w:type="pct"/>
            <w:shd w:val="clear" w:color="auto" w:fill="FFFFFF"/>
          </w:tcPr>
          <w:p w14:paraId="5495BDCC" w14:textId="77777777" w:rsidR="0056348E" w:rsidRPr="00D33E35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6" w:type="pct"/>
            <w:shd w:val="clear" w:color="auto" w:fill="FFFFFF"/>
          </w:tcPr>
          <w:p w14:paraId="0F9F309A" w14:textId="77777777" w:rsidR="0056348E" w:rsidRPr="00D33E35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6918303A" w14:textId="77777777" w:rsidR="0056348E" w:rsidRPr="00D33E35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5FFF0852" w14:textId="77777777" w:rsidR="0056348E" w:rsidRPr="00D33E35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55EF172B" w14:textId="77777777" w:rsidR="0056348E" w:rsidRPr="00D33E35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shd w:val="clear" w:color="auto" w:fill="FFFFFF"/>
          </w:tcPr>
          <w:p w14:paraId="50589D3E" w14:textId="77777777" w:rsidR="0056348E" w:rsidRPr="00D33E35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72953E71" w14:textId="77777777" w:rsidR="0056348E" w:rsidRPr="00D33E35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62897CF8" w14:textId="77777777" w:rsidR="0056348E" w:rsidRPr="00D33E35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56348E" w:rsidRPr="000B7330" w14:paraId="6AEA5572" w14:textId="77777777" w:rsidTr="00692BC5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4E2BF463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6" w:type="pct"/>
            <w:shd w:val="clear" w:color="auto" w:fill="FFFFFF"/>
          </w:tcPr>
          <w:p w14:paraId="074B668A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72A9772C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6A4DD848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476F2164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FFFFFF"/>
          </w:tcPr>
          <w:p w14:paraId="0D60CE00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55CB9337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7DDB8E2D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6348E" w:rsidRPr="000B7330" w14:paraId="45B77A62" w14:textId="77777777" w:rsidTr="00692BC5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3ADCF56B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6" w:type="pct"/>
            <w:shd w:val="clear" w:color="auto" w:fill="auto"/>
          </w:tcPr>
          <w:p w14:paraId="49BFDF37" w14:textId="2636E0C6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623</w:t>
            </w:r>
          </w:p>
        </w:tc>
        <w:tc>
          <w:tcPr>
            <w:tcW w:w="125" w:type="pct"/>
            <w:shd w:val="clear" w:color="auto" w:fill="FFFFFF"/>
          </w:tcPr>
          <w:p w14:paraId="60E3168C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02E4E356" w14:textId="02160FF1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948</w:t>
            </w:r>
          </w:p>
        </w:tc>
        <w:tc>
          <w:tcPr>
            <w:tcW w:w="127" w:type="pct"/>
            <w:shd w:val="clear" w:color="auto" w:fill="FFFFFF"/>
          </w:tcPr>
          <w:p w14:paraId="21F211FE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EA8F625" w14:textId="774A902C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175</w:t>
            </w:r>
          </w:p>
        </w:tc>
        <w:tc>
          <w:tcPr>
            <w:tcW w:w="140" w:type="pct"/>
            <w:shd w:val="clear" w:color="auto" w:fill="FFFFFF"/>
          </w:tcPr>
          <w:p w14:paraId="12F7D51E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48B7940C" w14:textId="2244C449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553</w:t>
            </w:r>
          </w:p>
        </w:tc>
      </w:tr>
      <w:tr w:rsidR="0056348E" w:rsidRPr="000B7330" w14:paraId="72A0FE44" w14:textId="77777777" w:rsidTr="00692BC5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2ADEDC44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6" w:type="pct"/>
            <w:shd w:val="clear" w:color="auto" w:fill="auto"/>
          </w:tcPr>
          <w:p w14:paraId="42B4EE4D" w14:textId="5A9316EE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241</w:t>
            </w:r>
          </w:p>
        </w:tc>
        <w:tc>
          <w:tcPr>
            <w:tcW w:w="125" w:type="pct"/>
            <w:shd w:val="clear" w:color="auto" w:fill="FFFFFF"/>
          </w:tcPr>
          <w:p w14:paraId="3226D265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16623F0A" w14:textId="1A54CB94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804</w:t>
            </w:r>
          </w:p>
        </w:tc>
        <w:tc>
          <w:tcPr>
            <w:tcW w:w="127" w:type="pct"/>
            <w:shd w:val="clear" w:color="auto" w:fill="FFFFFF"/>
          </w:tcPr>
          <w:p w14:paraId="52192E03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2B06F897" w14:textId="621E1F39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920</w:t>
            </w:r>
          </w:p>
        </w:tc>
        <w:tc>
          <w:tcPr>
            <w:tcW w:w="140" w:type="pct"/>
            <w:shd w:val="clear" w:color="auto" w:fill="FFFFFF"/>
          </w:tcPr>
          <w:p w14:paraId="457B87FB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2F1C7AD5" w14:textId="5A124CCF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664</w:t>
            </w:r>
          </w:p>
        </w:tc>
      </w:tr>
      <w:tr w:rsidR="0056348E" w:rsidRPr="000B7330" w14:paraId="541E9DA1" w14:textId="77777777" w:rsidTr="00692BC5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25475C15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66" w:type="pct"/>
            <w:shd w:val="clear" w:color="auto" w:fill="auto"/>
          </w:tcPr>
          <w:p w14:paraId="3DA46254" w14:textId="114B2ACB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531</w:t>
            </w:r>
          </w:p>
        </w:tc>
        <w:tc>
          <w:tcPr>
            <w:tcW w:w="125" w:type="pct"/>
            <w:shd w:val="clear" w:color="auto" w:fill="FFFFFF"/>
          </w:tcPr>
          <w:p w14:paraId="665CFC0B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183E0F6F" w14:textId="0B9AFA3C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760</w:t>
            </w:r>
          </w:p>
        </w:tc>
        <w:tc>
          <w:tcPr>
            <w:tcW w:w="127" w:type="pct"/>
            <w:shd w:val="clear" w:color="auto" w:fill="FFFFFF"/>
          </w:tcPr>
          <w:p w14:paraId="1FE2DC35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D26B0A6" w14:textId="37E66172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390</w:t>
            </w:r>
          </w:p>
        </w:tc>
        <w:tc>
          <w:tcPr>
            <w:tcW w:w="140" w:type="pct"/>
            <w:shd w:val="clear" w:color="auto" w:fill="FFFFFF"/>
          </w:tcPr>
          <w:p w14:paraId="3053B084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15A77420" w14:textId="242FD252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</w:p>
        </w:tc>
      </w:tr>
      <w:tr w:rsidR="0056348E" w:rsidRPr="000B7330" w14:paraId="57DC19AA" w14:textId="77777777" w:rsidTr="00692BC5">
        <w:tblPrEx>
          <w:shd w:val="clear" w:color="auto" w:fill="FFFFFF"/>
        </w:tblPrEx>
        <w:trPr>
          <w:trHeight w:val="380"/>
        </w:trPr>
        <w:tc>
          <w:tcPr>
            <w:tcW w:w="2355" w:type="pct"/>
            <w:shd w:val="clear" w:color="auto" w:fill="FFFFFF"/>
          </w:tcPr>
          <w:p w14:paraId="3592178F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66" w:type="pct"/>
            <w:shd w:val="clear" w:color="auto" w:fill="auto"/>
          </w:tcPr>
          <w:p w14:paraId="409E9C45" w14:textId="3FA1C344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25" w:type="pct"/>
            <w:shd w:val="clear" w:color="auto" w:fill="FFFFFF"/>
          </w:tcPr>
          <w:p w14:paraId="1FDDDC4F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/>
          </w:tcPr>
          <w:p w14:paraId="1D5982FD" w14:textId="3FD84D71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760</w:t>
            </w:r>
          </w:p>
        </w:tc>
        <w:tc>
          <w:tcPr>
            <w:tcW w:w="127" w:type="pct"/>
            <w:shd w:val="clear" w:color="auto" w:fill="FFFFFF"/>
          </w:tcPr>
          <w:p w14:paraId="0E02F7E8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22ED4A83" w14:textId="10CAC1AA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382</w:t>
            </w:r>
          </w:p>
        </w:tc>
        <w:tc>
          <w:tcPr>
            <w:tcW w:w="140" w:type="pct"/>
            <w:shd w:val="clear" w:color="auto" w:fill="FFFFFF"/>
          </w:tcPr>
          <w:p w14:paraId="04504528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1679C08A" w14:textId="05DC9BCD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269</w:t>
            </w:r>
          </w:p>
        </w:tc>
      </w:tr>
      <w:tr w:rsidR="0056348E" w:rsidRPr="000B7330" w14:paraId="52467332" w14:textId="77777777" w:rsidTr="00692BC5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31D17D0E" w14:textId="77777777" w:rsidR="0056348E" w:rsidRPr="000B7330" w:rsidRDefault="0056348E" w:rsidP="0056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6" w:type="pct"/>
            <w:shd w:val="clear" w:color="auto" w:fill="auto"/>
          </w:tcPr>
          <w:p w14:paraId="4CB743F3" w14:textId="4A40BEF8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460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046</w:t>
            </w:r>
          </w:p>
        </w:tc>
        <w:tc>
          <w:tcPr>
            <w:tcW w:w="125" w:type="pct"/>
            <w:shd w:val="clear" w:color="auto" w:fill="FFFFFF"/>
          </w:tcPr>
          <w:p w14:paraId="2DB68E28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F7855F1" w14:textId="46220DE4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603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181</w:t>
            </w:r>
          </w:p>
        </w:tc>
        <w:tc>
          <w:tcPr>
            <w:tcW w:w="127" w:type="pct"/>
            <w:shd w:val="clear" w:color="auto" w:fill="FFFFFF"/>
          </w:tcPr>
          <w:p w14:paraId="5685EE58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6B15801B" w14:textId="30C96ABE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084</w:t>
            </w:r>
          </w:p>
        </w:tc>
        <w:tc>
          <w:tcPr>
            <w:tcW w:w="140" w:type="pct"/>
            <w:shd w:val="clear" w:color="auto" w:fill="FFFFFF"/>
          </w:tcPr>
          <w:p w14:paraId="32E0795B" w14:textId="77777777" w:rsidR="0056348E" w:rsidRPr="000B7330" w:rsidRDefault="0056348E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689C611D" w14:textId="28687E07" w:rsidR="0056348E" w:rsidRPr="000B7330" w:rsidRDefault="00CF3F1C" w:rsidP="00563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 w:hanging="3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  <w:r w:rsidR="005634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627</w:t>
            </w:r>
          </w:p>
        </w:tc>
      </w:tr>
      <w:tr w:rsidR="00CF3F1C" w:rsidRPr="000B7330" w14:paraId="49FA185C" w14:textId="77777777" w:rsidTr="00692BC5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3C04A8FB" w14:textId="3BAB33FC" w:rsidR="00CF3F1C" w:rsidRPr="000B7330" w:rsidRDefault="00CF3F1C" w:rsidP="00CF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6" w:type="pct"/>
            <w:shd w:val="clear" w:color="auto" w:fill="auto"/>
          </w:tcPr>
          <w:p w14:paraId="19D386F8" w14:textId="31E87DC9" w:rsidR="00CF3F1C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222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21,087</w:t>
            </w:r>
          </w:p>
        </w:tc>
        <w:tc>
          <w:tcPr>
            <w:tcW w:w="125" w:type="pct"/>
            <w:shd w:val="clear" w:color="auto" w:fill="FFFFFF"/>
          </w:tcPr>
          <w:p w14:paraId="62ED8D24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E4C8EFF" w14:textId="187CA3B4" w:rsidR="00CF3F1C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222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/>
          </w:tcPr>
          <w:p w14:paraId="6A169C35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007399B7" w14:textId="336E7AF3" w:rsidR="00CF3F1C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1,135</w:t>
            </w:r>
          </w:p>
        </w:tc>
        <w:tc>
          <w:tcPr>
            <w:tcW w:w="140" w:type="pct"/>
            <w:shd w:val="clear" w:color="auto" w:fill="FFFFFF"/>
          </w:tcPr>
          <w:p w14:paraId="6DDCA9A4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4564E035" w14:textId="6926A363" w:rsidR="00CF3F1C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 w:hanging="3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CF3F1C" w:rsidRPr="000B7330" w14:paraId="0FCF218A" w14:textId="77777777" w:rsidTr="00D33E35">
        <w:tblPrEx>
          <w:shd w:val="clear" w:color="auto" w:fill="FFFFFF"/>
        </w:tblPrEx>
        <w:trPr>
          <w:trHeight w:val="65"/>
        </w:trPr>
        <w:tc>
          <w:tcPr>
            <w:tcW w:w="2355" w:type="pct"/>
            <w:shd w:val="clear" w:color="auto" w:fill="FFFFFF"/>
          </w:tcPr>
          <w:p w14:paraId="73BE20F3" w14:textId="77777777" w:rsidR="00CF3F1C" w:rsidRPr="00D33E35" w:rsidRDefault="00CF3F1C" w:rsidP="00CF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6002F7AC" w14:textId="77777777" w:rsidR="00CF3F1C" w:rsidRPr="00D33E35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6CE462D0" w14:textId="77777777" w:rsidR="00CF3F1C" w:rsidRPr="00D33E35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10AFC3E5" w14:textId="77777777" w:rsidR="00CF3F1C" w:rsidRPr="00D33E35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41FAE542" w14:textId="77777777" w:rsidR="00CF3F1C" w:rsidRPr="00D33E35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139F03D" w14:textId="77777777" w:rsidR="00CF3F1C" w:rsidRPr="00D33E35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36C23724" w14:textId="77777777" w:rsidR="00CF3F1C" w:rsidRPr="00D33E35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53CA37E5" w14:textId="77777777" w:rsidR="00CF3F1C" w:rsidRPr="00D33E35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CF3F1C" w:rsidRPr="000B7330" w14:paraId="744D916C" w14:textId="77777777" w:rsidTr="00692BC5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18465A57" w14:textId="77777777" w:rsidR="00CF3F1C" w:rsidRPr="000B7330" w:rsidRDefault="00CF3F1C" w:rsidP="00CF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6" w:type="pct"/>
            <w:shd w:val="clear" w:color="auto" w:fill="auto"/>
          </w:tcPr>
          <w:p w14:paraId="5E047FB7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6DA46D97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580D1917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09885C1A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4F4215A1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3544A691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25B6E3CA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F3F1C" w:rsidRPr="000B7330" w14:paraId="7891C1ED" w14:textId="77777777" w:rsidTr="00692BC5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5ED0E2A7" w14:textId="77777777" w:rsidR="00CF3F1C" w:rsidRPr="000B7330" w:rsidRDefault="00CF3F1C" w:rsidP="00CF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6" w:type="pct"/>
            <w:shd w:val="clear" w:color="auto" w:fill="auto"/>
          </w:tcPr>
          <w:p w14:paraId="0E941BC7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  <w:shd w:val="clear" w:color="auto" w:fill="FFFFFF"/>
          </w:tcPr>
          <w:p w14:paraId="62FA657A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3B13DE66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2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shd w:val="clear" w:color="auto" w:fill="FFFFFF"/>
          </w:tcPr>
          <w:p w14:paraId="0447CA2C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123A8AA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shd w:val="clear" w:color="auto" w:fill="FFFFFF"/>
          </w:tcPr>
          <w:p w14:paraId="600A61D0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09576386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F3F1C" w:rsidRPr="000B7330" w14:paraId="24C202E7" w14:textId="77777777" w:rsidTr="00692BC5">
        <w:tblPrEx>
          <w:shd w:val="clear" w:color="auto" w:fill="FFFFFF"/>
        </w:tblPrEx>
        <w:tc>
          <w:tcPr>
            <w:tcW w:w="2355" w:type="pct"/>
            <w:shd w:val="clear" w:color="auto" w:fill="FFFFFF"/>
          </w:tcPr>
          <w:p w14:paraId="0AC98E6C" w14:textId="77777777" w:rsidR="00CF3F1C" w:rsidRPr="000B7330" w:rsidRDefault="00CF3F1C" w:rsidP="00CF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66" w:type="pct"/>
            <w:shd w:val="clear" w:color="auto" w:fill="auto"/>
          </w:tcPr>
          <w:p w14:paraId="7169794F" w14:textId="22D49A88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119,669</w:t>
            </w:r>
          </w:p>
        </w:tc>
        <w:tc>
          <w:tcPr>
            <w:tcW w:w="125" w:type="pct"/>
            <w:shd w:val="clear" w:color="auto" w:fill="FFFFFF"/>
          </w:tcPr>
          <w:p w14:paraId="765FAEC0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FC0010C" w14:textId="481D74CA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106,370</w:t>
            </w:r>
          </w:p>
        </w:tc>
        <w:tc>
          <w:tcPr>
            <w:tcW w:w="127" w:type="pct"/>
            <w:shd w:val="clear" w:color="auto" w:fill="FFFFFF"/>
          </w:tcPr>
          <w:p w14:paraId="13F50899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3A5783E3" w14:textId="17FCED69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66,896</w:t>
            </w:r>
          </w:p>
        </w:tc>
        <w:tc>
          <w:tcPr>
            <w:tcW w:w="140" w:type="pct"/>
            <w:shd w:val="clear" w:color="auto" w:fill="FFFFFF"/>
          </w:tcPr>
          <w:p w14:paraId="4A6B7F0B" w14:textId="77777777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shd w:val="clear" w:color="auto" w:fill="FFFFFF"/>
          </w:tcPr>
          <w:p w14:paraId="18F5B233" w14:textId="0CC150FD" w:rsidR="00CF3F1C" w:rsidRPr="000B7330" w:rsidRDefault="00CF3F1C" w:rsidP="00CF3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57,232</w:t>
            </w:r>
          </w:p>
        </w:tc>
      </w:tr>
    </w:tbl>
    <w:p w14:paraId="62767F76" w14:textId="77777777" w:rsidR="0056348E" w:rsidRPr="00D33E35" w:rsidRDefault="0056348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E2042A8" w14:textId="4820EA45" w:rsidR="00804175" w:rsidRPr="001052C4" w:rsidRDefault="008041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30</w:t>
      </w:r>
      <w:r w:rsidR="0002126A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02126A" w:rsidRPr="000B733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845179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2563</w:t>
      </w:r>
      <w:r w:rsidR="00911E4A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และ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31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3F1C">
        <w:rPr>
          <w:rFonts w:asciiTheme="majorBidi" w:hAnsiTheme="majorBidi" w:cstheme="majorBidi"/>
          <w:sz w:val="30"/>
          <w:szCs w:val="30"/>
        </w:rPr>
        <w:t>2562</w:t>
      </w:r>
      <w:r w:rsidR="006747AE"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6AA03F2" w14:textId="036800F5" w:rsidR="00A241EE" w:rsidRPr="00D33E35" w:rsidRDefault="00A241E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67"/>
        <w:gridCol w:w="1082"/>
        <w:gridCol w:w="271"/>
        <w:gridCol w:w="1171"/>
        <w:gridCol w:w="271"/>
        <w:gridCol w:w="1168"/>
      </w:tblGrid>
      <w:tr w:rsidR="00911E4A" w:rsidRPr="001052C4" w14:paraId="794034AC" w14:textId="77777777" w:rsidTr="00073676">
        <w:tc>
          <w:tcPr>
            <w:tcW w:w="2216" w:type="pct"/>
          </w:tcPr>
          <w:p w14:paraId="3DEA573E" w14:textId="07337652" w:rsidR="00911E4A" w:rsidRPr="001052C4" w:rsidRDefault="00911E4A" w:rsidP="00BB524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6221C0EF" w14:textId="77777777" w:rsidR="00911E4A" w:rsidRPr="001052C4" w:rsidRDefault="00911E4A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43F381BE" w14:textId="77777777" w:rsidR="00911E4A" w:rsidRPr="001052C4" w:rsidRDefault="00911E4A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6FC52598" w14:textId="77777777" w:rsidR="00911E4A" w:rsidRPr="001052C4" w:rsidRDefault="00911E4A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179" w:rsidRPr="001052C4" w14:paraId="14A67E28" w14:textId="77777777" w:rsidTr="00D33E35">
        <w:tc>
          <w:tcPr>
            <w:tcW w:w="2216" w:type="pct"/>
          </w:tcPr>
          <w:p w14:paraId="7705503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21E27F02" w14:textId="508FE4E5" w:rsidR="00845179" w:rsidRPr="001052C4" w:rsidRDefault="0002126A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092F387C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396AED5" w14:textId="456C03D6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2" w:type="pct"/>
          </w:tcPr>
          <w:p w14:paraId="76BE0DA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741E8546" w14:textId="12FAB1ED" w:rsidR="00845179" w:rsidRPr="001052C4" w:rsidRDefault="0002126A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51EBC4E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CED3F69" w14:textId="20F76FD7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5179" w:rsidRPr="001052C4" w14:paraId="24FBAEA9" w14:textId="77777777" w:rsidTr="00D33E35">
        <w:tc>
          <w:tcPr>
            <w:tcW w:w="2216" w:type="pct"/>
          </w:tcPr>
          <w:p w14:paraId="2F319F73" w14:textId="5C4EE873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7" w:type="pct"/>
          </w:tcPr>
          <w:p w14:paraId="1DBEC716" w14:textId="549F4D0C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14:paraId="3AE8555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E1E7C83" w14:textId="1E641D44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729B973C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605DD7E" w14:textId="45C99B23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3A0F1EF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1249F2E" w14:textId="65A2F66B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45179" w:rsidRPr="001052C4" w14:paraId="1F3EEF50" w14:textId="77777777" w:rsidTr="00073676">
        <w:tc>
          <w:tcPr>
            <w:tcW w:w="2216" w:type="pct"/>
          </w:tcPr>
          <w:p w14:paraId="6668421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4" w:type="pct"/>
            <w:gridSpan w:val="7"/>
          </w:tcPr>
          <w:p w14:paraId="48BD3FA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174" w:rsidRPr="001052C4" w14:paraId="0B6A270B" w14:textId="77777777" w:rsidTr="00D33E35">
        <w:tc>
          <w:tcPr>
            <w:tcW w:w="2216" w:type="pct"/>
          </w:tcPr>
          <w:p w14:paraId="4C6F9226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  <w:shd w:val="clear" w:color="auto" w:fill="auto"/>
          </w:tcPr>
          <w:p w14:paraId="6F469D95" w14:textId="6F11F07A" w:rsidR="00001174" w:rsidRPr="001052C4" w:rsidRDefault="00E90B4E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3185EE9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8FDB4D5" w14:textId="3B143D0B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80F4552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CE32186" w14:textId="0C38EB6C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0736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  <w:tc>
          <w:tcPr>
            <w:tcW w:w="142" w:type="pct"/>
          </w:tcPr>
          <w:p w14:paraId="5089D723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30F422A" w14:textId="0F6E19DA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</w:tr>
      <w:tr w:rsidR="00001174" w:rsidRPr="001052C4" w14:paraId="71448575" w14:textId="77777777" w:rsidTr="00D33E35">
        <w:tc>
          <w:tcPr>
            <w:tcW w:w="2216" w:type="pct"/>
          </w:tcPr>
          <w:p w14:paraId="0268860D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7" w:type="pct"/>
            <w:shd w:val="clear" w:color="auto" w:fill="auto"/>
          </w:tcPr>
          <w:p w14:paraId="7EEB44E9" w14:textId="36306C0C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E90B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140" w:type="pct"/>
          </w:tcPr>
          <w:p w14:paraId="22BF949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AB4054D" w14:textId="33899BF6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  <w:tc>
          <w:tcPr>
            <w:tcW w:w="142" w:type="pct"/>
          </w:tcPr>
          <w:p w14:paraId="573C276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9C05862" w14:textId="45370B3D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736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</w:p>
        </w:tc>
        <w:tc>
          <w:tcPr>
            <w:tcW w:w="142" w:type="pct"/>
          </w:tcPr>
          <w:p w14:paraId="230B89C2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CB0AF5F" w14:textId="68589FD2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</w:tr>
      <w:tr w:rsidR="00001174" w:rsidRPr="001052C4" w14:paraId="43742AD9" w14:textId="77777777" w:rsidTr="00D33E35">
        <w:tc>
          <w:tcPr>
            <w:tcW w:w="2216" w:type="pct"/>
          </w:tcPr>
          <w:p w14:paraId="6CC0D150" w14:textId="39A8D1CB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AD4FC" w14:textId="6675B6D1" w:rsidR="00001174" w:rsidRPr="00E90B4E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E90B4E" w:rsidRPr="00E90B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  <w:tc>
          <w:tcPr>
            <w:tcW w:w="140" w:type="pct"/>
          </w:tcPr>
          <w:p w14:paraId="5239A92D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91C1731" w14:textId="561540F0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</w:p>
        </w:tc>
        <w:tc>
          <w:tcPr>
            <w:tcW w:w="142" w:type="pct"/>
          </w:tcPr>
          <w:p w14:paraId="15B25F3C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C4F9E" w14:textId="6F4224D1" w:rsidR="00001174" w:rsidRPr="00E90B4E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293</w:t>
            </w:r>
            <w:r w:rsidR="00073676" w:rsidRPr="00E90B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142" w:type="pct"/>
          </w:tcPr>
          <w:p w14:paraId="488763E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D104001" w14:textId="43E6F262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856</w:t>
            </w:r>
          </w:p>
        </w:tc>
      </w:tr>
      <w:tr w:rsidR="00911E4A" w:rsidRPr="001052C4" w14:paraId="3122426F" w14:textId="77777777" w:rsidTr="00073676">
        <w:tc>
          <w:tcPr>
            <w:tcW w:w="2216" w:type="pct"/>
          </w:tcPr>
          <w:p w14:paraId="473DC4F2" w14:textId="4FFB7EDE" w:rsidR="00911E4A" w:rsidRPr="001052C4" w:rsidRDefault="00911E4A" w:rsidP="00E26DD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27B94E15" w14:textId="77777777" w:rsidR="00911E4A" w:rsidRPr="001052C4" w:rsidRDefault="00911E4A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AF55120" w14:textId="77777777" w:rsidR="00911E4A" w:rsidRPr="001052C4" w:rsidRDefault="00911E4A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0035F5C5" w14:textId="77777777" w:rsidR="00911E4A" w:rsidRPr="001052C4" w:rsidRDefault="00911E4A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179" w:rsidRPr="001052C4" w14:paraId="7A87FAEE" w14:textId="77777777" w:rsidTr="00D33E35">
        <w:trPr>
          <w:trHeight w:val="335"/>
        </w:trPr>
        <w:tc>
          <w:tcPr>
            <w:tcW w:w="2216" w:type="pct"/>
          </w:tcPr>
          <w:p w14:paraId="0A5B7B30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291A0A6" w14:textId="28CBB58D" w:rsidR="00845179" w:rsidRPr="001052C4" w:rsidRDefault="0002126A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57CCF3B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CADC303" w14:textId="433500EA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2" w:type="pct"/>
          </w:tcPr>
          <w:p w14:paraId="611F31A4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04C03B9F" w14:textId="76EB5E1F" w:rsidR="00845179" w:rsidRPr="001052C4" w:rsidRDefault="0002126A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5DBBEA79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0D1F0824" w14:textId="7B7BB4B2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5179" w:rsidRPr="001052C4" w14:paraId="1BEDC18A" w14:textId="77777777" w:rsidTr="00D33E35">
        <w:trPr>
          <w:trHeight w:val="335"/>
        </w:trPr>
        <w:tc>
          <w:tcPr>
            <w:tcW w:w="2216" w:type="pct"/>
          </w:tcPr>
          <w:p w14:paraId="6764EC25" w14:textId="4A257E06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67" w:type="pct"/>
          </w:tcPr>
          <w:p w14:paraId="25C43EA7" w14:textId="1303FD23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14:paraId="74A4662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EEFB8B" w14:textId="3E13911A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2834F19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2241B00" w14:textId="4A2AA71D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0E2C81E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C7F5506" w14:textId="51DBC309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45179" w:rsidRPr="001052C4" w14:paraId="20F58F0A" w14:textId="77777777" w:rsidTr="00073676">
        <w:tc>
          <w:tcPr>
            <w:tcW w:w="2216" w:type="pct"/>
          </w:tcPr>
          <w:p w14:paraId="4DB282F5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4" w:type="pct"/>
            <w:gridSpan w:val="7"/>
          </w:tcPr>
          <w:p w14:paraId="5456CCA4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174" w:rsidRPr="001052C4" w14:paraId="5BD7DD94" w14:textId="77777777" w:rsidTr="00D33E35">
        <w:tc>
          <w:tcPr>
            <w:tcW w:w="2216" w:type="pct"/>
          </w:tcPr>
          <w:p w14:paraId="077D35D9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  <w:shd w:val="clear" w:color="auto" w:fill="auto"/>
          </w:tcPr>
          <w:p w14:paraId="698776AF" w14:textId="09EDD7B6" w:rsidR="00001174" w:rsidRPr="001052C4" w:rsidRDefault="0096264D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CE101E7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F12A4BB" w14:textId="1B68AEB8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9465B0B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B1FAF48" w14:textId="1E219F5D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="000736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  <w:tc>
          <w:tcPr>
            <w:tcW w:w="142" w:type="pct"/>
          </w:tcPr>
          <w:p w14:paraId="2994216B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</w:tcPr>
          <w:p w14:paraId="32D2CB8E" w14:textId="04EF9C4F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</w:p>
        </w:tc>
      </w:tr>
      <w:tr w:rsidR="00001174" w:rsidRPr="001052C4" w14:paraId="1C9647D6" w14:textId="77777777" w:rsidTr="00D33E35">
        <w:tc>
          <w:tcPr>
            <w:tcW w:w="2216" w:type="pct"/>
          </w:tcPr>
          <w:p w14:paraId="035C4C30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06E3839D" w14:textId="39B19ADB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962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  <w:tc>
          <w:tcPr>
            <w:tcW w:w="140" w:type="pct"/>
            <w:shd w:val="clear" w:color="auto" w:fill="auto"/>
          </w:tcPr>
          <w:p w14:paraId="613CDE0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771E6AA9" w14:textId="202AE640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142" w:type="pct"/>
            <w:shd w:val="clear" w:color="auto" w:fill="auto"/>
          </w:tcPr>
          <w:p w14:paraId="64EED778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39CCFD05" w14:textId="3F7CC867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736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142" w:type="pct"/>
          </w:tcPr>
          <w:p w14:paraId="08138E46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145C4A8" w14:textId="574A48DB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001174" w:rsidRPr="001052C4" w14:paraId="71E88D73" w14:textId="77777777" w:rsidTr="00D33E35">
        <w:tc>
          <w:tcPr>
            <w:tcW w:w="2216" w:type="pct"/>
          </w:tcPr>
          <w:p w14:paraId="6A601B9B" w14:textId="53EC14AD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FF24A" w14:textId="5FEACB01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9626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140" w:type="pct"/>
            <w:shd w:val="clear" w:color="auto" w:fill="auto"/>
          </w:tcPr>
          <w:p w14:paraId="72CEA05A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A819F" w14:textId="4C8E5D24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42" w:type="pct"/>
            <w:shd w:val="clear" w:color="auto" w:fill="auto"/>
          </w:tcPr>
          <w:p w14:paraId="6E7BA460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DDB35" w14:textId="5B647828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  <w:r w:rsidR="000736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</w:t>
            </w:r>
          </w:p>
        </w:tc>
        <w:tc>
          <w:tcPr>
            <w:tcW w:w="142" w:type="pct"/>
          </w:tcPr>
          <w:p w14:paraId="63AF3C1F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4A2501F" w14:textId="78EF0098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778</w:t>
            </w:r>
          </w:p>
        </w:tc>
      </w:tr>
    </w:tbl>
    <w:p w14:paraId="47F96E27" w14:textId="20F1CD58" w:rsidR="00911E4A" w:rsidRPr="00B36342" w:rsidRDefault="00911E4A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2"/>
        <w:gridCol w:w="990"/>
        <w:gridCol w:w="237"/>
        <w:gridCol w:w="1027"/>
        <w:gridCol w:w="273"/>
        <w:gridCol w:w="1084"/>
        <w:gridCol w:w="271"/>
        <w:gridCol w:w="1076"/>
        <w:gridCol w:w="271"/>
        <w:gridCol w:w="1160"/>
        <w:gridCol w:w="237"/>
        <w:gridCol w:w="1202"/>
      </w:tblGrid>
      <w:tr w:rsidR="009A1EDB" w:rsidRPr="001052C4" w14:paraId="4C08DDF0" w14:textId="77777777" w:rsidTr="00D33E35">
        <w:tc>
          <w:tcPr>
            <w:tcW w:w="898" w:type="pct"/>
          </w:tcPr>
          <w:p w14:paraId="191428C0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pct"/>
            <w:gridSpan w:val="3"/>
            <w:tcBorders>
              <w:bottom w:val="single" w:sz="4" w:space="0" w:color="auto"/>
            </w:tcBorders>
          </w:tcPr>
          <w:p w14:paraId="356C1190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0DEA838D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8" w:type="pct"/>
            <w:gridSpan w:val="7"/>
            <w:tcBorders>
              <w:bottom w:val="single" w:sz="4" w:space="0" w:color="auto"/>
            </w:tcBorders>
          </w:tcPr>
          <w:p w14:paraId="78C58193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EDB" w:rsidRPr="001052C4" w14:paraId="7DE13489" w14:textId="77777777" w:rsidTr="00D33E35">
        <w:tc>
          <w:tcPr>
            <w:tcW w:w="898" w:type="pct"/>
          </w:tcPr>
          <w:p w14:paraId="0B370BA5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59C6690B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BB8BC5D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91F0ECE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3" w:type="pct"/>
          </w:tcPr>
          <w:p w14:paraId="6787D890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18C0372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2" w:type="pct"/>
          </w:tcPr>
          <w:p w14:paraId="536D2546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1D3BC7BF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96AB1A5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D2DD6D1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5296DB87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070AE73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9A1EDB" w:rsidRPr="001052C4" w14:paraId="2C7EFA4F" w14:textId="77777777" w:rsidTr="00D33E35">
        <w:tc>
          <w:tcPr>
            <w:tcW w:w="898" w:type="pct"/>
          </w:tcPr>
          <w:p w14:paraId="43A965E7" w14:textId="77777777" w:rsidR="009A1EDB" w:rsidRPr="001052C4" w:rsidRDefault="009A1EDB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</w:tcPr>
          <w:p w14:paraId="54B73724" w14:textId="088D90F7" w:rsidR="009A1EDB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9A1EDB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4" w:type="pct"/>
          </w:tcPr>
          <w:p w14:paraId="13CB5352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A483233" w14:textId="74562EE8" w:rsidR="009A1EDB" w:rsidRPr="001052C4" w:rsidRDefault="0002126A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EBABE52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1D2429EE" w14:textId="060C81B7" w:rsidR="009A1EDB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9A1EDB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0F6956A5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572DC0D8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14C148F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EBD6F9E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346FC6AF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F25E996" w14:textId="60670A78" w:rsidR="009A1EDB" w:rsidRPr="001052C4" w:rsidRDefault="0002126A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A1EDB" w:rsidRPr="001052C4" w14:paraId="2FBE626C" w14:textId="77777777" w:rsidTr="00D33E35">
        <w:tc>
          <w:tcPr>
            <w:tcW w:w="898" w:type="pct"/>
          </w:tcPr>
          <w:p w14:paraId="1E5561DF" w14:textId="10FFDED4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19" w:type="pct"/>
          </w:tcPr>
          <w:p w14:paraId="4C987231" w14:textId="4D46DA92" w:rsidR="009A1EDB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4" w:type="pct"/>
          </w:tcPr>
          <w:p w14:paraId="0F6194E6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D99FFE4" w14:textId="4079BFB8" w:rsidR="009A1EDB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</w:tcPr>
          <w:p w14:paraId="07FA9A7C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3405338E" w14:textId="7CF96CEA" w:rsidR="009A1EDB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2" w:type="pct"/>
          </w:tcPr>
          <w:p w14:paraId="4697A461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289F641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2" w:type="pct"/>
          </w:tcPr>
          <w:p w14:paraId="41B8ED5C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E76C2C7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4" w:type="pct"/>
          </w:tcPr>
          <w:p w14:paraId="5D1B3CC2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8F6D10A" w14:textId="744CFD43" w:rsidR="009A1EDB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9A1EDB" w:rsidRPr="001052C4" w14:paraId="68818B20" w14:textId="77777777" w:rsidTr="00D33E35">
        <w:tc>
          <w:tcPr>
            <w:tcW w:w="898" w:type="pct"/>
          </w:tcPr>
          <w:p w14:paraId="35D29164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81" w:type="pct"/>
            <w:gridSpan w:val="3"/>
          </w:tcPr>
          <w:p w14:paraId="6A208018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43" w:type="pct"/>
          </w:tcPr>
          <w:p w14:paraId="7BDEFF98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78" w:type="pct"/>
            <w:gridSpan w:val="7"/>
          </w:tcPr>
          <w:p w14:paraId="3500531F" w14:textId="77777777" w:rsidR="009A1EDB" w:rsidRPr="001052C4" w:rsidRDefault="009A1EDB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E1B94" w:rsidRPr="001052C4" w14:paraId="094294DD" w14:textId="77777777" w:rsidTr="00D33E35">
        <w:tc>
          <w:tcPr>
            <w:tcW w:w="898" w:type="pct"/>
          </w:tcPr>
          <w:p w14:paraId="4CC333AD" w14:textId="77777777" w:rsidR="002E1B94" w:rsidRPr="001052C4" w:rsidRDefault="002E1B94" w:rsidP="002E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77A240A5" w14:textId="2C26E983" w:rsidR="002E1B94" w:rsidRPr="001052C4" w:rsidRDefault="00CF3F1C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E1B94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24" w:type="pct"/>
          </w:tcPr>
          <w:p w14:paraId="2697011D" w14:textId="77777777" w:rsidR="002E1B94" w:rsidRPr="001052C4" w:rsidRDefault="002E1B94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A128317" w14:textId="1E6FF868" w:rsidR="002E1B94" w:rsidRPr="001052C4" w:rsidRDefault="00CF3F1C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E1B94" w:rsidRPr="009037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43" w:type="pct"/>
          </w:tcPr>
          <w:p w14:paraId="033BBCC3" w14:textId="77777777" w:rsidR="002E1B94" w:rsidRPr="001052C4" w:rsidRDefault="002E1B94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25C5292F" w14:textId="4273AD46" w:rsidR="002E1B94" w:rsidRPr="001052C4" w:rsidRDefault="00CF3F1C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2E1B9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142" w:type="pct"/>
          </w:tcPr>
          <w:p w14:paraId="17C9A73A" w14:textId="77777777" w:rsidR="002E1B94" w:rsidRPr="001052C4" w:rsidRDefault="002E1B94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E211A90" w14:textId="0FB43C7E" w:rsidR="002E1B94" w:rsidRPr="009037A5" w:rsidRDefault="00CF3F1C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2E1B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</w:p>
        </w:tc>
        <w:tc>
          <w:tcPr>
            <w:tcW w:w="142" w:type="pct"/>
          </w:tcPr>
          <w:p w14:paraId="4704CC85" w14:textId="77777777" w:rsidR="002E1B94" w:rsidRPr="001052C4" w:rsidRDefault="002E1B94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E26EBBA" w14:textId="10D57ACA" w:rsidR="002E1B94" w:rsidRPr="001052C4" w:rsidRDefault="002E1B94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4" w:type="pct"/>
          </w:tcPr>
          <w:p w14:paraId="562DF724" w14:textId="77777777" w:rsidR="002E1B94" w:rsidRPr="001052C4" w:rsidRDefault="002E1B94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3C6EFF3D" w14:textId="62DBA49E" w:rsidR="002E1B94" w:rsidRPr="001052C4" w:rsidRDefault="002E1B94" w:rsidP="002E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2B9B7DB" w14:textId="39CF3516" w:rsidR="00845179" w:rsidRPr="00B36342" w:rsidRDefault="00845179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086"/>
        <w:gridCol w:w="271"/>
        <w:gridCol w:w="1111"/>
        <w:gridCol w:w="238"/>
        <w:gridCol w:w="1172"/>
        <w:gridCol w:w="257"/>
        <w:gridCol w:w="1163"/>
      </w:tblGrid>
      <w:tr w:rsidR="000D64A7" w:rsidRPr="001052C4" w14:paraId="0B98B352" w14:textId="77777777" w:rsidTr="00874A33">
        <w:tc>
          <w:tcPr>
            <w:tcW w:w="2220" w:type="pct"/>
          </w:tcPr>
          <w:p w14:paraId="492A1952" w14:textId="5695FA8C" w:rsidR="000D64A7" w:rsidRPr="001052C4" w:rsidRDefault="000D64A7" w:rsidP="00E26DD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 w:val="0"/>
              </w:rPr>
              <w:br w:type="page"/>
            </w:r>
          </w:p>
        </w:tc>
        <w:tc>
          <w:tcPr>
            <w:tcW w:w="1295" w:type="pct"/>
            <w:gridSpan w:val="3"/>
          </w:tcPr>
          <w:p w14:paraId="6F1A4630" w14:textId="77777777" w:rsidR="000D64A7" w:rsidRPr="001052C4" w:rsidRDefault="000D64A7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E0392C0" w14:textId="77777777" w:rsidR="000D64A7" w:rsidRPr="001052C4" w:rsidRDefault="000D64A7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4A21BE92" w14:textId="77777777" w:rsidR="000D64A7" w:rsidRPr="001052C4" w:rsidRDefault="000D64A7" w:rsidP="00E26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179" w:rsidRPr="001052C4" w14:paraId="79AE84EC" w14:textId="77777777" w:rsidTr="00874A33">
        <w:trPr>
          <w:trHeight w:val="335"/>
        </w:trPr>
        <w:tc>
          <w:tcPr>
            <w:tcW w:w="2220" w:type="pct"/>
          </w:tcPr>
          <w:p w14:paraId="7C2400D1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C403C54" w14:textId="429F2A57" w:rsidR="00845179" w:rsidRPr="001052C4" w:rsidRDefault="0002126A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1757134C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28C079B" w14:textId="0198FCB1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5" w:type="pct"/>
          </w:tcPr>
          <w:p w14:paraId="510C733D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65ADD243" w14:textId="0F882303" w:rsidR="00845179" w:rsidRPr="001052C4" w:rsidRDefault="0002126A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586842C8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2D6E8D2" w14:textId="022CB36B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5179" w:rsidRPr="001052C4" w14:paraId="7C22D12B" w14:textId="77777777" w:rsidTr="00874A33">
        <w:trPr>
          <w:trHeight w:val="335"/>
        </w:trPr>
        <w:tc>
          <w:tcPr>
            <w:tcW w:w="2220" w:type="pct"/>
          </w:tcPr>
          <w:p w14:paraId="372E3A43" w14:textId="4111D2E0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0" w:type="pct"/>
          </w:tcPr>
          <w:p w14:paraId="037DDECE" w14:textId="0BDB51A9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0ED93CBC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FBBF1B" w14:textId="45244C38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5" w:type="pct"/>
          </w:tcPr>
          <w:p w14:paraId="5ADF3B3C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0F05120" w14:textId="630E0992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" w:type="pct"/>
          </w:tcPr>
          <w:p w14:paraId="5E651AC8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7C1428C" w14:textId="7C0BBEA0" w:rsidR="00845179" w:rsidRPr="001052C4" w:rsidRDefault="00CF3F1C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45179" w:rsidRPr="001052C4" w14:paraId="22B953A9" w14:textId="77777777" w:rsidTr="00073676">
        <w:tc>
          <w:tcPr>
            <w:tcW w:w="2220" w:type="pct"/>
          </w:tcPr>
          <w:p w14:paraId="5EBF566E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0" w:type="pct"/>
            <w:gridSpan w:val="7"/>
          </w:tcPr>
          <w:p w14:paraId="6D63A4E2" w14:textId="77777777" w:rsidR="00845179" w:rsidRPr="001052C4" w:rsidRDefault="00845179" w:rsidP="00E2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174" w:rsidRPr="001052C4" w14:paraId="26F391EB" w14:textId="77777777" w:rsidTr="00874A33">
        <w:tc>
          <w:tcPr>
            <w:tcW w:w="2220" w:type="pct"/>
          </w:tcPr>
          <w:p w14:paraId="3ACB410D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</w:tcPr>
          <w:p w14:paraId="228B7494" w14:textId="35E182F1" w:rsidR="00001174" w:rsidRPr="001052C4" w:rsidRDefault="006A7D03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B0417F9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47188CDD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3E0D939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33FA1881" w14:textId="1CB15A6E" w:rsidR="00001174" w:rsidRPr="001052C4" w:rsidRDefault="00CF3F1C" w:rsidP="00073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135" w:type="pct"/>
          </w:tcPr>
          <w:p w14:paraId="1C8ADA91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5EFAE04" w14:textId="4F17DEF0" w:rsidR="00001174" w:rsidRPr="001052C4" w:rsidRDefault="00CF3F1C" w:rsidP="00073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  <w:tr w:rsidR="00001174" w:rsidRPr="001052C4" w14:paraId="23D52957" w14:textId="77777777" w:rsidTr="00874A33">
        <w:tc>
          <w:tcPr>
            <w:tcW w:w="2220" w:type="pct"/>
          </w:tcPr>
          <w:p w14:paraId="69319C44" w14:textId="77777777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F44C9E0" w14:textId="4141AA0B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6A7D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  <w:tc>
          <w:tcPr>
            <w:tcW w:w="142" w:type="pct"/>
            <w:shd w:val="clear" w:color="auto" w:fill="auto"/>
          </w:tcPr>
          <w:p w14:paraId="7D0162CC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93836CD" w14:textId="47A01A34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125" w:type="pct"/>
            <w:shd w:val="clear" w:color="auto" w:fill="auto"/>
          </w:tcPr>
          <w:p w14:paraId="3C9B38B4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9DB3040" w14:textId="23F9994E" w:rsidR="00001174" w:rsidRPr="001052C4" w:rsidRDefault="00CF3F1C" w:rsidP="00073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736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  <w:tc>
          <w:tcPr>
            <w:tcW w:w="135" w:type="pct"/>
          </w:tcPr>
          <w:p w14:paraId="58D6DF70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646C3DF" w14:textId="3E1DEFEF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001174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001174" w:rsidRPr="001052C4" w14:paraId="428D21F0" w14:textId="77777777" w:rsidTr="00874A33">
        <w:tc>
          <w:tcPr>
            <w:tcW w:w="2220" w:type="pct"/>
          </w:tcPr>
          <w:p w14:paraId="32FA0B32" w14:textId="780E5899" w:rsidR="00001174" w:rsidRPr="001052C4" w:rsidRDefault="00001174" w:rsidP="000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C3955" w14:textId="629F6FF9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="006A7D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</w:t>
            </w:r>
          </w:p>
        </w:tc>
        <w:tc>
          <w:tcPr>
            <w:tcW w:w="142" w:type="pct"/>
            <w:shd w:val="clear" w:color="auto" w:fill="auto"/>
          </w:tcPr>
          <w:p w14:paraId="4780463F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3CCF5" w14:textId="7D25F298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125" w:type="pct"/>
            <w:shd w:val="clear" w:color="auto" w:fill="auto"/>
          </w:tcPr>
          <w:p w14:paraId="55AAA653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B9765" w14:textId="623C04B6" w:rsidR="00001174" w:rsidRPr="001052C4" w:rsidRDefault="00CF3F1C" w:rsidP="00073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736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135" w:type="pct"/>
          </w:tcPr>
          <w:p w14:paraId="4DABBDFB" w14:textId="77777777" w:rsidR="00001174" w:rsidRPr="001052C4" w:rsidRDefault="00001174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0A41A2D" w14:textId="4674B01B" w:rsidR="00001174" w:rsidRPr="001052C4" w:rsidRDefault="00CF3F1C" w:rsidP="00001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001174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  <w:tr w:rsidR="00874A33" w:rsidRPr="001052C4" w14:paraId="0C2C10A1" w14:textId="77777777" w:rsidTr="00874A33">
        <w:tc>
          <w:tcPr>
            <w:tcW w:w="2220" w:type="pct"/>
          </w:tcPr>
          <w:p w14:paraId="0BD02EAC" w14:textId="77777777" w:rsidR="00874A33" w:rsidRPr="001052C4" w:rsidRDefault="00874A33" w:rsidP="0087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4C9B3D26" w14:textId="6DA0B652" w:rsidR="00874A33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7A85AB46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75089FC7" w14:textId="02540DC3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66E67F2A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33A9616C" w14:textId="488DC890" w:rsidR="00874A33" w:rsidRPr="00577711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040B4D0C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40976C8C" w14:textId="76417761" w:rsidR="00874A33" w:rsidRPr="00577711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4A33" w:rsidRPr="001052C4" w14:paraId="17703BB4" w14:textId="77777777" w:rsidTr="00874A33">
        <w:tc>
          <w:tcPr>
            <w:tcW w:w="2220" w:type="pct"/>
          </w:tcPr>
          <w:p w14:paraId="04E4FFCB" w14:textId="24974240" w:rsidR="00874A33" w:rsidRPr="001052C4" w:rsidRDefault="00874A33" w:rsidP="0087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0" w:type="pct"/>
            <w:shd w:val="clear" w:color="auto" w:fill="auto"/>
          </w:tcPr>
          <w:p w14:paraId="6035CF42" w14:textId="4CAED206" w:rsidR="00874A33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0B5CFFE1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09D1199B" w14:textId="79585481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5D011FF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0A4F3071" w14:textId="37E222A8" w:rsidR="00874A33" w:rsidRPr="00577711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1B02197F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3A98EAB0" w14:textId="497F68BE" w:rsidR="00874A33" w:rsidRPr="00577711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4A33" w:rsidRPr="001052C4" w14:paraId="6194DD28" w14:textId="77777777" w:rsidTr="00874A33">
        <w:tc>
          <w:tcPr>
            <w:tcW w:w="2220" w:type="pct"/>
          </w:tcPr>
          <w:p w14:paraId="6F169B30" w14:textId="77777777" w:rsidR="00874A33" w:rsidRPr="001052C4" w:rsidRDefault="00874A33" w:rsidP="0087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  <w:shd w:val="clear" w:color="auto" w:fill="auto"/>
          </w:tcPr>
          <w:p w14:paraId="1AC062A4" w14:textId="6C35865E" w:rsidR="00874A33" w:rsidRPr="00577711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4A33" w:rsidRPr="001052C4" w14:paraId="37996DA6" w14:textId="77777777" w:rsidTr="00874A33">
        <w:tc>
          <w:tcPr>
            <w:tcW w:w="2220" w:type="pct"/>
          </w:tcPr>
          <w:p w14:paraId="305D7EBA" w14:textId="77777777" w:rsidR="00874A33" w:rsidRPr="001052C4" w:rsidRDefault="00874A33" w:rsidP="0087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</w:tcPr>
          <w:p w14:paraId="0DD36A95" w14:textId="3744DF46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2AC94C6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31D41DB6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184A849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4938C8D8" w14:textId="30FED458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3,006</w:t>
            </w:r>
          </w:p>
        </w:tc>
        <w:tc>
          <w:tcPr>
            <w:tcW w:w="135" w:type="pct"/>
          </w:tcPr>
          <w:p w14:paraId="227DD585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50751AFE" w14:textId="3C9DF2E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874A33" w:rsidRPr="001052C4" w14:paraId="29996E15" w14:textId="77777777" w:rsidTr="00874A33">
        <w:tc>
          <w:tcPr>
            <w:tcW w:w="2220" w:type="pct"/>
          </w:tcPr>
          <w:p w14:paraId="141037F3" w14:textId="77777777" w:rsidR="00874A33" w:rsidRPr="001052C4" w:rsidRDefault="00874A33" w:rsidP="0087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D3F130F" w14:textId="41517851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173,582</w:t>
            </w:r>
          </w:p>
        </w:tc>
        <w:tc>
          <w:tcPr>
            <w:tcW w:w="142" w:type="pct"/>
            <w:shd w:val="clear" w:color="auto" w:fill="auto"/>
          </w:tcPr>
          <w:p w14:paraId="07CAFF9E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1BD09B9" w14:textId="1E0BF19A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  <w:tc>
          <w:tcPr>
            <w:tcW w:w="125" w:type="pct"/>
            <w:shd w:val="clear" w:color="auto" w:fill="auto"/>
          </w:tcPr>
          <w:p w14:paraId="1C2AAFF6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CAD3B39" w14:textId="179DEF3A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20,244</w:t>
            </w:r>
          </w:p>
        </w:tc>
        <w:tc>
          <w:tcPr>
            <w:tcW w:w="135" w:type="pct"/>
          </w:tcPr>
          <w:p w14:paraId="0CC5BECB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935375B" w14:textId="0293CFA1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874A33" w:rsidRPr="001052C4" w14:paraId="13DE4CF4" w14:textId="77777777" w:rsidTr="00874A33">
        <w:tc>
          <w:tcPr>
            <w:tcW w:w="2220" w:type="pct"/>
          </w:tcPr>
          <w:p w14:paraId="7E20F52A" w14:textId="77777777" w:rsidR="00874A33" w:rsidRPr="001052C4" w:rsidRDefault="00874A33" w:rsidP="00874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A4EC8" w14:textId="04385541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173,582</w:t>
            </w:r>
          </w:p>
        </w:tc>
        <w:tc>
          <w:tcPr>
            <w:tcW w:w="142" w:type="pct"/>
            <w:shd w:val="clear" w:color="auto" w:fill="auto"/>
          </w:tcPr>
          <w:p w14:paraId="765D38AD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445DF" w14:textId="1B5A729D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125" w:type="pct"/>
            <w:shd w:val="clear" w:color="auto" w:fill="auto"/>
          </w:tcPr>
          <w:p w14:paraId="4909741F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8A9B3" w14:textId="16CAC9A9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23,250</w:t>
            </w:r>
          </w:p>
        </w:tc>
        <w:tc>
          <w:tcPr>
            <w:tcW w:w="135" w:type="pct"/>
          </w:tcPr>
          <w:p w14:paraId="6952E2BC" w14:textId="77777777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BD134AB" w14:textId="4ABECA21" w:rsidR="00874A33" w:rsidRPr="001052C4" w:rsidRDefault="00874A33" w:rsidP="00874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</w:t>
            </w:r>
          </w:p>
        </w:tc>
      </w:tr>
    </w:tbl>
    <w:p w14:paraId="4B7678B2" w14:textId="5C70B7C3" w:rsidR="00363608" w:rsidRDefault="00363608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6982B" w14:textId="0E488BC8" w:rsidR="00D33E35" w:rsidRDefault="00D33E35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72956" w14:textId="77777777" w:rsidR="00D33E35" w:rsidRPr="001052C4" w:rsidRDefault="00D33E35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1219"/>
        <w:gridCol w:w="270"/>
        <w:gridCol w:w="1129"/>
        <w:gridCol w:w="241"/>
        <w:gridCol w:w="1217"/>
        <w:gridCol w:w="270"/>
        <w:gridCol w:w="1196"/>
      </w:tblGrid>
      <w:tr w:rsidR="00724CC3" w:rsidRPr="001052C4" w14:paraId="76386EBD" w14:textId="77777777" w:rsidTr="00845179">
        <w:tc>
          <w:tcPr>
            <w:tcW w:w="2123" w:type="pct"/>
          </w:tcPr>
          <w:p w14:paraId="3697DE2C" w14:textId="77777777" w:rsidR="00724CC3" w:rsidRPr="001052C4" w:rsidRDefault="00724CC3" w:rsidP="006044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 w:val="0"/>
                <w:bCs w:val="0"/>
              </w:rPr>
              <w:lastRenderedPageBreak/>
              <w:br w:type="page"/>
            </w:r>
          </w:p>
        </w:tc>
        <w:tc>
          <w:tcPr>
            <w:tcW w:w="1359" w:type="pct"/>
            <w:gridSpan w:val="3"/>
          </w:tcPr>
          <w:p w14:paraId="7B331F3D" w14:textId="77777777" w:rsidR="00724CC3" w:rsidRPr="001052C4" w:rsidRDefault="00724CC3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73425E85" w14:textId="77777777" w:rsidR="00724CC3" w:rsidRPr="001052C4" w:rsidRDefault="00724CC3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5430FBCB" w14:textId="77777777" w:rsidR="00724CC3" w:rsidRPr="001052C4" w:rsidRDefault="00724CC3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179" w:rsidRPr="001052C4" w14:paraId="53F6C524" w14:textId="77777777" w:rsidTr="00845179">
        <w:trPr>
          <w:trHeight w:val="335"/>
        </w:trPr>
        <w:tc>
          <w:tcPr>
            <w:tcW w:w="2123" w:type="pct"/>
          </w:tcPr>
          <w:p w14:paraId="6DFD3A4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26B0912D" w14:textId="5327C175" w:rsidR="00845179" w:rsidRPr="001052C4" w:rsidRDefault="0002126A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5EBE42C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415183F" w14:textId="31499BBF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5" w:type="pct"/>
          </w:tcPr>
          <w:p w14:paraId="7850130F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32F80F0D" w14:textId="1B7A0F1A" w:rsidR="00845179" w:rsidRPr="001052C4" w:rsidRDefault="0002126A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71662F13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828E56F" w14:textId="4F59361F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5179" w:rsidRPr="001052C4" w14:paraId="6E2A3D80" w14:textId="77777777" w:rsidTr="00845179">
        <w:trPr>
          <w:trHeight w:val="335"/>
        </w:trPr>
        <w:tc>
          <w:tcPr>
            <w:tcW w:w="2123" w:type="pct"/>
          </w:tcPr>
          <w:p w14:paraId="3CB7C1BC" w14:textId="28B51004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33" w:type="pct"/>
          </w:tcPr>
          <w:p w14:paraId="70901832" w14:textId="0586DBED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14:paraId="62FD1A4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2E59652" w14:textId="70368900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5" w:type="pct"/>
          </w:tcPr>
          <w:p w14:paraId="5CC485AE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493F65" w14:textId="6D4AB135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14:paraId="6712081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9CC501D" w14:textId="11395B99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45179" w:rsidRPr="001052C4" w14:paraId="5F9E0A2A" w14:textId="77777777" w:rsidTr="00845179">
        <w:tc>
          <w:tcPr>
            <w:tcW w:w="2123" w:type="pct"/>
          </w:tcPr>
          <w:p w14:paraId="658656F3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7" w:type="pct"/>
            <w:gridSpan w:val="7"/>
          </w:tcPr>
          <w:p w14:paraId="6DC2A76E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179" w:rsidRPr="001052C4" w14:paraId="0BF87D2D" w14:textId="77777777" w:rsidTr="00845179">
        <w:tc>
          <w:tcPr>
            <w:tcW w:w="2123" w:type="pct"/>
          </w:tcPr>
          <w:p w14:paraId="4555881D" w14:textId="3FF71135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3" w:type="pct"/>
            <w:shd w:val="clear" w:color="auto" w:fill="auto"/>
          </w:tcPr>
          <w:p w14:paraId="7D53A9F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DAC0BA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1C47ABA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491296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shd w:val="clear" w:color="auto" w:fill="auto"/>
          </w:tcPr>
          <w:p w14:paraId="4FEDC79B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700F5CD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</w:tcPr>
          <w:p w14:paraId="1868EA7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5179" w:rsidRPr="001052C4" w14:paraId="1971D57D" w14:textId="77777777" w:rsidTr="00845179">
        <w:tc>
          <w:tcPr>
            <w:tcW w:w="2123" w:type="pct"/>
          </w:tcPr>
          <w:p w14:paraId="4CF8D9FA" w14:textId="0179FD2D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01CF3B2B" w14:textId="5D4372F4" w:rsidR="00845179" w:rsidRPr="001052C4" w:rsidRDefault="00CF3F1C" w:rsidP="009B6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="009B62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</w:p>
        </w:tc>
        <w:tc>
          <w:tcPr>
            <w:tcW w:w="140" w:type="pct"/>
            <w:shd w:val="clear" w:color="auto" w:fill="auto"/>
          </w:tcPr>
          <w:p w14:paraId="061D90F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374E9A3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D7E011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5FC9BDB" w14:textId="54457964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E5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140" w:type="pct"/>
          </w:tcPr>
          <w:p w14:paraId="06F40BDC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B77AE98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45179" w:rsidRPr="001052C4" w14:paraId="6CDF45A0" w14:textId="77777777" w:rsidTr="00845179">
        <w:tc>
          <w:tcPr>
            <w:tcW w:w="2123" w:type="pct"/>
          </w:tcPr>
          <w:p w14:paraId="6C9C111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3A48B36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1217C05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343B042E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71C172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</w:tcPr>
          <w:p w14:paraId="6BB00C3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5BD1F29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054B638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5179" w:rsidRPr="001052C4" w14:paraId="25FA5C89" w14:textId="77777777" w:rsidTr="00845179">
        <w:tc>
          <w:tcPr>
            <w:tcW w:w="2123" w:type="pct"/>
          </w:tcPr>
          <w:p w14:paraId="1FE362DD" w14:textId="00C0CEF6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3" w:type="pct"/>
            <w:shd w:val="clear" w:color="auto" w:fill="auto"/>
          </w:tcPr>
          <w:p w14:paraId="71548BA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537F726B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5B55556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3BA24C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shd w:val="clear" w:color="auto" w:fill="auto"/>
          </w:tcPr>
          <w:p w14:paraId="4722211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35C42C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</w:tcPr>
          <w:p w14:paraId="05799FF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5179" w:rsidRPr="001052C4" w14:paraId="2AB82EB8" w14:textId="77777777" w:rsidTr="00845179">
        <w:tc>
          <w:tcPr>
            <w:tcW w:w="2123" w:type="pct"/>
          </w:tcPr>
          <w:p w14:paraId="11E8D118" w14:textId="3FF26743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2BAA4E2D" w14:textId="274F476D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546</w:t>
            </w:r>
            <w:r w:rsidR="009B62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</w:p>
        </w:tc>
        <w:tc>
          <w:tcPr>
            <w:tcW w:w="140" w:type="pct"/>
            <w:shd w:val="clear" w:color="auto" w:fill="auto"/>
          </w:tcPr>
          <w:p w14:paraId="3F85E0A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0E073085" w14:textId="34EB7BD3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4DD225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727BADD6" w14:textId="307F102D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6E5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140" w:type="pct"/>
          </w:tcPr>
          <w:p w14:paraId="0DC8CE1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6B976986" w14:textId="3C7FA45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E914884" w14:textId="51FAA798" w:rsidR="00F21D96" w:rsidRPr="001052C4" w:rsidRDefault="00F21D96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6"/>
        <w:gridCol w:w="990"/>
        <w:gridCol w:w="239"/>
        <w:gridCol w:w="1029"/>
        <w:gridCol w:w="274"/>
        <w:gridCol w:w="1079"/>
        <w:gridCol w:w="445"/>
        <w:gridCol w:w="1167"/>
        <w:gridCol w:w="270"/>
        <w:gridCol w:w="1169"/>
        <w:gridCol w:w="239"/>
        <w:gridCol w:w="1204"/>
      </w:tblGrid>
      <w:tr w:rsidR="004809D6" w:rsidRPr="001052C4" w14:paraId="57BFCC93" w14:textId="77777777" w:rsidTr="00D33E35">
        <w:tc>
          <w:tcPr>
            <w:tcW w:w="793" w:type="pct"/>
          </w:tcPr>
          <w:p w14:paraId="1539C15B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pct"/>
            <w:gridSpan w:val="3"/>
            <w:tcBorders>
              <w:bottom w:val="single" w:sz="4" w:space="0" w:color="auto"/>
            </w:tcBorders>
          </w:tcPr>
          <w:p w14:paraId="63BB763B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14:paraId="29B39BCA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  <w:tcBorders>
              <w:bottom w:val="single" w:sz="4" w:space="0" w:color="auto"/>
            </w:tcBorders>
          </w:tcPr>
          <w:p w14:paraId="6A6C4C80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E35" w:rsidRPr="001052C4" w14:paraId="57EC0131" w14:textId="77777777" w:rsidTr="00D33E35">
        <w:tc>
          <w:tcPr>
            <w:tcW w:w="793" w:type="pct"/>
          </w:tcPr>
          <w:p w14:paraId="741809D4" w14:textId="77777777" w:rsidR="004809D6" w:rsidRPr="001052C4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93DEF78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3818A656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24B1FF9F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2" w:type="pct"/>
          </w:tcPr>
          <w:p w14:paraId="5BA82A16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5D637817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231" w:type="pct"/>
          </w:tcPr>
          <w:p w14:paraId="4C02EBFD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27241663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" w:type="pct"/>
          </w:tcPr>
          <w:p w14:paraId="2E7BA6C3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8B955AA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591837E4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11251D91" w14:textId="77777777" w:rsidR="004809D6" w:rsidRPr="001052C4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D33E35" w:rsidRPr="001052C4" w14:paraId="3BC8B80E" w14:textId="77777777" w:rsidTr="00D33E35">
        <w:tc>
          <w:tcPr>
            <w:tcW w:w="793" w:type="pct"/>
          </w:tcPr>
          <w:p w14:paraId="13F6938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" w:type="pct"/>
          </w:tcPr>
          <w:p w14:paraId="7585D2D7" w14:textId="02DA7087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4" w:type="pct"/>
          </w:tcPr>
          <w:p w14:paraId="29F6828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0FA8221" w14:textId="3272BC96" w:rsidR="00845179" w:rsidRPr="001052C4" w:rsidRDefault="0002126A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555F2D5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3F5A43AF" w14:textId="6DFE8A92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1" w:type="pct"/>
          </w:tcPr>
          <w:p w14:paraId="04E3607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21F7E76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E7458A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107974B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1E7EF12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06F68E96" w14:textId="4751D0B1" w:rsidR="00845179" w:rsidRPr="001052C4" w:rsidRDefault="0002126A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D33E35" w:rsidRPr="001052C4" w14:paraId="381B90B4" w14:textId="77777777" w:rsidTr="00D33E35">
        <w:tc>
          <w:tcPr>
            <w:tcW w:w="793" w:type="pct"/>
          </w:tcPr>
          <w:p w14:paraId="1E49C755" w14:textId="31EF3AB8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14" w:type="pct"/>
          </w:tcPr>
          <w:p w14:paraId="0F70BDFB" w14:textId="03006EB3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4" w:type="pct"/>
          </w:tcPr>
          <w:p w14:paraId="7334FF3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532F507F" w14:textId="14D253B4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2" w:type="pct"/>
          </w:tcPr>
          <w:p w14:paraId="592FF37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1F9C52E8" w14:textId="6CBA1897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31" w:type="pct"/>
          </w:tcPr>
          <w:p w14:paraId="4B2561FA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742C8989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0" w:type="pct"/>
          </w:tcPr>
          <w:p w14:paraId="6BA5452D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3E5BCBA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4" w:type="pct"/>
          </w:tcPr>
          <w:p w14:paraId="62A0ACB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490DF923" w14:textId="67BEC898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845179" w:rsidRPr="001052C4" w14:paraId="301D438A" w14:textId="77777777" w:rsidTr="00D33E35">
        <w:tc>
          <w:tcPr>
            <w:tcW w:w="793" w:type="pct"/>
          </w:tcPr>
          <w:p w14:paraId="148B0CD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2" w:type="pct"/>
            <w:gridSpan w:val="3"/>
          </w:tcPr>
          <w:p w14:paraId="3577E6C6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42" w:type="pct"/>
          </w:tcPr>
          <w:p w14:paraId="53DD17E4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93" w:type="pct"/>
            <w:gridSpan w:val="7"/>
          </w:tcPr>
          <w:p w14:paraId="63EA5720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33E35" w:rsidRPr="001052C4" w14:paraId="3E2F86D6" w14:textId="77777777" w:rsidTr="00D33E35">
        <w:tc>
          <w:tcPr>
            <w:tcW w:w="793" w:type="pct"/>
          </w:tcPr>
          <w:p w14:paraId="6DB4C19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4" w:type="pct"/>
          </w:tcPr>
          <w:p w14:paraId="4A73FAD3" w14:textId="50254954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45179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24" w:type="pct"/>
          </w:tcPr>
          <w:p w14:paraId="5E6A4E63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F4E0EB9" w14:textId="0E0A4BCD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E1B94" w:rsidRPr="00105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42" w:type="pct"/>
          </w:tcPr>
          <w:p w14:paraId="6097921E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31CD6A9B" w14:textId="4A6E7BB6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419</w:t>
            </w:r>
            <w:r w:rsidR="00845179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231" w:type="pct"/>
            <w:vMerge w:val="restart"/>
          </w:tcPr>
          <w:p w14:paraId="307F90C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28E10ACA" w14:textId="18F4B1A6" w:rsidR="00845179" w:rsidRPr="00EF25EE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2E1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670</w:t>
            </w:r>
            <w:r w:rsidR="002E1B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041</w:t>
            </w:r>
          </w:p>
        </w:tc>
        <w:tc>
          <w:tcPr>
            <w:tcW w:w="140" w:type="pct"/>
            <w:vMerge w:val="restart"/>
          </w:tcPr>
          <w:p w14:paraId="5C67B695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11D44BBF" w14:textId="719179E2" w:rsidR="00845179" w:rsidRPr="001052C4" w:rsidRDefault="002E1B94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4" w:type="pct"/>
            <w:vMerge w:val="restart"/>
          </w:tcPr>
          <w:p w14:paraId="186A9B28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4CCF0CEC" w14:textId="34651CAF" w:rsidR="00845179" w:rsidRPr="001052C4" w:rsidRDefault="00CF3F1C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540</w:t>
            </w:r>
            <w:r w:rsidR="002E1B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  <w:tr w:rsidR="00845179" w:rsidRPr="001052C4" w14:paraId="24FCFA2E" w14:textId="77777777" w:rsidTr="00D33E35">
        <w:tc>
          <w:tcPr>
            <w:tcW w:w="1964" w:type="pct"/>
            <w:gridSpan w:val="4"/>
          </w:tcPr>
          <w:p w14:paraId="4054960F" w14:textId="734559EB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080DA0E2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0DE1B301" w14:textId="0AB595ED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1" w:type="pct"/>
            <w:vMerge/>
          </w:tcPr>
          <w:p w14:paraId="269CE9FB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CC919FF" w14:textId="161DA7A8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  <w:vMerge/>
          </w:tcPr>
          <w:p w14:paraId="79F74757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bottom w:val="nil"/>
            </w:tcBorders>
          </w:tcPr>
          <w:p w14:paraId="1E78D09D" w14:textId="2D32EF93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  <w:vMerge/>
          </w:tcPr>
          <w:p w14:paraId="1BE7E231" w14:textId="77777777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29DD2C65" w14:textId="6C73AFFA" w:rsidR="00845179" w:rsidRPr="001052C4" w:rsidRDefault="00845179" w:rsidP="00845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18655DF9" w14:textId="77777777" w:rsidR="006518C5" w:rsidRPr="001052C4" w:rsidRDefault="006518C5" w:rsidP="00651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sz w:val="30"/>
          <w:szCs w:val="30"/>
          <w:lang w:val="th-TH"/>
        </w:rPr>
      </w:pPr>
    </w:p>
    <w:p w14:paraId="73E35A29" w14:textId="77777777" w:rsidR="006518C5" w:rsidRPr="001052C4" w:rsidRDefault="006518C5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</w:pPr>
    </w:p>
    <w:p w14:paraId="420153A9" w14:textId="77777777" w:rsidR="006518C5" w:rsidRPr="001052C4" w:rsidRDefault="006518C5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</w:pPr>
    </w:p>
    <w:p w14:paraId="4A41929C" w14:textId="7406C004" w:rsidR="006518C5" w:rsidRPr="001052C4" w:rsidRDefault="006518C5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  <w:sectPr w:rsidR="006518C5" w:rsidRPr="001052C4" w:rsidSect="00B71D9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356FD97F" w14:textId="211DDC1B" w:rsidR="00DF2FC6" w:rsidRPr="001052C4" w:rsidRDefault="00DB7FDA" w:rsidP="009745D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3E56BE99" w14:textId="77777777" w:rsidR="00BB5244" w:rsidRPr="001052C4" w:rsidRDefault="00BB5244" w:rsidP="00BB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</w:tblGrid>
      <w:tr w:rsidR="006C7F10" w:rsidRPr="001052C4" w14:paraId="49DAD907" w14:textId="77777777" w:rsidTr="006104F0">
        <w:trPr>
          <w:trHeight w:hRule="exact" w:val="316"/>
          <w:tblHeader/>
        </w:trPr>
        <w:tc>
          <w:tcPr>
            <w:tcW w:w="1620" w:type="dxa"/>
          </w:tcPr>
          <w:p w14:paraId="20DACE06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51E78E0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2332D3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0" w:type="dxa"/>
            <w:gridSpan w:val="23"/>
          </w:tcPr>
          <w:p w14:paraId="4561893E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7F10" w:rsidRPr="001052C4" w14:paraId="0A7712D4" w14:textId="77777777" w:rsidTr="006104F0">
        <w:trPr>
          <w:trHeight w:hRule="exact" w:val="687"/>
          <w:tblHeader/>
        </w:trPr>
        <w:tc>
          <w:tcPr>
            <w:tcW w:w="1620" w:type="dxa"/>
          </w:tcPr>
          <w:p w14:paraId="6BC4C2A6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66C43BA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6F264A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3B077AE6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2902AB1E" w14:textId="2FBEB0AC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66B550B" w14:textId="418C76B3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A7B36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4595E5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942C69" w14:textId="77777777" w:rsidR="006C7F10" w:rsidRPr="001052C4" w:rsidDel="0068544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789728" w14:textId="77777777" w:rsidR="006C7F10" w:rsidRPr="001052C4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</w:tcPr>
          <w:p w14:paraId="094B994D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44C231" w14:textId="77777777" w:rsidR="006C7F10" w:rsidRPr="001052C4" w:rsidDel="0068544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DA9383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59EDE4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0833D9" w14:textId="77777777" w:rsidR="006C7F10" w:rsidRPr="001052C4" w:rsidRDefault="006C7F10" w:rsidP="00BB52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B9D497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1D66A5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F78DD9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09A9BA" w14:textId="77777777" w:rsidR="006C7F10" w:rsidRPr="001052C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C133FD" w14:textId="3A75F5C6" w:rsidR="006C7F10" w:rsidRPr="001052C4" w:rsidRDefault="006C7F10" w:rsidP="006C7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  <w:p w14:paraId="6FF44E91" w14:textId="6C4C6072" w:rsidR="006C7F10" w:rsidRPr="001052C4" w:rsidRDefault="006C7F10" w:rsidP="006C7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CF7B3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CF7B33" w:rsidRPr="001052C4" w14:paraId="7D00508F" w14:textId="77777777" w:rsidTr="006104F0">
        <w:trPr>
          <w:trHeight w:hRule="exact" w:val="316"/>
          <w:tblHeader/>
        </w:trPr>
        <w:tc>
          <w:tcPr>
            <w:tcW w:w="3240" w:type="dxa"/>
            <w:gridSpan w:val="2"/>
          </w:tcPr>
          <w:p w14:paraId="151A1620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5CD2F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8ED743D" w14:textId="713E220A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914524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8164F06" w14:textId="784EB7FF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5AE23D98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61D4B3" w14:textId="3D3EF7B7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29A0C2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0090220" w14:textId="5D140EDB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54A362AF" w14:textId="77777777" w:rsidR="00CF7B33" w:rsidRPr="001052C4" w:rsidRDefault="00CF7B33" w:rsidP="00CF7B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B0DC458" w14:textId="4C31D7C2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32259A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0D989A4" w14:textId="0FA07507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64824CCA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5C8D718" w14:textId="3A218122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F09B45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81811C" w14:textId="0DBC9FDB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3C42B6E2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6EE047" w14:textId="39302690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9EFE60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918902" w14:textId="389FF726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5641ED4A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A390860" w14:textId="5C211FBD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031235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5DE5219" w14:textId="05105EAB" w:rsidR="00CF7B33" w:rsidRPr="001052C4" w:rsidRDefault="00CF3F1C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CF7B33" w:rsidRPr="001052C4" w14:paraId="56F192FE" w14:textId="77777777" w:rsidTr="006104F0">
        <w:trPr>
          <w:trHeight w:hRule="exact" w:val="316"/>
          <w:tblHeader/>
        </w:trPr>
        <w:tc>
          <w:tcPr>
            <w:tcW w:w="3240" w:type="dxa"/>
            <w:gridSpan w:val="2"/>
          </w:tcPr>
          <w:p w14:paraId="7A6356DC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5D5EEA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0F2215" w14:textId="30B554C0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</w:tcPr>
          <w:p w14:paraId="2F9B48C3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431F1A" w14:textId="49845869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10D2679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89DDE1" w14:textId="5E5AF321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</w:tcPr>
          <w:p w14:paraId="6411C632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ED549E" w14:textId="37BC9EB1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63D3ECD1" w14:textId="77777777" w:rsidR="00CF7B33" w:rsidRPr="001052C4" w:rsidRDefault="00CF7B33" w:rsidP="00CF7B3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30E956" w14:textId="74D58569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</w:tcPr>
          <w:p w14:paraId="73747928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58E978" w14:textId="7EBCFBC2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C0176D6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38CC34" w14:textId="1C94FADB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</w:tcPr>
          <w:p w14:paraId="50FEC646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094E09" w14:textId="158507A3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5038A9B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E94643" w14:textId="243248F8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</w:tcPr>
          <w:p w14:paraId="273925AC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670D34" w14:textId="3DC93655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A7255F0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F57AE0F" w14:textId="14BE2830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</w:tcPr>
          <w:p w14:paraId="01BD2F13" w14:textId="77777777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C3932A" w14:textId="6E2A6FF4" w:rsidR="00CF7B33" w:rsidRPr="001052C4" w:rsidRDefault="00CF7B33" w:rsidP="00CF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845179" w:rsidRPr="001052C4" w14:paraId="60D5A981" w14:textId="77777777" w:rsidTr="006104F0">
        <w:trPr>
          <w:trHeight w:hRule="exact" w:val="316"/>
          <w:tblHeader/>
        </w:trPr>
        <w:tc>
          <w:tcPr>
            <w:tcW w:w="3240" w:type="dxa"/>
            <w:gridSpan w:val="2"/>
          </w:tcPr>
          <w:p w14:paraId="6A3BC78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53BB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A19582" w14:textId="04DCBE27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CF1599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06ECFE" w14:textId="3B270F1E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6EBE9EE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E384A0" w14:textId="7A6C788A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063AD4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FBCE70" w14:textId="2FA77D1D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292BA7B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CE9351" w14:textId="51CFEC36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1F650D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88D7DF" w14:textId="600D46E3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09CE589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292C69" w14:textId="65ADCA25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299A1A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DB0731" w14:textId="0A9B2A4F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FAFAAE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3B6FE7" w14:textId="4DABFEE7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040B5A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84AA9E" w14:textId="7DBFA2DF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2592540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9AE6835" w14:textId="7317DE66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2E0A70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746F10" w14:textId="41729B37" w:rsidR="00845179" w:rsidRPr="001052C4" w:rsidRDefault="00CF3F1C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845179" w:rsidRPr="001052C4" w14:paraId="00F8EE89" w14:textId="77777777" w:rsidTr="006104F0">
        <w:trPr>
          <w:trHeight w:hRule="exact" w:val="316"/>
          <w:tblHeader/>
        </w:trPr>
        <w:tc>
          <w:tcPr>
            <w:tcW w:w="1620" w:type="dxa"/>
          </w:tcPr>
          <w:p w14:paraId="101F891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4DB1D0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133219D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19D62D1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10170" w:type="dxa"/>
            <w:gridSpan w:val="20"/>
          </w:tcPr>
          <w:p w14:paraId="6DE4E38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052C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45179" w:rsidRPr="001052C4" w14:paraId="03E72B7F" w14:textId="77777777" w:rsidTr="006104F0">
        <w:trPr>
          <w:trHeight w:hRule="exact" w:val="316"/>
        </w:trPr>
        <w:tc>
          <w:tcPr>
            <w:tcW w:w="1620" w:type="dxa"/>
          </w:tcPr>
          <w:p w14:paraId="68E3BE6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040D78CD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491B65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50D3EE2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8325A0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EB507B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F6391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F9355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052D3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1F64B08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95EB5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CA2EF57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C4AF2E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18131A2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59D6F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599782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384F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B313A9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A2AA6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D6FCD3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209FB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F9CA03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B9BF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65C780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76729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F1641C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5179" w:rsidRPr="001052C4" w14:paraId="34431F40" w14:textId="77777777" w:rsidTr="006104F0">
        <w:trPr>
          <w:trHeight w:hRule="exact" w:val="316"/>
        </w:trPr>
        <w:tc>
          <w:tcPr>
            <w:tcW w:w="1620" w:type="dxa"/>
          </w:tcPr>
          <w:p w14:paraId="567C4854" w14:textId="3858EA7B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 ออฟฟิศเมท</w:t>
            </w:r>
          </w:p>
        </w:tc>
        <w:tc>
          <w:tcPr>
            <w:tcW w:w="1620" w:type="dxa"/>
          </w:tcPr>
          <w:p w14:paraId="78EFAA4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</w:t>
            </w:r>
          </w:p>
        </w:tc>
        <w:tc>
          <w:tcPr>
            <w:tcW w:w="270" w:type="dxa"/>
          </w:tcPr>
          <w:p w14:paraId="4D250DB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18BC91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AAD9C1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4A156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24756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BB8A77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FE53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DC276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E160CE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4BA15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7A678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E2212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D1F765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0AD96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42B49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17920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48CED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34A4F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AA5A4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56EE0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F642E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E71993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710CCF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A95149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2C419F3B" w14:textId="77777777" w:rsidTr="006104F0">
        <w:trPr>
          <w:trHeight w:hRule="exact" w:val="316"/>
        </w:trPr>
        <w:tc>
          <w:tcPr>
            <w:tcW w:w="1620" w:type="dxa"/>
          </w:tcPr>
          <w:p w14:paraId="00E8BA85" w14:textId="3D21F132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7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ไทย) จำกัด</w:t>
            </w:r>
          </w:p>
        </w:tc>
        <w:tc>
          <w:tcPr>
            <w:tcW w:w="1620" w:type="dxa"/>
          </w:tcPr>
          <w:p w14:paraId="429A97F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  <w:p w14:paraId="7B4838E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BB3BA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5EB425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5DD07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122CA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4900C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AB0A06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06407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E5210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2FE72D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C46B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26302B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6C1BE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76EBD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438F0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297D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17277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50A67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0FE91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E2CD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BAF5E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78181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4162F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7F0BB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4F23E0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10D31B5C" w14:textId="77777777" w:rsidTr="006104F0">
        <w:trPr>
          <w:trHeight w:hRule="exact" w:val="316"/>
        </w:trPr>
        <w:tc>
          <w:tcPr>
            <w:tcW w:w="1620" w:type="dxa"/>
          </w:tcPr>
          <w:p w14:paraId="0E12978B" w14:textId="49CCA1D1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6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เดิมชื่อ บริษัท    </w:t>
            </w:r>
          </w:p>
        </w:tc>
        <w:tc>
          <w:tcPr>
            <w:tcW w:w="1620" w:type="dxa"/>
          </w:tcPr>
          <w:p w14:paraId="62D65597" w14:textId="488A01D1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ในรูปแบบหน้าร้าน</w:t>
            </w:r>
          </w:p>
        </w:tc>
        <w:tc>
          <w:tcPr>
            <w:tcW w:w="270" w:type="dxa"/>
          </w:tcPr>
          <w:p w14:paraId="1F5DFEF2" w14:textId="77777777" w:rsidR="00845179" w:rsidRPr="001052C4" w:rsidRDefault="00845179" w:rsidP="00845179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40A53B7" w14:textId="77777777" w:rsidR="00845179" w:rsidRPr="001052C4" w:rsidRDefault="00845179" w:rsidP="00845179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B3A9076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C4D7CF" w14:textId="77777777" w:rsidR="00845179" w:rsidRPr="001052C4" w:rsidRDefault="00845179" w:rsidP="00845179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97EAF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11E5D4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EE1CB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CFF50A" w14:textId="77777777" w:rsidR="00845179" w:rsidRPr="001052C4" w:rsidRDefault="00845179" w:rsidP="00845179">
            <w:pPr>
              <w:pStyle w:val="acctfourfigures"/>
              <w:tabs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DF85DB2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2F401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B9B42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4200A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21075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23D00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EF74B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CFC0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3D5BE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AFB921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01F9E9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150AC2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4A9BE0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4AD3B0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A7F5B0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890008" w14:textId="77777777" w:rsidR="00845179" w:rsidRPr="001052C4" w:rsidRDefault="00845179" w:rsidP="00845179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77E7FCEB" w14:textId="77777777" w:rsidTr="006104F0">
        <w:trPr>
          <w:trHeight w:hRule="exact" w:val="316"/>
        </w:trPr>
        <w:tc>
          <w:tcPr>
            <w:tcW w:w="1620" w:type="dxa"/>
          </w:tcPr>
          <w:p w14:paraId="0DCD5F4F" w14:textId="018E79A4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7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ออฟฟิซ คลับ (ไทย)</w:t>
            </w:r>
          </w:p>
        </w:tc>
        <w:tc>
          <w:tcPr>
            <w:tcW w:w="1620" w:type="dxa"/>
          </w:tcPr>
          <w:p w14:paraId="1ACE06BC" w14:textId="191D00AD" w:rsidR="00845179" w:rsidRPr="001052C4" w:rsidRDefault="00EF3092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และผ่านระบบ </w:t>
            </w:r>
          </w:p>
        </w:tc>
        <w:tc>
          <w:tcPr>
            <w:tcW w:w="270" w:type="dxa"/>
          </w:tcPr>
          <w:p w14:paraId="32F2B41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3F4B193" w14:textId="4795FAFB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4D239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5BA490" w14:textId="452C17B3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C4E51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5951605" w14:textId="5356D4BC" w:rsidR="00845179" w:rsidRPr="001052C4" w:rsidRDefault="00845179" w:rsidP="0084517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37A8AE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302FB1" w14:textId="542CBCE1" w:rsidR="00845179" w:rsidRPr="001052C4" w:rsidRDefault="00845179" w:rsidP="0084517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A2565E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D82F69" w14:textId="3FD4722B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C9FB21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814D71" w14:textId="316D0E90" w:rsidR="00845179" w:rsidRPr="001052C4" w:rsidRDefault="00845179" w:rsidP="008451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84BD6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62A142" w14:textId="4AB8DFC3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D14B7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4858E4" w14:textId="457593EE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86DBB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7A736B3" w14:textId="53B79901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EA2E3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FCE9B9" w14:textId="676CCB13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9F38F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A58747B" w14:textId="57836955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E7960F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8A7645" w14:textId="50869EB5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E13DA" w:rsidRPr="001052C4" w14:paraId="6A9907B9" w14:textId="77777777" w:rsidTr="006104F0">
        <w:trPr>
          <w:trHeight w:hRule="exact" w:val="316"/>
        </w:trPr>
        <w:tc>
          <w:tcPr>
            <w:tcW w:w="1620" w:type="dxa"/>
          </w:tcPr>
          <w:p w14:paraId="47FF3AD0" w14:textId="35AA5979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25801C0D" w14:textId="32FD0584" w:rsidR="00EE13DA" w:rsidRPr="001052C4" w:rsidRDefault="00EF3092" w:rsidP="00EE13DA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Call-center</w:t>
            </w:r>
          </w:p>
        </w:tc>
        <w:tc>
          <w:tcPr>
            <w:tcW w:w="270" w:type="dxa"/>
          </w:tcPr>
          <w:p w14:paraId="3EC0D412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06949CF8" w14:textId="01AC7661" w:rsidR="00EE13DA" w:rsidRPr="001052C4" w:rsidRDefault="00CF3F1C" w:rsidP="00EE13D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E569530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A603AB" w14:textId="79A3BE28" w:rsidR="00EE13DA" w:rsidRPr="001052C4" w:rsidRDefault="00CF3F1C" w:rsidP="00EE13D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DE7778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3E28AE1" w14:textId="5BC99B6C" w:rsidR="00EE13DA" w:rsidRPr="001052C4" w:rsidRDefault="00CF3F1C" w:rsidP="00EE13D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691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54F6C31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A70BD2" w14:textId="53C24A85" w:rsidR="00EE13DA" w:rsidRPr="001052C4" w:rsidRDefault="00CF3F1C" w:rsidP="00EE13DA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691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387D2F30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880B3F" w14:textId="3DE511B0" w:rsidR="00EE13DA" w:rsidRPr="001052C4" w:rsidRDefault="00CF3F1C" w:rsidP="00EE13D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3F243C50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2AAD64" w14:textId="2DBE0F32" w:rsidR="00EE13DA" w:rsidRPr="001052C4" w:rsidRDefault="00CF3F1C" w:rsidP="00EE13DA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3C4AB77C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6DE817" w14:textId="7C2E2C67" w:rsidR="00EE13DA" w:rsidRPr="001052C4" w:rsidRDefault="00EE13DA" w:rsidP="00EE13DA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6D7E3E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90D9BB" w14:textId="45FF6D92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FDA02B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F6652A" w14:textId="5E94E7A9" w:rsidR="00EE13DA" w:rsidRPr="001052C4" w:rsidRDefault="00CF3F1C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7193EA6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944BDB" w14:textId="2F49EE1F" w:rsidR="00EE13DA" w:rsidRPr="001052C4" w:rsidRDefault="00CF3F1C" w:rsidP="00EE13D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1E2EF3B1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A478CB2" w14:textId="78533CEF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5ED2F6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74058BD" w14:textId="71F786A4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13DA" w:rsidRPr="001052C4" w14:paraId="192057E4" w14:textId="77777777" w:rsidTr="006104F0">
        <w:trPr>
          <w:trHeight w:hRule="exact" w:val="191"/>
        </w:trPr>
        <w:tc>
          <w:tcPr>
            <w:tcW w:w="1620" w:type="dxa"/>
          </w:tcPr>
          <w:p w14:paraId="19DECAFE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1E436D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8E08A4" w14:textId="77777777" w:rsidR="00EE13DA" w:rsidRPr="001052C4" w:rsidRDefault="00EE13DA" w:rsidP="00EE13DA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35EE8692" w14:textId="77777777" w:rsidR="00EE13DA" w:rsidRPr="001052C4" w:rsidRDefault="00EE13DA" w:rsidP="00EE13DA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AD66C8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4CD509" w14:textId="77777777" w:rsidR="00EE13DA" w:rsidRPr="001052C4" w:rsidRDefault="00EE13DA" w:rsidP="00EE13DA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956D98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69A4A50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821E70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A9F7F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9BF1C3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96B6E8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3F3BFD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147C79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  <w:tab w:val="decimal" w:pos="57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1F7D2BE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5CCA58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CB6D9B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38B2C5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2EF2C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A249382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3BCC8D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230D65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0C5C32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DD1C8B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9CC4C1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7350C2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E13DA" w:rsidRPr="001052C4" w14:paraId="6EBEEEA3" w14:textId="77777777" w:rsidTr="006104F0">
        <w:trPr>
          <w:trHeight w:hRule="exact" w:val="316"/>
        </w:trPr>
        <w:tc>
          <w:tcPr>
            <w:tcW w:w="1620" w:type="dxa"/>
          </w:tcPr>
          <w:p w14:paraId="08D874E3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บีทูเอส จำกัด</w:t>
            </w:r>
          </w:p>
        </w:tc>
        <w:tc>
          <w:tcPr>
            <w:tcW w:w="1620" w:type="dxa"/>
          </w:tcPr>
          <w:p w14:paraId="7308DEA3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จำหน่ายเครื่องเขียน</w:t>
            </w:r>
          </w:p>
        </w:tc>
        <w:tc>
          <w:tcPr>
            <w:tcW w:w="270" w:type="dxa"/>
          </w:tcPr>
          <w:p w14:paraId="0B91D65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4D8F284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DCAF26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382370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B4695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239E66E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49C9CC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CF8E0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C8839D9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20001E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3B140E9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140575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  <w:tab w:val="decimal" w:pos="57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522390A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F2FED0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2644A9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24CBBA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8919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7E5FA5D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C29795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3DE1C8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0B8768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2565AC7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E54E6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8FD76A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E13DA" w:rsidRPr="001052C4" w14:paraId="6FCA8FB4" w14:textId="77777777" w:rsidTr="006104F0">
        <w:trPr>
          <w:trHeight w:hRule="exact" w:val="316"/>
        </w:trPr>
        <w:tc>
          <w:tcPr>
            <w:tcW w:w="1620" w:type="dxa"/>
          </w:tcPr>
          <w:p w14:paraId="2DD5E5F7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1E40D3A" w14:textId="22FB08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หนังสือ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และอุปกรณ์</w:t>
            </w:r>
          </w:p>
        </w:tc>
        <w:tc>
          <w:tcPr>
            <w:tcW w:w="270" w:type="dxa"/>
          </w:tcPr>
          <w:p w14:paraId="29FC07CE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C4458C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ACF24A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D7BFF9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EC8B0D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9F3229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75430D4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E1F800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EF400AC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CABD2C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81008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B1BF4F3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  <w:tab w:val="decimal" w:pos="57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90D370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10C3C44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70C89B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ACCBC39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5DAF5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41CBE9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C8E88B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8E0B18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74C4F18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83081D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DB0371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3200E1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E13DA" w:rsidRPr="001052C4" w14:paraId="4C29CE6A" w14:textId="77777777" w:rsidTr="006104F0">
        <w:trPr>
          <w:trHeight w:hRule="exact" w:val="316"/>
        </w:trPr>
        <w:tc>
          <w:tcPr>
            <w:tcW w:w="1620" w:type="dxa"/>
          </w:tcPr>
          <w:p w14:paraId="0FFA612D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36EC335" w14:textId="393502D7" w:rsidR="00EE13DA" w:rsidRPr="001052C4" w:rsidRDefault="00EE13DA" w:rsidP="00EE13DA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เกี่ยวข้อง</w:t>
            </w:r>
          </w:p>
        </w:tc>
        <w:tc>
          <w:tcPr>
            <w:tcW w:w="270" w:type="dxa"/>
          </w:tcPr>
          <w:p w14:paraId="2CE9B4E0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CCC254" w14:textId="1EDA9704" w:rsidR="00EE13DA" w:rsidRPr="001052C4" w:rsidRDefault="00CF3F1C" w:rsidP="00EE13D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70" w:type="dxa"/>
          </w:tcPr>
          <w:p w14:paraId="7647D8E5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58B4DD" w14:textId="3BE4FE8D" w:rsidR="00EE13DA" w:rsidRPr="001052C4" w:rsidRDefault="00CF3F1C" w:rsidP="00EE13D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70" w:type="dxa"/>
          </w:tcPr>
          <w:p w14:paraId="0F1F5CE0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AC801" w14:textId="13D2573B" w:rsidR="00EE13DA" w:rsidRPr="001052C4" w:rsidRDefault="00CF3F1C" w:rsidP="00EE13D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0717A4E9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1E2A41" w14:textId="5AB3E886" w:rsidR="00EE13DA" w:rsidRPr="001052C4" w:rsidRDefault="00CF3F1C" w:rsidP="00EE13DA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D47CE83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CA5BB1" w14:textId="7C2AD005" w:rsidR="00EE13DA" w:rsidRPr="001052C4" w:rsidRDefault="00CF3F1C" w:rsidP="00EE13D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4C2C88E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38D5D56" w14:textId="3F330A2C" w:rsidR="00EE13DA" w:rsidRPr="001052C4" w:rsidRDefault="00CF3F1C" w:rsidP="00EE13DA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41428E66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15DB6F2" w14:textId="126A6C5F" w:rsidR="00EE13DA" w:rsidRPr="001052C4" w:rsidRDefault="00EE13DA" w:rsidP="00EE13DA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403E39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2A00885" w14:textId="1CC0F79D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739AE0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E0964EE" w14:textId="16E4BDEC" w:rsidR="00EE13DA" w:rsidRPr="001052C4" w:rsidRDefault="00CF3F1C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4972025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D06B18" w14:textId="7CE17C60" w:rsidR="00EE13DA" w:rsidRPr="001052C4" w:rsidRDefault="00CF3F1C" w:rsidP="00EE13D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17A946F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4155EDB" w14:textId="2C559BE7" w:rsidR="00EE13DA" w:rsidRPr="006C7C28" w:rsidRDefault="00EE13DA" w:rsidP="00EE13DA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2E4D691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0085ECE" w14:textId="3D9ED633" w:rsidR="00EE13DA" w:rsidRPr="001052C4" w:rsidRDefault="00EE13DA" w:rsidP="00EE13DA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13DA" w:rsidRPr="001052C4" w14:paraId="52A7596A" w14:textId="77777777" w:rsidTr="006104F0">
        <w:trPr>
          <w:trHeight w:hRule="exact" w:val="316"/>
        </w:trPr>
        <w:tc>
          <w:tcPr>
            <w:tcW w:w="1620" w:type="dxa"/>
          </w:tcPr>
          <w:p w14:paraId="7AE0A094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167D596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8D7079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82075B2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502027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EE66FD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1C442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031BB4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4A8874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61AF99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9A31CF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275B900" w14:textId="1019EF1F" w:rsidR="00EE13DA" w:rsidRPr="001052C4" w:rsidRDefault="00CF3F1C" w:rsidP="00EE13D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EE13DA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370</w:t>
            </w:r>
            <w:r w:rsidR="00EE13DA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</w:t>
            </w:r>
          </w:p>
        </w:tc>
        <w:tc>
          <w:tcPr>
            <w:tcW w:w="270" w:type="dxa"/>
          </w:tcPr>
          <w:p w14:paraId="294716E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74791E3" w14:textId="1C955782" w:rsidR="00EE13DA" w:rsidRPr="001052C4" w:rsidRDefault="00CF3F1C" w:rsidP="00EE13DA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EE13DA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370</w:t>
            </w:r>
            <w:r w:rsidR="00EE13DA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</w:t>
            </w:r>
          </w:p>
        </w:tc>
        <w:tc>
          <w:tcPr>
            <w:tcW w:w="270" w:type="dxa"/>
          </w:tcPr>
          <w:p w14:paraId="7FB47ABE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9D5BD97" w14:textId="17CC4338" w:rsidR="00EE13DA" w:rsidRPr="001052C4" w:rsidRDefault="00EE13DA" w:rsidP="00EE13DA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D7195B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F48730" w14:textId="2DD330F5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F2E8B9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D6C219" w14:textId="5C72DEA9" w:rsidR="00EE13DA" w:rsidRPr="001052C4" w:rsidRDefault="00CF3F1C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 w:hanging="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EE13DA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370</w:t>
            </w:r>
            <w:r w:rsidR="00EE13DA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270" w:type="dxa"/>
          </w:tcPr>
          <w:p w14:paraId="22E10F1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0D2001" w14:textId="28737993" w:rsidR="00EE13DA" w:rsidRPr="001052C4" w:rsidRDefault="00CF3F1C" w:rsidP="00EE13D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108" w:hanging="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EE13DA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370</w:t>
            </w:r>
            <w:r w:rsidR="00EE13DA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270" w:type="dxa"/>
          </w:tcPr>
          <w:p w14:paraId="25918BC0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BAAFFDE" w14:textId="6B4AC927" w:rsidR="00EE13DA" w:rsidRPr="006C7C28" w:rsidRDefault="00EE13DA" w:rsidP="00EE13DA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A26CD8D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A87543" w14:textId="4DEBBD30" w:rsidR="00EE13DA" w:rsidRPr="001052C4" w:rsidRDefault="00EE13DA" w:rsidP="00EE13DA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845179" w:rsidRPr="001052C4" w14:paraId="4AA71FF9" w14:textId="77777777" w:rsidTr="006104F0">
        <w:trPr>
          <w:trHeight w:hRule="exact" w:val="316"/>
        </w:trPr>
        <w:tc>
          <w:tcPr>
            <w:tcW w:w="1620" w:type="dxa"/>
          </w:tcPr>
          <w:p w14:paraId="791E1BA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319032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2F604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8D718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4A7F2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FBB1F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E7F5B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9C9B61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5C212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71560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FDF121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186DC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396A8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3B9809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E86BA68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1A9FF4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B3E67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D9C632E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5A54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F2EFF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EC6F4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176F35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62B2B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46FDDD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29E718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37500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45EB5667" w14:textId="77777777" w:rsidTr="006104F0">
        <w:trPr>
          <w:trHeight w:hRule="exact" w:val="316"/>
        </w:trPr>
        <w:tc>
          <w:tcPr>
            <w:tcW w:w="1620" w:type="dxa"/>
          </w:tcPr>
          <w:p w14:paraId="08825F5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C91265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77889E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64E785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B6CA31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1BA57C5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4C5D7F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3B6BA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23944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D1C94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3DFBA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B539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2F2843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C84E2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6B5C9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CC5465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CE4F1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ABC886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CADFD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AF9386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F6B63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B854A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94AF9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20DF5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D23E76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70AD4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EB5A29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2A599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8BC93B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7B5F1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8FBFB7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570BB090" w14:textId="77777777" w:rsidTr="006104F0">
        <w:trPr>
          <w:trHeight w:hRule="exact" w:val="316"/>
        </w:trPr>
        <w:tc>
          <w:tcPr>
            <w:tcW w:w="1620" w:type="dxa"/>
          </w:tcPr>
          <w:p w14:paraId="705E9A8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85A7F6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4EDC92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4B8A2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FECF5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32575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D3A0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B8432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8F5583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45BAB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9184FE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4BD1EF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59B45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6903F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9ECB3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8A844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01EF10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3D0D0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29CC0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85773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A3A91A8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3F2A15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2543A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6A03EF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9C94E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E08149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C7C28" w:rsidRPr="001052C4" w14:paraId="0DD0095A" w14:textId="77777777" w:rsidTr="006104F0">
        <w:trPr>
          <w:trHeight w:hRule="exact" w:val="316"/>
        </w:trPr>
        <w:tc>
          <w:tcPr>
            <w:tcW w:w="1620" w:type="dxa"/>
          </w:tcPr>
          <w:p w14:paraId="022ABA61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C3CDD1A" w14:textId="77777777" w:rsidR="006C7C28" w:rsidRPr="001052C4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FAFB54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887792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5FDC66" w14:textId="77777777" w:rsidR="006C7C28" w:rsidRPr="001052C4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973661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0E14DD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1430BCB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4285CB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79AD8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5602CDBD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49BA041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5FBA3A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780A06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2588E8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020884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0DA0CB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DE7AB8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1698B2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4ECB2D0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794C0B6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0B1D63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73DC7E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4DE7F73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CC4906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61A663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C7C28" w:rsidRPr="001052C4" w14:paraId="286302EA" w14:textId="77777777" w:rsidTr="006104F0">
        <w:trPr>
          <w:trHeight w:hRule="exact" w:val="316"/>
        </w:trPr>
        <w:tc>
          <w:tcPr>
            <w:tcW w:w="1620" w:type="dxa"/>
          </w:tcPr>
          <w:p w14:paraId="0D0D280B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CC5F8D9" w14:textId="77777777" w:rsidR="006C7C28" w:rsidRPr="001052C4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E8884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0C0F7C4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EDEA39" w14:textId="77777777" w:rsidR="006C7C28" w:rsidRPr="001052C4" w:rsidRDefault="006C7C28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3F8C9C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0218E8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3826D21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DA12D61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56CA63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B9F243C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33DFDC5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3D3EAB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99E043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D68BE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E82B59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3C581" w14:textId="77777777" w:rsidR="006C7C28" w:rsidRPr="001052C4" w:rsidRDefault="006C7C28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4CCD5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6E569A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8FD1D2C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5508EA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643AA03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CDE06FC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CBEEB4E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55EF8B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2D38A07" w14:textId="77777777" w:rsidR="006C7C28" w:rsidRPr="001052C4" w:rsidRDefault="006C7C28" w:rsidP="008451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45179" w:rsidRPr="001052C4" w14:paraId="17B8A984" w14:textId="77777777" w:rsidTr="00131602">
        <w:tc>
          <w:tcPr>
            <w:tcW w:w="1620" w:type="dxa"/>
          </w:tcPr>
          <w:p w14:paraId="141081C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620" w:type="dxa"/>
          </w:tcPr>
          <w:p w14:paraId="584EF45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D469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2E926A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7BD54A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B259D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2C69E9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DE7F85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72E321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45519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57B32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8163F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E5EC4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4A633F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23575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1DAF76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8511C5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B999E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D526B1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DE33D5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48F8A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37AA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B5F4A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07747D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AE9A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CB2858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5179" w:rsidRPr="001052C4" w14:paraId="4E683048" w14:textId="77777777" w:rsidTr="00131602">
        <w:tc>
          <w:tcPr>
            <w:tcW w:w="1620" w:type="dxa"/>
          </w:tcPr>
          <w:p w14:paraId="224BE5F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ออฟฟิศเมท</w:t>
            </w:r>
          </w:p>
        </w:tc>
        <w:tc>
          <w:tcPr>
            <w:tcW w:w="1620" w:type="dxa"/>
          </w:tcPr>
          <w:p w14:paraId="54C26410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ให้คำปรึกษา</w:t>
            </w:r>
          </w:p>
        </w:tc>
        <w:tc>
          <w:tcPr>
            <w:tcW w:w="270" w:type="dxa"/>
          </w:tcPr>
          <w:p w14:paraId="26D10BC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BED9E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BADE6C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F384B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83826A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D2F611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ABB88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D29D02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DE35A3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BC74E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DC73D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C55D1D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09FF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CE5A5A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149FD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5069F1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D264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CB268E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7044F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5124452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D3C50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F3B2D3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3228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691474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179" w:rsidRPr="001052C4" w14:paraId="058D0496" w14:textId="77777777" w:rsidTr="00131602">
        <w:tc>
          <w:tcPr>
            <w:tcW w:w="1620" w:type="dxa"/>
          </w:tcPr>
          <w:p w14:paraId="0E110A8F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ออมนิแฟรนไชส์ </w:t>
            </w:r>
          </w:p>
        </w:tc>
        <w:tc>
          <w:tcPr>
            <w:tcW w:w="1620" w:type="dxa"/>
          </w:tcPr>
          <w:p w14:paraId="3ECEBF9B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และบริหารจัดการ</w:t>
            </w:r>
          </w:p>
        </w:tc>
        <w:tc>
          <w:tcPr>
            <w:tcW w:w="270" w:type="dxa"/>
          </w:tcPr>
          <w:p w14:paraId="1F873A6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D7CDDF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0198AF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4B6604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95656C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C609C07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4E9070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7CEA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8F14A9" w14:textId="77777777" w:rsidR="00845179" w:rsidRPr="001052C4" w:rsidRDefault="00845179" w:rsidP="008451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18823D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495F1C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CD2A63E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404FAB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63D4756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67D84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06A118A" w14:textId="77777777" w:rsidR="00845179" w:rsidRPr="001052C4" w:rsidRDefault="00845179" w:rsidP="0084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2F93C7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451F6B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33BD1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A82A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628C85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3B593F9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FA8023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0129FE6" w14:textId="77777777" w:rsidR="00845179" w:rsidRPr="001052C4" w:rsidRDefault="00845179" w:rsidP="008451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13DA" w:rsidRPr="001052C4" w14:paraId="70C3EECE" w14:textId="77777777" w:rsidTr="00131602">
        <w:tc>
          <w:tcPr>
            <w:tcW w:w="1620" w:type="dxa"/>
          </w:tcPr>
          <w:p w14:paraId="0DF5B3A8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จำกัด</w:t>
            </w:r>
          </w:p>
        </w:tc>
        <w:tc>
          <w:tcPr>
            <w:tcW w:w="1620" w:type="dxa"/>
          </w:tcPr>
          <w:p w14:paraId="25F9DA3F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ระบบแฟรนไชส์</w:t>
            </w:r>
          </w:p>
        </w:tc>
        <w:tc>
          <w:tcPr>
            <w:tcW w:w="270" w:type="dxa"/>
          </w:tcPr>
          <w:p w14:paraId="714EDD3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8AB584" w14:textId="11250A42" w:rsidR="00EE13DA" w:rsidRPr="001052C4" w:rsidRDefault="00CF3F1C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9627E11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8B286B" w14:textId="01E1C3A9" w:rsidR="00EE13DA" w:rsidRPr="001052C4" w:rsidRDefault="00CF3F1C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F9A6D56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2613544" w14:textId="08FFDE4E" w:rsidR="00EE13DA" w:rsidRPr="001052C4" w:rsidRDefault="00CF3F1C" w:rsidP="00EE13D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6452DF2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007842" w14:textId="2B035553" w:rsidR="00EE13DA" w:rsidRPr="001052C4" w:rsidRDefault="00CF3F1C" w:rsidP="00EE13D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8123034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D00585" w14:textId="576C886A" w:rsidR="00EE13DA" w:rsidRPr="001052C4" w:rsidRDefault="00CF3F1C" w:rsidP="00EE13D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270" w:type="dxa"/>
          </w:tcPr>
          <w:p w14:paraId="437095DC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131EAE5" w14:textId="76AF2961" w:rsidR="00EE13DA" w:rsidRPr="001052C4" w:rsidRDefault="00CF3F1C" w:rsidP="00EE13D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270" w:type="dxa"/>
          </w:tcPr>
          <w:p w14:paraId="030D2218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9E1B076" w14:textId="5C59F384" w:rsidR="00EE13DA" w:rsidRPr="001052C4" w:rsidRDefault="00EE13DA" w:rsidP="00EE13D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3B6C1F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FB628" w14:textId="6FA7C623" w:rsidR="00EE13DA" w:rsidRPr="001052C4" w:rsidRDefault="00EE13DA" w:rsidP="00EE13D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EBEEA8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2F5980" w14:textId="1F83565B" w:rsidR="00EE13DA" w:rsidRPr="001052C4" w:rsidRDefault="00CF3F1C" w:rsidP="00EE13D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270" w:type="dxa"/>
          </w:tcPr>
          <w:p w14:paraId="348985B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ADBFEB9" w14:textId="3D43A439" w:rsidR="00EE13DA" w:rsidRPr="001052C4" w:rsidRDefault="00CF3F1C" w:rsidP="00EE13D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EE13DA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270" w:type="dxa"/>
          </w:tcPr>
          <w:p w14:paraId="04C7C3F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EB6B75E" w14:textId="6AC3BB3E" w:rsidR="00EE13DA" w:rsidRPr="001052C4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A59805" w14:textId="77777777" w:rsidR="00EE13DA" w:rsidRPr="001052C4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C5CFDB" w14:textId="338560AA" w:rsidR="00EE13DA" w:rsidRPr="00A06717" w:rsidRDefault="00EE13DA" w:rsidP="00EE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EE13DA" w:rsidRPr="00131602" w14:paraId="538ABC5D" w14:textId="77777777" w:rsidTr="00131602">
        <w:tc>
          <w:tcPr>
            <w:tcW w:w="1620" w:type="dxa"/>
          </w:tcPr>
          <w:p w14:paraId="27AD4468" w14:textId="77777777" w:rsidR="00EE13DA" w:rsidRPr="00131602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3D260F17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522"/>
                <w:tab w:val="left" w:pos="118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13160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ab/>
            </w:r>
            <w:r w:rsidRPr="0013160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ab/>
            </w:r>
          </w:p>
        </w:tc>
        <w:tc>
          <w:tcPr>
            <w:tcW w:w="270" w:type="dxa"/>
          </w:tcPr>
          <w:p w14:paraId="1C1F4E3A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808B945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1B880BC" w14:textId="77777777" w:rsidR="00EE13DA" w:rsidRPr="00131602" w:rsidRDefault="00EE13DA" w:rsidP="00EE13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E2F58BB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96BCCC3" w14:textId="77777777" w:rsidR="00EE13DA" w:rsidRPr="00131602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579B229D" w14:textId="77777777" w:rsidR="00EE13DA" w:rsidRPr="00131602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8BCFB4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FAC1119" w14:textId="77777777" w:rsidR="00EE13DA" w:rsidRPr="00131602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18A45A" w14:textId="77777777" w:rsidR="00EE13DA" w:rsidRPr="00131602" w:rsidRDefault="00EE13DA" w:rsidP="00EE13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765FA58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41E027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0411E5F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36F30F" w14:textId="77777777" w:rsidR="00EE13DA" w:rsidRPr="00131602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20" w:type="dxa"/>
          </w:tcPr>
          <w:p w14:paraId="70176A67" w14:textId="77777777" w:rsidR="00EE13DA" w:rsidRPr="00131602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30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59D73F" w14:textId="77777777" w:rsidR="00EE13DA" w:rsidRPr="00131602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</w:tcPr>
          <w:p w14:paraId="0AA36009" w14:textId="77777777" w:rsidR="00EE13DA" w:rsidRPr="00131602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A7EC12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1D184E3A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87DB8D3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1A284182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65DD50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FE80BAB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149583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4B875C5" w14:textId="77777777" w:rsidR="00EE13DA" w:rsidRPr="00131602" w:rsidRDefault="00EE13DA" w:rsidP="00EE13D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E13DA" w:rsidRPr="001052C4" w14:paraId="1F55E3D5" w14:textId="77777777" w:rsidTr="00131602">
        <w:tc>
          <w:tcPr>
            <w:tcW w:w="1620" w:type="dxa"/>
          </w:tcPr>
          <w:p w14:paraId="0C6925AA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เมพ </w:t>
            </w:r>
          </w:p>
        </w:tc>
        <w:tc>
          <w:tcPr>
            <w:tcW w:w="1620" w:type="dxa"/>
          </w:tcPr>
          <w:p w14:paraId="38D6911F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14:paraId="18465F4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C2681B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20C5EC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55E112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876C9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1E1D19D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3350A6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A9B743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E85FB4" w14:textId="77777777" w:rsidR="00EE13DA" w:rsidRPr="001052C4" w:rsidRDefault="00EE13DA" w:rsidP="00EE13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AC587B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B2339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21338EC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7B7473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92F3AE5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328DF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273F05F" w14:textId="77777777" w:rsidR="00EE13DA" w:rsidRPr="001052C4" w:rsidRDefault="00EE13DA" w:rsidP="00EE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91B91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8036638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2"/>
                <w:tab w:val="decimal" w:pos="648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7522F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CB7FD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2"/>
                <w:tab w:val="decimal" w:pos="609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F590EA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DC52111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9294FF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86AAC04" w14:textId="77777777" w:rsidR="00EE13DA" w:rsidRPr="001052C4" w:rsidRDefault="00EE13DA" w:rsidP="00EE13D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1407E" w:rsidRPr="001052C4" w14:paraId="5EC86549" w14:textId="77777777" w:rsidTr="00131602">
        <w:tc>
          <w:tcPr>
            <w:tcW w:w="1620" w:type="dxa"/>
          </w:tcPr>
          <w:p w14:paraId="3D1215B5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คอร์ปอเรชั่น จำกัด</w:t>
            </w:r>
          </w:p>
        </w:tc>
        <w:tc>
          <w:tcPr>
            <w:tcW w:w="1620" w:type="dxa"/>
          </w:tcPr>
          <w:p w14:paraId="79D7847C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14:paraId="6684749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27AE8D5" w14:textId="04010A99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042EA87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2C0AE5" w14:textId="24EBF447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EAAD97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65A81D" w14:textId="56B5A21E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5EF1A0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C57E6A" w14:textId="043F21EA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38F917C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CD07E1" w14:textId="5A9791FD" w:rsidR="0001407E" w:rsidRPr="001052C4" w:rsidRDefault="00CF3F1C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55B427AA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62985E" w14:textId="33E4930A" w:rsidR="0001407E" w:rsidRPr="001052C4" w:rsidRDefault="00CF3F1C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107C58C5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66328B" w14:textId="01E00532" w:rsidR="0001407E" w:rsidRPr="001052C4" w:rsidRDefault="0001407E" w:rsidP="0001407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ADC215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FB7353" w14:textId="66C4F25D" w:rsidR="0001407E" w:rsidRPr="001052C4" w:rsidRDefault="0001407E" w:rsidP="0001407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840CDF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EE990E" w14:textId="3EF38F9F" w:rsidR="0001407E" w:rsidRPr="001052C4" w:rsidRDefault="00CF3F1C" w:rsidP="0001407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1972AA52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FCC568" w14:textId="229946F1" w:rsidR="0001407E" w:rsidRPr="001052C4" w:rsidRDefault="00CF3F1C" w:rsidP="0001407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222E1AC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C5D84C" w14:textId="585D033E" w:rsidR="0001407E" w:rsidRPr="001052C4" w:rsidRDefault="00CF3F1C" w:rsidP="0001407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140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0A07C88F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A5CD78" w14:textId="3281B732" w:rsidR="0001407E" w:rsidRPr="00A06717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1407E" w:rsidRPr="00131602" w14:paraId="319549CC" w14:textId="77777777" w:rsidTr="00131602">
        <w:tc>
          <w:tcPr>
            <w:tcW w:w="1620" w:type="dxa"/>
          </w:tcPr>
          <w:p w14:paraId="48E2828D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315" w:firstLine="12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34B73DAE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6ADCC3A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0480D046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CC2C301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6BFD25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7F4DFF7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84105D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188B27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4323D2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61633B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28824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1AF8A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7C2A34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FE5E29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96F51C3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A0A43E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3C9C8C6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281D4A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0F84CB1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  <w:tab w:val="decimal" w:pos="64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2ED9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5821BD7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72DA5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02F80F7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736E81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C631E7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407E" w:rsidRPr="001052C4" w14:paraId="1866B01A" w14:textId="77777777" w:rsidTr="00131602">
        <w:tc>
          <w:tcPr>
            <w:tcW w:w="1620" w:type="dxa"/>
          </w:tcPr>
          <w:p w14:paraId="473CED5A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 ออฟฟิศเมท</w:t>
            </w:r>
          </w:p>
        </w:tc>
        <w:tc>
          <w:tcPr>
            <w:tcW w:w="1620" w:type="dxa"/>
          </w:tcPr>
          <w:p w14:paraId="076A722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ให้เช่าพื้นที่</w:t>
            </w:r>
          </w:p>
        </w:tc>
        <w:tc>
          <w:tcPr>
            <w:tcW w:w="270" w:type="dxa"/>
          </w:tcPr>
          <w:p w14:paraId="6FBE685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6B6EE7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E6F8B6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E041D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4AF29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</w:tcPr>
          <w:p w14:paraId="0D49F6C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98E162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F49D6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5482E78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2BA39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2E895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582AD2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6F8E0F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A9B222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23B6A4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2287D3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15FC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83282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  <w:tab w:val="decimal" w:pos="64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A782F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57CC5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470F8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2C8E4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5B35E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2EA46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07E" w:rsidRPr="001052C4" w14:paraId="19051BD1" w14:textId="77777777" w:rsidTr="00131602">
        <w:tc>
          <w:tcPr>
            <w:tcW w:w="1620" w:type="dxa"/>
          </w:tcPr>
          <w:p w14:paraId="367EA4BC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โลจิสติกส์ จำกัด</w:t>
            </w:r>
          </w:p>
        </w:tc>
        <w:tc>
          <w:tcPr>
            <w:tcW w:w="1620" w:type="dxa"/>
          </w:tcPr>
          <w:p w14:paraId="33829FC6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right="-12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คลังสินค้า</w:t>
            </w:r>
          </w:p>
        </w:tc>
        <w:tc>
          <w:tcPr>
            <w:tcW w:w="270" w:type="dxa"/>
          </w:tcPr>
          <w:p w14:paraId="0B9B8F1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9CC74BC" w14:textId="792984C9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3A75046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BF7090" w14:textId="08864503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F4E03B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</w:tcPr>
          <w:p w14:paraId="4EF0DD7E" w14:textId="2561DA82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96E011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2CB2C9" w14:textId="5611ACEB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9D3A448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524124" w14:textId="194DDB2F" w:rsidR="0001407E" w:rsidRPr="001052C4" w:rsidRDefault="00CF3F1C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999B38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893DC1" w14:textId="474A7033" w:rsidR="0001407E" w:rsidRPr="001052C4" w:rsidRDefault="00CF3F1C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412C464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0521C5" w14:textId="0A33F468" w:rsidR="0001407E" w:rsidRPr="001052C4" w:rsidRDefault="0001407E" w:rsidP="0001407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ED5C8E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049332" w14:textId="134F6F4F" w:rsidR="0001407E" w:rsidRPr="001052C4" w:rsidRDefault="0001407E" w:rsidP="0001407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8FB64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51EA0A" w14:textId="31F34283" w:rsidR="0001407E" w:rsidRPr="001052C4" w:rsidRDefault="00CF3F1C" w:rsidP="0001407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28C467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7926D6" w14:textId="2853C570" w:rsidR="0001407E" w:rsidRPr="001052C4" w:rsidRDefault="00CF3F1C" w:rsidP="0001407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4D3E27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A4D431" w14:textId="5E0B3BE6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13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16D1C2A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DE5239" w14:textId="6BCDBB06" w:rsidR="0001407E" w:rsidRPr="001052C4" w:rsidRDefault="0001407E" w:rsidP="0001407E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407E" w:rsidRPr="00131602" w14:paraId="3E395E0B" w14:textId="77777777" w:rsidTr="00131602">
        <w:tc>
          <w:tcPr>
            <w:tcW w:w="1620" w:type="dxa"/>
          </w:tcPr>
          <w:p w14:paraId="7408E2DC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3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13F40C22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EE7EFE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62EAFD81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C0C2B7B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9ED03EC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4BC407E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502C763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14:paraId="16A801DA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65BB65A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14:paraId="476F7057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93584B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30079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E9EFEED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A674E3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0DED11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07B0F9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51D2FF3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56D72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004850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705CD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9A6BB9C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783427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A7585E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9E9834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441DFF4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407E" w:rsidRPr="001052C4" w14:paraId="5E3DBBF6" w14:textId="77777777" w:rsidTr="00131602">
        <w:tc>
          <w:tcPr>
            <w:tcW w:w="1620" w:type="dxa"/>
          </w:tcPr>
          <w:p w14:paraId="39D9B3FF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COL Vietnam Joint</w:t>
            </w:r>
          </w:p>
        </w:tc>
        <w:tc>
          <w:tcPr>
            <w:tcW w:w="1620" w:type="dxa"/>
          </w:tcPr>
          <w:p w14:paraId="6FDB1BF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จำหน่ายเครื่องเขียนและ</w:t>
            </w:r>
          </w:p>
        </w:tc>
        <w:tc>
          <w:tcPr>
            <w:tcW w:w="270" w:type="dxa"/>
          </w:tcPr>
          <w:p w14:paraId="07428CE5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23DD39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EA97BE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CC2B2A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A0CD9E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FCD47B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70415C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8835A0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DEE60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2EBC01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EF581F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14440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818A52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A428DB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034D3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B73F45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0311E3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D1E073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C4AFC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F569A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E33024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BABFC7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C01F1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C373C9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07E" w:rsidRPr="001052C4" w14:paraId="2315BF81" w14:textId="77777777" w:rsidTr="00131602">
        <w:tc>
          <w:tcPr>
            <w:tcW w:w="1620" w:type="dxa"/>
          </w:tcPr>
          <w:p w14:paraId="0160B353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  Stock Company</w:t>
            </w:r>
          </w:p>
        </w:tc>
        <w:tc>
          <w:tcPr>
            <w:tcW w:w="1620" w:type="dxa"/>
          </w:tcPr>
          <w:p w14:paraId="75CC1A4A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14:paraId="05E938A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F2E2FDC" w14:textId="5589D1D9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9EEEDAE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20EF20" w14:textId="0E31B5FF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08259F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C25389" w14:textId="6E13E7C8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70" w:type="dxa"/>
          </w:tcPr>
          <w:p w14:paraId="310BA3C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980B66" w14:textId="51A8AD65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70" w:type="dxa"/>
          </w:tcPr>
          <w:p w14:paraId="31FA21AC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EA8040" w14:textId="57718AD2" w:rsidR="0001407E" w:rsidRPr="001052C4" w:rsidRDefault="00CF3F1C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270" w:type="dxa"/>
          </w:tcPr>
          <w:p w14:paraId="3646FD0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64DC77" w14:textId="038397F1" w:rsidR="0001407E" w:rsidRPr="001052C4" w:rsidRDefault="00CF3F1C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270" w:type="dxa"/>
          </w:tcPr>
          <w:p w14:paraId="246A978D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44B94A" w14:textId="4E9EE311" w:rsidR="0001407E" w:rsidRPr="001052C4" w:rsidRDefault="0001407E" w:rsidP="0001407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115" w:hanging="21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F3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F3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F852725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3B996C" w14:textId="1CBF2409" w:rsidR="0001407E" w:rsidRPr="001052C4" w:rsidRDefault="0001407E" w:rsidP="0001407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F3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F3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3799C2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6753F1" w14:textId="6A3DFF6D" w:rsidR="0001407E" w:rsidRPr="001052C4" w:rsidRDefault="0001407E" w:rsidP="0001407E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0BEFA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F504B3" w14:textId="2C7B745A" w:rsidR="0001407E" w:rsidRPr="001052C4" w:rsidRDefault="0001407E" w:rsidP="0001407E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C2219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907506" w14:textId="2B3F0B7F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3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E6641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9A720A" w14:textId="09EBD8E9" w:rsidR="0001407E" w:rsidRPr="001052C4" w:rsidRDefault="0001407E" w:rsidP="0001407E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407E" w:rsidRPr="00131602" w14:paraId="372A83BF" w14:textId="77777777" w:rsidTr="00131602">
        <w:tc>
          <w:tcPr>
            <w:tcW w:w="1620" w:type="dxa"/>
          </w:tcPr>
          <w:p w14:paraId="1460717C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3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52EE6FAC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C20EDF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4656A6E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54CC069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C7E383C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140499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A52E537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93048E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C6951D6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F752DA6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D6507E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ED1782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DABDA53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E384FC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771816D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  <w:tab w:val="decimal" w:pos="252"/>
                <w:tab w:val="decimal" w:pos="33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7F102E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D9CAFE4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14AF59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97A40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7B767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E7C33E7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E0171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8E3601D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EB3BA9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C5C977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407E" w:rsidRPr="001052C4" w14:paraId="7A2FA3F3" w14:textId="77777777" w:rsidTr="00131602">
        <w:tc>
          <w:tcPr>
            <w:tcW w:w="1620" w:type="dxa"/>
          </w:tcPr>
          <w:p w14:paraId="750D0B21" w14:textId="64A3A3CD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B</w:t>
            </w:r>
            <w:r w:rsidR="00CF3F1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S Vietnam</w:t>
            </w:r>
          </w:p>
        </w:tc>
        <w:tc>
          <w:tcPr>
            <w:tcW w:w="1620" w:type="dxa"/>
          </w:tcPr>
          <w:p w14:paraId="1070DB8A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จำหน่ายเครื่องเขียน</w:t>
            </w:r>
          </w:p>
        </w:tc>
        <w:tc>
          <w:tcPr>
            <w:tcW w:w="270" w:type="dxa"/>
          </w:tcPr>
          <w:p w14:paraId="1F9982B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F396D7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9296225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A6FF3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8995EF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DCBA8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EC27C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BFD93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4FBC7A0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262004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6F99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C2024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E3144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14BE84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39"/>
                <w:tab w:val="decimal" w:pos="972"/>
              </w:tabs>
              <w:ind w:left="-108" w:right="-115"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DDAC5E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2A4087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FA659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1836F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0049E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21513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36247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22CA8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C0148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DF579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07E" w:rsidRPr="001052C4" w14:paraId="36980839" w14:textId="77777777" w:rsidTr="00131602">
        <w:tc>
          <w:tcPr>
            <w:tcW w:w="1620" w:type="dxa"/>
          </w:tcPr>
          <w:p w14:paraId="10B1A3A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 xml:space="preserve">   Company Limited  </w:t>
            </w:r>
          </w:p>
        </w:tc>
        <w:tc>
          <w:tcPr>
            <w:tcW w:w="1620" w:type="dxa"/>
          </w:tcPr>
          <w:p w14:paraId="09E0199C" w14:textId="361F6D51" w:rsidR="0001407E" w:rsidRPr="001052C4" w:rsidRDefault="0001407E" w:rsidP="0001407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หนังสือและ</w:t>
            </w: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6E6A06E4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4973C0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8E6EBA0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EA488A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EDDA2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D70C7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062C9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E8696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208423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7A05F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4380A4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AAD7F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2CD889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7BA82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39"/>
                <w:tab w:val="decimal" w:pos="972"/>
              </w:tabs>
              <w:ind w:left="-108" w:right="-115"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EDCB2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959484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F95E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D65B7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7FC5F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D95CA2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C3818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4CE73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500F2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6194D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07E" w:rsidRPr="001052C4" w14:paraId="17824364" w14:textId="77777777" w:rsidTr="00131602">
        <w:tc>
          <w:tcPr>
            <w:tcW w:w="1620" w:type="dxa"/>
          </w:tcPr>
          <w:p w14:paraId="498AEA9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156ADFF" w14:textId="79FB3B50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</w:tcPr>
          <w:p w14:paraId="3724E07F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C54AD2" w14:textId="328E15AC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7D4163B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65BB42" w14:textId="4A72918B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FCDCD69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4E077E" w14:textId="11DB23BE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70" w:type="dxa"/>
          </w:tcPr>
          <w:p w14:paraId="0D82382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0FFAA" w14:textId="00153C17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70" w:type="dxa"/>
          </w:tcPr>
          <w:p w14:paraId="3C4D123F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C1CD88" w14:textId="57E7C565" w:rsidR="0001407E" w:rsidRPr="001052C4" w:rsidRDefault="00CF3F1C" w:rsidP="0001407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70" w:type="dxa"/>
          </w:tcPr>
          <w:p w14:paraId="6CF6C1A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702F8F" w14:textId="3ADBCC86" w:rsidR="0001407E" w:rsidRPr="001052C4" w:rsidRDefault="00CF3F1C" w:rsidP="0001407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70" w:type="dxa"/>
          </w:tcPr>
          <w:p w14:paraId="57DD5F95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A8C0C7" w14:textId="0858707A" w:rsidR="0001407E" w:rsidRPr="001052C4" w:rsidRDefault="0001407E" w:rsidP="0001407E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115" w:hanging="21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F3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F3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EF87079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FFDE86" w14:textId="76EB417C" w:rsidR="0001407E" w:rsidRPr="001052C4" w:rsidRDefault="0001407E" w:rsidP="0001407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F3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F3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 w:rsidRPr="00105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2088B3A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D21406" w14:textId="677CF859" w:rsidR="0001407E" w:rsidRPr="001052C4" w:rsidRDefault="0001407E" w:rsidP="0001407E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left="-23" w:right="-115" w:hanging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570FDD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08310E" w14:textId="79C3AE8B" w:rsidR="0001407E" w:rsidRPr="001052C4" w:rsidRDefault="0001407E" w:rsidP="0001407E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4EC08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3CCEBC" w14:textId="6610A563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13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1D3FE61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257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D2A149" w14:textId="1C3D2308" w:rsidR="0001407E" w:rsidRPr="001052C4" w:rsidRDefault="0001407E" w:rsidP="0001407E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407E" w:rsidRPr="00131602" w14:paraId="0339131E" w14:textId="77777777" w:rsidTr="00131602">
        <w:tc>
          <w:tcPr>
            <w:tcW w:w="1620" w:type="dxa"/>
          </w:tcPr>
          <w:p w14:paraId="7B600CF2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EDD93E8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CBBBB23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3906F80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5B669F07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AEFB201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288C7767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FCD763F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83E21D4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2A4C52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62BCB20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91C4452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75E961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286F28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11DE2F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E858811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C1C999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C5FA8C1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D9DA77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C9EE5B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DF7931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639333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6F1D86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0CC754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BBBEDE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3962C9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407E" w:rsidRPr="00131602" w14:paraId="278C8327" w14:textId="77777777" w:rsidTr="00131602">
        <w:tc>
          <w:tcPr>
            <w:tcW w:w="1620" w:type="dxa"/>
          </w:tcPr>
          <w:p w14:paraId="2E7CCD27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</w:tcPr>
          <w:p w14:paraId="04D72B9C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DB0BC5D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10371A93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2D032443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C92F44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5CB2551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077DCD4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15F79B2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6CC82D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EC488DC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4C34B71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32211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2B5C0D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770E27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66C72E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F427D2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A883A6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CF416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80D254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5BB6E2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883EEBD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6AC56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3245DE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33646C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A06696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407E" w:rsidRPr="00131602" w14:paraId="68ED7DC3" w14:textId="77777777" w:rsidTr="00131602">
        <w:tc>
          <w:tcPr>
            <w:tcW w:w="1620" w:type="dxa"/>
          </w:tcPr>
          <w:p w14:paraId="312C83BC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3C6817E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162691C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</w:tcPr>
          <w:p w14:paraId="776722B2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4AAB0A76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EBD3E31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5D0791CD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671419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1ECEDDB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96DBB6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1BB5E3F" w14:textId="77777777" w:rsidR="0001407E" w:rsidRPr="00131602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C1B6C14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0E2942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51BBB1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9A52AA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6203AD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33B500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FB3A0D5" w14:textId="77777777" w:rsidR="0001407E" w:rsidRPr="00131602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2DF16F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293F1F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B54A05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5E586C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6F1A90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E5AE39A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DA43E3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36B5D78" w14:textId="77777777" w:rsidR="0001407E" w:rsidRPr="00131602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407E" w:rsidRPr="001052C4" w14:paraId="739A7095" w14:textId="77777777" w:rsidTr="00131602">
        <w:tc>
          <w:tcPr>
            <w:tcW w:w="1620" w:type="dxa"/>
          </w:tcPr>
          <w:p w14:paraId="3F9F2836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ไฮเท็คซ์</w:t>
            </w:r>
          </w:p>
        </w:tc>
        <w:tc>
          <w:tcPr>
            <w:tcW w:w="1620" w:type="dxa"/>
          </w:tcPr>
          <w:p w14:paraId="57D66FF1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14:paraId="4F45359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D24E09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C9677B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93DD5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9EE544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CE1DF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5FA84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C6894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8D1D18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A1F35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003CDA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2B232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F1671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0CAD01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5DC6D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F60C01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3743F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38925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52BB1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E056F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762ED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F06692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9BAEC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8DDE6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07E" w:rsidRPr="001052C4" w14:paraId="703A21D0" w14:textId="77777777" w:rsidTr="00131602">
        <w:tc>
          <w:tcPr>
            <w:tcW w:w="1620" w:type="dxa"/>
          </w:tcPr>
          <w:p w14:paraId="06DDE970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อินเตอร์แอคทีฟ</w:t>
            </w:r>
          </w:p>
        </w:tc>
        <w:tc>
          <w:tcPr>
            <w:tcW w:w="1620" w:type="dxa"/>
          </w:tcPr>
          <w:p w14:paraId="0A5110FB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และอุปกรณ์อ่าน</w:t>
            </w:r>
          </w:p>
        </w:tc>
        <w:tc>
          <w:tcPr>
            <w:tcW w:w="270" w:type="dxa"/>
          </w:tcPr>
          <w:p w14:paraId="70E6059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372904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D160D2C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0423DA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E05E5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907BC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E9A6B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AE568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3A903F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BCB00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B8FE84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08D3D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48AD2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3E635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7604A1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9C7046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8C1AD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EDF1F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9288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440CE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E945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7D927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68B66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293DF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07E" w:rsidRPr="001052C4" w14:paraId="2EE85F43" w14:textId="77777777" w:rsidTr="00131602">
        <w:tc>
          <w:tcPr>
            <w:tcW w:w="1620" w:type="dxa"/>
          </w:tcPr>
          <w:p w14:paraId="01300B8C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14:paraId="2B37AB63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หนังสือ</w:t>
            </w:r>
          </w:p>
        </w:tc>
        <w:tc>
          <w:tcPr>
            <w:tcW w:w="270" w:type="dxa"/>
          </w:tcPr>
          <w:p w14:paraId="3F89E52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8290A8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985E137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DE4B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DBB28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5D609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14EDEB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9C1E65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AF9B96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F0917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AA45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4F19A2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974401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18A06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CF22B4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733A9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9AAB1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A23FB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3F9E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47986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F17D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6334EB4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95F2BE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3250973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01407E" w:rsidRPr="001052C4" w14:paraId="685FA27C" w14:textId="77777777" w:rsidTr="00131602">
        <w:tc>
          <w:tcPr>
            <w:tcW w:w="1620" w:type="dxa"/>
          </w:tcPr>
          <w:p w14:paraId="239B690E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C19FE27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14:paraId="2B2C157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540CB40" w14:textId="4884D7D2" w:rsidR="0001407E" w:rsidRPr="001052C4" w:rsidRDefault="00CF3F1C" w:rsidP="0001407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1C23F9A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0EB943" w14:textId="28C51458" w:rsidR="0001407E" w:rsidRPr="001052C4" w:rsidRDefault="00CF3F1C" w:rsidP="0001407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3E5E94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33FE05" w14:textId="6CDD6290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73A4F7D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AC577EF" w14:textId="1B0976EB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2496CA8B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E4EB3F" w14:textId="5C60B606" w:rsidR="0001407E" w:rsidRPr="001052C4" w:rsidRDefault="00CF3F1C" w:rsidP="0001407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</w:tcPr>
          <w:p w14:paraId="3421A4E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C11E86" w14:textId="33F2BF4E" w:rsidR="0001407E" w:rsidRPr="001052C4" w:rsidRDefault="00CF3F1C" w:rsidP="0001407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</w:tcPr>
          <w:p w14:paraId="50BCA8E9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A8CF41" w14:textId="36FE379A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23DDF0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05F443" w14:textId="3F7C6A83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789165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AE7A" w14:textId="18820F9E" w:rsidR="0001407E" w:rsidRPr="001052C4" w:rsidRDefault="00CF3F1C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</w:tcPr>
          <w:p w14:paraId="12284F8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805D71" w14:textId="54852224" w:rsidR="0001407E" w:rsidRPr="001052C4" w:rsidRDefault="00CF3F1C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</w:tcPr>
          <w:p w14:paraId="6A8D78A3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059F515" w14:textId="15C483C5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61C07BD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C61A0B9" w14:textId="3F8854B7" w:rsidR="0001407E" w:rsidRPr="00AB373C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1407E" w:rsidRPr="001052C4" w14:paraId="5BD17F56" w14:textId="77777777" w:rsidTr="00131602">
        <w:tc>
          <w:tcPr>
            <w:tcW w:w="1620" w:type="dxa"/>
          </w:tcPr>
          <w:p w14:paraId="6E5419D7" w14:textId="5DD8D0D5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ฟิวเจอร์พลัส</w:t>
            </w:r>
          </w:p>
        </w:tc>
        <w:tc>
          <w:tcPr>
            <w:tcW w:w="1620" w:type="dxa"/>
          </w:tcPr>
          <w:p w14:paraId="2B703E19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แฟรนไชส์ร้าน</w:t>
            </w:r>
          </w:p>
        </w:tc>
        <w:tc>
          <w:tcPr>
            <w:tcW w:w="270" w:type="dxa"/>
          </w:tcPr>
          <w:p w14:paraId="3A5DDCF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DF36D4A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EB47D22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31659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13C67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B2D22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34D7B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14568F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ED9B15D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76157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23ABB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803C3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92D9A1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B3D28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A135A0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93232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B760F5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0F8B24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59D2BF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F6CE1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4D26FD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FDDA1A2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8EA902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FF66D71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1407E" w:rsidRPr="001052C4" w14:paraId="4EC222A8" w14:textId="77777777" w:rsidTr="00131602">
        <w:tc>
          <w:tcPr>
            <w:tcW w:w="1620" w:type="dxa"/>
          </w:tcPr>
          <w:p w14:paraId="0F0EE6AE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14:paraId="49B44BEB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เครื่องเขียนและ</w:t>
            </w:r>
          </w:p>
        </w:tc>
        <w:tc>
          <w:tcPr>
            <w:tcW w:w="270" w:type="dxa"/>
          </w:tcPr>
          <w:p w14:paraId="340BBB5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11DD43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6307E4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327B5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5B367D7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A380C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8FBAF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5694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A5B6AB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5D962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568D25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718DC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599E4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19FB76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D0A666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8C6A4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6DE3F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18DB4B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A1C63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3E9430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7A53E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B1B1104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68A9F6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24CFE3C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1407E" w:rsidRPr="001052C4" w14:paraId="5C1094C4" w14:textId="77777777" w:rsidTr="00131602">
        <w:tc>
          <w:tcPr>
            <w:tcW w:w="1620" w:type="dxa"/>
          </w:tcPr>
          <w:p w14:paraId="08B85F3A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429DF88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14:paraId="4F629BCA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FF6742" w14:textId="46FA2CD9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528FE68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B4B4CC" w14:textId="42DBFB57" w:rsidR="0001407E" w:rsidRPr="001052C4" w:rsidRDefault="00CF3F1C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F88C7D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67FCEA" w14:textId="13A83F0B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95E8D79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B664D73" w14:textId="6D203B3B" w:rsidR="0001407E" w:rsidRPr="001052C4" w:rsidRDefault="00CF3F1C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EB5FD3B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C0B314" w14:textId="24DA465B" w:rsidR="0001407E" w:rsidRPr="001052C4" w:rsidRDefault="00CF3F1C" w:rsidP="0001407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9A2B64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3845A4" w14:textId="3FA57A82" w:rsidR="0001407E" w:rsidRPr="001052C4" w:rsidRDefault="00CF3F1C" w:rsidP="0001407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3D4A216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5AE2FC" w14:textId="51A7EC88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C2B1D7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2D6C34" w14:textId="0E17F96D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9D04B2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C9F987" w14:textId="4A4FDB1E" w:rsidR="0001407E" w:rsidRPr="001052C4" w:rsidRDefault="00CF3F1C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E769A3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71895" w14:textId="5C1FFF22" w:rsidR="0001407E" w:rsidRPr="001052C4" w:rsidRDefault="00CF3F1C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407E" w:rsidRPr="00105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646D57B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678C938" w14:textId="2EFFCBFF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2CC34CC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F124C93" w14:textId="28BC0B7D" w:rsidR="0001407E" w:rsidRPr="00AB373C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1407E" w:rsidRPr="001052C4" w14:paraId="5F48EB3E" w14:textId="77777777" w:rsidTr="00131602">
        <w:tc>
          <w:tcPr>
            <w:tcW w:w="1620" w:type="dxa"/>
          </w:tcPr>
          <w:p w14:paraId="03281C97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34DD8A39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39DF852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E4C503C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AEDD99" w14:textId="77777777" w:rsidR="0001407E" w:rsidRPr="001052C4" w:rsidRDefault="0001407E" w:rsidP="000140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77FB3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ED5581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F61E9D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014454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FA71572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EE8278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40FF715" w14:textId="207102ED" w:rsidR="0001407E" w:rsidRPr="001052C4" w:rsidRDefault="00CF3F1C" w:rsidP="0001407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765</w:t>
            </w:r>
            <w:r w:rsidR="0001407E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</w:p>
        </w:tc>
        <w:tc>
          <w:tcPr>
            <w:tcW w:w="270" w:type="dxa"/>
          </w:tcPr>
          <w:p w14:paraId="0386B108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1422F8F" w14:textId="0DBF8FA2" w:rsidR="0001407E" w:rsidRPr="001052C4" w:rsidRDefault="00CF3F1C" w:rsidP="0001407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765</w:t>
            </w:r>
            <w:r w:rsidR="0001407E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</w:p>
        </w:tc>
        <w:tc>
          <w:tcPr>
            <w:tcW w:w="270" w:type="dxa"/>
          </w:tcPr>
          <w:p w14:paraId="43276EDF" w14:textId="77777777" w:rsidR="0001407E" w:rsidRPr="001052C4" w:rsidRDefault="0001407E" w:rsidP="0001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D52665" w14:textId="53066685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F3F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F3F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570</w:t>
            </w: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E2ED22C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41C7E4" w14:textId="57B785ED" w:rsidR="0001407E" w:rsidRPr="001052C4" w:rsidRDefault="0001407E" w:rsidP="0001407E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F3F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F3F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570</w:t>
            </w:r>
            <w:r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79E2A80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D164F0" w14:textId="417FB75C" w:rsidR="0001407E" w:rsidRPr="001052C4" w:rsidRDefault="00CF3F1C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667</w:t>
            </w:r>
            <w:r w:rsidR="0001407E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</w:p>
        </w:tc>
        <w:tc>
          <w:tcPr>
            <w:tcW w:w="270" w:type="dxa"/>
          </w:tcPr>
          <w:p w14:paraId="311A2F5E" w14:textId="77777777" w:rsidR="0001407E" w:rsidRPr="001052C4" w:rsidRDefault="0001407E" w:rsidP="000140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97FD5E" w14:textId="26F3520D" w:rsidR="0001407E" w:rsidRPr="001052C4" w:rsidRDefault="00CF3F1C" w:rsidP="0001407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667</w:t>
            </w:r>
            <w:r w:rsidR="0001407E" w:rsidRPr="001052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</w:p>
        </w:tc>
        <w:tc>
          <w:tcPr>
            <w:tcW w:w="270" w:type="dxa"/>
          </w:tcPr>
          <w:p w14:paraId="65DFDF48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85A8B8" w14:textId="7EB55881" w:rsidR="0001407E" w:rsidRPr="001052C4" w:rsidRDefault="00CF3F1C" w:rsidP="0001407E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  <w:r w:rsidR="000140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AA67356" w14:textId="77777777" w:rsidR="0001407E" w:rsidRPr="001052C4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EA37192" w14:textId="2507AB42" w:rsidR="0001407E" w:rsidRPr="00AB373C" w:rsidRDefault="0001407E" w:rsidP="0001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0B759772" w14:textId="77777777" w:rsidR="00BB5244" w:rsidRPr="001052C4" w:rsidRDefault="00BB5244" w:rsidP="00845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452AB" w14:textId="0256E99C" w:rsidR="006C7F10" w:rsidRPr="001052C4" w:rsidRDefault="007E763E" w:rsidP="0084517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กล</w:t>
      </w:r>
      <w:r w:rsidR="006044D7" w:rsidRPr="001052C4">
        <w:rPr>
          <w:rFonts w:asciiTheme="majorBidi" w:hAnsiTheme="majorBidi" w:cstheme="majorBidi"/>
          <w:sz w:val="30"/>
          <w:szCs w:val="30"/>
          <w:cs/>
        </w:rPr>
        <w:t>ุ่</w:t>
      </w:r>
      <w:r w:rsidRPr="001052C4">
        <w:rPr>
          <w:rFonts w:asciiTheme="majorBidi" w:hAnsiTheme="majorBidi" w:cstheme="majorBidi"/>
          <w:sz w:val="30"/>
          <w:szCs w:val="30"/>
          <w:cs/>
        </w:rPr>
        <w:t>มบริษัทดำเนินธุรกิจในประเทศไทยยกเว้น</w:t>
      </w:r>
      <w:r w:rsidR="00112F30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2F30" w:rsidRPr="001052C4">
        <w:rPr>
          <w:rFonts w:asciiTheme="majorBidi" w:hAnsiTheme="majorBidi" w:cstheme="majorBidi"/>
          <w:sz w:val="30"/>
          <w:szCs w:val="30"/>
        </w:rPr>
        <w:t xml:space="preserve">COL Vietnam Joint Stock Company </w:t>
      </w:r>
      <w:r w:rsidR="00112F30" w:rsidRPr="00105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12F30" w:rsidRPr="001052C4">
        <w:rPr>
          <w:rFonts w:asciiTheme="majorBidi" w:hAnsiTheme="majorBidi" w:cstheme="majorBidi"/>
          <w:sz w:val="30"/>
          <w:szCs w:val="30"/>
        </w:rPr>
        <w:t>B</w:t>
      </w:r>
      <w:r w:rsidR="00CF3F1C">
        <w:rPr>
          <w:rFonts w:asciiTheme="majorBidi" w:hAnsiTheme="majorBidi" w:cstheme="majorBidi"/>
          <w:sz w:val="30"/>
          <w:szCs w:val="30"/>
        </w:rPr>
        <w:t>2</w:t>
      </w:r>
      <w:r w:rsidR="00112F30" w:rsidRPr="001052C4">
        <w:rPr>
          <w:rFonts w:asciiTheme="majorBidi" w:hAnsiTheme="majorBidi" w:cstheme="majorBidi"/>
          <w:sz w:val="30"/>
          <w:szCs w:val="30"/>
        </w:rPr>
        <w:t xml:space="preserve">S Vietnam Company Limited </w:t>
      </w:r>
      <w:r w:rsidRPr="001052C4">
        <w:rPr>
          <w:rFonts w:asciiTheme="majorBidi" w:hAnsiTheme="majorBidi" w:cstheme="majorBidi"/>
          <w:sz w:val="30"/>
          <w:szCs w:val="30"/>
          <w:cs/>
        </w:rPr>
        <w:t>ที่ดำเนินธุรกิจในประเทศเวียดนาม</w:t>
      </w:r>
    </w:p>
    <w:p w14:paraId="745799F0" w14:textId="77777777" w:rsidR="00112F30" w:rsidRPr="001052C4" w:rsidRDefault="00112F30" w:rsidP="0084517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C1306C" w14:textId="667F9CA5" w:rsidR="00D67496" w:rsidRDefault="003E134C" w:rsidP="0084517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</w:t>
      </w:r>
      <w:r w:rsidR="000701D0" w:rsidRPr="001052C4">
        <w:rPr>
          <w:rFonts w:asciiTheme="majorBidi" w:hAnsiTheme="majorBidi" w:cstheme="majorBidi"/>
          <w:sz w:val="30"/>
          <w:szCs w:val="30"/>
          <w:cs/>
        </w:rPr>
        <w:t>ชน</w:t>
      </w:r>
    </w:p>
    <w:p w14:paraId="15104B4A" w14:textId="77777777" w:rsidR="00BB5244" w:rsidRPr="001052C4" w:rsidRDefault="00BB5244" w:rsidP="00241C57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60590E82" w14:textId="4438AF71" w:rsidR="00487593" w:rsidRPr="00487593" w:rsidRDefault="00487593" w:rsidP="0048759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8759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CF3F1C">
        <w:rPr>
          <w:rFonts w:asciiTheme="majorBidi" w:hAnsiTheme="majorBidi" w:cstheme="majorBidi"/>
          <w:sz w:val="30"/>
          <w:szCs w:val="30"/>
        </w:rPr>
        <w:t>9</w:t>
      </w:r>
      <w:r w:rsidRPr="0048759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2563</w:t>
      </w:r>
      <w:r w:rsidRPr="00487593">
        <w:rPr>
          <w:rFonts w:asciiTheme="majorBidi" w:hAnsiTheme="majorBidi" w:cstheme="majorBidi"/>
          <w:sz w:val="30"/>
          <w:szCs w:val="30"/>
        </w:rPr>
        <w:t xml:space="preserve"> 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 เมพ</w:t>
      </w:r>
      <w:r w:rsidRPr="00487593">
        <w:rPr>
          <w:rFonts w:asciiTheme="majorBidi" w:hAnsiTheme="majorBidi" w:cstheme="majorBidi"/>
          <w:sz w:val="30"/>
          <w:szCs w:val="30"/>
        </w:rPr>
        <w:t xml:space="preserve"> 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คอร์ปอเรชั่น 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ได้ประกาศจ่ายเงินปันผล</w:t>
      </w:r>
      <w:r w:rsidR="007F6CAB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CF3F1C">
        <w:rPr>
          <w:rFonts w:asciiTheme="majorBidi" w:hAnsiTheme="majorBidi" w:cstheme="majorBidi"/>
          <w:sz w:val="30"/>
          <w:szCs w:val="30"/>
        </w:rPr>
        <w:t>100</w:t>
      </w:r>
      <w:r w:rsidR="007F6CAB">
        <w:rPr>
          <w:rFonts w:asciiTheme="majorBidi" w:hAnsiTheme="majorBidi" w:cstheme="majorBidi"/>
          <w:sz w:val="30"/>
          <w:szCs w:val="30"/>
        </w:rPr>
        <w:t xml:space="preserve"> </w:t>
      </w:r>
      <w:r w:rsidR="007F6CA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6CA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ได้จ่ายเงินปันผลให้กับบริษัท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บีทูเอส จำกัด </w:t>
      </w:r>
      <w:r w:rsidR="007F6CAB">
        <w:rPr>
          <w:rFonts w:asciiTheme="majorBidi" w:hAnsiTheme="majorBidi" w:cstheme="majorBidi" w:hint="cs"/>
          <w:sz w:val="30"/>
          <w:szCs w:val="30"/>
          <w:cs/>
        </w:rPr>
        <w:t>ตามสัดส่วนการถือหุ้น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487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75</w:t>
      </w:r>
      <w:r w:rsidRPr="00487593">
        <w:rPr>
          <w:rFonts w:asciiTheme="majorBidi" w:hAnsiTheme="majorBidi" w:cstheme="majorBidi"/>
          <w:sz w:val="30"/>
          <w:szCs w:val="30"/>
        </w:rPr>
        <w:t xml:space="preserve"> </w:t>
      </w:r>
      <w:r w:rsidRPr="0048759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F6B7446" w14:textId="44D0B082" w:rsidR="00BB5244" w:rsidRPr="00487593" w:rsidRDefault="00BB5244" w:rsidP="0048759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  <w:sectPr w:rsidR="00BB5244" w:rsidRPr="00487593" w:rsidSect="000B7330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858A7DA" w14:textId="4F3CA956" w:rsidR="00804175" w:rsidRPr="009745DB" w:rsidRDefault="00804175" w:rsidP="009745D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745D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92691B" w14:textId="77777777" w:rsidR="006F4760" w:rsidRPr="006A18DD" w:rsidRDefault="006F4760" w:rsidP="006F47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CFFC861" w14:textId="5C14639C" w:rsidR="009917A0" w:rsidRPr="00131602" w:rsidRDefault="00B61365" w:rsidP="006F47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02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131602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5927C1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13160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F3F1C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845179" w:rsidRPr="0013160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927C1">
        <w:rPr>
          <w:rFonts w:asciiTheme="majorBidi" w:hAnsiTheme="majorBidi" w:cstheme="majorBidi" w:hint="cs"/>
          <w:sz w:val="30"/>
          <w:szCs w:val="30"/>
          <w:cs/>
          <w:lang w:val="en-US"/>
        </w:rPr>
        <w:t>กันย</w:t>
      </w:r>
      <w:r w:rsidR="00845179" w:rsidRPr="00131602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ายน </w:t>
      </w:r>
      <w:r w:rsidRPr="0013160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EA6E4E" w14:textId="77777777" w:rsidR="006F4760" w:rsidRPr="006A18DD" w:rsidRDefault="006F4760" w:rsidP="006F47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253"/>
        <w:gridCol w:w="1082"/>
        <w:gridCol w:w="239"/>
        <w:gridCol w:w="1374"/>
        <w:gridCol w:w="239"/>
        <w:gridCol w:w="1119"/>
        <w:gridCol w:w="239"/>
        <w:gridCol w:w="1395"/>
      </w:tblGrid>
      <w:tr w:rsidR="006F4760" w:rsidRPr="001052C4" w14:paraId="5737B943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122DA55D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C2D9934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  <w:tcBorders>
              <w:bottom w:val="single" w:sz="4" w:space="0" w:color="auto"/>
            </w:tcBorders>
          </w:tcPr>
          <w:p w14:paraId="7C5B5779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6F4760" w:rsidRPr="001052C4" w14:paraId="22B87604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0FCB265F" w14:textId="107F436D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927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27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7F8BB49E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9D14C0" w14:textId="69D275FE" w:rsidR="006F4760" w:rsidRPr="001052C4" w:rsidRDefault="00CF3F1C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E31CD42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9C5011" w14:textId="51B3921D" w:rsidR="006F4760" w:rsidRPr="001052C4" w:rsidRDefault="00CF3F1C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6F4760" w:rsidRPr="001052C4" w14:paraId="6B073B50" w14:textId="77777777" w:rsidTr="002C7AB4">
        <w:trPr>
          <w:trHeight w:hRule="exact" w:val="1515"/>
          <w:tblHeader/>
        </w:trPr>
        <w:tc>
          <w:tcPr>
            <w:tcW w:w="1943" w:type="pct"/>
          </w:tcPr>
          <w:p w14:paraId="19944921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C62A03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46A9AE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2E843F6" w14:textId="77777777" w:rsidR="006F4760" w:rsidRPr="001052C4" w:rsidRDefault="006F4760" w:rsidP="006F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338426B5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457D17BC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6B045CF0" w14:textId="29D144B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216E54A2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20B17EA1" w14:textId="21C783D1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  <w:r w:rsidR="002C7AB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และ</w:t>
            </w:r>
          </w:p>
          <w:p w14:paraId="5453ADAB" w14:textId="3A8AAEB9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23" w:type="pct"/>
          </w:tcPr>
          <w:p w14:paraId="293A6864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</w:tcPr>
          <w:p w14:paraId="40C3940D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4D24A465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11C39F12" w14:textId="755DC812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3" w:type="pct"/>
          </w:tcPr>
          <w:p w14:paraId="18BA29FE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18" w:type="pct"/>
          </w:tcPr>
          <w:p w14:paraId="38E9AE72" w14:textId="62E5206C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  <w:r w:rsidR="002C7AB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และ</w:t>
            </w:r>
          </w:p>
          <w:p w14:paraId="77D61597" w14:textId="001A5613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6F4760" w:rsidRPr="001052C4" w14:paraId="3B3C48D4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0F7B56D7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0" w:type="pct"/>
          </w:tcPr>
          <w:p w14:paraId="09BF2371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27" w:type="pct"/>
            <w:gridSpan w:val="7"/>
          </w:tcPr>
          <w:p w14:paraId="04BF5569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F4760" w:rsidRPr="001052C4" w14:paraId="03732091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12C2C2E3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ที่ดินและส่วนปรับปรุง</w:t>
            </w:r>
          </w:p>
        </w:tc>
        <w:tc>
          <w:tcPr>
            <w:tcW w:w="130" w:type="pct"/>
          </w:tcPr>
          <w:p w14:paraId="54BB3815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2D63719F" w14:textId="7C42671C" w:rsidR="006F4760" w:rsidRPr="001052C4" w:rsidRDefault="006A18DD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3" w:type="pct"/>
          </w:tcPr>
          <w:p w14:paraId="5B0A9B21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40EE2DEF" w14:textId="1A7A88EC" w:rsidR="006F4760" w:rsidRPr="001052C4" w:rsidRDefault="006A18DD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3" w:type="pct"/>
          </w:tcPr>
          <w:p w14:paraId="0C6507B6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B6D0F1F" w14:textId="29856861" w:rsidR="006F4760" w:rsidRDefault="00CF3F1C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</w:p>
          <w:p w14:paraId="1AE59B73" w14:textId="03F080BE" w:rsidR="0001407E" w:rsidRPr="001052C4" w:rsidRDefault="00CF3F1C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23" w:type="pct"/>
          </w:tcPr>
          <w:p w14:paraId="75894571" w14:textId="77777777" w:rsidR="006F4760" w:rsidRPr="001052C4" w:rsidRDefault="006F4760" w:rsidP="006F4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2E3A08DF" w14:textId="74D10BED" w:rsidR="006F4760" w:rsidRPr="001052C4" w:rsidRDefault="0001407E" w:rsidP="00BD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33E35" w:rsidRPr="001052C4" w14:paraId="31739250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72B50E13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อาคาร สิ่งปลูกสร้างและส่วนปรับปรุง</w:t>
            </w:r>
          </w:p>
        </w:tc>
        <w:tc>
          <w:tcPr>
            <w:tcW w:w="130" w:type="pct"/>
          </w:tcPr>
          <w:p w14:paraId="26E9DFF9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5420AAD" w14:textId="29D25943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30,723</w:t>
            </w:r>
          </w:p>
        </w:tc>
        <w:tc>
          <w:tcPr>
            <w:tcW w:w="123" w:type="pct"/>
          </w:tcPr>
          <w:p w14:paraId="01A08A09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06DC2010" w14:textId="5DCF3146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(5,324)</w:t>
            </w:r>
          </w:p>
        </w:tc>
        <w:tc>
          <w:tcPr>
            <w:tcW w:w="123" w:type="pct"/>
          </w:tcPr>
          <w:p w14:paraId="45C6C068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4D03CC4" w14:textId="3AA40B2D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61,143</w:t>
            </w:r>
          </w:p>
        </w:tc>
        <w:tc>
          <w:tcPr>
            <w:tcW w:w="123" w:type="pct"/>
          </w:tcPr>
          <w:p w14:paraId="73B831C6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7C5A5B75" w14:textId="18D1DD56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(235)</w:t>
            </w:r>
          </w:p>
        </w:tc>
      </w:tr>
      <w:tr w:rsidR="00D33E35" w:rsidRPr="001052C4" w14:paraId="7890EE79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39C0D5D0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อุปกรณ์ระบบสารสนเทศ</w:t>
            </w:r>
          </w:p>
        </w:tc>
        <w:tc>
          <w:tcPr>
            <w:tcW w:w="130" w:type="pct"/>
          </w:tcPr>
          <w:p w14:paraId="35D762BB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22F3756E" w14:textId="19FF7E1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8,609</w:t>
            </w:r>
          </w:p>
        </w:tc>
        <w:tc>
          <w:tcPr>
            <w:tcW w:w="123" w:type="pct"/>
          </w:tcPr>
          <w:p w14:paraId="70ECBA1A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44AC59AD" w14:textId="6435F8DF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(1,477)</w:t>
            </w:r>
          </w:p>
        </w:tc>
        <w:tc>
          <w:tcPr>
            <w:tcW w:w="123" w:type="pct"/>
          </w:tcPr>
          <w:p w14:paraId="22F920C9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A6B77D1" w14:textId="6BCB5BF2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10,114</w:t>
            </w:r>
          </w:p>
        </w:tc>
        <w:tc>
          <w:tcPr>
            <w:tcW w:w="123" w:type="pct"/>
          </w:tcPr>
          <w:p w14:paraId="17E05AA1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150193D4" w14:textId="0921C160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(78)</w:t>
            </w:r>
          </w:p>
        </w:tc>
      </w:tr>
      <w:tr w:rsidR="00D33E35" w:rsidRPr="001052C4" w14:paraId="34EA9144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6B199C94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อุปกรณ์งานระบบอาคาร</w:t>
            </w:r>
          </w:p>
        </w:tc>
        <w:tc>
          <w:tcPr>
            <w:tcW w:w="130" w:type="pct"/>
          </w:tcPr>
          <w:p w14:paraId="5098C716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101A716F" w14:textId="6BFE35A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37,154</w:t>
            </w:r>
          </w:p>
        </w:tc>
        <w:tc>
          <w:tcPr>
            <w:tcW w:w="123" w:type="pct"/>
          </w:tcPr>
          <w:p w14:paraId="617E6C04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4A02B43D" w14:textId="1C706C3B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(3,620)</w:t>
            </w:r>
          </w:p>
        </w:tc>
        <w:tc>
          <w:tcPr>
            <w:tcW w:w="123" w:type="pct"/>
          </w:tcPr>
          <w:p w14:paraId="64C95961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B76DA8C" w14:textId="0CE2B003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34,866</w:t>
            </w:r>
          </w:p>
        </w:tc>
        <w:tc>
          <w:tcPr>
            <w:tcW w:w="123" w:type="pct"/>
          </w:tcPr>
          <w:p w14:paraId="39AAED73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6D641E48" w14:textId="2D26029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(1,282)</w:t>
            </w:r>
          </w:p>
        </w:tc>
      </w:tr>
      <w:tr w:rsidR="00D33E35" w:rsidRPr="001052C4" w14:paraId="32F614EA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25D3A0C4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0" w:type="pct"/>
          </w:tcPr>
          <w:p w14:paraId="42CB487C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0BA88941" w14:textId="0F28EBAB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30,006</w:t>
            </w:r>
          </w:p>
        </w:tc>
        <w:tc>
          <w:tcPr>
            <w:tcW w:w="123" w:type="pct"/>
          </w:tcPr>
          <w:p w14:paraId="5BA62BAC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10E65402" w14:textId="1D0C6636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(3,090)</w:t>
            </w:r>
          </w:p>
        </w:tc>
        <w:tc>
          <w:tcPr>
            <w:tcW w:w="123" w:type="pct"/>
          </w:tcPr>
          <w:p w14:paraId="6F318121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933B5DD" w14:textId="74394B0B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60,954</w:t>
            </w:r>
          </w:p>
        </w:tc>
        <w:tc>
          <w:tcPr>
            <w:tcW w:w="123" w:type="pct"/>
          </w:tcPr>
          <w:p w14:paraId="2FD4C843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1113782D" w14:textId="4092CE39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(1,136)</w:t>
            </w:r>
          </w:p>
        </w:tc>
      </w:tr>
      <w:tr w:rsidR="00D33E35" w:rsidRPr="001052C4" w14:paraId="5141503D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1FEEF07A" w14:textId="79505394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130" w:type="pct"/>
          </w:tcPr>
          <w:p w14:paraId="2C8C3ED4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1B5321EF" w14:textId="1715278A" w:rsidR="00D33E35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628</w:t>
            </w:r>
          </w:p>
        </w:tc>
        <w:tc>
          <w:tcPr>
            <w:tcW w:w="123" w:type="pct"/>
          </w:tcPr>
          <w:p w14:paraId="5F499C46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25FD0A17" w14:textId="456C5C2A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3" w:type="pct"/>
          </w:tcPr>
          <w:p w14:paraId="7778D3F7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168B319" w14:textId="2D707F62" w:rsidR="00D33E35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3" w:type="pct"/>
          </w:tcPr>
          <w:p w14:paraId="58ABB666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4E814BAF" w14:textId="4FD3AF23" w:rsidR="00D33E35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33E35" w:rsidRPr="001052C4" w14:paraId="2665C531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0E4FC82A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สินทรัพย์ระหว่างก่อสร้างและติดตั้ง</w:t>
            </w:r>
          </w:p>
        </w:tc>
        <w:tc>
          <w:tcPr>
            <w:tcW w:w="130" w:type="pct"/>
          </w:tcPr>
          <w:p w14:paraId="25BEA11E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1D37B5AC" w14:textId="70496951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34,592</w:t>
            </w:r>
          </w:p>
        </w:tc>
        <w:tc>
          <w:tcPr>
            <w:tcW w:w="123" w:type="pct"/>
          </w:tcPr>
          <w:p w14:paraId="7D413CAE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</w:tcPr>
          <w:p w14:paraId="4AC1DE10" w14:textId="61B81933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(33,889)</w:t>
            </w:r>
          </w:p>
        </w:tc>
        <w:tc>
          <w:tcPr>
            <w:tcW w:w="123" w:type="pct"/>
          </w:tcPr>
          <w:p w14:paraId="0A70F996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B23A6F1" w14:textId="08EC1DD6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39,060</w:t>
            </w:r>
          </w:p>
        </w:tc>
        <w:tc>
          <w:tcPr>
            <w:tcW w:w="123" w:type="pct"/>
          </w:tcPr>
          <w:p w14:paraId="11C82EEA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</w:tcPr>
          <w:p w14:paraId="47BC85CC" w14:textId="63ED1ABC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(37,126)</w:t>
            </w:r>
          </w:p>
        </w:tc>
      </w:tr>
      <w:tr w:rsidR="00D33E35" w:rsidRPr="001052C4" w14:paraId="6C10B22E" w14:textId="77777777" w:rsidTr="006F4760">
        <w:trPr>
          <w:trHeight w:hRule="exact" w:val="374"/>
          <w:tblHeader/>
        </w:trPr>
        <w:tc>
          <w:tcPr>
            <w:tcW w:w="1943" w:type="pct"/>
          </w:tcPr>
          <w:p w14:paraId="294AB9BA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0" w:type="pct"/>
          </w:tcPr>
          <w:p w14:paraId="32C3CEA4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CDB3AA7" w14:textId="490A5A42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141,712</w:t>
            </w:r>
          </w:p>
        </w:tc>
        <w:tc>
          <w:tcPr>
            <w:tcW w:w="123" w:type="pct"/>
          </w:tcPr>
          <w:p w14:paraId="2165E0AD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5C6915AD" w14:textId="758B3C8B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(47,400)</w:t>
            </w:r>
          </w:p>
        </w:tc>
        <w:tc>
          <w:tcPr>
            <w:tcW w:w="123" w:type="pct"/>
          </w:tcPr>
          <w:p w14:paraId="46717CF7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AD3F7E2" w14:textId="17C6D079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206,397</w:t>
            </w:r>
          </w:p>
        </w:tc>
        <w:tc>
          <w:tcPr>
            <w:tcW w:w="123" w:type="pct"/>
          </w:tcPr>
          <w:p w14:paraId="00D95F04" w14:textId="77777777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</w:tcPr>
          <w:p w14:paraId="2E1EBBA0" w14:textId="0E667F3D" w:rsidR="00D33E35" w:rsidRPr="001052C4" w:rsidRDefault="00D33E35" w:rsidP="00D33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(39,857)</w:t>
            </w:r>
          </w:p>
        </w:tc>
      </w:tr>
    </w:tbl>
    <w:p w14:paraId="7A48B3E6" w14:textId="522A67FA" w:rsidR="006F4760" w:rsidRPr="006C7C28" w:rsidRDefault="006F476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264"/>
        <w:gridCol w:w="1083"/>
        <w:gridCol w:w="247"/>
        <w:gridCol w:w="1371"/>
        <w:gridCol w:w="249"/>
        <w:gridCol w:w="1122"/>
        <w:gridCol w:w="268"/>
        <w:gridCol w:w="1343"/>
      </w:tblGrid>
      <w:tr w:rsidR="006F4760" w:rsidRPr="001052C4" w14:paraId="3F7DB4C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579077DF" w14:textId="5EA4FB47" w:rsidR="006F4760" w:rsidRPr="001052C4" w:rsidRDefault="006F4760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C53907C" w14:textId="77777777" w:rsidR="006F4760" w:rsidRPr="001052C4" w:rsidRDefault="006F4760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3" w:type="pct"/>
            <w:gridSpan w:val="7"/>
            <w:tcBorders>
              <w:bottom w:val="single" w:sz="4" w:space="0" w:color="auto"/>
            </w:tcBorders>
          </w:tcPr>
          <w:p w14:paraId="0CDAC329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4760" w:rsidRPr="001052C4" w14:paraId="6BC763A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548C97DF" w14:textId="2C363DE2" w:rsidR="006F4760" w:rsidRPr="001052C4" w:rsidRDefault="006F4760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927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27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6" w:type="pct"/>
          </w:tcPr>
          <w:p w14:paraId="30AB2998" w14:textId="77777777" w:rsidR="006F4760" w:rsidRPr="001052C4" w:rsidRDefault="006F4760" w:rsidP="00E0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676F0E" w14:textId="5ED0F868" w:rsidR="006F4760" w:rsidRPr="001052C4" w:rsidRDefault="00CF3F1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681C46D2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D5E538" w14:textId="7179E1B6" w:rsidR="006F4760" w:rsidRPr="001052C4" w:rsidRDefault="00CF3F1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2C7AB4" w:rsidRPr="001052C4" w14:paraId="62FE3577" w14:textId="77777777" w:rsidTr="002C7AB4">
        <w:trPr>
          <w:trHeight w:hRule="exact" w:val="1560"/>
          <w:tblHeader/>
        </w:trPr>
        <w:tc>
          <w:tcPr>
            <w:tcW w:w="1941" w:type="pct"/>
          </w:tcPr>
          <w:p w14:paraId="5B4683A9" w14:textId="77777777" w:rsidR="002C7AB4" w:rsidRPr="001052C4" w:rsidRDefault="002C7AB4" w:rsidP="002C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5D89D" w14:textId="77777777" w:rsidR="002C7AB4" w:rsidRPr="001052C4" w:rsidRDefault="002C7AB4" w:rsidP="002C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C3E04B" w14:textId="77777777" w:rsidR="002C7AB4" w:rsidRPr="001052C4" w:rsidRDefault="002C7AB4" w:rsidP="002C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4806E3E" w14:textId="77777777" w:rsidR="002C7AB4" w:rsidRPr="001052C4" w:rsidRDefault="002C7AB4" w:rsidP="002C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4DD5A683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1861D665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2CBC1C1E" w14:textId="0D64BF98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478F8569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1DB04DFB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และ</w:t>
            </w:r>
          </w:p>
          <w:p w14:paraId="1500074A" w14:textId="0FAC4E15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28" w:type="pct"/>
          </w:tcPr>
          <w:p w14:paraId="3D244D1E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</w:tcPr>
          <w:p w14:paraId="02CD8F1E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22F82FDE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49B97838" w14:textId="6D16CF88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="006C7C2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38" w:type="pct"/>
          </w:tcPr>
          <w:p w14:paraId="6B45CB77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1" w:type="pct"/>
          </w:tcPr>
          <w:p w14:paraId="01874B2A" w14:textId="77777777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การจำหน่าย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และ</w:t>
            </w:r>
          </w:p>
          <w:p w14:paraId="3D86447D" w14:textId="3E5B362B" w:rsidR="002C7AB4" w:rsidRPr="001052C4" w:rsidRDefault="002C7AB4" w:rsidP="002C7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1052C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-</w:t>
            </w:r>
            <w:r w:rsidRPr="001052C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6F4760" w:rsidRPr="001052C4" w14:paraId="3388C289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4D561010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79B31CFC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23" w:type="pct"/>
            <w:gridSpan w:val="7"/>
          </w:tcPr>
          <w:p w14:paraId="676BF451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A18DD" w:rsidRPr="001052C4" w14:paraId="0A323A5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209BC5F5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ที่ดินและส่วนปรับปรุง</w:t>
            </w:r>
          </w:p>
        </w:tc>
        <w:tc>
          <w:tcPr>
            <w:tcW w:w="136" w:type="pct"/>
          </w:tcPr>
          <w:p w14:paraId="130606B9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93C9BF4" w14:textId="302B63B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5537DB0C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5ADB3B6B" w14:textId="0B9D3EF9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27834C78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3194DD7" w14:textId="2F6829EC" w:rsidR="006A18DD" w:rsidRPr="001052C4" w:rsidRDefault="00CF3F1C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</w:p>
        </w:tc>
        <w:tc>
          <w:tcPr>
            <w:tcW w:w="138" w:type="pct"/>
          </w:tcPr>
          <w:p w14:paraId="2CCC1E6D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2DB8160A" w14:textId="47168A01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A18DD" w:rsidRPr="001052C4" w14:paraId="3222C71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43F460F0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อาคาร สิ่งปลูกสร้างและส่วนปรับปรุง</w:t>
            </w:r>
          </w:p>
        </w:tc>
        <w:tc>
          <w:tcPr>
            <w:tcW w:w="136" w:type="pct"/>
          </w:tcPr>
          <w:p w14:paraId="1137A86A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1F449A17" w14:textId="3475646A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25D824F2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700E216B" w14:textId="576328A6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6924E6FA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7BDEE3F" w14:textId="1A93E06F" w:rsidR="006A18DD" w:rsidRPr="001052C4" w:rsidRDefault="00CF3F1C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415</w:t>
            </w:r>
          </w:p>
        </w:tc>
        <w:tc>
          <w:tcPr>
            <w:tcW w:w="138" w:type="pct"/>
          </w:tcPr>
          <w:p w14:paraId="5C69B02A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5D982DD2" w14:textId="5779C09F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3BD99740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7B3C126B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อุปกรณ์ระบบสารสนเทศ</w:t>
            </w:r>
          </w:p>
        </w:tc>
        <w:tc>
          <w:tcPr>
            <w:tcW w:w="136" w:type="pct"/>
          </w:tcPr>
          <w:p w14:paraId="4A9B9000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4CF03707" w14:textId="766AF978" w:rsidR="006F4760" w:rsidRPr="001052C4" w:rsidRDefault="00CF3F1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6A18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756</w:t>
            </w:r>
          </w:p>
        </w:tc>
        <w:tc>
          <w:tcPr>
            <w:tcW w:w="127" w:type="pct"/>
          </w:tcPr>
          <w:p w14:paraId="367BD804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481AEE70" w14:textId="322A8EBF" w:rsidR="006F4760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4C3A287C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E30092A" w14:textId="47114FFF" w:rsidR="006F4760" w:rsidRPr="001052C4" w:rsidRDefault="00CF3F1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0140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175</w:t>
            </w:r>
          </w:p>
        </w:tc>
        <w:tc>
          <w:tcPr>
            <w:tcW w:w="138" w:type="pct"/>
          </w:tcPr>
          <w:p w14:paraId="43DC9495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003CE995" w14:textId="25F31DA1" w:rsidR="006F4760" w:rsidRPr="001052C4" w:rsidRDefault="0001407E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A18DD" w:rsidRPr="001052C4" w14:paraId="0318FFA9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258C4CD7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อุปกรณ์งานระบบอาคาร</w:t>
            </w:r>
          </w:p>
        </w:tc>
        <w:tc>
          <w:tcPr>
            <w:tcW w:w="136" w:type="pct"/>
          </w:tcPr>
          <w:p w14:paraId="126CAD20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E3A5002" w14:textId="1404B2D5" w:rsidR="006A18DD" w:rsidRPr="001052C4" w:rsidRDefault="00CF3F1C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6A18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327</w:t>
            </w:r>
          </w:p>
        </w:tc>
        <w:tc>
          <w:tcPr>
            <w:tcW w:w="127" w:type="pct"/>
          </w:tcPr>
          <w:p w14:paraId="4E1C3D15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2C603F3F" w14:textId="39BBE748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03672DF4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85AA9DB" w14:textId="190D32EB" w:rsidR="006A18DD" w:rsidRPr="001052C4" w:rsidRDefault="00CF3F1C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138" w:type="pct"/>
          </w:tcPr>
          <w:p w14:paraId="39330396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751D60D7" w14:textId="6801649C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A18DD" w:rsidRPr="001052C4" w14:paraId="181822F8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7114AB11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6" w:type="pct"/>
          </w:tcPr>
          <w:p w14:paraId="40F39F9E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5D3F454A" w14:textId="7E8C8430" w:rsidR="006A18DD" w:rsidRPr="001052C4" w:rsidRDefault="00CF3F1C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6A18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641</w:t>
            </w:r>
          </w:p>
        </w:tc>
        <w:tc>
          <w:tcPr>
            <w:tcW w:w="127" w:type="pct"/>
          </w:tcPr>
          <w:p w14:paraId="5F52205E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6CB092FB" w14:textId="74EB95E8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4D03A969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086EF4C" w14:textId="5D2291E4" w:rsidR="006A18DD" w:rsidRPr="001052C4" w:rsidRDefault="00CF3F1C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504</w:t>
            </w:r>
          </w:p>
        </w:tc>
        <w:tc>
          <w:tcPr>
            <w:tcW w:w="138" w:type="pct"/>
          </w:tcPr>
          <w:p w14:paraId="7396FB64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023721CB" w14:textId="03FB5282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A18DD" w:rsidRPr="001052C4" w14:paraId="2EE34FB6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1C704F59" w14:textId="60D8C719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136" w:type="pct"/>
          </w:tcPr>
          <w:p w14:paraId="1BA0D4DD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0412D95D" w14:textId="169A124C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6229654D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</w:tcPr>
          <w:p w14:paraId="692034BB" w14:textId="7437BE12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1393CA25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7BEA99C" w14:textId="0FBE8DCF" w:rsidR="006A18DD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14:paraId="587D9A0A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</w:tcPr>
          <w:p w14:paraId="658B5FB3" w14:textId="1C52E863" w:rsidR="006A18DD" w:rsidRDefault="006A18DD" w:rsidP="00EF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A18DD" w:rsidRPr="001052C4" w14:paraId="2739E94B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3B32579D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สินทรัพย์ระหว่างก่อสร้างและติดตั้ง</w:t>
            </w:r>
          </w:p>
        </w:tc>
        <w:tc>
          <w:tcPr>
            <w:tcW w:w="136" w:type="pct"/>
          </w:tcPr>
          <w:p w14:paraId="1557F7FB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AD118C5" w14:textId="14BDF7C2" w:rsidR="006A18DD" w:rsidRPr="001052C4" w:rsidRDefault="00CF3F1C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6A18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127" w:type="pct"/>
          </w:tcPr>
          <w:p w14:paraId="72B02D6E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BCBDC81" w14:textId="7F2096AB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06D73156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88C5616" w14:textId="7F0C92B0" w:rsidR="006A18DD" w:rsidRPr="001052C4" w:rsidRDefault="00CF3F1C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6A18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220</w:t>
            </w:r>
          </w:p>
        </w:tc>
        <w:tc>
          <w:tcPr>
            <w:tcW w:w="138" w:type="pct"/>
          </w:tcPr>
          <w:p w14:paraId="0ACF330E" w14:textId="77777777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49E6683E" w14:textId="44B67684" w:rsidR="006A18DD" w:rsidRPr="001052C4" w:rsidRDefault="006A18DD" w:rsidP="006A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F4760" w:rsidRPr="001052C4" w14:paraId="7261E094" w14:textId="77777777" w:rsidTr="006F4760">
        <w:trPr>
          <w:trHeight w:hRule="exact" w:val="374"/>
          <w:tblHeader/>
        </w:trPr>
        <w:tc>
          <w:tcPr>
            <w:tcW w:w="1941" w:type="pct"/>
          </w:tcPr>
          <w:p w14:paraId="73B7A2C2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</w:tcPr>
          <w:p w14:paraId="66EBD560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065A91B" w14:textId="68C5B9E9" w:rsidR="006F4760" w:rsidRPr="001052C4" w:rsidRDefault="00CF3F1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6A18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374</w:t>
            </w:r>
          </w:p>
        </w:tc>
        <w:tc>
          <w:tcPr>
            <w:tcW w:w="127" w:type="pct"/>
          </w:tcPr>
          <w:p w14:paraId="5715337E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63655BF0" w14:textId="000483A8" w:rsidR="006F4760" w:rsidRPr="001052C4" w:rsidRDefault="006A18DD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4284F562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1C6795C" w14:textId="27887E75" w:rsidR="006F4760" w:rsidRPr="001052C4" w:rsidRDefault="00CF3F1C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0140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847</w:t>
            </w:r>
          </w:p>
        </w:tc>
        <w:tc>
          <w:tcPr>
            <w:tcW w:w="138" w:type="pct"/>
          </w:tcPr>
          <w:p w14:paraId="362A8036" w14:textId="77777777" w:rsidR="006F4760" w:rsidRPr="001052C4" w:rsidRDefault="006F4760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17855D88" w14:textId="2825975B" w:rsidR="006F4760" w:rsidRPr="001052C4" w:rsidRDefault="0001407E" w:rsidP="00E0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CF3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CF3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</w:tbl>
    <w:p w14:paraId="66749F27" w14:textId="12E8AA96" w:rsidR="00E55119" w:rsidRPr="001052C4" w:rsidRDefault="00E55119" w:rsidP="009745DB">
      <w:pPr>
        <w:pStyle w:val="Heading1"/>
        <w:keepLines/>
        <w:numPr>
          <w:ilvl w:val="0"/>
          <w:numId w:val="1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สินทรัพย์สิทธิการใช้</w:t>
      </w:r>
    </w:p>
    <w:p w14:paraId="3110E8D9" w14:textId="77777777" w:rsidR="00E55119" w:rsidRDefault="00E55119" w:rsidP="00087AD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1800"/>
        <w:gridCol w:w="180"/>
        <w:gridCol w:w="2070"/>
      </w:tblGrid>
      <w:tr w:rsidR="00E55119" w14:paraId="789A3252" w14:textId="77777777" w:rsidTr="00DC5DEB">
        <w:trPr>
          <w:trHeight w:val="20"/>
          <w:tblHeader/>
        </w:trPr>
        <w:tc>
          <w:tcPr>
            <w:tcW w:w="4140" w:type="dxa"/>
            <w:vAlign w:val="bottom"/>
            <w:hideMark/>
          </w:tcPr>
          <w:p w14:paraId="7482A23A" w14:textId="1D5CE02E" w:rsidR="00E55119" w:rsidRPr="00D46640" w:rsidRDefault="00E5511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296862D" w14:textId="77777777" w:rsidR="00E55119" w:rsidRPr="00D46640" w:rsidRDefault="00E55119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hideMark/>
          </w:tcPr>
          <w:p w14:paraId="4F635424" w14:textId="629C93A8" w:rsidR="00E55119" w:rsidRPr="00D46640" w:rsidRDefault="00E55119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D4664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309FC039" w14:textId="77777777" w:rsidR="00E55119" w:rsidRPr="00D46640" w:rsidRDefault="00E55119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hideMark/>
          </w:tcPr>
          <w:p w14:paraId="7B9E07B2" w14:textId="6C2F1822" w:rsidR="00E55119" w:rsidRPr="00D46640" w:rsidRDefault="00E55119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4664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D46640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D46640" w14:paraId="119B9EF8" w14:textId="77777777" w:rsidTr="00DC5DEB">
        <w:trPr>
          <w:trHeight w:val="20"/>
          <w:tblHeader/>
        </w:trPr>
        <w:tc>
          <w:tcPr>
            <w:tcW w:w="4140" w:type="dxa"/>
            <w:vAlign w:val="bottom"/>
            <w:hideMark/>
          </w:tcPr>
          <w:p w14:paraId="4E895AF7" w14:textId="0F110C58" w:rsidR="00D46640" w:rsidRPr="00D46640" w:rsidRDefault="00D4664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6739438" w14:textId="77777777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hideMark/>
          </w:tcPr>
          <w:p w14:paraId="4355B487" w14:textId="77777777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D466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  <w:r w:rsidRPr="00D466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D466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สิ่งปลูกสร้างและส่วนปรับปรุง</w:t>
            </w:r>
            <w:r w:rsidRPr="00D46640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  <w:p w14:paraId="6FA33714" w14:textId="525658CC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384E39D" w14:textId="77777777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hideMark/>
          </w:tcPr>
          <w:p w14:paraId="1F5D13DE" w14:textId="77777777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466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  <w:r w:rsidRPr="00D466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D466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สิ่งปลูกสร้างและส่วนปรับปรุง</w:t>
            </w:r>
            <w:r w:rsidRPr="00D46640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  <w:p w14:paraId="04F3A207" w14:textId="50CFE378" w:rsidR="00D46640" w:rsidRPr="00D46640" w:rsidRDefault="00D4664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E55119" w14:paraId="0E4E3734" w14:textId="77777777" w:rsidTr="00D46640">
        <w:trPr>
          <w:trHeight w:val="20"/>
          <w:tblHeader/>
        </w:trPr>
        <w:tc>
          <w:tcPr>
            <w:tcW w:w="4140" w:type="dxa"/>
          </w:tcPr>
          <w:p w14:paraId="1A2E3AF5" w14:textId="77777777" w:rsidR="00E55119" w:rsidRPr="00D46640" w:rsidRDefault="00E5511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7A987895" w14:textId="77777777" w:rsidR="00E55119" w:rsidRPr="00D46640" w:rsidRDefault="00E55119" w:rsidP="00D466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050" w:type="dxa"/>
            <w:gridSpan w:val="3"/>
            <w:hideMark/>
          </w:tcPr>
          <w:p w14:paraId="0BEC9649" w14:textId="00A22991" w:rsidR="00E55119" w:rsidRPr="00D46640" w:rsidRDefault="00E5511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D46640"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46640" w14:paraId="7442109D" w14:textId="77777777" w:rsidTr="00D46640">
        <w:trPr>
          <w:trHeight w:val="20"/>
        </w:trPr>
        <w:tc>
          <w:tcPr>
            <w:tcW w:w="4140" w:type="dxa"/>
            <w:hideMark/>
          </w:tcPr>
          <w:p w14:paraId="69A880B5" w14:textId="41FB5F1C" w:rsidR="00D46640" w:rsidRPr="00D46640" w:rsidRDefault="00D466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466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F3F1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D4664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D466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CF3F1C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D4664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hideMark/>
          </w:tcPr>
          <w:p w14:paraId="005E9027" w14:textId="1ACB7308" w:rsidR="00D46640" w:rsidRPr="00D46640" w:rsidRDefault="00CF3F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74727D96" w14:textId="7A839A50" w:rsidR="00D46640" w:rsidRPr="00D46640" w:rsidRDefault="00CF3F1C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5706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882</w:t>
            </w:r>
            <w:r w:rsidR="00B5706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180" w:type="dxa"/>
          </w:tcPr>
          <w:p w14:paraId="6748C772" w14:textId="77777777" w:rsidR="00D46640" w:rsidRPr="00D46640" w:rsidRDefault="00D46640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33F7396" w14:textId="11E5D887" w:rsidR="00D46640" w:rsidRPr="00D46640" w:rsidRDefault="00CF3F1C" w:rsidP="005927C1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="00914D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</w:tr>
      <w:tr w:rsidR="00D46640" w14:paraId="33BDE396" w14:textId="77777777" w:rsidTr="008D0528">
        <w:trPr>
          <w:trHeight w:val="20"/>
        </w:trPr>
        <w:tc>
          <w:tcPr>
            <w:tcW w:w="4140" w:type="dxa"/>
            <w:hideMark/>
          </w:tcPr>
          <w:p w14:paraId="2584500C" w14:textId="77777777" w:rsidR="00D46640" w:rsidRPr="00D46640" w:rsidRDefault="00D46640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66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</w:tcPr>
          <w:p w14:paraId="5FFF9D52" w14:textId="77777777" w:rsidR="00D46640" w:rsidRPr="00D46640" w:rsidRDefault="00D4664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EFDCA0A" w14:textId="6D22450B" w:rsidR="00D46640" w:rsidRPr="008D0528" w:rsidRDefault="00CF3F1C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E764F4" w:rsidRPr="008D05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695</w:t>
            </w:r>
          </w:p>
        </w:tc>
        <w:tc>
          <w:tcPr>
            <w:tcW w:w="180" w:type="dxa"/>
          </w:tcPr>
          <w:p w14:paraId="193CC1B2" w14:textId="77777777" w:rsidR="00D46640" w:rsidRPr="00D46640" w:rsidRDefault="00D46640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FEC9FDD" w14:textId="0D86E35F" w:rsidR="00D46640" w:rsidRPr="00D46640" w:rsidRDefault="006E5275" w:rsidP="005927C1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27CB" w14:paraId="62529365" w14:textId="77777777" w:rsidTr="008D0528">
        <w:trPr>
          <w:trHeight w:val="20"/>
        </w:trPr>
        <w:tc>
          <w:tcPr>
            <w:tcW w:w="4140" w:type="dxa"/>
          </w:tcPr>
          <w:p w14:paraId="595787DF" w14:textId="6B3B110E" w:rsidR="00FD27CB" w:rsidRPr="001340C2" w:rsidRDefault="00FD27C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990" w:type="dxa"/>
          </w:tcPr>
          <w:p w14:paraId="0E0454E0" w14:textId="77777777" w:rsidR="00FD27CB" w:rsidRPr="00D46640" w:rsidRDefault="00FD27C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738C734" w14:textId="418774E6" w:rsidR="00FD27CB" w:rsidRPr="008D0528" w:rsidRDefault="00E764F4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0528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CF3F1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D0528" w:rsidRPr="008D05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CF3F1C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  <w:r w:rsidRPr="008D0528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83EE7B7" w14:textId="77777777" w:rsidR="00FD27CB" w:rsidRPr="00D46640" w:rsidRDefault="00FD27CB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04C1871" w14:textId="2C89E951" w:rsidR="00FD27CB" w:rsidRPr="00D46640" w:rsidRDefault="006E5275" w:rsidP="006E5275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(44,111)</w:t>
            </w:r>
          </w:p>
        </w:tc>
      </w:tr>
      <w:tr w:rsidR="00266BBD" w14:paraId="41B8EDA7" w14:textId="77777777" w:rsidTr="008D0528">
        <w:trPr>
          <w:trHeight w:val="20"/>
        </w:trPr>
        <w:tc>
          <w:tcPr>
            <w:tcW w:w="4140" w:type="dxa"/>
          </w:tcPr>
          <w:p w14:paraId="16A192E9" w14:textId="46A683CE" w:rsidR="00266BBD" w:rsidRPr="00D46640" w:rsidRDefault="00266BBD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การประเมินสัญญาเช่า</w:t>
            </w:r>
            <w:r w:rsidR="009E44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ใหม่</w:t>
            </w:r>
          </w:p>
        </w:tc>
        <w:tc>
          <w:tcPr>
            <w:tcW w:w="990" w:type="dxa"/>
          </w:tcPr>
          <w:p w14:paraId="4F8DBB87" w14:textId="77777777" w:rsidR="00266BBD" w:rsidRPr="00D46640" w:rsidRDefault="00266BB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B5FFD71" w14:textId="212BD9AC" w:rsidR="00266BBD" w:rsidRPr="008D0528" w:rsidRDefault="00E764F4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052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D0528" w:rsidRPr="008D0528">
              <w:rPr>
                <w:rFonts w:ascii="Angsana New" w:hAnsi="Angsana New" w:cs="Angsana New"/>
                <w:sz w:val="30"/>
                <w:szCs w:val="30"/>
                <w:lang w:bidi="th-TH"/>
              </w:rPr>
              <w:t>8,810</w:t>
            </w:r>
            <w:r w:rsidRPr="008D052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C8A91E4" w14:textId="77777777" w:rsidR="00266BBD" w:rsidRPr="00D46640" w:rsidRDefault="00266BBD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B0BE0B8" w14:textId="2CC91BE1" w:rsidR="00266BBD" w:rsidRDefault="006E5275" w:rsidP="005927C1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6640" w14:paraId="0AB8263E" w14:textId="77777777" w:rsidTr="008D0528">
        <w:trPr>
          <w:trHeight w:val="20"/>
        </w:trPr>
        <w:tc>
          <w:tcPr>
            <w:tcW w:w="4140" w:type="dxa"/>
            <w:hideMark/>
          </w:tcPr>
          <w:p w14:paraId="16D0C68A" w14:textId="31DA4742" w:rsidR="00D46640" w:rsidRPr="00D46640" w:rsidRDefault="00D46640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664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D466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625D55D3" w14:textId="77777777" w:rsidR="00D46640" w:rsidRPr="00D46640" w:rsidRDefault="00D466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4DB4D" w14:textId="183951F4" w:rsidR="00D46640" w:rsidRPr="008D0528" w:rsidRDefault="00E764F4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0528">
              <w:rPr>
                <w:rFonts w:ascii="Angsana New" w:hAnsi="Angsana New" w:cs="Angsana New"/>
                <w:sz w:val="30"/>
                <w:szCs w:val="30"/>
                <w:lang w:bidi="th-TH"/>
              </w:rPr>
              <w:t>(42</w:t>
            </w:r>
            <w:r w:rsidR="008D0528" w:rsidRPr="008D0528">
              <w:rPr>
                <w:rFonts w:ascii="Angsana New" w:hAnsi="Angsana New" w:cs="Angsana New"/>
                <w:sz w:val="30"/>
                <w:szCs w:val="30"/>
                <w:lang w:bidi="th-TH"/>
              </w:rPr>
              <w:t>2,492</w:t>
            </w:r>
            <w:r w:rsidRPr="008D052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73DF552" w14:textId="77777777" w:rsidR="00D46640" w:rsidRPr="00D46640" w:rsidRDefault="00D46640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EEC9E" w14:textId="751F809E" w:rsidR="00D46640" w:rsidRPr="00914D20" w:rsidRDefault="006E5275" w:rsidP="005927C1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(14,134)</w:t>
            </w:r>
          </w:p>
        </w:tc>
      </w:tr>
      <w:tr w:rsidR="00D46640" w14:paraId="072F8DA4" w14:textId="77777777" w:rsidTr="00D46640">
        <w:trPr>
          <w:trHeight w:val="20"/>
        </w:trPr>
        <w:tc>
          <w:tcPr>
            <w:tcW w:w="4140" w:type="dxa"/>
            <w:vAlign w:val="bottom"/>
            <w:hideMark/>
          </w:tcPr>
          <w:p w14:paraId="559FDEE1" w14:textId="4BF9607E" w:rsidR="00D46640" w:rsidRPr="00D46640" w:rsidRDefault="00D4664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66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3F1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Pr="00D4664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5927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D466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="00CF3F1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71364D14" w14:textId="77777777" w:rsidR="00D46640" w:rsidRPr="00D46640" w:rsidRDefault="00D466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0EF966" w14:textId="535FE661" w:rsidR="00D46640" w:rsidRPr="00D46640" w:rsidRDefault="00E764F4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1,48</w:t>
            </w:r>
            <w:r w:rsidR="008D05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8,597</w:t>
            </w:r>
          </w:p>
        </w:tc>
        <w:tc>
          <w:tcPr>
            <w:tcW w:w="180" w:type="dxa"/>
          </w:tcPr>
          <w:p w14:paraId="4B828862" w14:textId="77777777" w:rsidR="00D46640" w:rsidRPr="00D46640" w:rsidRDefault="00D46640" w:rsidP="005927C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4A661" w14:textId="0549E50C" w:rsidR="00D46640" w:rsidRPr="00D46640" w:rsidRDefault="006E5275" w:rsidP="005927C1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13,418</w:t>
            </w:r>
          </w:p>
        </w:tc>
      </w:tr>
    </w:tbl>
    <w:p w14:paraId="5120DAC6" w14:textId="77777777" w:rsidR="00E55119" w:rsidRDefault="00E55119" w:rsidP="00087AD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14FAA308" w14:textId="52247288" w:rsidR="00087ADB" w:rsidRPr="001052C4" w:rsidRDefault="00087ADB" w:rsidP="000D2BF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</w:pP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ในระหว่างงวด</w:t>
      </w:r>
      <w:r w:rsidR="005927C1">
        <w:rPr>
          <w:rFonts w:asciiTheme="majorBidi" w:hAnsiTheme="majorBidi" w:cstheme="majorBidi" w:hint="cs"/>
          <w:b w:val="0"/>
          <w:bCs w:val="0"/>
          <w:spacing w:val="-3"/>
          <w:sz w:val="30"/>
          <w:szCs w:val="30"/>
          <w:u w:val="none"/>
          <w:cs/>
          <w:lang w:val="en-US"/>
        </w:rPr>
        <w:t>เก้า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 xml:space="preserve">เดือนสิ้นสุดวันที่ </w:t>
      </w:r>
      <w:r w:rsidR="00CF3F1C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30</w:t>
      </w:r>
      <w:r w:rsidR="006F4760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 xml:space="preserve"> </w:t>
      </w:r>
      <w:r w:rsidR="005927C1">
        <w:rPr>
          <w:rFonts w:asciiTheme="majorBidi" w:hAnsiTheme="majorBidi" w:cstheme="majorBidi" w:hint="cs"/>
          <w:b w:val="0"/>
          <w:bCs w:val="0"/>
          <w:spacing w:val="-3"/>
          <w:sz w:val="30"/>
          <w:szCs w:val="30"/>
          <w:u w:val="none"/>
          <w:cs/>
          <w:lang w:val="en-US"/>
        </w:rPr>
        <w:t>กันย</w:t>
      </w:r>
      <w:r w:rsidR="000D588D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  <w:lang w:val="en-US"/>
        </w:rPr>
        <w:t xml:space="preserve">ายน </w:t>
      </w:r>
      <w:r w:rsidR="00CF3F1C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2563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 </w:t>
      </w:r>
      <w:r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กลุ่มบริษัทเช่า</w:t>
      </w:r>
      <w:r w:rsidR="00E617D0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พื้นที่</w:t>
      </w:r>
      <w:r w:rsidR="00723E25" w:rsidRPr="00F400DE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เป็น</w:t>
      </w:r>
      <w:r w:rsidR="00723E25"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ระยะเวลา</w:t>
      </w:r>
      <w:r w:rsidR="00B42E09"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  <w:r w:rsidR="00CF3F1C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2</w:t>
      </w:r>
      <w:r w:rsidR="002E501A"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 xml:space="preserve"> </w:t>
      </w:r>
      <w:r w:rsidR="002E501A" w:rsidRPr="00E764F4">
        <w:rPr>
          <w:rFonts w:asciiTheme="majorBidi" w:hAnsiTheme="majorBidi" w:cstheme="majorBidi" w:hint="cs"/>
          <w:b w:val="0"/>
          <w:bCs w:val="0"/>
          <w:spacing w:val="-3"/>
          <w:sz w:val="30"/>
          <w:szCs w:val="30"/>
          <w:u w:val="none"/>
          <w:cs/>
          <w:lang w:val="en-US"/>
        </w:rPr>
        <w:t xml:space="preserve">ถึง </w:t>
      </w:r>
      <w:r w:rsidR="00CF3F1C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4</w:t>
      </w:r>
      <w:r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 </w:t>
      </w:r>
      <w:r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ปี โดยมีค่าเช่า</w:t>
      </w:r>
      <w:r w:rsidR="006044D7"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คงที่และ</w:t>
      </w:r>
      <w:r w:rsidR="006044D7"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br/>
      </w:r>
      <w:r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ผันแปรตามปริมาณการใช้สินทรัพย์ตลอดอายุสัญญา กลุ่มบริษัทได้รับรู้สินทรัพย์สิทธิการใช้ที่มีไว้เพื่อใช้งาน</w:t>
      </w:r>
      <w:r w:rsidR="00D11DC3"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  <w:lang w:val="en-US"/>
        </w:rPr>
        <w:t>เพิ่มขึ้น</w:t>
      </w:r>
      <w:r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 xml:space="preserve">เป็นจำนวน </w:t>
      </w:r>
      <w:r w:rsidR="00CF3F1C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43</w:t>
      </w:r>
      <w:r w:rsidR="00E764F4"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.</w:t>
      </w:r>
      <w:r w:rsidR="00CF3F1C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70</w:t>
      </w:r>
      <w:r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 </w:t>
      </w:r>
      <w:r w:rsidR="003914B1"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ล้าน</w:t>
      </w:r>
      <w:r w:rsidRPr="00E764F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>บาท</w:t>
      </w:r>
      <w:r w:rsidRPr="001052C4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</w:p>
    <w:p w14:paraId="00BDB369" w14:textId="77777777" w:rsidR="00906115" w:rsidRPr="001052C4" w:rsidRDefault="00906115" w:rsidP="00BE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5FDF582F" w14:textId="3D4E347B" w:rsidR="00CB6394" w:rsidRPr="001052C4" w:rsidRDefault="00804175" w:rsidP="009745DB">
      <w:pPr>
        <w:pStyle w:val="Heading1"/>
        <w:keepLines/>
        <w:numPr>
          <w:ilvl w:val="0"/>
          <w:numId w:val="1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</w:t>
      </w:r>
      <w:r w:rsidR="002B3621" w:rsidRPr="001052C4">
        <w:rPr>
          <w:rFonts w:asciiTheme="majorBidi" w:hAnsiTheme="majorBidi" w:cstheme="majorBidi"/>
          <w:sz w:val="30"/>
          <w:szCs w:val="30"/>
          <w:u w:val="none"/>
          <w:cs/>
        </w:rPr>
        <w:t>ดำเนินงาน</w:t>
      </w:r>
      <w:r w:rsidR="0034675B" w:rsidRPr="001052C4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1646D9C5" w14:textId="77777777" w:rsidR="004B3497" w:rsidRPr="001052C4" w:rsidRDefault="004B3497" w:rsidP="00BE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1D141D" w14:textId="78D68FD7" w:rsidR="00453103" w:rsidRPr="001052C4" w:rsidRDefault="00D04974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กลุ่มบริษัทดำเนินกิจการในส่วนงานธุรกิจ </w:t>
      </w:r>
      <w:r w:rsidR="00CF3F1C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Pr="001052C4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ส่วน คือ ส่วนงานขายผ่านหน้าร้านและส่วนงานการขาย</w:t>
      </w:r>
      <w:r w:rsidR="00CD41B3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ผ่านช่องทางอื่น (ขายผ่าน</w:t>
      </w:r>
      <w:r w:rsidR="00493BD5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ระบบ</w:t>
      </w:r>
      <w:r w:rsidR="00CD41B3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CD41B3" w:rsidRPr="001052C4">
        <w:rPr>
          <w:rFonts w:asciiTheme="majorBidi" w:hAnsiTheme="majorBidi" w:cstheme="majorBidi"/>
          <w:sz w:val="30"/>
          <w:szCs w:val="30"/>
          <w:lang w:eastAsia="ja-JP"/>
        </w:rPr>
        <w:t xml:space="preserve">Call Center </w:t>
      </w:r>
      <w:r w:rsidR="00CD41B3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และระบบออนไลน์</w:t>
      </w:r>
      <w:r w:rsidR="00AB1CBF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ผ่านเว็บไซต์</w:t>
      </w:r>
      <w:r w:rsidR="00493BD5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AB1CBF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(</w:t>
      </w:r>
      <w:r w:rsidR="00AB1CBF" w:rsidRPr="001052C4">
        <w:rPr>
          <w:rFonts w:asciiTheme="majorBidi" w:hAnsiTheme="majorBidi" w:cstheme="majorBidi"/>
          <w:sz w:val="30"/>
          <w:szCs w:val="30"/>
          <w:lang w:eastAsia="ja-JP"/>
        </w:rPr>
        <w:t xml:space="preserve">e-Commerce) </w:t>
      </w:r>
      <w:r w:rsidR="00AB1CBF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>และงานบริการอื่น</w:t>
      </w:r>
      <w:r w:rsidR="00CD41B3" w:rsidRPr="001052C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="00723E25" w:rsidRPr="001052C4">
        <w:rPr>
          <w:rFonts w:asciiTheme="majorBidi" w:hAnsiTheme="majorBidi" w:cstheme="majorBidi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</w:p>
    <w:p w14:paraId="1AD0249E" w14:textId="2C6833EC" w:rsidR="00131602" w:rsidRDefault="0013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9CA7B9" w14:textId="78DB2684" w:rsidR="00AC0889" w:rsidRDefault="00AC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618CA5" w14:textId="5B5D3EA0" w:rsidR="00AC0889" w:rsidRDefault="00AC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38722B" w14:textId="545C8B78" w:rsidR="00AC0889" w:rsidRDefault="00AC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5F5E9F" w14:textId="4EBDE668" w:rsidR="00900370" w:rsidRDefault="0090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3D0C4E" w14:textId="4F0DF516" w:rsidR="00900370" w:rsidRDefault="0090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802448" w14:textId="7FFCCF72" w:rsidR="00900370" w:rsidRDefault="0090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AF3AD5" w14:textId="77777777" w:rsidR="00900370" w:rsidRDefault="0090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9F257E" w14:textId="706E26EA" w:rsidR="00AC0889" w:rsidRDefault="00AC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ED7A64" w14:textId="3E1994CB" w:rsidR="00950215" w:rsidRDefault="00950215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5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ข้อมูลตามส่วนงานที่รายงาน </w:t>
      </w:r>
    </w:p>
    <w:p w14:paraId="78B21531" w14:textId="77777777" w:rsidR="00C43059" w:rsidRPr="00CF4F3F" w:rsidRDefault="00C43059" w:rsidP="00C4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500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94"/>
        <w:gridCol w:w="987"/>
        <w:gridCol w:w="273"/>
        <w:gridCol w:w="912"/>
        <w:gridCol w:w="273"/>
        <w:gridCol w:w="889"/>
        <w:gridCol w:w="8"/>
        <w:gridCol w:w="263"/>
        <w:gridCol w:w="8"/>
        <w:gridCol w:w="930"/>
        <w:gridCol w:w="240"/>
        <w:gridCol w:w="903"/>
        <w:gridCol w:w="27"/>
        <w:gridCol w:w="227"/>
        <w:gridCol w:w="10"/>
        <w:gridCol w:w="961"/>
      </w:tblGrid>
      <w:tr w:rsidR="00C43059" w:rsidRPr="000B7330" w14:paraId="4623DBC0" w14:textId="77777777" w:rsidTr="00EF3092">
        <w:trPr>
          <w:trHeight w:val="299"/>
        </w:trPr>
        <w:tc>
          <w:tcPr>
            <w:tcW w:w="1403" w:type="pct"/>
          </w:tcPr>
          <w:p w14:paraId="62E3E6F2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597" w:type="pct"/>
            <w:gridSpan w:val="15"/>
            <w:tcBorders>
              <w:bottom w:val="single" w:sz="4" w:space="0" w:color="auto"/>
            </w:tcBorders>
            <w:hideMark/>
          </w:tcPr>
          <w:p w14:paraId="5C1FAC5A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43059" w:rsidRPr="000B7330" w14:paraId="6EE0CF2F" w14:textId="77777777" w:rsidTr="00EF3092">
        <w:trPr>
          <w:trHeight w:val="299"/>
        </w:trPr>
        <w:tc>
          <w:tcPr>
            <w:tcW w:w="1403" w:type="pct"/>
            <w:hideMark/>
          </w:tcPr>
          <w:p w14:paraId="68B23388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30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6FDFFF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ขายผ่านหน้าร้าน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39F0E938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1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A2FC9EE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ขายผ่านช่องทางอื่น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46629F54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873A9F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43059" w:rsidRPr="000B7330" w14:paraId="450541B2" w14:textId="77777777" w:rsidTr="00EF3092">
        <w:trPr>
          <w:trHeight w:val="344"/>
        </w:trPr>
        <w:tc>
          <w:tcPr>
            <w:tcW w:w="1403" w:type="pct"/>
            <w:noWrap/>
            <w:vAlign w:val="bottom"/>
            <w:hideMark/>
          </w:tcPr>
          <w:p w14:paraId="41792DB8" w14:textId="5C2A971B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4" w:type="pct"/>
            <w:tcBorders>
              <w:top w:val="single" w:sz="4" w:space="0" w:color="auto"/>
            </w:tcBorders>
            <w:hideMark/>
          </w:tcPr>
          <w:p w14:paraId="60DBB832" w14:textId="0A657A69" w:rsidR="00C43059" w:rsidRPr="00C43059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="00CF3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68363386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hideMark/>
          </w:tcPr>
          <w:p w14:paraId="026381F6" w14:textId="4581972D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C4305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2" w:type="pct"/>
          </w:tcPr>
          <w:p w14:paraId="3E7D6B85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hideMark/>
          </w:tcPr>
          <w:p w14:paraId="6C92AD26" w14:textId="46FF8A74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="00CF3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" w:type="pct"/>
            <w:gridSpan w:val="2"/>
            <w:tcBorders>
              <w:top w:val="single" w:sz="4" w:space="0" w:color="auto"/>
            </w:tcBorders>
          </w:tcPr>
          <w:p w14:paraId="520987DC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</w:tcBorders>
            <w:hideMark/>
          </w:tcPr>
          <w:p w14:paraId="52ADE2E7" w14:textId="0CF5DAD3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C4305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5" w:type="pct"/>
          </w:tcPr>
          <w:p w14:paraId="73E6ABE7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hideMark/>
          </w:tcPr>
          <w:p w14:paraId="735DC403" w14:textId="4D6FCF22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="00CF3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</w:tcBorders>
          </w:tcPr>
          <w:p w14:paraId="6F35941C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</w:tcBorders>
            <w:hideMark/>
          </w:tcPr>
          <w:p w14:paraId="757FDB19" w14:textId="66D824E6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C4305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C43059" w:rsidRPr="000B7330" w14:paraId="0ACD9301" w14:textId="77777777" w:rsidTr="00EF3092">
        <w:trPr>
          <w:trHeight w:val="317"/>
        </w:trPr>
        <w:tc>
          <w:tcPr>
            <w:tcW w:w="1403" w:type="pct"/>
          </w:tcPr>
          <w:p w14:paraId="75B62DFD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597" w:type="pct"/>
            <w:gridSpan w:val="15"/>
            <w:vAlign w:val="bottom"/>
            <w:hideMark/>
          </w:tcPr>
          <w:p w14:paraId="690F4B6D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632C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32C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43059" w:rsidRPr="000B7330" w14:paraId="4021CDA6" w14:textId="77777777" w:rsidTr="00EF3092">
        <w:trPr>
          <w:trHeight w:val="80"/>
        </w:trPr>
        <w:tc>
          <w:tcPr>
            <w:tcW w:w="1403" w:type="pct"/>
            <w:hideMark/>
          </w:tcPr>
          <w:p w14:paraId="0B8D5140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14" w:type="pct"/>
            <w:vAlign w:val="bottom"/>
          </w:tcPr>
          <w:p w14:paraId="4772CD74" w14:textId="0F29C7CC" w:rsidR="00C43059" w:rsidRPr="00632C17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589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42" w:type="pct"/>
            <w:vAlign w:val="bottom"/>
          </w:tcPr>
          <w:p w14:paraId="1A40C6BE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  <w:hideMark/>
          </w:tcPr>
          <w:p w14:paraId="42151435" w14:textId="6C3D9A70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545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550</w:t>
            </w:r>
          </w:p>
        </w:tc>
        <w:tc>
          <w:tcPr>
            <w:tcW w:w="142" w:type="pct"/>
            <w:vAlign w:val="bottom"/>
          </w:tcPr>
          <w:p w14:paraId="3DB4FD09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635C1C8E" w14:textId="3A84B3D2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942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41" w:type="pct"/>
            <w:gridSpan w:val="2"/>
            <w:vAlign w:val="bottom"/>
          </w:tcPr>
          <w:p w14:paraId="5FC06F11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  <w:hideMark/>
          </w:tcPr>
          <w:p w14:paraId="7471C633" w14:textId="6C21AA58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</w:p>
        </w:tc>
        <w:tc>
          <w:tcPr>
            <w:tcW w:w="125" w:type="pct"/>
            <w:vAlign w:val="bottom"/>
          </w:tcPr>
          <w:p w14:paraId="4BCD895D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271B91EC" w14:textId="28C75245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996</w:t>
            </w:r>
          </w:p>
        </w:tc>
        <w:tc>
          <w:tcPr>
            <w:tcW w:w="123" w:type="pct"/>
            <w:gridSpan w:val="2"/>
            <w:vAlign w:val="bottom"/>
          </w:tcPr>
          <w:p w14:paraId="67B9DC1B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  <w:hideMark/>
          </w:tcPr>
          <w:p w14:paraId="603DDBB0" w14:textId="064D318D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680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</w:p>
        </w:tc>
      </w:tr>
      <w:tr w:rsidR="00C43059" w:rsidRPr="000B7330" w14:paraId="64D57A4C" w14:textId="77777777" w:rsidTr="00EF3092">
        <w:trPr>
          <w:cantSplit/>
          <w:trHeight w:val="362"/>
        </w:trPr>
        <w:tc>
          <w:tcPr>
            <w:tcW w:w="1403" w:type="pct"/>
            <w:hideMark/>
          </w:tcPr>
          <w:p w14:paraId="4495C4B0" w14:textId="26A0C988" w:rsidR="00C43059" w:rsidRPr="00632C17" w:rsidRDefault="00EF3092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14" w:type="pct"/>
            <w:vAlign w:val="bottom"/>
          </w:tcPr>
          <w:p w14:paraId="40A77558" w14:textId="39F4E6D0" w:rsidR="00C43059" w:rsidRPr="00632C17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142</w:t>
            </w:r>
          </w:p>
        </w:tc>
        <w:tc>
          <w:tcPr>
            <w:tcW w:w="142" w:type="pct"/>
            <w:vAlign w:val="bottom"/>
          </w:tcPr>
          <w:p w14:paraId="734D8FE6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vAlign w:val="bottom"/>
            <w:hideMark/>
          </w:tcPr>
          <w:p w14:paraId="01967015" w14:textId="62087926" w:rsidR="00C43059" w:rsidRPr="00632C17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12,002</w:t>
            </w:r>
          </w:p>
        </w:tc>
        <w:tc>
          <w:tcPr>
            <w:tcW w:w="142" w:type="pct"/>
            <w:vAlign w:val="bottom"/>
          </w:tcPr>
          <w:p w14:paraId="03567D1F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280AB72D" w14:textId="7B27FC65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</w:p>
        </w:tc>
        <w:tc>
          <w:tcPr>
            <w:tcW w:w="141" w:type="pct"/>
            <w:gridSpan w:val="2"/>
            <w:vAlign w:val="bottom"/>
          </w:tcPr>
          <w:p w14:paraId="3E21FF10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  <w:hideMark/>
          </w:tcPr>
          <w:p w14:paraId="3942EED4" w14:textId="5A80148F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601</w:t>
            </w:r>
          </w:p>
        </w:tc>
        <w:tc>
          <w:tcPr>
            <w:tcW w:w="125" w:type="pct"/>
            <w:vAlign w:val="bottom"/>
          </w:tcPr>
          <w:p w14:paraId="57D10D49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09F7944C" w14:textId="5DDCD94C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</w:p>
        </w:tc>
        <w:tc>
          <w:tcPr>
            <w:tcW w:w="123" w:type="pct"/>
            <w:gridSpan w:val="2"/>
            <w:vAlign w:val="bottom"/>
          </w:tcPr>
          <w:p w14:paraId="7A00D4DD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  <w:hideMark/>
          </w:tcPr>
          <w:p w14:paraId="0CF31767" w14:textId="17D2A6AB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</w:p>
        </w:tc>
      </w:tr>
      <w:tr w:rsidR="00C43059" w:rsidRPr="000B7330" w14:paraId="008C4C0A" w14:textId="77777777" w:rsidTr="00EF3092">
        <w:trPr>
          <w:trHeight w:val="155"/>
        </w:trPr>
        <w:tc>
          <w:tcPr>
            <w:tcW w:w="1403" w:type="pct"/>
            <w:hideMark/>
          </w:tcPr>
          <w:p w14:paraId="0387FB0A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65B12" w14:textId="3B20D0B5" w:rsidR="00C43059" w:rsidRPr="00632C17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123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643</w:t>
            </w:r>
          </w:p>
        </w:tc>
        <w:tc>
          <w:tcPr>
            <w:tcW w:w="142" w:type="pct"/>
            <w:vAlign w:val="bottom"/>
          </w:tcPr>
          <w:p w14:paraId="78D069FF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F5F22" w14:textId="5BCB95EC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</w:t>
            </w:r>
            <w:r w:rsidR="009068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253</w:t>
            </w:r>
          </w:p>
        </w:tc>
        <w:tc>
          <w:tcPr>
            <w:tcW w:w="142" w:type="pct"/>
            <w:vAlign w:val="bottom"/>
          </w:tcPr>
          <w:p w14:paraId="2771932A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2776D1" w14:textId="365580BF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821</w:t>
            </w:r>
          </w:p>
        </w:tc>
        <w:tc>
          <w:tcPr>
            <w:tcW w:w="141" w:type="pct"/>
            <w:gridSpan w:val="2"/>
            <w:vAlign w:val="bottom"/>
          </w:tcPr>
          <w:p w14:paraId="4406117C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9888E" w14:textId="10C7FA63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734</w:t>
            </w:r>
          </w:p>
        </w:tc>
        <w:tc>
          <w:tcPr>
            <w:tcW w:w="125" w:type="pct"/>
            <w:vAlign w:val="bottom"/>
          </w:tcPr>
          <w:p w14:paraId="2F588681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CD14F" w14:textId="3C84EE8C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201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464</w:t>
            </w:r>
          </w:p>
        </w:tc>
        <w:tc>
          <w:tcPr>
            <w:tcW w:w="123" w:type="pct"/>
            <w:gridSpan w:val="2"/>
            <w:vAlign w:val="bottom"/>
          </w:tcPr>
          <w:p w14:paraId="3C66CAB8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7BDAF8" w14:textId="33B42115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202</w:t>
            </w:r>
            <w:r w:rsidR="009068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987</w:t>
            </w:r>
          </w:p>
        </w:tc>
      </w:tr>
      <w:tr w:rsidR="00C43059" w:rsidRPr="000B7330" w14:paraId="2B25D6A5" w14:textId="77777777" w:rsidTr="00EF3092">
        <w:trPr>
          <w:trHeight w:val="127"/>
        </w:trPr>
        <w:tc>
          <w:tcPr>
            <w:tcW w:w="1403" w:type="pct"/>
          </w:tcPr>
          <w:p w14:paraId="214DDD59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15E46" w14:textId="38F9D13F" w:rsidR="00C43059" w:rsidRPr="00632C17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726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451</w:t>
            </w:r>
          </w:p>
        </w:tc>
        <w:tc>
          <w:tcPr>
            <w:tcW w:w="142" w:type="pct"/>
            <w:vAlign w:val="bottom"/>
          </w:tcPr>
          <w:p w14:paraId="57FA7896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0E9DC" w14:textId="32383713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700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805</w:t>
            </w:r>
          </w:p>
        </w:tc>
        <w:tc>
          <w:tcPr>
            <w:tcW w:w="142" w:type="pct"/>
            <w:vAlign w:val="bottom"/>
          </w:tcPr>
          <w:p w14:paraId="3B486ED2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03638" w14:textId="73812432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124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</w:p>
        </w:tc>
        <w:tc>
          <w:tcPr>
            <w:tcW w:w="141" w:type="pct"/>
            <w:gridSpan w:val="2"/>
            <w:vAlign w:val="bottom"/>
          </w:tcPr>
          <w:p w14:paraId="22BCEA92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FAFEA" w14:textId="3AAB5358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274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026</w:t>
            </w:r>
          </w:p>
        </w:tc>
        <w:tc>
          <w:tcPr>
            <w:tcW w:w="125" w:type="pct"/>
            <w:vAlign w:val="bottom"/>
          </w:tcPr>
          <w:p w14:paraId="718C8BC8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B6773" w14:textId="4AAE27C7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850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928</w:t>
            </w:r>
          </w:p>
        </w:tc>
        <w:tc>
          <w:tcPr>
            <w:tcW w:w="123" w:type="pct"/>
            <w:gridSpan w:val="2"/>
            <w:vAlign w:val="bottom"/>
          </w:tcPr>
          <w:p w14:paraId="771C80EA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8A7E8E" w14:textId="60836780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974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831</w:t>
            </w:r>
          </w:p>
        </w:tc>
      </w:tr>
      <w:tr w:rsidR="00C43059" w:rsidRPr="000B7330" w14:paraId="06CA63C9" w14:textId="77777777" w:rsidTr="00EF3092">
        <w:trPr>
          <w:trHeight w:val="290"/>
        </w:trPr>
        <w:tc>
          <w:tcPr>
            <w:tcW w:w="1403" w:type="pct"/>
            <w:hideMark/>
          </w:tcPr>
          <w:p w14:paraId="65A82F3D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2912F4" w14:textId="1C23B63A" w:rsidR="00C43059" w:rsidRPr="00632C17" w:rsidRDefault="008D0528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  <w:vAlign w:val="bottom"/>
          </w:tcPr>
          <w:p w14:paraId="42C8BB4F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C6A709" w14:textId="33E322FF" w:rsidR="00C43059" w:rsidRPr="00632C17" w:rsidRDefault="00C43059" w:rsidP="00EF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  <w:vAlign w:val="bottom"/>
          </w:tcPr>
          <w:p w14:paraId="4502C442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FF677" w14:textId="5A09C371" w:rsidR="00C43059" w:rsidRPr="00632C17" w:rsidRDefault="008D0528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pct"/>
            <w:gridSpan w:val="2"/>
            <w:vAlign w:val="bottom"/>
          </w:tcPr>
          <w:p w14:paraId="490EE894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D5C31" w14:textId="23A680AC" w:rsidR="00C43059" w:rsidRPr="00632C17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5" w:type="pct"/>
            <w:vAlign w:val="bottom"/>
          </w:tcPr>
          <w:p w14:paraId="21C6A941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7FA34" w14:textId="440FA279" w:rsidR="00C43059" w:rsidRPr="00632C17" w:rsidRDefault="008D0528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gridSpan w:val="2"/>
            <w:vAlign w:val="bottom"/>
          </w:tcPr>
          <w:p w14:paraId="132683B2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6FF3B" w14:textId="4DA2683C" w:rsidR="00C43059" w:rsidRPr="00632C17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127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43059" w:rsidRPr="000B7330" w14:paraId="35CD0721" w14:textId="77777777" w:rsidTr="00EF3092">
        <w:trPr>
          <w:trHeight w:val="262"/>
        </w:trPr>
        <w:tc>
          <w:tcPr>
            <w:tcW w:w="1403" w:type="pct"/>
            <w:noWrap/>
            <w:vAlign w:val="bottom"/>
            <w:hideMark/>
          </w:tcPr>
          <w:p w14:paraId="1D62D855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20533" w14:textId="32C3F1EA" w:rsidR="00C43059" w:rsidRPr="00632C17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385</w:t>
            </w:r>
            <w:r w:rsid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588</w:t>
            </w:r>
          </w:p>
        </w:tc>
        <w:tc>
          <w:tcPr>
            <w:tcW w:w="142" w:type="pct"/>
            <w:vAlign w:val="bottom"/>
          </w:tcPr>
          <w:p w14:paraId="725E6AF0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396B4E" w14:textId="5FBC544B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C43059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634</w:t>
            </w:r>
            <w:r w:rsidR="00C43059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980</w:t>
            </w:r>
          </w:p>
        </w:tc>
        <w:tc>
          <w:tcPr>
            <w:tcW w:w="142" w:type="pct"/>
            <w:vAlign w:val="bottom"/>
          </w:tcPr>
          <w:p w14:paraId="54D65B63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CCCD1" w14:textId="6BF354EC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033</w:t>
            </w:r>
            <w:r w:rsid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141" w:type="pct"/>
            <w:gridSpan w:val="2"/>
            <w:vAlign w:val="bottom"/>
          </w:tcPr>
          <w:p w14:paraId="54CA3E53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C5CC2B" w14:textId="06C128F7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C43059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211</w:t>
            </w:r>
            <w:r w:rsidR="00C43059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25" w:type="pct"/>
            <w:vAlign w:val="bottom"/>
          </w:tcPr>
          <w:p w14:paraId="58367B8A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2E48F5" w14:textId="1E7B9A8C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418</w:t>
            </w:r>
            <w:r w:rsid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734</w:t>
            </w:r>
          </w:p>
        </w:tc>
        <w:tc>
          <w:tcPr>
            <w:tcW w:w="123" w:type="pct"/>
            <w:gridSpan w:val="2"/>
            <w:vAlign w:val="bottom"/>
          </w:tcPr>
          <w:p w14:paraId="33B1A117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7DD123" w14:textId="4C7764D6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C43059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846</w:t>
            </w:r>
            <w:r w:rsidR="00C43059"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862</w:t>
            </w:r>
          </w:p>
        </w:tc>
      </w:tr>
      <w:tr w:rsidR="00C43059" w:rsidRPr="000B7330" w14:paraId="30524CC5" w14:textId="77777777" w:rsidTr="00EF3092">
        <w:trPr>
          <w:trHeight w:val="251"/>
        </w:trPr>
        <w:tc>
          <w:tcPr>
            <w:tcW w:w="1403" w:type="pct"/>
            <w:noWrap/>
            <w:vAlign w:val="bottom"/>
          </w:tcPr>
          <w:p w14:paraId="1597478B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4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A06F11" w14:textId="77777777" w:rsidR="00C43059" w:rsidRPr="00632C17" w:rsidRDefault="00C43059" w:rsidP="009D2E6A">
            <w:pPr>
              <w:tabs>
                <w:tab w:val="clear" w:pos="227"/>
                <w:tab w:val="clear" w:pos="454"/>
                <w:tab w:val="clear" w:pos="680"/>
                <w:tab w:val="decimal" w:pos="7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vAlign w:val="bottom"/>
          </w:tcPr>
          <w:p w14:paraId="10D1DBA3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E3A460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decimal" w:pos="700"/>
                <w:tab w:val="decimal" w:pos="7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vAlign w:val="bottom"/>
          </w:tcPr>
          <w:p w14:paraId="0125DE81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D5B65C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35C1A371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A7F7FC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26E15D1C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BDB77E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decimal" w:pos="7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vAlign w:val="bottom"/>
          </w:tcPr>
          <w:p w14:paraId="3F3518B7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020A4E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43059" w:rsidRPr="000B7330" w14:paraId="36554379" w14:textId="77777777" w:rsidTr="00EF3092">
        <w:trPr>
          <w:trHeight w:val="262"/>
        </w:trPr>
        <w:tc>
          <w:tcPr>
            <w:tcW w:w="1403" w:type="pct"/>
            <w:noWrap/>
            <w:vAlign w:val="bottom"/>
            <w:hideMark/>
          </w:tcPr>
          <w:p w14:paraId="6057F3E9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51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352363" w14:textId="3AD87A6C" w:rsidR="00C43059" w:rsidRPr="00632C17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135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601</w:t>
            </w:r>
          </w:p>
        </w:tc>
        <w:tc>
          <w:tcPr>
            <w:tcW w:w="142" w:type="pct"/>
            <w:vAlign w:val="bottom"/>
          </w:tcPr>
          <w:p w14:paraId="769B5C76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37105B" w14:textId="460B2245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142" w:type="pct"/>
            <w:vAlign w:val="bottom"/>
          </w:tcPr>
          <w:p w14:paraId="787B45B4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2DF1A5" w14:textId="7A76A239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706</w:t>
            </w:r>
          </w:p>
        </w:tc>
        <w:tc>
          <w:tcPr>
            <w:tcW w:w="141" w:type="pct"/>
            <w:gridSpan w:val="2"/>
            <w:vAlign w:val="bottom"/>
          </w:tcPr>
          <w:p w14:paraId="799C061A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A3185E" w14:textId="3EE7D445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720</w:t>
            </w:r>
          </w:p>
        </w:tc>
        <w:tc>
          <w:tcPr>
            <w:tcW w:w="125" w:type="pct"/>
            <w:vAlign w:val="bottom"/>
          </w:tcPr>
          <w:p w14:paraId="18EAB0FB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945722" w14:textId="1D873FF6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148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307</w:t>
            </w:r>
          </w:p>
        </w:tc>
        <w:tc>
          <w:tcPr>
            <w:tcW w:w="123" w:type="pct"/>
            <w:gridSpan w:val="2"/>
            <w:vAlign w:val="bottom"/>
          </w:tcPr>
          <w:p w14:paraId="1BDFBE45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932DE9" w14:textId="63897CE3" w:rsidR="00C43059" w:rsidRPr="00632C17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227</w:t>
            </w:r>
            <w:r w:rsidR="00C43059" w:rsidRPr="00632C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620</w:t>
            </w:r>
          </w:p>
        </w:tc>
      </w:tr>
    </w:tbl>
    <w:p w14:paraId="000A4E4E" w14:textId="77777777" w:rsidR="00C43059" w:rsidRPr="00CF4F3F" w:rsidRDefault="00C43059" w:rsidP="00C43059">
      <w:pPr>
        <w:spacing w:line="240" w:lineRule="auto"/>
        <w:rPr>
          <w:rFonts w:asciiTheme="majorBidi" w:hAnsiTheme="majorBidi" w:cstheme="majorBidi"/>
          <w:sz w:val="20"/>
          <w:szCs w:val="20"/>
          <w:lang w:val="th-TH" w:eastAsia="x-none"/>
        </w:rPr>
      </w:pPr>
    </w:p>
    <w:tbl>
      <w:tblPr>
        <w:tblW w:w="501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84"/>
        <w:gridCol w:w="982"/>
        <w:gridCol w:w="264"/>
        <w:gridCol w:w="923"/>
        <w:gridCol w:w="273"/>
        <w:gridCol w:w="863"/>
        <w:gridCol w:w="12"/>
        <w:gridCol w:w="262"/>
        <w:gridCol w:w="12"/>
        <w:gridCol w:w="928"/>
        <w:gridCol w:w="247"/>
        <w:gridCol w:w="924"/>
        <w:gridCol w:w="241"/>
        <w:gridCol w:w="1015"/>
      </w:tblGrid>
      <w:tr w:rsidR="00C43059" w:rsidRPr="000B7330" w14:paraId="6F517B0E" w14:textId="77777777" w:rsidTr="00EF3092">
        <w:trPr>
          <w:trHeight w:val="299"/>
        </w:trPr>
        <w:tc>
          <w:tcPr>
            <w:tcW w:w="1394" w:type="pct"/>
          </w:tcPr>
          <w:p w14:paraId="266AB58B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06" w:type="pct"/>
            <w:gridSpan w:val="13"/>
            <w:tcBorders>
              <w:bottom w:val="single" w:sz="4" w:space="0" w:color="auto"/>
            </w:tcBorders>
            <w:hideMark/>
          </w:tcPr>
          <w:p w14:paraId="66C3599B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F3092" w:rsidRPr="000B7330" w14:paraId="20193B21" w14:textId="77777777" w:rsidTr="00073676">
        <w:trPr>
          <w:trHeight w:val="299"/>
        </w:trPr>
        <w:tc>
          <w:tcPr>
            <w:tcW w:w="1394" w:type="pct"/>
            <w:hideMark/>
          </w:tcPr>
          <w:p w14:paraId="23EAA992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632C1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26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C7805A6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ขายผ่านหน้าร้าน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237DB9AD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48EBCE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ขายผ่านช่องทางอื่น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6D8AFC06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F3693F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F3092" w:rsidRPr="000B7330" w14:paraId="45F0BAFD" w14:textId="77777777" w:rsidTr="00073676">
        <w:trPr>
          <w:trHeight w:val="344"/>
        </w:trPr>
        <w:tc>
          <w:tcPr>
            <w:tcW w:w="1394" w:type="pct"/>
            <w:noWrap/>
            <w:vAlign w:val="bottom"/>
            <w:hideMark/>
          </w:tcPr>
          <w:p w14:paraId="02FE1F08" w14:textId="1C9CD7FC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2C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0" w:type="pct"/>
            <w:tcBorders>
              <w:top w:val="single" w:sz="4" w:space="0" w:color="auto"/>
            </w:tcBorders>
            <w:hideMark/>
          </w:tcPr>
          <w:p w14:paraId="69F938AA" w14:textId="4E33043C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="00CF3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7" w:type="pct"/>
            <w:tcBorders>
              <w:top w:val="single" w:sz="4" w:space="0" w:color="auto"/>
            </w:tcBorders>
          </w:tcPr>
          <w:p w14:paraId="18FFCBE5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hideMark/>
          </w:tcPr>
          <w:p w14:paraId="283DDD85" w14:textId="3591812E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C4305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2" w:type="pct"/>
          </w:tcPr>
          <w:p w14:paraId="6867FC2C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hideMark/>
          </w:tcPr>
          <w:p w14:paraId="78422169" w14:textId="3AB02D05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="00CF3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2" w:type="pct"/>
            <w:gridSpan w:val="2"/>
            <w:tcBorders>
              <w:top w:val="single" w:sz="4" w:space="0" w:color="auto"/>
            </w:tcBorders>
          </w:tcPr>
          <w:p w14:paraId="1C08BBE6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</w:tcBorders>
            <w:hideMark/>
          </w:tcPr>
          <w:p w14:paraId="161D18AF" w14:textId="79A57715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C4305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8" w:type="pct"/>
          </w:tcPr>
          <w:p w14:paraId="7548B8E7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hideMark/>
          </w:tcPr>
          <w:p w14:paraId="01EA7321" w14:textId="29CC6610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="00CF3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1A4F5A2F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hideMark/>
          </w:tcPr>
          <w:p w14:paraId="71438275" w14:textId="556D492C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32C1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C4305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C43059" w:rsidRPr="000B7330" w14:paraId="6F792C3F" w14:textId="77777777" w:rsidTr="00EF3092">
        <w:trPr>
          <w:trHeight w:val="317"/>
        </w:trPr>
        <w:tc>
          <w:tcPr>
            <w:tcW w:w="1394" w:type="pct"/>
          </w:tcPr>
          <w:p w14:paraId="3F4258BF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06" w:type="pct"/>
            <w:gridSpan w:val="13"/>
            <w:vAlign w:val="bottom"/>
            <w:hideMark/>
          </w:tcPr>
          <w:p w14:paraId="6F53733F" w14:textId="77777777" w:rsidR="00C43059" w:rsidRPr="00632C17" w:rsidRDefault="00C43059" w:rsidP="00692B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632C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32C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F3092" w:rsidRPr="00CF4F3F" w14:paraId="63089E77" w14:textId="77777777" w:rsidTr="00073676">
        <w:trPr>
          <w:trHeight w:val="80"/>
        </w:trPr>
        <w:tc>
          <w:tcPr>
            <w:tcW w:w="1394" w:type="pct"/>
            <w:hideMark/>
          </w:tcPr>
          <w:p w14:paraId="16A3708A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10" w:type="pct"/>
            <w:vAlign w:val="bottom"/>
          </w:tcPr>
          <w:p w14:paraId="17211728" w14:textId="331C572D" w:rsidR="00C43059" w:rsidRPr="008D0528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D0528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739</w:t>
            </w:r>
            <w:r w:rsidR="008D0528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548</w:t>
            </w:r>
          </w:p>
        </w:tc>
        <w:tc>
          <w:tcPr>
            <w:tcW w:w="137" w:type="pct"/>
            <w:vAlign w:val="bottom"/>
          </w:tcPr>
          <w:p w14:paraId="6B8215C5" w14:textId="77777777" w:rsidR="00C43059" w:rsidRPr="008D0528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vAlign w:val="bottom"/>
          </w:tcPr>
          <w:p w14:paraId="788A2844" w14:textId="00587585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703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046</w:t>
            </w:r>
          </w:p>
        </w:tc>
        <w:tc>
          <w:tcPr>
            <w:tcW w:w="142" w:type="pct"/>
            <w:vAlign w:val="bottom"/>
          </w:tcPr>
          <w:p w14:paraId="6737A2B9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vAlign w:val="bottom"/>
          </w:tcPr>
          <w:p w14:paraId="5C6A944F" w14:textId="2B2B49A8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092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42" w:type="pct"/>
            <w:gridSpan w:val="2"/>
            <w:vAlign w:val="bottom"/>
          </w:tcPr>
          <w:p w14:paraId="7FC87343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47FAC601" w14:textId="6AF23C24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240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796</w:t>
            </w:r>
          </w:p>
        </w:tc>
        <w:tc>
          <w:tcPr>
            <w:tcW w:w="128" w:type="pct"/>
            <w:vAlign w:val="bottom"/>
          </w:tcPr>
          <w:p w14:paraId="7A8AE728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3DD2DEB8" w14:textId="3DF98C36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832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125" w:type="pct"/>
            <w:vAlign w:val="bottom"/>
          </w:tcPr>
          <w:p w14:paraId="5DB715FA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53D30F8E" w14:textId="2C6FF2D2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</w:t>
            </w:r>
          </w:p>
        </w:tc>
      </w:tr>
      <w:tr w:rsidR="00EF3092" w:rsidRPr="00CF4F3F" w14:paraId="43FAAC50" w14:textId="77777777" w:rsidTr="00073676">
        <w:trPr>
          <w:cantSplit/>
          <w:trHeight w:val="362"/>
        </w:trPr>
        <w:tc>
          <w:tcPr>
            <w:tcW w:w="1394" w:type="pct"/>
            <w:hideMark/>
          </w:tcPr>
          <w:p w14:paraId="5BFF6A54" w14:textId="220A4CB9" w:rsidR="00C43059" w:rsidRPr="00632C17" w:rsidRDefault="00073676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10" w:type="pct"/>
            <w:vAlign w:val="bottom"/>
          </w:tcPr>
          <w:p w14:paraId="709F0156" w14:textId="5CB6E67B" w:rsidR="00C43059" w:rsidRPr="008D0528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</w:t>
            </w:r>
          </w:p>
        </w:tc>
        <w:tc>
          <w:tcPr>
            <w:tcW w:w="137" w:type="pct"/>
            <w:vAlign w:val="bottom"/>
          </w:tcPr>
          <w:p w14:paraId="1F0344DE" w14:textId="77777777" w:rsidR="00C43059" w:rsidRPr="008D0528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vAlign w:val="bottom"/>
          </w:tcPr>
          <w:p w14:paraId="5B75BF9B" w14:textId="0A974CBC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628</w:t>
            </w:r>
          </w:p>
        </w:tc>
        <w:tc>
          <w:tcPr>
            <w:tcW w:w="142" w:type="pct"/>
            <w:vAlign w:val="bottom"/>
          </w:tcPr>
          <w:p w14:paraId="4F4477AC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vAlign w:val="bottom"/>
          </w:tcPr>
          <w:p w14:paraId="10AFDD93" w14:textId="094E7091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616</w:t>
            </w:r>
          </w:p>
        </w:tc>
        <w:tc>
          <w:tcPr>
            <w:tcW w:w="142" w:type="pct"/>
            <w:gridSpan w:val="2"/>
            <w:vAlign w:val="bottom"/>
          </w:tcPr>
          <w:p w14:paraId="45D40CF2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730170C2" w14:textId="670170B7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410</w:t>
            </w:r>
          </w:p>
        </w:tc>
        <w:tc>
          <w:tcPr>
            <w:tcW w:w="128" w:type="pct"/>
            <w:vAlign w:val="bottom"/>
          </w:tcPr>
          <w:p w14:paraId="194FC24F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3DDFFAE" w14:textId="32CF43F3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741</w:t>
            </w:r>
          </w:p>
        </w:tc>
        <w:tc>
          <w:tcPr>
            <w:tcW w:w="125" w:type="pct"/>
            <w:vAlign w:val="bottom"/>
          </w:tcPr>
          <w:p w14:paraId="16A68BC8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0E4D3BC5" w14:textId="78619ABC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381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038</w:t>
            </w:r>
          </w:p>
        </w:tc>
      </w:tr>
      <w:tr w:rsidR="00EF3092" w:rsidRPr="00CF4F3F" w14:paraId="47F720A5" w14:textId="77777777" w:rsidTr="00073676">
        <w:trPr>
          <w:trHeight w:val="155"/>
        </w:trPr>
        <w:tc>
          <w:tcPr>
            <w:tcW w:w="1394" w:type="pct"/>
            <w:hideMark/>
          </w:tcPr>
          <w:p w14:paraId="324EBD25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B12B4" w14:textId="227CB6FA" w:rsidR="00C43059" w:rsidRPr="008D0528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348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917</w:t>
            </w:r>
          </w:p>
        </w:tc>
        <w:tc>
          <w:tcPr>
            <w:tcW w:w="137" w:type="pct"/>
            <w:vAlign w:val="bottom"/>
          </w:tcPr>
          <w:p w14:paraId="50C94A32" w14:textId="77777777" w:rsidR="00C43059" w:rsidRPr="008D0528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052F4" w14:textId="2372CC53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  <w:r w:rsidR="009068B3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</w:p>
        </w:tc>
        <w:tc>
          <w:tcPr>
            <w:tcW w:w="142" w:type="pct"/>
            <w:vAlign w:val="bottom"/>
          </w:tcPr>
          <w:p w14:paraId="39EB3EF8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B9241" w14:textId="7D4CFA92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167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250</w:t>
            </w:r>
          </w:p>
        </w:tc>
        <w:tc>
          <w:tcPr>
            <w:tcW w:w="142" w:type="pct"/>
            <w:gridSpan w:val="2"/>
            <w:vAlign w:val="bottom"/>
          </w:tcPr>
          <w:p w14:paraId="52867924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23665" w14:textId="514167FF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169</w:t>
            </w:r>
            <w:r w:rsidR="009068B3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694</w:t>
            </w:r>
          </w:p>
        </w:tc>
        <w:tc>
          <w:tcPr>
            <w:tcW w:w="128" w:type="pct"/>
            <w:vAlign w:val="bottom"/>
          </w:tcPr>
          <w:p w14:paraId="004D6BC8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C75C7" w14:textId="1829DA2B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516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167</w:t>
            </w:r>
          </w:p>
        </w:tc>
        <w:tc>
          <w:tcPr>
            <w:tcW w:w="125" w:type="pct"/>
            <w:vAlign w:val="bottom"/>
          </w:tcPr>
          <w:p w14:paraId="05AF2DE3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0101E" w14:textId="620A2DBF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570</w:t>
            </w:r>
            <w:r w:rsidR="009068B3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</w:tr>
      <w:tr w:rsidR="00EF3092" w:rsidRPr="00CF4F3F" w14:paraId="7DF86ECA" w14:textId="77777777" w:rsidTr="00073676">
        <w:trPr>
          <w:trHeight w:val="127"/>
        </w:trPr>
        <w:tc>
          <w:tcPr>
            <w:tcW w:w="1394" w:type="pct"/>
          </w:tcPr>
          <w:p w14:paraId="6EAC3A4C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56613" w14:textId="33B15175" w:rsidR="00C43059" w:rsidRPr="008D0528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590</w:t>
            </w:r>
          </w:p>
        </w:tc>
        <w:tc>
          <w:tcPr>
            <w:tcW w:w="137" w:type="pct"/>
            <w:vAlign w:val="bottom"/>
          </w:tcPr>
          <w:p w14:paraId="6169D977" w14:textId="77777777" w:rsidR="00C43059" w:rsidRPr="008D0528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8A005" w14:textId="716B8258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148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142" w:type="pct"/>
            <w:vAlign w:val="bottom"/>
          </w:tcPr>
          <w:p w14:paraId="0FAFA7FA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BD239" w14:textId="61CFC184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607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628</w:t>
            </w:r>
          </w:p>
        </w:tc>
        <w:tc>
          <w:tcPr>
            <w:tcW w:w="142" w:type="pct"/>
            <w:gridSpan w:val="2"/>
            <w:vAlign w:val="bottom"/>
          </w:tcPr>
          <w:p w14:paraId="064CBB96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52C07" w14:textId="090CB8E3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746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128" w:type="pct"/>
            <w:vAlign w:val="bottom"/>
          </w:tcPr>
          <w:p w14:paraId="4F36EDC5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C879F" w14:textId="5E50459F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</w:t>
            </w:r>
          </w:p>
        </w:tc>
        <w:tc>
          <w:tcPr>
            <w:tcW w:w="125" w:type="pct"/>
            <w:vAlign w:val="bottom"/>
          </w:tcPr>
          <w:p w14:paraId="57FB8533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1D655" w14:textId="32F6AD67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895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011</w:t>
            </w:r>
          </w:p>
        </w:tc>
      </w:tr>
      <w:tr w:rsidR="00EF3092" w:rsidRPr="00CF4F3F" w14:paraId="71C077CB" w14:textId="77777777" w:rsidTr="00073676">
        <w:trPr>
          <w:trHeight w:val="290"/>
        </w:trPr>
        <w:tc>
          <w:tcPr>
            <w:tcW w:w="1394" w:type="pct"/>
            <w:hideMark/>
          </w:tcPr>
          <w:p w14:paraId="3EBF3B83" w14:textId="77777777" w:rsidR="00C43059" w:rsidRPr="00632C17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ADB71" w14:textId="5F3293CA" w:rsidR="00C43059" w:rsidRPr="008D0528" w:rsidRDefault="008D0528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pct"/>
            <w:vAlign w:val="bottom"/>
          </w:tcPr>
          <w:p w14:paraId="3DA16980" w14:textId="77777777" w:rsidR="00C43059" w:rsidRPr="008D0528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9191B" w14:textId="7B3EFC4A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161</w:t>
            </w:r>
            <w:r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663</w:t>
            </w:r>
            <w:r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  <w:vAlign w:val="bottom"/>
          </w:tcPr>
          <w:p w14:paraId="19251733" w14:textId="77777777" w:rsidR="00C43059" w:rsidRPr="008D0528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7B2B4" w14:textId="24F76EF7" w:rsidR="00C43059" w:rsidRPr="008D0528" w:rsidRDefault="009D2E6A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  <w:gridSpan w:val="2"/>
            <w:vAlign w:val="bottom"/>
          </w:tcPr>
          <w:p w14:paraId="3F8F7F8E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D2E18" w14:textId="5EB5F92A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</w:t>
            </w:r>
            <w:r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316</w:t>
            </w:r>
            <w:r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vAlign w:val="bottom"/>
          </w:tcPr>
          <w:p w14:paraId="1D7E41D0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F7C0B" w14:textId="2305CDB4" w:rsidR="00C43059" w:rsidRPr="008D0528" w:rsidRDefault="009D2E6A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5" w:type="pct"/>
            <w:vAlign w:val="bottom"/>
          </w:tcPr>
          <w:p w14:paraId="5A365D4E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652B9" w14:textId="6F6DFAC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342</w:t>
            </w:r>
            <w:r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F3F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  <w:r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F3092" w:rsidRPr="00CF4F3F" w14:paraId="26B29D37" w14:textId="77777777" w:rsidTr="00073676">
        <w:trPr>
          <w:trHeight w:val="262"/>
        </w:trPr>
        <w:tc>
          <w:tcPr>
            <w:tcW w:w="1394" w:type="pct"/>
            <w:noWrap/>
            <w:vAlign w:val="bottom"/>
            <w:hideMark/>
          </w:tcPr>
          <w:p w14:paraId="7FC098DC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2C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B52257" w14:textId="07360B60" w:rsidR="00C43059" w:rsidRPr="008D0528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521</w:t>
            </w:r>
            <w:r w:rsid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295</w:t>
            </w:r>
          </w:p>
        </w:tc>
        <w:tc>
          <w:tcPr>
            <w:tcW w:w="137" w:type="pct"/>
            <w:vAlign w:val="bottom"/>
          </w:tcPr>
          <w:p w14:paraId="31F3252B" w14:textId="77777777" w:rsidR="00C43059" w:rsidRPr="008D0528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5B9FD" w14:textId="3BD1A5BE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C43059" w:rsidRP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986</w:t>
            </w:r>
            <w:r w:rsidR="00C43059" w:rsidRP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448</w:t>
            </w:r>
          </w:p>
        </w:tc>
        <w:tc>
          <w:tcPr>
            <w:tcW w:w="142" w:type="pct"/>
            <w:vAlign w:val="bottom"/>
          </w:tcPr>
          <w:p w14:paraId="231CF0CF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EFD22" w14:textId="658D470E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9D2E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409</w:t>
            </w:r>
            <w:r w:rsidR="009D2E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042</w:t>
            </w:r>
          </w:p>
        </w:tc>
        <w:tc>
          <w:tcPr>
            <w:tcW w:w="142" w:type="pct"/>
            <w:gridSpan w:val="2"/>
            <w:vAlign w:val="bottom"/>
          </w:tcPr>
          <w:p w14:paraId="7951C336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AE1DB" w14:textId="504A756C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C43059" w:rsidRP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565</w:t>
            </w:r>
            <w:r w:rsidR="00C43059" w:rsidRP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584</w:t>
            </w:r>
          </w:p>
        </w:tc>
        <w:tc>
          <w:tcPr>
            <w:tcW w:w="128" w:type="pct"/>
            <w:vAlign w:val="bottom"/>
          </w:tcPr>
          <w:p w14:paraId="2C77767C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94A69" w14:textId="2A241BCC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9D2E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930</w:t>
            </w:r>
            <w:r w:rsidR="009D2E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125" w:type="pct"/>
            <w:vAlign w:val="bottom"/>
          </w:tcPr>
          <w:p w14:paraId="45789668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2EDBCA" w14:textId="4C5E2DC3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C43059" w:rsidRP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552</w:t>
            </w:r>
            <w:r w:rsidR="00C43059" w:rsidRPr="008D05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032</w:t>
            </w:r>
          </w:p>
        </w:tc>
      </w:tr>
      <w:tr w:rsidR="00EF3092" w:rsidRPr="000B7330" w14:paraId="48AD6086" w14:textId="77777777" w:rsidTr="00073676">
        <w:trPr>
          <w:trHeight w:val="251"/>
        </w:trPr>
        <w:tc>
          <w:tcPr>
            <w:tcW w:w="1394" w:type="pct"/>
            <w:noWrap/>
            <w:vAlign w:val="bottom"/>
          </w:tcPr>
          <w:p w14:paraId="2D460FBD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D68772" w14:textId="77777777" w:rsidR="00C43059" w:rsidRPr="008D0528" w:rsidRDefault="00C43059" w:rsidP="009D2E6A">
            <w:pPr>
              <w:tabs>
                <w:tab w:val="clear" w:pos="227"/>
                <w:tab w:val="clear" w:pos="454"/>
                <w:tab w:val="clear" w:pos="680"/>
                <w:tab w:val="decimal" w:pos="7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08170CB0" w14:textId="77777777" w:rsidR="00C43059" w:rsidRPr="008D0528" w:rsidRDefault="00C43059" w:rsidP="00C43059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4E818B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vAlign w:val="bottom"/>
          </w:tcPr>
          <w:p w14:paraId="19CCA7E3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5162A4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5C4209BD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7C8188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799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7F82317E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B1AEFA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decimal" w:pos="7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B927E90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0E6109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F3092" w:rsidRPr="000B7330" w14:paraId="293E0044" w14:textId="77777777" w:rsidTr="00D6627A">
        <w:trPr>
          <w:trHeight w:val="262"/>
        </w:trPr>
        <w:tc>
          <w:tcPr>
            <w:tcW w:w="1394" w:type="pct"/>
            <w:noWrap/>
            <w:vAlign w:val="bottom"/>
            <w:hideMark/>
          </w:tcPr>
          <w:p w14:paraId="3E5CCEBE" w14:textId="77777777" w:rsidR="00C43059" w:rsidRPr="00632C17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32C1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51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4359B" w14:textId="4AA72877" w:rsidR="00C43059" w:rsidRPr="008D0528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140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216</w:t>
            </w:r>
          </w:p>
        </w:tc>
        <w:tc>
          <w:tcPr>
            <w:tcW w:w="137" w:type="pct"/>
            <w:vAlign w:val="bottom"/>
          </w:tcPr>
          <w:p w14:paraId="4A3921F9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D91CCF" w14:textId="6231B0FC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047</w:t>
            </w:r>
          </w:p>
        </w:tc>
        <w:tc>
          <w:tcPr>
            <w:tcW w:w="142" w:type="pct"/>
            <w:vAlign w:val="bottom"/>
          </w:tcPr>
          <w:p w14:paraId="0032F264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899ADA" w14:textId="23616DDB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158</w:t>
            </w:r>
          </w:p>
        </w:tc>
        <w:tc>
          <w:tcPr>
            <w:tcW w:w="142" w:type="pct"/>
            <w:gridSpan w:val="2"/>
            <w:vAlign w:val="bottom"/>
          </w:tcPr>
          <w:p w14:paraId="630683B2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F73E7A" w14:textId="1C178D6D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010</w:t>
            </w:r>
          </w:p>
        </w:tc>
        <w:tc>
          <w:tcPr>
            <w:tcW w:w="128" w:type="pct"/>
            <w:vAlign w:val="bottom"/>
          </w:tcPr>
          <w:p w14:paraId="272476A2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E7F40D" w14:textId="471BF8C3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332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  <w:tc>
          <w:tcPr>
            <w:tcW w:w="125" w:type="pct"/>
            <w:vAlign w:val="bottom"/>
          </w:tcPr>
          <w:p w14:paraId="298A7057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04765F" w14:textId="6B4BC4C2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</w:p>
        </w:tc>
      </w:tr>
      <w:tr w:rsidR="00EF3092" w:rsidRPr="000B7330" w14:paraId="464A3140" w14:textId="77777777" w:rsidTr="00D6627A">
        <w:trPr>
          <w:trHeight w:val="262"/>
        </w:trPr>
        <w:tc>
          <w:tcPr>
            <w:tcW w:w="1394" w:type="pct"/>
            <w:noWrap/>
            <w:vAlign w:val="bottom"/>
          </w:tcPr>
          <w:p w14:paraId="179C9BE0" w14:textId="77777777" w:rsidR="00EF3092" w:rsidRPr="00632C17" w:rsidRDefault="00EF3092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148F94" w14:textId="77777777" w:rsidR="00EF3092" w:rsidRPr="008D0528" w:rsidRDefault="00EF3092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25D50B3E" w14:textId="77777777" w:rsidR="00EF3092" w:rsidRPr="008D0528" w:rsidRDefault="00EF3092" w:rsidP="00C430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1D0158" w14:textId="77777777" w:rsidR="00EF3092" w:rsidRPr="008D0528" w:rsidRDefault="00EF3092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68C9732B" w14:textId="77777777" w:rsidR="00EF3092" w:rsidRPr="008D0528" w:rsidRDefault="00EF3092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42F89" w14:textId="77777777" w:rsidR="00EF3092" w:rsidRPr="008D0528" w:rsidRDefault="00EF3092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1FB0585D" w14:textId="77777777" w:rsidR="00EF3092" w:rsidRPr="008D0528" w:rsidRDefault="00EF3092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3AA719" w14:textId="77777777" w:rsidR="00EF3092" w:rsidRPr="008D0528" w:rsidRDefault="00EF3092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24295695" w14:textId="77777777" w:rsidR="00EF3092" w:rsidRPr="008D0528" w:rsidRDefault="00EF3092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EB4634" w14:textId="77777777" w:rsidR="00EF3092" w:rsidRPr="008D0528" w:rsidRDefault="00EF3092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3CF11BF2" w14:textId="77777777" w:rsidR="00EF3092" w:rsidRPr="008D0528" w:rsidRDefault="00EF3092" w:rsidP="00C43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C9F1B4" w14:textId="77777777" w:rsidR="00EF3092" w:rsidRPr="008D0528" w:rsidRDefault="00EF3092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F3092" w:rsidRPr="001052C4" w14:paraId="764D197A" w14:textId="77777777" w:rsidTr="00073676">
        <w:trPr>
          <w:trHeight w:val="262"/>
        </w:trPr>
        <w:tc>
          <w:tcPr>
            <w:tcW w:w="139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85772E" w14:textId="5A2F73A0" w:rsidR="00C43059" w:rsidRPr="00B10970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br w:type="page"/>
            </w:r>
            <w:r w:rsidRPr="00B1097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5439D249" w14:textId="77777777" w:rsidR="00C43059" w:rsidRPr="008D0528" w:rsidRDefault="00C43059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" w:type="pct"/>
            <w:tcBorders>
              <w:left w:val="nil"/>
              <w:right w:val="nil"/>
            </w:tcBorders>
            <w:vAlign w:val="bottom"/>
          </w:tcPr>
          <w:p w14:paraId="49452BA9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left w:val="nil"/>
              <w:right w:val="nil"/>
            </w:tcBorders>
            <w:vAlign w:val="bottom"/>
          </w:tcPr>
          <w:p w14:paraId="7DA8D6DF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tcBorders>
              <w:left w:val="nil"/>
              <w:right w:val="nil"/>
            </w:tcBorders>
            <w:vAlign w:val="bottom"/>
          </w:tcPr>
          <w:p w14:paraId="5148191B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left w:val="nil"/>
              <w:right w:val="nil"/>
            </w:tcBorders>
            <w:vAlign w:val="bottom"/>
          </w:tcPr>
          <w:p w14:paraId="55F7F075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gridSpan w:val="2"/>
            <w:tcBorders>
              <w:left w:val="nil"/>
              <w:right w:val="nil"/>
            </w:tcBorders>
            <w:vAlign w:val="bottom"/>
          </w:tcPr>
          <w:p w14:paraId="23D09591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vAlign w:val="bottom"/>
          </w:tcPr>
          <w:p w14:paraId="1406A615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vAlign w:val="bottom"/>
          </w:tcPr>
          <w:p w14:paraId="5E1E3544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7EE500A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1C815D69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29E94D74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F3092" w:rsidRPr="001052C4" w14:paraId="3913E51F" w14:textId="77777777" w:rsidTr="00073676">
        <w:trPr>
          <w:trHeight w:val="262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294A5" w14:textId="1FC86FEE" w:rsidR="00C43059" w:rsidRPr="009D31AD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</w:pPr>
            <w:r w:rsidRPr="009D31AD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F3F1C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30</w:t>
            </w:r>
            <w:r w:rsidRPr="009D31AD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="006C43F7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กันย</w:t>
            </w:r>
            <w:r w:rsidRPr="009D31AD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ายน</w:t>
            </w:r>
            <w:r w:rsidRPr="009D31AD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/ </w:t>
            </w:r>
            <w:r w:rsidR="00CF3F1C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9D31AD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9D31AD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9D48DF" w14:textId="3DCD21AE" w:rsidR="00C43059" w:rsidRPr="008D0528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857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227</w:t>
            </w:r>
          </w:p>
        </w:tc>
        <w:tc>
          <w:tcPr>
            <w:tcW w:w="137" w:type="pct"/>
            <w:tcBorders>
              <w:left w:val="nil"/>
              <w:right w:val="nil"/>
            </w:tcBorders>
            <w:vAlign w:val="bottom"/>
          </w:tcPr>
          <w:p w14:paraId="1F015F11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A8D0AB" w14:textId="6A38C978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804</w:t>
            </w:r>
          </w:p>
        </w:tc>
        <w:tc>
          <w:tcPr>
            <w:tcW w:w="142" w:type="pct"/>
            <w:tcBorders>
              <w:left w:val="nil"/>
              <w:right w:val="nil"/>
            </w:tcBorders>
            <w:vAlign w:val="bottom"/>
          </w:tcPr>
          <w:p w14:paraId="7159DA27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13068D" w14:textId="5417786A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087</w:t>
            </w:r>
            <w:r w:rsidR="00DE4C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42" w:type="pct"/>
            <w:gridSpan w:val="2"/>
            <w:tcBorders>
              <w:left w:val="nil"/>
              <w:right w:val="nil"/>
            </w:tcBorders>
            <w:vAlign w:val="bottom"/>
          </w:tcPr>
          <w:p w14:paraId="37EF16C8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49BC0A" w14:textId="7FE422F0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</w:p>
        </w:tc>
        <w:tc>
          <w:tcPr>
            <w:tcW w:w="128" w:type="pct"/>
            <w:tcBorders>
              <w:left w:val="nil"/>
              <w:right w:val="nil"/>
            </w:tcBorders>
            <w:vAlign w:val="bottom"/>
          </w:tcPr>
          <w:p w14:paraId="29BFAD1E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39611770" w14:textId="77914695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944</w:t>
            </w:r>
            <w:r w:rsidR="00DE4C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125" w:type="pct"/>
            <w:vAlign w:val="bottom"/>
          </w:tcPr>
          <w:p w14:paraId="5CCCFEB9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vAlign w:val="bottom"/>
          </w:tcPr>
          <w:p w14:paraId="3F54F3A5" w14:textId="34C6CD50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797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</w:p>
        </w:tc>
      </w:tr>
      <w:tr w:rsidR="00EF3092" w:rsidRPr="001052C4" w14:paraId="0F507551" w14:textId="77777777" w:rsidTr="00073676">
        <w:trPr>
          <w:trHeight w:val="262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E5A3F" w14:textId="10E750B3" w:rsidR="00C43059" w:rsidRPr="00B10970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B1097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51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18CA25" w14:textId="77777777" w:rsidR="00C43059" w:rsidRPr="008D0528" w:rsidRDefault="00C43059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" w:type="pct"/>
            <w:tcBorders>
              <w:left w:val="nil"/>
              <w:right w:val="nil"/>
            </w:tcBorders>
            <w:vAlign w:val="bottom"/>
          </w:tcPr>
          <w:p w14:paraId="180FF48A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2518CB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tcBorders>
              <w:left w:val="nil"/>
              <w:right w:val="nil"/>
            </w:tcBorders>
            <w:vAlign w:val="bottom"/>
          </w:tcPr>
          <w:p w14:paraId="2534E23D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D8045D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gridSpan w:val="2"/>
            <w:tcBorders>
              <w:left w:val="nil"/>
              <w:right w:val="nil"/>
            </w:tcBorders>
            <w:vAlign w:val="bottom"/>
          </w:tcPr>
          <w:p w14:paraId="122C6B8F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270585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vAlign w:val="bottom"/>
          </w:tcPr>
          <w:p w14:paraId="6D0B9E79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  <w:vAlign w:val="bottom"/>
          </w:tcPr>
          <w:p w14:paraId="71CB7C05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2661B398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vAlign w:val="bottom"/>
          </w:tcPr>
          <w:p w14:paraId="0D3397BA" w14:textId="77777777" w:rsidR="00C43059" w:rsidRPr="008D0528" w:rsidRDefault="00C43059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F3092" w:rsidRPr="001052C4" w14:paraId="03C20645" w14:textId="77777777" w:rsidTr="00073676">
        <w:trPr>
          <w:trHeight w:val="262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E6380" w14:textId="12B77686" w:rsidR="00C43059" w:rsidRPr="00B10970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en-GB"/>
              </w:rPr>
            </w:pPr>
            <w:r w:rsidRPr="00B10970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F3F1C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30</w:t>
            </w:r>
            <w:r w:rsidRPr="00B10970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="006C43F7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กันย</w:t>
            </w:r>
            <w:r w:rsidRPr="00B10970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ายน</w:t>
            </w:r>
            <w:r w:rsidRPr="00B10970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/ </w:t>
            </w:r>
            <w:r w:rsidR="00CF3F1C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B10970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B10970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2BF719" w14:textId="0862B7F9" w:rsidR="00C43059" w:rsidRPr="008D0528" w:rsidRDefault="00CF3F1C" w:rsidP="009D2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060</w:t>
            </w:r>
          </w:p>
        </w:tc>
        <w:tc>
          <w:tcPr>
            <w:tcW w:w="137" w:type="pct"/>
            <w:tcBorders>
              <w:left w:val="nil"/>
              <w:right w:val="nil"/>
            </w:tcBorders>
            <w:vAlign w:val="bottom"/>
          </w:tcPr>
          <w:p w14:paraId="67B34C80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8AC335" w14:textId="47E84AF0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948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824</w:t>
            </w:r>
          </w:p>
        </w:tc>
        <w:tc>
          <w:tcPr>
            <w:tcW w:w="142" w:type="pct"/>
            <w:tcBorders>
              <w:left w:val="nil"/>
              <w:right w:val="nil"/>
            </w:tcBorders>
            <w:vAlign w:val="bottom"/>
          </w:tcPr>
          <w:p w14:paraId="3A6FB9FF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4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3F3B22" w14:textId="5B87070D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793</w:t>
            </w:r>
            <w:r w:rsidR="00DE4C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449</w:t>
            </w:r>
          </w:p>
        </w:tc>
        <w:tc>
          <w:tcPr>
            <w:tcW w:w="142" w:type="pct"/>
            <w:gridSpan w:val="2"/>
            <w:tcBorders>
              <w:left w:val="nil"/>
              <w:right w:val="nil"/>
            </w:tcBorders>
            <w:vAlign w:val="bottom"/>
          </w:tcPr>
          <w:p w14:paraId="73CC7CD6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DE16C1" w14:textId="4FC576D9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484</w:t>
            </w:r>
          </w:p>
        </w:tc>
        <w:tc>
          <w:tcPr>
            <w:tcW w:w="128" w:type="pct"/>
            <w:tcBorders>
              <w:left w:val="nil"/>
              <w:right w:val="nil"/>
            </w:tcBorders>
            <w:vAlign w:val="bottom"/>
          </w:tcPr>
          <w:p w14:paraId="111BAB14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6D7EE43F" w14:textId="68E32310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9D2E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DE4C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509</w:t>
            </w:r>
          </w:p>
        </w:tc>
        <w:tc>
          <w:tcPr>
            <w:tcW w:w="125" w:type="pct"/>
            <w:vAlign w:val="bottom"/>
          </w:tcPr>
          <w:p w14:paraId="380737C1" w14:textId="77777777" w:rsidR="00C43059" w:rsidRPr="008D0528" w:rsidRDefault="00C43059" w:rsidP="00C4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vAlign w:val="bottom"/>
          </w:tcPr>
          <w:p w14:paraId="07F2AC20" w14:textId="5DF496C8" w:rsidR="00C43059" w:rsidRPr="008D0528" w:rsidRDefault="00CF3F1C" w:rsidP="00C4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="00C43059" w:rsidRPr="008D05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</w:p>
        </w:tc>
      </w:tr>
    </w:tbl>
    <w:p w14:paraId="743B98EA" w14:textId="457B9F58" w:rsidR="00256984" w:rsidRPr="001052C4" w:rsidRDefault="00256984" w:rsidP="0025698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  <w:r w:rsidRPr="001052C4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en-US"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2F68DED" w14:textId="77777777" w:rsidR="00221F3B" w:rsidRPr="001052C4" w:rsidRDefault="00221F3B" w:rsidP="00221F3B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7715538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1052C4">
        <w:rPr>
          <w:rFonts w:asciiTheme="majorBidi" w:hAnsiTheme="majorBidi" w:cstheme="majorBidi"/>
          <w:b/>
          <w:bCs/>
          <w:i/>
          <w:iCs/>
          <w:cs/>
        </w:rPr>
        <w:t>จังหวะเวลาเวลาในการรับรู้รายได้</w:t>
      </w:r>
    </w:p>
    <w:p w14:paraId="01DF29D4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</w:rPr>
      </w:pPr>
    </w:p>
    <w:p w14:paraId="69544D61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</w:rPr>
      </w:pPr>
      <w:r w:rsidRPr="001052C4">
        <w:rPr>
          <w:rFonts w:asciiTheme="majorBidi" w:hAnsiTheme="majorBidi" w:cstheme="majorBidi"/>
          <w:cs/>
        </w:rPr>
        <w:t>กลุ่มบริษัทรับรู้รายได้ส่วนใหญ่ ณ เวลาใดเวลาหนึ่ง</w:t>
      </w:r>
    </w:p>
    <w:p w14:paraId="62297840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</w:rPr>
      </w:pPr>
    </w:p>
    <w:p w14:paraId="6BF72350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1052C4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14:paraId="03129BC4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cs/>
        </w:rPr>
      </w:pPr>
    </w:p>
    <w:p w14:paraId="7BEE70A9" w14:textId="77777777" w:rsidR="00221F3B" w:rsidRPr="001052C4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pacing w:val="-2"/>
        </w:rPr>
      </w:pPr>
      <w:r w:rsidRPr="001052C4">
        <w:rPr>
          <w:rFonts w:asciiTheme="majorBidi" w:hAnsiTheme="majorBidi" w:cstheme="majorBidi"/>
          <w:spacing w:val="-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48EB3D1F" w14:textId="77777777" w:rsidR="00A90E23" w:rsidRPr="001052C4" w:rsidRDefault="00A90E23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pacing w:val="-2"/>
          <w:cs/>
        </w:rPr>
      </w:pPr>
    </w:p>
    <w:p w14:paraId="0FF185B4" w14:textId="77777777" w:rsidR="00221F3B" w:rsidRPr="001052C4" w:rsidRDefault="00221F3B" w:rsidP="0022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05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FA314B8" w14:textId="77777777" w:rsidR="00221F3B" w:rsidRPr="001052C4" w:rsidRDefault="00221F3B" w:rsidP="00221F3B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Theme="majorBidi" w:hAnsiTheme="majorBidi" w:cstheme="majorBidi"/>
          <w:snapToGrid w:val="0"/>
          <w:color w:val="000000"/>
          <w:cs/>
          <w:lang w:eastAsia="th-TH"/>
        </w:rPr>
      </w:pPr>
    </w:p>
    <w:p w14:paraId="6E5EB7E0" w14:textId="77777777" w:rsidR="00221F3B" w:rsidRPr="001052C4" w:rsidRDefault="00221F3B" w:rsidP="00221F3B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Theme="majorBidi" w:hAnsiTheme="majorBidi" w:cstheme="majorBidi"/>
          <w:snapToGrid w:val="0"/>
          <w:color w:val="000000"/>
          <w:lang w:val="en-US" w:eastAsia="th-TH"/>
        </w:rPr>
      </w:pPr>
      <w:r w:rsidRPr="001052C4">
        <w:rPr>
          <w:rFonts w:asciiTheme="majorBidi" w:hAnsiTheme="majorBidi" w:cstheme="majorBidi"/>
          <w:snapToGrid w:val="0"/>
          <w:color w:val="000000"/>
          <w:cs/>
          <w:lang w:eastAsia="th-TH"/>
        </w:rPr>
        <w:tab/>
        <w:t>กลุ่มบริษัท</w:t>
      </w:r>
      <w:r w:rsidRPr="001052C4">
        <w:rPr>
          <w:rFonts w:asciiTheme="majorBidi" w:hAnsiTheme="majorBidi" w:cstheme="majorBidi"/>
          <w:snapToGrid w:val="0"/>
          <w:color w:val="000000"/>
          <w:cs/>
          <w:lang w:val="en-US" w:eastAsia="th-TH"/>
        </w:rPr>
        <w:t>มีฐานลูกค้าจำนวนมาก ไม่มีลูกค้ารายใดมีรายได้เป็นสาระสำคัญจากรายได้รวมของกลุ่มบริษัท</w:t>
      </w:r>
    </w:p>
    <w:p w14:paraId="76E6FF09" w14:textId="002E2888" w:rsidR="006C43F7" w:rsidRDefault="006C4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67DB9813" w14:textId="7486EAB4" w:rsidR="004E2729" w:rsidRPr="001052C4" w:rsidRDefault="00564F80" w:rsidP="009745DB">
      <w:pPr>
        <w:pStyle w:val="Heading1"/>
        <w:keepLines/>
        <w:numPr>
          <w:ilvl w:val="0"/>
          <w:numId w:val="1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สัญญาเช่า</w:t>
      </w:r>
    </w:p>
    <w:p w14:paraId="44C289D4" w14:textId="762E7636" w:rsidR="00564F80" w:rsidRPr="001052C4" w:rsidRDefault="00564F80" w:rsidP="000F12B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080"/>
        <w:gridCol w:w="183"/>
        <w:gridCol w:w="1167"/>
        <w:gridCol w:w="1170"/>
      </w:tblGrid>
      <w:tr w:rsidR="008E3495" w:rsidRPr="001052C4" w14:paraId="18593D85" w14:textId="77777777" w:rsidTr="002E501A">
        <w:trPr>
          <w:cantSplit/>
          <w:trHeight w:val="144"/>
          <w:tblHeader/>
        </w:trPr>
        <w:tc>
          <w:tcPr>
            <w:tcW w:w="4410" w:type="dxa"/>
            <w:shd w:val="clear" w:color="auto" w:fill="auto"/>
            <w:vAlign w:val="bottom"/>
          </w:tcPr>
          <w:p w14:paraId="74E77155" w14:textId="77777777" w:rsidR="008E3495" w:rsidRPr="001052C4" w:rsidRDefault="008E3495" w:rsidP="00043FE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2B859F87" w14:textId="4C3BFF3D" w:rsidR="008E3495" w:rsidRPr="001052C4" w:rsidRDefault="008E3495" w:rsidP="00043FE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 w:eastAsia="x-none" w:bidi="th-TH"/>
              </w:rPr>
            </w:pP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th-TH" w:eastAsia="x-none"/>
              </w:rPr>
              <w:t>งบการเงินรวม</w:t>
            </w:r>
            <w:r w:rsidRPr="001052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th-TH" w:eastAsia="x-none"/>
              </w:rPr>
              <w:t xml:space="preserve"> </w:t>
            </w:r>
          </w:p>
        </w:tc>
        <w:tc>
          <w:tcPr>
            <w:tcW w:w="183" w:type="dxa"/>
          </w:tcPr>
          <w:p w14:paraId="10C05DE0" w14:textId="2B9FC642" w:rsidR="008E3495" w:rsidRPr="001052C4" w:rsidRDefault="008E3495" w:rsidP="00043FE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 w:eastAsia="x-none" w:bidi="th-TH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</w:tcPr>
          <w:p w14:paraId="045A541B" w14:textId="50DD0E16" w:rsidR="008E3495" w:rsidRPr="001052C4" w:rsidRDefault="008E3495" w:rsidP="000F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x-none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x-none"/>
              </w:rPr>
              <w:t xml:space="preserve">งบการเงินเฉพาะกิจการ </w:t>
            </w:r>
          </w:p>
        </w:tc>
      </w:tr>
      <w:tr w:rsidR="008E3495" w:rsidRPr="001052C4" w14:paraId="6A171F80" w14:textId="77777777" w:rsidTr="002E501A">
        <w:trPr>
          <w:cantSplit/>
          <w:trHeight w:val="144"/>
          <w:tblHeader/>
        </w:trPr>
        <w:tc>
          <w:tcPr>
            <w:tcW w:w="4410" w:type="dxa"/>
            <w:vAlign w:val="bottom"/>
          </w:tcPr>
          <w:p w14:paraId="3299C327" w14:textId="1B1FB615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 xml:space="preserve">สำหรับงวดสิ้นสุดวันที่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6C43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ายน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B37469" w14:textId="53810773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74EAE7" w14:textId="1D5B9691" w:rsidR="008E3495" w:rsidRPr="001052C4" w:rsidRDefault="008E3495" w:rsidP="008E3495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6C43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3" w:type="dxa"/>
          </w:tcPr>
          <w:p w14:paraId="66170944" w14:textId="4045D7CF" w:rsidR="008E3495" w:rsidRPr="001052C4" w:rsidRDefault="008E3495" w:rsidP="008E3495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35C0A40" w14:textId="1DC86774" w:rsidR="008E3495" w:rsidRPr="001052C4" w:rsidRDefault="008E3495" w:rsidP="008E3495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สาม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3C893C" w14:textId="39E3ACAB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6C43F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</w:tr>
      <w:tr w:rsidR="008E3495" w:rsidRPr="001052C4" w14:paraId="6CFC2949" w14:textId="77777777" w:rsidTr="008E3495">
        <w:trPr>
          <w:cantSplit/>
          <w:trHeight w:val="317"/>
          <w:tblHeader/>
        </w:trPr>
        <w:tc>
          <w:tcPr>
            <w:tcW w:w="4410" w:type="dxa"/>
          </w:tcPr>
          <w:p w14:paraId="14206292" w14:textId="7257B092" w:rsidR="008E3495" w:rsidRPr="001052C4" w:rsidRDefault="008E3495" w:rsidP="008E349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4770" w:type="dxa"/>
            <w:gridSpan w:val="5"/>
          </w:tcPr>
          <w:p w14:paraId="39723230" w14:textId="6A647D6D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3495" w:rsidRPr="001052C4" w14:paraId="4E397804" w14:textId="77777777" w:rsidTr="008E3495">
        <w:trPr>
          <w:cantSplit/>
          <w:trHeight w:val="144"/>
        </w:trPr>
        <w:tc>
          <w:tcPr>
            <w:tcW w:w="4410" w:type="dxa"/>
          </w:tcPr>
          <w:p w14:paraId="20C8CB29" w14:textId="77777777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52269E43" w14:textId="77777777" w:rsidR="008E3495" w:rsidRPr="001052C4" w:rsidRDefault="008E3495" w:rsidP="008E34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C48652" w14:textId="77777777" w:rsidR="008E3495" w:rsidRPr="001052C4" w:rsidRDefault="008E3495" w:rsidP="008E349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7B5BABDB" w14:textId="49D4A4D6" w:rsidR="008E3495" w:rsidRPr="001052C4" w:rsidRDefault="008E3495" w:rsidP="008E349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E925D49" w14:textId="01322254" w:rsidR="008E3495" w:rsidRPr="001052C4" w:rsidRDefault="008E3495" w:rsidP="008E349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EA8235" w14:textId="77777777" w:rsidR="008E3495" w:rsidRPr="00D009CB" w:rsidRDefault="008E3495" w:rsidP="008E349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E3495" w:rsidRPr="001052C4" w14:paraId="26980E2F" w14:textId="77777777" w:rsidTr="008E3495">
        <w:trPr>
          <w:cantSplit/>
          <w:trHeight w:val="191"/>
        </w:trPr>
        <w:tc>
          <w:tcPr>
            <w:tcW w:w="4410" w:type="dxa"/>
          </w:tcPr>
          <w:p w14:paraId="0DBE04C7" w14:textId="77777777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052C4" w:rsidDel="009A4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DC9F92B" w14:textId="488347AE" w:rsidR="008E3495" w:rsidRPr="001052C4" w:rsidRDefault="00CF3F1C" w:rsidP="001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5"/>
              </w:tabs>
              <w:spacing w:line="240" w:lineRule="auto"/>
              <w:ind w:right="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9D2E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080" w:type="dxa"/>
          </w:tcPr>
          <w:p w14:paraId="0539F407" w14:textId="1CA39164" w:rsidR="008E3495" w:rsidRPr="001052C4" w:rsidRDefault="00CF3F1C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  <w:r w:rsidR="009D2E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183" w:type="dxa"/>
          </w:tcPr>
          <w:p w14:paraId="643E4F6F" w14:textId="7761FD29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868CD46" w14:textId="11A598B7" w:rsidR="008E3495" w:rsidRPr="001052C4" w:rsidRDefault="00CF3F1C" w:rsidP="001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ind w:right="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285</w:t>
            </w:r>
          </w:p>
        </w:tc>
        <w:tc>
          <w:tcPr>
            <w:tcW w:w="1170" w:type="dxa"/>
          </w:tcPr>
          <w:p w14:paraId="43D0C094" w14:textId="0270E5AD" w:rsidR="008E3495" w:rsidRPr="001052C4" w:rsidRDefault="00CF3F1C" w:rsidP="00D6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10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9966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137</w:t>
            </w:r>
          </w:p>
        </w:tc>
      </w:tr>
      <w:tr w:rsidR="008E3495" w:rsidRPr="001052C4" w14:paraId="142D3DB5" w14:textId="77777777" w:rsidTr="00B26EF7">
        <w:trPr>
          <w:cantSplit/>
          <w:trHeight w:val="144"/>
        </w:trPr>
        <w:tc>
          <w:tcPr>
            <w:tcW w:w="4410" w:type="dxa"/>
          </w:tcPr>
          <w:p w14:paraId="1D3F5C7D" w14:textId="58B5562E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170" w:type="dxa"/>
            <w:shd w:val="clear" w:color="auto" w:fill="auto"/>
          </w:tcPr>
          <w:p w14:paraId="22CBE228" w14:textId="49695730" w:rsidR="008E3495" w:rsidRPr="00B26EF7" w:rsidRDefault="00CF3F1C" w:rsidP="000C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ind w:right="10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="00B26EF7" w:rsidRPr="00B26E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1080" w:type="dxa"/>
            <w:shd w:val="clear" w:color="auto" w:fill="auto"/>
          </w:tcPr>
          <w:p w14:paraId="66C4016C" w14:textId="73E8B027" w:rsidR="008E3495" w:rsidRPr="00B26EF7" w:rsidRDefault="00CF3F1C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="00B26EF7" w:rsidRPr="00B26E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</w:t>
            </w:r>
          </w:p>
        </w:tc>
        <w:tc>
          <w:tcPr>
            <w:tcW w:w="183" w:type="dxa"/>
          </w:tcPr>
          <w:p w14:paraId="007AD5DE" w14:textId="1B5353D6" w:rsidR="008E3495" w:rsidRPr="001052C4" w:rsidRDefault="008E3495" w:rsidP="008E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2AFDB99" w14:textId="1CAF1848" w:rsidR="008E3495" w:rsidRPr="001052C4" w:rsidRDefault="009966FA" w:rsidP="001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25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F881F80" w14:textId="044347EB" w:rsidR="008E3495" w:rsidRPr="001052C4" w:rsidRDefault="009966FA" w:rsidP="001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25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1CA4E881" w14:textId="7A430576" w:rsidR="00564F80" w:rsidRPr="001052C4" w:rsidRDefault="00564F80" w:rsidP="00564F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835817D" w14:textId="45C92A11" w:rsidR="00C13DA3" w:rsidRDefault="00C13DA3" w:rsidP="00C13DA3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6C43F7">
        <w:rPr>
          <w:rFonts w:asciiTheme="majorBidi" w:hAnsiTheme="majorBidi" w:cstheme="majorBidi" w:hint="cs"/>
          <w:sz w:val="30"/>
          <w:szCs w:val="30"/>
          <w:cs/>
          <w:lang w:eastAsia="x-none"/>
        </w:rPr>
        <w:t>เก้าเ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ดือนสิ้นสุดวันที่ </w:t>
      </w:r>
      <w:r w:rsidR="00CF3F1C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="002E1A2B" w:rsidRPr="001052C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C43F7">
        <w:rPr>
          <w:rFonts w:asciiTheme="majorBidi" w:hAnsiTheme="majorBidi" w:cstheme="majorBidi" w:hint="cs"/>
          <w:sz w:val="30"/>
          <w:szCs w:val="30"/>
          <w:cs/>
          <w:lang w:eastAsia="x-none"/>
        </w:rPr>
        <w:t>กันย</w:t>
      </w:r>
      <w:r w:rsidR="002E1A2B"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ายน </w:t>
      </w:r>
      <w:r w:rsidR="00CF3F1C">
        <w:rPr>
          <w:rFonts w:asciiTheme="majorBidi" w:hAnsiTheme="majorBidi" w:cstheme="majorBidi"/>
          <w:sz w:val="30"/>
          <w:szCs w:val="30"/>
          <w:lang w:eastAsia="x-none"/>
        </w:rPr>
        <w:t>2563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มีจำนวน</w:t>
      </w:r>
      <w:r w:rsidR="004C3E3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  <w:lang w:eastAsia="x-none"/>
        </w:rPr>
        <w:t>350</w:t>
      </w:r>
      <w:r w:rsidR="004C3E3D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CF3F1C">
        <w:rPr>
          <w:rFonts w:asciiTheme="majorBidi" w:hAnsiTheme="majorBidi" w:cstheme="majorBidi"/>
          <w:sz w:val="30"/>
          <w:szCs w:val="30"/>
          <w:lang w:eastAsia="x-none"/>
        </w:rPr>
        <w:t>32</w:t>
      </w:r>
      <w:r w:rsidR="000C36E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และ</w:t>
      </w:r>
      <w:r w:rsidR="000C36E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  <w:lang w:eastAsia="x-none"/>
        </w:rPr>
        <w:t>13</w:t>
      </w:r>
      <w:r w:rsidR="004C3E3D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CF3F1C">
        <w:rPr>
          <w:rFonts w:asciiTheme="majorBidi" w:hAnsiTheme="majorBidi" w:cstheme="majorBidi"/>
          <w:sz w:val="30"/>
          <w:szCs w:val="30"/>
          <w:lang w:eastAsia="x-none"/>
        </w:rPr>
        <w:t>94</w:t>
      </w:r>
      <w:r w:rsidRPr="001052C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ตามลำดับ</w:t>
      </w:r>
    </w:p>
    <w:p w14:paraId="70B479C5" w14:textId="77777777" w:rsidR="00F06BB9" w:rsidRPr="001052C4" w:rsidRDefault="00F06BB9" w:rsidP="00C13DA3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E0CBA89" w14:textId="65BFEE03" w:rsidR="00D542D0" w:rsidRPr="001052C4" w:rsidRDefault="00D542D0" w:rsidP="009745DB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73DD4D7" w14:textId="0E4037FD" w:rsidR="00243B92" w:rsidRPr="00073676" w:rsidRDefault="00243B92" w:rsidP="0024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50B09E4E" w14:textId="543AB747" w:rsidR="00BF792A" w:rsidRPr="001052C4" w:rsidRDefault="0037528B" w:rsidP="0037528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  </w:t>
      </w:r>
    </w:p>
    <w:p w14:paraId="6B95FD5A" w14:textId="7FDD1911" w:rsidR="0037528B" w:rsidRPr="00073676" w:rsidRDefault="0037528B" w:rsidP="0037528B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6017AC64" w14:textId="2D2FDE2D" w:rsidR="0037528B" w:rsidRPr="001052C4" w:rsidRDefault="0037528B" w:rsidP="0037528B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มูลค่ายุติธรรมของสินทรัพย์และหนี้สินทางการเงินเป็นมูลค่าที่ใกล้เคียงกับมูลค่าตามบัญชี เนื่องจาก</w:t>
      </w:r>
      <w:r w:rsidR="00F37076">
        <w:rPr>
          <w:rFonts w:asciiTheme="majorBidi" w:hAnsiTheme="majorBidi" w:cstheme="majorBidi" w:hint="cs"/>
          <w:sz w:val="30"/>
          <w:szCs w:val="30"/>
          <w:cs/>
          <w:lang w:eastAsia="x-none"/>
        </w:rPr>
        <w:t>สินทรัพย์และหนี้สินทางการเงินส่วนที่หมุนเวียน</w:t>
      </w:r>
      <w:r w:rsidRPr="001052C4">
        <w:rPr>
          <w:rFonts w:asciiTheme="majorBidi" w:hAnsiTheme="majorBidi" w:cstheme="majorBidi"/>
          <w:sz w:val="30"/>
          <w:szCs w:val="30"/>
          <w:cs/>
          <w:lang w:eastAsia="x-none"/>
        </w:rPr>
        <w:t>จะครบกำหนดระยะเวลาอันสั้น</w:t>
      </w:r>
      <w:r w:rsidR="00F37076">
        <w:rPr>
          <w:rFonts w:asciiTheme="majorBidi" w:hAnsiTheme="majorBidi" w:cstheme="majorBidi" w:hint="cs"/>
          <w:sz w:val="30"/>
          <w:szCs w:val="30"/>
          <w:cs/>
          <w:lang w:eastAsia="x-none"/>
        </w:rPr>
        <w:t>และส่วนที่ไม่หมุนเวียนมีอัตราดอกเบี้ยตามสัญญาใกล้เคียงกับอัตราดอกเบี้ยในตลาด</w:t>
      </w:r>
    </w:p>
    <w:p w14:paraId="38F56B1F" w14:textId="77777777" w:rsidR="009C497F" w:rsidRPr="00073676" w:rsidRDefault="009C497F" w:rsidP="0037528B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50E35766" w14:textId="5B2EC605" w:rsidR="00243B92" w:rsidRPr="001052C4" w:rsidRDefault="00243B92" w:rsidP="00243B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ความเสี่ยงด้านเครดิต</w:t>
      </w:r>
    </w:p>
    <w:p w14:paraId="2C6F9F09" w14:textId="77777777" w:rsidR="00224ED5" w:rsidRPr="00073676" w:rsidRDefault="00224ED5" w:rsidP="00224ED5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2F746BF7" w14:textId="5EA25141" w:rsidR="00D542D0" w:rsidRPr="001052C4" w:rsidRDefault="00224ED5" w:rsidP="00224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CF3F1C">
        <w:rPr>
          <w:rFonts w:asciiTheme="majorBidi" w:hAnsiTheme="majorBidi" w:cstheme="majorBidi"/>
          <w:sz w:val="30"/>
          <w:szCs w:val="30"/>
          <w:lang w:eastAsia="x-none"/>
        </w:rPr>
        <w:t>12</w:t>
      </w: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</w:t>
      </w: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74B625AA" w14:textId="77777777" w:rsidR="00224ED5" w:rsidRPr="00073676" w:rsidRDefault="00224ED5" w:rsidP="00224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lang w:eastAsia="x-none"/>
        </w:rPr>
      </w:pPr>
    </w:p>
    <w:p w14:paraId="1E3ED92F" w14:textId="75018643" w:rsidR="00D542D0" w:rsidRDefault="00243B92" w:rsidP="0024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>ค่าเผื่อผลขาดทุนจากการด้อยค่าของลูกหนี้การค้าและ</w:t>
      </w:r>
      <w:r w:rsidR="00221F3B"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ลูกหนี้อื่น</w:t>
      </w: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>ประมาณการโดยพิจารณาผลขาดทุนด้านเครดิต</w:t>
      </w:r>
      <w:r w:rsidR="00363608">
        <w:rPr>
          <w:rFonts w:asciiTheme="majorBidi" w:hAnsiTheme="majorBidi" w:cstheme="majorBidi"/>
          <w:sz w:val="30"/>
          <w:szCs w:val="30"/>
          <w:lang w:val="x-none" w:eastAsia="x-none"/>
        </w:rPr>
        <w:br/>
      </w:r>
      <w:r w:rsidRPr="001052C4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55A2926" w14:textId="77777777" w:rsidR="00AC0889" w:rsidRPr="006E4EFB" w:rsidRDefault="00AC0889" w:rsidP="0024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530"/>
      </w:tblGrid>
      <w:tr w:rsidR="00243B92" w:rsidRPr="001052C4" w14:paraId="53504328" w14:textId="77777777" w:rsidTr="006E4EF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1BEF341E" w14:textId="05D59C49" w:rsidR="00243B92" w:rsidRPr="001052C4" w:rsidRDefault="003A42E1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  <w:r>
              <w:br w:type="page"/>
            </w: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42AF1F4A" w14:textId="38772A5A" w:rsidR="00243B92" w:rsidRPr="001052C4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2"/>
      <w:tr w:rsidR="006121DA" w:rsidRPr="001052C4" w14:paraId="619A6772" w14:textId="77777777" w:rsidTr="006E4EF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492D373D" w14:textId="5BDA88DA" w:rsidR="006121DA" w:rsidRPr="001052C4" w:rsidRDefault="006121DA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2E1A2B"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3A42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2E1A2B"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6ACF39A" w14:textId="4D2BD2D4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0A4FFC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8EF7F2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9CABBFB" w14:textId="7B1C1B19" w:rsidR="006121DA" w:rsidRPr="001052C4" w:rsidRDefault="006121DA" w:rsidP="006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43B92" w:rsidRPr="001052C4" w14:paraId="7B81DD91" w14:textId="77777777" w:rsidTr="006E4EFB">
        <w:trPr>
          <w:trHeight w:val="164"/>
        </w:trPr>
        <w:tc>
          <w:tcPr>
            <w:tcW w:w="5760" w:type="dxa"/>
          </w:tcPr>
          <w:p w14:paraId="7B7F6364" w14:textId="3977256A" w:rsidR="00243B92" w:rsidRPr="001052C4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6114F181" w14:textId="42973D9D" w:rsidR="00243B92" w:rsidRPr="001052C4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17412"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21DA" w:rsidRPr="001052C4" w14:paraId="55DFFC0A" w14:textId="77777777" w:rsidTr="006E4EFB">
        <w:trPr>
          <w:trHeight w:val="20"/>
        </w:trPr>
        <w:tc>
          <w:tcPr>
            <w:tcW w:w="5760" w:type="dxa"/>
          </w:tcPr>
          <w:p w14:paraId="401DFF9C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59E3C7EE" w14:textId="6694E615" w:rsidR="006121DA" w:rsidRPr="001052C4" w:rsidRDefault="00CF3F1C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 w:rsidR="001A4A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1279E183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18C4EDB5" w14:textId="7105AA66" w:rsidR="006121DA" w:rsidRPr="001052C4" w:rsidRDefault="00CF3F1C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6121DA" w:rsidRPr="001052C4" w14:paraId="17F68E14" w14:textId="77777777" w:rsidTr="006E4EFB">
        <w:trPr>
          <w:trHeight w:val="20"/>
        </w:trPr>
        <w:tc>
          <w:tcPr>
            <w:tcW w:w="5760" w:type="dxa"/>
          </w:tcPr>
          <w:p w14:paraId="0CD4E9D2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5F1ADD20" w14:textId="77777777" w:rsidR="006121DA" w:rsidRPr="001052C4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20B8A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78AEEC4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1DA" w:rsidRPr="001052C4" w14:paraId="7F0A8445" w14:textId="77777777" w:rsidTr="006E4EFB">
        <w:trPr>
          <w:trHeight w:val="20"/>
        </w:trPr>
        <w:tc>
          <w:tcPr>
            <w:tcW w:w="5760" w:type="dxa"/>
          </w:tcPr>
          <w:p w14:paraId="68B54392" w14:textId="2986019D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0CEE1B9F" w14:textId="25E9886D" w:rsidR="006121DA" w:rsidRPr="001052C4" w:rsidRDefault="00CF3F1C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1A4A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25A6659A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5094FF14" w14:textId="6F58B6A6" w:rsidR="006121DA" w:rsidRPr="001052C4" w:rsidRDefault="00CF3F1C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6121DA" w:rsidRPr="001052C4" w14:paraId="729C89F8" w14:textId="77777777" w:rsidTr="006E4EFB">
        <w:trPr>
          <w:trHeight w:val="20"/>
        </w:trPr>
        <w:tc>
          <w:tcPr>
            <w:tcW w:w="5760" w:type="dxa"/>
          </w:tcPr>
          <w:p w14:paraId="51813B62" w14:textId="4C838ED6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65D0033A" w14:textId="48ED3485" w:rsidR="006121DA" w:rsidRPr="001052C4" w:rsidRDefault="00CF3F1C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A4A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7818C619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4AB81B9" w14:textId="748658B6" w:rsidR="006121DA" w:rsidRPr="001052C4" w:rsidRDefault="00CF3F1C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6121DA" w:rsidRPr="001052C4" w14:paraId="621FD9E7" w14:textId="77777777" w:rsidTr="006E4EFB">
        <w:trPr>
          <w:trHeight w:val="20"/>
        </w:trPr>
        <w:tc>
          <w:tcPr>
            <w:tcW w:w="5760" w:type="dxa"/>
          </w:tcPr>
          <w:p w14:paraId="7A65E15B" w14:textId="7F9E1F99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1836069" w14:textId="5CAC2D0A" w:rsidR="006121DA" w:rsidRPr="001052C4" w:rsidRDefault="00CF3F1C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A4A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18167BD5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53CA200" w14:textId="04AAECD5" w:rsidR="006121DA" w:rsidRPr="001052C4" w:rsidRDefault="00CF3F1C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6121DA" w:rsidRPr="001052C4" w14:paraId="0D754486" w14:textId="77777777" w:rsidTr="006E4EFB">
        <w:trPr>
          <w:trHeight w:val="20"/>
        </w:trPr>
        <w:tc>
          <w:tcPr>
            <w:tcW w:w="5760" w:type="dxa"/>
          </w:tcPr>
          <w:p w14:paraId="68E1E41D" w14:textId="5E04DA0A" w:rsidR="006121DA" w:rsidRPr="001052C4" w:rsidRDefault="00CF3F1C" w:rsidP="0009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CF91C8E" w14:textId="20AACBD5" w:rsidR="006121DA" w:rsidRPr="001052C4" w:rsidRDefault="00CF3F1C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A4A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3BC93C44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1530D558" w14:textId="7B33763B" w:rsidR="006121DA" w:rsidRPr="001052C4" w:rsidRDefault="00CF3F1C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6121DA" w:rsidRPr="001052C4" w14:paraId="1A6A03BE" w14:textId="77777777" w:rsidTr="006E4EFB">
        <w:trPr>
          <w:trHeight w:val="20"/>
        </w:trPr>
        <w:tc>
          <w:tcPr>
            <w:tcW w:w="5760" w:type="dxa"/>
          </w:tcPr>
          <w:p w14:paraId="2D463CD1" w14:textId="4A0BA1C4" w:rsidR="006121DA" w:rsidRPr="001052C4" w:rsidRDefault="00CF3F1C" w:rsidP="0009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1DA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7A97EC99" w14:textId="51363989" w:rsidR="006121DA" w:rsidRPr="001052C4" w:rsidRDefault="00CF3F1C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1A4A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270" w:type="dxa"/>
          </w:tcPr>
          <w:p w14:paraId="315C9F25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A5D5A9C" w14:textId="3C9FF85D" w:rsidR="006121DA" w:rsidRPr="001052C4" w:rsidRDefault="00CF3F1C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6121DA" w:rsidRPr="001052C4" w14:paraId="508850F7" w14:textId="77777777" w:rsidTr="006E4EFB">
        <w:trPr>
          <w:trHeight w:val="20"/>
        </w:trPr>
        <w:tc>
          <w:tcPr>
            <w:tcW w:w="5760" w:type="dxa"/>
          </w:tcPr>
          <w:p w14:paraId="7AF74F14" w14:textId="0F2C14DB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A19C23" w14:textId="27622014" w:rsidR="006121DA" w:rsidRPr="001052C4" w:rsidRDefault="00CF3F1C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A4A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5EEFDDE1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D6625D" w14:textId="4DC29547" w:rsidR="006121DA" w:rsidRPr="001052C4" w:rsidRDefault="00CF3F1C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4A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6121DA" w:rsidRPr="001052C4" w14:paraId="056582DF" w14:textId="77777777" w:rsidTr="006E4EFB">
        <w:trPr>
          <w:trHeight w:val="20"/>
        </w:trPr>
        <w:tc>
          <w:tcPr>
            <w:tcW w:w="5760" w:type="dxa"/>
          </w:tcPr>
          <w:p w14:paraId="18970300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45AE6B9" w14:textId="703795B8" w:rsidR="006121DA" w:rsidRPr="001052C4" w:rsidRDefault="00CF3F1C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A4A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  <w:r w:rsidR="001A4A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5E522B3C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C5CD64" w14:textId="4980B50A" w:rsidR="006121DA" w:rsidRPr="001052C4" w:rsidRDefault="00CF3F1C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A4A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</w:tr>
      <w:tr w:rsidR="006121DA" w:rsidRPr="001052C4" w14:paraId="58E0CD68" w14:textId="77777777" w:rsidTr="006E4EFB">
        <w:trPr>
          <w:trHeight w:val="20"/>
        </w:trPr>
        <w:tc>
          <w:tcPr>
            <w:tcW w:w="5760" w:type="dxa"/>
          </w:tcPr>
          <w:p w14:paraId="225A5D23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B3BD0F" w14:textId="56968D00" w:rsidR="006121DA" w:rsidRPr="001052C4" w:rsidRDefault="001A4AE6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68F53E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494BB44" w14:textId="023FDF87" w:rsidR="006121DA" w:rsidRPr="001052C4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1DA" w:rsidRPr="001052C4" w14:paraId="0C344079" w14:textId="77777777" w:rsidTr="006E4EFB">
        <w:trPr>
          <w:trHeight w:val="20"/>
        </w:trPr>
        <w:tc>
          <w:tcPr>
            <w:tcW w:w="5760" w:type="dxa"/>
          </w:tcPr>
          <w:p w14:paraId="43350757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677868" w14:textId="74083A03" w:rsidR="006121DA" w:rsidRPr="001052C4" w:rsidRDefault="00CF3F1C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A4A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  <w:r w:rsidR="001A4A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70832BE2" w14:textId="77777777" w:rsidR="006121DA" w:rsidRPr="001052C4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38A5038" w14:textId="676EE621" w:rsidR="006121DA" w:rsidRPr="001052C4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6743" w:rsidRPr="001052C4" w14:paraId="0DAA8B57" w14:textId="77777777" w:rsidTr="006E4EF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E27937D" w14:textId="77777777" w:rsidR="00C56743" w:rsidRPr="001052C4" w:rsidRDefault="00C56743" w:rsidP="0085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7F5226E1" w14:textId="0D033E15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5674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6743" w:rsidRPr="001052C4" w14:paraId="16BF3AD0" w14:textId="77777777" w:rsidTr="006E4EF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2B036FC" w14:textId="03D13F3B" w:rsidR="00C56743" w:rsidRPr="001052C4" w:rsidRDefault="00C56743" w:rsidP="0085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3A42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A4C19" w14:textId="2543E329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08619CC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98823A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5CC899C0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C56743" w:rsidRPr="001052C4" w14:paraId="27323B61" w14:textId="77777777" w:rsidTr="006E4EFB">
        <w:trPr>
          <w:trHeight w:val="164"/>
        </w:trPr>
        <w:tc>
          <w:tcPr>
            <w:tcW w:w="5760" w:type="dxa"/>
          </w:tcPr>
          <w:p w14:paraId="413FEBCB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C45A75B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743" w:rsidRPr="001052C4" w14:paraId="0847C09D" w14:textId="77777777" w:rsidTr="006E4EFB">
        <w:trPr>
          <w:trHeight w:val="20"/>
        </w:trPr>
        <w:tc>
          <w:tcPr>
            <w:tcW w:w="5760" w:type="dxa"/>
          </w:tcPr>
          <w:p w14:paraId="4D1CD29A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65C83A08" w14:textId="5CE50163" w:rsidR="00C56743" w:rsidRPr="001052C4" w:rsidRDefault="00CF3F1C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0736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4D6727D0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096F276A" w14:textId="5273F8D9" w:rsidR="00C56743" w:rsidRPr="001052C4" w:rsidRDefault="00CF3F1C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C56743" w:rsidRPr="001052C4" w14:paraId="76CB5FC4" w14:textId="77777777" w:rsidTr="006E4EFB">
        <w:trPr>
          <w:trHeight w:val="20"/>
        </w:trPr>
        <w:tc>
          <w:tcPr>
            <w:tcW w:w="5760" w:type="dxa"/>
          </w:tcPr>
          <w:p w14:paraId="43B4F5DE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10490D48" w14:textId="696F1053" w:rsidR="00C56743" w:rsidRPr="001052C4" w:rsidRDefault="00C56743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F4F82" w14:textId="77777777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5DEA0B96" w14:textId="7B82F146" w:rsidR="00C56743" w:rsidRPr="001052C4" w:rsidRDefault="00C56743" w:rsidP="0085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676" w:rsidRPr="001052C4" w14:paraId="4226530E" w14:textId="77777777" w:rsidTr="006E4EFB">
        <w:trPr>
          <w:trHeight w:val="20"/>
        </w:trPr>
        <w:tc>
          <w:tcPr>
            <w:tcW w:w="5760" w:type="dxa"/>
          </w:tcPr>
          <w:p w14:paraId="7325E014" w14:textId="21324AF9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0F126577" w14:textId="5230795F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0736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4FCB45FE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44491137" w14:textId="044ACF4F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3676" w:rsidRPr="001052C4" w14:paraId="09F58BA5" w14:textId="77777777" w:rsidTr="006E4EFB">
        <w:trPr>
          <w:trHeight w:val="20"/>
        </w:trPr>
        <w:tc>
          <w:tcPr>
            <w:tcW w:w="5760" w:type="dxa"/>
          </w:tcPr>
          <w:p w14:paraId="534D2563" w14:textId="1342BA3B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51A036FB" w14:textId="3C9CD784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736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0A6A2A3B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5E2D441" w14:textId="58A30216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3676" w:rsidRPr="001052C4" w14:paraId="6474EA22" w14:textId="77777777" w:rsidTr="006E4EFB">
        <w:trPr>
          <w:trHeight w:val="20"/>
        </w:trPr>
        <w:tc>
          <w:tcPr>
            <w:tcW w:w="5760" w:type="dxa"/>
          </w:tcPr>
          <w:p w14:paraId="2BFAFE1A" w14:textId="4DB9225E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56F2F805" w14:textId="0630547C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36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4221CA15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552618B" w14:textId="0A5212B7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73676" w:rsidRPr="001052C4" w14:paraId="6CC33702" w14:textId="77777777" w:rsidTr="006E4EFB">
        <w:trPr>
          <w:trHeight w:val="20"/>
        </w:trPr>
        <w:tc>
          <w:tcPr>
            <w:tcW w:w="5760" w:type="dxa"/>
          </w:tcPr>
          <w:p w14:paraId="744715FB" w14:textId="5123D6D7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073676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073676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3676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66233325" w14:textId="4C8752EB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36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6F6E011C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A2D73E0" w14:textId="337C4B43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3676" w:rsidRPr="001052C4" w14:paraId="1F82F016" w14:textId="77777777" w:rsidTr="006E4EFB">
        <w:trPr>
          <w:trHeight w:val="20"/>
        </w:trPr>
        <w:tc>
          <w:tcPr>
            <w:tcW w:w="5760" w:type="dxa"/>
          </w:tcPr>
          <w:p w14:paraId="18223161" w14:textId="3C905551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073676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073676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3676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72CD0E35" w14:textId="01ACCC45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36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3FA6FB65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04071A27" w14:textId="3A6CA767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73676" w:rsidRPr="001052C4" w14:paraId="56BEA4B1" w14:textId="77777777" w:rsidTr="006E4EFB">
        <w:trPr>
          <w:trHeight w:val="20"/>
        </w:trPr>
        <w:tc>
          <w:tcPr>
            <w:tcW w:w="5760" w:type="dxa"/>
          </w:tcPr>
          <w:p w14:paraId="7D412C05" w14:textId="7E70AAAC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42A637" w14:textId="722DF7BB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736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3FEF631F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BA7F9D" w14:textId="26662FB7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073676" w:rsidRPr="001052C4" w14:paraId="75CB0466" w14:textId="77777777" w:rsidTr="006E4EFB">
        <w:trPr>
          <w:trHeight w:val="20"/>
        </w:trPr>
        <w:tc>
          <w:tcPr>
            <w:tcW w:w="5760" w:type="dxa"/>
          </w:tcPr>
          <w:p w14:paraId="6AC10166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95FA3DD" w14:textId="40121F2A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  <w:r w:rsidR="000736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351E07CA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C1D9431" w14:textId="6F0CE4EC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</w:p>
        </w:tc>
      </w:tr>
      <w:tr w:rsidR="00073676" w:rsidRPr="001052C4" w14:paraId="4A215A58" w14:textId="77777777" w:rsidTr="006E4EFB">
        <w:trPr>
          <w:trHeight w:val="20"/>
        </w:trPr>
        <w:tc>
          <w:tcPr>
            <w:tcW w:w="5760" w:type="dxa"/>
          </w:tcPr>
          <w:p w14:paraId="0874ACC7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14FB2C" w14:textId="7B79708E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F4BF9E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267FB52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676" w:rsidRPr="001052C4" w14:paraId="22769B6C" w14:textId="77777777" w:rsidTr="006E4EFB">
        <w:trPr>
          <w:trHeight w:val="20"/>
        </w:trPr>
        <w:tc>
          <w:tcPr>
            <w:tcW w:w="5760" w:type="dxa"/>
          </w:tcPr>
          <w:p w14:paraId="7C93CED6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72E506" w14:textId="16AD7EF7" w:rsidR="00073676" w:rsidRPr="001052C4" w:rsidRDefault="00CF3F1C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  <w:r w:rsidR="000736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4BC8E5A1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51E3225" w14:textId="77777777" w:rsidR="00073676" w:rsidRPr="001052C4" w:rsidRDefault="00073676" w:rsidP="00073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DADA140" w14:textId="690FF73A" w:rsidR="00C56743" w:rsidRDefault="00C56743">
      <w:pPr>
        <w:rPr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360"/>
        <w:gridCol w:w="1530"/>
      </w:tblGrid>
      <w:tr w:rsidR="00DB6996" w:rsidRPr="001052C4" w14:paraId="6CC20A42" w14:textId="77777777" w:rsidTr="00131602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0DFB" w14:textId="386E750F" w:rsidR="00DB6996" w:rsidRPr="001052C4" w:rsidRDefault="007D2E9F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53438" w14:textId="7B9335E9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E1209D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D976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11F6713" w14:textId="45EB292C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B6996" w:rsidRPr="001052C4" w14:paraId="2F528B69" w14:textId="77777777" w:rsidTr="00131602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B107551" w14:textId="69975519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052C4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71A1A1" w14:textId="7BA0CAA3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17412"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6996" w:rsidRPr="001052C4" w14:paraId="7D1FDFEF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B009B" w14:textId="32046FC1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F3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12FC64" w14:textId="77777777" w:rsidR="00DB6996" w:rsidRPr="001052C4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699079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D84D71" w14:textId="77777777" w:rsidR="00DB6996" w:rsidRPr="001052C4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6996" w:rsidRPr="001052C4" w14:paraId="1E9902C5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EC5A4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50FB1E" w14:textId="34CD8DC0" w:rsidR="00DB6996" w:rsidRPr="001052C4" w:rsidRDefault="00CF3F1C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0BEA63C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C1AB2" w14:textId="73862A18" w:rsidR="00DB6996" w:rsidRPr="001052C4" w:rsidRDefault="00CF3F1C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DB6996" w:rsidRPr="001052C4" w14:paraId="4B6D6265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0CD1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54922E" w14:textId="77777777" w:rsidR="00DB6996" w:rsidRPr="001052C4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78CA0D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EC184F" w14:textId="77777777" w:rsidR="00DB6996" w:rsidRPr="001052C4" w:rsidRDefault="00DB6996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996" w:rsidRPr="001052C4" w14:paraId="7175A66E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9269" w14:textId="11B1DB03" w:rsidR="00DB6996" w:rsidRPr="001052C4" w:rsidRDefault="00CF3F1C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519831" w14:textId="15684C62" w:rsidR="00DB6996" w:rsidRPr="001052C4" w:rsidRDefault="00CF3F1C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4865AB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71311A" w14:textId="091EA3A5" w:rsidR="00DB6996" w:rsidRPr="001052C4" w:rsidRDefault="00CF3F1C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4B05D7" w:rsidRPr="001052C4" w14:paraId="41D60724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D944" w14:textId="7B7106E1" w:rsidR="004B05D7" w:rsidRPr="001052C4" w:rsidRDefault="00CF3F1C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0CFF5" w14:textId="2DF70375" w:rsidR="004B05D7" w:rsidRPr="001052C4" w:rsidRDefault="00CF3F1C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E26C412" w14:textId="77777777" w:rsidR="004B05D7" w:rsidRPr="001052C4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3CA6C0" w14:textId="26BE6ED4" w:rsidR="004B05D7" w:rsidRPr="001052C4" w:rsidRDefault="00CF3F1C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  <w:tr w:rsidR="004B05D7" w:rsidRPr="001052C4" w14:paraId="2575ADBA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CECE5" w14:textId="2944A446" w:rsidR="004B05D7" w:rsidRPr="001052C4" w:rsidRDefault="00CF3F1C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D8E0BD" w14:textId="06AB3B8D" w:rsidR="004B05D7" w:rsidRPr="001052C4" w:rsidRDefault="00CF3F1C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327A71" w14:textId="77777777" w:rsidR="004B05D7" w:rsidRPr="001052C4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901B58" w14:textId="695EFA1D" w:rsidR="004B05D7" w:rsidRPr="001052C4" w:rsidRDefault="00CF3F1C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DB6996" w:rsidRPr="001052C4" w14:paraId="5387F736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ED10E" w14:textId="57B41BE9" w:rsidR="00DB6996" w:rsidRPr="001052C4" w:rsidRDefault="00CF3F1C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26F31C" w14:textId="1033DC52" w:rsidR="00DB6996" w:rsidRPr="001052C4" w:rsidRDefault="00CF3F1C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4937A9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E93AF8" w14:textId="4E97AA7A" w:rsidR="00DB6996" w:rsidRPr="001052C4" w:rsidRDefault="00CF3F1C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DB6996" w:rsidRPr="001052C4" w14:paraId="461E9FA0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3B886" w14:textId="09CA8ADB" w:rsidR="00DB6996" w:rsidRPr="001052C4" w:rsidRDefault="00CF3F1C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5D7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6AA15B" w14:textId="1B466510" w:rsidR="00DB6996" w:rsidRPr="001052C4" w:rsidRDefault="00CF3F1C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BCEE22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087289" w14:textId="70DA6A19" w:rsidR="00DB6996" w:rsidRPr="001052C4" w:rsidRDefault="00CF3F1C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DB6996" w:rsidRPr="001052C4" w14:paraId="62F19A58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E9D43" w14:textId="5AAE88A6" w:rsidR="00DB6996" w:rsidRPr="001052C4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3C88A" w14:textId="3418D019" w:rsidR="00DB6996" w:rsidRPr="001052C4" w:rsidRDefault="00CF3F1C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85A1A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712E9F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67774" w14:textId="3306CE14" w:rsidR="00DB6996" w:rsidRPr="001052C4" w:rsidRDefault="00CF3F1C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5C25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DB6996" w:rsidRPr="001052C4" w14:paraId="670DA295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B0FE3" w14:textId="7892EECD" w:rsidR="00DB6996" w:rsidRPr="001052C4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D6336" w14:textId="0E999CF9" w:rsidR="00DB6996" w:rsidRPr="001052C4" w:rsidRDefault="00CF3F1C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5A1A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 w:rsidR="00085A1A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B3F019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ED4FC" w14:textId="6FEE9333" w:rsidR="00DB6996" w:rsidRPr="001052C4" w:rsidRDefault="00CF3F1C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</w:t>
            </w:r>
            <w:r w:rsidR="00955C25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</w:tr>
      <w:tr w:rsidR="00DB6996" w:rsidRPr="001052C4" w14:paraId="222D402A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32292" w14:textId="76DAFC0E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1F8DC" w14:textId="77263BF4" w:rsidR="00DB6996" w:rsidRPr="001052C4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E4BDC7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15B6D" w14:textId="6CC38212" w:rsidR="00DB6996" w:rsidRPr="001052C4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3F1C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6996" w:rsidRPr="001052C4" w14:paraId="1C69058B" w14:textId="77777777" w:rsidTr="00131602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3D63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6C64C" w14:textId="4D8F1004" w:rsidR="00DB6996" w:rsidRPr="001052C4" w:rsidRDefault="00CF3F1C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5A1A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  <w:r w:rsidR="00085A1A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022873" w14:textId="77777777" w:rsidR="00DB6996" w:rsidRPr="001052C4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6B19F" w14:textId="5672C8B4" w:rsidR="00DB6996" w:rsidRPr="001052C4" w:rsidRDefault="00CF3F1C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  <w:r w:rsidR="00955C25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</w:tr>
    </w:tbl>
    <w:p w14:paraId="25C8519C" w14:textId="77777777" w:rsidR="00E753BC" w:rsidRPr="001052C4" w:rsidRDefault="00E753BC" w:rsidP="00E753BC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AB388B7" w14:textId="5E6D5F4A" w:rsidR="00DB6996" w:rsidRPr="001052C4" w:rsidRDefault="00DB6996" w:rsidP="00767815">
      <w:pPr>
        <w:pStyle w:val="Heading1"/>
        <w:keepLines/>
        <w:numPr>
          <w:ilvl w:val="0"/>
          <w:numId w:val="1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052C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490A09C" w14:textId="77777777" w:rsidR="00DB6996" w:rsidRPr="001052C4" w:rsidRDefault="00DB6996" w:rsidP="00DB6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3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258"/>
        <w:gridCol w:w="265"/>
        <w:gridCol w:w="1093"/>
        <w:gridCol w:w="272"/>
        <w:gridCol w:w="1078"/>
        <w:gridCol w:w="272"/>
        <w:gridCol w:w="1154"/>
      </w:tblGrid>
      <w:tr w:rsidR="00DB6996" w:rsidRPr="001052C4" w14:paraId="33F3BB0B" w14:textId="77777777" w:rsidTr="005423AC">
        <w:trPr>
          <w:tblHeader/>
        </w:trPr>
        <w:tc>
          <w:tcPr>
            <w:tcW w:w="2089" w:type="pct"/>
          </w:tcPr>
          <w:p w14:paraId="0B6E4922" w14:textId="77777777" w:rsidR="00DB6996" w:rsidRPr="001052C4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20F84344" w14:textId="77777777" w:rsidR="00DB6996" w:rsidRPr="001052C4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F395E18" w14:textId="77777777" w:rsidR="00DB6996" w:rsidRPr="001052C4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pct"/>
            <w:gridSpan w:val="3"/>
            <w:tcBorders>
              <w:bottom w:val="single" w:sz="4" w:space="0" w:color="auto"/>
            </w:tcBorders>
          </w:tcPr>
          <w:p w14:paraId="06DBA91F" w14:textId="77777777" w:rsidR="00DB6996" w:rsidRPr="001052C4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66F6" w:rsidRPr="001052C4" w14:paraId="4A591140" w14:textId="77777777" w:rsidTr="005423AC">
        <w:trPr>
          <w:trHeight w:val="425"/>
          <w:tblHeader/>
        </w:trPr>
        <w:tc>
          <w:tcPr>
            <w:tcW w:w="2089" w:type="pct"/>
          </w:tcPr>
          <w:p w14:paraId="285B51FD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52652B34" w14:textId="33EFD5A6" w:rsidR="002866F6" w:rsidRPr="002866F6" w:rsidRDefault="00CF3F1C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2866F6" w:rsidRPr="002866F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A42E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</w:t>
            </w:r>
            <w:r w:rsidR="002866F6" w:rsidRPr="002866F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0E3750FF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7B2AF7B6" w14:textId="64E1E26B" w:rsidR="002866F6" w:rsidRPr="001052C4" w:rsidRDefault="00CF3F1C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866F6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A6E0059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9101A4B" w14:textId="4FFB79C4" w:rsidR="002866F6" w:rsidRPr="001052C4" w:rsidRDefault="00CF3F1C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9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2866F6" w:rsidRPr="002866F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3A42E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</w:t>
            </w:r>
            <w:r w:rsidR="002866F6" w:rsidRPr="002866F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9CD7F6B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0B9E135A" w14:textId="1D108FD2" w:rsidR="002866F6" w:rsidRPr="001052C4" w:rsidRDefault="00CF3F1C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866F6"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66F6" w:rsidRPr="001052C4" w14:paraId="7C738B78" w14:textId="77777777" w:rsidTr="005423AC">
        <w:trPr>
          <w:trHeight w:val="425"/>
          <w:tblHeader/>
        </w:trPr>
        <w:tc>
          <w:tcPr>
            <w:tcW w:w="2089" w:type="pct"/>
          </w:tcPr>
          <w:p w14:paraId="55F7AEDF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9FC8D10" w14:textId="155F7858" w:rsidR="002866F6" w:rsidRPr="001052C4" w:rsidRDefault="00CF3F1C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8BC4F72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14:paraId="3B407778" w14:textId="195F7816" w:rsidR="002866F6" w:rsidRPr="001052C4" w:rsidRDefault="00CF3F1C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3341322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</w:tcPr>
          <w:p w14:paraId="6FCEBF56" w14:textId="3FB763DE" w:rsidR="002866F6" w:rsidRPr="001052C4" w:rsidRDefault="00CF3F1C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98F4B16" w14:textId="77777777" w:rsidR="002866F6" w:rsidRPr="001052C4" w:rsidRDefault="002866F6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3" w:type="pct"/>
          </w:tcPr>
          <w:p w14:paraId="39408D25" w14:textId="1D5697D7" w:rsidR="002866F6" w:rsidRPr="001052C4" w:rsidRDefault="00CF3F1C" w:rsidP="0028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866F6" w:rsidRPr="001052C4" w14:paraId="319FD00F" w14:textId="77777777" w:rsidTr="002866F6">
        <w:trPr>
          <w:tblHeader/>
        </w:trPr>
        <w:tc>
          <w:tcPr>
            <w:tcW w:w="2089" w:type="pct"/>
          </w:tcPr>
          <w:p w14:paraId="77BA8249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1" w:type="pct"/>
            <w:gridSpan w:val="7"/>
          </w:tcPr>
          <w:p w14:paraId="492528EC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66F6" w:rsidRPr="001052C4" w14:paraId="3852E00B" w14:textId="77777777" w:rsidTr="005423AC">
        <w:tc>
          <w:tcPr>
            <w:tcW w:w="2089" w:type="pct"/>
          </w:tcPr>
          <w:p w14:paraId="5AFD9F9F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9" w:type="pct"/>
            <w:shd w:val="clear" w:color="auto" w:fill="auto"/>
          </w:tcPr>
          <w:p w14:paraId="4EE17E3D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3BB4BE15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ECEFE4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FBBC383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484F95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21DC8D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416C365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6F6" w:rsidRPr="001052C4" w14:paraId="4562C17A" w14:textId="77777777" w:rsidTr="005423AC">
        <w:tc>
          <w:tcPr>
            <w:tcW w:w="2089" w:type="pct"/>
          </w:tcPr>
          <w:p w14:paraId="5E69E47B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สัญญาที่ยังไม่ถึงกำหนดรับรู้</w:t>
            </w:r>
          </w:p>
        </w:tc>
        <w:tc>
          <w:tcPr>
            <w:tcW w:w="679" w:type="pct"/>
            <w:shd w:val="clear" w:color="auto" w:fill="auto"/>
          </w:tcPr>
          <w:p w14:paraId="1F6F1E66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04EDEF1F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6FB375A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E874F49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7F98A53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B3C4DB9" w14:textId="77777777" w:rsidR="002866F6" w:rsidRPr="001052C4" w:rsidRDefault="002866F6" w:rsidP="0028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37E7532" w14:textId="77777777" w:rsidR="002866F6" w:rsidRPr="001052C4" w:rsidRDefault="002866F6" w:rsidP="002866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3AC" w:rsidRPr="001052C4" w14:paraId="2676DE0A" w14:textId="77777777" w:rsidTr="005423AC">
        <w:tc>
          <w:tcPr>
            <w:tcW w:w="2089" w:type="pct"/>
          </w:tcPr>
          <w:p w14:paraId="78A535A4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105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ระบบอำนวยความสะดวก</w:t>
            </w:r>
          </w:p>
          <w:p w14:paraId="7507C9FD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และสิ่งปลูกสร้างอื่น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46DCE107" w14:textId="43FDA9EF" w:rsidR="005423AC" w:rsidRPr="001052C4" w:rsidRDefault="005423AC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3,742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2B19599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1C4D013" w14:textId="77777777" w:rsidR="005423AC" w:rsidRPr="001052C4" w:rsidRDefault="005423AC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6F12F0" w14:textId="47C4F1A9" w:rsidR="005423AC" w:rsidRPr="001052C4" w:rsidRDefault="00CF3F1C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423AC"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E365735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5BC53CF" w14:textId="7058CD3B" w:rsidR="005423AC" w:rsidRPr="001052C4" w:rsidRDefault="005423AC" w:rsidP="005423AC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4E817F2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6EB808B" w14:textId="77777777" w:rsidR="005423AC" w:rsidRPr="001052C4" w:rsidRDefault="005423AC" w:rsidP="005423AC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AF4855" w14:textId="77777777" w:rsidR="005423AC" w:rsidRPr="001052C4" w:rsidRDefault="005423AC" w:rsidP="005423AC">
            <w:pPr>
              <w:pStyle w:val="acctfourfigures"/>
              <w:tabs>
                <w:tab w:val="clear" w:pos="765"/>
                <w:tab w:val="decimal" w:pos="605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23AC" w:rsidRPr="001052C4" w14:paraId="5DC127C7" w14:textId="77777777" w:rsidTr="005423AC">
        <w:tc>
          <w:tcPr>
            <w:tcW w:w="2089" w:type="pct"/>
          </w:tcPr>
          <w:p w14:paraId="3930F488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อุปกรณ์ระบบคอมพิวเตอร์</w:t>
            </w:r>
          </w:p>
        </w:tc>
        <w:tc>
          <w:tcPr>
            <w:tcW w:w="679" w:type="pct"/>
            <w:shd w:val="clear" w:color="auto" w:fill="auto"/>
          </w:tcPr>
          <w:p w14:paraId="2621E983" w14:textId="7CC29ED4" w:rsidR="005423AC" w:rsidRPr="001052C4" w:rsidRDefault="009632CA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30,908</w:t>
            </w:r>
          </w:p>
        </w:tc>
        <w:tc>
          <w:tcPr>
            <w:tcW w:w="143" w:type="pct"/>
            <w:shd w:val="clear" w:color="auto" w:fill="auto"/>
          </w:tcPr>
          <w:p w14:paraId="7E0813D6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6EE035D" w14:textId="07C1E65C" w:rsidR="005423AC" w:rsidRPr="001052C4" w:rsidRDefault="00CF3F1C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5423AC"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147" w:type="pct"/>
            <w:shd w:val="clear" w:color="auto" w:fill="auto"/>
          </w:tcPr>
          <w:p w14:paraId="4403BBC2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E46EB6C" w14:textId="7B6A307C" w:rsidR="005423AC" w:rsidRPr="001052C4" w:rsidRDefault="009632CA" w:rsidP="005423A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25,561</w:t>
            </w:r>
          </w:p>
        </w:tc>
        <w:tc>
          <w:tcPr>
            <w:tcW w:w="147" w:type="pct"/>
            <w:shd w:val="clear" w:color="auto" w:fill="auto"/>
          </w:tcPr>
          <w:p w14:paraId="61C2884A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EF37AF6" w14:textId="791B13BE" w:rsidR="005423AC" w:rsidRPr="001052C4" w:rsidRDefault="00CF3F1C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5423AC" w:rsidRPr="00105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</w:tr>
      <w:tr w:rsidR="005423AC" w:rsidRPr="001052C4" w14:paraId="6B891351" w14:textId="77777777" w:rsidTr="005423AC">
        <w:tc>
          <w:tcPr>
            <w:tcW w:w="2089" w:type="pct"/>
          </w:tcPr>
          <w:p w14:paraId="561FD33C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DF78BC0" w14:textId="7216146A" w:rsidR="005423AC" w:rsidRPr="001052C4" w:rsidRDefault="005423AC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146</w:t>
            </w:r>
          </w:p>
        </w:tc>
        <w:tc>
          <w:tcPr>
            <w:tcW w:w="143" w:type="pct"/>
            <w:shd w:val="clear" w:color="auto" w:fill="auto"/>
          </w:tcPr>
          <w:p w14:paraId="3CB90E41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264B4B9" w14:textId="5219F022" w:rsidR="005423AC" w:rsidRPr="001052C4" w:rsidRDefault="00CF3F1C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47" w:type="pct"/>
            <w:shd w:val="clear" w:color="auto" w:fill="auto"/>
          </w:tcPr>
          <w:p w14:paraId="0C75E045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1298059" w14:textId="682D0DAB" w:rsidR="005423AC" w:rsidRPr="001052C4" w:rsidRDefault="005423AC" w:rsidP="005423AC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02DA289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01C13133" w14:textId="77777777" w:rsidR="005423AC" w:rsidRPr="001052C4" w:rsidRDefault="005423AC" w:rsidP="005423AC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5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23AC" w:rsidRPr="001052C4" w14:paraId="6F148A48" w14:textId="77777777" w:rsidTr="005423AC">
        <w:tc>
          <w:tcPr>
            <w:tcW w:w="2089" w:type="pct"/>
          </w:tcPr>
          <w:p w14:paraId="04B70790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9D089" w14:textId="5BAF5F7A" w:rsidR="005423AC" w:rsidRPr="001052C4" w:rsidRDefault="009632CA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34,796</w:t>
            </w:r>
          </w:p>
        </w:tc>
        <w:tc>
          <w:tcPr>
            <w:tcW w:w="143" w:type="pct"/>
            <w:shd w:val="clear" w:color="auto" w:fill="auto"/>
          </w:tcPr>
          <w:p w14:paraId="19B224F0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FC6C1" w14:textId="7D261964" w:rsidR="005423AC" w:rsidRPr="001052C4" w:rsidRDefault="00CF3F1C" w:rsidP="005423AC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="005423AC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47" w:type="pct"/>
            <w:shd w:val="clear" w:color="auto" w:fill="auto"/>
          </w:tcPr>
          <w:p w14:paraId="43B8C376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F6E8B" w14:textId="79CECD9B" w:rsidR="005423AC" w:rsidRPr="001052C4" w:rsidRDefault="009632CA" w:rsidP="005423A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25,561</w:t>
            </w:r>
          </w:p>
        </w:tc>
        <w:tc>
          <w:tcPr>
            <w:tcW w:w="147" w:type="pct"/>
            <w:shd w:val="clear" w:color="auto" w:fill="auto"/>
          </w:tcPr>
          <w:p w14:paraId="10B09AD3" w14:textId="77777777" w:rsidR="005423AC" w:rsidRPr="001052C4" w:rsidRDefault="005423AC" w:rsidP="00542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3956" w14:textId="619EE03B" w:rsidR="005423AC" w:rsidRPr="001052C4" w:rsidRDefault="00CF3F1C" w:rsidP="005423A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5423AC" w:rsidRPr="0010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520</w:t>
            </w:r>
          </w:p>
        </w:tc>
      </w:tr>
    </w:tbl>
    <w:p w14:paraId="2D21A5BA" w14:textId="77777777" w:rsidR="000566C8" w:rsidRPr="001052C4" w:rsidRDefault="000566C8" w:rsidP="00DB6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61FA37" w14:textId="77777777" w:rsidR="00DB6996" w:rsidRPr="001052C4" w:rsidRDefault="00DB6996" w:rsidP="00DB699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การค้ำประกัน</w:t>
      </w:r>
    </w:p>
    <w:p w14:paraId="7BC8E878" w14:textId="77777777" w:rsidR="00DB6996" w:rsidRPr="001052C4" w:rsidRDefault="00DB6996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B3149" w14:textId="77E6B432" w:rsidR="00DB6996" w:rsidRPr="004F5444" w:rsidRDefault="00DB6996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5444">
        <w:rPr>
          <w:rFonts w:asciiTheme="majorBidi" w:hAnsiTheme="majorBidi" w:cstheme="majorBidi"/>
          <w:sz w:val="30"/>
          <w:szCs w:val="30"/>
          <w:cs/>
        </w:rPr>
        <w:t>ณ</w:t>
      </w:r>
      <w:r w:rsidRPr="004F5444">
        <w:rPr>
          <w:rFonts w:asciiTheme="majorBidi" w:hAnsiTheme="majorBidi" w:cstheme="majorBidi"/>
          <w:sz w:val="30"/>
          <w:szCs w:val="30"/>
        </w:rPr>
        <w:t xml:space="preserve"> </w:t>
      </w:r>
      <w:r w:rsidR="005423AC" w:rsidRPr="004F544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F3F1C">
        <w:rPr>
          <w:rFonts w:asciiTheme="majorBidi" w:hAnsiTheme="majorBidi" w:cstheme="majorBidi"/>
          <w:sz w:val="30"/>
          <w:szCs w:val="30"/>
        </w:rPr>
        <w:t>30</w:t>
      </w:r>
      <w:r w:rsidR="005423AC" w:rsidRPr="004F544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F3F1C">
        <w:rPr>
          <w:rFonts w:asciiTheme="majorBidi" w:hAnsiTheme="majorBidi" w:cstheme="majorBidi"/>
          <w:sz w:val="30"/>
          <w:szCs w:val="30"/>
        </w:rPr>
        <w:t>2563</w:t>
      </w:r>
      <w:r w:rsidR="005423AC" w:rsidRPr="004F5444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กลุ่มบริษัทมีภาระผูกพันจากการให้สถาบันการเงินออกหนังสือค้ำประกันเป็นจำนวนเงิน</w:t>
      </w:r>
      <w:r w:rsidR="00CF3F1C">
        <w:rPr>
          <w:rFonts w:asciiTheme="majorBidi" w:hAnsiTheme="majorBidi" w:cstheme="majorBidi"/>
          <w:sz w:val="30"/>
          <w:szCs w:val="30"/>
        </w:rPr>
        <w:t>9.21</w:t>
      </w:r>
      <w:r w:rsidR="005423AC" w:rsidRPr="004F5444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ในงบการเงินรวม </w:t>
      </w:r>
      <w:r w:rsidR="005423AC" w:rsidRPr="004F54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3F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423AC" w:rsidRPr="004F54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3F1C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5423AC" w:rsidRPr="004F54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F3F1C">
        <w:rPr>
          <w:rFonts w:asciiTheme="majorBidi" w:hAnsiTheme="majorBidi" w:cstheme="majorBidi"/>
          <w:i/>
          <w:iCs/>
          <w:sz w:val="30"/>
          <w:szCs w:val="30"/>
        </w:rPr>
        <w:t>10.24</w:t>
      </w:r>
      <w:r w:rsidR="005423AC" w:rsidRPr="004F54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5423AC" w:rsidRPr="004F5444">
        <w:rPr>
          <w:rFonts w:asciiTheme="majorBidi" w:hAnsiTheme="majorBidi" w:cstheme="majorBidi"/>
          <w:sz w:val="30"/>
          <w:szCs w:val="30"/>
          <w:cs/>
        </w:rPr>
        <w:t xml:space="preserve"> และจำนวนเงิน </w:t>
      </w:r>
      <w:r w:rsidR="00CF3F1C">
        <w:rPr>
          <w:rFonts w:asciiTheme="majorBidi" w:hAnsiTheme="majorBidi" w:cstheme="majorBidi"/>
          <w:sz w:val="30"/>
          <w:szCs w:val="30"/>
        </w:rPr>
        <w:t>7.59</w:t>
      </w:r>
      <w:r w:rsidR="005423AC" w:rsidRPr="004F5444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ในงบการเงินเฉพาะกิจการ </w:t>
      </w:r>
      <w:r w:rsidR="00CF3F1C">
        <w:rPr>
          <w:rFonts w:asciiTheme="majorBidi" w:hAnsiTheme="majorBidi" w:cstheme="majorBidi"/>
          <w:sz w:val="30"/>
          <w:szCs w:val="30"/>
        </w:rPr>
        <w:t>(</w:t>
      </w:r>
      <w:r w:rsidR="00CF3F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423AC" w:rsidRPr="004F54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3F1C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5423AC" w:rsidRPr="004F54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F3F1C">
        <w:rPr>
          <w:rFonts w:asciiTheme="majorBidi" w:hAnsiTheme="majorBidi" w:cstheme="majorBidi"/>
          <w:i/>
          <w:iCs/>
          <w:sz w:val="30"/>
          <w:szCs w:val="30"/>
        </w:rPr>
        <w:t>8.62</w:t>
      </w:r>
      <w:r w:rsidR="005423AC" w:rsidRPr="004F54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5423AC" w:rsidRPr="004F5444">
        <w:rPr>
          <w:rFonts w:asciiTheme="majorBidi" w:hAnsiTheme="majorBidi" w:cstheme="majorBidi"/>
          <w:sz w:val="30"/>
          <w:szCs w:val="30"/>
          <w:cs/>
        </w:rPr>
        <w:t xml:space="preserve"> ซึ่งค้ำประกันโดยใช้เงินฝากกับสถาบันการเงิน</w:t>
      </w:r>
    </w:p>
    <w:p w14:paraId="2D1E7B6F" w14:textId="77777777" w:rsidR="00C03224" w:rsidRPr="00F75647" w:rsidRDefault="00C03224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8541F" w14:textId="742B02FC" w:rsidR="00C03224" w:rsidRPr="001052C4" w:rsidRDefault="00C03224" w:rsidP="00767815">
      <w:pPr>
        <w:pStyle w:val="Heading1"/>
        <w:keepLines/>
        <w:numPr>
          <w:ilvl w:val="0"/>
          <w:numId w:val="1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9AC03ED" w14:textId="77777777" w:rsidR="00C03224" w:rsidRDefault="00C03224" w:rsidP="00C0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9053F8" w14:textId="51D0B106" w:rsidR="006C1B1B" w:rsidRPr="0056348E" w:rsidRDefault="006C1B1B" w:rsidP="0056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3" w:name="_Hlk23968840"/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ที่ประชุมวิสามัญผู้ถือหุ้นของบริษัท เมื่อวันที่ </w:t>
      </w:r>
      <w:r w:rsidR="00CF3F1C">
        <w:rPr>
          <w:rFonts w:asciiTheme="majorBidi" w:hAnsiTheme="majorBidi" w:cstheme="majorBidi" w:hint="cs"/>
          <w:spacing w:val="-2"/>
          <w:sz w:val="30"/>
          <w:szCs w:val="30"/>
        </w:rPr>
        <w:t>21</w:t>
      </w:r>
      <w:r w:rsidRPr="0056348E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ตุลาคม </w:t>
      </w:r>
      <w:r w:rsidR="00CF3F1C">
        <w:rPr>
          <w:rFonts w:asciiTheme="majorBidi" w:hAnsiTheme="majorBidi" w:cstheme="majorBidi" w:hint="cs"/>
          <w:spacing w:val="-2"/>
          <w:sz w:val="30"/>
          <w:szCs w:val="30"/>
        </w:rPr>
        <w:t>2</w:t>
      </w:r>
      <w:r w:rsidR="00B47C95">
        <w:rPr>
          <w:rFonts w:asciiTheme="majorBidi" w:hAnsiTheme="majorBidi" w:cstheme="majorBidi"/>
          <w:spacing w:val="-2"/>
          <w:sz w:val="30"/>
          <w:szCs w:val="30"/>
        </w:rPr>
        <w:t>56</w:t>
      </w:r>
      <w:r w:rsidR="00CF3F1C">
        <w:rPr>
          <w:rFonts w:asciiTheme="majorBidi" w:hAnsiTheme="majorBidi" w:cstheme="majorBidi" w:hint="cs"/>
          <w:spacing w:val="-2"/>
          <w:sz w:val="30"/>
          <w:szCs w:val="30"/>
        </w:rPr>
        <w:t>3</w:t>
      </w:r>
      <w:r w:rsidRPr="0056348E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>มีมติอนุมัติการเพิกถอนหุ้นของบริษัทออกจากการเป็นหลักทรัพย์จดทะเบียนในตลาดหลักทรัพย์แห่งประเทศไทย</w:t>
      </w:r>
      <w:r w:rsidR="0056348E"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B47C95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 พีบีเอชดี จำกัด</w:t>
      </w:r>
      <w:r w:rsidR="00B47C9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ซึ่งเป็นบริษัทย่อยของ</w:t>
      </w:r>
      <w:r w:rsidR="001D2D4E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เซ็นทรัล รีเทล คอร์ปอเรชั่น จำกัด </w:t>
      </w:r>
      <w:r w:rsidR="001D2D4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(มหาชน) </w:t>
      </w:r>
      <w:r w:rsidR="00B47C95">
        <w:rPr>
          <w:rFonts w:asciiTheme="majorBidi" w:hAnsiTheme="majorBidi" w:cstheme="majorBidi" w:hint="cs"/>
          <w:spacing w:val="-2"/>
          <w:sz w:val="30"/>
          <w:szCs w:val="30"/>
          <w:cs/>
        </w:rPr>
        <w:t>ได้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>ทำคำเสนอซื้อหุ้นทั้งหมดของบริษัท</w:t>
      </w:r>
      <w:r w:rsidR="00B47C95">
        <w:rPr>
          <w:rFonts w:asciiTheme="majorBidi" w:hAnsiTheme="majorBidi" w:cstheme="majorBidi" w:hint="cs"/>
          <w:spacing w:val="-2"/>
          <w:sz w:val="30"/>
          <w:szCs w:val="30"/>
          <w:cs/>
        </w:rPr>
        <w:t>จาก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>ผู้ถือหุ้นทุกรายของบริษัท</w:t>
      </w:r>
      <w:r w:rsidR="001D2D4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>ในราคาหุ้</w:t>
      </w:r>
      <w:r w:rsidR="00B47C95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ละ </w:t>
      </w:r>
      <w:r w:rsidR="00CF3F1C">
        <w:rPr>
          <w:rFonts w:asciiTheme="majorBidi" w:hAnsiTheme="majorBidi" w:cstheme="majorBidi" w:hint="cs"/>
          <w:spacing w:val="-2"/>
          <w:sz w:val="30"/>
          <w:szCs w:val="30"/>
        </w:rPr>
        <w:t>19</w:t>
      </w:r>
      <w:r w:rsidRPr="0056348E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="00874A3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47C95">
        <w:rPr>
          <w:rFonts w:asciiTheme="majorBidi" w:hAnsiTheme="majorBidi" w:cstheme="majorBidi" w:hint="cs"/>
          <w:spacing w:val="-2"/>
          <w:sz w:val="30"/>
          <w:szCs w:val="30"/>
          <w:cs/>
        </w:rPr>
        <w:t>ซึ่ง ณ ขณะนี้อยู่</w:t>
      </w:r>
      <w:r w:rsidR="00A85AE9">
        <w:rPr>
          <w:rFonts w:asciiTheme="majorBidi" w:hAnsiTheme="majorBidi" w:cstheme="majorBidi" w:hint="cs"/>
          <w:spacing w:val="-2"/>
          <w:sz w:val="30"/>
          <w:szCs w:val="30"/>
          <w:cs/>
        </w:rPr>
        <w:t>ใน</w:t>
      </w:r>
      <w:r w:rsidR="00B47C95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Pr="0056348E">
        <w:rPr>
          <w:rFonts w:asciiTheme="majorBidi" w:hAnsiTheme="majorBidi" w:cstheme="majorBidi" w:hint="cs"/>
          <w:spacing w:val="-2"/>
          <w:sz w:val="30"/>
          <w:szCs w:val="30"/>
          <w:cs/>
        </w:rPr>
        <w:t>กระบวนการทำคำเสนอซื้อและการเพิกถอนหลักทรัพย์</w:t>
      </w:r>
    </w:p>
    <w:p w14:paraId="371F869F" w14:textId="0131ECAA" w:rsidR="00C03224" w:rsidRDefault="00C03224" w:rsidP="00C0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0EACE" w14:textId="206CC9FD" w:rsidR="0000110E" w:rsidRDefault="0000110E" w:rsidP="00C0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DBB7E" w14:textId="7444B375" w:rsidR="0000110E" w:rsidRDefault="0000110E" w:rsidP="00C0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58B24" w14:textId="3565BC17" w:rsidR="0000110E" w:rsidRDefault="0000110E" w:rsidP="00C0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DA16A" w14:textId="77777777" w:rsidR="0000110E" w:rsidRDefault="0000110E" w:rsidP="00C0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3"/>
    <w:p w14:paraId="36E72C3B" w14:textId="754A6055" w:rsidR="00CF3F1C" w:rsidRDefault="00CF3F1C" w:rsidP="00E45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CF3F1C" w:rsidSect="00D67496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BCC4D" w14:textId="77777777" w:rsidR="00D84C4D" w:rsidRDefault="00D84C4D">
      <w:r>
        <w:separator/>
      </w:r>
    </w:p>
  </w:endnote>
  <w:endnote w:type="continuationSeparator" w:id="0">
    <w:p w14:paraId="1A3A298C" w14:textId="77777777" w:rsidR="00D84C4D" w:rsidRDefault="00D8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0E1E3" w14:textId="4556A190" w:rsidR="00995F3B" w:rsidRPr="0074530E" w:rsidRDefault="00995F3B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801C7" w14:textId="35DB2039" w:rsidR="00995F3B" w:rsidRPr="0074530E" w:rsidRDefault="00995F3B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A0882" w14:textId="55A6EF73" w:rsidR="00995F3B" w:rsidRPr="00C827F6" w:rsidRDefault="00995F3B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71936">
      <w:rPr>
        <w:rFonts w:ascii="Angsana New" w:hAnsi="Angsana New"/>
        <w:noProof/>
        <w:sz w:val="30"/>
        <w:szCs w:val="30"/>
        <w:lang w:val="fr-FR"/>
      </w:rPr>
      <w:t>COLt3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</w:t>
    </w:r>
    <w:r>
      <w:rPr>
        <w:rFonts w:ascii="Angsana New" w:hAnsi="Angsana New"/>
        <w:noProof/>
        <w:sz w:val="30"/>
        <w:szCs w:val="30"/>
      </w:rPr>
      <w:t>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6655C16" w14:textId="77777777" w:rsidR="00995F3B" w:rsidRPr="00C827F6" w:rsidRDefault="00995F3B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4D51F" w14:textId="792E2FE1" w:rsidR="00995F3B" w:rsidRPr="0074530E" w:rsidRDefault="00995F3B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6817F" w14:textId="77777777" w:rsidR="00D84C4D" w:rsidRDefault="00D84C4D">
      <w:r>
        <w:separator/>
      </w:r>
    </w:p>
  </w:footnote>
  <w:footnote w:type="continuationSeparator" w:id="0">
    <w:p w14:paraId="325E53DB" w14:textId="77777777" w:rsidR="00D84C4D" w:rsidRDefault="00D84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291CE" w14:textId="77777777" w:rsidR="00995F3B" w:rsidRDefault="00995F3B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0805A83" w14:textId="00367AA4" w:rsidR="00995F3B" w:rsidRPr="00FA7747" w:rsidRDefault="00995F3B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71D22C9" w14:textId="1043DC29" w:rsidR="00995F3B" w:rsidRPr="00AF256D" w:rsidRDefault="00995F3B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Cs/>
        <w:sz w:val="32"/>
        <w:szCs w:val="32"/>
        <w:cs/>
      </w:rPr>
      <w:t>สำหรับ</w:t>
    </w:r>
    <w:r>
      <w:rPr>
        <w:rFonts w:ascii="Angsana New" w:hAnsi="Angsana New" w:cs="Angsana New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Cs/>
        <w:sz w:val="32"/>
        <w:szCs w:val="32"/>
        <w:cs/>
      </w:rPr>
      <w:t>และเก้าเดือน</w:t>
    </w:r>
    <w:r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 w:hint="cs"/>
        <w:b/>
        <w:sz w:val="32"/>
        <w:szCs w:val="32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กันยายน</w:t>
    </w:r>
    <w:r>
      <w:rPr>
        <w:rFonts w:ascii="Angsana New" w:hAnsi="Angsana New" w:cs="Angsana New"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sz w:val="32"/>
        <w:szCs w:val="32"/>
      </w:rPr>
      <w:t>3</w:t>
    </w:r>
    <w:r>
      <w:rPr>
        <w:rFonts w:ascii="Angsana New" w:hAnsi="Angsana New" w:cs="Angsana New" w:hint="cs"/>
        <w:sz w:val="32"/>
        <w:szCs w:val="32"/>
        <w:cs/>
      </w:rPr>
      <w:t xml:space="preserve"> </w:t>
    </w:r>
    <w:r w:rsidRPr="00B40359">
      <w:rPr>
        <w:rFonts w:ascii="Angsana New" w:hAnsi="Angsana New" w:cs="Angsana New"/>
        <w:sz w:val="32"/>
        <w:szCs w:val="32"/>
      </w:rPr>
      <w:t>(</w:t>
    </w:r>
    <w:r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B40359">
      <w:rPr>
        <w:rFonts w:ascii="Angsana New" w:hAnsi="Angsana New" w:cs="Angsana New"/>
        <w:sz w:val="32"/>
        <w:szCs w:val="32"/>
      </w:rPr>
      <w:t>)</w:t>
    </w:r>
  </w:p>
  <w:p w14:paraId="63CC78FF" w14:textId="77777777" w:rsidR="00995F3B" w:rsidRPr="008C1A01" w:rsidRDefault="00995F3B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100C4" w14:textId="77777777" w:rsidR="00995F3B" w:rsidRPr="00FA7747" w:rsidRDefault="00995F3B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74F75C55" w14:textId="77777777" w:rsidR="00995F3B" w:rsidRPr="00FA7747" w:rsidRDefault="00995F3B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09E0FC1" w14:textId="0D06AF74" w:rsidR="00995F3B" w:rsidRPr="00410770" w:rsidRDefault="00995F3B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ACF4816" w14:textId="77777777" w:rsidR="00995F3B" w:rsidRPr="00074891" w:rsidRDefault="00995F3B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FF65D" w14:textId="77777777" w:rsidR="00995F3B" w:rsidRPr="00DF2FC6" w:rsidRDefault="00995F3B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F2FC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DF2FC6"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DF2FC6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DF2FC6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C0B4152" w14:textId="77777777" w:rsidR="00995F3B" w:rsidRPr="00DF2FC6" w:rsidRDefault="00995F3B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F2FC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F2FC6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6D5EA70" w14:textId="203067DC" w:rsidR="00995F3B" w:rsidRPr="00DF2FC6" w:rsidRDefault="00995F3B" w:rsidP="007D60A3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45071B">
      <w:rPr>
        <w:rFonts w:ascii="Angsana New" w:hAnsi="Angsana New" w:cs="Angsana New" w:hint="cs"/>
        <w:sz w:val="32"/>
        <w:szCs w:val="32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Cs/>
        <w:sz w:val="32"/>
        <w:szCs w:val="32"/>
        <w:cs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B40359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B40359">
      <w:rPr>
        <w:rFonts w:ascii="Angsana New" w:hAnsi="Angsana New" w:cs="Angsana New"/>
        <w:sz w:val="32"/>
        <w:szCs w:val="32"/>
        <w:lang w:val="en-US" w:bidi="th-TH"/>
      </w:rPr>
      <w:t>)</w:t>
    </w:r>
  </w:p>
  <w:p w14:paraId="678FAA12" w14:textId="77777777" w:rsidR="00995F3B" w:rsidRPr="007D60A3" w:rsidRDefault="00995F3B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A335E" w14:textId="77777777" w:rsidR="00995F3B" w:rsidRDefault="00995F3B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82AD5" w14:textId="77777777" w:rsidR="00995F3B" w:rsidRDefault="00995F3B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FBB256A" w14:textId="77777777" w:rsidR="00995F3B" w:rsidRDefault="00995F3B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</w:t>
    </w:r>
    <w:r w:rsidRPr="00D57DE8">
      <w:rPr>
        <w:rFonts w:ascii="Angsana New" w:hAnsi="Angsana New" w:cs="Angsana New"/>
        <w:b/>
        <w:bCs/>
        <w:sz w:val="32"/>
        <w:szCs w:val="32"/>
        <w:cs/>
      </w:rPr>
      <w:t>กาล</w:t>
    </w:r>
    <w:r w:rsidRPr="00D57DE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877BEF8" w14:textId="405DFAAF" w:rsidR="00995F3B" w:rsidRPr="00AF256D" w:rsidRDefault="00995F3B" w:rsidP="00ED0C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Cs/>
        <w:sz w:val="32"/>
        <w:szCs w:val="32"/>
        <w:cs/>
      </w:rPr>
      <w:t>สำหรับ</w:t>
    </w:r>
    <w:r>
      <w:rPr>
        <w:rFonts w:ascii="Angsana New" w:hAnsi="Angsana New" w:cs="Angsana New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Cs/>
        <w:sz w:val="32"/>
        <w:szCs w:val="32"/>
        <w:cs/>
      </w:rPr>
      <w:t>และเก้าเดือน</w:t>
    </w:r>
    <w:r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 w:hint="cs"/>
        <w:b/>
        <w:sz w:val="32"/>
        <w:szCs w:val="32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กันยายน</w:t>
    </w:r>
    <w:r>
      <w:rPr>
        <w:rFonts w:ascii="Angsana New" w:hAnsi="Angsana New" w:cs="Angsana New"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sz w:val="32"/>
        <w:szCs w:val="32"/>
      </w:rPr>
      <w:t>3</w:t>
    </w:r>
    <w:r>
      <w:rPr>
        <w:rFonts w:ascii="Angsana New" w:hAnsi="Angsana New" w:cs="Angsana New" w:hint="cs"/>
        <w:sz w:val="32"/>
        <w:szCs w:val="32"/>
        <w:cs/>
      </w:rPr>
      <w:t xml:space="preserve"> </w:t>
    </w:r>
    <w:r w:rsidRPr="00B40359">
      <w:rPr>
        <w:rFonts w:ascii="Angsana New" w:hAnsi="Angsana New" w:cs="Angsana New"/>
        <w:sz w:val="32"/>
        <w:szCs w:val="32"/>
      </w:rPr>
      <w:t>(</w:t>
    </w:r>
    <w:r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B40359">
      <w:rPr>
        <w:rFonts w:ascii="Angsana New" w:hAnsi="Angsana New" w:cs="Angsana New"/>
        <w:sz w:val="32"/>
        <w:szCs w:val="32"/>
      </w:rPr>
      <w:t>)</w:t>
    </w:r>
  </w:p>
  <w:p w14:paraId="1D1B593D" w14:textId="77777777" w:rsidR="00995F3B" w:rsidRPr="00ED0CA7" w:rsidRDefault="00995F3B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1856F50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E741D0"/>
    <w:multiLevelType w:val="hybridMultilevel"/>
    <w:tmpl w:val="B986B95C"/>
    <w:lvl w:ilvl="0" w:tplc="FE92C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B2A"/>
    <w:multiLevelType w:val="multilevel"/>
    <w:tmpl w:val="111A7E4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95C3B9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A8CAD0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567742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F4479"/>
    <w:multiLevelType w:val="hybridMultilevel"/>
    <w:tmpl w:val="0AA26C56"/>
    <w:lvl w:ilvl="0" w:tplc="FE92C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11"/>
  </w:num>
  <w:num w:numId="6">
    <w:abstractNumId w:val="9"/>
  </w:num>
  <w:num w:numId="7">
    <w:abstractNumId w:val="5"/>
  </w:num>
  <w:num w:numId="8">
    <w:abstractNumId w:val="4"/>
  </w:num>
  <w:num w:numId="9">
    <w:abstractNumId w:val="12"/>
  </w:num>
  <w:num w:numId="10">
    <w:abstractNumId w:val="13"/>
  </w:num>
  <w:num w:numId="11">
    <w:abstractNumId w:val="8"/>
  </w:num>
  <w:num w:numId="12">
    <w:abstractNumId w:val="0"/>
  </w:num>
  <w:num w:numId="13">
    <w:abstractNumId w:val="6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860"/>
    <w:rsid w:val="00000E68"/>
    <w:rsid w:val="0000110E"/>
    <w:rsid w:val="00001174"/>
    <w:rsid w:val="000017A3"/>
    <w:rsid w:val="000019A3"/>
    <w:rsid w:val="00001BEF"/>
    <w:rsid w:val="00002138"/>
    <w:rsid w:val="00002527"/>
    <w:rsid w:val="00002A56"/>
    <w:rsid w:val="00002A9B"/>
    <w:rsid w:val="00002D6B"/>
    <w:rsid w:val="00003379"/>
    <w:rsid w:val="000039AE"/>
    <w:rsid w:val="00003C07"/>
    <w:rsid w:val="00003FDB"/>
    <w:rsid w:val="00004111"/>
    <w:rsid w:val="00004270"/>
    <w:rsid w:val="0000435C"/>
    <w:rsid w:val="0000464A"/>
    <w:rsid w:val="00005185"/>
    <w:rsid w:val="000055E8"/>
    <w:rsid w:val="0000599A"/>
    <w:rsid w:val="00005ACB"/>
    <w:rsid w:val="00005BAB"/>
    <w:rsid w:val="000063D2"/>
    <w:rsid w:val="00006896"/>
    <w:rsid w:val="00006BEE"/>
    <w:rsid w:val="00007283"/>
    <w:rsid w:val="000077E1"/>
    <w:rsid w:val="00007B57"/>
    <w:rsid w:val="00010374"/>
    <w:rsid w:val="000112EE"/>
    <w:rsid w:val="00011906"/>
    <w:rsid w:val="0001192B"/>
    <w:rsid w:val="00011E79"/>
    <w:rsid w:val="00011FFE"/>
    <w:rsid w:val="00012047"/>
    <w:rsid w:val="00012E83"/>
    <w:rsid w:val="000135F7"/>
    <w:rsid w:val="0001364C"/>
    <w:rsid w:val="0001407E"/>
    <w:rsid w:val="000140FF"/>
    <w:rsid w:val="00015215"/>
    <w:rsid w:val="000158A8"/>
    <w:rsid w:val="00015C52"/>
    <w:rsid w:val="00015EBB"/>
    <w:rsid w:val="000172AF"/>
    <w:rsid w:val="000174B1"/>
    <w:rsid w:val="000174BF"/>
    <w:rsid w:val="00017792"/>
    <w:rsid w:val="000179F5"/>
    <w:rsid w:val="00017AAA"/>
    <w:rsid w:val="00020021"/>
    <w:rsid w:val="00020144"/>
    <w:rsid w:val="0002055E"/>
    <w:rsid w:val="0002081A"/>
    <w:rsid w:val="00020882"/>
    <w:rsid w:val="00020A06"/>
    <w:rsid w:val="00020E35"/>
    <w:rsid w:val="00021255"/>
    <w:rsid w:val="0002126A"/>
    <w:rsid w:val="00021BD6"/>
    <w:rsid w:val="00022087"/>
    <w:rsid w:val="0002225E"/>
    <w:rsid w:val="000224D7"/>
    <w:rsid w:val="00022960"/>
    <w:rsid w:val="00022D3A"/>
    <w:rsid w:val="0002303A"/>
    <w:rsid w:val="00023101"/>
    <w:rsid w:val="000233A0"/>
    <w:rsid w:val="00023886"/>
    <w:rsid w:val="00023CE6"/>
    <w:rsid w:val="00024019"/>
    <w:rsid w:val="00024182"/>
    <w:rsid w:val="00024751"/>
    <w:rsid w:val="00024953"/>
    <w:rsid w:val="00024DC6"/>
    <w:rsid w:val="00024F30"/>
    <w:rsid w:val="000254C1"/>
    <w:rsid w:val="00025586"/>
    <w:rsid w:val="00025DFF"/>
    <w:rsid w:val="00026132"/>
    <w:rsid w:val="00026171"/>
    <w:rsid w:val="0002666D"/>
    <w:rsid w:val="00026B34"/>
    <w:rsid w:val="00027A4F"/>
    <w:rsid w:val="0003099B"/>
    <w:rsid w:val="00030AC0"/>
    <w:rsid w:val="00031980"/>
    <w:rsid w:val="00031ADE"/>
    <w:rsid w:val="00031ED1"/>
    <w:rsid w:val="00031FF7"/>
    <w:rsid w:val="00032ABF"/>
    <w:rsid w:val="00032DFA"/>
    <w:rsid w:val="0003340E"/>
    <w:rsid w:val="00033483"/>
    <w:rsid w:val="0003348B"/>
    <w:rsid w:val="00033505"/>
    <w:rsid w:val="0003396F"/>
    <w:rsid w:val="00033EFB"/>
    <w:rsid w:val="000340A0"/>
    <w:rsid w:val="00034851"/>
    <w:rsid w:val="0003495A"/>
    <w:rsid w:val="000351D6"/>
    <w:rsid w:val="0003575F"/>
    <w:rsid w:val="00035A15"/>
    <w:rsid w:val="00035BA4"/>
    <w:rsid w:val="00036B34"/>
    <w:rsid w:val="00036BDD"/>
    <w:rsid w:val="00036C24"/>
    <w:rsid w:val="00036E95"/>
    <w:rsid w:val="00037519"/>
    <w:rsid w:val="00037979"/>
    <w:rsid w:val="000401E2"/>
    <w:rsid w:val="000401EE"/>
    <w:rsid w:val="00040250"/>
    <w:rsid w:val="000404E2"/>
    <w:rsid w:val="00040791"/>
    <w:rsid w:val="00040952"/>
    <w:rsid w:val="00041320"/>
    <w:rsid w:val="00041512"/>
    <w:rsid w:val="00041597"/>
    <w:rsid w:val="00041C82"/>
    <w:rsid w:val="00041E72"/>
    <w:rsid w:val="00042371"/>
    <w:rsid w:val="00042590"/>
    <w:rsid w:val="0004274D"/>
    <w:rsid w:val="00042B69"/>
    <w:rsid w:val="00042C7D"/>
    <w:rsid w:val="00042C86"/>
    <w:rsid w:val="00042F74"/>
    <w:rsid w:val="0004317B"/>
    <w:rsid w:val="00043355"/>
    <w:rsid w:val="000434F1"/>
    <w:rsid w:val="00043DDD"/>
    <w:rsid w:val="00043EF5"/>
    <w:rsid w:val="00043FE3"/>
    <w:rsid w:val="0004419A"/>
    <w:rsid w:val="00044350"/>
    <w:rsid w:val="0004445C"/>
    <w:rsid w:val="000444A8"/>
    <w:rsid w:val="00045E6A"/>
    <w:rsid w:val="000463AC"/>
    <w:rsid w:val="0004647D"/>
    <w:rsid w:val="00046AFC"/>
    <w:rsid w:val="00047356"/>
    <w:rsid w:val="00047970"/>
    <w:rsid w:val="00047A7A"/>
    <w:rsid w:val="00050935"/>
    <w:rsid w:val="00050D26"/>
    <w:rsid w:val="00050DDE"/>
    <w:rsid w:val="00051417"/>
    <w:rsid w:val="00051EA1"/>
    <w:rsid w:val="00051EB6"/>
    <w:rsid w:val="00052251"/>
    <w:rsid w:val="000526C4"/>
    <w:rsid w:val="000529F4"/>
    <w:rsid w:val="00053769"/>
    <w:rsid w:val="00053811"/>
    <w:rsid w:val="000539D5"/>
    <w:rsid w:val="00053DB5"/>
    <w:rsid w:val="000540C6"/>
    <w:rsid w:val="00054433"/>
    <w:rsid w:val="000544F6"/>
    <w:rsid w:val="00054AFC"/>
    <w:rsid w:val="0005542F"/>
    <w:rsid w:val="000557CE"/>
    <w:rsid w:val="000558C4"/>
    <w:rsid w:val="000566C8"/>
    <w:rsid w:val="000573FF"/>
    <w:rsid w:val="000602A6"/>
    <w:rsid w:val="000609FF"/>
    <w:rsid w:val="00060A8D"/>
    <w:rsid w:val="000611CB"/>
    <w:rsid w:val="0006155C"/>
    <w:rsid w:val="00061B0E"/>
    <w:rsid w:val="00061CDD"/>
    <w:rsid w:val="00062766"/>
    <w:rsid w:val="0006276B"/>
    <w:rsid w:val="00062B25"/>
    <w:rsid w:val="000631B6"/>
    <w:rsid w:val="000631FC"/>
    <w:rsid w:val="000637A0"/>
    <w:rsid w:val="000639A9"/>
    <w:rsid w:val="00064211"/>
    <w:rsid w:val="000643EC"/>
    <w:rsid w:val="00065008"/>
    <w:rsid w:val="000650A9"/>
    <w:rsid w:val="0006511E"/>
    <w:rsid w:val="0006537A"/>
    <w:rsid w:val="00065604"/>
    <w:rsid w:val="00065C76"/>
    <w:rsid w:val="0006681A"/>
    <w:rsid w:val="00066B58"/>
    <w:rsid w:val="000672F9"/>
    <w:rsid w:val="000673D2"/>
    <w:rsid w:val="000675C1"/>
    <w:rsid w:val="00067A26"/>
    <w:rsid w:val="000701D0"/>
    <w:rsid w:val="000701F5"/>
    <w:rsid w:val="00070C77"/>
    <w:rsid w:val="00071176"/>
    <w:rsid w:val="0007172A"/>
    <w:rsid w:val="00071E82"/>
    <w:rsid w:val="00071FDA"/>
    <w:rsid w:val="0007232F"/>
    <w:rsid w:val="00072552"/>
    <w:rsid w:val="000732EB"/>
    <w:rsid w:val="00073367"/>
    <w:rsid w:val="00073676"/>
    <w:rsid w:val="00073D82"/>
    <w:rsid w:val="00074891"/>
    <w:rsid w:val="00074A1B"/>
    <w:rsid w:val="00074A75"/>
    <w:rsid w:val="00074F14"/>
    <w:rsid w:val="00075907"/>
    <w:rsid w:val="00075927"/>
    <w:rsid w:val="00075A87"/>
    <w:rsid w:val="00075FFE"/>
    <w:rsid w:val="00076582"/>
    <w:rsid w:val="00076D90"/>
    <w:rsid w:val="00077245"/>
    <w:rsid w:val="00077E11"/>
    <w:rsid w:val="000802E7"/>
    <w:rsid w:val="00080D67"/>
    <w:rsid w:val="00082881"/>
    <w:rsid w:val="00083554"/>
    <w:rsid w:val="00083E88"/>
    <w:rsid w:val="000840E9"/>
    <w:rsid w:val="000845DD"/>
    <w:rsid w:val="00084733"/>
    <w:rsid w:val="000847B7"/>
    <w:rsid w:val="00084E43"/>
    <w:rsid w:val="00084E93"/>
    <w:rsid w:val="00085378"/>
    <w:rsid w:val="00085A1A"/>
    <w:rsid w:val="00085D36"/>
    <w:rsid w:val="00085EAB"/>
    <w:rsid w:val="00086220"/>
    <w:rsid w:val="0008656E"/>
    <w:rsid w:val="00086754"/>
    <w:rsid w:val="00086D43"/>
    <w:rsid w:val="0008744D"/>
    <w:rsid w:val="00087870"/>
    <w:rsid w:val="00087983"/>
    <w:rsid w:val="00087ADB"/>
    <w:rsid w:val="00090048"/>
    <w:rsid w:val="00090090"/>
    <w:rsid w:val="000900D2"/>
    <w:rsid w:val="000901E2"/>
    <w:rsid w:val="000904B7"/>
    <w:rsid w:val="00090A84"/>
    <w:rsid w:val="00090EBA"/>
    <w:rsid w:val="00090F48"/>
    <w:rsid w:val="00091386"/>
    <w:rsid w:val="000913A0"/>
    <w:rsid w:val="00091446"/>
    <w:rsid w:val="00091902"/>
    <w:rsid w:val="00092094"/>
    <w:rsid w:val="00092224"/>
    <w:rsid w:val="00092AD7"/>
    <w:rsid w:val="00092AE1"/>
    <w:rsid w:val="00092B09"/>
    <w:rsid w:val="0009306C"/>
    <w:rsid w:val="0009353D"/>
    <w:rsid w:val="00093B30"/>
    <w:rsid w:val="00093B6E"/>
    <w:rsid w:val="00093DF1"/>
    <w:rsid w:val="00093F38"/>
    <w:rsid w:val="0009470A"/>
    <w:rsid w:val="00094BAF"/>
    <w:rsid w:val="00094D1B"/>
    <w:rsid w:val="00094FB4"/>
    <w:rsid w:val="0009545A"/>
    <w:rsid w:val="00095A5F"/>
    <w:rsid w:val="00095E09"/>
    <w:rsid w:val="00095FC1"/>
    <w:rsid w:val="0009663A"/>
    <w:rsid w:val="000967D6"/>
    <w:rsid w:val="000967F0"/>
    <w:rsid w:val="000967F3"/>
    <w:rsid w:val="00096EE9"/>
    <w:rsid w:val="00096F8D"/>
    <w:rsid w:val="00096FDE"/>
    <w:rsid w:val="00097659"/>
    <w:rsid w:val="000A0559"/>
    <w:rsid w:val="000A09B4"/>
    <w:rsid w:val="000A0BB9"/>
    <w:rsid w:val="000A0FBB"/>
    <w:rsid w:val="000A12A1"/>
    <w:rsid w:val="000A171A"/>
    <w:rsid w:val="000A178A"/>
    <w:rsid w:val="000A1E4E"/>
    <w:rsid w:val="000A312D"/>
    <w:rsid w:val="000A31D2"/>
    <w:rsid w:val="000A3750"/>
    <w:rsid w:val="000A4553"/>
    <w:rsid w:val="000A457A"/>
    <w:rsid w:val="000A4730"/>
    <w:rsid w:val="000A473B"/>
    <w:rsid w:val="000A4D19"/>
    <w:rsid w:val="000A50AE"/>
    <w:rsid w:val="000A5C48"/>
    <w:rsid w:val="000A60F5"/>
    <w:rsid w:val="000A63EB"/>
    <w:rsid w:val="000A6834"/>
    <w:rsid w:val="000A6B33"/>
    <w:rsid w:val="000A6BAD"/>
    <w:rsid w:val="000A6D5A"/>
    <w:rsid w:val="000A74A7"/>
    <w:rsid w:val="000A770E"/>
    <w:rsid w:val="000A78E1"/>
    <w:rsid w:val="000B00A5"/>
    <w:rsid w:val="000B0D32"/>
    <w:rsid w:val="000B1135"/>
    <w:rsid w:val="000B13E3"/>
    <w:rsid w:val="000B142E"/>
    <w:rsid w:val="000B14A1"/>
    <w:rsid w:val="000B287F"/>
    <w:rsid w:val="000B2FD3"/>
    <w:rsid w:val="000B31C7"/>
    <w:rsid w:val="000B33FE"/>
    <w:rsid w:val="000B38EB"/>
    <w:rsid w:val="000B4B3A"/>
    <w:rsid w:val="000B57F9"/>
    <w:rsid w:val="000B5A36"/>
    <w:rsid w:val="000B65A6"/>
    <w:rsid w:val="000B6CDD"/>
    <w:rsid w:val="000B6CF8"/>
    <w:rsid w:val="000B7292"/>
    <w:rsid w:val="000B7330"/>
    <w:rsid w:val="000B7375"/>
    <w:rsid w:val="000B741E"/>
    <w:rsid w:val="000B7699"/>
    <w:rsid w:val="000B7961"/>
    <w:rsid w:val="000B7C55"/>
    <w:rsid w:val="000B7CA5"/>
    <w:rsid w:val="000C00BB"/>
    <w:rsid w:val="000C1276"/>
    <w:rsid w:val="000C1616"/>
    <w:rsid w:val="000C2252"/>
    <w:rsid w:val="000C2263"/>
    <w:rsid w:val="000C2563"/>
    <w:rsid w:val="000C36E5"/>
    <w:rsid w:val="000C3F77"/>
    <w:rsid w:val="000C3FCD"/>
    <w:rsid w:val="000C451D"/>
    <w:rsid w:val="000C477A"/>
    <w:rsid w:val="000C4D87"/>
    <w:rsid w:val="000C4DF0"/>
    <w:rsid w:val="000C5043"/>
    <w:rsid w:val="000C539F"/>
    <w:rsid w:val="000C582A"/>
    <w:rsid w:val="000C698D"/>
    <w:rsid w:val="000C6B3B"/>
    <w:rsid w:val="000C7494"/>
    <w:rsid w:val="000C7D63"/>
    <w:rsid w:val="000D041B"/>
    <w:rsid w:val="000D080B"/>
    <w:rsid w:val="000D0AE2"/>
    <w:rsid w:val="000D0CDC"/>
    <w:rsid w:val="000D147A"/>
    <w:rsid w:val="000D165D"/>
    <w:rsid w:val="000D16F5"/>
    <w:rsid w:val="000D1947"/>
    <w:rsid w:val="000D1F12"/>
    <w:rsid w:val="000D21E2"/>
    <w:rsid w:val="000D251A"/>
    <w:rsid w:val="000D25DF"/>
    <w:rsid w:val="000D2BFA"/>
    <w:rsid w:val="000D2D2F"/>
    <w:rsid w:val="000D3629"/>
    <w:rsid w:val="000D3D56"/>
    <w:rsid w:val="000D3E01"/>
    <w:rsid w:val="000D3EDE"/>
    <w:rsid w:val="000D3F3E"/>
    <w:rsid w:val="000D439B"/>
    <w:rsid w:val="000D4450"/>
    <w:rsid w:val="000D4AED"/>
    <w:rsid w:val="000D4CEA"/>
    <w:rsid w:val="000D4E2B"/>
    <w:rsid w:val="000D588D"/>
    <w:rsid w:val="000D5A9D"/>
    <w:rsid w:val="000D5D90"/>
    <w:rsid w:val="000D64A7"/>
    <w:rsid w:val="000D6696"/>
    <w:rsid w:val="000D6760"/>
    <w:rsid w:val="000D6971"/>
    <w:rsid w:val="000D6F57"/>
    <w:rsid w:val="000D7855"/>
    <w:rsid w:val="000E04A1"/>
    <w:rsid w:val="000E0531"/>
    <w:rsid w:val="000E069E"/>
    <w:rsid w:val="000E0963"/>
    <w:rsid w:val="000E0DE7"/>
    <w:rsid w:val="000E10B3"/>
    <w:rsid w:val="000E14C0"/>
    <w:rsid w:val="000E16D7"/>
    <w:rsid w:val="000E2961"/>
    <w:rsid w:val="000E2D5A"/>
    <w:rsid w:val="000E2F85"/>
    <w:rsid w:val="000E3890"/>
    <w:rsid w:val="000E4021"/>
    <w:rsid w:val="000E42B7"/>
    <w:rsid w:val="000E45D1"/>
    <w:rsid w:val="000E4BD7"/>
    <w:rsid w:val="000E4BF0"/>
    <w:rsid w:val="000E4CD3"/>
    <w:rsid w:val="000E5177"/>
    <w:rsid w:val="000E547A"/>
    <w:rsid w:val="000E56AF"/>
    <w:rsid w:val="000E5B58"/>
    <w:rsid w:val="000E5B65"/>
    <w:rsid w:val="000E5C0B"/>
    <w:rsid w:val="000E5F1E"/>
    <w:rsid w:val="000E5F52"/>
    <w:rsid w:val="000E6676"/>
    <w:rsid w:val="000E6788"/>
    <w:rsid w:val="000E6A10"/>
    <w:rsid w:val="000E7047"/>
    <w:rsid w:val="000E7101"/>
    <w:rsid w:val="000E77C8"/>
    <w:rsid w:val="000F004F"/>
    <w:rsid w:val="000F0BC6"/>
    <w:rsid w:val="000F0E94"/>
    <w:rsid w:val="000F1168"/>
    <w:rsid w:val="000F1243"/>
    <w:rsid w:val="000F12BE"/>
    <w:rsid w:val="000F1A6F"/>
    <w:rsid w:val="000F2C64"/>
    <w:rsid w:val="000F2DD1"/>
    <w:rsid w:val="000F2DF2"/>
    <w:rsid w:val="000F396A"/>
    <w:rsid w:val="000F4034"/>
    <w:rsid w:val="000F4909"/>
    <w:rsid w:val="000F5219"/>
    <w:rsid w:val="000F5B5D"/>
    <w:rsid w:val="000F6027"/>
    <w:rsid w:val="000F69EE"/>
    <w:rsid w:val="000F6A15"/>
    <w:rsid w:val="000F6F02"/>
    <w:rsid w:val="000F70FA"/>
    <w:rsid w:val="000F7B06"/>
    <w:rsid w:val="00100142"/>
    <w:rsid w:val="00100A6A"/>
    <w:rsid w:val="00101E1D"/>
    <w:rsid w:val="00101F7B"/>
    <w:rsid w:val="00102975"/>
    <w:rsid w:val="00102D95"/>
    <w:rsid w:val="0010370E"/>
    <w:rsid w:val="001047FB"/>
    <w:rsid w:val="00104960"/>
    <w:rsid w:val="00104A66"/>
    <w:rsid w:val="00104DE4"/>
    <w:rsid w:val="001050D5"/>
    <w:rsid w:val="001052C4"/>
    <w:rsid w:val="001069DE"/>
    <w:rsid w:val="0011021A"/>
    <w:rsid w:val="00110355"/>
    <w:rsid w:val="00110619"/>
    <w:rsid w:val="00110C30"/>
    <w:rsid w:val="001111E1"/>
    <w:rsid w:val="00111335"/>
    <w:rsid w:val="00111498"/>
    <w:rsid w:val="00111E80"/>
    <w:rsid w:val="00112677"/>
    <w:rsid w:val="00112DB3"/>
    <w:rsid w:val="00112F30"/>
    <w:rsid w:val="00113599"/>
    <w:rsid w:val="00113F48"/>
    <w:rsid w:val="00113FF0"/>
    <w:rsid w:val="00115D9F"/>
    <w:rsid w:val="00116135"/>
    <w:rsid w:val="001162E8"/>
    <w:rsid w:val="0011673B"/>
    <w:rsid w:val="00116EC2"/>
    <w:rsid w:val="0011716C"/>
    <w:rsid w:val="001178FF"/>
    <w:rsid w:val="00117FF9"/>
    <w:rsid w:val="001201B0"/>
    <w:rsid w:val="001202FD"/>
    <w:rsid w:val="00120C4E"/>
    <w:rsid w:val="00120FA4"/>
    <w:rsid w:val="00121944"/>
    <w:rsid w:val="00122108"/>
    <w:rsid w:val="001232E1"/>
    <w:rsid w:val="00123587"/>
    <w:rsid w:val="001238A0"/>
    <w:rsid w:val="001239BC"/>
    <w:rsid w:val="001249D6"/>
    <w:rsid w:val="00124DA2"/>
    <w:rsid w:val="00125498"/>
    <w:rsid w:val="00125754"/>
    <w:rsid w:val="0012681F"/>
    <w:rsid w:val="00127CD8"/>
    <w:rsid w:val="00127D87"/>
    <w:rsid w:val="00127E72"/>
    <w:rsid w:val="0013005A"/>
    <w:rsid w:val="0013113A"/>
    <w:rsid w:val="001311D3"/>
    <w:rsid w:val="001311D7"/>
    <w:rsid w:val="00131602"/>
    <w:rsid w:val="00131693"/>
    <w:rsid w:val="00131892"/>
    <w:rsid w:val="00131B49"/>
    <w:rsid w:val="00131B88"/>
    <w:rsid w:val="00131EB2"/>
    <w:rsid w:val="00132222"/>
    <w:rsid w:val="001323DA"/>
    <w:rsid w:val="00132980"/>
    <w:rsid w:val="00132F1F"/>
    <w:rsid w:val="00132F57"/>
    <w:rsid w:val="00132FD0"/>
    <w:rsid w:val="00133123"/>
    <w:rsid w:val="00134059"/>
    <w:rsid w:val="001340C2"/>
    <w:rsid w:val="00134349"/>
    <w:rsid w:val="001346D4"/>
    <w:rsid w:val="001346F8"/>
    <w:rsid w:val="00134D5F"/>
    <w:rsid w:val="00135138"/>
    <w:rsid w:val="0013549D"/>
    <w:rsid w:val="00135511"/>
    <w:rsid w:val="001357F2"/>
    <w:rsid w:val="00135C32"/>
    <w:rsid w:val="00135FDB"/>
    <w:rsid w:val="00136419"/>
    <w:rsid w:val="0013657B"/>
    <w:rsid w:val="00136E77"/>
    <w:rsid w:val="00137083"/>
    <w:rsid w:val="0013717D"/>
    <w:rsid w:val="0013796D"/>
    <w:rsid w:val="00140083"/>
    <w:rsid w:val="001400CC"/>
    <w:rsid w:val="001401E0"/>
    <w:rsid w:val="00140292"/>
    <w:rsid w:val="001402E8"/>
    <w:rsid w:val="00140850"/>
    <w:rsid w:val="00140A29"/>
    <w:rsid w:val="00141103"/>
    <w:rsid w:val="0014131A"/>
    <w:rsid w:val="00141356"/>
    <w:rsid w:val="00141A20"/>
    <w:rsid w:val="00141CE3"/>
    <w:rsid w:val="00141D2E"/>
    <w:rsid w:val="00141D86"/>
    <w:rsid w:val="00141EBE"/>
    <w:rsid w:val="001422FE"/>
    <w:rsid w:val="00142B35"/>
    <w:rsid w:val="00142C71"/>
    <w:rsid w:val="00143188"/>
    <w:rsid w:val="001434C9"/>
    <w:rsid w:val="001435C0"/>
    <w:rsid w:val="00143F40"/>
    <w:rsid w:val="00143FF6"/>
    <w:rsid w:val="001441F0"/>
    <w:rsid w:val="0014517B"/>
    <w:rsid w:val="00146860"/>
    <w:rsid w:val="00147323"/>
    <w:rsid w:val="0014738E"/>
    <w:rsid w:val="001476E8"/>
    <w:rsid w:val="00147D5C"/>
    <w:rsid w:val="00147E14"/>
    <w:rsid w:val="00150273"/>
    <w:rsid w:val="00150AE1"/>
    <w:rsid w:val="00150C66"/>
    <w:rsid w:val="00151CA8"/>
    <w:rsid w:val="001525DA"/>
    <w:rsid w:val="00152E00"/>
    <w:rsid w:val="00153341"/>
    <w:rsid w:val="00153839"/>
    <w:rsid w:val="00153E26"/>
    <w:rsid w:val="001544E3"/>
    <w:rsid w:val="0015451C"/>
    <w:rsid w:val="00154776"/>
    <w:rsid w:val="00154A6F"/>
    <w:rsid w:val="00154C1C"/>
    <w:rsid w:val="001550B0"/>
    <w:rsid w:val="00155477"/>
    <w:rsid w:val="00155479"/>
    <w:rsid w:val="0015584C"/>
    <w:rsid w:val="00155B1E"/>
    <w:rsid w:val="00155EF5"/>
    <w:rsid w:val="00155F7A"/>
    <w:rsid w:val="001562E0"/>
    <w:rsid w:val="00156321"/>
    <w:rsid w:val="00156391"/>
    <w:rsid w:val="0015681F"/>
    <w:rsid w:val="00156840"/>
    <w:rsid w:val="00156A49"/>
    <w:rsid w:val="0015706E"/>
    <w:rsid w:val="001573FD"/>
    <w:rsid w:val="0015798A"/>
    <w:rsid w:val="00157C97"/>
    <w:rsid w:val="00157E5F"/>
    <w:rsid w:val="0016031D"/>
    <w:rsid w:val="00160769"/>
    <w:rsid w:val="00160923"/>
    <w:rsid w:val="0016178C"/>
    <w:rsid w:val="00161A27"/>
    <w:rsid w:val="00161A96"/>
    <w:rsid w:val="00161AC9"/>
    <w:rsid w:val="0016203C"/>
    <w:rsid w:val="00162451"/>
    <w:rsid w:val="001626D4"/>
    <w:rsid w:val="00162E95"/>
    <w:rsid w:val="00162EAC"/>
    <w:rsid w:val="0016338A"/>
    <w:rsid w:val="00163555"/>
    <w:rsid w:val="00163F8F"/>
    <w:rsid w:val="00163FB1"/>
    <w:rsid w:val="00164286"/>
    <w:rsid w:val="00164379"/>
    <w:rsid w:val="00164BF3"/>
    <w:rsid w:val="00164FA7"/>
    <w:rsid w:val="00165129"/>
    <w:rsid w:val="001657B2"/>
    <w:rsid w:val="00165A2C"/>
    <w:rsid w:val="00165B9E"/>
    <w:rsid w:val="00165BBC"/>
    <w:rsid w:val="00166027"/>
    <w:rsid w:val="00166416"/>
    <w:rsid w:val="0016664D"/>
    <w:rsid w:val="00166700"/>
    <w:rsid w:val="001668A3"/>
    <w:rsid w:val="00167728"/>
    <w:rsid w:val="0016798A"/>
    <w:rsid w:val="00167EB5"/>
    <w:rsid w:val="001701C8"/>
    <w:rsid w:val="001701E5"/>
    <w:rsid w:val="001702FB"/>
    <w:rsid w:val="0017045E"/>
    <w:rsid w:val="0017045F"/>
    <w:rsid w:val="00170693"/>
    <w:rsid w:val="00170742"/>
    <w:rsid w:val="00170EB5"/>
    <w:rsid w:val="00171361"/>
    <w:rsid w:val="001717D4"/>
    <w:rsid w:val="001719AF"/>
    <w:rsid w:val="00171BA2"/>
    <w:rsid w:val="00171E3F"/>
    <w:rsid w:val="00171EAF"/>
    <w:rsid w:val="00172E38"/>
    <w:rsid w:val="00173059"/>
    <w:rsid w:val="0017391F"/>
    <w:rsid w:val="001739B7"/>
    <w:rsid w:val="00174060"/>
    <w:rsid w:val="001751A8"/>
    <w:rsid w:val="00175E89"/>
    <w:rsid w:val="00175EE5"/>
    <w:rsid w:val="00175F1A"/>
    <w:rsid w:val="001764F0"/>
    <w:rsid w:val="00176DEB"/>
    <w:rsid w:val="001775B2"/>
    <w:rsid w:val="0017765D"/>
    <w:rsid w:val="001778CA"/>
    <w:rsid w:val="00177DEF"/>
    <w:rsid w:val="0018068A"/>
    <w:rsid w:val="0018075B"/>
    <w:rsid w:val="00180E62"/>
    <w:rsid w:val="00181510"/>
    <w:rsid w:val="00181530"/>
    <w:rsid w:val="00181792"/>
    <w:rsid w:val="00182178"/>
    <w:rsid w:val="00182D71"/>
    <w:rsid w:val="001831D7"/>
    <w:rsid w:val="0018359C"/>
    <w:rsid w:val="00184119"/>
    <w:rsid w:val="00184256"/>
    <w:rsid w:val="00184540"/>
    <w:rsid w:val="001846BC"/>
    <w:rsid w:val="00184715"/>
    <w:rsid w:val="00184AF5"/>
    <w:rsid w:val="00184C28"/>
    <w:rsid w:val="00184FDA"/>
    <w:rsid w:val="0018561C"/>
    <w:rsid w:val="00185C79"/>
    <w:rsid w:val="00185CB0"/>
    <w:rsid w:val="00185FDB"/>
    <w:rsid w:val="0018681D"/>
    <w:rsid w:val="00186A36"/>
    <w:rsid w:val="00186E89"/>
    <w:rsid w:val="00187423"/>
    <w:rsid w:val="00187DA3"/>
    <w:rsid w:val="00187FA0"/>
    <w:rsid w:val="00190101"/>
    <w:rsid w:val="00190C3F"/>
    <w:rsid w:val="00191564"/>
    <w:rsid w:val="00191907"/>
    <w:rsid w:val="00191940"/>
    <w:rsid w:val="00191B7A"/>
    <w:rsid w:val="00191E84"/>
    <w:rsid w:val="00191EA2"/>
    <w:rsid w:val="001921AD"/>
    <w:rsid w:val="001921AF"/>
    <w:rsid w:val="001923CF"/>
    <w:rsid w:val="0019248A"/>
    <w:rsid w:val="00192646"/>
    <w:rsid w:val="0019267A"/>
    <w:rsid w:val="001928A4"/>
    <w:rsid w:val="00192AF0"/>
    <w:rsid w:val="00192F3E"/>
    <w:rsid w:val="00193528"/>
    <w:rsid w:val="00193725"/>
    <w:rsid w:val="00193BDD"/>
    <w:rsid w:val="00193BFA"/>
    <w:rsid w:val="00194154"/>
    <w:rsid w:val="00194552"/>
    <w:rsid w:val="0019467C"/>
    <w:rsid w:val="001949BC"/>
    <w:rsid w:val="00194D35"/>
    <w:rsid w:val="00194DD2"/>
    <w:rsid w:val="00195304"/>
    <w:rsid w:val="00195D49"/>
    <w:rsid w:val="00195DC1"/>
    <w:rsid w:val="0019616B"/>
    <w:rsid w:val="00196228"/>
    <w:rsid w:val="00196232"/>
    <w:rsid w:val="00196CBF"/>
    <w:rsid w:val="0019739F"/>
    <w:rsid w:val="00197591"/>
    <w:rsid w:val="0019776C"/>
    <w:rsid w:val="00197D44"/>
    <w:rsid w:val="00197EE5"/>
    <w:rsid w:val="00197F3A"/>
    <w:rsid w:val="001A0843"/>
    <w:rsid w:val="001A0B79"/>
    <w:rsid w:val="001A1B0D"/>
    <w:rsid w:val="001A1C25"/>
    <w:rsid w:val="001A1DCE"/>
    <w:rsid w:val="001A2ACE"/>
    <w:rsid w:val="001A2CDC"/>
    <w:rsid w:val="001A3920"/>
    <w:rsid w:val="001A442F"/>
    <w:rsid w:val="001A485D"/>
    <w:rsid w:val="001A492C"/>
    <w:rsid w:val="001A49CE"/>
    <w:rsid w:val="001A4AE6"/>
    <w:rsid w:val="001A5B87"/>
    <w:rsid w:val="001A5E35"/>
    <w:rsid w:val="001A5F7B"/>
    <w:rsid w:val="001A623D"/>
    <w:rsid w:val="001A6BB5"/>
    <w:rsid w:val="001A6EC8"/>
    <w:rsid w:val="001A6F38"/>
    <w:rsid w:val="001A72FE"/>
    <w:rsid w:val="001A7C47"/>
    <w:rsid w:val="001B0084"/>
    <w:rsid w:val="001B058B"/>
    <w:rsid w:val="001B087C"/>
    <w:rsid w:val="001B1480"/>
    <w:rsid w:val="001B15BE"/>
    <w:rsid w:val="001B17DE"/>
    <w:rsid w:val="001B1BE6"/>
    <w:rsid w:val="001B1EFC"/>
    <w:rsid w:val="001B2046"/>
    <w:rsid w:val="001B23DD"/>
    <w:rsid w:val="001B24DE"/>
    <w:rsid w:val="001B2937"/>
    <w:rsid w:val="001B2993"/>
    <w:rsid w:val="001B306B"/>
    <w:rsid w:val="001B38EC"/>
    <w:rsid w:val="001B3A2E"/>
    <w:rsid w:val="001B3B02"/>
    <w:rsid w:val="001B4009"/>
    <w:rsid w:val="001B409B"/>
    <w:rsid w:val="001B4325"/>
    <w:rsid w:val="001B49E6"/>
    <w:rsid w:val="001B4F5D"/>
    <w:rsid w:val="001B50EC"/>
    <w:rsid w:val="001B5497"/>
    <w:rsid w:val="001B5FAE"/>
    <w:rsid w:val="001B6322"/>
    <w:rsid w:val="001B63E7"/>
    <w:rsid w:val="001B658C"/>
    <w:rsid w:val="001B65CF"/>
    <w:rsid w:val="001B662B"/>
    <w:rsid w:val="001B6DC0"/>
    <w:rsid w:val="001B707A"/>
    <w:rsid w:val="001B764F"/>
    <w:rsid w:val="001B78A7"/>
    <w:rsid w:val="001B78B1"/>
    <w:rsid w:val="001B7900"/>
    <w:rsid w:val="001B7E1F"/>
    <w:rsid w:val="001B7F70"/>
    <w:rsid w:val="001C01CC"/>
    <w:rsid w:val="001C069E"/>
    <w:rsid w:val="001C0CE9"/>
    <w:rsid w:val="001C1415"/>
    <w:rsid w:val="001C167A"/>
    <w:rsid w:val="001C246C"/>
    <w:rsid w:val="001C24B0"/>
    <w:rsid w:val="001C28A3"/>
    <w:rsid w:val="001C351A"/>
    <w:rsid w:val="001C367A"/>
    <w:rsid w:val="001C3B09"/>
    <w:rsid w:val="001C473D"/>
    <w:rsid w:val="001C47B8"/>
    <w:rsid w:val="001C4BF8"/>
    <w:rsid w:val="001C4DF5"/>
    <w:rsid w:val="001C4EC3"/>
    <w:rsid w:val="001C50F2"/>
    <w:rsid w:val="001C5192"/>
    <w:rsid w:val="001C5E62"/>
    <w:rsid w:val="001C6421"/>
    <w:rsid w:val="001C6457"/>
    <w:rsid w:val="001C658F"/>
    <w:rsid w:val="001C6609"/>
    <w:rsid w:val="001C6B2D"/>
    <w:rsid w:val="001C6BBA"/>
    <w:rsid w:val="001C74C6"/>
    <w:rsid w:val="001C7556"/>
    <w:rsid w:val="001D0DF9"/>
    <w:rsid w:val="001D0EFA"/>
    <w:rsid w:val="001D13A9"/>
    <w:rsid w:val="001D1889"/>
    <w:rsid w:val="001D18C3"/>
    <w:rsid w:val="001D2D4E"/>
    <w:rsid w:val="001D3B06"/>
    <w:rsid w:val="001D4418"/>
    <w:rsid w:val="001D4B6B"/>
    <w:rsid w:val="001D522E"/>
    <w:rsid w:val="001D54BE"/>
    <w:rsid w:val="001D5CA7"/>
    <w:rsid w:val="001D5D99"/>
    <w:rsid w:val="001D6C6B"/>
    <w:rsid w:val="001D73E2"/>
    <w:rsid w:val="001D7AF0"/>
    <w:rsid w:val="001E0689"/>
    <w:rsid w:val="001E0976"/>
    <w:rsid w:val="001E0CE4"/>
    <w:rsid w:val="001E0D81"/>
    <w:rsid w:val="001E110C"/>
    <w:rsid w:val="001E152F"/>
    <w:rsid w:val="001E18C3"/>
    <w:rsid w:val="001E1C14"/>
    <w:rsid w:val="001E1C32"/>
    <w:rsid w:val="001E1C3F"/>
    <w:rsid w:val="001E1E66"/>
    <w:rsid w:val="001E1FB5"/>
    <w:rsid w:val="001E25C0"/>
    <w:rsid w:val="001E2C4A"/>
    <w:rsid w:val="001E3F31"/>
    <w:rsid w:val="001E4733"/>
    <w:rsid w:val="001E494A"/>
    <w:rsid w:val="001E4FB5"/>
    <w:rsid w:val="001E56F2"/>
    <w:rsid w:val="001E5A0A"/>
    <w:rsid w:val="001E7747"/>
    <w:rsid w:val="001E7A0C"/>
    <w:rsid w:val="001E7A88"/>
    <w:rsid w:val="001E7B16"/>
    <w:rsid w:val="001E7BFD"/>
    <w:rsid w:val="001E7EF8"/>
    <w:rsid w:val="001F0B07"/>
    <w:rsid w:val="001F134A"/>
    <w:rsid w:val="001F160F"/>
    <w:rsid w:val="001F186B"/>
    <w:rsid w:val="001F18CF"/>
    <w:rsid w:val="001F1BC3"/>
    <w:rsid w:val="001F1C27"/>
    <w:rsid w:val="001F1C2A"/>
    <w:rsid w:val="001F1EF5"/>
    <w:rsid w:val="001F21C6"/>
    <w:rsid w:val="001F22B3"/>
    <w:rsid w:val="001F2343"/>
    <w:rsid w:val="001F248C"/>
    <w:rsid w:val="001F2AF8"/>
    <w:rsid w:val="001F2E68"/>
    <w:rsid w:val="001F3DF8"/>
    <w:rsid w:val="001F568E"/>
    <w:rsid w:val="001F5C19"/>
    <w:rsid w:val="001F5C3D"/>
    <w:rsid w:val="001F60B5"/>
    <w:rsid w:val="001F624B"/>
    <w:rsid w:val="001F6556"/>
    <w:rsid w:val="001F680F"/>
    <w:rsid w:val="001F69B2"/>
    <w:rsid w:val="001F6DAD"/>
    <w:rsid w:val="001F75D5"/>
    <w:rsid w:val="001F7CA1"/>
    <w:rsid w:val="001F7F02"/>
    <w:rsid w:val="0020041F"/>
    <w:rsid w:val="00200861"/>
    <w:rsid w:val="0020099D"/>
    <w:rsid w:val="002011EF"/>
    <w:rsid w:val="0020124E"/>
    <w:rsid w:val="00201259"/>
    <w:rsid w:val="00201393"/>
    <w:rsid w:val="00201484"/>
    <w:rsid w:val="002014D4"/>
    <w:rsid w:val="00201F0D"/>
    <w:rsid w:val="0020209F"/>
    <w:rsid w:val="00202572"/>
    <w:rsid w:val="00202DAA"/>
    <w:rsid w:val="00202E9D"/>
    <w:rsid w:val="002032D8"/>
    <w:rsid w:val="002038D5"/>
    <w:rsid w:val="00203B9F"/>
    <w:rsid w:val="00203C62"/>
    <w:rsid w:val="00204242"/>
    <w:rsid w:val="00204BA7"/>
    <w:rsid w:val="00204E6B"/>
    <w:rsid w:val="00204E7A"/>
    <w:rsid w:val="00204EA3"/>
    <w:rsid w:val="0020525C"/>
    <w:rsid w:val="0020584F"/>
    <w:rsid w:val="0020648E"/>
    <w:rsid w:val="002064AA"/>
    <w:rsid w:val="0020690E"/>
    <w:rsid w:val="00206DEC"/>
    <w:rsid w:val="00206E69"/>
    <w:rsid w:val="0020704B"/>
    <w:rsid w:val="00207168"/>
    <w:rsid w:val="00207574"/>
    <w:rsid w:val="00207621"/>
    <w:rsid w:val="0020799C"/>
    <w:rsid w:val="00207A21"/>
    <w:rsid w:val="00207B4F"/>
    <w:rsid w:val="00207C4F"/>
    <w:rsid w:val="002104D6"/>
    <w:rsid w:val="00211A41"/>
    <w:rsid w:val="00211E89"/>
    <w:rsid w:val="002120D9"/>
    <w:rsid w:val="00212444"/>
    <w:rsid w:val="002125A6"/>
    <w:rsid w:val="00212791"/>
    <w:rsid w:val="0021287D"/>
    <w:rsid w:val="002129E0"/>
    <w:rsid w:val="002129F0"/>
    <w:rsid w:val="0021327E"/>
    <w:rsid w:val="002134EA"/>
    <w:rsid w:val="00213B00"/>
    <w:rsid w:val="0021415E"/>
    <w:rsid w:val="00214177"/>
    <w:rsid w:val="002141F0"/>
    <w:rsid w:val="00214848"/>
    <w:rsid w:val="00214C30"/>
    <w:rsid w:val="00214FEC"/>
    <w:rsid w:val="00215113"/>
    <w:rsid w:val="00215862"/>
    <w:rsid w:val="00215A71"/>
    <w:rsid w:val="00215EAC"/>
    <w:rsid w:val="00215EE9"/>
    <w:rsid w:val="00216313"/>
    <w:rsid w:val="0021677C"/>
    <w:rsid w:val="00216F89"/>
    <w:rsid w:val="002175E4"/>
    <w:rsid w:val="0021790A"/>
    <w:rsid w:val="00217ABA"/>
    <w:rsid w:val="00217F39"/>
    <w:rsid w:val="00220F81"/>
    <w:rsid w:val="00220FDE"/>
    <w:rsid w:val="0022159F"/>
    <w:rsid w:val="002215D4"/>
    <w:rsid w:val="00221B63"/>
    <w:rsid w:val="00221EB8"/>
    <w:rsid w:val="00221F0A"/>
    <w:rsid w:val="00221F3B"/>
    <w:rsid w:val="00222360"/>
    <w:rsid w:val="00222558"/>
    <w:rsid w:val="002225C5"/>
    <w:rsid w:val="00222634"/>
    <w:rsid w:val="00223650"/>
    <w:rsid w:val="00223AEC"/>
    <w:rsid w:val="00223B0B"/>
    <w:rsid w:val="00223CD5"/>
    <w:rsid w:val="00223ECF"/>
    <w:rsid w:val="00223F0F"/>
    <w:rsid w:val="00224BB2"/>
    <w:rsid w:val="00224D67"/>
    <w:rsid w:val="00224ED5"/>
    <w:rsid w:val="002254D7"/>
    <w:rsid w:val="00225A95"/>
    <w:rsid w:val="00225AEE"/>
    <w:rsid w:val="00225BB7"/>
    <w:rsid w:val="00225C14"/>
    <w:rsid w:val="00225D4D"/>
    <w:rsid w:val="002265D8"/>
    <w:rsid w:val="00226F05"/>
    <w:rsid w:val="0022726F"/>
    <w:rsid w:val="00227348"/>
    <w:rsid w:val="0022736F"/>
    <w:rsid w:val="00227969"/>
    <w:rsid w:val="00227E99"/>
    <w:rsid w:val="00230246"/>
    <w:rsid w:val="00230501"/>
    <w:rsid w:val="00230FE6"/>
    <w:rsid w:val="00231254"/>
    <w:rsid w:val="002313BF"/>
    <w:rsid w:val="00231565"/>
    <w:rsid w:val="00231C4B"/>
    <w:rsid w:val="0023200A"/>
    <w:rsid w:val="002326BD"/>
    <w:rsid w:val="0023276E"/>
    <w:rsid w:val="00232A65"/>
    <w:rsid w:val="002334DA"/>
    <w:rsid w:val="002338AE"/>
    <w:rsid w:val="00233EC6"/>
    <w:rsid w:val="0023412E"/>
    <w:rsid w:val="002342F6"/>
    <w:rsid w:val="002349AB"/>
    <w:rsid w:val="00234B12"/>
    <w:rsid w:val="00234B1E"/>
    <w:rsid w:val="00236096"/>
    <w:rsid w:val="00236EFD"/>
    <w:rsid w:val="00236EFF"/>
    <w:rsid w:val="00237058"/>
    <w:rsid w:val="00237DA6"/>
    <w:rsid w:val="00237EF0"/>
    <w:rsid w:val="0024009A"/>
    <w:rsid w:val="002402D3"/>
    <w:rsid w:val="002403EE"/>
    <w:rsid w:val="00240B99"/>
    <w:rsid w:val="002410A0"/>
    <w:rsid w:val="00241C57"/>
    <w:rsid w:val="00241CB8"/>
    <w:rsid w:val="00242267"/>
    <w:rsid w:val="00242AF0"/>
    <w:rsid w:val="0024312D"/>
    <w:rsid w:val="002432FF"/>
    <w:rsid w:val="0024351C"/>
    <w:rsid w:val="00243648"/>
    <w:rsid w:val="00243B92"/>
    <w:rsid w:val="002441B9"/>
    <w:rsid w:val="002453B7"/>
    <w:rsid w:val="00245B59"/>
    <w:rsid w:val="002501B0"/>
    <w:rsid w:val="00250423"/>
    <w:rsid w:val="00250881"/>
    <w:rsid w:val="00250A08"/>
    <w:rsid w:val="00250B66"/>
    <w:rsid w:val="0025105F"/>
    <w:rsid w:val="0025164D"/>
    <w:rsid w:val="00251BB8"/>
    <w:rsid w:val="00251BEC"/>
    <w:rsid w:val="00252647"/>
    <w:rsid w:val="0025298E"/>
    <w:rsid w:val="00252A5D"/>
    <w:rsid w:val="00252ACA"/>
    <w:rsid w:val="00252CB3"/>
    <w:rsid w:val="00252FDA"/>
    <w:rsid w:val="0025326E"/>
    <w:rsid w:val="002539C6"/>
    <w:rsid w:val="00253E22"/>
    <w:rsid w:val="00253ECD"/>
    <w:rsid w:val="00253F16"/>
    <w:rsid w:val="00254331"/>
    <w:rsid w:val="00254490"/>
    <w:rsid w:val="00254AFD"/>
    <w:rsid w:val="00254FD9"/>
    <w:rsid w:val="0025501A"/>
    <w:rsid w:val="00255332"/>
    <w:rsid w:val="00255820"/>
    <w:rsid w:val="00255933"/>
    <w:rsid w:val="00255C1A"/>
    <w:rsid w:val="00255C3F"/>
    <w:rsid w:val="00256984"/>
    <w:rsid w:val="002571B5"/>
    <w:rsid w:val="002573B5"/>
    <w:rsid w:val="00257941"/>
    <w:rsid w:val="00257D80"/>
    <w:rsid w:val="00257F3B"/>
    <w:rsid w:val="00257FAD"/>
    <w:rsid w:val="002601D0"/>
    <w:rsid w:val="002603B1"/>
    <w:rsid w:val="0026092F"/>
    <w:rsid w:val="00260DA3"/>
    <w:rsid w:val="00260DCB"/>
    <w:rsid w:val="00260E6D"/>
    <w:rsid w:val="00260F18"/>
    <w:rsid w:val="0026103F"/>
    <w:rsid w:val="002628D8"/>
    <w:rsid w:val="00262C5D"/>
    <w:rsid w:val="00263035"/>
    <w:rsid w:val="00263417"/>
    <w:rsid w:val="00263668"/>
    <w:rsid w:val="00263AC6"/>
    <w:rsid w:val="00264142"/>
    <w:rsid w:val="00264686"/>
    <w:rsid w:val="002647D4"/>
    <w:rsid w:val="002649FC"/>
    <w:rsid w:val="002656CF"/>
    <w:rsid w:val="00265F65"/>
    <w:rsid w:val="00266175"/>
    <w:rsid w:val="002662D6"/>
    <w:rsid w:val="00266B98"/>
    <w:rsid w:val="00266BBD"/>
    <w:rsid w:val="002673A9"/>
    <w:rsid w:val="0026743C"/>
    <w:rsid w:val="00267594"/>
    <w:rsid w:val="00267715"/>
    <w:rsid w:val="00267877"/>
    <w:rsid w:val="00270150"/>
    <w:rsid w:val="002703B8"/>
    <w:rsid w:val="00270F60"/>
    <w:rsid w:val="00271170"/>
    <w:rsid w:val="00271216"/>
    <w:rsid w:val="0027126B"/>
    <w:rsid w:val="00271BD2"/>
    <w:rsid w:val="00272A14"/>
    <w:rsid w:val="00272D23"/>
    <w:rsid w:val="00272FC2"/>
    <w:rsid w:val="002731E0"/>
    <w:rsid w:val="002734AC"/>
    <w:rsid w:val="0027358C"/>
    <w:rsid w:val="0027366A"/>
    <w:rsid w:val="0027389A"/>
    <w:rsid w:val="00273A33"/>
    <w:rsid w:val="00273AB0"/>
    <w:rsid w:val="0027433E"/>
    <w:rsid w:val="00274B49"/>
    <w:rsid w:val="00274DBB"/>
    <w:rsid w:val="00274ED3"/>
    <w:rsid w:val="00275D10"/>
    <w:rsid w:val="00275EEB"/>
    <w:rsid w:val="00276072"/>
    <w:rsid w:val="00276171"/>
    <w:rsid w:val="0027618A"/>
    <w:rsid w:val="002761E5"/>
    <w:rsid w:val="002765F5"/>
    <w:rsid w:val="00276F0F"/>
    <w:rsid w:val="0027703D"/>
    <w:rsid w:val="0027745D"/>
    <w:rsid w:val="002775DC"/>
    <w:rsid w:val="00277DA7"/>
    <w:rsid w:val="002801B3"/>
    <w:rsid w:val="0028029D"/>
    <w:rsid w:val="002809E2"/>
    <w:rsid w:val="00280B2C"/>
    <w:rsid w:val="00280B89"/>
    <w:rsid w:val="00280DC4"/>
    <w:rsid w:val="00280FFC"/>
    <w:rsid w:val="002810FC"/>
    <w:rsid w:val="00281C57"/>
    <w:rsid w:val="00281FAB"/>
    <w:rsid w:val="00282600"/>
    <w:rsid w:val="0028326C"/>
    <w:rsid w:val="0028327B"/>
    <w:rsid w:val="002836E3"/>
    <w:rsid w:val="00284220"/>
    <w:rsid w:val="00284D6A"/>
    <w:rsid w:val="00284FE0"/>
    <w:rsid w:val="00284FF8"/>
    <w:rsid w:val="002851FB"/>
    <w:rsid w:val="0028549E"/>
    <w:rsid w:val="00285A18"/>
    <w:rsid w:val="00285AFF"/>
    <w:rsid w:val="00286413"/>
    <w:rsid w:val="00286484"/>
    <w:rsid w:val="00286617"/>
    <w:rsid w:val="00286671"/>
    <w:rsid w:val="002866F6"/>
    <w:rsid w:val="002867FF"/>
    <w:rsid w:val="0028799B"/>
    <w:rsid w:val="00287BD2"/>
    <w:rsid w:val="002900A6"/>
    <w:rsid w:val="002904B9"/>
    <w:rsid w:val="0029120F"/>
    <w:rsid w:val="002917DD"/>
    <w:rsid w:val="00291FC2"/>
    <w:rsid w:val="0029229E"/>
    <w:rsid w:val="002925C2"/>
    <w:rsid w:val="002925F7"/>
    <w:rsid w:val="002929AE"/>
    <w:rsid w:val="00292A4E"/>
    <w:rsid w:val="00292AA6"/>
    <w:rsid w:val="00293041"/>
    <w:rsid w:val="002934F8"/>
    <w:rsid w:val="00293BE2"/>
    <w:rsid w:val="0029489D"/>
    <w:rsid w:val="00294959"/>
    <w:rsid w:val="00294C8E"/>
    <w:rsid w:val="00294F34"/>
    <w:rsid w:val="0029521E"/>
    <w:rsid w:val="00296422"/>
    <w:rsid w:val="0029672F"/>
    <w:rsid w:val="002968DE"/>
    <w:rsid w:val="00296A92"/>
    <w:rsid w:val="002975B1"/>
    <w:rsid w:val="00297655"/>
    <w:rsid w:val="002A03F0"/>
    <w:rsid w:val="002A09C2"/>
    <w:rsid w:val="002A11D5"/>
    <w:rsid w:val="002A197D"/>
    <w:rsid w:val="002A20AD"/>
    <w:rsid w:val="002A218B"/>
    <w:rsid w:val="002A24CC"/>
    <w:rsid w:val="002A2D02"/>
    <w:rsid w:val="002A2D24"/>
    <w:rsid w:val="002A2DBB"/>
    <w:rsid w:val="002A3542"/>
    <w:rsid w:val="002A41A0"/>
    <w:rsid w:val="002A42BB"/>
    <w:rsid w:val="002A443C"/>
    <w:rsid w:val="002A447F"/>
    <w:rsid w:val="002A495F"/>
    <w:rsid w:val="002A4B3E"/>
    <w:rsid w:val="002A4C02"/>
    <w:rsid w:val="002A547C"/>
    <w:rsid w:val="002A6646"/>
    <w:rsid w:val="002A6930"/>
    <w:rsid w:val="002A6984"/>
    <w:rsid w:val="002A7680"/>
    <w:rsid w:val="002A7795"/>
    <w:rsid w:val="002A7ACF"/>
    <w:rsid w:val="002A7AFA"/>
    <w:rsid w:val="002A7BA5"/>
    <w:rsid w:val="002A7D0F"/>
    <w:rsid w:val="002A7E5D"/>
    <w:rsid w:val="002B0494"/>
    <w:rsid w:val="002B0C32"/>
    <w:rsid w:val="002B0CA7"/>
    <w:rsid w:val="002B114E"/>
    <w:rsid w:val="002B1763"/>
    <w:rsid w:val="002B1AAD"/>
    <w:rsid w:val="002B1D7F"/>
    <w:rsid w:val="002B2173"/>
    <w:rsid w:val="002B2384"/>
    <w:rsid w:val="002B35E0"/>
    <w:rsid w:val="002B3621"/>
    <w:rsid w:val="002B3BF9"/>
    <w:rsid w:val="002B3CF6"/>
    <w:rsid w:val="002B3EC7"/>
    <w:rsid w:val="002B41AE"/>
    <w:rsid w:val="002B4396"/>
    <w:rsid w:val="002B56CC"/>
    <w:rsid w:val="002B5920"/>
    <w:rsid w:val="002B5B13"/>
    <w:rsid w:val="002B5EAA"/>
    <w:rsid w:val="002B64A4"/>
    <w:rsid w:val="002B6770"/>
    <w:rsid w:val="002B6D07"/>
    <w:rsid w:val="002B722C"/>
    <w:rsid w:val="002B73B9"/>
    <w:rsid w:val="002B7438"/>
    <w:rsid w:val="002B75DA"/>
    <w:rsid w:val="002B7924"/>
    <w:rsid w:val="002B7ABC"/>
    <w:rsid w:val="002C03D9"/>
    <w:rsid w:val="002C0605"/>
    <w:rsid w:val="002C08A2"/>
    <w:rsid w:val="002C0A0C"/>
    <w:rsid w:val="002C0B23"/>
    <w:rsid w:val="002C0EED"/>
    <w:rsid w:val="002C26CC"/>
    <w:rsid w:val="002C2D08"/>
    <w:rsid w:val="002C2FCE"/>
    <w:rsid w:val="002C3CC0"/>
    <w:rsid w:val="002C444C"/>
    <w:rsid w:val="002C46B8"/>
    <w:rsid w:val="002C4B58"/>
    <w:rsid w:val="002C4FFD"/>
    <w:rsid w:val="002C5868"/>
    <w:rsid w:val="002C5BA2"/>
    <w:rsid w:val="002C5EE5"/>
    <w:rsid w:val="002C5FFD"/>
    <w:rsid w:val="002C6668"/>
    <w:rsid w:val="002C6797"/>
    <w:rsid w:val="002C6A6A"/>
    <w:rsid w:val="002C7064"/>
    <w:rsid w:val="002C7405"/>
    <w:rsid w:val="002C74CD"/>
    <w:rsid w:val="002C76D9"/>
    <w:rsid w:val="002C7739"/>
    <w:rsid w:val="002C7742"/>
    <w:rsid w:val="002C79BF"/>
    <w:rsid w:val="002C7AB4"/>
    <w:rsid w:val="002C7FBC"/>
    <w:rsid w:val="002D0012"/>
    <w:rsid w:val="002D01DD"/>
    <w:rsid w:val="002D070A"/>
    <w:rsid w:val="002D07E9"/>
    <w:rsid w:val="002D0E8D"/>
    <w:rsid w:val="002D194A"/>
    <w:rsid w:val="002D2190"/>
    <w:rsid w:val="002D304C"/>
    <w:rsid w:val="002D3165"/>
    <w:rsid w:val="002D3183"/>
    <w:rsid w:val="002D369B"/>
    <w:rsid w:val="002D38DC"/>
    <w:rsid w:val="002D45A1"/>
    <w:rsid w:val="002D55E7"/>
    <w:rsid w:val="002D58EC"/>
    <w:rsid w:val="002D5963"/>
    <w:rsid w:val="002D5B3F"/>
    <w:rsid w:val="002D5BE0"/>
    <w:rsid w:val="002D5DD1"/>
    <w:rsid w:val="002D60EF"/>
    <w:rsid w:val="002D68EB"/>
    <w:rsid w:val="002D68ED"/>
    <w:rsid w:val="002D6B92"/>
    <w:rsid w:val="002D6BAE"/>
    <w:rsid w:val="002D6D42"/>
    <w:rsid w:val="002D7384"/>
    <w:rsid w:val="002D7FA1"/>
    <w:rsid w:val="002E00A6"/>
    <w:rsid w:val="002E054D"/>
    <w:rsid w:val="002E07B3"/>
    <w:rsid w:val="002E09C8"/>
    <w:rsid w:val="002E0E0A"/>
    <w:rsid w:val="002E10A1"/>
    <w:rsid w:val="002E1279"/>
    <w:rsid w:val="002E1595"/>
    <w:rsid w:val="002E15C5"/>
    <w:rsid w:val="002E170A"/>
    <w:rsid w:val="002E1A2B"/>
    <w:rsid w:val="002E1AC8"/>
    <w:rsid w:val="002E1B94"/>
    <w:rsid w:val="002E1EA7"/>
    <w:rsid w:val="002E2783"/>
    <w:rsid w:val="002E2AD3"/>
    <w:rsid w:val="002E31FB"/>
    <w:rsid w:val="002E3FC1"/>
    <w:rsid w:val="002E431E"/>
    <w:rsid w:val="002E4A79"/>
    <w:rsid w:val="002E4C88"/>
    <w:rsid w:val="002E4D02"/>
    <w:rsid w:val="002E4D8B"/>
    <w:rsid w:val="002E501A"/>
    <w:rsid w:val="002E50A6"/>
    <w:rsid w:val="002E5242"/>
    <w:rsid w:val="002E5E96"/>
    <w:rsid w:val="002E6263"/>
    <w:rsid w:val="002E654A"/>
    <w:rsid w:val="002E6591"/>
    <w:rsid w:val="002E6DD9"/>
    <w:rsid w:val="002E6F62"/>
    <w:rsid w:val="002E774E"/>
    <w:rsid w:val="002F0F2C"/>
    <w:rsid w:val="002F1571"/>
    <w:rsid w:val="002F17C3"/>
    <w:rsid w:val="002F182A"/>
    <w:rsid w:val="002F1907"/>
    <w:rsid w:val="002F1A0B"/>
    <w:rsid w:val="002F1C81"/>
    <w:rsid w:val="002F1CCE"/>
    <w:rsid w:val="002F1CEB"/>
    <w:rsid w:val="002F22BB"/>
    <w:rsid w:val="002F33BD"/>
    <w:rsid w:val="002F395F"/>
    <w:rsid w:val="002F473C"/>
    <w:rsid w:val="002F4806"/>
    <w:rsid w:val="002F4B89"/>
    <w:rsid w:val="002F50E6"/>
    <w:rsid w:val="002F51A9"/>
    <w:rsid w:val="002F54B3"/>
    <w:rsid w:val="002F6148"/>
    <w:rsid w:val="002F675E"/>
    <w:rsid w:val="002F6A3A"/>
    <w:rsid w:val="002F6D50"/>
    <w:rsid w:val="003001F9"/>
    <w:rsid w:val="003004D9"/>
    <w:rsid w:val="003008FC"/>
    <w:rsid w:val="00300C83"/>
    <w:rsid w:val="0030139A"/>
    <w:rsid w:val="003015AE"/>
    <w:rsid w:val="003018FF"/>
    <w:rsid w:val="00301C87"/>
    <w:rsid w:val="00301EDC"/>
    <w:rsid w:val="003021AC"/>
    <w:rsid w:val="00302741"/>
    <w:rsid w:val="00302A94"/>
    <w:rsid w:val="00302E85"/>
    <w:rsid w:val="00302E95"/>
    <w:rsid w:val="00302EE6"/>
    <w:rsid w:val="0030344A"/>
    <w:rsid w:val="003034E8"/>
    <w:rsid w:val="00303C5C"/>
    <w:rsid w:val="0030490B"/>
    <w:rsid w:val="00304BC7"/>
    <w:rsid w:val="00304C4B"/>
    <w:rsid w:val="00304D2A"/>
    <w:rsid w:val="00304DA2"/>
    <w:rsid w:val="00305280"/>
    <w:rsid w:val="0030577B"/>
    <w:rsid w:val="00305788"/>
    <w:rsid w:val="003057A3"/>
    <w:rsid w:val="00305B63"/>
    <w:rsid w:val="00305CF3"/>
    <w:rsid w:val="00305D50"/>
    <w:rsid w:val="00305EBA"/>
    <w:rsid w:val="00306896"/>
    <w:rsid w:val="00306C7A"/>
    <w:rsid w:val="00306D71"/>
    <w:rsid w:val="00306D93"/>
    <w:rsid w:val="003071D9"/>
    <w:rsid w:val="00310BAA"/>
    <w:rsid w:val="00311435"/>
    <w:rsid w:val="003115B6"/>
    <w:rsid w:val="003119AE"/>
    <w:rsid w:val="0031278F"/>
    <w:rsid w:val="00312829"/>
    <w:rsid w:val="00312D54"/>
    <w:rsid w:val="00313335"/>
    <w:rsid w:val="00313761"/>
    <w:rsid w:val="0031399E"/>
    <w:rsid w:val="00314088"/>
    <w:rsid w:val="00314758"/>
    <w:rsid w:val="00314B8A"/>
    <w:rsid w:val="00314DA3"/>
    <w:rsid w:val="00314F37"/>
    <w:rsid w:val="003158B1"/>
    <w:rsid w:val="00315A57"/>
    <w:rsid w:val="00315F50"/>
    <w:rsid w:val="00316E5B"/>
    <w:rsid w:val="0031730E"/>
    <w:rsid w:val="00317524"/>
    <w:rsid w:val="003177CE"/>
    <w:rsid w:val="003177CF"/>
    <w:rsid w:val="00317E7E"/>
    <w:rsid w:val="0032044C"/>
    <w:rsid w:val="0032074B"/>
    <w:rsid w:val="0032076C"/>
    <w:rsid w:val="00320E2E"/>
    <w:rsid w:val="003212D2"/>
    <w:rsid w:val="0032175D"/>
    <w:rsid w:val="00321924"/>
    <w:rsid w:val="0032257E"/>
    <w:rsid w:val="00322B9D"/>
    <w:rsid w:val="00322C87"/>
    <w:rsid w:val="00322F08"/>
    <w:rsid w:val="00323067"/>
    <w:rsid w:val="00323879"/>
    <w:rsid w:val="00323942"/>
    <w:rsid w:val="00324055"/>
    <w:rsid w:val="0032529C"/>
    <w:rsid w:val="003255EE"/>
    <w:rsid w:val="00325601"/>
    <w:rsid w:val="00325988"/>
    <w:rsid w:val="00325C89"/>
    <w:rsid w:val="00325F35"/>
    <w:rsid w:val="00325FA9"/>
    <w:rsid w:val="00326562"/>
    <w:rsid w:val="003265CD"/>
    <w:rsid w:val="003267BF"/>
    <w:rsid w:val="00326801"/>
    <w:rsid w:val="003269E2"/>
    <w:rsid w:val="00327557"/>
    <w:rsid w:val="00330787"/>
    <w:rsid w:val="00331012"/>
    <w:rsid w:val="00331205"/>
    <w:rsid w:val="00331473"/>
    <w:rsid w:val="00331763"/>
    <w:rsid w:val="00331C03"/>
    <w:rsid w:val="00332215"/>
    <w:rsid w:val="00332C11"/>
    <w:rsid w:val="00332CA7"/>
    <w:rsid w:val="00332DB2"/>
    <w:rsid w:val="00333CEF"/>
    <w:rsid w:val="00333E34"/>
    <w:rsid w:val="003341A1"/>
    <w:rsid w:val="003344E8"/>
    <w:rsid w:val="00334A23"/>
    <w:rsid w:val="00335179"/>
    <w:rsid w:val="003351CB"/>
    <w:rsid w:val="00335ACC"/>
    <w:rsid w:val="00335E6B"/>
    <w:rsid w:val="00335F6B"/>
    <w:rsid w:val="00336D2E"/>
    <w:rsid w:val="0033743D"/>
    <w:rsid w:val="0033768D"/>
    <w:rsid w:val="003376A2"/>
    <w:rsid w:val="0033781D"/>
    <w:rsid w:val="003378FE"/>
    <w:rsid w:val="00340488"/>
    <w:rsid w:val="00340776"/>
    <w:rsid w:val="003414C0"/>
    <w:rsid w:val="00341765"/>
    <w:rsid w:val="00341970"/>
    <w:rsid w:val="0034224C"/>
    <w:rsid w:val="0034250B"/>
    <w:rsid w:val="00342FB6"/>
    <w:rsid w:val="003432D4"/>
    <w:rsid w:val="00343324"/>
    <w:rsid w:val="00343668"/>
    <w:rsid w:val="0034369F"/>
    <w:rsid w:val="00343777"/>
    <w:rsid w:val="00344619"/>
    <w:rsid w:val="0034504C"/>
    <w:rsid w:val="00345532"/>
    <w:rsid w:val="003456DE"/>
    <w:rsid w:val="0034576D"/>
    <w:rsid w:val="00345C3F"/>
    <w:rsid w:val="00345D2B"/>
    <w:rsid w:val="00345FDC"/>
    <w:rsid w:val="003463C0"/>
    <w:rsid w:val="0034675B"/>
    <w:rsid w:val="003470F8"/>
    <w:rsid w:val="003475AD"/>
    <w:rsid w:val="003476C3"/>
    <w:rsid w:val="00347976"/>
    <w:rsid w:val="00347A18"/>
    <w:rsid w:val="00347FD4"/>
    <w:rsid w:val="003501A3"/>
    <w:rsid w:val="00350399"/>
    <w:rsid w:val="00350981"/>
    <w:rsid w:val="0035123D"/>
    <w:rsid w:val="0035173D"/>
    <w:rsid w:val="00351862"/>
    <w:rsid w:val="003523A3"/>
    <w:rsid w:val="003525E3"/>
    <w:rsid w:val="0035281F"/>
    <w:rsid w:val="00352DDC"/>
    <w:rsid w:val="003531E0"/>
    <w:rsid w:val="00354205"/>
    <w:rsid w:val="0035482E"/>
    <w:rsid w:val="003549F5"/>
    <w:rsid w:val="00354A33"/>
    <w:rsid w:val="00354A51"/>
    <w:rsid w:val="00355513"/>
    <w:rsid w:val="0035585D"/>
    <w:rsid w:val="00355CA1"/>
    <w:rsid w:val="0035606E"/>
    <w:rsid w:val="00356ACA"/>
    <w:rsid w:val="003605E7"/>
    <w:rsid w:val="00360803"/>
    <w:rsid w:val="00360F21"/>
    <w:rsid w:val="00360F40"/>
    <w:rsid w:val="003619A6"/>
    <w:rsid w:val="00361B11"/>
    <w:rsid w:val="00361BA2"/>
    <w:rsid w:val="00362567"/>
    <w:rsid w:val="003627C3"/>
    <w:rsid w:val="00362A1B"/>
    <w:rsid w:val="00362A74"/>
    <w:rsid w:val="00362DA7"/>
    <w:rsid w:val="00362E50"/>
    <w:rsid w:val="00363072"/>
    <w:rsid w:val="0036307F"/>
    <w:rsid w:val="00363378"/>
    <w:rsid w:val="00363492"/>
    <w:rsid w:val="00363608"/>
    <w:rsid w:val="00363697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6D3"/>
    <w:rsid w:val="00366765"/>
    <w:rsid w:val="003673CA"/>
    <w:rsid w:val="0036769A"/>
    <w:rsid w:val="003679C8"/>
    <w:rsid w:val="00367A07"/>
    <w:rsid w:val="00367C27"/>
    <w:rsid w:val="00367E33"/>
    <w:rsid w:val="00367E9C"/>
    <w:rsid w:val="00367FAE"/>
    <w:rsid w:val="003702BE"/>
    <w:rsid w:val="003706E7"/>
    <w:rsid w:val="0037090B"/>
    <w:rsid w:val="00370942"/>
    <w:rsid w:val="0037124A"/>
    <w:rsid w:val="00371652"/>
    <w:rsid w:val="003717C5"/>
    <w:rsid w:val="00371BBF"/>
    <w:rsid w:val="00371C12"/>
    <w:rsid w:val="00371DC3"/>
    <w:rsid w:val="0037205D"/>
    <w:rsid w:val="00372360"/>
    <w:rsid w:val="0037248A"/>
    <w:rsid w:val="00372A4F"/>
    <w:rsid w:val="00372AAC"/>
    <w:rsid w:val="00372FA8"/>
    <w:rsid w:val="0037352F"/>
    <w:rsid w:val="003736A3"/>
    <w:rsid w:val="00373D8E"/>
    <w:rsid w:val="00373DB2"/>
    <w:rsid w:val="003740FF"/>
    <w:rsid w:val="003743F7"/>
    <w:rsid w:val="003744FD"/>
    <w:rsid w:val="0037465D"/>
    <w:rsid w:val="00374C40"/>
    <w:rsid w:val="0037528B"/>
    <w:rsid w:val="0037559B"/>
    <w:rsid w:val="0037572D"/>
    <w:rsid w:val="003760D4"/>
    <w:rsid w:val="00376569"/>
    <w:rsid w:val="003765F3"/>
    <w:rsid w:val="00376738"/>
    <w:rsid w:val="00376C0F"/>
    <w:rsid w:val="003771A3"/>
    <w:rsid w:val="00377CE9"/>
    <w:rsid w:val="0038051B"/>
    <w:rsid w:val="00380B48"/>
    <w:rsid w:val="003811C8"/>
    <w:rsid w:val="00381648"/>
    <w:rsid w:val="00382906"/>
    <w:rsid w:val="00382C35"/>
    <w:rsid w:val="003830F0"/>
    <w:rsid w:val="0038318E"/>
    <w:rsid w:val="00383858"/>
    <w:rsid w:val="00383A98"/>
    <w:rsid w:val="00383C37"/>
    <w:rsid w:val="00383DC0"/>
    <w:rsid w:val="003840F3"/>
    <w:rsid w:val="00384667"/>
    <w:rsid w:val="00384898"/>
    <w:rsid w:val="00384A64"/>
    <w:rsid w:val="00384C76"/>
    <w:rsid w:val="00385192"/>
    <w:rsid w:val="003856A3"/>
    <w:rsid w:val="003856F3"/>
    <w:rsid w:val="00385B0C"/>
    <w:rsid w:val="00385C0C"/>
    <w:rsid w:val="00385CFC"/>
    <w:rsid w:val="0038632A"/>
    <w:rsid w:val="00386F89"/>
    <w:rsid w:val="00387548"/>
    <w:rsid w:val="00387D0A"/>
    <w:rsid w:val="00390144"/>
    <w:rsid w:val="00390388"/>
    <w:rsid w:val="003908C7"/>
    <w:rsid w:val="00390943"/>
    <w:rsid w:val="003909D6"/>
    <w:rsid w:val="00390DD8"/>
    <w:rsid w:val="003914B1"/>
    <w:rsid w:val="00391515"/>
    <w:rsid w:val="003915DC"/>
    <w:rsid w:val="0039242A"/>
    <w:rsid w:val="003925B7"/>
    <w:rsid w:val="0039370B"/>
    <w:rsid w:val="003937F5"/>
    <w:rsid w:val="00393D0C"/>
    <w:rsid w:val="003943FC"/>
    <w:rsid w:val="00394525"/>
    <w:rsid w:val="003955B1"/>
    <w:rsid w:val="00395D09"/>
    <w:rsid w:val="00396477"/>
    <w:rsid w:val="00396716"/>
    <w:rsid w:val="00396930"/>
    <w:rsid w:val="003969E7"/>
    <w:rsid w:val="00396A0E"/>
    <w:rsid w:val="00396DDB"/>
    <w:rsid w:val="00397AF2"/>
    <w:rsid w:val="00397BD6"/>
    <w:rsid w:val="003A00DB"/>
    <w:rsid w:val="003A02A1"/>
    <w:rsid w:val="003A03E5"/>
    <w:rsid w:val="003A0C89"/>
    <w:rsid w:val="003A0E2D"/>
    <w:rsid w:val="003A0EF4"/>
    <w:rsid w:val="003A1095"/>
    <w:rsid w:val="003A1102"/>
    <w:rsid w:val="003A20B0"/>
    <w:rsid w:val="003A24E7"/>
    <w:rsid w:val="003A2785"/>
    <w:rsid w:val="003A3354"/>
    <w:rsid w:val="003A34FC"/>
    <w:rsid w:val="003A3575"/>
    <w:rsid w:val="003A3924"/>
    <w:rsid w:val="003A3B2C"/>
    <w:rsid w:val="003A406C"/>
    <w:rsid w:val="003A40E3"/>
    <w:rsid w:val="003A412D"/>
    <w:rsid w:val="003A42E1"/>
    <w:rsid w:val="003A4876"/>
    <w:rsid w:val="003A52E8"/>
    <w:rsid w:val="003A553F"/>
    <w:rsid w:val="003A5A97"/>
    <w:rsid w:val="003A5D3B"/>
    <w:rsid w:val="003A639D"/>
    <w:rsid w:val="003A699A"/>
    <w:rsid w:val="003A6F0C"/>
    <w:rsid w:val="003A72FF"/>
    <w:rsid w:val="003A7C47"/>
    <w:rsid w:val="003B044A"/>
    <w:rsid w:val="003B0A78"/>
    <w:rsid w:val="003B0BE2"/>
    <w:rsid w:val="003B0CA7"/>
    <w:rsid w:val="003B1B85"/>
    <w:rsid w:val="003B1E3E"/>
    <w:rsid w:val="003B1F86"/>
    <w:rsid w:val="003B25D3"/>
    <w:rsid w:val="003B2DE1"/>
    <w:rsid w:val="003B3504"/>
    <w:rsid w:val="003B392D"/>
    <w:rsid w:val="003B3C29"/>
    <w:rsid w:val="003B4E71"/>
    <w:rsid w:val="003B50D2"/>
    <w:rsid w:val="003B634A"/>
    <w:rsid w:val="003B68CF"/>
    <w:rsid w:val="003B6E9B"/>
    <w:rsid w:val="003B7123"/>
    <w:rsid w:val="003B7590"/>
    <w:rsid w:val="003B78FE"/>
    <w:rsid w:val="003B7E03"/>
    <w:rsid w:val="003B7F60"/>
    <w:rsid w:val="003C0466"/>
    <w:rsid w:val="003C094B"/>
    <w:rsid w:val="003C1B54"/>
    <w:rsid w:val="003C1B9D"/>
    <w:rsid w:val="003C1E2A"/>
    <w:rsid w:val="003C2133"/>
    <w:rsid w:val="003C213B"/>
    <w:rsid w:val="003C2639"/>
    <w:rsid w:val="003C2C58"/>
    <w:rsid w:val="003C30A8"/>
    <w:rsid w:val="003C30FC"/>
    <w:rsid w:val="003C3236"/>
    <w:rsid w:val="003C33F7"/>
    <w:rsid w:val="003C37B1"/>
    <w:rsid w:val="003C4140"/>
    <w:rsid w:val="003C48B1"/>
    <w:rsid w:val="003C5B71"/>
    <w:rsid w:val="003C65B2"/>
    <w:rsid w:val="003C6AB0"/>
    <w:rsid w:val="003C71E0"/>
    <w:rsid w:val="003C763B"/>
    <w:rsid w:val="003C78F0"/>
    <w:rsid w:val="003C7A4F"/>
    <w:rsid w:val="003C7FBB"/>
    <w:rsid w:val="003D025E"/>
    <w:rsid w:val="003D08E1"/>
    <w:rsid w:val="003D0EB4"/>
    <w:rsid w:val="003D11B0"/>
    <w:rsid w:val="003D149F"/>
    <w:rsid w:val="003D152E"/>
    <w:rsid w:val="003D165C"/>
    <w:rsid w:val="003D17AD"/>
    <w:rsid w:val="003D1AF0"/>
    <w:rsid w:val="003D1C00"/>
    <w:rsid w:val="003D235A"/>
    <w:rsid w:val="003D23A7"/>
    <w:rsid w:val="003D28C2"/>
    <w:rsid w:val="003D3339"/>
    <w:rsid w:val="003D33F4"/>
    <w:rsid w:val="003D36A5"/>
    <w:rsid w:val="003D36E9"/>
    <w:rsid w:val="003D3893"/>
    <w:rsid w:val="003D3B03"/>
    <w:rsid w:val="003D3B95"/>
    <w:rsid w:val="003D3BFF"/>
    <w:rsid w:val="003D3D3C"/>
    <w:rsid w:val="003D4093"/>
    <w:rsid w:val="003D41F3"/>
    <w:rsid w:val="003D458A"/>
    <w:rsid w:val="003D4D8E"/>
    <w:rsid w:val="003D506A"/>
    <w:rsid w:val="003D570B"/>
    <w:rsid w:val="003D6857"/>
    <w:rsid w:val="003D68DE"/>
    <w:rsid w:val="003D6BA4"/>
    <w:rsid w:val="003D6F83"/>
    <w:rsid w:val="003D7629"/>
    <w:rsid w:val="003D7A4A"/>
    <w:rsid w:val="003D7D0E"/>
    <w:rsid w:val="003E0BCC"/>
    <w:rsid w:val="003E0FB3"/>
    <w:rsid w:val="003E134C"/>
    <w:rsid w:val="003E1870"/>
    <w:rsid w:val="003E20B5"/>
    <w:rsid w:val="003E265E"/>
    <w:rsid w:val="003E2695"/>
    <w:rsid w:val="003E2897"/>
    <w:rsid w:val="003E3873"/>
    <w:rsid w:val="003E3C6C"/>
    <w:rsid w:val="003E4303"/>
    <w:rsid w:val="003E4329"/>
    <w:rsid w:val="003E4391"/>
    <w:rsid w:val="003E4B0A"/>
    <w:rsid w:val="003E4DEE"/>
    <w:rsid w:val="003E52A0"/>
    <w:rsid w:val="003E5BAA"/>
    <w:rsid w:val="003E619D"/>
    <w:rsid w:val="003E63A3"/>
    <w:rsid w:val="003E6403"/>
    <w:rsid w:val="003E6437"/>
    <w:rsid w:val="003E6979"/>
    <w:rsid w:val="003E6A5C"/>
    <w:rsid w:val="003E6D58"/>
    <w:rsid w:val="003E74E0"/>
    <w:rsid w:val="003E7613"/>
    <w:rsid w:val="003E78D8"/>
    <w:rsid w:val="003F06E0"/>
    <w:rsid w:val="003F0F55"/>
    <w:rsid w:val="003F11F2"/>
    <w:rsid w:val="003F148A"/>
    <w:rsid w:val="003F226E"/>
    <w:rsid w:val="003F2371"/>
    <w:rsid w:val="003F2DC4"/>
    <w:rsid w:val="003F31F5"/>
    <w:rsid w:val="003F3728"/>
    <w:rsid w:val="003F3D32"/>
    <w:rsid w:val="003F4CA6"/>
    <w:rsid w:val="003F51A4"/>
    <w:rsid w:val="003F5ACC"/>
    <w:rsid w:val="003F6465"/>
    <w:rsid w:val="003F6BB3"/>
    <w:rsid w:val="003F759B"/>
    <w:rsid w:val="003F7692"/>
    <w:rsid w:val="003F786A"/>
    <w:rsid w:val="003F7898"/>
    <w:rsid w:val="003F7A6B"/>
    <w:rsid w:val="00400347"/>
    <w:rsid w:val="004003D7"/>
    <w:rsid w:val="00400C0D"/>
    <w:rsid w:val="0040102C"/>
    <w:rsid w:val="004011B4"/>
    <w:rsid w:val="00401310"/>
    <w:rsid w:val="00401335"/>
    <w:rsid w:val="00402344"/>
    <w:rsid w:val="004026FD"/>
    <w:rsid w:val="0040297E"/>
    <w:rsid w:val="00402CA3"/>
    <w:rsid w:val="0040306B"/>
    <w:rsid w:val="00403072"/>
    <w:rsid w:val="00403115"/>
    <w:rsid w:val="004035C4"/>
    <w:rsid w:val="00403A61"/>
    <w:rsid w:val="00403A67"/>
    <w:rsid w:val="00405062"/>
    <w:rsid w:val="00405071"/>
    <w:rsid w:val="0040516B"/>
    <w:rsid w:val="00405265"/>
    <w:rsid w:val="0040570A"/>
    <w:rsid w:val="004065C3"/>
    <w:rsid w:val="00406E82"/>
    <w:rsid w:val="00407189"/>
    <w:rsid w:val="00407296"/>
    <w:rsid w:val="004073C6"/>
    <w:rsid w:val="00410770"/>
    <w:rsid w:val="00410E02"/>
    <w:rsid w:val="00410FAA"/>
    <w:rsid w:val="0041106F"/>
    <w:rsid w:val="004119BC"/>
    <w:rsid w:val="00411B1C"/>
    <w:rsid w:val="0041212B"/>
    <w:rsid w:val="0041212D"/>
    <w:rsid w:val="004123D2"/>
    <w:rsid w:val="004123F4"/>
    <w:rsid w:val="00412423"/>
    <w:rsid w:val="00412CB0"/>
    <w:rsid w:val="004133F5"/>
    <w:rsid w:val="00413471"/>
    <w:rsid w:val="00413666"/>
    <w:rsid w:val="00413C6B"/>
    <w:rsid w:val="00413D39"/>
    <w:rsid w:val="00414297"/>
    <w:rsid w:val="0041457D"/>
    <w:rsid w:val="004146E0"/>
    <w:rsid w:val="004147AC"/>
    <w:rsid w:val="00414843"/>
    <w:rsid w:val="0041487D"/>
    <w:rsid w:val="00414F17"/>
    <w:rsid w:val="0041509A"/>
    <w:rsid w:val="00415221"/>
    <w:rsid w:val="0041541C"/>
    <w:rsid w:val="00415BA7"/>
    <w:rsid w:val="00415C79"/>
    <w:rsid w:val="00415E3E"/>
    <w:rsid w:val="0041619E"/>
    <w:rsid w:val="00416BD0"/>
    <w:rsid w:val="004172D5"/>
    <w:rsid w:val="00417653"/>
    <w:rsid w:val="00420121"/>
    <w:rsid w:val="0042057F"/>
    <w:rsid w:val="00420763"/>
    <w:rsid w:val="004209C3"/>
    <w:rsid w:val="00420F8A"/>
    <w:rsid w:val="004210F2"/>
    <w:rsid w:val="00422579"/>
    <w:rsid w:val="0042290E"/>
    <w:rsid w:val="00422AAB"/>
    <w:rsid w:val="0042301F"/>
    <w:rsid w:val="004231D8"/>
    <w:rsid w:val="004232B6"/>
    <w:rsid w:val="00424279"/>
    <w:rsid w:val="00424387"/>
    <w:rsid w:val="00424418"/>
    <w:rsid w:val="0042468B"/>
    <w:rsid w:val="0042491D"/>
    <w:rsid w:val="0042534C"/>
    <w:rsid w:val="00425AB5"/>
    <w:rsid w:val="00425F24"/>
    <w:rsid w:val="004262CD"/>
    <w:rsid w:val="004266B4"/>
    <w:rsid w:val="0042693F"/>
    <w:rsid w:val="00427443"/>
    <w:rsid w:val="004275C7"/>
    <w:rsid w:val="0042765C"/>
    <w:rsid w:val="004276A7"/>
    <w:rsid w:val="00427724"/>
    <w:rsid w:val="0042787B"/>
    <w:rsid w:val="00427C3F"/>
    <w:rsid w:val="00427CDF"/>
    <w:rsid w:val="00427D4A"/>
    <w:rsid w:val="00427EB9"/>
    <w:rsid w:val="004313A0"/>
    <w:rsid w:val="00431917"/>
    <w:rsid w:val="004319EC"/>
    <w:rsid w:val="00431EC7"/>
    <w:rsid w:val="00432641"/>
    <w:rsid w:val="00432B27"/>
    <w:rsid w:val="00432B2F"/>
    <w:rsid w:val="0043315F"/>
    <w:rsid w:val="004332E8"/>
    <w:rsid w:val="004336AE"/>
    <w:rsid w:val="004342D5"/>
    <w:rsid w:val="00434438"/>
    <w:rsid w:val="00434715"/>
    <w:rsid w:val="00434ED3"/>
    <w:rsid w:val="00435DC0"/>
    <w:rsid w:val="00437131"/>
    <w:rsid w:val="00437236"/>
    <w:rsid w:val="0043728C"/>
    <w:rsid w:val="004372A1"/>
    <w:rsid w:val="00437332"/>
    <w:rsid w:val="0043740F"/>
    <w:rsid w:val="00440002"/>
    <w:rsid w:val="00440222"/>
    <w:rsid w:val="00440558"/>
    <w:rsid w:val="004414A1"/>
    <w:rsid w:val="00441B9C"/>
    <w:rsid w:val="00441D33"/>
    <w:rsid w:val="00441E8F"/>
    <w:rsid w:val="00442161"/>
    <w:rsid w:val="0044219F"/>
    <w:rsid w:val="004423B6"/>
    <w:rsid w:val="00442B24"/>
    <w:rsid w:val="00443060"/>
    <w:rsid w:val="0044312A"/>
    <w:rsid w:val="004434FD"/>
    <w:rsid w:val="0044363E"/>
    <w:rsid w:val="004439D4"/>
    <w:rsid w:val="00443DE7"/>
    <w:rsid w:val="0044499B"/>
    <w:rsid w:val="00445196"/>
    <w:rsid w:val="00445281"/>
    <w:rsid w:val="00445775"/>
    <w:rsid w:val="00445812"/>
    <w:rsid w:val="0044581C"/>
    <w:rsid w:val="00446245"/>
    <w:rsid w:val="0044656C"/>
    <w:rsid w:val="004466B9"/>
    <w:rsid w:val="004467D1"/>
    <w:rsid w:val="00446A6F"/>
    <w:rsid w:val="004471C8"/>
    <w:rsid w:val="0044751C"/>
    <w:rsid w:val="00447BB8"/>
    <w:rsid w:val="004506B5"/>
    <w:rsid w:val="0045071B"/>
    <w:rsid w:val="00450BED"/>
    <w:rsid w:val="00450D47"/>
    <w:rsid w:val="004511FA"/>
    <w:rsid w:val="004512CA"/>
    <w:rsid w:val="0045141E"/>
    <w:rsid w:val="00451B41"/>
    <w:rsid w:val="00451EB5"/>
    <w:rsid w:val="004527CF"/>
    <w:rsid w:val="00453103"/>
    <w:rsid w:val="00453F18"/>
    <w:rsid w:val="0045417E"/>
    <w:rsid w:val="00454289"/>
    <w:rsid w:val="00454349"/>
    <w:rsid w:val="00454AE6"/>
    <w:rsid w:val="00454BA8"/>
    <w:rsid w:val="004550BD"/>
    <w:rsid w:val="00455659"/>
    <w:rsid w:val="004556AB"/>
    <w:rsid w:val="0045608B"/>
    <w:rsid w:val="004561B5"/>
    <w:rsid w:val="004569CF"/>
    <w:rsid w:val="00456D39"/>
    <w:rsid w:val="00457255"/>
    <w:rsid w:val="00457D5C"/>
    <w:rsid w:val="004605AD"/>
    <w:rsid w:val="00460722"/>
    <w:rsid w:val="0046101C"/>
    <w:rsid w:val="0046119C"/>
    <w:rsid w:val="00461583"/>
    <w:rsid w:val="00461877"/>
    <w:rsid w:val="00461A3B"/>
    <w:rsid w:val="00461A3D"/>
    <w:rsid w:val="00461B7E"/>
    <w:rsid w:val="004622ED"/>
    <w:rsid w:val="00462970"/>
    <w:rsid w:val="0046298B"/>
    <w:rsid w:val="00463450"/>
    <w:rsid w:val="00463FE8"/>
    <w:rsid w:val="00464051"/>
    <w:rsid w:val="00464A06"/>
    <w:rsid w:val="00464BE1"/>
    <w:rsid w:val="00464CBA"/>
    <w:rsid w:val="00465258"/>
    <w:rsid w:val="0046525F"/>
    <w:rsid w:val="004655B7"/>
    <w:rsid w:val="00465920"/>
    <w:rsid w:val="00465BE4"/>
    <w:rsid w:val="00465C09"/>
    <w:rsid w:val="00465E47"/>
    <w:rsid w:val="00465F9C"/>
    <w:rsid w:val="004661CA"/>
    <w:rsid w:val="00466578"/>
    <w:rsid w:val="00466C19"/>
    <w:rsid w:val="00466CAA"/>
    <w:rsid w:val="00466E04"/>
    <w:rsid w:val="004675EA"/>
    <w:rsid w:val="00467D5D"/>
    <w:rsid w:val="00470444"/>
    <w:rsid w:val="00470AC8"/>
    <w:rsid w:val="00470E45"/>
    <w:rsid w:val="00470EA1"/>
    <w:rsid w:val="004711CA"/>
    <w:rsid w:val="004712A2"/>
    <w:rsid w:val="004714BA"/>
    <w:rsid w:val="00471936"/>
    <w:rsid w:val="00471DC9"/>
    <w:rsid w:val="0047202B"/>
    <w:rsid w:val="00472BB2"/>
    <w:rsid w:val="00472D45"/>
    <w:rsid w:val="00473142"/>
    <w:rsid w:val="004733B9"/>
    <w:rsid w:val="004734FC"/>
    <w:rsid w:val="00473D24"/>
    <w:rsid w:val="0047402E"/>
    <w:rsid w:val="0047430C"/>
    <w:rsid w:val="004745C4"/>
    <w:rsid w:val="004745E7"/>
    <w:rsid w:val="004747B0"/>
    <w:rsid w:val="0047503C"/>
    <w:rsid w:val="0047597F"/>
    <w:rsid w:val="004763BA"/>
    <w:rsid w:val="00476463"/>
    <w:rsid w:val="00476925"/>
    <w:rsid w:val="00476A24"/>
    <w:rsid w:val="00476D90"/>
    <w:rsid w:val="00476DD8"/>
    <w:rsid w:val="004771F1"/>
    <w:rsid w:val="00477484"/>
    <w:rsid w:val="004775C9"/>
    <w:rsid w:val="004778AE"/>
    <w:rsid w:val="00477E73"/>
    <w:rsid w:val="00480121"/>
    <w:rsid w:val="004805F0"/>
    <w:rsid w:val="004809D6"/>
    <w:rsid w:val="0048127F"/>
    <w:rsid w:val="00481826"/>
    <w:rsid w:val="004819A2"/>
    <w:rsid w:val="004820C9"/>
    <w:rsid w:val="0048253B"/>
    <w:rsid w:val="00482745"/>
    <w:rsid w:val="0048295E"/>
    <w:rsid w:val="00482DAC"/>
    <w:rsid w:val="004830E6"/>
    <w:rsid w:val="00483120"/>
    <w:rsid w:val="00484346"/>
    <w:rsid w:val="00484C01"/>
    <w:rsid w:val="004850EE"/>
    <w:rsid w:val="00485AA2"/>
    <w:rsid w:val="00485C84"/>
    <w:rsid w:val="00485F7F"/>
    <w:rsid w:val="00486725"/>
    <w:rsid w:val="00486F00"/>
    <w:rsid w:val="00487593"/>
    <w:rsid w:val="00487B14"/>
    <w:rsid w:val="00487F3F"/>
    <w:rsid w:val="0049046B"/>
    <w:rsid w:val="00490624"/>
    <w:rsid w:val="004910CA"/>
    <w:rsid w:val="004911B9"/>
    <w:rsid w:val="00491684"/>
    <w:rsid w:val="00491B3A"/>
    <w:rsid w:val="004922CF"/>
    <w:rsid w:val="0049236E"/>
    <w:rsid w:val="00493061"/>
    <w:rsid w:val="0049342B"/>
    <w:rsid w:val="00493A5E"/>
    <w:rsid w:val="00493BD5"/>
    <w:rsid w:val="00493EEC"/>
    <w:rsid w:val="00493FE9"/>
    <w:rsid w:val="00494348"/>
    <w:rsid w:val="00494AA1"/>
    <w:rsid w:val="00494B80"/>
    <w:rsid w:val="00495ECC"/>
    <w:rsid w:val="00496098"/>
    <w:rsid w:val="0049688E"/>
    <w:rsid w:val="00497162"/>
    <w:rsid w:val="004973AE"/>
    <w:rsid w:val="0049771E"/>
    <w:rsid w:val="00497AB8"/>
    <w:rsid w:val="00497CB5"/>
    <w:rsid w:val="00497E7B"/>
    <w:rsid w:val="004A03B5"/>
    <w:rsid w:val="004A0609"/>
    <w:rsid w:val="004A093F"/>
    <w:rsid w:val="004A0A80"/>
    <w:rsid w:val="004A0D83"/>
    <w:rsid w:val="004A0FA8"/>
    <w:rsid w:val="004A140B"/>
    <w:rsid w:val="004A15B4"/>
    <w:rsid w:val="004A15D7"/>
    <w:rsid w:val="004A195A"/>
    <w:rsid w:val="004A2283"/>
    <w:rsid w:val="004A22DA"/>
    <w:rsid w:val="004A25FE"/>
    <w:rsid w:val="004A2683"/>
    <w:rsid w:val="004A276A"/>
    <w:rsid w:val="004A339F"/>
    <w:rsid w:val="004A41D1"/>
    <w:rsid w:val="004A42F0"/>
    <w:rsid w:val="004A4B8D"/>
    <w:rsid w:val="004A5300"/>
    <w:rsid w:val="004A5676"/>
    <w:rsid w:val="004A57C1"/>
    <w:rsid w:val="004A57EE"/>
    <w:rsid w:val="004A5F17"/>
    <w:rsid w:val="004A5F59"/>
    <w:rsid w:val="004A6A7D"/>
    <w:rsid w:val="004A7402"/>
    <w:rsid w:val="004A7793"/>
    <w:rsid w:val="004A79A3"/>
    <w:rsid w:val="004A7B84"/>
    <w:rsid w:val="004A7E73"/>
    <w:rsid w:val="004B05D7"/>
    <w:rsid w:val="004B0A38"/>
    <w:rsid w:val="004B0F37"/>
    <w:rsid w:val="004B16FD"/>
    <w:rsid w:val="004B1CE7"/>
    <w:rsid w:val="004B2215"/>
    <w:rsid w:val="004B2253"/>
    <w:rsid w:val="004B226C"/>
    <w:rsid w:val="004B22C2"/>
    <w:rsid w:val="004B2316"/>
    <w:rsid w:val="004B24DD"/>
    <w:rsid w:val="004B2BFA"/>
    <w:rsid w:val="004B2C13"/>
    <w:rsid w:val="004B2F59"/>
    <w:rsid w:val="004B3497"/>
    <w:rsid w:val="004B359E"/>
    <w:rsid w:val="004B378A"/>
    <w:rsid w:val="004B37A6"/>
    <w:rsid w:val="004B39C3"/>
    <w:rsid w:val="004B4119"/>
    <w:rsid w:val="004B4180"/>
    <w:rsid w:val="004B5840"/>
    <w:rsid w:val="004B5B8D"/>
    <w:rsid w:val="004B5DE1"/>
    <w:rsid w:val="004B63FD"/>
    <w:rsid w:val="004B68B7"/>
    <w:rsid w:val="004B696C"/>
    <w:rsid w:val="004B6BB8"/>
    <w:rsid w:val="004B6DD6"/>
    <w:rsid w:val="004B70E5"/>
    <w:rsid w:val="004B7B02"/>
    <w:rsid w:val="004B7ECF"/>
    <w:rsid w:val="004C067E"/>
    <w:rsid w:val="004C076F"/>
    <w:rsid w:val="004C08CA"/>
    <w:rsid w:val="004C0A6B"/>
    <w:rsid w:val="004C1096"/>
    <w:rsid w:val="004C16A8"/>
    <w:rsid w:val="004C218D"/>
    <w:rsid w:val="004C2A8A"/>
    <w:rsid w:val="004C2BB0"/>
    <w:rsid w:val="004C2D53"/>
    <w:rsid w:val="004C2DE3"/>
    <w:rsid w:val="004C331E"/>
    <w:rsid w:val="004C36F5"/>
    <w:rsid w:val="004C3A35"/>
    <w:rsid w:val="004C3BD9"/>
    <w:rsid w:val="004C3E0C"/>
    <w:rsid w:val="004C3E3D"/>
    <w:rsid w:val="004C3F86"/>
    <w:rsid w:val="004C44DC"/>
    <w:rsid w:val="004C455E"/>
    <w:rsid w:val="004C4FB9"/>
    <w:rsid w:val="004C5026"/>
    <w:rsid w:val="004C521B"/>
    <w:rsid w:val="004C6184"/>
    <w:rsid w:val="004C6642"/>
    <w:rsid w:val="004C69D1"/>
    <w:rsid w:val="004C75D8"/>
    <w:rsid w:val="004D01C2"/>
    <w:rsid w:val="004D051D"/>
    <w:rsid w:val="004D0D96"/>
    <w:rsid w:val="004D116E"/>
    <w:rsid w:val="004D11B1"/>
    <w:rsid w:val="004D142F"/>
    <w:rsid w:val="004D182E"/>
    <w:rsid w:val="004D197E"/>
    <w:rsid w:val="004D1B22"/>
    <w:rsid w:val="004D1E33"/>
    <w:rsid w:val="004D1E6D"/>
    <w:rsid w:val="004D222D"/>
    <w:rsid w:val="004D28AB"/>
    <w:rsid w:val="004D2A31"/>
    <w:rsid w:val="004D2E0F"/>
    <w:rsid w:val="004D2F54"/>
    <w:rsid w:val="004D3716"/>
    <w:rsid w:val="004D3883"/>
    <w:rsid w:val="004D3ED8"/>
    <w:rsid w:val="004D3FA0"/>
    <w:rsid w:val="004D478A"/>
    <w:rsid w:val="004D5BF4"/>
    <w:rsid w:val="004D5FBB"/>
    <w:rsid w:val="004D60FD"/>
    <w:rsid w:val="004D6102"/>
    <w:rsid w:val="004D69E8"/>
    <w:rsid w:val="004D6BFB"/>
    <w:rsid w:val="004D74E8"/>
    <w:rsid w:val="004D7A58"/>
    <w:rsid w:val="004D7F6C"/>
    <w:rsid w:val="004E0499"/>
    <w:rsid w:val="004E0AE2"/>
    <w:rsid w:val="004E0CBC"/>
    <w:rsid w:val="004E1890"/>
    <w:rsid w:val="004E233A"/>
    <w:rsid w:val="004E2435"/>
    <w:rsid w:val="004E2729"/>
    <w:rsid w:val="004E2B41"/>
    <w:rsid w:val="004E2FA7"/>
    <w:rsid w:val="004E3401"/>
    <w:rsid w:val="004E34E9"/>
    <w:rsid w:val="004E34F1"/>
    <w:rsid w:val="004E353C"/>
    <w:rsid w:val="004E3593"/>
    <w:rsid w:val="004E390B"/>
    <w:rsid w:val="004E3A1B"/>
    <w:rsid w:val="004E3A4B"/>
    <w:rsid w:val="004E3B94"/>
    <w:rsid w:val="004E43D7"/>
    <w:rsid w:val="004E45D6"/>
    <w:rsid w:val="004E478A"/>
    <w:rsid w:val="004E4A39"/>
    <w:rsid w:val="004E4EBB"/>
    <w:rsid w:val="004E55A1"/>
    <w:rsid w:val="004E590B"/>
    <w:rsid w:val="004E5B21"/>
    <w:rsid w:val="004E62EC"/>
    <w:rsid w:val="004E668E"/>
    <w:rsid w:val="004E69B8"/>
    <w:rsid w:val="004E70DA"/>
    <w:rsid w:val="004E78C7"/>
    <w:rsid w:val="004E7C71"/>
    <w:rsid w:val="004F04EA"/>
    <w:rsid w:val="004F0565"/>
    <w:rsid w:val="004F05C4"/>
    <w:rsid w:val="004F0F2F"/>
    <w:rsid w:val="004F0F50"/>
    <w:rsid w:val="004F0F68"/>
    <w:rsid w:val="004F11F7"/>
    <w:rsid w:val="004F15D3"/>
    <w:rsid w:val="004F26F4"/>
    <w:rsid w:val="004F287E"/>
    <w:rsid w:val="004F28D9"/>
    <w:rsid w:val="004F2A09"/>
    <w:rsid w:val="004F2FA3"/>
    <w:rsid w:val="004F3823"/>
    <w:rsid w:val="004F3FA9"/>
    <w:rsid w:val="004F4A8E"/>
    <w:rsid w:val="004F51E4"/>
    <w:rsid w:val="004F5258"/>
    <w:rsid w:val="004F53F4"/>
    <w:rsid w:val="004F5444"/>
    <w:rsid w:val="004F5E2E"/>
    <w:rsid w:val="004F5F59"/>
    <w:rsid w:val="004F6282"/>
    <w:rsid w:val="004F63BB"/>
    <w:rsid w:val="004F6ED9"/>
    <w:rsid w:val="004F7037"/>
    <w:rsid w:val="004F72D5"/>
    <w:rsid w:val="004F7310"/>
    <w:rsid w:val="004F7AE1"/>
    <w:rsid w:val="004F7BB4"/>
    <w:rsid w:val="005000BC"/>
    <w:rsid w:val="005006CA"/>
    <w:rsid w:val="00500768"/>
    <w:rsid w:val="00500C77"/>
    <w:rsid w:val="005012BB"/>
    <w:rsid w:val="00501565"/>
    <w:rsid w:val="005015EB"/>
    <w:rsid w:val="0050196E"/>
    <w:rsid w:val="00502730"/>
    <w:rsid w:val="00502867"/>
    <w:rsid w:val="00502CEB"/>
    <w:rsid w:val="0050300D"/>
    <w:rsid w:val="00503302"/>
    <w:rsid w:val="0050332D"/>
    <w:rsid w:val="00503A39"/>
    <w:rsid w:val="00503E52"/>
    <w:rsid w:val="00503F43"/>
    <w:rsid w:val="0050453A"/>
    <w:rsid w:val="00504549"/>
    <w:rsid w:val="00504580"/>
    <w:rsid w:val="00504D04"/>
    <w:rsid w:val="00504DC5"/>
    <w:rsid w:val="00504E4B"/>
    <w:rsid w:val="005052C8"/>
    <w:rsid w:val="005053F1"/>
    <w:rsid w:val="0050563E"/>
    <w:rsid w:val="005057CA"/>
    <w:rsid w:val="00506248"/>
    <w:rsid w:val="00506504"/>
    <w:rsid w:val="0050744D"/>
    <w:rsid w:val="005075A7"/>
    <w:rsid w:val="00507CE0"/>
    <w:rsid w:val="00510CCA"/>
    <w:rsid w:val="00510DF2"/>
    <w:rsid w:val="00511BF4"/>
    <w:rsid w:val="005123D0"/>
    <w:rsid w:val="005125DA"/>
    <w:rsid w:val="00512C34"/>
    <w:rsid w:val="00512FED"/>
    <w:rsid w:val="0051323D"/>
    <w:rsid w:val="00513357"/>
    <w:rsid w:val="00513618"/>
    <w:rsid w:val="00513669"/>
    <w:rsid w:val="00513A07"/>
    <w:rsid w:val="00514624"/>
    <w:rsid w:val="0051482F"/>
    <w:rsid w:val="00514B2E"/>
    <w:rsid w:val="00514E63"/>
    <w:rsid w:val="0051527B"/>
    <w:rsid w:val="0051544C"/>
    <w:rsid w:val="00515453"/>
    <w:rsid w:val="00515935"/>
    <w:rsid w:val="005161A0"/>
    <w:rsid w:val="00516ACF"/>
    <w:rsid w:val="00516DAB"/>
    <w:rsid w:val="005170FF"/>
    <w:rsid w:val="005171A5"/>
    <w:rsid w:val="00517632"/>
    <w:rsid w:val="005178FC"/>
    <w:rsid w:val="00517A12"/>
    <w:rsid w:val="00517A1F"/>
    <w:rsid w:val="00517C0E"/>
    <w:rsid w:val="00517C33"/>
    <w:rsid w:val="005200AE"/>
    <w:rsid w:val="005201F2"/>
    <w:rsid w:val="00520796"/>
    <w:rsid w:val="005215C3"/>
    <w:rsid w:val="00521933"/>
    <w:rsid w:val="00521D94"/>
    <w:rsid w:val="00521E1E"/>
    <w:rsid w:val="005223B3"/>
    <w:rsid w:val="0052267D"/>
    <w:rsid w:val="00522BB3"/>
    <w:rsid w:val="00522F35"/>
    <w:rsid w:val="00522FB2"/>
    <w:rsid w:val="00523278"/>
    <w:rsid w:val="0052347D"/>
    <w:rsid w:val="005237E9"/>
    <w:rsid w:val="00523A35"/>
    <w:rsid w:val="00523D80"/>
    <w:rsid w:val="005242CC"/>
    <w:rsid w:val="00524D3E"/>
    <w:rsid w:val="00524F14"/>
    <w:rsid w:val="00524F71"/>
    <w:rsid w:val="005250BE"/>
    <w:rsid w:val="005250C2"/>
    <w:rsid w:val="005260E2"/>
    <w:rsid w:val="0052783D"/>
    <w:rsid w:val="00527848"/>
    <w:rsid w:val="005301AD"/>
    <w:rsid w:val="00530E6F"/>
    <w:rsid w:val="00530EAF"/>
    <w:rsid w:val="00531549"/>
    <w:rsid w:val="005319C4"/>
    <w:rsid w:val="00531D23"/>
    <w:rsid w:val="00531D89"/>
    <w:rsid w:val="005321B6"/>
    <w:rsid w:val="005322A9"/>
    <w:rsid w:val="00532C28"/>
    <w:rsid w:val="0053338B"/>
    <w:rsid w:val="00533D9A"/>
    <w:rsid w:val="005340A6"/>
    <w:rsid w:val="005340E7"/>
    <w:rsid w:val="0053455C"/>
    <w:rsid w:val="00534A60"/>
    <w:rsid w:val="00534CED"/>
    <w:rsid w:val="0053505F"/>
    <w:rsid w:val="00535411"/>
    <w:rsid w:val="005379A7"/>
    <w:rsid w:val="0054080D"/>
    <w:rsid w:val="00540AF3"/>
    <w:rsid w:val="00541576"/>
    <w:rsid w:val="0054161B"/>
    <w:rsid w:val="00541A47"/>
    <w:rsid w:val="00541A72"/>
    <w:rsid w:val="0054218D"/>
    <w:rsid w:val="005423AC"/>
    <w:rsid w:val="00542F5E"/>
    <w:rsid w:val="00543134"/>
    <w:rsid w:val="005432F4"/>
    <w:rsid w:val="005434C7"/>
    <w:rsid w:val="00543C4E"/>
    <w:rsid w:val="00543FB9"/>
    <w:rsid w:val="00543FCF"/>
    <w:rsid w:val="00544316"/>
    <w:rsid w:val="00544B13"/>
    <w:rsid w:val="00545580"/>
    <w:rsid w:val="00545D68"/>
    <w:rsid w:val="00545F8D"/>
    <w:rsid w:val="005462E3"/>
    <w:rsid w:val="00546353"/>
    <w:rsid w:val="0054667F"/>
    <w:rsid w:val="00546BC7"/>
    <w:rsid w:val="00546DCB"/>
    <w:rsid w:val="005473A1"/>
    <w:rsid w:val="005473D4"/>
    <w:rsid w:val="00547495"/>
    <w:rsid w:val="005474CF"/>
    <w:rsid w:val="0054782F"/>
    <w:rsid w:val="00547CB2"/>
    <w:rsid w:val="005509DB"/>
    <w:rsid w:val="00550B8A"/>
    <w:rsid w:val="00550C24"/>
    <w:rsid w:val="005511B1"/>
    <w:rsid w:val="0055214F"/>
    <w:rsid w:val="0055221F"/>
    <w:rsid w:val="0055229E"/>
    <w:rsid w:val="00552654"/>
    <w:rsid w:val="005528DF"/>
    <w:rsid w:val="00552C6E"/>
    <w:rsid w:val="00553770"/>
    <w:rsid w:val="005538AC"/>
    <w:rsid w:val="00553D3B"/>
    <w:rsid w:val="005540E8"/>
    <w:rsid w:val="0055482A"/>
    <w:rsid w:val="00555157"/>
    <w:rsid w:val="0055520C"/>
    <w:rsid w:val="005556A2"/>
    <w:rsid w:val="005559E5"/>
    <w:rsid w:val="00555EDF"/>
    <w:rsid w:val="00555F77"/>
    <w:rsid w:val="005563F9"/>
    <w:rsid w:val="00557086"/>
    <w:rsid w:val="00557B07"/>
    <w:rsid w:val="00557C9C"/>
    <w:rsid w:val="00560059"/>
    <w:rsid w:val="00560992"/>
    <w:rsid w:val="00560BA0"/>
    <w:rsid w:val="00560E06"/>
    <w:rsid w:val="00561060"/>
    <w:rsid w:val="005617C9"/>
    <w:rsid w:val="00561EC1"/>
    <w:rsid w:val="00562729"/>
    <w:rsid w:val="00562944"/>
    <w:rsid w:val="00563069"/>
    <w:rsid w:val="005633F6"/>
    <w:rsid w:val="0056348E"/>
    <w:rsid w:val="00563512"/>
    <w:rsid w:val="00564C66"/>
    <w:rsid w:val="00564F80"/>
    <w:rsid w:val="0056539C"/>
    <w:rsid w:val="00565444"/>
    <w:rsid w:val="005654C0"/>
    <w:rsid w:val="0056563B"/>
    <w:rsid w:val="00565BB2"/>
    <w:rsid w:val="00565C89"/>
    <w:rsid w:val="0056643C"/>
    <w:rsid w:val="00566B7F"/>
    <w:rsid w:val="00566E7F"/>
    <w:rsid w:val="00570159"/>
    <w:rsid w:val="005707F8"/>
    <w:rsid w:val="0057118B"/>
    <w:rsid w:val="0057161B"/>
    <w:rsid w:val="00572115"/>
    <w:rsid w:val="0057213F"/>
    <w:rsid w:val="00572E14"/>
    <w:rsid w:val="00573080"/>
    <w:rsid w:val="005732EA"/>
    <w:rsid w:val="005734D5"/>
    <w:rsid w:val="005735AD"/>
    <w:rsid w:val="00573CDF"/>
    <w:rsid w:val="00573D42"/>
    <w:rsid w:val="00574611"/>
    <w:rsid w:val="005749B5"/>
    <w:rsid w:val="00574A0F"/>
    <w:rsid w:val="00574B47"/>
    <w:rsid w:val="00575241"/>
    <w:rsid w:val="005754FE"/>
    <w:rsid w:val="005755C9"/>
    <w:rsid w:val="00575E11"/>
    <w:rsid w:val="00575E74"/>
    <w:rsid w:val="00575EE3"/>
    <w:rsid w:val="00576E93"/>
    <w:rsid w:val="00576F7A"/>
    <w:rsid w:val="00577291"/>
    <w:rsid w:val="005772A9"/>
    <w:rsid w:val="00577711"/>
    <w:rsid w:val="00577B93"/>
    <w:rsid w:val="0058029F"/>
    <w:rsid w:val="00580306"/>
    <w:rsid w:val="005809B5"/>
    <w:rsid w:val="00580F56"/>
    <w:rsid w:val="00581032"/>
    <w:rsid w:val="0058138E"/>
    <w:rsid w:val="00581539"/>
    <w:rsid w:val="00581A14"/>
    <w:rsid w:val="00581AAF"/>
    <w:rsid w:val="0058259E"/>
    <w:rsid w:val="0058283A"/>
    <w:rsid w:val="005829A6"/>
    <w:rsid w:val="00582D1C"/>
    <w:rsid w:val="00583929"/>
    <w:rsid w:val="00583CF9"/>
    <w:rsid w:val="005840F8"/>
    <w:rsid w:val="00584A1C"/>
    <w:rsid w:val="005852B9"/>
    <w:rsid w:val="00585457"/>
    <w:rsid w:val="00585766"/>
    <w:rsid w:val="00585B0F"/>
    <w:rsid w:val="00585BC0"/>
    <w:rsid w:val="005861B9"/>
    <w:rsid w:val="0058626E"/>
    <w:rsid w:val="005862DA"/>
    <w:rsid w:val="00586441"/>
    <w:rsid w:val="005865AD"/>
    <w:rsid w:val="005865DE"/>
    <w:rsid w:val="005867B8"/>
    <w:rsid w:val="00586ABA"/>
    <w:rsid w:val="0058753F"/>
    <w:rsid w:val="00587C64"/>
    <w:rsid w:val="005909E0"/>
    <w:rsid w:val="00590BAE"/>
    <w:rsid w:val="005912A0"/>
    <w:rsid w:val="0059192C"/>
    <w:rsid w:val="00591A8D"/>
    <w:rsid w:val="00592479"/>
    <w:rsid w:val="00592707"/>
    <w:rsid w:val="005927C1"/>
    <w:rsid w:val="00592D92"/>
    <w:rsid w:val="0059334C"/>
    <w:rsid w:val="005937ED"/>
    <w:rsid w:val="00593DD6"/>
    <w:rsid w:val="00594653"/>
    <w:rsid w:val="00596934"/>
    <w:rsid w:val="00597128"/>
    <w:rsid w:val="005977F1"/>
    <w:rsid w:val="00597AC2"/>
    <w:rsid w:val="00597F53"/>
    <w:rsid w:val="005A0896"/>
    <w:rsid w:val="005A0990"/>
    <w:rsid w:val="005A1437"/>
    <w:rsid w:val="005A2414"/>
    <w:rsid w:val="005A2674"/>
    <w:rsid w:val="005A2A77"/>
    <w:rsid w:val="005A356F"/>
    <w:rsid w:val="005A3F43"/>
    <w:rsid w:val="005A4246"/>
    <w:rsid w:val="005A468A"/>
    <w:rsid w:val="005A4B77"/>
    <w:rsid w:val="005A5446"/>
    <w:rsid w:val="005A58B4"/>
    <w:rsid w:val="005A5B89"/>
    <w:rsid w:val="005A7402"/>
    <w:rsid w:val="005A76CD"/>
    <w:rsid w:val="005B0428"/>
    <w:rsid w:val="005B0506"/>
    <w:rsid w:val="005B0F57"/>
    <w:rsid w:val="005B0FB2"/>
    <w:rsid w:val="005B10A8"/>
    <w:rsid w:val="005B125A"/>
    <w:rsid w:val="005B1578"/>
    <w:rsid w:val="005B16DD"/>
    <w:rsid w:val="005B17A9"/>
    <w:rsid w:val="005B1C92"/>
    <w:rsid w:val="005B1E0F"/>
    <w:rsid w:val="005B294D"/>
    <w:rsid w:val="005B33F5"/>
    <w:rsid w:val="005B34C0"/>
    <w:rsid w:val="005B35AB"/>
    <w:rsid w:val="005B40EA"/>
    <w:rsid w:val="005B4286"/>
    <w:rsid w:val="005B459C"/>
    <w:rsid w:val="005B45C5"/>
    <w:rsid w:val="005B4701"/>
    <w:rsid w:val="005B4A00"/>
    <w:rsid w:val="005B4B2B"/>
    <w:rsid w:val="005B4B9D"/>
    <w:rsid w:val="005B537B"/>
    <w:rsid w:val="005B5801"/>
    <w:rsid w:val="005B5840"/>
    <w:rsid w:val="005B5E7C"/>
    <w:rsid w:val="005B627F"/>
    <w:rsid w:val="005B62EF"/>
    <w:rsid w:val="005B63A0"/>
    <w:rsid w:val="005B6585"/>
    <w:rsid w:val="005B677E"/>
    <w:rsid w:val="005B6F5D"/>
    <w:rsid w:val="005B762D"/>
    <w:rsid w:val="005B7A1C"/>
    <w:rsid w:val="005B7C29"/>
    <w:rsid w:val="005B7CBC"/>
    <w:rsid w:val="005C0AA0"/>
    <w:rsid w:val="005C0E70"/>
    <w:rsid w:val="005C0E8F"/>
    <w:rsid w:val="005C0F20"/>
    <w:rsid w:val="005C113C"/>
    <w:rsid w:val="005C1224"/>
    <w:rsid w:val="005C1398"/>
    <w:rsid w:val="005C1997"/>
    <w:rsid w:val="005C1A57"/>
    <w:rsid w:val="005C2AAD"/>
    <w:rsid w:val="005C2ADE"/>
    <w:rsid w:val="005C3176"/>
    <w:rsid w:val="005C3298"/>
    <w:rsid w:val="005C3C20"/>
    <w:rsid w:val="005C4256"/>
    <w:rsid w:val="005C4259"/>
    <w:rsid w:val="005C4A20"/>
    <w:rsid w:val="005C55F6"/>
    <w:rsid w:val="005C5A1A"/>
    <w:rsid w:val="005C5CF1"/>
    <w:rsid w:val="005C5DCD"/>
    <w:rsid w:val="005C5DFC"/>
    <w:rsid w:val="005C5EF2"/>
    <w:rsid w:val="005C6B86"/>
    <w:rsid w:val="005C6F5F"/>
    <w:rsid w:val="005C75D4"/>
    <w:rsid w:val="005C76C7"/>
    <w:rsid w:val="005C7922"/>
    <w:rsid w:val="005C7B53"/>
    <w:rsid w:val="005D04B3"/>
    <w:rsid w:val="005D096F"/>
    <w:rsid w:val="005D0F71"/>
    <w:rsid w:val="005D1409"/>
    <w:rsid w:val="005D1A55"/>
    <w:rsid w:val="005D2931"/>
    <w:rsid w:val="005D2DB0"/>
    <w:rsid w:val="005D2E2B"/>
    <w:rsid w:val="005D2E53"/>
    <w:rsid w:val="005D328F"/>
    <w:rsid w:val="005D38A9"/>
    <w:rsid w:val="005D438D"/>
    <w:rsid w:val="005D4416"/>
    <w:rsid w:val="005D4981"/>
    <w:rsid w:val="005D4ED9"/>
    <w:rsid w:val="005D5FD6"/>
    <w:rsid w:val="005D69DA"/>
    <w:rsid w:val="005D6CDC"/>
    <w:rsid w:val="005D73D6"/>
    <w:rsid w:val="005D76B4"/>
    <w:rsid w:val="005D79EF"/>
    <w:rsid w:val="005E00C4"/>
    <w:rsid w:val="005E0F5E"/>
    <w:rsid w:val="005E0F7A"/>
    <w:rsid w:val="005E1DE1"/>
    <w:rsid w:val="005E1F21"/>
    <w:rsid w:val="005E2C21"/>
    <w:rsid w:val="005E41EB"/>
    <w:rsid w:val="005E4ACA"/>
    <w:rsid w:val="005E4D6C"/>
    <w:rsid w:val="005E4E2C"/>
    <w:rsid w:val="005E57C5"/>
    <w:rsid w:val="005E5F6A"/>
    <w:rsid w:val="005E640C"/>
    <w:rsid w:val="005E64EF"/>
    <w:rsid w:val="005E7266"/>
    <w:rsid w:val="005E7466"/>
    <w:rsid w:val="005E7734"/>
    <w:rsid w:val="005E7794"/>
    <w:rsid w:val="005E7A01"/>
    <w:rsid w:val="005E7ABB"/>
    <w:rsid w:val="005E7B4F"/>
    <w:rsid w:val="005F00A9"/>
    <w:rsid w:val="005F0B62"/>
    <w:rsid w:val="005F0D77"/>
    <w:rsid w:val="005F14E1"/>
    <w:rsid w:val="005F17FF"/>
    <w:rsid w:val="005F1A71"/>
    <w:rsid w:val="005F2039"/>
    <w:rsid w:val="005F2A38"/>
    <w:rsid w:val="005F34E6"/>
    <w:rsid w:val="005F38CF"/>
    <w:rsid w:val="005F3C6A"/>
    <w:rsid w:val="005F3E86"/>
    <w:rsid w:val="005F4495"/>
    <w:rsid w:val="005F4D0A"/>
    <w:rsid w:val="005F512E"/>
    <w:rsid w:val="005F53C4"/>
    <w:rsid w:val="005F578F"/>
    <w:rsid w:val="005F5DDB"/>
    <w:rsid w:val="005F61CD"/>
    <w:rsid w:val="005F63BD"/>
    <w:rsid w:val="005F6856"/>
    <w:rsid w:val="005F7038"/>
    <w:rsid w:val="005F725C"/>
    <w:rsid w:val="005F7D9C"/>
    <w:rsid w:val="0060015C"/>
    <w:rsid w:val="0060016E"/>
    <w:rsid w:val="00600698"/>
    <w:rsid w:val="00601320"/>
    <w:rsid w:val="00601A61"/>
    <w:rsid w:val="00601BBB"/>
    <w:rsid w:val="00601CB5"/>
    <w:rsid w:val="006021B7"/>
    <w:rsid w:val="00602D24"/>
    <w:rsid w:val="00603102"/>
    <w:rsid w:val="0060336C"/>
    <w:rsid w:val="00603A65"/>
    <w:rsid w:val="006040AC"/>
    <w:rsid w:val="006040CB"/>
    <w:rsid w:val="006044D7"/>
    <w:rsid w:val="00605A61"/>
    <w:rsid w:val="00605A73"/>
    <w:rsid w:val="00605EBE"/>
    <w:rsid w:val="006070ED"/>
    <w:rsid w:val="0060763B"/>
    <w:rsid w:val="00607A74"/>
    <w:rsid w:val="00607CA0"/>
    <w:rsid w:val="00607CF8"/>
    <w:rsid w:val="00607E7E"/>
    <w:rsid w:val="006101DC"/>
    <w:rsid w:val="006104F0"/>
    <w:rsid w:val="0061071E"/>
    <w:rsid w:val="00610728"/>
    <w:rsid w:val="00610873"/>
    <w:rsid w:val="00610948"/>
    <w:rsid w:val="00610CFA"/>
    <w:rsid w:val="00611188"/>
    <w:rsid w:val="006113B6"/>
    <w:rsid w:val="006119B9"/>
    <w:rsid w:val="00611AB0"/>
    <w:rsid w:val="006121DA"/>
    <w:rsid w:val="0061229C"/>
    <w:rsid w:val="00612512"/>
    <w:rsid w:val="00612561"/>
    <w:rsid w:val="00612C47"/>
    <w:rsid w:val="006141B5"/>
    <w:rsid w:val="00614498"/>
    <w:rsid w:val="006153C4"/>
    <w:rsid w:val="006156CC"/>
    <w:rsid w:val="00615D6B"/>
    <w:rsid w:val="00615DCD"/>
    <w:rsid w:val="00615F52"/>
    <w:rsid w:val="0061611D"/>
    <w:rsid w:val="00616D83"/>
    <w:rsid w:val="0061725A"/>
    <w:rsid w:val="006174BA"/>
    <w:rsid w:val="006179C5"/>
    <w:rsid w:val="00617C4F"/>
    <w:rsid w:val="00620341"/>
    <w:rsid w:val="0062070C"/>
    <w:rsid w:val="00620727"/>
    <w:rsid w:val="00620955"/>
    <w:rsid w:val="00620BCE"/>
    <w:rsid w:val="00620CA2"/>
    <w:rsid w:val="00620F5C"/>
    <w:rsid w:val="00621F86"/>
    <w:rsid w:val="0062243C"/>
    <w:rsid w:val="006224BB"/>
    <w:rsid w:val="00622BAC"/>
    <w:rsid w:val="006237B9"/>
    <w:rsid w:val="00624BCF"/>
    <w:rsid w:val="006250B8"/>
    <w:rsid w:val="006253BB"/>
    <w:rsid w:val="0062558F"/>
    <w:rsid w:val="00625A07"/>
    <w:rsid w:val="00625A0F"/>
    <w:rsid w:val="00625DB7"/>
    <w:rsid w:val="00626034"/>
    <w:rsid w:val="0062639C"/>
    <w:rsid w:val="00626CB9"/>
    <w:rsid w:val="00626F7D"/>
    <w:rsid w:val="00626F88"/>
    <w:rsid w:val="006272AB"/>
    <w:rsid w:val="0062761F"/>
    <w:rsid w:val="00627C7B"/>
    <w:rsid w:val="00627E26"/>
    <w:rsid w:val="00630259"/>
    <w:rsid w:val="00630933"/>
    <w:rsid w:val="00630B83"/>
    <w:rsid w:val="00630CCC"/>
    <w:rsid w:val="00630DAB"/>
    <w:rsid w:val="00630EB6"/>
    <w:rsid w:val="00631000"/>
    <w:rsid w:val="0063134C"/>
    <w:rsid w:val="0063167B"/>
    <w:rsid w:val="00631B03"/>
    <w:rsid w:val="00631C4C"/>
    <w:rsid w:val="00632B5F"/>
    <w:rsid w:val="00632C17"/>
    <w:rsid w:val="00632EE2"/>
    <w:rsid w:val="006333BB"/>
    <w:rsid w:val="006333D5"/>
    <w:rsid w:val="00633428"/>
    <w:rsid w:val="00633A66"/>
    <w:rsid w:val="00633DDC"/>
    <w:rsid w:val="00634010"/>
    <w:rsid w:val="006344C7"/>
    <w:rsid w:val="0063494F"/>
    <w:rsid w:val="00634F15"/>
    <w:rsid w:val="00635220"/>
    <w:rsid w:val="00635BD3"/>
    <w:rsid w:val="00635F63"/>
    <w:rsid w:val="006361F4"/>
    <w:rsid w:val="006366C3"/>
    <w:rsid w:val="00636DD8"/>
    <w:rsid w:val="00636E94"/>
    <w:rsid w:val="00637766"/>
    <w:rsid w:val="006377DD"/>
    <w:rsid w:val="006378D3"/>
    <w:rsid w:val="00637C1F"/>
    <w:rsid w:val="00637DD5"/>
    <w:rsid w:val="006406C7"/>
    <w:rsid w:val="00641603"/>
    <w:rsid w:val="0064163C"/>
    <w:rsid w:val="006418EF"/>
    <w:rsid w:val="00641B33"/>
    <w:rsid w:val="00641B3D"/>
    <w:rsid w:val="00641BCC"/>
    <w:rsid w:val="00641CA3"/>
    <w:rsid w:val="006424A9"/>
    <w:rsid w:val="006426F2"/>
    <w:rsid w:val="006437E0"/>
    <w:rsid w:val="00643F0D"/>
    <w:rsid w:val="00643FE7"/>
    <w:rsid w:val="00643FEF"/>
    <w:rsid w:val="006440B2"/>
    <w:rsid w:val="00645069"/>
    <w:rsid w:val="006461EF"/>
    <w:rsid w:val="0064644E"/>
    <w:rsid w:val="0064658C"/>
    <w:rsid w:val="006467A0"/>
    <w:rsid w:val="006469D5"/>
    <w:rsid w:val="00646BB6"/>
    <w:rsid w:val="006471C3"/>
    <w:rsid w:val="00647624"/>
    <w:rsid w:val="0064789D"/>
    <w:rsid w:val="006502FE"/>
    <w:rsid w:val="006509D7"/>
    <w:rsid w:val="00650EEC"/>
    <w:rsid w:val="00651179"/>
    <w:rsid w:val="00651289"/>
    <w:rsid w:val="00651313"/>
    <w:rsid w:val="006513C5"/>
    <w:rsid w:val="00651887"/>
    <w:rsid w:val="006518C5"/>
    <w:rsid w:val="00651E4F"/>
    <w:rsid w:val="00652060"/>
    <w:rsid w:val="00652BC9"/>
    <w:rsid w:val="0065301E"/>
    <w:rsid w:val="00653284"/>
    <w:rsid w:val="00654769"/>
    <w:rsid w:val="00654A8B"/>
    <w:rsid w:val="00654AFD"/>
    <w:rsid w:val="00655421"/>
    <w:rsid w:val="0065549B"/>
    <w:rsid w:val="0065610F"/>
    <w:rsid w:val="006564E9"/>
    <w:rsid w:val="00656615"/>
    <w:rsid w:val="00656C3F"/>
    <w:rsid w:val="00657120"/>
    <w:rsid w:val="0065728B"/>
    <w:rsid w:val="006579FB"/>
    <w:rsid w:val="00657F55"/>
    <w:rsid w:val="0066007E"/>
    <w:rsid w:val="00660101"/>
    <w:rsid w:val="00660747"/>
    <w:rsid w:val="00660902"/>
    <w:rsid w:val="00660DC7"/>
    <w:rsid w:val="0066139F"/>
    <w:rsid w:val="00661873"/>
    <w:rsid w:val="00661AC4"/>
    <w:rsid w:val="00661CFD"/>
    <w:rsid w:val="006626AF"/>
    <w:rsid w:val="00662851"/>
    <w:rsid w:val="00662BB5"/>
    <w:rsid w:val="00662CCA"/>
    <w:rsid w:val="006633FD"/>
    <w:rsid w:val="0066372A"/>
    <w:rsid w:val="00663FB5"/>
    <w:rsid w:val="006643A3"/>
    <w:rsid w:val="00664481"/>
    <w:rsid w:val="0066537F"/>
    <w:rsid w:val="00665980"/>
    <w:rsid w:val="00665D73"/>
    <w:rsid w:val="00666276"/>
    <w:rsid w:val="00666BB2"/>
    <w:rsid w:val="00666C58"/>
    <w:rsid w:val="0066727C"/>
    <w:rsid w:val="0066747C"/>
    <w:rsid w:val="0066760D"/>
    <w:rsid w:val="00667662"/>
    <w:rsid w:val="00667990"/>
    <w:rsid w:val="00667B25"/>
    <w:rsid w:val="00667C87"/>
    <w:rsid w:val="00667CE4"/>
    <w:rsid w:val="00667EEA"/>
    <w:rsid w:val="00667F36"/>
    <w:rsid w:val="00667F4B"/>
    <w:rsid w:val="00670074"/>
    <w:rsid w:val="0067024C"/>
    <w:rsid w:val="0067030A"/>
    <w:rsid w:val="00670838"/>
    <w:rsid w:val="006714C2"/>
    <w:rsid w:val="006714C3"/>
    <w:rsid w:val="0067181A"/>
    <w:rsid w:val="00672DA3"/>
    <w:rsid w:val="006731B3"/>
    <w:rsid w:val="006733AF"/>
    <w:rsid w:val="006737C8"/>
    <w:rsid w:val="00673AB2"/>
    <w:rsid w:val="00673C5E"/>
    <w:rsid w:val="00673E84"/>
    <w:rsid w:val="00674334"/>
    <w:rsid w:val="0067457B"/>
    <w:rsid w:val="00674633"/>
    <w:rsid w:val="006747AE"/>
    <w:rsid w:val="0067536C"/>
    <w:rsid w:val="0067542F"/>
    <w:rsid w:val="00675BC4"/>
    <w:rsid w:val="00675C8F"/>
    <w:rsid w:val="0067606B"/>
    <w:rsid w:val="006766F8"/>
    <w:rsid w:val="00676836"/>
    <w:rsid w:val="006770E5"/>
    <w:rsid w:val="006776B0"/>
    <w:rsid w:val="006776ED"/>
    <w:rsid w:val="006778F0"/>
    <w:rsid w:val="00677C9B"/>
    <w:rsid w:val="00680157"/>
    <w:rsid w:val="0068049D"/>
    <w:rsid w:val="0068059F"/>
    <w:rsid w:val="006807C8"/>
    <w:rsid w:val="006808DA"/>
    <w:rsid w:val="00680EED"/>
    <w:rsid w:val="00681DED"/>
    <w:rsid w:val="006827D6"/>
    <w:rsid w:val="006827DE"/>
    <w:rsid w:val="0068299D"/>
    <w:rsid w:val="00682A48"/>
    <w:rsid w:val="00682B0F"/>
    <w:rsid w:val="00682BBB"/>
    <w:rsid w:val="00682F75"/>
    <w:rsid w:val="00683514"/>
    <w:rsid w:val="006836CB"/>
    <w:rsid w:val="006836CC"/>
    <w:rsid w:val="00683869"/>
    <w:rsid w:val="00683BD3"/>
    <w:rsid w:val="00683FEA"/>
    <w:rsid w:val="0068426B"/>
    <w:rsid w:val="00684291"/>
    <w:rsid w:val="00684642"/>
    <w:rsid w:val="0068499E"/>
    <w:rsid w:val="00685444"/>
    <w:rsid w:val="006859C9"/>
    <w:rsid w:val="00685B00"/>
    <w:rsid w:val="00685B8F"/>
    <w:rsid w:val="00685C1A"/>
    <w:rsid w:val="006860C1"/>
    <w:rsid w:val="00687747"/>
    <w:rsid w:val="00687AB4"/>
    <w:rsid w:val="00687BC2"/>
    <w:rsid w:val="00687C94"/>
    <w:rsid w:val="00687E1C"/>
    <w:rsid w:val="00690435"/>
    <w:rsid w:val="006904D3"/>
    <w:rsid w:val="006905A4"/>
    <w:rsid w:val="00690DB1"/>
    <w:rsid w:val="00690E60"/>
    <w:rsid w:val="0069197E"/>
    <w:rsid w:val="006921D8"/>
    <w:rsid w:val="00692BC5"/>
    <w:rsid w:val="00693A40"/>
    <w:rsid w:val="00693B89"/>
    <w:rsid w:val="006941D4"/>
    <w:rsid w:val="00694B77"/>
    <w:rsid w:val="0069563B"/>
    <w:rsid w:val="0069568C"/>
    <w:rsid w:val="00695816"/>
    <w:rsid w:val="00695900"/>
    <w:rsid w:val="00695BDF"/>
    <w:rsid w:val="00695E0A"/>
    <w:rsid w:val="00696049"/>
    <w:rsid w:val="006961E2"/>
    <w:rsid w:val="00696A00"/>
    <w:rsid w:val="00696B9F"/>
    <w:rsid w:val="006971F5"/>
    <w:rsid w:val="00697D52"/>
    <w:rsid w:val="00697E6A"/>
    <w:rsid w:val="00697E81"/>
    <w:rsid w:val="00697E99"/>
    <w:rsid w:val="006A0094"/>
    <w:rsid w:val="006A14CC"/>
    <w:rsid w:val="006A18DD"/>
    <w:rsid w:val="006A1B0E"/>
    <w:rsid w:val="006A1B37"/>
    <w:rsid w:val="006A1C8F"/>
    <w:rsid w:val="006A2695"/>
    <w:rsid w:val="006A270E"/>
    <w:rsid w:val="006A27E1"/>
    <w:rsid w:val="006A2C47"/>
    <w:rsid w:val="006A2F21"/>
    <w:rsid w:val="006A3427"/>
    <w:rsid w:val="006A3698"/>
    <w:rsid w:val="006A3ED8"/>
    <w:rsid w:val="006A49F4"/>
    <w:rsid w:val="006A5902"/>
    <w:rsid w:val="006A5B1C"/>
    <w:rsid w:val="006A65C6"/>
    <w:rsid w:val="006A6B3F"/>
    <w:rsid w:val="006A6E7D"/>
    <w:rsid w:val="006A6FFE"/>
    <w:rsid w:val="006A708F"/>
    <w:rsid w:val="006A7ADD"/>
    <w:rsid w:val="006A7D03"/>
    <w:rsid w:val="006A7E31"/>
    <w:rsid w:val="006B016E"/>
    <w:rsid w:val="006B07A6"/>
    <w:rsid w:val="006B07D2"/>
    <w:rsid w:val="006B0809"/>
    <w:rsid w:val="006B0B2F"/>
    <w:rsid w:val="006B0C5B"/>
    <w:rsid w:val="006B105C"/>
    <w:rsid w:val="006B1627"/>
    <w:rsid w:val="006B1C94"/>
    <w:rsid w:val="006B2356"/>
    <w:rsid w:val="006B243E"/>
    <w:rsid w:val="006B28E3"/>
    <w:rsid w:val="006B2F26"/>
    <w:rsid w:val="006B32DD"/>
    <w:rsid w:val="006B3681"/>
    <w:rsid w:val="006B3754"/>
    <w:rsid w:val="006B39CE"/>
    <w:rsid w:val="006B3B4D"/>
    <w:rsid w:val="006B3E7C"/>
    <w:rsid w:val="006B3FBF"/>
    <w:rsid w:val="006B4242"/>
    <w:rsid w:val="006B4CF1"/>
    <w:rsid w:val="006B586E"/>
    <w:rsid w:val="006B6287"/>
    <w:rsid w:val="006B640E"/>
    <w:rsid w:val="006B673D"/>
    <w:rsid w:val="006B6ACF"/>
    <w:rsid w:val="006B7038"/>
    <w:rsid w:val="006B73BF"/>
    <w:rsid w:val="006B7CE8"/>
    <w:rsid w:val="006B7D5B"/>
    <w:rsid w:val="006B7FD2"/>
    <w:rsid w:val="006C0113"/>
    <w:rsid w:val="006C01F9"/>
    <w:rsid w:val="006C0369"/>
    <w:rsid w:val="006C0407"/>
    <w:rsid w:val="006C0B2E"/>
    <w:rsid w:val="006C0B66"/>
    <w:rsid w:val="006C0C19"/>
    <w:rsid w:val="006C0EDD"/>
    <w:rsid w:val="006C19BE"/>
    <w:rsid w:val="006C1B1B"/>
    <w:rsid w:val="006C1C84"/>
    <w:rsid w:val="006C2077"/>
    <w:rsid w:val="006C231B"/>
    <w:rsid w:val="006C2465"/>
    <w:rsid w:val="006C2815"/>
    <w:rsid w:val="006C2A15"/>
    <w:rsid w:val="006C2BC8"/>
    <w:rsid w:val="006C2CFC"/>
    <w:rsid w:val="006C2D08"/>
    <w:rsid w:val="006C2D61"/>
    <w:rsid w:val="006C33B0"/>
    <w:rsid w:val="006C3739"/>
    <w:rsid w:val="006C389D"/>
    <w:rsid w:val="006C3C42"/>
    <w:rsid w:val="006C3F9D"/>
    <w:rsid w:val="006C41D3"/>
    <w:rsid w:val="006C43F7"/>
    <w:rsid w:val="006C4A69"/>
    <w:rsid w:val="006C4F56"/>
    <w:rsid w:val="006C5109"/>
    <w:rsid w:val="006C5391"/>
    <w:rsid w:val="006C5B94"/>
    <w:rsid w:val="006C6B35"/>
    <w:rsid w:val="006C6B8F"/>
    <w:rsid w:val="006C6D1C"/>
    <w:rsid w:val="006C7C28"/>
    <w:rsid w:val="006C7F10"/>
    <w:rsid w:val="006D033F"/>
    <w:rsid w:val="006D03D2"/>
    <w:rsid w:val="006D051E"/>
    <w:rsid w:val="006D0C4B"/>
    <w:rsid w:val="006D1063"/>
    <w:rsid w:val="006D1512"/>
    <w:rsid w:val="006D17AE"/>
    <w:rsid w:val="006D19D7"/>
    <w:rsid w:val="006D1C0C"/>
    <w:rsid w:val="006D218C"/>
    <w:rsid w:val="006D25B9"/>
    <w:rsid w:val="006D271F"/>
    <w:rsid w:val="006D2FF0"/>
    <w:rsid w:val="006D32CA"/>
    <w:rsid w:val="006D32E8"/>
    <w:rsid w:val="006D3608"/>
    <w:rsid w:val="006D376F"/>
    <w:rsid w:val="006D3869"/>
    <w:rsid w:val="006D3AA0"/>
    <w:rsid w:val="006D3EFC"/>
    <w:rsid w:val="006D4582"/>
    <w:rsid w:val="006D48A8"/>
    <w:rsid w:val="006D4F4A"/>
    <w:rsid w:val="006D55D2"/>
    <w:rsid w:val="006D5691"/>
    <w:rsid w:val="006D5BD0"/>
    <w:rsid w:val="006D63D3"/>
    <w:rsid w:val="006D660B"/>
    <w:rsid w:val="006D665C"/>
    <w:rsid w:val="006D69D3"/>
    <w:rsid w:val="006D6F1A"/>
    <w:rsid w:val="006D733D"/>
    <w:rsid w:val="006D7E08"/>
    <w:rsid w:val="006D7E58"/>
    <w:rsid w:val="006E0758"/>
    <w:rsid w:val="006E1138"/>
    <w:rsid w:val="006E1500"/>
    <w:rsid w:val="006E19AD"/>
    <w:rsid w:val="006E22D5"/>
    <w:rsid w:val="006E233D"/>
    <w:rsid w:val="006E288C"/>
    <w:rsid w:val="006E2E8F"/>
    <w:rsid w:val="006E33B7"/>
    <w:rsid w:val="006E3B39"/>
    <w:rsid w:val="006E3C77"/>
    <w:rsid w:val="006E3DE9"/>
    <w:rsid w:val="006E40FB"/>
    <w:rsid w:val="006E42E5"/>
    <w:rsid w:val="006E44F0"/>
    <w:rsid w:val="006E4D22"/>
    <w:rsid w:val="006E4E4B"/>
    <w:rsid w:val="006E4EFB"/>
    <w:rsid w:val="006E5275"/>
    <w:rsid w:val="006E5290"/>
    <w:rsid w:val="006E5452"/>
    <w:rsid w:val="006E5C1C"/>
    <w:rsid w:val="006E66A2"/>
    <w:rsid w:val="006E68DD"/>
    <w:rsid w:val="006E7211"/>
    <w:rsid w:val="006E7928"/>
    <w:rsid w:val="006F03E1"/>
    <w:rsid w:val="006F03F0"/>
    <w:rsid w:val="006F1A78"/>
    <w:rsid w:val="006F1B26"/>
    <w:rsid w:val="006F1BB5"/>
    <w:rsid w:val="006F2606"/>
    <w:rsid w:val="006F2C07"/>
    <w:rsid w:val="006F30BF"/>
    <w:rsid w:val="006F347C"/>
    <w:rsid w:val="006F3821"/>
    <w:rsid w:val="006F3EA2"/>
    <w:rsid w:val="006F3ED6"/>
    <w:rsid w:val="006F4589"/>
    <w:rsid w:val="006F4760"/>
    <w:rsid w:val="006F4963"/>
    <w:rsid w:val="006F5506"/>
    <w:rsid w:val="006F553D"/>
    <w:rsid w:val="006F5A81"/>
    <w:rsid w:val="006F5D80"/>
    <w:rsid w:val="006F60CD"/>
    <w:rsid w:val="006F66B2"/>
    <w:rsid w:val="006F6773"/>
    <w:rsid w:val="006F67B5"/>
    <w:rsid w:val="006F6D14"/>
    <w:rsid w:val="006F6EEE"/>
    <w:rsid w:val="006F707F"/>
    <w:rsid w:val="006F7473"/>
    <w:rsid w:val="006F750E"/>
    <w:rsid w:val="006F76B2"/>
    <w:rsid w:val="006F7AC0"/>
    <w:rsid w:val="006F7C21"/>
    <w:rsid w:val="006F7EDA"/>
    <w:rsid w:val="00700113"/>
    <w:rsid w:val="00701B5A"/>
    <w:rsid w:val="00701C8E"/>
    <w:rsid w:val="007028DB"/>
    <w:rsid w:val="00702A9F"/>
    <w:rsid w:val="007030A6"/>
    <w:rsid w:val="00703230"/>
    <w:rsid w:val="007035C1"/>
    <w:rsid w:val="0070380A"/>
    <w:rsid w:val="007039BC"/>
    <w:rsid w:val="007041C2"/>
    <w:rsid w:val="007043E8"/>
    <w:rsid w:val="007047A8"/>
    <w:rsid w:val="00704C79"/>
    <w:rsid w:val="00705117"/>
    <w:rsid w:val="0070527A"/>
    <w:rsid w:val="00705319"/>
    <w:rsid w:val="007054AF"/>
    <w:rsid w:val="00705B4D"/>
    <w:rsid w:val="00705BD2"/>
    <w:rsid w:val="00705CF9"/>
    <w:rsid w:val="00705EFC"/>
    <w:rsid w:val="00705F99"/>
    <w:rsid w:val="007066B2"/>
    <w:rsid w:val="0070671F"/>
    <w:rsid w:val="00706FAA"/>
    <w:rsid w:val="00707116"/>
    <w:rsid w:val="0070736E"/>
    <w:rsid w:val="00707617"/>
    <w:rsid w:val="007076E9"/>
    <w:rsid w:val="0070773F"/>
    <w:rsid w:val="007077B5"/>
    <w:rsid w:val="00707C58"/>
    <w:rsid w:val="007108B1"/>
    <w:rsid w:val="00710AA6"/>
    <w:rsid w:val="0071119A"/>
    <w:rsid w:val="00711215"/>
    <w:rsid w:val="00711316"/>
    <w:rsid w:val="007117BF"/>
    <w:rsid w:val="007124A5"/>
    <w:rsid w:val="00712B74"/>
    <w:rsid w:val="00712F07"/>
    <w:rsid w:val="007132DF"/>
    <w:rsid w:val="007139BC"/>
    <w:rsid w:val="00713AC6"/>
    <w:rsid w:val="00713C50"/>
    <w:rsid w:val="00713D5F"/>
    <w:rsid w:val="00713D63"/>
    <w:rsid w:val="00713F68"/>
    <w:rsid w:val="0071403C"/>
    <w:rsid w:val="00714304"/>
    <w:rsid w:val="00714CB7"/>
    <w:rsid w:val="00714F13"/>
    <w:rsid w:val="0071520C"/>
    <w:rsid w:val="007153F9"/>
    <w:rsid w:val="00715475"/>
    <w:rsid w:val="00715D75"/>
    <w:rsid w:val="007167CC"/>
    <w:rsid w:val="007169A9"/>
    <w:rsid w:val="00716A80"/>
    <w:rsid w:val="00716C88"/>
    <w:rsid w:val="00717412"/>
    <w:rsid w:val="00717548"/>
    <w:rsid w:val="00717E4A"/>
    <w:rsid w:val="00717E8E"/>
    <w:rsid w:val="00717FDD"/>
    <w:rsid w:val="00720458"/>
    <w:rsid w:val="007209C6"/>
    <w:rsid w:val="00721152"/>
    <w:rsid w:val="00721723"/>
    <w:rsid w:val="007217E7"/>
    <w:rsid w:val="00721BF0"/>
    <w:rsid w:val="00721E6C"/>
    <w:rsid w:val="0072221A"/>
    <w:rsid w:val="007225C0"/>
    <w:rsid w:val="0072260F"/>
    <w:rsid w:val="00722FB0"/>
    <w:rsid w:val="00723937"/>
    <w:rsid w:val="00723E25"/>
    <w:rsid w:val="0072440E"/>
    <w:rsid w:val="00724CC3"/>
    <w:rsid w:val="00725188"/>
    <w:rsid w:val="0072560E"/>
    <w:rsid w:val="0072567A"/>
    <w:rsid w:val="00725720"/>
    <w:rsid w:val="00725B04"/>
    <w:rsid w:val="00726220"/>
    <w:rsid w:val="007265C4"/>
    <w:rsid w:val="00726FF9"/>
    <w:rsid w:val="0072711D"/>
    <w:rsid w:val="007272AD"/>
    <w:rsid w:val="00727C3E"/>
    <w:rsid w:val="00727CDD"/>
    <w:rsid w:val="00727F7D"/>
    <w:rsid w:val="0073056F"/>
    <w:rsid w:val="00730B4D"/>
    <w:rsid w:val="00730B72"/>
    <w:rsid w:val="00730C99"/>
    <w:rsid w:val="00731227"/>
    <w:rsid w:val="00731AFD"/>
    <w:rsid w:val="00731BBC"/>
    <w:rsid w:val="00731DBF"/>
    <w:rsid w:val="007321E9"/>
    <w:rsid w:val="00732268"/>
    <w:rsid w:val="007322EB"/>
    <w:rsid w:val="0073350B"/>
    <w:rsid w:val="00733C2E"/>
    <w:rsid w:val="00733F3A"/>
    <w:rsid w:val="00733FB5"/>
    <w:rsid w:val="0073453D"/>
    <w:rsid w:val="00734B0C"/>
    <w:rsid w:val="0073590B"/>
    <w:rsid w:val="00735FA2"/>
    <w:rsid w:val="00736188"/>
    <w:rsid w:val="0073619E"/>
    <w:rsid w:val="007362B4"/>
    <w:rsid w:val="007362D6"/>
    <w:rsid w:val="0073636C"/>
    <w:rsid w:val="00736BE4"/>
    <w:rsid w:val="00736E90"/>
    <w:rsid w:val="00736F48"/>
    <w:rsid w:val="00736F65"/>
    <w:rsid w:val="0073706F"/>
    <w:rsid w:val="007371DC"/>
    <w:rsid w:val="00737CC0"/>
    <w:rsid w:val="0074001C"/>
    <w:rsid w:val="0074035E"/>
    <w:rsid w:val="00740962"/>
    <w:rsid w:val="00740AFF"/>
    <w:rsid w:val="00740D12"/>
    <w:rsid w:val="00740E0F"/>
    <w:rsid w:val="0074136C"/>
    <w:rsid w:val="00741486"/>
    <w:rsid w:val="00741927"/>
    <w:rsid w:val="0074203B"/>
    <w:rsid w:val="00742058"/>
    <w:rsid w:val="00742C89"/>
    <w:rsid w:val="007436C9"/>
    <w:rsid w:val="00743A08"/>
    <w:rsid w:val="00743B6D"/>
    <w:rsid w:val="00743D6A"/>
    <w:rsid w:val="0074414F"/>
    <w:rsid w:val="00744503"/>
    <w:rsid w:val="00744816"/>
    <w:rsid w:val="00744D19"/>
    <w:rsid w:val="00744DCC"/>
    <w:rsid w:val="00744F2E"/>
    <w:rsid w:val="0074530E"/>
    <w:rsid w:val="00745372"/>
    <w:rsid w:val="007464D0"/>
    <w:rsid w:val="00746D1C"/>
    <w:rsid w:val="00746D72"/>
    <w:rsid w:val="00747168"/>
    <w:rsid w:val="00747354"/>
    <w:rsid w:val="0074786B"/>
    <w:rsid w:val="007479E7"/>
    <w:rsid w:val="00747A4E"/>
    <w:rsid w:val="00747F34"/>
    <w:rsid w:val="007501BE"/>
    <w:rsid w:val="007502E6"/>
    <w:rsid w:val="007506EB"/>
    <w:rsid w:val="007508BE"/>
    <w:rsid w:val="00750CDE"/>
    <w:rsid w:val="00750EC8"/>
    <w:rsid w:val="007516E3"/>
    <w:rsid w:val="00751722"/>
    <w:rsid w:val="00751EAC"/>
    <w:rsid w:val="00752892"/>
    <w:rsid w:val="00752B4B"/>
    <w:rsid w:val="00752BEA"/>
    <w:rsid w:val="00752F8A"/>
    <w:rsid w:val="00753045"/>
    <w:rsid w:val="00753237"/>
    <w:rsid w:val="00753398"/>
    <w:rsid w:val="007537C0"/>
    <w:rsid w:val="0075387E"/>
    <w:rsid w:val="007541B0"/>
    <w:rsid w:val="00754709"/>
    <w:rsid w:val="00754AD6"/>
    <w:rsid w:val="00754B0B"/>
    <w:rsid w:val="00754E32"/>
    <w:rsid w:val="00755579"/>
    <w:rsid w:val="007556C1"/>
    <w:rsid w:val="007556E0"/>
    <w:rsid w:val="007564C5"/>
    <w:rsid w:val="00756EB1"/>
    <w:rsid w:val="00756FCA"/>
    <w:rsid w:val="00757032"/>
    <w:rsid w:val="007576B6"/>
    <w:rsid w:val="007576E0"/>
    <w:rsid w:val="00760136"/>
    <w:rsid w:val="007601A2"/>
    <w:rsid w:val="00760268"/>
    <w:rsid w:val="00760EBD"/>
    <w:rsid w:val="00761353"/>
    <w:rsid w:val="00761631"/>
    <w:rsid w:val="00761FAC"/>
    <w:rsid w:val="0076210E"/>
    <w:rsid w:val="007621C1"/>
    <w:rsid w:val="00762732"/>
    <w:rsid w:val="00762D0F"/>
    <w:rsid w:val="0076493C"/>
    <w:rsid w:val="00764AD6"/>
    <w:rsid w:val="00764EC2"/>
    <w:rsid w:val="00765145"/>
    <w:rsid w:val="00765260"/>
    <w:rsid w:val="007659DC"/>
    <w:rsid w:val="00765D16"/>
    <w:rsid w:val="007669F4"/>
    <w:rsid w:val="007670B2"/>
    <w:rsid w:val="00767533"/>
    <w:rsid w:val="00767815"/>
    <w:rsid w:val="00767AED"/>
    <w:rsid w:val="007700B1"/>
    <w:rsid w:val="007704E8"/>
    <w:rsid w:val="00770798"/>
    <w:rsid w:val="00770905"/>
    <w:rsid w:val="00770B55"/>
    <w:rsid w:val="00770D10"/>
    <w:rsid w:val="00770E7F"/>
    <w:rsid w:val="007711FC"/>
    <w:rsid w:val="0077184B"/>
    <w:rsid w:val="007727B8"/>
    <w:rsid w:val="00772F4F"/>
    <w:rsid w:val="007733B0"/>
    <w:rsid w:val="00774752"/>
    <w:rsid w:val="00774B6B"/>
    <w:rsid w:val="00774C05"/>
    <w:rsid w:val="00774EAE"/>
    <w:rsid w:val="00774EDB"/>
    <w:rsid w:val="007758A1"/>
    <w:rsid w:val="00775DC8"/>
    <w:rsid w:val="00775EBF"/>
    <w:rsid w:val="0077647D"/>
    <w:rsid w:val="007767DA"/>
    <w:rsid w:val="007768E8"/>
    <w:rsid w:val="00776CD5"/>
    <w:rsid w:val="00776EB0"/>
    <w:rsid w:val="007773CD"/>
    <w:rsid w:val="00777BE9"/>
    <w:rsid w:val="00777EA8"/>
    <w:rsid w:val="007800DB"/>
    <w:rsid w:val="00780304"/>
    <w:rsid w:val="0078082C"/>
    <w:rsid w:val="007810EE"/>
    <w:rsid w:val="0078113E"/>
    <w:rsid w:val="007814B0"/>
    <w:rsid w:val="0078164B"/>
    <w:rsid w:val="00781D08"/>
    <w:rsid w:val="00781E96"/>
    <w:rsid w:val="00782E20"/>
    <w:rsid w:val="00782EDE"/>
    <w:rsid w:val="00782F39"/>
    <w:rsid w:val="00782FAC"/>
    <w:rsid w:val="0078371C"/>
    <w:rsid w:val="00784C7A"/>
    <w:rsid w:val="007850CB"/>
    <w:rsid w:val="00785239"/>
    <w:rsid w:val="00785863"/>
    <w:rsid w:val="007860D1"/>
    <w:rsid w:val="0078614E"/>
    <w:rsid w:val="007863D2"/>
    <w:rsid w:val="00786729"/>
    <w:rsid w:val="00787819"/>
    <w:rsid w:val="00787C6A"/>
    <w:rsid w:val="00787C87"/>
    <w:rsid w:val="00790FF2"/>
    <w:rsid w:val="0079104D"/>
    <w:rsid w:val="007916B1"/>
    <w:rsid w:val="00791BD4"/>
    <w:rsid w:val="00791FDA"/>
    <w:rsid w:val="007923A7"/>
    <w:rsid w:val="00792516"/>
    <w:rsid w:val="00792EEF"/>
    <w:rsid w:val="00793293"/>
    <w:rsid w:val="00793533"/>
    <w:rsid w:val="0079406C"/>
    <w:rsid w:val="0079438C"/>
    <w:rsid w:val="00795A74"/>
    <w:rsid w:val="00795D7A"/>
    <w:rsid w:val="007969BD"/>
    <w:rsid w:val="00797159"/>
    <w:rsid w:val="00797DFB"/>
    <w:rsid w:val="00797E72"/>
    <w:rsid w:val="007A03BA"/>
    <w:rsid w:val="007A03FF"/>
    <w:rsid w:val="007A046F"/>
    <w:rsid w:val="007A0818"/>
    <w:rsid w:val="007A13AA"/>
    <w:rsid w:val="007A156F"/>
    <w:rsid w:val="007A1C33"/>
    <w:rsid w:val="007A1C6E"/>
    <w:rsid w:val="007A1CBE"/>
    <w:rsid w:val="007A1DA3"/>
    <w:rsid w:val="007A1DDE"/>
    <w:rsid w:val="007A20C9"/>
    <w:rsid w:val="007A2132"/>
    <w:rsid w:val="007A2521"/>
    <w:rsid w:val="007A2BED"/>
    <w:rsid w:val="007A3BA2"/>
    <w:rsid w:val="007A3CD6"/>
    <w:rsid w:val="007A3DD1"/>
    <w:rsid w:val="007A406C"/>
    <w:rsid w:val="007A4391"/>
    <w:rsid w:val="007A4883"/>
    <w:rsid w:val="007A4C22"/>
    <w:rsid w:val="007A4D74"/>
    <w:rsid w:val="007A4F86"/>
    <w:rsid w:val="007A5205"/>
    <w:rsid w:val="007A55EF"/>
    <w:rsid w:val="007A71DD"/>
    <w:rsid w:val="007B05AB"/>
    <w:rsid w:val="007B05DC"/>
    <w:rsid w:val="007B0D41"/>
    <w:rsid w:val="007B125E"/>
    <w:rsid w:val="007B14A7"/>
    <w:rsid w:val="007B1801"/>
    <w:rsid w:val="007B189E"/>
    <w:rsid w:val="007B2BF0"/>
    <w:rsid w:val="007B301B"/>
    <w:rsid w:val="007B3288"/>
    <w:rsid w:val="007B33FF"/>
    <w:rsid w:val="007B405B"/>
    <w:rsid w:val="007B49DB"/>
    <w:rsid w:val="007B4CD4"/>
    <w:rsid w:val="007B5544"/>
    <w:rsid w:val="007B558D"/>
    <w:rsid w:val="007B58E3"/>
    <w:rsid w:val="007B5F61"/>
    <w:rsid w:val="007B5F63"/>
    <w:rsid w:val="007B6323"/>
    <w:rsid w:val="007B6DDF"/>
    <w:rsid w:val="007B6E0D"/>
    <w:rsid w:val="007B6FFE"/>
    <w:rsid w:val="007B76AB"/>
    <w:rsid w:val="007C01C9"/>
    <w:rsid w:val="007C031C"/>
    <w:rsid w:val="007C070A"/>
    <w:rsid w:val="007C1300"/>
    <w:rsid w:val="007C2014"/>
    <w:rsid w:val="007C2129"/>
    <w:rsid w:val="007C28D3"/>
    <w:rsid w:val="007C2A45"/>
    <w:rsid w:val="007C2CD6"/>
    <w:rsid w:val="007C2EAD"/>
    <w:rsid w:val="007C3061"/>
    <w:rsid w:val="007C34D0"/>
    <w:rsid w:val="007C3E81"/>
    <w:rsid w:val="007C404B"/>
    <w:rsid w:val="007C413A"/>
    <w:rsid w:val="007C414F"/>
    <w:rsid w:val="007C495A"/>
    <w:rsid w:val="007C549D"/>
    <w:rsid w:val="007C61B8"/>
    <w:rsid w:val="007C667B"/>
    <w:rsid w:val="007C73BF"/>
    <w:rsid w:val="007C7D93"/>
    <w:rsid w:val="007C7F4B"/>
    <w:rsid w:val="007D01AE"/>
    <w:rsid w:val="007D05C4"/>
    <w:rsid w:val="007D0677"/>
    <w:rsid w:val="007D07F0"/>
    <w:rsid w:val="007D0CB5"/>
    <w:rsid w:val="007D0DCF"/>
    <w:rsid w:val="007D1172"/>
    <w:rsid w:val="007D1377"/>
    <w:rsid w:val="007D13C5"/>
    <w:rsid w:val="007D1D21"/>
    <w:rsid w:val="007D1E97"/>
    <w:rsid w:val="007D1F96"/>
    <w:rsid w:val="007D2155"/>
    <w:rsid w:val="007D2284"/>
    <w:rsid w:val="007D28EF"/>
    <w:rsid w:val="007D2B7F"/>
    <w:rsid w:val="007D2E9F"/>
    <w:rsid w:val="007D3C2B"/>
    <w:rsid w:val="007D3D1F"/>
    <w:rsid w:val="007D40B6"/>
    <w:rsid w:val="007D4155"/>
    <w:rsid w:val="007D43AD"/>
    <w:rsid w:val="007D43C8"/>
    <w:rsid w:val="007D44AA"/>
    <w:rsid w:val="007D44C3"/>
    <w:rsid w:val="007D56A3"/>
    <w:rsid w:val="007D56BA"/>
    <w:rsid w:val="007D58B9"/>
    <w:rsid w:val="007D59FA"/>
    <w:rsid w:val="007D5A1B"/>
    <w:rsid w:val="007D60A3"/>
    <w:rsid w:val="007D6519"/>
    <w:rsid w:val="007D65C2"/>
    <w:rsid w:val="007D67E5"/>
    <w:rsid w:val="007D6873"/>
    <w:rsid w:val="007D6B05"/>
    <w:rsid w:val="007D6BCB"/>
    <w:rsid w:val="007D781E"/>
    <w:rsid w:val="007D7BF1"/>
    <w:rsid w:val="007E0A60"/>
    <w:rsid w:val="007E0D2D"/>
    <w:rsid w:val="007E11D8"/>
    <w:rsid w:val="007E1331"/>
    <w:rsid w:val="007E1B50"/>
    <w:rsid w:val="007E1CA3"/>
    <w:rsid w:val="007E1F44"/>
    <w:rsid w:val="007E1FE9"/>
    <w:rsid w:val="007E25CE"/>
    <w:rsid w:val="007E2609"/>
    <w:rsid w:val="007E2B46"/>
    <w:rsid w:val="007E32E8"/>
    <w:rsid w:val="007E358A"/>
    <w:rsid w:val="007E3EA7"/>
    <w:rsid w:val="007E411D"/>
    <w:rsid w:val="007E4C41"/>
    <w:rsid w:val="007E5029"/>
    <w:rsid w:val="007E5261"/>
    <w:rsid w:val="007E5943"/>
    <w:rsid w:val="007E5962"/>
    <w:rsid w:val="007E5D74"/>
    <w:rsid w:val="007E6161"/>
    <w:rsid w:val="007E63AD"/>
    <w:rsid w:val="007E6F26"/>
    <w:rsid w:val="007E6FA2"/>
    <w:rsid w:val="007E7559"/>
    <w:rsid w:val="007E763E"/>
    <w:rsid w:val="007E7E60"/>
    <w:rsid w:val="007F12F0"/>
    <w:rsid w:val="007F1C19"/>
    <w:rsid w:val="007F1C60"/>
    <w:rsid w:val="007F20A9"/>
    <w:rsid w:val="007F2C6C"/>
    <w:rsid w:val="007F2F06"/>
    <w:rsid w:val="007F347A"/>
    <w:rsid w:val="007F4ACF"/>
    <w:rsid w:val="007F516F"/>
    <w:rsid w:val="007F543E"/>
    <w:rsid w:val="007F5AB8"/>
    <w:rsid w:val="007F5B62"/>
    <w:rsid w:val="007F602B"/>
    <w:rsid w:val="007F6056"/>
    <w:rsid w:val="007F6562"/>
    <w:rsid w:val="007F6CAB"/>
    <w:rsid w:val="007F71DC"/>
    <w:rsid w:val="007F741B"/>
    <w:rsid w:val="00800048"/>
    <w:rsid w:val="0080063F"/>
    <w:rsid w:val="00800B76"/>
    <w:rsid w:val="00801847"/>
    <w:rsid w:val="00801BE4"/>
    <w:rsid w:val="00801F1F"/>
    <w:rsid w:val="0080231E"/>
    <w:rsid w:val="00802769"/>
    <w:rsid w:val="00803A47"/>
    <w:rsid w:val="00803CF7"/>
    <w:rsid w:val="00804175"/>
    <w:rsid w:val="0080473F"/>
    <w:rsid w:val="00804E07"/>
    <w:rsid w:val="008055B0"/>
    <w:rsid w:val="00805D1D"/>
    <w:rsid w:val="0080609B"/>
    <w:rsid w:val="00806129"/>
    <w:rsid w:val="0080664D"/>
    <w:rsid w:val="00807B5A"/>
    <w:rsid w:val="00810070"/>
    <w:rsid w:val="00810828"/>
    <w:rsid w:val="00810A83"/>
    <w:rsid w:val="00810F7C"/>
    <w:rsid w:val="008112D0"/>
    <w:rsid w:val="00811376"/>
    <w:rsid w:val="008119F4"/>
    <w:rsid w:val="00811DE1"/>
    <w:rsid w:val="00811EBA"/>
    <w:rsid w:val="008121E7"/>
    <w:rsid w:val="00813640"/>
    <w:rsid w:val="00814209"/>
    <w:rsid w:val="0081445C"/>
    <w:rsid w:val="0081451C"/>
    <w:rsid w:val="00814806"/>
    <w:rsid w:val="00814B6B"/>
    <w:rsid w:val="00814F4E"/>
    <w:rsid w:val="00815005"/>
    <w:rsid w:val="008154A0"/>
    <w:rsid w:val="00815A85"/>
    <w:rsid w:val="00815BA0"/>
    <w:rsid w:val="00815BE1"/>
    <w:rsid w:val="00815E24"/>
    <w:rsid w:val="00816692"/>
    <w:rsid w:val="008173D6"/>
    <w:rsid w:val="00817658"/>
    <w:rsid w:val="00817E03"/>
    <w:rsid w:val="00817EE7"/>
    <w:rsid w:val="00820553"/>
    <w:rsid w:val="00820745"/>
    <w:rsid w:val="00820FDD"/>
    <w:rsid w:val="00821399"/>
    <w:rsid w:val="0082143C"/>
    <w:rsid w:val="00821EE3"/>
    <w:rsid w:val="00822055"/>
    <w:rsid w:val="008221FD"/>
    <w:rsid w:val="0082245F"/>
    <w:rsid w:val="00822D28"/>
    <w:rsid w:val="00822DD7"/>
    <w:rsid w:val="008232D0"/>
    <w:rsid w:val="008236E9"/>
    <w:rsid w:val="008237CC"/>
    <w:rsid w:val="0082380D"/>
    <w:rsid w:val="00824236"/>
    <w:rsid w:val="0082452E"/>
    <w:rsid w:val="0082490A"/>
    <w:rsid w:val="00824B74"/>
    <w:rsid w:val="00824F69"/>
    <w:rsid w:val="0082585C"/>
    <w:rsid w:val="008261E4"/>
    <w:rsid w:val="00826D2A"/>
    <w:rsid w:val="008272B0"/>
    <w:rsid w:val="008273A6"/>
    <w:rsid w:val="00827CE7"/>
    <w:rsid w:val="00827F45"/>
    <w:rsid w:val="00831289"/>
    <w:rsid w:val="00831B32"/>
    <w:rsid w:val="0083297A"/>
    <w:rsid w:val="00832F39"/>
    <w:rsid w:val="00834312"/>
    <w:rsid w:val="00834359"/>
    <w:rsid w:val="00834815"/>
    <w:rsid w:val="008348BD"/>
    <w:rsid w:val="008349E8"/>
    <w:rsid w:val="00834C22"/>
    <w:rsid w:val="00834CA4"/>
    <w:rsid w:val="00834DE8"/>
    <w:rsid w:val="00834EE1"/>
    <w:rsid w:val="008351BE"/>
    <w:rsid w:val="008356E2"/>
    <w:rsid w:val="00835750"/>
    <w:rsid w:val="008363EB"/>
    <w:rsid w:val="00836602"/>
    <w:rsid w:val="00836AF3"/>
    <w:rsid w:val="00836C77"/>
    <w:rsid w:val="00836DBD"/>
    <w:rsid w:val="00836F17"/>
    <w:rsid w:val="00837087"/>
    <w:rsid w:val="00837345"/>
    <w:rsid w:val="00837731"/>
    <w:rsid w:val="008404F0"/>
    <w:rsid w:val="00840532"/>
    <w:rsid w:val="008407D1"/>
    <w:rsid w:val="008409E1"/>
    <w:rsid w:val="008410C6"/>
    <w:rsid w:val="008415F4"/>
    <w:rsid w:val="00841636"/>
    <w:rsid w:val="0084176C"/>
    <w:rsid w:val="008418AE"/>
    <w:rsid w:val="0084223A"/>
    <w:rsid w:val="00842E6C"/>
    <w:rsid w:val="00843043"/>
    <w:rsid w:val="008431AC"/>
    <w:rsid w:val="008433BF"/>
    <w:rsid w:val="00843FC7"/>
    <w:rsid w:val="0084404B"/>
    <w:rsid w:val="00844466"/>
    <w:rsid w:val="00844579"/>
    <w:rsid w:val="00844C3F"/>
    <w:rsid w:val="00845179"/>
    <w:rsid w:val="008456F6"/>
    <w:rsid w:val="008459DF"/>
    <w:rsid w:val="00845C5C"/>
    <w:rsid w:val="00846506"/>
    <w:rsid w:val="00846E84"/>
    <w:rsid w:val="008471FD"/>
    <w:rsid w:val="0084739D"/>
    <w:rsid w:val="00847836"/>
    <w:rsid w:val="00847EA7"/>
    <w:rsid w:val="008501C9"/>
    <w:rsid w:val="00850990"/>
    <w:rsid w:val="00850D3B"/>
    <w:rsid w:val="00851069"/>
    <w:rsid w:val="00851AAD"/>
    <w:rsid w:val="00851F9A"/>
    <w:rsid w:val="008520C6"/>
    <w:rsid w:val="0085237C"/>
    <w:rsid w:val="008524F0"/>
    <w:rsid w:val="00852AB2"/>
    <w:rsid w:val="0085339B"/>
    <w:rsid w:val="0085380B"/>
    <w:rsid w:val="00853D16"/>
    <w:rsid w:val="008544D2"/>
    <w:rsid w:val="008547C2"/>
    <w:rsid w:val="00854FB4"/>
    <w:rsid w:val="00854FF7"/>
    <w:rsid w:val="0085504B"/>
    <w:rsid w:val="008550D3"/>
    <w:rsid w:val="008556D1"/>
    <w:rsid w:val="008559AE"/>
    <w:rsid w:val="00856066"/>
    <w:rsid w:val="00856106"/>
    <w:rsid w:val="0085643B"/>
    <w:rsid w:val="0085663D"/>
    <w:rsid w:val="00856FFF"/>
    <w:rsid w:val="0085730E"/>
    <w:rsid w:val="0085744E"/>
    <w:rsid w:val="0085758E"/>
    <w:rsid w:val="0086050C"/>
    <w:rsid w:val="00860B0A"/>
    <w:rsid w:val="00860DF7"/>
    <w:rsid w:val="00860F20"/>
    <w:rsid w:val="008614A7"/>
    <w:rsid w:val="00861A00"/>
    <w:rsid w:val="00861A6E"/>
    <w:rsid w:val="008620A9"/>
    <w:rsid w:val="008621D0"/>
    <w:rsid w:val="0086230D"/>
    <w:rsid w:val="00862A8A"/>
    <w:rsid w:val="00862C5F"/>
    <w:rsid w:val="00862E04"/>
    <w:rsid w:val="00863819"/>
    <w:rsid w:val="00863BDA"/>
    <w:rsid w:val="00863C19"/>
    <w:rsid w:val="0086418B"/>
    <w:rsid w:val="0086422A"/>
    <w:rsid w:val="0086481B"/>
    <w:rsid w:val="008648DE"/>
    <w:rsid w:val="00864968"/>
    <w:rsid w:val="00864A1E"/>
    <w:rsid w:val="00864E4E"/>
    <w:rsid w:val="008653F1"/>
    <w:rsid w:val="00865490"/>
    <w:rsid w:val="008659BC"/>
    <w:rsid w:val="00865C9F"/>
    <w:rsid w:val="008660CD"/>
    <w:rsid w:val="008660DB"/>
    <w:rsid w:val="008662C0"/>
    <w:rsid w:val="00866595"/>
    <w:rsid w:val="0086676F"/>
    <w:rsid w:val="008669AE"/>
    <w:rsid w:val="00866E04"/>
    <w:rsid w:val="00867459"/>
    <w:rsid w:val="00867600"/>
    <w:rsid w:val="008700B7"/>
    <w:rsid w:val="008700F4"/>
    <w:rsid w:val="008701F2"/>
    <w:rsid w:val="008704CD"/>
    <w:rsid w:val="0087099E"/>
    <w:rsid w:val="00870B85"/>
    <w:rsid w:val="00870DA6"/>
    <w:rsid w:val="0087113A"/>
    <w:rsid w:val="00871184"/>
    <w:rsid w:val="008714D3"/>
    <w:rsid w:val="008719F2"/>
    <w:rsid w:val="00871F4D"/>
    <w:rsid w:val="00872BB7"/>
    <w:rsid w:val="00872DE0"/>
    <w:rsid w:val="0087327F"/>
    <w:rsid w:val="008744F2"/>
    <w:rsid w:val="008746CF"/>
    <w:rsid w:val="00874729"/>
    <w:rsid w:val="008749E6"/>
    <w:rsid w:val="00874A33"/>
    <w:rsid w:val="00874C5B"/>
    <w:rsid w:val="00874CB4"/>
    <w:rsid w:val="008751D1"/>
    <w:rsid w:val="008753BF"/>
    <w:rsid w:val="008756C3"/>
    <w:rsid w:val="008763B7"/>
    <w:rsid w:val="008765D1"/>
    <w:rsid w:val="0087672C"/>
    <w:rsid w:val="008774EF"/>
    <w:rsid w:val="0088097B"/>
    <w:rsid w:val="008809BC"/>
    <w:rsid w:val="0088119F"/>
    <w:rsid w:val="00881AAB"/>
    <w:rsid w:val="00881BFF"/>
    <w:rsid w:val="00881DE5"/>
    <w:rsid w:val="008822F9"/>
    <w:rsid w:val="0088230B"/>
    <w:rsid w:val="00882488"/>
    <w:rsid w:val="00882700"/>
    <w:rsid w:val="008829C8"/>
    <w:rsid w:val="008832DA"/>
    <w:rsid w:val="008832E2"/>
    <w:rsid w:val="00884061"/>
    <w:rsid w:val="0088422C"/>
    <w:rsid w:val="008846BA"/>
    <w:rsid w:val="00884870"/>
    <w:rsid w:val="00884A43"/>
    <w:rsid w:val="00884BC6"/>
    <w:rsid w:val="008852FA"/>
    <w:rsid w:val="00885452"/>
    <w:rsid w:val="00885673"/>
    <w:rsid w:val="0088585C"/>
    <w:rsid w:val="008858E7"/>
    <w:rsid w:val="00885975"/>
    <w:rsid w:val="008859A5"/>
    <w:rsid w:val="00885D7A"/>
    <w:rsid w:val="008862AE"/>
    <w:rsid w:val="00886FFD"/>
    <w:rsid w:val="00887A9B"/>
    <w:rsid w:val="00890043"/>
    <w:rsid w:val="008902C8"/>
    <w:rsid w:val="00891206"/>
    <w:rsid w:val="008913DC"/>
    <w:rsid w:val="008922D8"/>
    <w:rsid w:val="00892596"/>
    <w:rsid w:val="008925E3"/>
    <w:rsid w:val="00892674"/>
    <w:rsid w:val="00892C9E"/>
    <w:rsid w:val="00892D9A"/>
    <w:rsid w:val="00892F51"/>
    <w:rsid w:val="008930F4"/>
    <w:rsid w:val="00893C9F"/>
    <w:rsid w:val="00893D9D"/>
    <w:rsid w:val="008942B3"/>
    <w:rsid w:val="008942F2"/>
    <w:rsid w:val="008945AF"/>
    <w:rsid w:val="008948C4"/>
    <w:rsid w:val="00894EEE"/>
    <w:rsid w:val="008952C7"/>
    <w:rsid w:val="00895419"/>
    <w:rsid w:val="00895713"/>
    <w:rsid w:val="00896104"/>
    <w:rsid w:val="0089621A"/>
    <w:rsid w:val="00896465"/>
    <w:rsid w:val="00896AF4"/>
    <w:rsid w:val="008971C6"/>
    <w:rsid w:val="00897262"/>
    <w:rsid w:val="00897795"/>
    <w:rsid w:val="0089781A"/>
    <w:rsid w:val="008978FB"/>
    <w:rsid w:val="00897CE5"/>
    <w:rsid w:val="008A0A0A"/>
    <w:rsid w:val="008A0B91"/>
    <w:rsid w:val="008A1561"/>
    <w:rsid w:val="008A1718"/>
    <w:rsid w:val="008A1F49"/>
    <w:rsid w:val="008A204D"/>
    <w:rsid w:val="008A2337"/>
    <w:rsid w:val="008A2965"/>
    <w:rsid w:val="008A29FD"/>
    <w:rsid w:val="008A2BC7"/>
    <w:rsid w:val="008A2CB2"/>
    <w:rsid w:val="008A2D53"/>
    <w:rsid w:val="008A352D"/>
    <w:rsid w:val="008A3BFB"/>
    <w:rsid w:val="008A3D6B"/>
    <w:rsid w:val="008A3F23"/>
    <w:rsid w:val="008A3F70"/>
    <w:rsid w:val="008A3F84"/>
    <w:rsid w:val="008A438B"/>
    <w:rsid w:val="008A43BC"/>
    <w:rsid w:val="008A4604"/>
    <w:rsid w:val="008A5C30"/>
    <w:rsid w:val="008A6024"/>
    <w:rsid w:val="008A6290"/>
    <w:rsid w:val="008A6591"/>
    <w:rsid w:val="008A663B"/>
    <w:rsid w:val="008A692F"/>
    <w:rsid w:val="008A6995"/>
    <w:rsid w:val="008A722D"/>
    <w:rsid w:val="008A75EA"/>
    <w:rsid w:val="008A7B38"/>
    <w:rsid w:val="008A7D7A"/>
    <w:rsid w:val="008A7FB0"/>
    <w:rsid w:val="008B00CD"/>
    <w:rsid w:val="008B0430"/>
    <w:rsid w:val="008B04FB"/>
    <w:rsid w:val="008B09A3"/>
    <w:rsid w:val="008B09D6"/>
    <w:rsid w:val="008B0F4D"/>
    <w:rsid w:val="008B10F1"/>
    <w:rsid w:val="008B1DF8"/>
    <w:rsid w:val="008B2432"/>
    <w:rsid w:val="008B24BC"/>
    <w:rsid w:val="008B2636"/>
    <w:rsid w:val="008B26F4"/>
    <w:rsid w:val="008B28FF"/>
    <w:rsid w:val="008B2905"/>
    <w:rsid w:val="008B2CA2"/>
    <w:rsid w:val="008B2EE3"/>
    <w:rsid w:val="008B3A33"/>
    <w:rsid w:val="008B3B72"/>
    <w:rsid w:val="008B3C3B"/>
    <w:rsid w:val="008B4327"/>
    <w:rsid w:val="008B4679"/>
    <w:rsid w:val="008B4CA2"/>
    <w:rsid w:val="008B4CF5"/>
    <w:rsid w:val="008B5E47"/>
    <w:rsid w:val="008B694E"/>
    <w:rsid w:val="008B6D30"/>
    <w:rsid w:val="008B6D6D"/>
    <w:rsid w:val="008B798C"/>
    <w:rsid w:val="008C0599"/>
    <w:rsid w:val="008C0ED3"/>
    <w:rsid w:val="008C1630"/>
    <w:rsid w:val="008C1A01"/>
    <w:rsid w:val="008C1A65"/>
    <w:rsid w:val="008C1AE2"/>
    <w:rsid w:val="008C1D9F"/>
    <w:rsid w:val="008C2121"/>
    <w:rsid w:val="008C26B5"/>
    <w:rsid w:val="008C2C87"/>
    <w:rsid w:val="008C2C97"/>
    <w:rsid w:val="008C3265"/>
    <w:rsid w:val="008C3634"/>
    <w:rsid w:val="008C4A02"/>
    <w:rsid w:val="008C4BD5"/>
    <w:rsid w:val="008C4BEF"/>
    <w:rsid w:val="008C5930"/>
    <w:rsid w:val="008C5E39"/>
    <w:rsid w:val="008C63B6"/>
    <w:rsid w:val="008C6874"/>
    <w:rsid w:val="008C6B48"/>
    <w:rsid w:val="008C7F47"/>
    <w:rsid w:val="008D0115"/>
    <w:rsid w:val="008D0528"/>
    <w:rsid w:val="008D06F6"/>
    <w:rsid w:val="008D0CCA"/>
    <w:rsid w:val="008D10DE"/>
    <w:rsid w:val="008D11E6"/>
    <w:rsid w:val="008D19BE"/>
    <w:rsid w:val="008D2202"/>
    <w:rsid w:val="008D235F"/>
    <w:rsid w:val="008D2582"/>
    <w:rsid w:val="008D2646"/>
    <w:rsid w:val="008D2F95"/>
    <w:rsid w:val="008D3706"/>
    <w:rsid w:val="008D41DA"/>
    <w:rsid w:val="008D4557"/>
    <w:rsid w:val="008D4BC4"/>
    <w:rsid w:val="008D4C39"/>
    <w:rsid w:val="008D4E0F"/>
    <w:rsid w:val="008D4F15"/>
    <w:rsid w:val="008D5CEB"/>
    <w:rsid w:val="008D6040"/>
    <w:rsid w:val="008D6387"/>
    <w:rsid w:val="008D7989"/>
    <w:rsid w:val="008D7FD8"/>
    <w:rsid w:val="008E019B"/>
    <w:rsid w:val="008E020C"/>
    <w:rsid w:val="008E027F"/>
    <w:rsid w:val="008E0440"/>
    <w:rsid w:val="008E0D4B"/>
    <w:rsid w:val="008E0FD6"/>
    <w:rsid w:val="008E144C"/>
    <w:rsid w:val="008E19C3"/>
    <w:rsid w:val="008E1E2D"/>
    <w:rsid w:val="008E21E2"/>
    <w:rsid w:val="008E22E4"/>
    <w:rsid w:val="008E2B7C"/>
    <w:rsid w:val="008E328B"/>
    <w:rsid w:val="008E3495"/>
    <w:rsid w:val="008E35B3"/>
    <w:rsid w:val="008E3C1A"/>
    <w:rsid w:val="008E3C3A"/>
    <w:rsid w:val="008E3F64"/>
    <w:rsid w:val="008E43F9"/>
    <w:rsid w:val="008E443A"/>
    <w:rsid w:val="008E4545"/>
    <w:rsid w:val="008E48F4"/>
    <w:rsid w:val="008E4A62"/>
    <w:rsid w:val="008E4DD5"/>
    <w:rsid w:val="008E4F0E"/>
    <w:rsid w:val="008E5A95"/>
    <w:rsid w:val="008E5F64"/>
    <w:rsid w:val="008E6196"/>
    <w:rsid w:val="008E6286"/>
    <w:rsid w:val="008E629F"/>
    <w:rsid w:val="008E69B4"/>
    <w:rsid w:val="008E6E0F"/>
    <w:rsid w:val="008E715B"/>
    <w:rsid w:val="008E716F"/>
    <w:rsid w:val="008E724A"/>
    <w:rsid w:val="008E760E"/>
    <w:rsid w:val="008E795E"/>
    <w:rsid w:val="008E7A92"/>
    <w:rsid w:val="008F001A"/>
    <w:rsid w:val="008F0B59"/>
    <w:rsid w:val="008F0ED8"/>
    <w:rsid w:val="008F0FD0"/>
    <w:rsid w:val="008F1006"/>
    <w:rsid w:val="008F118C"/>
    <w:rsid w:val="008F13C8"/>
    <w:rsid w:val="008F1CB5"/>
    <w:rsid w:val="008F1E46"/>
    <w:rsid w:val="008F20BB"/>
    <w:rsid w:val="008F22A0"/>
    <w:rsid w:val="008F2565"/>
    <w:rsid w:val="008F26C0"/>
    <w:rsid w:val="008F29E7"/>
    <w:rsid w:val="008F35C9"/>
    <w:rsid w:val="008F3F48"/>
    <w:rsid w:val="008F3F7A"/>
    <w:rsid w:val="008F44BC"/>
    <w:rsid w:val="008F4582"/>
    <w:rsid w:val="008F5096"/>
    <w:rsid w:val="008F6123"/>
    <w:rsid w:val="008F6156"/>
    <w:rsid w:val="008F656C"/>
    <w:rsid w:val="008F6C75"/>
    <w:rsid w:val="008F6F36"/>
    <w:rsid w:val="008F6F84"/>
    <w:rsid w:val="008F7144"/>
    <w:rsid w:val="008F747F"/>
    <w:rsid w:val="008F75A0"/>
    <w:rsid w:val="0090004D"/>
    <w:rsid w:val="00900370"/>
    <w:rsid w:val="009003EB"/>
    <w:rsid w:val="00900568"/>
    <w:rsid w:val="009009EF"/>
    <w:rsid w:val="00900E4C"/>
    <w:rsid w:val="0090108B"/>
    <w:rsid w:val="009010D7"/>
    <w:rsid w:val="009010EC"/>
    <w:rsid w:val="009011B6"/>
    <w:rsid w:val="009018C5"/>
    <w:rsid w:val="00902151"/>
    <w:rsid w:val="009025FD"/>
    <w:rsid w:val="009027DB"/>
    <w:rsid w:val="00903001"/>
    <w:rsid w:val="009031A6"/>
    <w:rsid w:val="009032A8"/>
    <w:rsid w:val="00903518"/>
    <w:rsid w:val="009037A5"/>
    <w:rsid w:val="00903A72"/>
    <w:rsid w:val="00903DA8"/>
    <w:rsid w:val="00903EC7"/>
    <w:rsid w:val="009040E2"/>
    <w:rsid w:val="009041B6"/>
    <w:rsid w:val="009045F2"/>
    <w:rsid w:val="00904C05"/>
    <w:rsid w:val="009052F9"/>
    <w:rsid w:val="00905A6B"/>
    <w:rsid w:val="00905C26"/>
    <w:rsid w:val="00905EA5"/>
    <w:rsid w:val="00905F9B"/>
    <w:rsid w:val="0090604C"/>
    <w:rsid w:val="00906115"/>
    <w:rsid w:val="00906245"/>
    <w:rsid w:val="009063F4"/>
    <w:rsid w:val="009068B3"/>
    <w:rsid w:val="00906991"/>
    <w:rsid w:val="00907884"/>
    <w:rsid w:val="009078DF"/>
    <w:rsid w:val="009079E5"/>
    <w:rsid w:val="00907E44"/>
    <w:rsid w:val="0091089B"/>
    <w:rsid w:val="00910CC7"/>
    <w:rsid w:val="0091144B"/>
    <w:rsid w:val="00911699"/>
    <w:rsid w:val="009119E1"/>
    <w:rsid w:val="009119E7"/>
    <w:rsid w:val="00911B5E"/>
    <w:rsid w:val="00911DB1"/>
    <w:rsid w:val="00911E4A"/>
    <w:rsid w:val="00911EC9"/>
    <w:rsid w:val="00911EF3"/>
    <w:rsid w:val="00911EFC"/>
    <w:rsid w:val="00912729"/>
    <w:rsid w:val="009131E3"/>
    <w:rsid w:val="00913498"/>
    <w:rsid w:val="009137FD"/>
    <w:rsid w:val="00913CF5"/>
    <w:rsid w:val="00913E20"/>
    <w:rsid w:val="00914521"/>
    <w:rsid w:val="009145B0"/>
    <w:rsid w:val="00914D20"/>
    <w:rsid w:val="00914F63"/>
    <w:rsid w:val="0091532B"/>
    <w:rsid w:val="009154CE"/>
    <w:rsid w:val="00915626"/>
    <w:rsid w:val="00915655"/>
    <w:rsid w:val="00915C23"/>
    <w:rsid w:val="00916876"/>
    <w:rsid w:val="00916B48"/>
    <w:rsid w:val="00916F3D"/>
    <w:rsid w:val="009171F9"/>
    <w:rsid w:val="00917866"/>
    <w:rsid w:val="00917B1C"/>
    <w:rsid w:val="00917C5F"/>
    <w:rsid w:val="00920746"/>
    <w:rsid w:val="00921C74"/>
    <w:rsid w:val="00922358"/>
    <w:rsid w:val="009229CD"/>
    <w:rsid w:val="00923084"/>
    <w:rsid w:val="0092346E"/>
    <w:rsid w:val="00924365"/>
    <w:rsid w:val="009243D8"/>
    <w:rsid w:val="0092457B"/>
    <w:rsid w:val="00924E4C"/>
    <w:rsid w:val="009250F2"/>
    <w:rsid w:val="0092526C"/>
    <w:rsid w:val="0092529D"/>
    <w:rsid w:val="009253FD"/>
    <w:rsid w:val="009256B4"/>
    <w:rsid w:val="00925AFE"/>
    <w:rsid w:val="009261A6"/>
    <w:rsid w:val="00926266"/>
    <w:rsid w:val="00926615"/>
    <w:rsid w:val="009267E5"/>
    <w:rsid w:val="00926AFC"/>
    <w:rsid w:val="0092719E"/>
    <w:rsid w:val="00927263"/>
    <w:rsid w:val="0092795C"/>
    <w:rsid w:val="00927E4B"/>
    <w:rsid w:val="00930746"/>
    <w:rsid w:val="00930EB7"/>
    <w:rsid w:val="009314AE"/>
    <w:rsid w:val="00931A2E"/>
    <w:rsid w:val="009320F1"/>
    <w:rsid w:val="00932438"/>
    <w:rsid w:val="00932680"/>
    <w:rsid w:val="00932879"/>
    <w:rsid w:val="00932C83"/>
    <w:rsid w:val="009334D2"/>
    <w:rsid w:val="00933E72"/>
    <w:rsid w:val="00934040"/>
    <w:rsid w:val="00934217"/>
    <w:rsid w:val="00934676"/>
    <w:rsid w:val="00934DC3"/>
    <w:rsid w:val="009350C9"/>
    <w:rsid w:val="009351BA"/>
    <w:rsid w:val="009353C3"/>
    <w:rsid w:val="0093573A"/>
    <w:rsid w:val="00935D1B"/>
    <w:rsid w:val="00935FF1"/>
    <w:rsid w:val="00936901"/>
    <w:rsid w:val="00936992"/>
    <w:rsid w:val="00937632"/>
    <w:rsid w:val="00937854"/>
    <w:rsid w:val="0093798B"/>
    <w:rsid w:val="00937C2B"/>
    <w:rsid w:val="00937C5D"/>
    <w:rsid w:val="00937CCD"/>
    <w:rsid w:val="00937DBF"/>
    <w:rsid w:val="00937DF0"/>
    <w:rsid w:val="00937E40"/>
    <w:rsid w:val="00937F80"/>
    <w:rsid w:val="009404E1"/>
    <w:rsid w:val="00941218"/>
    <w:rsid w:val="00941540"/>
    <w:rsid w:val="0094165C"/>
    <w:rsid w:val="00942445"/>
    <w:rsid w:val="00942716"/>
    <w:rsid w:val="00942991"/>
    <w:rsid w:val="00943CCF"/>
    <w:rsid w:val="00943FE2"/>
    <w:rsid w:val="00944477"/>
    <w:rsid w:val="009444BA"/>
    <w:rsid w:val="00944A9F"/>
    <w:rsid w:val="00944BD8"/>
    <w:rsid w:val="00944E1C"/>
    <w:rsid w:val="0094511A"/>
    <w:rsid w:val="00947117"/>
    <w:rsid w:val="00947189"/>
    <w:rsid w:val="00947437"/>
    <w:rsid w:val="009475B4"/>
    <w:rsid w:val="009479CA"/>
    <w:rsid w:val="00947C3E"/>
    <w:rsid w:val="00947DB6"/>
    <w:rsid w:val="009501F4"/>
    <w:rsid w:val="00950215"/>
    <w:rsid w:val="0095084D"/>
    <w:rsid w:val="0095097C"/>
    <w:rsid w:val="00950BB0"/>
    <w:rsid w:val="0095109D"/>
    <w:rsid w:val="00951236"/>
    <w:rsid w:val="009525E8"/>
    <w:rsid w:val="00952B25"/>
    <w:rsid w:val="00952B39"/>
    <w:rsid w:val="00952DCE"/>
    <w:rsid w:val="0095302A"/>
    <w:rsid w:val="00953223"/>
    <w:rsid w:val="009532DE"/>
    <w:rsid w:val="00953685"/>
    <w:rsid w:val="00953F4F"/>
    <w:rsid w:val="00953F95"/>
    <w:rsid w:val="0095409C"/>
    <w:rsid w:val="00954970"/>
    <w:rsid w:val="009553B2"/>
    <w:rsid w:val="00955617"/>
    <w:rsid w:val="00955854"/>
    <w:rsid w:val="009559E4"/>
    <w:rsid w:val="00955C25"/>
    <w:rsid w:val="00955E9C"/>
    <w:rsid w:val="00955FFB"/>
    <w:rsid w:val="00956422"/>
    <w:rsid w:val="00956C60"/>
    <w:rsid w:val="00956E35"/>
    <w:rsid w:val="009573BA"/>
    <w:rsid w:val="00957490"/>
    <w:rsid w:val="00957775"/>
    <w:rsid w:val="009579CB"/>
    <w:rsid w:val="00957AA8"/>
    <w:rsid w:val="00957DD7"/>
    <w:rsid w:val="00957F81"/>
    <w:rsid w:val="00960645"/>
    <w:rsid w:val="00960FE7"/>
    <w:rsid w:val="0096189C"/>
    <w:rsid w:val="0096264D"/>
    <w:rsid w:val="009632CA"/>
    <w:rsid w:val="00963523"/>
    <w:rsid w:val="00963808"/>
    <w:rsid w:val="009643B5"/>
    <w:rsid w:val="00964427"/>
    <w:rsid w:val="009654B8"/>
    <w:rsid w:val="009659D7"/>
    <w:rsid w:val="00965EE7"/>
    <w:rsid w:val="009662BA"/>
    <w:rsid w:val="009662C5"/>
    <w:rsid w:val="009663E2"/>
    <w:rsid w:val="009663ED"/>
    <w:rsid w:val="00966656"/>
    <w:rsid w:val="00966896"/>
    <w:rsid w:val="00966BD2"/>
    <w:rsid w:val="00966C0A"/>
    <w:rsid w:val="00967277"/>
    <w:rsid w:val="00967476"/>
    <w:rsid w:val="0096764A"/>
    <w:rsid w:val="00967CD8"/>
    <w:rsid w:val="00970194"/>
    <w:rsid w:val="009708B8"/>
    <w:rsid w:val="00970B44"/>
    <w:rsid w:val="00970BB9"/>
    <w:rsid w:val="00970E59"/>
    <w:rsid w:val="009716E4"/>
    <w:rsid w:val="00971A94"/>
    <w:rsid w:val="0097210F"/>
    <w:rsid w:val="0097260E"/>
    <w:rsid w:val="00972B34"/>
    <w:rsid w:val="00972B5A"/>
    <w:rsid w:val="00972D44"/>
    <w:rsid w:val="00973A74"/>
    <w:rsid w:val="00973CFD"/>
    <w:rsid w:val="00974027"/>
    <w:rsid w:val="00974514"/>
    <w:rsid w:val="009745DB"/>
    <w:rsid w:val="009747DD"/>
    <w:rsid w:val="00974A1A"/>
    <w:rsid w:val="00974B5C"/>
    <w:rsid w:val="00975D63"/>
    <w:rsid w:val="009760A0"/>
    <w:rsid w:val="0097624F"/>
    <w:rsid w:val="009762E8"/>
    <w:rsid w:val="00976707"/>
    <w:rsid w:val="00976FF7"/>
    <w:rsid w:val="00977031"/>
    <w:rsid w:val="0097774C"/>
    <w:rsid w:val="00977B60"/>
    <w:rsid w:val="00977F07"/>
    <w:rsid w:val="00977F0F"/>
    <w:rsid w:val="009801AA"/>
    <w:rsid w:val="00980808"/>
    <w:rsid w:val="00980F18"/>
    <w:rsid w:val="00980F27"/>
    <w:rsid w:val="00981477"/>
    <w:rsid w:val="00981556"/>
    <w:rsid w:val="00981706"/>
    <w:rsid w:val="0098192E"/>
    <w:rsid w:val="00981B9E"/>
    <w:rsid w:val="00981B9F"/>
    <w:rsid w:val="00981BAD"/>
    <w:rsid w:val="00982385"/>
    <w:rsid w:val="0098257F"/>
    <w:rsid w:val="009829C9"/>
    <w:rsid w:val="00983577"/>
    <w:rsid w:val="00983D31"/>
    <w:rsid w:val="009841D5"/>
    <w:rsid w:val="00984BFA"/>
    <w:rsid w:val="00985089"/>
    <w:rsid w:val="00985FAB"/>
    <w:rsid w:val="00986140"/>
    <w:rsid w:val="00986739"/>
    <w:rsid w:val="009869D7"/>
    <w:rsid w:val="00986F20"/>
    <w:rsid w:val="009870DC"/>
    <w:rsid w:val="00987BCC"/>
    <w:rsid w:val="00987DE5"/>
    <w:rsid w:val="00990DC0"/>
    <w:rsid w:val="00990F85"/>
    <w:rsid w:val="009917A0"/>
    <w:rsid w:val="009917E9"/>
    <w:rsid w:val="009918B9"/>
    <w:rsid w:val="00991E7B"/>
    <w:rsid w:val="009926D0"/>
    <w:rsid w:val="00992DEE"/>
    <w:rsid w:val="0099306C"/>
    <w:rsid w:val="009936F4"/>
    <w:rsid w:val="00993CDF"/>
    <w:rsid w:val="009946C5"/>
    <w:rsid w:val="00994728"/>
    <w:rsid w:val="0099528F"/>
    <w:rsid w:val="009953BB"/>
    <w:rsid w:val="00995C97"/>
    <w:rsid w:val="00995F3B"/>
    <w:rsid w:val="00995FE6"/>
    <w:rsid w:val="009962FB"/>
    <w:rsid w:val="00996307"/>
    <w:rsid w:val="009966FA"/>
    <w:rsid w:val="009970BF"/>
    <w:rsid w:val="009976E8"/>
    <w:rsid w:val="00997E51"/>
    <w:rsid w:val="00997FD4"/>
    <w:rsid w:val="009A0E1E"/>
    <w:rsid w:val="009A1096"/>
    <w:rsid w:val="009A15C0"/>
    <w:rsid w:val="009A1711"/>
    <w:rsid w:val="009A1A9E"/>
    <w:rsid w:val="009A1C69"/>
    <w:rsid w:val="009A1E58"/>
    <w:rsid w:val="009A1EDB"/>
    <w:rsid w:val="009A2574"/>
    <w:rsid w:val="009A267F"/>
    <w:rsid w:val="009A3330"/>
    <w:rsid w:val="009A368C"/>
    <w:rsid w:val="009A389C"/>
    <w:rsid w:val="009A39BE"/>
    <w:rsid w:val="009A3B8B"/>
    <w:rsid w:val="009A4328"/>
    <w:rsid w:val="009A481E"/>
    <w:rsid w:val="009A4CD3"/>
    <w:rsid w:val="009A4D78"/>
    <w:rsid w:val="009A5210"/>
    <w:rsid w:val="009A54EF"/>
    <w:rsid w:val="009A56E9"/>
    <w:rsid w:val="009A5703"/>
    <w:rsid w:val="009A581D"/>
    <w:rsid w:val="009A5B3B"/>
    <w:rsid w:val="009A6189"/>
    <w:rsid w:val="009A661F"/>
    <w:rsid w:val="009A6F76"/>
    <w:rsid w:val="009A70DB"/>
    <w:rsid w:val="009A7781"/>
    <w:rsid w:val="009A78C9"/>
    <w:rsid w:val="009A799C"/>
    <w:rsid w:val="009A7A53"/>
    <w:rsid w:val="009A7EF8"/>
    <w:rsid w:val="009B02D3"/>
    <w:rsid w:val="009B0351"/>
    <w:rsid w:val="009B0E28"/>
    <w:rsid w:val="009B159F"/>
    <w:rsid w:val="009B196F"/>
    <w:rsid w:val="009B1CBC"/>
    <w:rsid w:val="009B1FCD"/>
    <w:rsid w:val="009B1FE7"/>
    <w:rsid w:val="009B27D4"/>
    <w:rsid w:val="009B2DE5"/>
    <w:rsid w:val="009B34D6"/>
    <w:rsid w:val="009B38A8"/>
    <w:rsid w:val="009B4212"/>
    <w:rsid w:val="009B50AA"/>
    <w:rsid w:val="009B58B1"/>
    <w:rsid w:val="009B58B5"/>
    <w:rsid w:val="009B5A12"/>
    <w:rsid w:val="009B60E6"/>
    <w:rsid w:val="009B61FA"/>
    <w:rsid w:val="009B6227"/>
    <w:rsid w:val="009B6341"/>
    <w:rsid w:val="009B6537"/>
    <w:rsid w:val="009B6DB6"/>
    <w:rsid w:val="009B6E9F"/>
    <w:rsid w:val="009B70B2"/>
    <w:rsid w:val="009B7271"/>
    <w:rsid w:val="009B7681"/>
    <w:rsid w:val="009B78B2"/>
    <w:rsid w:val="009B7B16"/>
    <w:rsid w:val="009B7C4A"/>
    <w:rsid w:val="009C0085"/>
    <w:rsid w:val="009C0487"/>
    <w:rsid w:val="009C0C05"/>
    <w:rsid w:val="009C0E2D"/>
    <w:rsid w:val="009C0E8F"/>
    <w:rsid w:val="009C14C2"/>
    <w:rsid w:val="009C15FF"/>
    <w:rsid w:val="009C16A4"/>
    <w:rsid w:val="009C1846"/>
    <w:rsid w:val="009C1BA2"/>
    <w:rsid w:val="009C1C22"/>
    <w:rsid w:val="009C2EE6"/>
    <w:rsid w:val="009C2FA0"/>
    <w:rsid w:val="009C358E"/>
    <w:rsid w:val="009C384C"/>
    <w:rsid w:val="009C3859"/>
    <w:rsid w:val="009C3C73"/>
    <w:rsid w:val="009C41BC"/>
    <w:rsid w:val="009C44F1"/>
    <w:rsid w:val="009C497F"/>
    <w:rsid w:val="009C49AB"/>
    <w:rsid w:val="009C5FF0"/>
    <w:rsid w:val="009C6988"/>
    <w:rsid w:val="009C69EB"/>
    <w:rsid w:val="009C6A49"/>
    <w:rsid w:val="009C6DF7"/>
    <w:rsid w:val="009C70EF"/>
    <w:rsid w:val="009C7504"/>
    <w:rsid w:val="009C79A0"/>
    <w:rsid w:val="009C7B1E"/>
    <w:rsid w:val="009C7E59"/>
    <w:rsid w:val="009D01B6"/>
    <w:rsid w:val="009D06C2"/>
    <w:rsid w:val="009D06E0"/>
    <w:rsid w:val="009D07EB"/>
    <w:rsid w:val="009D07F9"/>
    <w:rsid w:val="009D0A68"/>
    <w:rsid w:val="009D0A6D"/>
    <w:rsid w:val="009D0FB6"/>
    <w:rsid w:val="009D16A3"/>
    <w:rsid w:val="009D170B"/>
    <w:rsid w:val="009D1788"/>
    <w:rsid w:val="009D182E"/>
    <w:rsid w:val="009D1C63"/>
    <w:rsid w:val="009D2335"/>
    <w:rsid w:val="009D2A49"/>
    <w:rsid w:val="009D2A8C"/>
    <w:rsid w:val="009D2E6A"/>
    <w:rsid w:val="009D31AD"/>
    <w:rsid w:val="009D3429"/>
    <w:rsid w:val="009D3602"/>
    <w:rsid w:val="009D57F2"/>
    <w:rsid w:val="009D60E5"/>
    <w:rsid w:val="009D6549"/>
    <w:rsid w:val="009D68C8"/>
    <w:rsid w:val="009D6BB2"/>
    <w:rsid w:val="009D7190"/>
    <w:rsid w:val="009D724C"/>
    <w:rsid w:val="009D72D0"/>
    <w:rsid w:val="009E0CB6"/>
    <w:rsid w:val="009E17D4"/>
    <w:rsid w:val="009E17EB"/>
    <w:rsid w:val="009E19F0"/>
    <w:rsid w:val="009E1E9A"/>
    <w:rsid w:val="009E2CC1"/>
    <w:rsid w:val="009E3146"/>
    <w:rsid w:val="009E39AE"/>
    <w:rsid w:val="009E3D36"/>
    <w:rsid w:val="009E3D59"/>
    <w:rsid w:val="009E3D6A"/>
    <w:rsid w:val="009E3F84"/>
    <w:rsid w:val="009E404B"/>
    <w:rsid w:val="009E4442"/>
    <w:rsid w:val="009E4A01"/>
    <w:rsid w:val="009E4C5E"/>
    <w:rsid w:val="009E4D23"/>
    <w:rsid w:val="009E4F0F"/>
    <w:rsid w:val="009E4F58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F01D4"/>
    <w:rsid w:val="009F0343"/>
    <w:rsid w:val="009F0513"/>
    <w:rsid w:val="009F0516"/>
    <w:rsid w:val="009F0849"/>
    <w:rsid w:val="009F1612"/>
    <w:rsid w:val="009F184D"/>
    <w:rsid w:val="009F1971"/>
    <w:rsid w:val="009F1D04"/>
    <w:rsid w:val="009F1DB5"/>
    <w:rsid w:val="009F2C95"/>
    <w:rsid w:val="009F34B3"/>
    <w:rsid w:val="009F350A"/>
    <w:rsid w:val="009F39A8"/>
    <w:rsid w:val="009F3A05"/>
    <w:rsid w:val="009F3AAD"/>
    <w:rsid w:val="009F4379"/>
    <w:rsid w:val="009F43D7"/>
    <w:rsid w:val="009F4406"/>
    <w:rsid w:val="009F46A6"/>
    <w:rsid w:val="009F4B99"/>
    <w:rsid w:val="009F4E6B"/>
    <w:rsid w:val="009F51D5"/>
    <w:rsid w:val="009F51E8"/>
    <w:rsid w:val="009F5C05"/>
    <w:rsid w:val="009F5C8C"/>
    <w:rsid w:val="009F5D9A"/>
    <w:rsid w:val="009F6763"/>
    <w:rsid w:val="009F6A28"/>
    <w:rsid w:val="009F6AC3"/>
    <w:rsid w:val="009F6D24"/>
    <w:rsid w:val="009F7339"/>
    <w:rsid w:val="009F7609"/>
    <w:rsid w:val="009F7B17"/>
    <w:rsid w:val="009F7B29"/>
    <w:rsid w:val="009F7B63"/>
    <w:rsid w:val="00A01A84"/>
    <w:rsid w:val="00A0277D"/>
    <w:rsid w:val="00A029D8"/>
    <w:rsid w:val="00A031E2"/>
    <w:rsid w:val="00A0412A"/>
    <w:rsid w:val="00A04643"/>
    <w:rsid w:val="00A04670"/>
    <w:rsid w:val="00A04954"/>
    <w:rsid w:val="00A04B49"/>
    <w:rsid w:val="00A04BAD"/>
    <w:rsid w:val="00A04C7A"/>
    <w:rsid w:val="00A05489"/>
    <w:rsid w:val="00A05905"/>
    <w:rsid w:val="00A05937"/>
    <w:rsid w:val="00A059B7"/>
    <w:rsid w:val="00A06717"/>
    <w:rsid w:val="00A068A6"/>
    <w:rsid w:val="00A06A49"/>
    <w:rsid w:val="00A06BE3"/>
    <w:rsid w:val="00A0707C"/>
    <w:rsid w:val="00A07099"/>
    <w:rsid w:val="00A0748A"/>
    <w:rsid w:val="00A0778D"/>
    <w:rsid w:val="00A07AC3"/>
    <w:rsid w:val="00A07AE2"/>
    <w:rsid w:val="00A07CAB"/>
    <w:rsid w:val="00A105F8"/>
    <w:rsid w:val="00A11235"/>
    <w:rsid w:val="00A118F9"/>
    <w:rsid w:val="00A11B3C"/>
    <w:rsid w:val="00A121B9"/>
    <w:rsid w:val="00A121BE"/>
    <w:rsid w:val="00A1249D"/>
    <w:rsid w:val="00A12B5B"/>
    <w:rsid w:val="00A13733"/>
    <w:rsid w:val="00A13D4F"/>
    <w:rsid w:val="00A144C3"/>
    <w:rsid w:val="00A1498A"/>
    <w:rsid w:val="00A149F7"/>
    <w:rsid w:val="00A152FB"/>
    <w:rsid w:val="00A1544E"/>
    <w:rsid w:val="00A15691"/>
    <w:rsid w:val="00A15A80"/>
    <w:rsid w:val="00A15CAB"/>
    <w:rsid w:val="00A15CE2"/>
    <w:rsid w:val="00A15D78"/>
    <w:rsid w:val="00A16693"/>
    <w:rsid w:val="00A16777"/>
    <w:rsid w:val="00A16AAF"/>
    <w:rsid w:val="00A16DA1"/>
    <w:rsid w:val="00A1708F"/>
    <w:rsid w:val="00A178D0"/>
    <w:rsid w:val="00A17ED2"/>
    <w:rsid w:val="00A20148"/>
    <w:rsid w:val="00A2034C"/>
    <w:rsid w:val="00A203B3"/>
    <w:rsid w:val="00A20844"/>
    <w:rsid w:val="00A20920"/>
    <w:rsid w:val="00A21078"/>
    <w:rsid w:val="00A213A6"/>
    <w:rsid w:val="00A2151F"/>
    <w:rsid w:val="00A21597"/>
    <w:rsid w:val="00A218EA"/>
    <w:rsid w:val="00A2190E"/>
    <w:rsid w:val="00A21CF7"/>
    <w:rsid w:val="00A21D4E"/>
    <w:rsid w:val="00A21EFF"/>
    <w:rsid w:val="00A21F9B"/>
    <w:rsid w:val="00A220A5"/>
    <w:rsid w:val="00A22430"/>
    <w:rsid w:val="00A2272D"/>
    <w:rsid w:val="00A227F2"/>
    <w:rsid w:val="00A2282C"/>
    <w:rsid w:val="00A23055"/>
    <w:rsid w:val="00A2338A"/>
    <w:rsid w:val="00A234F3"/>
    <w:rsid w:val="00A23C20"/>
    <w:rsid w:val="00A23C4F"/>
    <w:rsid w:val="00A2417E"/>
    <w:rsid w:val="00A241EE"/>
    <w:rsid w:val="00A24401"/>
    <w:rsid w:val="00A24C4E"/>
    <w:rsid w:val="00A24DB7"/>
    <w:rsid w:val="00A252BC"/>
    <w:rsid w:val="00A25361"/>
    <w:rsid w:val="00A256BB"/>
    <w:rsid w:val="00A257E5"/>
    <w:rsid w:val="00A25F9F"/>
    <w:rsid w:val="00A26126"/>
    <w:rsid w:val="00A2622F"/>
    <w:rsid w:val="00A2624C"/>
    <w:rsid w:val="00A26595"/>
    <w:rsid w:val="00A26AF3"/>
    <w:rsid w:val="00A26DC3"/>
    <w:rsid w:val="00A30160"/>
    <w:rsid w:val="00A301AA"/>
    <w:rsid w:val="00A30826"/>
    <w:rsid w:val="00A308B0"/>
    <w:rsid w:val="00A309FC"/>
    <w:rsid w:val="00A30A66"/>
    <w:rsid w:val="00A3108B"/>
    <w:rsid w:val="00A31518"/>
    <w:rsid w:val="00A31842"/>
    <w:rsid w:val="00A31AA8"/>
    <w:rsid w:val="00A31CCD"/>
    <w:rsid w:val="00A326B0"/>
    <w:rsid w:val="00A32789"/>
    <w:rsid w:val="00A32AFD"/>
    <w:rsid w:val="00A3330C"/>
    <w:rsid w:val="00A337DA"/>
    <w:rsid w:val="00A3387B"/>
    <w:rsid w:val="00A33A08"/>
    <w:rsid w:val="00A33B74"/>
    <w:rsid w:val="00A35252"/>
    <w:rsid w:val="00A36386"/>
    <w:rsid w:val="00A36688"/>
    <w:rsid w:val="00A368C0"/>
    <w:rsid w:val="00A369CC"/>
    <w:rsid w:val="00A3742D"/>
    <w:rsid w:val="00A37552"/>
    <w:rsid w:val="00A3764D"/>
    <w:rsid w:val="00A40453"/>
    <w:rsid w:val="00A408D6"/>
    <w:rsid w:val="00A40F69"/>
    <w:rsid w:val="00A41074"/>
    <w:rsid w:val="00A41600"/>
    <w:rsid w:val="00A41D2F"/>
    <w:rsid w:val="00A420A9"/>
    <w:rsid w:val="00A4230F"/>
    <w:rsid w:val="00A427E6"/>
    <w:rsid w:val="00A42F58"/>
    <w:rsid w:val="00A4340B"/>
    <w:rsid w:val="00A439CC"/>
    <w:rsid w:val="00A43ADA"/>
    <w:rsid w:val="00A43D0F"/>
    <w:rsid w:val="00A43D23"/>
    <w:rsid w:val="00A43F7E"/>
    <w:rsid w:val="00A44536"/>
    <w:rsid w:val="00A44638"/>
    <w:rsid w:val="00A44AA2"/>
    <w:rsid w:val="00A4573F"/>
    <w:rsid w:val="00A458BB"/>
    <w:rsid w:val="00A459C8"/>
    <w:rsid w:val="00A45E7A"/>
    <w:rsid w:val="00A4649A"/>
    <w:rsid w:val="00A46657"/>
    <w:rsid w:val="00A4687E"/>
    <w:rsid w:val="00A46D17"/>
    <w:rsid w:val="00A471F1"/>
    <w:rsid w:val="00A47CBF"/>
    <w:rsid w:val="00A47EB3"/>
    <w:rsid w:val="00A5007D"/>
    <w:rsid w:val="00A502B4"/>
    <w:rsid w:val="00A50766"/>
    <w:rsid w:val="00A50867"/>
    <w:rsid w:val="00A524B9"/>
    <w:rsid w:val="00A528C8"/>
    <w:rsid w:val="00A52968"/>
    <w:rsid w:val="00A52AB3"/>
    <w:rsid w:val="00A532BA"/>
    <w:rsid w:val="00A53D9A"/>
    <w:rsid w:val="00A5411E"/>
    <w:rsid w:val="00A5424C"/>
    <w:rsid w:val="00A5446C"/>
    <w:rsid w:val="00A545FC"/>
    <w:rsid w:val="00A5536E"/>
    <w:rsid w:val="00A560A0"/>
    <w:rsid w:val="00A560E4"/>
    <w:rsid w:val="00A561FE"/>
    <w:rsid w:val="00A563BC"/>
    <w:rsid w:val="00A575B9"/>
    <w:rsid w:val="00A610E5"/>
    <w:rsid w:val="00A61171"/>
    <w:rsid w:val="00A612F5"/>
    <w:rsid w:val="00A61497"/>
    <w:rsid w:val="00A6152D"/>
    <w:rsid w:val="00A6180C"/>
    <w:rsid w:val="00A61DEF"/>
    <w:rsid w:val="00A623FE"/>
    <w:rsid w:val="00A638B9"/>
    <w:rsid w:val="00A63E4E"/>
    <w:rsid w:val="00A64D20"/>
    <w:rsid w:val="00A64D58"/>
    <w:rsid w:val="00A6567A"/>
    <w:rsid w:val="00A65A25"/>
    <w:rsid w:val="00A65ADB"/>
    <w:rsid w:val="00A65D2C"/>
    <w:rsid w:val="00A66F9D"/>
    <w:rsid w:val="00A6728F"/>
    <w:rsid w:val="00A67833"/>
    <w:rsid w:val="00A67A0F"/>
    <w:rsid w:val="00A67A9A"/>
    <w:rsid w:val="00A67E3F"/>
    <w:rsid w:val="00A700C4"/>
    <w:rsid w:val="00A7013A"/>
    <w:rsid w:val="00A701C7"/>
    <w:rsid w:val="00A70295"/>
    <w:rsid w:val="00A705CB"/>
    <w:rsid w:val="00A70A73"/>
    <w:rsid w:val="00A70D52"/>
    <w:rsid w:val="00A70E93"/>
    <w:rsid w:val="00A71397"/>
    <w:rsid w:val="00A714F7"/>
    <w:rsid w:val="00A71B5D"/>
    <w:rsid w:val="00A71F1E"/>
    <w:rsid w:val="00A724E8"/>
    <w:rsid w:val="00A72CA4"/>
    <w:rsid w:val="00A72D19"/>
    <w:rsid w:val="00A73DA4"/>
    <w:rsid w:val="00A7438B"/>
    <w:rsid w:val="00A7445B"/>
    <w:rsid w:val="00A74461"/>
    <w:rsid w:val="00A74FAC"/>
    <w:rsid w:val="00A75847"/>
    <w:rsid w:val="00A75DB1"/>
    <w:rsid w:val="00A76059"/>
    <w:rsid w:val="00A760FF"/>
    <w:rsid w:val="00A76118"/>
    <w:rsid w:val="00A76218"/>
    <w:rsid w:val="00A76377"/>
    <w:rsid w:val="00A764D0"/>
    <w:rsid w:val="00A76916"/>
    <w:rsid w:val="00A76A6B"/>
    <w:rsid w:val="00A77B4C"/>
    <w:rsid w:val="00A77E88"/>
    <w:rsid w:val="00A80A1E"/>
    <w:rsid w:val="00A80D71"/>
    <w:rsid w:val="00A813DD"/>
    <w:rsid w:val="00A81995"/>
    <w:rsid w:val="00A81B72"/>
    <w:rsid w:val="00A81C89"/>
    <w:rsid w:val="00A81E49"/>
    <w:rsid w:val="00A81FE0"/>
    <w:rsid w:val="00A836C8"/>
    <w:rsid w:val="00A839AA"/>
    <w:rsid w:val="00A8494E"/>
    <w:rsid w:val="00A84A5D"/>
    <w:rsid w:val="00A85AE9"/>
    <w:rsid w:val="00A85E75"/>
    <w:rsid w:val="00A86BE8"/>
    <w:rsid w:val="00A86C1B"/>
    <w:rsid w:val="00A86CCB"/>
    <w:rsid w:val="00A86D37"/>
    <w:rsid w:val="00A86E27"/>
    <w:rsid w:val="00A87082"/>
    <w:rsid w:val="00A8771B"/>
    <w:rsid w:val="00A90552"/>
    <w:rsid w:val="00A90614"/>
    <w:rsid w:val="00A90C9C"/>
    <w:rsid w:val="00A90E23"/>
    <w:rsid w:val="00A90F18"/>
    <w:rsid w:val="00A90FA3"/>
    <w:rsid w:val="00A910F6"/>
    <w:rsid w:val="00A9153A"/>
    <w:rsid w:val="00A9225B"/>
    <w:rsid w:val="00A92721"/>
    <w:rsid w:val="00A92EA7"/>
    <w:rsid w:val="00A93011"/>
    <w:rsid w:val="00A935A8"/>
    <w:rsid w:val="00A93858"/>
    <w:rsid w:val="00A93B63"/>
    <w:rsid w:val="00A9457C"/>
    <w:rsid w:val="00A954BA"/>
    <w:rsid w:val="00A956B3"/>
    <w:rsid w:val="00A962DD"/>
    <w:rsid w:val="00A96859"/>
    <w:rsid w:val="00A96879"/>
    <w:rsid w:val="00A96930"/>
    <w:rsid w:val="00A96FED"/>
    <w:rsid w:val="00A9765C"/>
    <w:rsid w:val="00A979FE"/>
    <w:rsid w:val="00A97CAC"/>
    <w:rsid w:val="00A97F73"/>
    <w:rsid w:val="00AA0618"/>
    <w:rsid w:val="00AA06C7"/>
    <w:rsid w:val="00AA0DF7"/>
    <w:rsid w:val="00AA1277"/>
    <w:rsid w:val="00AA1629"/>
    <w:rsid w:val="00AA16B5"/>
    <w:rsid w:val="00AA19EC"/>
    <w:rsid w:val="00AA1A60"/>
    <w:rsid w:val="00AA1C99"/>
    <w:rsid w:val="00AA1D1E"/>
    <w:rsid w:val="00AA1D8A"/>
    <w:rsid w:val="00AA1E95"/>
    <w:rsid w:val="00AA284E"/>
    <w:rsid w:val="00AA2ABA"/>
    <w:rsid w:val="00AA2E3C"/>
    <w:rsid w:val="00AA3F7E"/>
    <w:rsid w:val="00AA43EE"/>
    <w:rsid w:val="00AA4996"/>
    <w:rsid w:val="00AA4AA7"/>
    <w:rsid w:val="00AA5668"/>
    <w:rsid w:val="00AA5769"/>
    <w:rsid w:val="00AA61BF"/>
    <w:rsid w:val="00AA6A61"/>
    <w:rsid w:val="00AA6B6C"/>
    <w:rsid w:val="00AA706A"/>
    <w:rsid w:val="00AA7325"/>
    <w:rsid w:val="00AB0319"/>
    <w:rsid w:val="00AB0486"/>
    <w:rsid w:val="00AB08D7"/>
    <w:rsid w:val="00AB0F6C"/>
    <w:rsid w:val="00AB0FB0"/>
    <w:rsid w:val="00AB1664"/>
    <w:rsid w:val="00AB1A4B"/>
    <w:rsid w:val="00AB1B82"/>
    <w:rsid w:val="00AB1C57"/>
    <w:rsid w:val="00AB1CBF"/>
    <w:rsid w:val="00AB2489"/>
    <w:rsid w:val="00AB2E20"/>
    <w:rsid w:val="00AB336D"/>
    <w:rsid w:val="00AB373C"/>
    <w:rsid w:val="00AB3C9D"/>
    <w:rsid w:val="00AB3D37"/>
    <w:rsid w:val="00AB3DEC"/>
    <w:rsid w:val="00AB3FD1"/>
    <w:rsid w:val="00AB411D"/>
    <w:rsid w:val="00AB4279"/>
    <w:rsid w:val="00AB4B47"/>
    <w:rsid w:val="00AB4DD3"/>
    <w:rsid w:val="00AB513E"/>
    <w:rsid w:val="00AB5300"/>
    <w:rsid w:val="00AB53A8"/>
    <w:rsid w:val="00AB5410"/>
    <w:rsid w:val="00AB592B"/>
    <w:rsid w:val="00AB5C85"/>
    <w:rsid w:val="00AB6694"/>
    <w:rsid w:val="00AB7AC3"/>
    <w:rsid w:val="00AC03B0"/>
    <w:rsid w:val="00AC085C"/>
    <w:rsid w:val="00AC0889"/>
    <w:rsid w:val="00AC09E6"/>
    <w:rsid w:val="00AC120D"/>
    <w:rsid w:val="00AC16D0"/>
    <w:rsid w:val="00AC1F0F"/>
    <w:rsid w:val="00AC2050"/>
    <w:rsid w:val="00AC21EE"/>
    <w:rsid w:val="00AC26D7"/>
    <w:rsid w:val="00AC2EA7"/>
    <w:rsid w:val="00AC3605"/>
    <w:rsid w:val="00AC36FE"/>
    <w:rsid w:val="00AC375F"/>
    <w:rsid w:val="00AC3C4A"/>
    <w:rsid w:val="00AC4402"/>
    <w:rsid w:val="00AC5038"/>
    <w:rsid w:val="00AC5388"/>
    <w:rsid w:val="00AC54F3"/>
    <w:rsid w:val="00AC5673"/>
    <w:rsid w:val="00AC5AEE"/>
    <w:rsid w:val="00AC6D94"/>
    <w:rsid w:val="00AC707C"/>
    <w:rsid w:val="00AC757E"/>
    <w:rsid w:val="00AC7C38"/>
    <w:rsid w:val="00AD000E"/>
    <w:rsid w:val="00AD066D"/>
    <w:rsid w:val="00AD0B94"/>
    <w:rsid w:val="00AD0C61"/>
    <w:rsid w:val="00AD0CD0"/>
    <w:rsid w:val="00AD0F75"/>
    <w:rsid w:val="00AD1546"/>
    <w:rsid w:val="00AD1A1A"/>
    <w:rsid w:val="00AD1B19"/>
    <w:rsid w:val="00AD1D39"/>
    <w:rsid w:val="00AD2A42"/>
    <w:rsid w:val="00AD2CF6"/>
    <w:rsid w:val="00AD3001"/>
    <w:rsid w:val="00AD31F9"/>
    <w:rsid w:val="00AD3506"/>
    <w:rsid w:val="00AD3828"/>
    <w:rsid w:val="00AD38CB"/>
    <w:rsid w:val="00AD3A9F"/>
    <w:rsid w:val="00AD4088"/>
    <w:rsid w:val="00AD47A7"/>
    <w:rsid w:val="00AD4D8E"/>
    <w:rsid w:val="00AD573E"/>
    <w:rsid w:val="00AD59DA"/>
    <w:rsid w:val="00AD59F9"/>
    <w:rsid w:val="00AD5EE6"/>
    <w:rsid w:val="00AD5F7D"/>
    <w:rsid w:val="00AD6136"/>
    <w:rsid w:val="00AD6797"/>
    <w:rsid w:val="00AD6D72"/>
    <w:rsid w:val="00AD6F74"/>
    <w:rsid w:val="00AD713D"/>
    <w:rsid w:val="00AD77F5"/>
    <w:rsid w:val="00AD799C"/>
    <w:rsid w:val="00AD7CE4"/>
    <w:rsid w:val="00AE0109"/>
    <w:rsid w:val="00AE036F"/>
    <w:rsid w:val="00AE0428"/>
    <w:rsid w:val="00AE048A"/>
    <w:rsid w:val="00AE0F9F"/>
    <w:rsid w:val="00AE1155"/>
    <w:rsid w:val="00AE116F"/>
    <w:rsid w:val="00AE2B3E"/>
    <w:rsid w:val="00AE4658"/>
    <w:rsid w:val="00AE4BFC"/>
    <w:rsid w:val="00AE4D50"/>
    <w:rsid w:val="00AE4F6D"/>
    <w:rsid w:val="00AE4FFB"/>
    <w:rsid w:val="00AE5958"/>
    <w:rsid w:val="00AE5AB7"/>
    <w:rsid w:val="00AE5C21"/>
    <w:rsid w:val="00AE5D55"/>
    <w:rsid w:val="00AE64E0"/>
    <w:rsid w:val="00AE6609"/>
    <w:rsid w:val="00AE6AD7"/>
    <w:rsid w:val="00AE6D87"/>
    <w:rsid w:val="00AE6ECD"/>
    <w:rsid w:val="00AE6FFF"/>
    <w:rsid w:val="00AE72AC"/>
    <w:rsid w:val="00AE7900"/>
    <w:rsid w:val="00AE7A80"/>
    <w:rsid w:val="00AE7DA4"/>
    <w:rsid w:val="00AF0260"/>
    <w:rsid w:val="00AF059C"/>
    <w:rsid w:val="00AF0647"/>
    <w:rsid w:val="00AF06AE"/>
    <w:rsid w:val="00AF0AF2"/>
    <w:rsid w:val="00AF0DE4"/>
    <w:rsid w:val="00AF0F20"/>
    <w:rsid w:val="00AF0FAA"/>
    <w:rsid w:val="00AF16F5"/>
    <w:rsid w:val="00AF18FF"/>
    <w:rsid w:val="00AF1C8E"/>
    <w:rsid w:val="00AF1F64"/>
    <w:rsid w:val="00AF21F7"/>
    <w:rsid w:val="00AF2313"/>
    <w:rsid w:val="00AF2337"/>
    <w:rsid w:val="00AF2554"/>
    <w:rsid w:val="00AF256D"/>
    <w:rsid w:val="00AF2621"/>
    <w:rsid w:val="00AF28F7"/>
    <w:rsid w:val="00AF2A28"/>
    <w:rsid w:val="00AF316E"/>
    <w:rsid w:val="00AF367B"/>
    <w:rsid w:val="00AF3B1F"/>
    <w:rsid w:val="00AF4489"/>
    <w:rsid w:val="00AF4E28"/>
    <w:rsid w:val="00AF5011"/>
    <w:rsid w:val="00AF5200"/>
    <w:rsid w:val="00AF55EE"/>
    <w:rsid w:val="00AF576A"/>
    <w:rsid w:val="00AF6248"/>
    <w:rsid w:val="00AF682C"/>
    <w:rsid w:val="00AF7056"/>
    <w:rsid w:val="00AF7306"/>
    <w:rsid w:val="00AF7730"/>
    <w:rsid w:val="00AF77C9"/>
    <w:rsid w:val="00AF7D14"/>
    <w:rsid w:val="00B000D8"/>
    <w:rsid w:val="00B001DF"/>
    <w:rsid w:val="00B004E6"/>
    <w:rsid w:val="00B00667"/>
    <w:rsid w:val="00B00A3E"/>
    <w:rsid w:val="00B00C33"/>
    <w:rsid w:val="00B00E8F"/>
    <w:rsid w:val="00B0101B"/>
    <w:rsid w:val="00B0122C"/>
    <w:rsid w:val="00B0166A"/>
    <w:rsid w:val="00B016FF"/>
    <w:rsid w:val="00B0179A"/>
    <w:rsid w:val="00B02437"/>
    <w:rsid w:val="00B039A0"/>
    <w:rsid w:val="00B048CA"/>
    <w:rsid w:val="00B048DB"/>
    <w:rsid w:val="00B04D0D"/>
    <w:rsid w:val="00B04DC2"/>
    <w:rsid w:val="00B0511F"/>
    <w:rsid w:val="00B05316"/>
    <w:rsid w:val="00B05467"/>
    <w:rsid w:val="00B059A9"/>
    <w:rsid w:val="00B06733"/>
    <w:rsid w:val="00B07ED3"/>
    <w:rsid w:val="00B102FA"/>
    <w:rsid w:val="00B1071D"/>
    <w:rsid w:val="00B10970"/>
    <w:rsid w:val="00B10E7B"/>
    <w:rsid w:val="00B10F4D"/>
    <w:rsid w:val="00B112AC"/>
    <w:rsid w:val="00B1168A"/>
    <w:rsid w:val="00B1168F"/>
    <w:rsid w:val="00B11730"/>
    <w:rsid w:val="00B1199B"/>
    <w:rsid w:val="00B11AB0"/>
    <w:rsid w:val="00B12319"/>
    <w:rsid w:val="00B12C6E"/>
    <w:rsid w:val="00B12F4F"/>
    <w:rsid w:val="00B13B2B"/>
    <w:rsid w:val="00B13C3F"/>
    <w:rsid w:val="00B13D58"/>
    <w:rsid w:val="00B13EE0"/>
    <w:rsid w:val="00B144BD"/>
    <w:rsid w:val="00B14D71"/>
    <w:rsid w:val="00B14FD9"/>
    <w:rsid w:val="00B15240"/>
    <w:rsid w:val="00B15316"/>
    <w:rsid w:val="00B153D0"/>
    <w:rsid w:val="00B1576D"/>
    <w:rsid w:val="00B1591A"/>
    <w:rsid w:val="00B15D7C"/>
    <w:rsid w:val="00B15F66"/>
    <w:rsid w:val="00B16186"/>
    <w:rsid w:val="00B163F5"/>
    <w:rsid w:val="00B166E7"/>
    <w:rsid w:val="00B16898"/>
    <w:rsid w:val="00B16D1C"/>
    <w:rsid w:val="00B16E03"/>
    <w:rsid w:val="00B179F9"/>
    <w:rsid w:val="00B17A02"/>
    <w:rsid w:val="00B17B80"/>
    <w:rsid w:val="00B17D53"/>
    <w:rsid w:val="00B2053E"/>
    <w:rsid w:val="00B2058F"/>
    <w:rsid w:val="00B205CB"/>
    <w:rsid w:val="00B20D54"/>
    <w:rsid w:val="00B213E6"/>
    <w:rsid w:val="00B216A2"/>
    <w:rsid w:val="00B224A6"/>
    <w:rsid w:val="00B22555"/>
    <w:rsid w:val="00B22BAB"/>
    <w:rsid w:val="00B22BCA"/>
    <w:rsid w:val="00B22D6F"/>
    <w:rsid w:val="00B22D74"/>
    <w:rsid w:val="00B234ED"/>
    <w:rsid w:val="00B23DB4"/>
    <w:rsid w:val="00B24D16"/>
    <w:rsid w:val="00B24E80"/>
    <w:rsid w:val="00B25486"/>
    <w:rsid w:val="00B259A4"/>
    <w:rsid w:val="00B25FD4"/>
    <w:rsid w:val="00B26EF7"/>
    <w:rsid w:val="00B2723A"/>
    <w:rsid w:val="00B273EC"/>
    <w:rsid w:val="00B274C1"/>
    <w:rsid w:val="00B27934"/>
    <w:rsid w:val="00B27F53"/>
    <w:rsid w:val="00B27FA1"/>
    <w:rsid w:val="00B3047A"/>
    <w:rsid w:val="00B307DB"/>
    <w:rsid w:val="00B3089B"/>
    <w:rsid w:val="00B30DE6"/>
    <w:rsid w:val="00B30FC8"/>
    <w:rsid w:val="00B31343"/>
    <w:rsid w:val="00B315EA"/>
    <w:rsid w:val="00B3176A"/>
    <w:rsid w:val="00B317C9"/>
    <w:rsid w:val="00B317D8"/>
    <w:rsid w:val="00B319E7"/>
    <w:rsid w:val="00B323EC"/>
    <w:rsid w:val="00B32618"/>
    <w:rsid w:val="00B32CFC"/>
    <w:rsid w:val="00B32D81"/>
    <w:rsid w:val="00B3419C"/>
    <w:rsid w:val="00B3490E"/>
    <w:rsid w:val="00B358ED"/>
    <w:rsid w:val="00B36342"/>
    <w:rsid w:val="00B36387"/>
    <w:rsid w:val="00B36414"/>
    <w:rsid w:val="00B36438"/>
    <w:rsid w:val="00B36ABA"/>
    <w:rsid w:val="00B36AD2"/>
    <w:rsid w:val="00B36F08"/>
    <w:rsid w:val="00B37569"/>
    <w:rsid w:val="00B37873"/>
    <w:rsid w:val="00B40359"/>
    <w:rsid w:val="00B40CD1"/>
    <w:rsid w:val="00B4128F"/>
    <w:rsid w:val="00B422F9"/>
    <w:rsid w:val="00B42637"/>
    <w:rsid w:val="00B428C2"/>
    <w:rsid w:val="00B42907"/>
    <w:rsid w:val="00B42E09"/>
    <w:rsid w:val="00B431B6"/>
    <w:rsid w:val="00B43937"/>
    <w:rsid w:val="00B4399A"/>
    <w:rsid w:val="00B43B26"/>
    <w:rsid w:val="00B43E4A"/>
    <w:rsid w:val="00B43E90"/>
    <w:rsid w:val="00B442D2"/>
    <w:rsid w:val="00B448B1"/>
    <w:rsid w:val="00B44DA1"/>
    <w:rsid w:val="00B44FBF"/>
    <w:rsid w:val="00B45295"/>
    <w:rsid w:val="00B4597C"/>
    <w:rsid w:val="00B45D84"/>
    <w:rsid w:val="00B45DB8"/>
    <w:rsid w:val="00B462F0"/>
    <w:rsid w:val="00B4630B"/>
    <w:rsid w:val="00B4650B"/>
    <w:rsid w:val="00B47C95"/>
    <w:rsid w:val="00B47D96"/>
    <w:rsid w:val="00B50225"/>
    <w:rsid w:val="00B50D2D"/>
    <w:rsid w:val="00B50DFE"/>
    <w:rsid w:val="00B515CB"/>
    <w:rsid w:val="00B5205A"/>
    <w:rsid w:val="00B5223B"/>
    <w:rsid w:val="00B528DF"/>
    <w:rsid w:val="00B53311"/>
    <w:rsid w:val="00B5382C"/>
    <w:rsid w:val="00B53B1C"/>
    <w:rsid w:val="00B53B3F"/>
    <w:rsid w:val="00B53B92"/>
    <w:rsid w:val="00B53DE5"/>
    <w:rsid w:val="00B5470F"/>
    <w:rsid w:val="00B5493D"/>
    <w:rsid w:val="00B54A0C"/>
    <w:rsid w:val="00B54D92"/>
    <w:rsid w:val="00B54EB7"/>
    <w:rsid w:val="00B5556B"/>
    <w:rsid w:val="00B5563F"/>
    <w:rsid w:val="00B55936"/>
    <w:rsid w:val="00B559C8"/>
    <w:rsid w:val="00B55CD2"/>
    <w:rsid w:val="00B55D66"/>
    <w:rsid w:val="00B55FF9"/>
    <w:rsid w:val="00B5635E"/>
    <w:rsid w:val="00B56CB1"/>
    <w:rsid w:val="00B56D60"/>
    <w:rsid w:val="00B56D68"/>
    <w:rsid w:val="00B56E32"/>
    <w:rsid w:val="00B5706F"/>
    <w:rsid w:val="00B574CE"/>
    <w:rsid w:val="00B6027F"/>
    <w:rsid w:val="00B608D8"/>
    <w:rsid w:val="00B608D9"/>
    <w:rsid w:val="00B60A3F"/>
    <w:rsid w:val="00B6126D"/>
    <w:rsid w:val="00B61365"/>
    <w:rsid w:val="00B6140C"/>
    <w:rsid w:val="00B6145A"/>
    <w:rsid w:val="00B61C38"/>
    <w:rsid w:val="00B622E7"/>
    <w:rsid w:val="00B62F9D"/>
    <w:rsid w:val="00B6342F"/>
    <w:rsid w:val="00B634AD"/>
    <w:rsid w:val="00B63BC7"/>
    <w:rsid w:val="00B645BC"/>
    <w:rsid w:val="00B64B00"/>
    <w:rsid w:val="00B65108"/>
    <w:rsid w:val="00B65178"/>
    <w:rsid w:val="00B666ED"/>
    <w:rsid w:val="00B66F12"/>
    <w:rsid w:val="00B675FB"/>
    <w:rsid w:val="00B67BC4"/>
    <w:rsid w:val="00B67D6C"/>
    <w:rsid w:val="00B70329"/>
    <w:rsid w:val="00B70615"/>
    <w:rsid w:val="00B7085A"/>
    <w:rsid w:val="00B71D9A"/>
    <w:rsid w:val="00B732BF"/>
    <w:rsid w:val="00B733AE"/>
    <w:rsid w:val="00B734A0"/>
    <w:rsid w:val="00B73787"/>
    <w:rsid w:val="00B73908"/>
    <w:rsid w:val="00B73BB4"/>
    <w:rsid w:val="00B73BDA"/>
    <w:rsid w:val="00B73FF6"/>
    <w:rsid w:val="00B75123"/>
    <w:rsid w:val="00B759C8"/>
    <w:rsid w:val="00B76499"/>
    <w:rsid w:val="00B76736"/>
    <w:rsid w:val="00B767DF"/>
    <w:rsid w:val="00B7698B"/>
    <w:rsid w:val="00B76C91"/>
    <w:rsid w:val="00B76CD9"/>
    <w:rsid w:val="00B7718E"/>
    <w:rsid w:val="00B779EF"/>
    <w:rsid w:val="00B77F8E"/>
    <w:rsid w:val="00B8058C"/>
    <w:rsid w:val="00B8071F"/>
    <w:rsid w:val="00B81456"/>
    <w:rsid w:val="00B82206"/>
    <w:rsid w:val="00B82994"/>
    <w:rsid w:val="00B83486"/>
    <w:rsid w:val="00B840CC"/>
    <w:rsid w:val="00B845E6"/>
    <w:rsid w:val="00B846C9"/>
    <w:rsid w:val="00B84898"/>
    <w:rsid w:val="00B84CAA"/>
    <w:rsid w:val="00B85785"/>
    <w:rsid w:val="00B85792"/>
    <w:rsid w:val="00B85A41"/>
    <w:rsid w:val="00B85C19"/>
    <w:rsid w:val="00B85C3A"/>
    <w:rsid w:val="00B861A7"/>
    <w:rsid w:val="00B8655C"/>
    <w:rsid w:val="00B8664D"/>
    <w:rsid w:val="00B867AD"/>
    <w:rsid w:val="00B867F4"/>
    <w:rsid w:val="00B86B52"/>
    <w:rsid w:val="00B8713A"/>
    <w:rsid w:val="00B87261"/>
    <w:rsid w:val="00B872C3"/>
    <w:rsid w:val="00B8760E"/>
    <w:rsid w:val="00B87999"/>
    <w:rsid w:val="00B87BCC"/>
    <w:rsid w:val="00B87C23"/>
    <w:rsid w:val="00B87E2B"/>
    <w:rsid w:val="00B900D5"/>
    <w:rsid w:val="00B90272"/>
    <w:rsid w:val="00B903CF"/>
    <w:rsid w:val="00B90A66"/>
    <w:rsid w:val="00B90BE9"/>
    <w:rsid w:val="00B91104"/>
    <w:rsid w:val="00B92397"/>
    <w:rsid w:val="00B92B22"/>
    <w:rsid w:val="00B92D49"/>
    <w:rsid w:val="00B92EAF"/>
    <w:rsid w:val="00B92F0E"/>
    <w:rsid w:val="00B933F6"/>
    <w:rsid w:val="00B935E3"/>
    <w:rsid w:val="00B93F05"/>
    <w:rsid w:val="00B94D9C"/>
    <w:rsid w:val="00B95295"/>
    <w:rsid w:val="00B956BA"/>
    <w:rsid w:val="00B95867"/>
    <w:rsid w:val="00B95B09"/>
    <w:rsid w:val="00B95D4B"/>
    <w:rsid w:val="00B962D5"/>
    <w:rsid w:val="00B96663"/>
    <w:rsid w:val="00B96A06"/>
    <w:rsid w:val="00B96E6D"/>
    <w:rsid w:val="00B974FE"/>
    <w:rsid w:val="00B97568"/>
    <w:rsid w:val="00B97825"/>
    <w:rsid w:val="00BA00DC"/>
    <w:rsid w:val="00BA00E6"/>
    <w:rsid w:val="00BA01F2"/>
    <w:rsid w:val="00BA0226"/>
    <w:rsid w:val="00BA0585"/>
    <w:rsid w:val="00BA0D6A"/>
    <w:rsid w:val="00BA0DFB"/>
    <w:rsid w:val="00BA1341"/>
    <w:rsid w:val="00BA13D4"/>
    <w:rsid w:val="00BA2298"/>
    <w:rsid w:val="00BA26CF"/>
    <w:rsid w:val="00BA26ED"/>
    <w:rsid w:val="00BA2B42"/>
    <w:rsid w:val="00BA30B2"/>
    <w:rsid w:val="00BA35C0"/>
    <w:rsid w:val="00BA3956"/>
    <w:rsid w:val="00BA3A90"/>
    <w:rsid w:val="00BA4048"/>
    <w:rsid w:val="00BA40BD"/>
    <w:rsid w:val="00BA4185"/>
    <w:rsid w:val="00BA4871"/>
    <w:rsid w:val="00BA527D"/>
    <w:rsid w:val="00BA54A3"/>
    <w:rsid w:val="00BA568F"/>
    <w:rsid w:val="00BA5701"/>
    <w:rsid w:val="00BA632C"/>
    <w:rsid w:val="00BA647E"/>
    <w:rsid w:val="00BA6505"/>
    <w:rsid w:val="00BA6577"/>
    <w:rsid w:val="00BA699B"/>
    <w:rsid w:val="00BA6A44"/>
    <w:rsid w:val="00BA6D33"/>
    <w:rsid w:val="00BA7663"/>
    <w:rsid w:val="00BB0AEE"/>
    <w:rsid w:val="00BB196C"/>
    <w:rsid w:val="00BB28BB"/>
    <w:rsid w:val="00BB28D1"/>
    <w:rsid w:val="00BB293C"/>
    <w:rsid w:val="00BB2AD6"/>
    <w:rsid w:val="00BB2E4D"/>
    <w:rsid w:val="00BB31E1"/>
    <w:rsid w:val="00BB32E1"/>
    <w:rsid w:val="00BB3467"/>
    <w:rsid w:val="00BB3C1A"/>
    <w:rsid w:val="00BB3CA0"/>
    <w:rsid w:val="00BB4024"/>
    <w:rsid w:val="00BB4070"/>
    <w:rsid w:val="00BB420D"/>
    <w:rsid w:val="00BB46AB"/>
    <w:rsid w:val="00BB4A59"/>
    <w:rsid w:val="00BB5244"/>
    <w:rsid w:val="00BB5CB6"/>
    <w:rsid w:val="00BB5DBD"/>
    <w:rsid w:val="00BB61EB"/>
    <w:rsid w:val="00BB667A"/>
    <w:rsid w:val="00BB66B1"/>
    <w:rsid w:val="00BB6C5D"/>
    <w:rsid w:val="00BB734A"/>
    <w:rsid w:val="00BB7BF9"/>
    <w:rsid w:val="00BC00D3"/>
    <w:rsid w:val="00BC0AD9"/>
    <w:rsid w:val="00BC1453"/>
    <w:rsid w:val="00BC1B19"/>
    <w:rsid w:val="00BC1E65"/>
    <w:rsid w:val="00BC2665"/>
    <w:rsid w:val="00BC2815"/>
    <w:rsid w:val="00BC2E1F"/>
    <w:rsid w:val="00BC3061"/>
    <w:rsid w:val="00BC314F"/>
    <w:rsid w:val="00BC3B4B"/>
    <w:rsid w:val="00BC3C31"/>
    <w:rsid w:val="00BC3D41"/>
    <w:rsid w:val="00BC491C"/>
    <w:rsid w:val="00BC4E14"/>
    <w:rsid w:val="00BC580C"/>
    <w:rsid w:val="00BC63F5"/>
    <w:rsid w:val="00BC65FD"/>
    <w:rsid w:val="00BC6859"/>
    <w:rsid w:val="00BC6CBE"/>
    <w:rsid w:val="00BC6F42"/>
    <w:rsid w:val="00BC72F7"/>
    <w:rsid w:val="00BC7460"/>
    <w:rsid w:val="00BC7A3F"/>
    <w:rsid w:val="00BC7B2E"/>
    <w:rsid w:val="00BC7F34"/>
    <w:rsid w:val="00BD05F5"/>
    <w:rsid w:val="00BD061F"/>
    <w:rsid w:val="00BD0ACA"/>
    <w:rsid w:val="00BD0C4D"/>
    <w:rsid w:val="00BD1369"/>
    <w:rsid w:val="00BD15E9"/>
    <w:rsid w:val="00BD16C9"/>
    <w:rsid w:val="00BD1A5B"/>
    <w:rsid w:val="00BD1BE1"/>
    <w:rsid w:val="00BD1F0E"/>
    <w:rsid w:val="00BD27AE"/>
    <w:rsid w:val="00BD2D69"/>
    <w:rsid w:val="00BD3166"/>
    <w:rsid w:val="00BD3376"/>
    <w:rsid w:val="00BD373F"/>
    <w:rsid w:val="00BD3741"/>
    <w:rsid w:val="00BD3A9F"/>
    <w:rsid w:val="00BD423B"/>
    <w:rsid w:val="00BD4266"/>
    <w:rsid w:val="00BD4A82"/>
    <w:rsid w:val="00BD4C0D"/>
    <w:rsid w:val="00BD5219"/>
    <w:rsid w:val="00BD5A44"/>
    <w:rsid w:val="00BD5B37"/>
    <w:rsid w:val="00BD5B4D"/>
    <w:rsid w:val="00BD5CA9"/>
    <w:rsid w:val="00BD5D64"/>
    <w:rsid w:val="00BD6236"/>
    <w:rsid w:val="00BD653B"/>
    <w:rsid w:val="00BD654E"/>
    <w:rsid w:val="00BD68DC"/>
    <w:rsid w:val="00BD6AB0"/>
    <w:rsid w:val="00BD6B70"/>
    <w:rsid w:val="00BD6D37"/>
    <w:rsid w:val="00BD6DBF"/>
    <w:rsid w:val="00BD6DED"/>
    <w:rsid w:val="00BD700C"/>
    <w:rsid w:val="00BD7254"/>
    <w:rsid w:val="00BD76F5"/>
    <w:rsid w:val="00BD77F0"/>
    <w:rsid w:val="00BD7DF6"/>
    <w:rsid w:val="00BE076A"/>
    <w:rsid w:val="00BE08DD"/>
    <w:rsid w:val="00BE0F57"/>
    <w:rsid w:val="00BE16D0"/>
    <w:rsid w:val="00BE1E61"/>
    <w:rsid w:val="00BE1FC9"/>
    <w:rsid w:val="00BE2035"/>
    <w:rsid w:val="00BE24D6"/>
    <w:rsid w:val="00BE25BD"/>
    <w:rsid w:val="00BE25D5"/>
    <w:rsid w:val="00BE2AC1"/>
    <w:rsid w:val="00BE2C6C"/>
    <w:rsid w:val="00BE2D8A"/>
    <w:rsid w:val="00BE2F6B"/>
    <w:rsid w:val="00BE3898"/>
    <w:rsid w:val="00BE3962"/>
    <w:rsid w:val="00BE4795"/>
    <w:rsid w:val="00BE48F9"/>
    <w:rsid w:val="00BE5165"/>
    <w:rsid w:val="00BE54D9"/>
    <w:rsid w:val="00BE54F0"/>
    <w:rsid w:val="00BE554B"/>
    <w:rsid w:val="00BE5B61"/>
    <w:rsid w:val="00BE5C37"/>
    <w:rsid w:val="00BE5C6C"/>
    <w:rsid w:val="00BE5CF3"/>
    <w:rsid w:val="00BE6136"/>
    <w:rsid w:val="00BE619C"/>
    <w:rsid w:val="00BE6677"/>
    <w:rsid w:val="00BE67B7"/>
    <w:rsid w:val="00BE695F"/>
    <w:rsid w:val="00BE6E9C"/>
    <w:rsid w:val="00BE7119"/>
    <w:rsid w:val="00BE7290"/>
    <w:rsid w:val="00BE782F"/>
    <w:rsid w:val="00BE7864"/>
    <w:rsid w:val="00BE7AA7"/>
    <w:rsid w:val="00BE7D30"/>
    <w:rsid w:val="00BE7D6D"/>
    <w:rsid w:val="00BF0100"/>
    <w:rsid w:val="00BF08C2"/>
    <w:rsid w:val="00BF09BC"/>
    <w:rsid w:val="00BF0D75"/>
    <w:rsid w:val="00BF0DA4"/>
    <w:rsid w:val="00BF129E"/>
    <w:rsid w:val="00BF1753"/>
    <w:rsid w:val="00BF17BD"/>
    <w:rsid w:val="00BF1838"/>
    <w:rsid w:val="00BF2148"/>
    <w:rsid w:val="00BF23EA"/>
    <w:rsid w:val="00BF2825"/>
    <w:rsid w:val="00BF294B"/>
    <w:rsid w:val="00BF2DF7"/>
    <w:rsid w:val="00BF2E5D"/>
    <w:rsid w:val="00BF30D9"/>
    <w:rsid w:val="00BF33FC"/>
    <w:rsid w:val="00BF35BC"/>
    <w:rsid w:val="00BF36D7"/>
    <w:rsid w:val="00BF36EC"/>
    <w:rsid w:val="00BF376A"/>
    <w:rsid w:val="00BF3ACC"/>
    <w:rsid w:val="00BF4085"/>
    <w:rsid w:val="00BF42B6"/>
    <w:rsid w:val="00BF505F"/>
    <w:rsid w:val="00BF5111"/>
    <w:rsid w:val="00BF5F4A"/>
    <w:rsid w:val="00BF6176"/>
    <w:rsid w:val="00BF69EF"/>
    <w:rsid w:val="00BF6A93"/>
    <w:rsid w:val="00BF6C57"/>
    <w:rsid w:val="00BF707C"/>
    <w:rsid w:val="00BF745D"/>
    <w:rsid w:val="00BF7583"/>
    <w:rsid w:val="00BF792A"/>
    <w:rsid w:val="00BF7B91"/>
    <w:rsid w:val="00BF7E9D"/>
    <w:rsid w:val="00C0024F"/>
    <w:rsid w:val="00C01286"/>
    <w:rsid w:val="00C01BC3"/>
    <w:rsid w:val="00C0202D"/>
    <w:rsid w:val="00C0208C"/>
    <w:rsid w:val="00C024D4"/>
    <w:rsid w:val="00C027A4"/>
    <w:rsid w:val="00C02881"/>
    <w:rsid w:val="00C02F88"/>
    <w:rsid w:val="00C03224"/>
    <w:rsid w:val="00C04161"/>
    <w:rsid w:val="00C043B1"/>
    <w:rsid w:val="00C04B28"/>
    <w:rsid w:val="00C04DE0"/>
    <w:rsid w:val="00C051C9"/>
    <w:rsid w:val="00C05553"/>
    <w:rsid w:val="00C06397"/>
    <w:rsid w:val="00C06935"/>
    <w:rsid w:val="00C06F72"/>
    <w:rsid w:val="00C06F82"/>
    <w:rsid w:val="00C07B49"/>
    <w:rsid w:val="00C07EAC"/>
    <w:rsid w:val="00C07F3A"/>
    <w:rsid w:val="00C10519"/>
    <w:rsid w:val="00C111A9"/>
    <w:rsid w:val="00C11933"/>
    <w:rsid w:val="00C1195F"/>
    <w:rsid w:val="00C11DCB"/>
    <w:rsid w:val="00C1219E"/>
    <w:rsid w:val="00C12396"/>
    <w:rsid w:val="00C126D5"/>
    <w:rsid w:val="00C126F8"/>
    <w:rsid w:val="00C12810"/>
    <w:rsid w:val="00C13081"/>
    <w:rsid w:val="00C13093"/>
    <w:rsid w:val="00C130F0"/>
    <w:rsid w:val="00C13559"/>
    <w:rsid w:val="00C13DA3"/>
    <w:rsid w:val="00C142AE"/>
    <w:rsid w:val="00C1453F"/>
    <w:rsid w:val="00C14BA7"/>
    <w:rsid w:val="00C14C2B"/>
    <w:rsid w:val="00C15C55"/>
    <w:rsid w:val="00C1670F"/>
    <w:rsid w:val="00C16B4D"/>
    <w:rsid w:val="00C170A5"/>
    <w:rsid w:val="00C1751B"/>
    <w:rsid w:val="00C1756F"/>
    <w:rsid w:val="00C1777E"/>
    <w:rsid w:val="00C17E26"/>
    <w:rsid w:val="00C17FDF"/>
    <w:rsid w:val="00C2004D"/>
    <w:rsid w:val="00C20C76"/>
    <w:rsid w:val="00C20EC2"/>
    <w:rsid w:val="00C21314"/>
    <w:rsid w:val="00C216C4"/>
    <w:rsid w:val="00C21752"/>
    <w:rsid w:val="00C23145"/>
    <w:rsid w:val="00C23716"/>
    <w:rsid w:val="00C237B9"/>
    <w:rsid w:val="00C23C09"/>
    <w:rsid w:val="00C23CA6"/>
    <w:rsid w:val="00C24544"/>
    <w:rsid w:val="00C2493F"/>
    <w:rsid w:val="00C24ED8"/>
    <w:rsid w:val="00C24FA6"/>
    <w:rsid w:val="00C2592B"/>
    <w:rsid w:val="00C259E7"/>
    <w:rsid w:val="00C25D8C"/>
    <w:rsid w:val="00C26320"/>
    <w:rsid w:val="00C27235"/>
    <w:rsid w:val="00C3053F"/>
    <w:rsid w:val="00C30730"/>
    <w:rsid w:val="00C31326"/>
    <w:rsid w:val="00C313F3"/>
    <w:rsid w:val="00C314A0"/>
    <w:rsid w:val="00C31829"/>
    <w:rsid w:val="00C3187A"/>
    <w:rsid w:val="00C31BAD"/>
    <w:rsid w:val="00C31CA0"/>
    <w:rsid w:val="00C32082"/>
    <w:rsid w:val="00C3219F"/>
    <w:rsid w:val="00C3292E"/>
    <w:rsid w:val="00C32E31"/>
    <w:rsid w:val="00C33799"/>
    <w:rsid w:val="00C3402B"/>
    <w:rsid w:val="00C3435D"/>
    <w:rsid w:val="00C34496"/>
    <w:rsid w:val="00C34525"/>
    <w:rsid w:val="00C34844"/>
    <w:rsid w:val="00C35125"/>
    <w:rsid w:val="00C35688"/>
    <w:rsid w:val="00C35F09"/>
    <w:rsid w:val="00C36035"/>
    <w:rsid w:val="00C360B0"/>
    <w:rsid w:val="00C36165"/>
    <w:rsid w:val="00C36474"/>
    <w:rsid w:val="00C3663C"/>
    <w:rsid w:val="00C36683"/>
    <w:rsid w:val="00C36F28"/>
    <w:rsid w:val="00C37456"/>
    <w:rsid w:val="00C37F8D"/>
    <w:rsid w:val="00C40165"/>
    <w:rsid w:val="00C403B2"/>
    <w:rsid w:val="00C41427"/>
    <w:rsid w:val="00C414C0"/>
    <w:rsid w:val="00C41621"/>
    <w:rsid w:val="00C41A3D"/>
    <w:rsid w:val="00C41F51"/>
    <w:rsid w:val="00C43059"/>
    <w:rsid w:val="00C43162"/>
    <w:rsid w:val="00C432E7"/>
    <w:rsid w:val="00C4391F"/>
    <w:rsid w:val="00C44050"/>
    <w:rsid w:val="00C44140"/>
    <w:rsid w:val="00C44542"/>
    <w:rsid w:val="00C44622"/>
    <w:rsid w:val="00C45D3A"/>
    <w:rsid w:val="00C45E69"/>
    <w:rsid w:val="00C469CC"/>
    <w:rsid w:val="00C46B13"/>
    <w:rsid w:val="00C471BF"/>
    <w:rsid w:val="00C475CC"/>
    <w:rsid w:val="00C47855"/>
    <w:rsid w:val="00C47E9F"/>
    <w:rsid w:val="00C50215"/>
    <w:rsid w:val="00C509C9"/>
    <w:rsid w:val="00C50E23"/>
    <w:rsid w:val="00C50F40"/>
    <w:rsid w:val="00C51395"/>
    <w:rsid w:val="00C5173C"/>
    <w:rsid w:val="00C51930"/>
    <w:rsid w:val="00C51B2F"/>
    <w:rsid w:val="00C51B5B"/>
    <w:rsid w:val="00C52441"/>
    <w:rsid w:val="00C52652"/>
    <w:rsid w:val="00C52B42"/>
    <w:rsid w:val="00C52CAB"/>
    <w:rsid w:val="00C53091"/>
    <w:rsid w:val="00C53757"/>
    <w:rsid w:val="00C5380C"/>
    <w:rsid w:val="00C54327"/>
    <w:rsid w:val="00C544F6"/>
    <w:rsid w:val="00C54580"/>
    <w:rsid w:val="00C54591"/>
    <w:rsid w:val="00C55175"/>
    <w:rsid w:val="00C551C8"/>
    <w:rsid w:val="00C55371"/>
    <w:rsid w:val="00C55EBB"/>
    <w:rsid w:val="00C563F8"/>
    <w:rsid w:val="00C56743"/>
    <w:rsid w:val="00C569AF"/>
    <w:rsid w:val="00C56EC0"/>
    <w:rsid w:val="00C56FCD"/>
    <w:rsid w:val="00C5732E"/>
    <w:rsid w:val="00C576CF"/>
    <w:rsid w:val="00C57ABA"/>
    <w:rsid w:val="00C6044E"/>
    <w:rsid w:val="00C6146E"/>
    <w:rsid w:val="00C615A4"/>
    <w:rsid w:val="00C61646"/>
    <w:rsid w:val="00C6180A"/>
    <w:rsid w:val="00C61D1D"/>
    <w:rsid w:val="00C61DFE"/>
    <w:rsid w:val="00C61FC9"/>
    <w:rsid w:val="00C625A4"/>
    <w:rsid w:val="00C62971"/>
    <w:rsid w:val="00C62FAB"/>
    <w:rsid w:val="00C63C77"/>
    <w:rsid w:val="00C63E2A"/>
    <w:rsid w:val="00C642A4"/>
    <w:rsid w:val="00C64487"/>
    <w:rsid w:val="00C64D45"/>
    <w:rsid w:val="00C64F45"/>
    <w:rsid w:val="00C653CB"/>
    <w:rsid w:val="00C65BD6"/>
    <w:rsid w:val="00C66922"/>
    <w:rsid w:val="00C66FE9"/>
    <w:rsid w:val="00C67245"/>
    <w:rsid w:val="00C67D57"/>
    <w:rsid w:val="00C67FE9"/>
    <w:rsid w:val="00C703CC"/>
    <w:rsid w:val="00C7054B"/>
    <w:rsid w:val="00C70EAD"/>
    <w:rsid w:val="00C70FE4"/>
    <w:rsid w:val="00C711C5"/>
    <w:rsid w:val="00C716A9"/>
    <w:rsid w:val="00C71EEF"/>
    <w:rsid w:val="00C72135"/>
    <w:rsid w:val="00C726A8"/>
    <w:rsid w:val="00C72786"/>
    <w:rsid w:val="00C73018"/>
    <w:rsid w:val="00C73324"/>
    <w:rsid w:val="00C7338F"/>
    <w:rsid w:val="00C734BD"/>
    <w:rsid w:val="00C73812"/>
    <w:rsid w:val="00C73C9A"/>
    <w:rsid w:val="00C73D74"/>
    <w:rsid w:val="00C741E7"/>
    <w:rsid w:val="00C74328"/>
    <w:rsid w:val="00C74777"/>
    <w:rsid w:val="00C748D8"/>
    <w:rsid w:val="00C74B22"/>
    <w:rsid w:val="00C74E19"/>
    <w:rsid w:val="00C752D9"/>
    <w:rsid w:val="00C762EC"/>
    <w:rsid w:val="00C77218"/>
    <w:rsid w:val="00C774EB"/>
    <w:rsid w:val="00C77D6C"/>
    <w:rsid w:val="00C77EE8"/>
    <w:rsid w:val="00C80570"/>
    <w:rsid w:val="00C80703"/>
    <w:rsid w:val="00C80F23"/>
    <w:rsid w:val="00C810F4"/>
    <w:rsid w:val="00C811DF"/>
    <w:rsid w:val="00C81A45"/>
    <w:rsid w:val="00C81AB3"/>
    <w:rsid w:val="00C81E76"/>
    <w:rsid w:val="00C82750"/>
    <w:rsid w:val="00C827F6"/>
    <w:rsid w:val="00C835E5"/>
    <w:rsid w:val="00C838EE"/>
    <w:rsid w:val="00C840F5"/>
    <w:rsid w:val="00C84374"/>
    <w:rsid w:val="00C843DA"/>
    <w:rsid w:val="00C845FF"/>
    <w:rsid w:val="00C851F8"/>
    <w:rsid w:val="00C8534C"/>
    <w:rsid w:val="00C85403"/>
    <w:rsid w:val="00C855A6"/>
    <w:rsid w:val="00C85673"/>
    <w:rsid w:val="00C85A09"/>
    <w:rsid w:val="00C86AFE"/>
    <w:rsid w:val="00C86EF9"/>
    <w:rsid w:val="00C876AB"/>
    <w:rsid w:val="00C87861"/>
    <w:rsid w:val="00C879AA"/>
    <w:rsid w:val="00C87F86"/>
    <w:rsid w:val="00C900D5"/>
    <w:rsid w:val="00C903C3"/>
    <w:rsid w:val="00C904CF"/>
    <w:rsid w:val="00C90937"/>
    <w:rsid w:val="00C90D36"/>
    <w:rsid w:val="00C90E63"/>
    <w:rsid w:val="00C9164A"/>
    <w:rsid w:val="00C91A08"/>
    <w:rsid w:val="00C91BD0"/>
    <w:rsid w:val="00C9235D"/>
    <w:rsid w:val="00C92990"/>
    <w:rsid w:val="00C92ED6"/>
    <w:rsid w:val="00C932AB"/>
    <w:rsid w:val="00C933CD"/>
    <w:rsid w:val="00C934D5"/>
    <w:rsid w:val="00C9390B"/>
    <w:rsid w:val="00C93BB1"/>
    <w:rsid w:val="00C93E75"/>
    <w:rsid w:val="00C94276"/>
    <w:rsid w:val="00C94F31"/>
    <w:rsid w:val="00C954C7"/>
    <w:rsid w:val="00C95B07"/>
    <w:rsid w:val="00C962A1"/>
    <w:rsid w:val="00C964D4"/>
    <w:rsid w:val="00C977EE"/>
    <w:rsid w:val="00CA0147"/>
    <w:rsid w:val="00CA0200"/>
    <w:rsid w:val="00CA02AB"/>
    <w:rsid w:val="00CA0645"/>
    <w:rsid w:val="00CA0677"/>
    <w:rsid w:val="00CA0C52"/>
    <w:rsid w:val="00CA11D5"/>
    <w:rsid w:val="00CA1247"/>
    <w:rsid w:val="00CA14A6"/>
    <w:rsid w:val="00CA1A7A"/>
    <w:rsid w:val="00CA1E27"/>
    <w:rsid w:val="00CA1E5B"/>
    <w:rsid w:val="00CA1E6E"/>
    <w:rsid w:val="00CA1E84"/>
    <w:rsid w:val="00CA3214"/>
    <w:rsid w:val="00CA33C2"/>
    <w:rsid w:val="00CA3597"/>
    <w:rsid w:val="00CA3D1C"/>
    <w:rsid w:val="00CA3EA9"/>
    <w:rsid w:val="00CA3ED9"/>
    <w:rsid w:val="00CA46CA"/>
    <w:rsid w:val="00CA4721"/>
    <w:rsid w:val="00CA4974"/>
    <w:rsid w:val="00CA4D94"/>
    <w:rsid w:val="00CA4E7A"/>
    <w:rsid w:val="00CA5225"/>
    <w:rsid w:val="00CA6416"/>
    <w:rsid w:val="00CA79BB"/>
    <w:rsid w:val="00CA7C23"/>
    <w:rsid w:val="00CA7FBD"/>
    <w:rsid w:val="00CB006A"/>
    <w:rsid w:val="00CB0126"/>
    <w:rsid w:val="00CB0F41"/>
    <w:rsid w:val="00CB15C7"/>
    <w:rsid w:val="00CB17C6"/>
    <w:rsid w:val="00CB2066"/>
    <w:rsid w:val="00CB23D4"/>
    <w:rsid w:val="00CB24E5"/>
    <w:rsid w:val="00CB2BCE"/>
    <w:rsid w:val="00CB3120"/>
    <w:rsid w:val="00CB3798"/>
    <w:rsid w:val="00CB4204"/>
    <w:rsid w:val="00CB4C99"/>
    <w:rsid w:val="00CB504E"/>
    <w:rsid w:val="00CB51C5"/>
    <w:rsid w:val="00CB55EC"/>
    <w:rsid w:val="00CB5BB6"/>
    <w:rsid w:val="00CB5FF4"/>
    <w:rsid w:val="00CB61D9"/>
    <w:rsid w:val="00CB62B9"/>
    <w:rsid w:val="00CB6394"/>
    <w:rsid w:val="00CB71C8"/>
    <w:rsid w:val="00CB7362"/>
    <w:rsid w:val="00CB79B9"/>
    <w:rsid w:val="00CB7C71"/>
    <w:rsid w:val="00CC0598"/>
    <w:rsid w:val="00CC07B8"/>
    <w:rsid w:val="00CC0DD7"/>
    <w:rsid w:val="00CC1803"/>
    <w:rsid w:val="00CC197A"/>
    <w:rsid w:val="00CC1CC1"/>
    <w:rsid w:val="00CC1E88"/>
    <w:rsid w:val="00CC2684"/>
    <w:rsid w:val="00CC26D4"/>
    <w:rsid w:val="00CC2732"/>
    <w:rsid w:val="00CC277C"/>
    <w:rsid w:val="00CC2907"/>
    <w:rsid w:val="00CC2D43"/>
    <w:rsid w:val="00CC3874"/>
    <w:rsid w:val="00CC51CF"/>
    <w:rsid w:val="00CC5921"/>
    <w:rsid w:val="00CC5D98"/>
    <w:rsid w:val="00CC5E8A"/>
    <w:rsid w:val="00CC6BDD"/>
    <w:rsid w:val="00CC6D0B"/>
    <w:rsid w:val="00CC7001"/>
    <w:rsid w:val="00CC72EE"/>
    <w:rsid w:val="00CC777F"/>
    <w:rsid w:val="00CC7817"/>
    <w:rsid w:val="00CC7995"/>
    <w:rsid w:val="00CC7B74"/>
    <w:rsid w:val="00CC7F1E"/>
    <w:rsid w:val="00CD0E4E"/>
    <w:rsid w:val="00CD0EA8"/>
    <w:rsid w:val="00CD129C"/>
    <w:rsid w:val="00CD1AFD"/>
    <w:rsid w:val="00CD1E43"/>
    <w:rsid w:val="00CD22C2"/>
    <w:rsid w:val="00CD29F2"/>
    <w:rsid w:val="00CD2AF8"/>
    <w:rsid w:val="00CD36F3"/>
    <w:rsid w:val="00CD3F51"/>
    <w:rsid w:val="00CD41A1"/>
    <w:rsid w:val="00CD41B3"/>
    <w:rsid w:val="00CD44E7"/>
    <w:rsid w:val="00CD4A2E"/>
    <w:rsid w:val="00CD4D01"/>
    <w:rsid w:val="00CD4FFC"/>
    <w:rsid w:val="00CD53E7"/>
    <w:rsid w:val="00CD54F6"/>
    <w:rsid w:val="00CD611A"/>
    <w:rsid w:val="00CD62DD"/>
    <w:rsid w:val="00CD65FE"/>
    <w:rsid w:val="00CD692A"/>
    <w:rsid w:val="00CD78B1"/>
    <w:rsid w:val="00CD78B7"/>
    <w:rsid w:val="00CE02FD"/>
    <w:rsid w:val="00CE0799"/>
    <w:rsid w:val="00CE080B"/>
    <w:rsid w:val="00CE0B27"/>
    <w:rsid w:val="00CE1345"/>
    <w:rsid w:val="00CE13BD"/>
    <w:rsid w:val="00CE1910"/>
    <w:rsid w:val="00CE23D6"/>
    <w:rsid w:val="00CE2483"/>
    <w:rsid w:val="00CE28E7"/>
    <w:rsid w:val="00CE298E"/>
    <w:rsid w:val="00CE29A3"/>
    <w:rsid w:val="00CE2C74"/>
    <w:rsid w:val="00CE30F3"/>
    <w:rsid w:val="00CE311F"/>
    <w:rsid w:val="00CE3133"/>
    <w:rsid w:val="00CE3DC3"/>
    <w:rsid w:val="00CE4108"/>
    <w:rsid w:val="00CE4414"/>
    <w:rsid w:val="00CE4C3C"/>
    <w:rsid w:val="00CE4CD3"/>
    <w:rsid w:val="00CE4DF7"/>
    <w:rsid w:val="00CE51BC"/>
    <w:rsid w:val="00CE551F"/>
    <w:rsid w:val="00CE57E8"/>
    <w:rsid w:val="00CE58A0"/>
    <w:rsid w:val="00CE5BB7"/>
    <w:rsid w:val="00CE72F1"/>
    <w:rsid w:val="00CE7340"/>
    <w:rsid w:val="00CE753A"/>
    <w:rsid w:val="00CE7877"/>
    <w:rsid w:val="00CE78D7"/>
    <w:rsid w:val="00CE7B62"/>
    <w:rsid w:val="00CE7ED3"/>
    <w:rsid w:val="00CF028E"/>
    <w:rsid w:val="00CF040D"/>
    <w:rsid w:val="00CF0F1D"/>
    <w:rsid w:val="00CF1494"/>
    <w:rsid w:val="00CF15D4"/>
    <w:rsid w:val="00CF1AB3"/>
    <w:rsid w:val="00CF1B4E"/>
    <w:rsid w:val="00CF1BE6"/>
    <w:rsid w:val="00CF23F3"/>
    <w:rsid w:val="00CF255C"/>
    <w:rsid w:val="00CF2C1D"/>
    <w:rsid w:val="00CF34C0"/>
    <w:rsid w:val="00CF36BC"/>
    <w:rsid w:val="00CF379D"/>
    <w:rsid w:val="00CF3F1C"/>
    <w:rsid w:val="00CF451F"/>
    <w:rsid w:val="00CF48FB"/>
    <w:rsid w:val="00CF4F3F"/>
    <w:rsid w:val="00CF55A1"/>
    <w:rsid w:val="00CF597C"/>
    <w:rsid w:val="00CF5DA6"/>
    <w:rsid w:val="00CF6370"/>
    <w:rsid w:val="00CF6F35"/>
    <w:rsid w:val="00CF7205"/>
    <w:rsid w:val="00CF735C"/>
    <w:rsid w:val="00CF77EC"/>
    <w:rsid w:val="00CF7B33"/>
    <w:rsid w:val="00D009CB"/>
    <w:rsid w:val="00D00B0B"/>
    <w:rsid w:val="00D00C68"/>
    <w:rsid w:val="00D01312"/>
    <w:rsid w:val="00D01367"/>
    <w:rsid w:val="00D01482"/>
    <w:rsid w:val="00D014CB"/>
    <w:rsid w:val="00D01665"/>
    <w:rsid w:val="00D02290"/>
    <w:rsid w:val="00D026E6"/>
    <w:rsid w:val="00D02843"/>
    <w:rsid w:val="00D028C3"/>
    <w:rsid w:val="00D03126"/>
    <w:rsid w:val="00D0340E"/>
    <w:rsid w:val="00D034C4"/>
    <w:rsid w:val="00D0406D"/>
    <w:rsid w:val="00D0438F"/>
    <w:rsid w:val="00D04974"/>
    <w:rsid w:val="00D04C94"/>
    <w:rsid w:val="00D04F83"/>
    <w:rsid w:val="00D05163"/>
    <w:rsid w:val="00D05CD1"/>
    <w:rsid w:val="00D06436"/>
    <w:rsid w:val="00D06442"/>
    <w:rsid w:val="00D06A7C"/>
    <w:rsid w:val="00D06AF5"/>
    <w:rsid w:val="00D06CFE"/>
    <w:rsid w:val="00D0744D"/>
    <w:rsid w:val="00D07947"/>
    <w:rsid w:val="00D07B61"/>
    <w:rsid w:val="00D07D5D"/>
    <w:rsid w:val="00D07E34"/>
    <w:rsid w:val="00D07E5F"/>
    <w:rsid w:val="00D07EC5"/>
    <w:rsid w:val="00D104D0"/>
    <w:rsid w:val="00D1067F"/>
    <w:rsid w:val="00D11329"/>
    <w:rsid w:val="00D113A4"/>
    <w:rsid w:val="00D11DA7"/>
    <w:rsid w:val="00D11DC3"/>
    <w:rsid w:val="00D1243D"/>
    <w:rsid w:val="00D12992"/>
    <w:rsid w:val="00D1324F"/>
    <w:rsid w:val="00D136E9"/>
    <w:rsid w:val="00D13883"/>
    <w:rsid w:val="00D13A37"/>
    <w:rsid w:val="00D13D29"/>
    <w:rsid w:val="00D13EF4"/>
    <w:rsid w:val="00D1400F"/>
    <w:rsid w:val="00D147B5"/>
    <w:rsid w:val="00D14B31"/>
    <w:rsid w:val="00D14B37"/>
    <w:rsid w:val="00D14BF9"/>
    <w:rsid w:val="00D150DF"/>
    <w:rsid w:val="00D1532A"/>
    <w:rsid w:val="00D15BA8"/>
    <w:rsid w:val="00D16ADA"/>
    <w:rsid w:val="00D17348"/>
    <w:rsid w:val="00D173D9"/>
    <w:rsid w:val="00D177C5"/>
    <w:rsid w:val="00D1788F"/>
    <w:rsid w:val="00D17C77"/>
    <w:rsid w:val="00D17C96"/>
    <w:rsid w:val="00D17D93"/>
    <w:rsid w:val="00D2000B"/>
    <w:rsid w:val="00D20020"/>
    <w:rsid w:val="00D2036E"/>
    <w:rsid w:val="00D20394"/>
    <w:rsid w:val="00D205DA"/>
    <w:rsid w:val="00D2069E"/>
    <w:rsid w:val="00D20EE7"/>
    <w:rsid w:val="00D20FB7"/>
    <w:rsid w:val="00D21085"/>
    <w:rsid w:val="00D211E3"/>
    <w:rsid w:val="00D213CA"/>
    <w:rsid w:val="00D21438"/>
    <w:rsid w:val="00D2148D"/>
    <w:rsid w:val="00D215F8"/>
    <w:rsid w:val="00D218A4"/>
    <w:rsid w:val="00D21FDE"/>
    <w:rsid w:val="00D22137"/>
    <w:rsid w:val="00D22255"/>
    <w:rsid w:val="00D2255C"/>
    <w:rsid w:val="00D22AB7"/>
    <w:rsid w:val="00D22F41"/>
    <w:rsid w:val="00D23921"/>
    <w:rsid w:val="00D24270"/>
    <w:rsid w:val="00D24509"/>
    <w:rsid w:val="00D2454A"/>
    <w:rsid w:val="00D24CBA"/>
    <w:rsid w:val="00D25127"/>
    <w:rsid w:val="00D254E9"/>
    <w:rsid w:val="00D25572"/>
    <w:rsid w:val="00D25687"/>
    <w:rsid w:val="00D257B7"/>
    <w:rsid w:val="00D262A5"/>
    <w:rsid w:val="00D26934"/>
    <w:rsid w:val="00D26BD3"/>
    <w:rsid w:val="00D272E6"/>
    <w:rsid w:val="00D2748A"/>
    <w:rsid w:val="00D274C6"/>
    <w:rsid w:val="00D27602"/>
    <w:rsid w:val="00D276DC"/>
    <w:rsid w:val="00D27799"/>
    <w:rsid w:val="00D27CC1"/>
    <w:rsid w:val="00D30050"/>
    <w:rsid w:val="00D304F1"/>
    <w:rsid w:val="00D30535"/>
    <w:rsid w:val="00D3053D"/>
    <w:rsid w:val="00D30E2E"/>
    <w:rsid w:val="00D31037"/>
    <w:rsid w:val="00D31286"/>
    <w:rsid w:val="00D31877"/>
    <w:rsid w:val="00D323C3"/>
    <w:rsid w:val="00D3257B"/>
    <w:rsid w:val="00D32D39"/>
    <w:rsid w:val="00D33068"/>
    <w:rsid w:val="00D331CA"/>
    <w:rsid w:val="00D33741"/>
    <w:rsid w:val="00D33E35"/>
    <w:rsid w:val="00D33E5F"/>
    <w:rsid w:val="00D343C5"/>
    <w:rsid w:val="00D3456C"/>
    <w:rsid w:val="00D346EF"/>
    <w:rsid w:val="00D34EF7"/>
    <w:rsid w:val="00D3529D"/>
    <w:rsid w:val="00D360A9"/>
    <w:rsid w:val="00D36DC4"/>
    <w:rsid w:val="00D37243"/>
    <w:rsid w:val="00D37487"/>
    <w:rsid w:val="00D37E71"/>
    <w:rsid w:val="00D37FAC"/>
    <w:rsid w:val="00D40381"/>
    <w:rsid w:val="00D416C4"/>
    <w:rsid w:val="00D41906"/>
    <w:rsid w:val="00D41E75"/>
    <w:rsid w:val="00D425D3"/>
    <w:rsid w:val="00D4267E"/>
    <w:rsid w:val="00D42C00"/>
    <w:rsid w:val="00D42EAB"/>
    <w:rsid w:val="00D4318E"/>
    <w:rsid w:val="00D43654"/>
    <w:rsid w:val="00D436F3"/>
    <w:rsid w:val="00D43907"/>
    <w:rsid w:val="00D43ACE"/>
    <w:rsid w:val="00D43B9E"/>
    <w:rsid w:val="00D44431"/>
    <w:rsid w:val="00D445A4"/>
    <w:rsid w:val="00D44753"/>
    <w:rsid w:val="00D44BC4"/>
    <w:rsid w:val="00D450DE"/>
    <w:rsid w:val="00D45577"/>
    <w:rsid w:val="00D45AE5"/>
    <w:rsid w:val="00D45B20"/>
    <w:rsid w:val="00D45C47"/>
    <w:rsid w:val="00D46367"/>
    <w:rsid w:val="00D464B9"/>
    <w:rsid w:val="00D46640"/>
    <w:rsid w:val="00D46C92"/>
    <w:rsid w:val="00D46E4B"/>
    <w:rsid w:val="00D46E98"/>
    <w:rsid w:val="00D47814"/>
    <w:rsid w:val="00D50571"/>
    <w:rsid w:val="00D508C6"/>
    <w:rsid w:val="00D50B79"/>
    <w:rsid w:val="00D50C86"/>
    <w:rsid w:val="00D50CAE"/>
    <w:rsid w:val="00D51252"/>
    <w:rsid w:val="00D51505"/>
    <w:rsid w:val="00D519C2"/>
    <w:rsid w:val="00D51C8D"/>
    <w:rsid w:val="00D51CC1"/>
    <w:rsid w:val="00D51E4F"/>
    <w:rsid w:val="00D51FFA"/>
    <w:rsid w:val="00D520EE"/>
    <w:rsid w:val="00D5318E"/>
    <w:rsid w:val="00D53770"/>
    <w:rsid w:val="00D53BDD"/>
    <w:rsid w:val="00D53E09"/>
    <w:rsid w:val="00D53FD0"/>
    <w:rsid w:val="00D54006"/>
    <w:rsid w:val="00D5410D"/>
    <w:rsid w:val="00D542D0"/>
    <w:rsid w:val="00D54938"/>
    <w:rsid w:val="00D54B18"/>
    <w:rsid w:val="00D550F1"/>
    <w:rsid w:val="00D551D2"/>
    <w:rsid w:val="00D55910"/>
    <w:rsid w:val="00D564CA"/>
    <w:rsid w:val="00D569C5"/>
    <w:rsid w:val="00D57948"/>
    <w:rsid w:val="00D579A6"/>
    <w:rsid w:val="00D57DE8"/>
    <w:rsid w:val="00D57E4C"/>
    <w:rsid w:val="00D60153"/>
    <w:rsid w:val="00D604D3"/>
    <w:rsid w:val="00D6082D"/>
    <w:rsid w:val="00D60873"/>
    <w:rsid w:val="00D611F6"/>
    <w:rsid w:val="00D616C0"/>
    <w:rsid w:val="00D61C09"/>
    <w:rsid w:val="00D61D7B"/>
    <w:rsid w:val="00D61E81"/>
    <w:rsid w:val="00D62D35"/>
    <w:rsid w:val="00D63524"/>
    <w:rsid w:val="00D63A0E"/>
    <w:rsid w:val="00D63A62"/>
    <w:rsid w:val="00D63B2F"/>
    <w:rsid w:val="00D64237"/>
    <w:rsid w:val="00D6452D"/>
    <w:rsid w:val="00D64925"/>
    <w:rsid w:val="00D649D6"/>
    <w:rsid w:val="00D6594C"/>
    <w:rsid w:val="00D65F3A"/>
    <w:rsid w:val="00D65FA8"/>
    <w:rsid w:val="00D660BA"/>
    <w:rsid w:val="00D66111"/>
    <w:rsid w:val="00D6616F"/>
    <w:rsid w:val="00D6627A"/>
    <w:rsid w:val="00D66E33"/>
    <w:rsid w:val="00D66F38"/>
    <w:rsid w:val="00D6737D"/>
    <w:rsid w:val="00D67496"/>
    <w:rsid w:val="00D67971"/>
    <w:rsid w:val="00D67AF3"/>
    <w:rsid w:val="00D67D86"/>
    <w:rsid w:val="00D700C4"/>
    <w:rsid w:val="00D70336"/>
    <w:rsid w:val="00D70494"/>
    <w:rsid w:val="00D70717"/>
    <w:rsid w:val="00D70A3C"/>
    <w:rsid w:val="00D71471"/>
    <w:rsid w:val="00D714E4"/>
    <w:rsid w:val="00D715FD"/>
    <w:rsid w:val="00D719EF"/>
    <w:rsid w:val="00D71B06"/>
    <w:rsid w:val="00D723DD"/>
    <w:rsid w:val="00D7241D"/>
    <w:rsid w:val="00D72FDB"/>
    <w:rsid w:val="00D73246"/>
    <w:rsid w:val="00D736B1"/>
    <w:rsid w:val="00D73C91"/>
    <w:rsid w:val="00D73CCC"/>
    <w:rsid w:val="00D74149"/>
    <w:rsid w:val="00D741FE"/>
    <w:rsid w:val="00D74209"/>
    <w:rsid w:val="00D744A5"/>
    <w:rsid w:val="00D754C9"/>
    <w:rsid w:val="00D755B7"/>
    <w:rsid w:val="00D756CA"/>
    <w:rsid w:val="00D758FE"/>
    <w:rsid w:val="00D75D6E"/>
    <w:rsid w:val="00D76173"/>
    <w:rsid w:val="00D763CC"/>
    <w:rsid w:val="00D76863"/>
    <w:rsid w:val="00D7694B"/>
    <w:rsid w:val="00D76F25"/>
    <w:rsid w:val="00D7755E"/>
    <w:rsid w:val="00D7799A"/>
    <w:rsid w:val="00D77D8D"/>
    <w:rsid w:val="00D77F12"/>
    <w:rsid w:val="00D8024C"/>
    <w:rsid w:val="00D805C4"/>
    <w:rsid w:val="00D807E4"/>
    <w:rsid w:val="00D8099E"/>
    <w:rsid w:val="00D80AD4"/>
    <w:rsid w:val="00D80C31"/>
    <w:rsid w:val="00D80CBD"/>
    <w:rsid w:val="00D816DB"/>
    <w:rsid w:val="00D8171D"/>
    <w:rsid w:val="00D8250B"/>
    <w:rsid w:val="00D83357"/>
    <w:rsid w:val="00D835B0"/>
    <w:rsid w:val="00D838BD"/>
    <w:rsid w:val="00D8394C"/>
    <w:rsid w:val="00D84287"/>
    <w:rsid w:val="00D84426"/>
    <w:rsid w:val="00D84C4D"/>
    <w:rsid w:val="00D85031"/>
    <w:rsid w:val="00D85060"/>
    <w:rsid w:val="00D85C82"/>
    <w:rsid w:val="00D862B8"/>
    <w:rsid w:val="00D86DD2"/>
    <w:rsid w:val="00D87119"/>
    <w:rsid w:val="00D87135"/>
    <w:rsid w:val="00D871C9"/>
    <w:rsid w:val="00D8797B"/>
    <w:rsid w:val="00D87986"/>
    <w:rsid w:val="00D87CFB"/>
    <w:rsid w:val="00D87DC1"/>
    <w:rsid w:val="00D87EAA"/>
    <w:rsid w:val="00D900F8"/>
    <w:rsid w:val="00D9042D"/>
    <w:rsid w:val="00D90A48"/>
    <w:rsid w:val="00D90B68"/>
    <w:rsid w:val="00D9183F"/>
    <w:rsid w:val="00D91E32"/>
    <w:rsid w:val="00D92C57"/>
    <w:rsid w:val="00D92DFA"/>
    <w:rsid w:val="00D92EE9"/>
    <w:rsid w:val="00D92F01"/>
    <w:rsid w:val="00D93993"/>
    <w:rsid w:val="00D93DA0"/>
    <w:rsid w:val="00D946AF"/>
    <w:rsid w:val="00D94C12"/>
    <w:rsid w:val="00D95443"/>
    <w:rsid w:val="00D95801"/>
    <w:rsid w:val="00D96302"/>
    <w:rsid w:val="00D96811"/>
    <w:rsid w:val="00D97052"/>
    <w:rsid w:val="00D97724"/>
    <w:rsid w:val="00D97790"/>
    <w:rsid w:val="00D97D5F"/>
    <w:rsid w:val="00DA01BE"/>
    <w:rsid w:val="00DA02C6"/>
    <w:rsid w:val="00DA04EA"/>
    <w:rsid w:val="00DA056F"/>
    <w:rsid w:val="00DA08F0"/>
    <w:rsid w:val="00DA0A35"/>
    <w:rsid w:val="00DA0AD9"/>
    <w:rsid w:val="00DA1355"/>
    <w:rsid w:val="00DA14DE"/>
    <w:rsid w:val="00DA17B2"/>
    <w:rsid w:val="00DA227C"/>
    <w:rsid w:val="00DA256C"/>
    <w:rsid w:val="00DA26F0"/>
    <w:rsid w:val="00DA2A0C"/>
    <w:rsid w:val="00DA2D84"/>
    <w:rsid w:val="00DA37A4"/>
    <w:rsid w:val="00DA3FD1"/>
    <w:rsid w:val="00DA4292"/>
    <w:rsid w:val="00DA43D6"/>
    <w:rsid w:val="00DA4494"/>
    <w:rsid w:val="00DA4995"/>
    <w:rsid w:val="00DA4A2B"/>
    <w:rsid w:val="00DA4AB2"/>
    <w:rsid w:val="00DA4FDF"/>
    <w:rsid w:val="00DA5120"/>
    <w:rsid w:val="00DA5E07"/>
    <w:rsid w:val="00DA6F08"/>
    <w:rsid w:val="00DA72D6"/>
    <w:rsid w:val="00DA753A"/>
    <w:rsid w:val="00DA7CF9"/>
    <w:rsid w:val="00DA7EDD"/>
    <w:rsid w:val="00DB008F"/>
    <w:rsid w:val="00DB0120"/>
    <w:rsid w:val="00DB02D5"/>
    <w:rsid w:val="00DB0AAA"/>
    <w:rsid w:val="00DB10FF"/>
    <w:rsid w:val="00DB166F"/>
    <w:rsid w:val="00DB1739"/>
    <w:rsid w:val="00DB1911"/>
    <w:rsid w:val="00DB2227"/>
    <w:rsid w:val="00DB2565"/>
    <w:rsid w:val="00DB28F9"/>
    <w:rsid w:val="00DB2BFB"/>
    <w:rsid w:val="00DB35DD"/>
    <w:rsid w:val="00DB3AD1"/>
    <w:rsid w:val="00DB42E6"/>
    <w:rsid w:val="00DB46DE"/>
    <w:rsid w:val="00DB4C49"/>
    <w:rsid w:val="00DB591A"/>
    <w:rsid w:val="00DB5C62"/>
    <w:rsid w:val="00DB6234"/>
    <w:rsid w:val="00DB652B"/>
    <w:rsid w:val="00DB678D"/>
    <w:rsid w:val="00DB6996"/>
    <w:rsid w:val="00DB6B97"/>
    <w:rsid w:val="00DB780E"/>
    <w:rsid w:val="00DB7FDA"/>
    <w:rsid w:val="00DC002F"/>
    <w:rsid w:val="00DC031B"/>
    <w:rsid w:val="00DC0343"/>
    <w:rsid w:val="00DC0820"/>
    <w:rsid w:val="00DC09FD"/>
    <w:rsid w:val="00DC0AB4"/>
    <w:rsid w:val="00DC0E85"/>
    <w:rsid w:val="00DC15C9"/>
    <w:rsid w:val="00DC19FB"/>
    <w:rsid w:val="00DC20BB"/>
    <w:rsid w:val="00DC21CE"/>
    <w:rsid w:val="00DC2584"/>
    <w:rsid w:val="00DC25F1"/>
    <w:rsid w:val="00DC2893"/>
    <w:rsid w:val="00DC298F"/>
    <w:rsid w:val="00DC303D"/>
    <w:rsid w:val="00DC3453"/>
    <w:rsid w:val="00DC373A"/>
    <w:rsid w:val="00DC3753"/>
    <w:rsid w:val="00DC384C"/>
    <w:rsid w:val="00DC4089"/>
    <w:rsid w:val="00DC4866"/>
    <w:rsid w:val="00DC4A17"/>
    <w:rsid w:val="00DC51F5"/>
    <w:rsid w:val="00DC5651"/>
    <w:rsid w:val="00DC5DEB"/>
    <w:rsid w:val="00DC647E"/>
    <w:rsid w:val="00DC674F"/>
    <w:rsid w:val="00DC675B"/>
    <w:rsid w:val="00DC682B"/>
    <w:rsid w:val="00DC6BFC"/>
    <w:rsid w:val="00DC6C8C"/>
    <w:rsid w:val="00DC7679"/>
    <w:rsid w:val="00DC7EDB"/>
    <w:rsid w:val="00DD04D3"/>
    <w:rsid w:val="00DD0572"/>
    <w:rsid w:val="00DD05E0"/>
    <w:rsid w:val="00DD081F"/>
    <w:rsid w:val="00DD08D1"/>
    <w:rsid w:val="00DD09B0"/>
    <w:rsid w:val="00DD12B9"/>
    <w:rsid w:val="00DD1AFA"/>
    <w:rsid w:val="00DD22F9"/>
    <w:rsid w:val="00DD26AC"/>
    <w:rsid w:val="00DD2969"/>
    <w:rsid w:val="00DD2993"/>
    <w:rsid w:val="00DD2B2B"/>
    <w:rsid w:val="00DD2C06"/>
    <w:rsid w:val="00DD2D81"/>
    <w:rsid w:val="00DD2E56"/>
    <w:rsid w:val="00DD3382"/>
    <w:rsid w:val="00DD33D5"/>
    <w:rsid w:val="00DD34A6"/>
    <w:rsid w:val="00DD38B8"/>
    <w:rsid w:val="00DD399D"/>
    <w:rsid w:val="00DD3A20"/>
    <w:rsid w:val="00DD43D1"/>
    <w:rsid w:val="00DD458C"/>
    <w:rsid w:val="00DD4B89"/>
    <w:rsid w:val="00DD4D00"/>
    <w:rsid w:val="00DD4E46"/>
    <w:rsid w:val="00DD50E2"/>
    <w:rsid w:val="00DD5272"/>
    <w:rsid w:val="00DD5564"/>
    <w:rsid w:val="00DD5A2E"/>
    <w:rsid w:val="00DD5F3B"/>
    <w:rsid w:val="00DD60D2"/>
    <w:rsid w:val="00DD638F"/>
    <w:rsid w:val="00DD6B68"/>
    <w:rsid w:val="00DD7159"/>
    <w:rsid w:val="00DD73C0"/>
    <w:rsid w:val="00DD73CD"/>
    <w:rsid w:val="00DD7427"/>
    <w:rsid w:val="00DD7670"/>
    <w:rsid w:val="00DD79E5"/>
    <w:rsid w:val="00DD7AA9"/>
    <w:rsid w:val="00DE00F8"/>
    <w:rsid w:val="00DE0324"/>
    <w:rsid w:val="00DE1564"/>
    <w:rsid w:val="00DE1975"/>
    <w:rsid w:val="00DE1D22"/>
    <w:rsid w:val="00DE236A"/>
    <w:rsid w:val="00DE26E6"/>
    <w:rsid w:val="00DE285E"/>
    <w:rsid w:val="00DE2BF6"/>
    <w:rsid w:val="00DE2C5A"/>
    <w:rsid w:val="00DE2C73"/>
    <w:rsid w:val="00DE2E6C"/>
    <w:rsid w:val="00DE2F66"/>
    <w:rsid w:val="00DE3298"/>
    <w:rsid w:val="00DE3723"/>
    <w:rsid w:val="00DE376B"/>
    <w:rsid w:val="00DE39E4"/>
    <w:rsid w:val="00DE3D02"/>
    <w:rsid w:val="00DE4710"/>
    <w:rsid w:val="00DE4C61"/>
    <w:rsid w:val="00DE4C76"/>
    <w:rsid w:val="00DE4D22"/>
    <w:rsid w:val="00DE5234"/>
    <w:rsid w:val="00DE577F"/>
    <w:rsid w:val="00DE5971"/>
    <w:rsid w:val="00DE6539"/>
    <w:rsid w:val="00DE65D6"/>
    <w:rsid w:val="00DE6BC9"/>
    <w:rsid w:val="00DE6D8B"/>
    <w:rsid w:val="00DE7089"/>
    <w:rsid w:val="00DE74BA"/>
    <w:rsid w:val="00DE7CC9"/>
    <w:rsid w:val="00DE7E0D"/>
    <w:rsid w:val="00DF00C8"/>
    <w:rsid w:val="00DF1350"/>
    <w:rsid w:val="00DF154D"/>
    <w:rsid w:val="00DF1AAA"/>
    <w:rsid w:val="00DF1E36"/>
    <w:rsid w:val="00DF21BC"/>
    <w:rsid w:val="00DF2FC6"/>
    <w:rsid w:val="00DF30B4"/>
    <w:rsid w:val="00DF3658"/>
    <w:rsid w:val="00DF38EA"/>
    <w:rsid w:val="00DF39B2"/>
    <w:rsid w:val="00DF3C83"/>
    <w:rsid w:val="00DF3F52"/>
    <w:rsid w:val="00DF4038"/>
    <w:rsid w:val="00DF4363"/>
    <w:rsid w:val="00DF4382"/>
    <w:rsid w:val="00DF4803"/>
    <w:rsid w:val="00DF4B4D"/>
    <w:rsid w:val="00DF50A7"/>
    <w:rsid w:val="00DF5282"/>
    <w:rsid w:val="00DF529D"/>
    <w:rsid w:val="00DF5401"/>
    <w:rsid w:val="00DF5A71"/>
    <w:rsid w:val="00DF6002"/>
    <w:rsid w:val="00DF63B7"/>
    <w:rsid w:val="00DF6450"/>
    <w:rsid w:val="00DF6549"/>
    <w:rsid w:val="00DF69A0"/>
    <w:rsid w:val="00DF7B0A"/>
    <w:rsid w:val="00DF7B4E"/>
    <w:rsid w:val="00DF7B72"/>
    <w:rsid w:val="00DF7CB1"/>
    <w:rsid w:val="00E000C9"/>
    <w:rsid w:val="00E00523"/>
    <w:rsid w:val="00E005A2"/>
    <w:rsid w:val="00E00F89"/>
    <w:rsid w:val="00E017AC"/>
    <w:rsid w:val="00E01E6D"/>
    <w:rsid w:val="00E02432"/>
    <w:rsid w:val="00E02748"/>
    <w:rsid w:val="00E030AF"/>
    <w:rsid w:val="00E0315A"/>
    <w:rsid w:val="00E03249"/>
    <w:rsid w:val="00E03318"/>
    <w:rsid w:val="00E03A5F"/>
    <w:rsid w:val="00E03C9D"/>
    <w:rsid w:val="00E03DE5"/>
    <w:rsid w:val="00E040DA"/>
    <w:rsid w:val="00E0429F"/>
    <w:rsid w:val="00E042FD"/>
    <w:rsid w:val="00E04D5A"/>
    <w:rsid w:val="00E05D00"/>
    <w:rsid w:val="00E05DA5"/>
    <w:rsid w:val="00E05DFD"/>
    <w:rsid w:val="00E066F1"/>
    <w:rsid w:val="00E06997"/>
    <w:rsid w:val="00E06A02"/>
    <w:rsid w:val="00E0759A"/>
    <w:rsid w:val="00E076CC"/>
    <w:rsid w:val="00E07A53"/>
    <w:rsid w:val="00E07C7A"/>
    <w:rsid w:val="00E07E18"/>
    <w:rsid w:val="00E07F39"/>
    <w:rsid w:val="00E1032F"/>
    <w:rsid w:val="00E10370"/>
    <w:rsid w:val="00E10902"/>
    <w:rsid w:val="00E10E2F"/>
    <w:rsid w:val="00E11081"/>
    <w:rsid w:val="00E11364"/>
    <w:rsid w:val="00E11978"/>
    <w:rsid w:val="00E11CA3"/>
    <w:rsid w:val="00E127CE"/>
    <w:rsid w:val="00E128D7"/>
    <w:rsid w:val="00E12AF8"/>
    <w:rsid w:val="00E12B16"/>
    <w:rsid w:val="00E150B6"/>
    <w:rsid w:val="00E1599A"/>
    <w:rsid w:val="00E163C5"/>
    <w:rsid w:val="00E16503"/>
    <w:rsid w:val="00E16966"/>
    <w:rsid w:val="00E1697B"/>
    <w:rsid w:val="00E201D1"/>
    <w:rsid w:val="00E20639"/>
    <w:rsid w:val="00E2093A"/>
    <w:rsid w:val="00E20BCD"/>
    <w:rsid w:val="00E20F80"/>
    <w:rsid w:val="00E21119"/>
    <w:rsid w:val="00E213ED"/>
    <w:rsid w:val="00E214D9"/>
    <w:rsid w:val="00E21C86"/>
    <w:rsid w:val="00E22F28"/>
    <w:rsid w:val="00E23278"/>
    <w:rsid w:val="00E23970"/>
    <w:rsid w:val="00E23DE1"/>
    <w:rsid w:val="00E24B8D"/>
    <w:rsid w:val="00E24DE2"/>
    <w:rsid w:val="00E24EE0"/>
    <w:rsid w:val="00E25196"/>
    <w:rsid w:val="00E2537A"/>
    <w:rsid w:val="00E258C6"/>
    <w:rsid w:val="00E25A73"/>
    <w:rsid w:val="00E25E93"/>
    <w:rsid w:val="00E26DDC"/>
    <w:rsid w:val="00E27029"/>
    <w:rsid w:val="00E2770A"/>
    <w:rsid w:val="00E27A9F"/>
    <w:rsid w:val="00E27E52"/>
    <w:rsid w:val="00E300FD"/>
    <w:rsid w:val="00E301E0"/>
    <w:rsid w:val="00E304B2"/>
    <w:rsid w:val="00E3055E"/>
    <w:rsid w:val="00E30B7B"/>
    <w:rsid w:val="00E30D66"/>
    <w:rsid w:val="00E30DF2"/>
    <w:rsid w:val="00E31669"/>
    <w:rsid w:val="00E31BC8"/>
    <w:rsid w:val="00E31C46"/>
    <w:rsid w:val="00E324FD"/>
    <w:rsid w:val="00E32AB1"/>
    <w:rsid w:val="00E33634"/>
    <w:rsid w:val="00E33C05"/>
    <w:rsid w:val="00E3432F"/>
    <w:rsid w:val="00E34545"/>
    <w:rsid w:val="00E34800"/>
    <w:rsid w:val="00E34E0E"/>
    <w:rsid w:val="00E35252"/>
    <w:rsid w:val="00E35648"/>
    <w:rsid w:val="00E35A77"/>
    <w:rsid w:val="00E35ACE"/>
    <w:rsid w:val="00E35FF7"/>
    <w:rsid w:val="00E372C2"/>
    <w:rsid w:val="00E3787D"/>
    <w:rsid w:val="00E37BC9"/>
    <w:rsid w:val="00E37BF9"/>
    <w:rsid w:val="00E37E08"/>
    <w:rsid w:val="00E409C0"/>
    <w:rsid w:val="00E4100C"/>
    <w:rsid w:val="00E41067"/>
    <w:rsid w:val="00E413A4"/>
    <w:rsid w:val="00E418AE"/>
    <w:rsid w:val="00E41E92"/>
    <w:rsid w:val="00E42114"/>
    <w:rsid w:val="00E423C9"/>
    <w:rsid w:val="00E42498"/>
    <w:rsid w:val="00E426FA"/>
    <w:rsid w:val="00E4271A"/>
    <w:rsid w:val="00E42C6B"/>
    <w:rsid w:val="00E43B9E"/>
    <w:rsid w:val="00E44205"/>
    <w:rsid w:val="00E4437A"/>
    <w:rsid w:val="00E4459F"/>
    <w:rsid w:val="00E44703"/>
    <w:rsid w:val="00E44F72"/>
    <w:rsid w:val="00E4515F"/>
    <w:rsid w:val="00E4541C"/>
    <w:rsid w:val="00E45796"/>
    <w:rsid w:val="00E45BB4"/>
    <w:rsid w:val="00E45BD5"/>
    <w:rsid w:val="00E45EB1"/>
    <w:rsid w:val="00E45FAE"/>
    <w:rsid w:val="00E463A5"/>
    <w:rsid w:val="00E469BD"/>
    <w:rsid w:val="00E46A17"/>
    <w:rsid w:val="00E47054"/>
    <w:rsid w:val="00E47814"/>
    <w:rsid w:val="00E503C4"/>
    <w:rsid w:val="00E50BCA"/>
    <w:rsid w:val="00E51291"/>
    <w:rsid w:val="00E5145D"/>
    <w:rsid w:val="00E5184E"/>
    <w:rsid w:val="00E51962"/>
    <w:rsid w:val="00E51E2A"/>
    <w:rsid w:val="00E522F9"/>
    <w:rsid w:val="00E527E5"/>
    <w:rsid w:val="00E52889"/>
    <w:rsid w:val="00E52ECC"/>
    <w:rsid w:val="00E5345C"/>
    <w:rsid w:val="00E53961"/>
    <w:rsid w:val="00E5409F"/>
    <w:rsid w:val="00E5420D"/>
    <w:rsid w:val="00E5461B"/>
    <w:rsid w:val="00E54CCD"/>
    <w:rsid w:val="00E55119"/>
    <w:rsid w:val="00E55AD8"/>
    <w:rsid w:val="00E566C7"/>
    <w:rsid w:val="00E57402"/>
    <w:rsid w:val="00E5751D"/>
    <w:rsid w:val="00E5760B"/>
    <w:rsid w:val="00E57710"/>
    <w:rsid w:val="00E5777D"/>
    <w:rsid w:val="00E579BA"/>
    <w:rsid w:val="00E57FB1"/>
    <w:rsid w:val="00E60065"/>
    <w:rsid w:val="00E601B2"/>
    <w:rsid w:val="00E60248"/>
    <w:rsid w:val="00E605B9"/>
    <w:rsid w:val="00E60D30"/>
    <w:rsid w:val="00E61054"/>
    <w:rsid w:val="00E61211"/>
    <w:rsid w:val="00E61748"/>
    <w:rsid w:val="00E617D0"/>
    <w:rsid w:val="00E61E56"/>
    <w:rsid w:val="00E62163"/>
    <w:rsid w:val="00E6236C"/>
    <w:rsid w:val="00E626A1"/>
    <w:rsid w:val="00E63305"/>
    <w:rsid w:val="00E63D9B"/>
    <w:rsid w:val="00E63E25"/>
    <w:rsid w:val="00E63FF9"/>
    <w:rsid w:val="00E6424D"/>
    <w:rsid w:val="00E644B3"/>
    <w:rsid w:val="00E65BFC"/>
    <w:rsid w:val="00E65D20"/>
    <w:rsid w:val="00E6651F"/>
    <w:rsid w:val="00E665FC"/>
    <w:rsid w:val="00E66827"/>
    <w:rsid w:val="00E66EE6"/>
    <w:rsid w:val="00E6735D"/>
    <w:rsid w:val="00E67514"/>
    <w:rsid w:val="00E67F13"/>
    <w:rsid w:val="00E701D0"/>
    <w:rsid w:val="00E70395"/>
    <w:rsid w:val="00E707EF"/>
    <w:rsid w:val="00E7092A"/>
    <w:rsid w:val="00E70F7A"/>
    <w:rsid w:val="00E70F7F"/>
    <w:rsid w:val="00E711D0"/>
    <w:rsid w:val="00E7149C"/>
    <w:rsid w:val="00E71806"/>
    <w:rsid w:val="00E71E44"/>
    <w:rsid w:val="00E72901"/>
    <w:rsid w:val="00E736D8"/>
    <w:rsid w:val="00E73DDD"/>
    <w:rsid w:val="00E73FDB"/>
    <w:rsid w:val="00E74163"/>
    <w:rsid w:val="00E753BC"/>
    <w:rsid w:val="00E75478"/>
    <w:rsid w:val="00E755B2"/>
    <w:rsid w:val="00E7569F"/>
    <w:rsid w:val="00E75DBD"/>
    <w:rsid w:val="00E75F77"/>
    <w:rsid w:val="00E76000"/>
    <w:rsid w:val="00E76245"/>
    <w:rsid w:val="00E76246"/>
    <w:rsid w:val="00E764F4"/>
    <w:rsid w:val="00E77372"/>
    <w:rsid w:val="00E77C21"/>
    <w:rsid w:val="00E77F63"/>
    <w:rsid w:val="00E8039D"/>
    <w:rsid w:val="00E80413"/>
    <w:rsid w:val="00E804D5"/>
    <w:rsid w:val="00E80C3B"/>
    <w:rsid w:val="00E80D8E"/>
    <w:rsid w:val="00E81331"/>
    <w:rsid w:val="00E81353"/>
    <w:rsid w:val="00E8183F"/>
    <w:rsid w:val="00E818ED"/>
    <w:rsid w:val="00E819CC"/>
    <w:rsid w:val="00E819D0"/>
    <w:rsid w:val="00E81B34"/>
    <w:rsid w:val="00E81B88"/>
    <w:rsid w:val="00E81E97"/>
    <w:rsid w:val="00E828E9"/>
    <w:rsid w:val="00E82B5C"/>
    <w:rsid w:val="00E82B86"/>
    <w:rsid w:val="00E82E5E"/>
    <w:rsid w:val="00E836E3"/>
    <w:rsid w:val="00E83C0D"/>
    <w:rsid w:val="00E84461"/>
    <w:rsid w:val="00E844EF"/>
    <w:rsid w:val="00E844FB"/>
    <w:rsid w:val="00E84E08"/>
    <w:rsid w:val="00E85170"/>
    <w:rsid w:val="00E85CE9"/>
    <w:rsid w:val="00E85D79"/>
    <w:rsid w:val="00E86B5E"/>
    <w:rsid w:val="00E86B93"/>
    <w:rsid w:val="00E86C96"/>
    <w:rsid w:val="00E86E8F"/>
    <w:rsid w:val="00E87453"/>
    <w:rsid w:val="00E87888"/>
    <w:rsid w:val="00E87C63"/>
    <w:rsid w:val="00E87E84"/>
    <w:rsid w:val="00E901CC"/>
    <w:rsid w:val="00E9057A"/>
    <w:rsid w:val="00E906A2"/>
    <w:rsid w:val="00E90B4E"/>
    <w:rsid w:val="00E90C3F"/>
    <w:rsid w:val="00E91A5D"/>
    <w:rsid w:val="00E91C48"/>
    <w:rsid w:val="00E91F9A"/>
    <w:rsid w:val="00E92590"/>
    <w:rsid w:val="00E92A27"/>
    <w:rsid w:val="00E9422B"/>
    <w:rsid w:val="00E94342"/>
    <w:rsid w:val="00E949BE"/>
    <w:rsid w:val="00E94A55"/>
    <w:rsid w:val="00E94DEB"/>
    <w:rsid w:val="00E94DF7"/>
    <w:rsid w:val="00E95B26"/>
    <w:rsid w:val="00E95D7B"/>
    <w:rsid w:val="00E95F13"/>
    <w:rsid w:val="00E9602C"/>
    <w:rsid w:val="00E9604E"/>
    <w:rsid w:val="00E969F7"/>
    <w:rsid w:val="00E9717B"/>
    <w:rsid w:val="00EA0C4C"/>
    <w:rsid w:val="00EA20CA"/>
    <w:rsid w:val="00EA2499"/>
    <w:rsid w:val="00EA297B"/>
    <w:rsid w:val="00EA2AE7"/>
    <w:rsid w:val="00EA2CA7"/>
    <w:rsid w:val="00EA30FE"/>
    <w:rsid w:val="00EA32BD"/>
    <w:rsid w:val="00EA359B"/>
    <w:rsid w:val="00EA3A15"/>
    <w:rsid w:val="00EA41ED"/>
    <w:rsid w:val="00EA42F2"/>
    <w:rsid w:val="00EA4A90"/>
    <w:rsid w:val="00EA4B90"/>
    <w:rsid w:val="00EA4BB7"/>
    <w:rsid w:val="00EA55BB"/>
    <w:rsid w:val="00EA5B7A"/>
    <w:rsid w:val="00EA6783"/>
    <w:rsid w:val="00EA6BEE"/>
    <w:rsid w:val="00EA6BF6"/>
    <w:rsid w:val="00EA6E4C"/>
    <w:rsid w:val="00EA7705"/>
    <w:rsid w:val="00EA7891"/>
    <w:rsid w:val="00EA7D20"/>
    <w:rsid w:val="00EB08E6"/>
    <w:rsid w:val="00EB0B67"/>
    <w:rsid w:val="00EB0FC7"/>
    <w:rsid w:val="00EB17E2"/>
    <w:rsid w:val="00EB1CDE"/>
    <w:rsid w:val="00EB2AB1"/>
    <w:rsid w:val="00EB2D2A"/>
    <w:rsid w:val="00EB30F6"/>
    <w:rsid w:val="00EB49E6"/>
    <w:rsid w:val="00EB4B34"/>
    <w:rsid w:val="00EB52A9"/>
    <w:rsid w:val="00EB53F1"/>
    <w:rsid w:val="00EB5482"/>
    <w:rsid w:val="00EB55D3"/>
    <w:rsid w:val="00EB5D3B"/>
    <w:rsid w:val="00EB63D2"/>
    <w:rsid w:val="00EB6C62"/>
    <w:rsid w:val="00EB74D9"/>
    <w:rsid w:val="00EB7592"/>
    <w:rsid w:val="00EC12FB"/>
    <w:rsid w:val="00EC1595"/>
    <w:rsid w:val="00EC15BD"/>
    <w:rsid w:val="00EC1F81"/>
    <w:rsid w:val="00EC20D4"/>
    <w:rsid w:val="00EC2B6C"/>
    <w:rsid w:val="00EC2F0B"/>
    <w:rsid w:val="00EC3145"/>
    <w:rsid w:val="00EC3235"/>
    <w:rsid w:val="00EC3470"/>
    <w:rsid w:val="00EC3A0F"/>
    <w:rsid w:val="00EC3E0A"/>
    <w:rsid w:val="00EC412E"/>
    <w:rsid w:val="00EC43EA"/>
    <w:rsid w:val="00EC492E"/>
    <w:rsid w:val="00EC49F7"/>
    <w:rsid w:val="00EC528E"/>
    <w:rsid w:val="00EC57C3"/>
    <w:rsid w:val="00EC5856"/>
    <w:rsid w:val="00EC5C04"/>
    <w:rsid w:val="00EC5DA4"/>
    <w:rsid w:val="00EC62F8"/>
    <w:rsid w:val="00EC6E20"/>
    <w:rsid w:val="00EC6EF7"/>
    <w:rsid w:val="00EC765C"/>
    <w:rsid w:val="00EC7A78"/>
    <w:rsid w:val="00EC7E73"/>
    <w:rsid w:val="00ED057F"/>
    <w:rsid w:val="00ED0CA7"/>
    <w:rsid w:val="00ED0CD6"/>
    <w:rsid w:val="00ED0D26"/>
    <w:rsid w:val="00ED119B"/>
    <w:rsid w:val="00ED1784"/>
    <w:rsid w:val="00ED184A"/>
    <w:rsid w:val="00ED20D5"/>
    <w:rsid w:val="00ED28D4"/>
    <w:rsid w:val="00ED2C87"/>
    <w:rsid w:val="00ED3326"/>
    <w:rsid w:val="00ED39C8"/>
    <w:rsid w:val="00ED3C77"/>
    <w:rsid w:val="00ED3DF4"/>
    <w:rsid w:val="00ED4295"/>
    <w:rsid w:val="00ED4893"/>
    <w:rsid w:val="00ED5619"/>
    <w:rsid w:val="00ED5695"/>
    <w:rsid w:val="00ED5B8D"/>
    <w:rsid w:val="00ED5D45"/>
    <w:rsid w:val="00ED6834"/>
    <w:rsid w:val="00ED6C58"/>
    <w:rsid w:val="00ED6EB2"/>
    <w:rsid w:val="00ED6ED6"/>
    <w:rsid w:val="00ED7479"/>
    <w:rsid w:val="00ED7873"/>
    <w:rsid w:val="00ED797A"/>
    <w:rsid w:val="00EE0158"/>
    <w:rsid w:val="00EE0178"/>
    <w:rsid w:val="00EE0C1C"/>
    <w:rsid w:val="00EE1134"/>
    <w:rsid w:val="00EE13DA"/>
    <w:rsid w:val="00EE20A7"/>
    <w:rsid w:val="00EE23BB"/>
    <w:rsid w:val="00EE258A"/>
    <w:rsid w:val="00EE2A25"/>
    <w:rsid w:val="00EE2BA5"/>
    <w:rsid w:val="00EE2D61"/>
    <w:rsid w:val="00EE3307"/>
    <w:rsid w:val="00EE3C43"/>
    <w:rsid w:val="00EE3F21"/>
    <w:rsid w:val="00EE47CE"/>
    <w:rsid w:val="00EE4C0D"/>
    <w:rsid w:val="00EE4C20"/>
    <w:rsid w:val="00EE4FF7"/>
    <w:rsid w:val="00EE50CD"/>
    <w:rsid w:val="00EE5443"/>
    <w:rsid w:val="00EE59EE"/>
    <w:rsid w:val="00EE5AC9"/>
    <w:rsid w:val="00EE5F72"/>
    <w:rsid w:val="00EE601E"/>
    <w:rsid w:val="00EE652E"/>
    <w:rsid w:val="00EE66AB"/>
    <w:rsid w:val="00EE66B2"/>
    <w:rsid w:val="00EE7077"/>
    <w:rsid w:val="00EE742B"/>
    <w:rsid w:val="00EE7510"/>
    <w:rsid w:val="00EE7A98"/>
    <w:rsid w:val="00EF01A2"/>
    <w:rsid w:val="00EF028E"/>
    <w:rsid w:val="00EF03E3"/>
    <w:rsid w:val="00EF0811"/>
    <w:rsid w:val="00EF1171"/>
    <w:rsid w:val="00EF1DA0"/>
    <w:rsid w:val="00EF24CF"/>
    <w:rsid w:val="00EF25EE"/>
    <w:rsid w:val="00EF2B53"/>
    <w:rsid w:val="00EF3092"/>
    <w:rsid w:val="00EF3109"/>
    <w:rsid w:val="00EF31F7"/>
    <w:rsid w:val="00EF322D"/>
    <w:rsid w:val="00EF3DBA"/>
    <w:rsid w:val="00EF3FD2"/>
    <w:rsid w:val="00EF40B1"/>
    <w:rsid w:val="00EF416F"/>
    <w:rsid w:val="00EF4A17"/>
    <w:rsid w:val="00EF4AE3"/>
    <w:rsid w:val="00EF4E88"/>
    <w:rsid w:val="00EF50A3"/>
    <w:rsid w:val="00EF53F2"/>
    <w:rsid w:val="00EF58AA"/>
    <w:rsid w:val="00EF67D9"/>
    <w:rsid w:val="00EF69B5"/>
    <w:rsid w:val="00EF70E2"/>
    <w:rsid w:val="00EF735C"/>
    <w:rsid w:val="00EF7504"/>
    <w:rsid w:val="00EF7C09"/>
    <w:rsid w:val="00EF7E34"/>
    <w:rsid w:val="00F004F9"/>
    <w:rsid w:val="00F0073C"/>
    <w:rsid w:val="00F00819"/>
    <w:rsid w:val="00F00897"/>
    <w:rsid w:val="00F00BC0"/>
    <w:rsid w:val="00F01188"/>
    <w:rsid w:val="00F012D1"/>
    <w:rsid w:val="00F012EF"/>
    <w:rsid w:val="00F01347"/>
    <w:rsid w:val="00F0233B"/>
    <w:rsid w:val="00F0245D"/>
    <w:rsid w:val="00F027AB"/>
    <w:rsid w:val="00F02B07"/>
    <w:rsid w:val="00F02BC2"/>
    <w:rsid w:val="00F03162"/>
    <w:rsid w:val="00F03904"/>
    <w:rsid w:val="00F0422E"/>
    <w:rsid w:val="00F042A9"/>
    <w:rsid w:val="00F04940"/>
    <w:rsid w:val="00F04DE7"/>
    <w:rsid w:val="00F05A35"/>
    <w:rsid w:val="00F05CA7"/>
    <w:rsid w:val="00F067C7"/>
    <w:rsid w:val="00F06BB9"/>
    <w:rsid w:val="00F0760E"/>
    <w:rsid w:val="00F07C4B"/>
    <w:rsid w:val="00F10263"/>
    <w:rsid w:val="00F10774"/>
    <w:rsid w:val="00F10895"/>
    <w:rsid w:val="00F108F6"/>
    <w:rsid w:val="00F10E89"/>
    <w:rsid w:val="00F10F3A"/>
    <w:rsid w:val="00F111EB"/>
    <w:rsid w:val="00F113D4"/>
    <w:rsid w:val="00F11540"/>
    <w:rsid w:val="00F11FC9"/>
    <w:rsid w:val="00F1201E"/>
    <w:rsid w:val="00F1203E"/>
    <w:rsid w:val="00F12118"/>
    <w:rsid w:val="00F12E4E"/>
    <w:rsid w:val="00F12E94"/>
    <w:rsid w:val="00F130D9"/>
    <w:rsid w:val="00F13E03"/>
    <w:rsid w:val="00F13E85"/>
    <w:rsid w:val="00F14068"/>
    <w:rsid w:val="00F14848"/>
    <w:rsid w:val="00F14A4E"/>
    <w:rsid w:val="00F15451"/>
    <w:rsid w:val="00F154A4"/>
    <w:rsid w:val="00F15D49"/>
    <w:rsid w:val="00F15E95"/>
    <w:rsid w:val="00F168B3"/>
    <w:rsid w:val="00F16969"/>
    <w:rsid w:val="00F16E9A"/>
    <w:rsid w:val="00F174F9"/>
    <w:rsid w:val="00F17873"/>
    <w:rsid w:val="00F17B4D"/>
    <w:rsid w:val="00F2000C"/>
    <w:rsid w:val="00F206DE"/>
    <w:rsid w:val="00F207A3"/>
    <w:rsid w:val="00F20B0B"/>
    <w:rsid w:val="00F21054"/>
    <w:rsid w:val="00F21798"/>
    <w:rsid w:val="00F2179A"/>
    <w:rsid w:val="00F217F0"/>
    <w:rsid w:val="00F21D96"/>
    <w:rsid w:val="00F21E89"/>
    <w:rsid w:val="00F22193"/>
    <w:rsid w:val="00F2327A"/>
    <w:rsid w:val="00F23527"/>
    <w:rsid w:val="00F239CD"/>
    <w:rsid w:val="00F23B99"/>
    <w:rsid w:val="00F23E00"/>
    <w:rsid w:val="00F24239"/>
    <w:rsid w:val="00F24D3E"/>
    <w:rsid w:val="00F24EAF"/>
    <w:rsid w:val="00F2501A"/>
    <w:rsid w:val="00F25085"/>
    <w:rsid w:val="00F255E0"/>
    <w:rsid w:val="00F25ACC"/>
    <w:rsid w:val="00F261C0"/>
    <w:rsid w:val="00F2662B"/>
    <w:rsid w:val="00F2735C"/>
    <w:rsid w:val="00F27423"/>
    <w:rsid w:val="00F2798C"/>
    <w:rsid w:val="00F302BB"/>
    <w:rsid w:val="00F30718"/>
    <w:rsid w:val="00F30A28"/>
    <w:rsid w:val="00F32011"/>
    <w:rsid w:val="00F32038"/>
    <w:rsid w:val="00F32632"/>
    <w:rsid w:val="00F32743"/>
    <w:rsid w:val="00F3274E"/>
    <w:rsid w:val="00F328D0"/>
    <w:rsid w:val="00F33E70"/>
    <w:rsid w:val="00F33F35"/>
    <w:rsid w:val="00F341E0"/>
    <w:rsid w:val="00F34567"/>
    <w:rsid w:val="00F3577D"/>
    <w:rsid w:val="00F35938"/>
    <w:rsid w:val="00F35FE6"/>
    <w:rsid w:val="00F3628C"/>
    <w:rsid w:val="00F36591"/>
    <w:rsid w:val="00F366E2"/>
    <w:rsid w:val="00F36926"/>
    <w:rsid w:val="00F36AA7"/>
    <w:rsid w:val="00F37076"/>
    <w:rsid w:val="00F370DE"/>
    <w:rsid w:val="00F37D61"/>
    <w:rsid w:val="00F37E36"/>
    <w:rsid w:val="00F400DE"/>
    <w:rsid w:val="00F404A1"/>
    <w:rsid w:val="00F40D5C"/>
    <w:rsid w:val="00F4127B"/>
    <w:rsid w:val="00F41940"/>
    <w:rsid w:val="00F421B7"/>
    <w:rsid w:val="00F42852"/>
    <w:rsid w:val="00F430EB"/>
    <w:rsid w:val="00F4323B"/>
    <w:rsid w:val="00F432AE"/>
    <w:rsid w:val="00F434AB"/>
    <w:rsid w:val="00F43669"/>
    <w:rsid w:val="00F43E9C"/>
    <w:rsid w:val="00F43EB3"/>
    <w:rsid w:val="00F44E4A"/>
    <w:rsid w:val="00F44E75"/>
    <w:rsid w:val="00F45B53"/>
    <w:rsid w:val="00F45E3D"/>
    <w:rsid w:val="00F46637"/>
    <w:rsid w:val="00F46896"/>
    <w:rsid w:val="00F50A03"/>
    <w:rsid w:val="00F512FD"/>
    <w:rsid w:val="00F5178C"/>
    <w:rsid w:val="00F51AD7"/>
    <w:rsid w:val="00F51E02"/>
    <w:rsid w:val="00F52F9B"/>
    <w:rsid w:val="00F5316C"/>
    <w:rsid w:val="00F5376B"/>
    <w:rsid w:val="00F5387C"/>
    <w:rsid w:val="00F53D6D"/>
    <w:rsid w:val="00F54354"/>
    <w:rsid w:val="00F5461D"/>
    <w:rsid w:val="00F54B85"/>
    <w:rsid w:val="00F55326"/>
    <w:rsid w:val="00F5561F"/>
    <w:rsid w:val="00F5583F"/>
    <w:rsid w:val="00F56687"/>
    <w:rsid w:val="00F56746"/>
    <w:rsid w:val="00F56FA2"/>
    <w:rsid w:val="00F5720E"/>
    <w:rsid w:val="00F5798C"/>
    <w:rsid w:val="00F57B12"/>
    <w:rsid w:val="00F57B14"/>
    <w:rsid w:val="00F60634"/>
    <w:rsid w:val="00F607B8"/>
    <w:rsid w:val="00F607D2"/>
    <w:rsid w:val="00F609DA"/>
    <w:rsid w:val="00F60E2C"/>
    <w:rsid w:val="00F61025"/>
    <w:rsid w:val="00F616C0"/>
    <w:rsid w:val="00F61751"/>
    <w:rsid w:val="00F61CA7"/>
    <w:rsid w:val="00F61E67"/>
    <w:rsid w:val="00F6230B"/>
    <w:rsid w:val="00F623BE"/>
    <w:rsid w:val="00F6242C"/>
    <w:rsid w:val="00F625DA"/>
    <w:rsid w:val="00F625FD"/>
    <w:rsid w:val="00F63E2A"/>
    <w:rsid w:val="00F63E71"/>
    <w:rsid w:val="00F640EB"/>
    <w:rsid w:val="00F6475A"/>
    <w:rsid w:val="00F6497A"/>
    <w:rsid w:val="00F65070"/>
    <w:rsid w:val="00F65230"/>
    <w:rsid w:val="00F6530D"/>
    <w:rsid w:val="00F65760"/>
    <w:rsid w:val="00F65B99"/>
    <w:rsid w:val="00F65F91"/>
    <w:rsid w:val="00F6606A"/>
    <w:rsid w:val="00F6645D"/>
    <w:rsid w:val="00F667F0"/>
    <w:rsid w:val="00F66A4A"/>
    <w:rsid w:val="00F66B34"/>
    <w:rsid w:val="00F6707D"/>
    <w:rsid w:val="00F67133"/>
    <w:rsid w:val="00F67259"/>
    <w:rsid w:val="00F67944"/>
    <w:rsid w:val="00F702DB"/>
    <w:rsid w:val="00F707AF"/>
    <w:rsid w:val="00F70C26"/>
    <w:rsid w:val="00F70C97"/>
    <w:rsid w:val="00F713A1"/>
    <w:rsid w:val="00F71596"/>
    <w:rsid w:val="00F7169A"/>
    <w:rsid w:val="00F718A2"/>
    <w:rsid w:val="00F7198D"/>
    <w:rsid w:val="00F72394"/>
    <w:rsid w:val="00F7258B"/>
    <w:rsid w:val="00F72C96"/>
    <w:rsid w:val="00F73389"/>
    <w:rsid w:val="00F73509"/>
    <w:rsid w:val="00F73B99"/>
    <w:rsid w:val="00F742EF"/>
    <w:rsid w:val="00F745EE"/>
    <w:rsid w:val="00F745FA"/>
    <w:rsid w:val="00F74A0F"/>
    <w:rsid w:val="00F74D58"/>
    <w:rsid w:val="00F74F2E"/>
    <w:rsid w:val="00F753DC"/>
    <w:rsid w:val="00F755BC"/>
    <w:rsid w:val="00F755FD"/>
    <w:rsid w:val="00F75647"/>
    <w:rsid w:val="00F756C1"/>
    <w:rsid w:val="00F75CD1"/>
    <w:rsid w:val="00F75E41"/>
    <w:rsid w:val="00F77E64"/>
    <w:rsid w:val="00F80AA5"/>
    <w:rsid w:val="00F81124"/>
    <w:rsid w:val="00F81225"/>
    <w:rsid w:val="00F81382"/>
    <w:rsid w:val="00F8145B"/>
    <w:rsid w:val="00F81F5C"/>
    <w:rsid w:val="00F81FD4"/>
    <w:rsid w:val="00F8224D"/>
    <w:rsid w:val="00F8282A"/>
    <w:rsid w:val="00F82840"/>
    <w:rsid w:val="00F83278"/>
    <w:rsid w:val="00F83309"/>
    <w:rsid w:val="00F834E4"/>
    <w:rsid w:val="00F836FF"/>
    <w:rsid w:val="00F83EB4"/>
    <w:rsid w:val="00F84036"/>
    <w:rsid w:val="00F849EC"/>
    <w:rsid w:val="00F84A2C"/>
    <w:rsid w:val="00F84A36"/>
    <w:rsid w:val="00F84B84"/>
    <w:rsid w:val="00F84FFC"/>
    <w:rsid w:val="00F853AE"/>
    <w:rsid w:val="00F85AA2"/>
    <w:rsid w:val="00F85E16"/>
    <w:rsid w:val="00F866DB"/>
    <w:rsid w:val="00F872C2"/>
    <w:rsid w:val="00F874A8"/>
    <w:rsid w:val="00F875BC"/>
    <w:rsid w:val="00F876C2"/>
    <w:rsid w:val="00F8792E"/>
    <w:rsid w:val="00F90520"/>
    <w:rsid w:val="00F90AB7"/>
    <w:rsid w:val="00F90CAE"/>
    <w:rsid w:val="00F90D76"/>
    <w:rsid w:val="00F91141"/>
    <w:rsid w:val="00F91527"/>
    <w:rsid w:val="00F9187C"/>
    <w:rsid w:val="00F91C27"/>
    <w:rsid w:val="00F92092"/>
    <w:rsid w:val="00F9272A"/>
    <w:rsid w:val="00F92A72"/>
    <w:rsid w:val="00F92BE7"/>
    <w:rsid w:val="00F93BF8"/>
    <w:rsid w:val="00F93EA0"/>
    <w:rsid w:val="00F95186"/>
    <w:rsid w:val="00F95B78"/>
    <w:rsid w:val="00F96BC0"/>
    <w:rsid w:val="00F96E32"/>
    <w:rsid w:val="00F9773A"/>
    <w:rsid w:val="00F97DD8"/>
    <w:rsid w:val="00F97EB2"/>
    <w:rsid w:val="00FA00C4"/>
    <w:rsid w:val="00FA06F8"/>
    <w:rsid w:val="00FA2377"/>
    <w:rsid w:val="00FA2A3E"/>
    <w:rsid w:val="00FA2E2A"/>
    <w:rsid w:val="00FA35C3"/>
    <w:rsid w:val="00FA416A"/>
    <w:rsid w:val="00FA4439"/>
    <w:rsid w:val="00FA47D8"/>
    <w:rsid w:val="00FA49E8"/>
    <w:rsid w:val="00FA58BD"/>
    <w:rsid w:val="00FA5D75"/>
    <w:rsid w:val="00FA664C"/>
    <w:rsid w:val="00FA6D08"/>
    <w:rsid w:val="00FA7747"/>
    <w:rsid w:val="00FA7B3B"/>
    <w:rsid w:val="00FB0158"/>
    <w:rsid w:val="00FB029E"/>
    <w:rsid w:val="00FB0322"/>
    <w:rsid w:val="00FB1DD3"/>
    <w:rsid w:val="00FB1FC8"/>
    <w:rsid w:val="00FB26DC"/>
    <w:rsid w:val="00FB2E1F"/>
    <w:rsid w:val="00FB3188"/>
    <w:rsid w:val="00FB33F9"/>
    <w:rsid w:val="00FB416A"/>
    <w:rsid w:val="00FB4177"/>
    <w:rsid w:val="00FB44E5"/>
    <w:rsid w:val="00FB4819"/>
    <w:rsid w:val="00FB5144"/>
    <w:rsid w:val="00FB565C"/>
    <w:rsid w:val="00FB5891"/>
    <w:rsid w:val="00FB59A8"/>
    <w:rsid w:val="00FB5A28"/>
    <w:rsid w:val="00FB5D89"/>
    <w:rsid w:val="00FB5F83"/>
    <w:rsid w:val="00FB68F3"/>
    <w:rsid w:val="00FB6F33"/>
    <w:rsid w:val="00FB7414"/>
    <w:rsid w:val="00FB7BBF"/>
    <w:rsid w:val="00FB7C75"/>
    <w:rsid w:val="00FB7FF4"/>
    <w:rsid w:val="00FC0078"/>
    <w:rsid w:val="00FC01A3"/>
    <w:rsid w:val="00FC0349"/>
    <w:rsid w:val="00FC0C1B"/>
    <w:rsid w:val="00FC18F2"/>
    <w:rsid w:val="00FC1918"/>
    <w:rsid w:val="00FC1C44"/>
    <w:rsid w:val="00FC28C4"/>
    <w:rsid w:val="00FC2B6B"/>
    <w:rsid w:val="00FC2FB7"/>
    <w:rsid w:val="00FC314A"/>
    <w:rsid w:val="00FC34BD"/>
    <w:rsid w:val="00FC3A1F"/>
    <w:rsid w:val="00FC3CA0"/>
    <w:rsid w:val="00FC5182"/>
    <w:rsid w:val="00FC573E"/>
    <w:rsid w:val="00FC591A"/>
    <w:rsid w:val="00FC598E"/>
    <w:rsid w:val="00FC5C91"/>
    <w:rsid w:val="00FC5DC2"/>
    <w:rsid w:val="00FC5EEE"/>
    <w:rsid w:val="00FC6132"/>
    <w:rsid w:val="00FC626E"/>
    <w:rsid w:val="00FC6661"/>
    <w:rsid w:val="00FC6C32"/>
    <w:rsid w:val="00FC7013"/>
    <w:rsid w:val="00FC74E0"/>
    <w:rsid w:val="00FC760A"/>
    <w:rsid w:val="00FC771A"/>
    <w:rsid w:val="00FC7A9E"/>
    <w:rsid w:val="00FC7BEC"/>
    <w:rsid w:val="00FC7CBB"/>
    <w:rsid w:val="00FD0300"/>
    <w:rsid w:val="00FD0482"/>
    <w:rsid w:val="00FD086A"/>
    <w:rsid w:val="00FD128F"/>
    <w:rsid w:val="00FD14ED"/>
    <w:rsid w:val="00FD1CC1"/>
    <w:rsid w:val="00FD1D6A"/>
    <w:rsid w:val="00FD2344"/>
    <w:rsid w:val="00FD27CB"/>
    <w:rsid w:val="00FD2D24"/>
    <w:rsid w:val="00FD2EF1"/>
    <w:rsid w:val="00FD3348"/>
    <w:rsid w:val="00FD37C6"/>
    <w:rsid w:val="00FD382E"/>
    <w:rsid w:val="00FD3AAE"/>
    <w:rsid w:val="00FD3E8F"/>
    <w:rsid w:val="00FD4344"/>
    <w:rsid w:val="00FD4660"/>
    <w:rsid w:val="00FD4A56"/>
    <w:rsid w:val="00FD4DC0"/>
    <w:rsid w:val="00FD5BC3"/>
    <w:rsid w:val="00FD5DD2"/>
    <w:rsid w:val="00FD5EB8"/>
    <w:rsid w:val="00FD6102"/>
    <w:rsid w:val="00FD62E7"/>
    <w:rsid w:val="00FD62F3"/>
    <w:rsid w:val="00FD67DA"/>
    <w:rsid w:val="00FD6B6A"/>
    <w:rsid w:val="00FD6ED2"/>
    <w:rsid w:val="00FD7248"/>
    <w:rsid w:val="00FD7C61"/>
    <w:rsid w:val="00FD7EE3"/>
    <w:rsid w:val="00FE031E"/>
    <w:rsid w:val="00FE0E10"/>
    <w:rsid w:val="00FE0F7E"/>
    <w:rsid w:val="00FE10DB"/>
    <w:rsid w:val="00FE11B6"/>
    <w:rsid w:val="00FE1240"/>
    <w:rsid w:val="00FE1303"/>
    <w:rsid w:val="00FE13C4"/>
    <w:rsid w:val="00FE18E1"/>
    <w:rsid w:val="00FE19FF"/>
    <w:rsid w:val="00FE1B8F"/>
    <w:rsid w:val="00FE1BD3"/>
    <w:rsid w:val="00FE2F7F"/>
    <w:rsid w:val="00FE3512"/>
    <w:rsid w:val="00FE38E9"/>
    <w:rsid w:val="00FE3958"/>
    <w:rsid w:val="00FE3AAC"/>
    <w:rsid w:val="00FE3B65"/>
    <w:rsid w:val="00FE3BD6"/>
    <w:rsid w:val="00FE3C00"/>
    <w:rsid w:val="00FE3DD7"/>
    <w:rsid w:val="00FE488B"/>
    <w:rsid w:val="00FE4BA3"/>
    <w:rsid w:val="00FE4F74"/>
    <w:rsid w:val="00FE52EA"/>
    <w:rsid w:val="00FE61FC"/>
    <w:rsid w:val="00FE68A9"/>
    <w:rsid w:val="00FE6AF3"/>
    <w:rsid w:val="00FE6E7F"/>
    <w:rsid w:val="00FE7009"/>
    <w:rsid w:val="00FF0532"/>
    <w:rsid w:val="00FF09E9"/>
    <w:rsid w:val="00FF0EEC"/>
    <w:rsid w:val="00FF197B"/>
    <w:rsid w:val="00FF1A6E"/>
    <w:rsid w:val="00FF1A9F"/>
    <w:rsid w:val="00FF1CBF"/>
    <w:rsid w:val="00FF20AD"/>
    <w:rsid w:val="00FF21CB"/>
    <w:rsid w:val="00FF22F1"/>
    <w:rsid w:val="00FF280C"/>
    <w:rsid w:val="00FF3897"/>
    <w:rsid w:val="00FF3AE1"/>
    <w:rsid w:val="00FF3BCE"/>
    <w:rsid w:val="00FF3CD1"/>
    <w:rsid w:val="00FF3F33"/>
    <w:rsid w:val="00FF3F5F"/>
    <w:rsid w:val="00FF4356"/>
    <w:rsid w:val="00FF4574"/>
    <w:rsid w:val="00FF45F2"/>
    <w:rsid w:val="00FF49E1"/>
    <w:rsid w:val="00FF4A8A"/>
    <w:rsid w:val="00FF50E5"/>
    <w:rsid w:val="00FF6411"/>
    <w:rsid w:val="00FF6560"/>
    <w:rsid w:val="00FF6BD9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D40B5B0"/>
  <w15:chartTrackingRefBased/>
  <w15:docId w15:val="{B0FB085C-9FCB-4F1C-88FD-722B1669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t2 Char,body text1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rsid w:val="0058283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8Char1">
    <w:name w:val="Heading 8 Char1"/>
    <w:rsid w:val="002B1A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rsid w:val="002B1AAD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AA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2B1AAD"/>
    <w:rPr>
      <w:rFonts w:ascii="Cambria" w:hAnsi="Cambria" w:cs="Angsana New"/>
      <w:color w:val="17365D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2B1A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2B1A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uiPriority w:val="99"/>
    <w:unhideWhenUsed/>
    <w:rsid w:val="002B1AAD"/>
    <w:rPr>
      <w:color w:val="0000FF"/>
      <w:u w:val="single"/>
    </w:rPr>
  </w:style>
  <w:style w:type="character" w:customStyle="1" w:styleId="HeaderChar1">
    <w:name w:val="Header Char1"/>
    <w:rsid w:val="002B1AAD"/>
    <w:rPr>
      <w:rFonts w:ascii="Arial" w:eastAsia="Times New Roman" w:hAnsi="Arial" w:cs="Times New Roman"/>
      <w:sz w:val="18"/>
      <w:szCs w:val="18"/>
    </w:rPr>
  </w:style>
  <w:style w:type="table" w:styleId="TableGridLight">
    <w:name w:val="Grid Table Light"/>
    <w:basedOn w:val="TableNormal"/>
    <w:uiPriority w:val="40"/>
    <w:rsid w:val="004F15D3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F15D3"/>
    <w:rPr>
      <w:sz w:val="22"/>
      <w:szCs w:val="2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ountingPolicy">
    <w:name w:val="Accounting Policy"/>
    <w:basedOn w:val="Normal"/>
    <w:link w:val="AccountingPolicyChar1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7123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B712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B712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B712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B712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B7123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B7123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B7123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B7123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3B7123"/>
    <w:rPr>
      <w:i/>
      <w:iCs/>
    </w:rPr>
  </w:style>
  <w:style w:type="character" w:customStyle="1" w:styleId="apple-converted-space">
    <w:name w:val="apple-converted-space"/>
    <w:rsid w:val="003B7123"/>
  </w:style>
  <w:style w:type="paragraph" w:customStyle="1" w:styleId="TableParagraph">
    <w:name w:val="Table Paragraph"/>
    <w:basedOn w:val="Normal"/>
    <w:uiPriority w:val="1"/>
    <w:qFormat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B712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D92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B54D92"/>
    <w:rPr>
      <w:rFonts w:ascii="Arial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B54D92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BB524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E551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CB4B2-EE27-40F6-903C-770A6DF6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19</Pages>
  <Words>4418</Words>
  <Characters>20130</Characters>
  <Application>Microsoft Office Word</Application>
  <DocSecurity>0</DocSecurity>
  <Lines>167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2020-11-06T06:19:00Z</cp:lastPrinted>
  <dcterms:created xsi:type="dcterms:W3CDTF">2020-11-06T12:23:00Z</dcterms:created>
  <dcterms:modified xsi:type="dcterms:W3CDTF">2020-11-06T12:24:00Z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