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43A8C" w14:textId="2CA3FF4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7456BB63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E5FBD74" w14:textId="77777777" w:rsidR="00D92DF9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9F3D8B0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ACCD811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F89CF08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61ADCBE9" w14:textId="77777777" w:rsidR="00DB5396" w:rsidRDefault="00DB5396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90A3088" w14:textId="77777777" w:rsidR="00DB5396" w:rsidRDefault="00DB5396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DC8A1B4" w14:textId="77777777" w:rsidR="00DB5396" w:rsidRDefault="00DB5396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4D82AFE" w14:textId="66F48614" w:rsidR="00D92DF9" w:rsidRPr="008931D4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931D4">
        <w:rPr>
          <w:rFonts w:ascii="Angsana New" w:hAnsi="Angsana New"/>
          <w:b/>
          <w:bCs/>
          <w:sz w:val="52"/>
          <w:szCs w:val="52"/>
          <w:cs/>
        </w:rPr>
        <w:t>บริษัท มิตรสิบ ลิสซิ่ง จำกัด (มหาชน)</w:t>
      </w:r>
      <w:r w:rsidRPr="008931D4">
        <w:rPr>
          <w:rFonts w:ascii="Angsana New" w:hAnsi="Angsana New"/>
          <w:b/>
          <w:bCs/>
          <w:sz w:val="52"/>
          <w:szCs w:val="52"/>
        </w:rPr>
        <w:t xml:space="preserve"> </w:t>
      </w:r>
      <w:r w:rsidRPr="008931D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3F617E3" w14:textId="77777777" w:rsidR="00D92DF9" w:rsidRPr="008931D4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F8F00A7" w14:textId="77777777" w:rsidR="00E2787B" w:rsidRPr="00873EDD" w:rsidRDefault="00E2787B" w:rsidP="00E278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387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73EDD">
        <w:rPr>
          <w:rFonts w:ascii="Angsana New" w:hAnsi="Angsana New"/>
          <w:sz w:val="32"/>
          <w:szCs w:val="32"/>
          <w:cs/>
          <w:lang w:val="en-GB"/>
        </w:rPr>
        <w:t>งบการเงินระหว่างกาลแบบย่อ</w:t>
      </w:r>
    </w:p>
    <w:p w14:paraId="5C190C1D" w14:textId="7ACF17E3" w:rsidR="00E2787B" w:rsidRPr="00873EDD" w:rsidRDefault="00E2787B" w:rsidP="00E2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C03EAE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AD5AE0">
        <w:rPr>
          <w:rFonts w:ascii="Angsana New" w:hAnsi="Angsana New"/>
          <w:sz w:val="32"/>
          <w:szCs w:val="32"/>
        </w:rPr>
        <w:t>30</w:t>
      </w:r>
      <w:r w:rsidRPr="00C03EAE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873EDD">
        <w:rPr>
          <w:rFonts w:ascii="Angsana New" w:hAnsi="Angsana New"/>
          <w:sz w:val="32"/>
          <w:szCs w:val="32"/>
          <w:cs/>
        </w:rPr>
        <w:t xml:space="preserve"> </w:t>
      </w:r>
      <w:r w:rsidRPr="00873ED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</w:p>
    <w:p w14:paraId="47F2A1B5" w14:textId="77777777" w:rsidR="00E2787B" w:rsidRPr="00873EDD" w:rsidRDefault="00E2787B" w:rsidP="00E2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873EDD">
        <w:rPr>
          <w:rFonts w:ascii="Angsana New" w:hAnsi="Angsana New"/>
          <w:sz w:val="32"/>
          <w:szCs w:val="32"/>
          <w:cs/>
        </w:rPr>
        <w:t>และ</w:t>
      </w:r>
    </w:p>
    <w:p w14:paraId="4232692E" w14:textId="77777777" w:rsidR="00E2787B" w:rsidRPr="00873EDD" w:rsidRDefault="00E2787B" w:rsidP="00E2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873EDD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873EDD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1D8946DB" w14:textId="77777777" w:rsidR="00D92DF9" w:rsidRPr="008931D4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6701128" w14:textId="77777777" w:rsidR="00D92DF9" w:rsidRPr="008931D4" w:rsidRDefault="00D92DF9" w:rsidP="00D92DF9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D92DF9" w:rsidRPr="008931D4" w:rsidSect="0074177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F000BDF" w14:textId="77777777" w:rsidR="00043251" w:rsidRPr="008931D4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bookmarkStart w:id="1" w:name="_Ref46730557"/>
      <w:bookmarkEnd w:id="1"/>
    </w:p>
    <w:p w14:paraId="42187BDF" w14:textId="77777777" w:rsidR="00043251" w:rsidRPr="008931D4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3196688" w14:textId="3CC17EB5" w:rsidR="00043251" w:rsidRPr="008931D4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626C6B6" w14:textId="78A20F9A" w:rsidR="00043251" w:rsidRPr="008931D4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C3D7ED4" w14:textId="36B92F1C" w:rsidR="00043251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95120BB" w14:textId="77777777" w:rsidR="00DB5396" w:rsidRPr="008931D4" w:rsidRDefault="00DB5396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bookmarkStart w:id="2" w:name="_GoBack"/>
      <w:bookmarkEnd w:id="2"/>
    </w:p>
    <w:p w14:paraId="11BCCDED" w14:textId="24F05A92" w:rsidR="00043251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33CF6742" w14:textId="77777777" w:rsidR="00DB5396" w:rsidRDefault="00DB5396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6668938" w14:textId="77777777" w:rsidR="00816347" w:rsidRPr="008931D4" w:rsidRDefault="00816347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044EFDF5" w14:textId="4054DFC5" w:rsidR="00D92DF9" w:rsidRPr="008931D4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931D4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714BFC" w14:textId="77777777" w:rsidR="00D92DF9" w:rsidRPr="008931D4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67CF44A" w14:textId="77777777" w:rsidR="00D92DF9" w:rsidRPr="008931D4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  <w:cs/>
        </w:rPr>
        <w:t>เสนอ คณะกรรมการบริษัท มิตรสิบ</w:t>
      </w:r>
      <w:r w:rsidRPr="008931D4">
        <w:rPr>
          <w:rFonts w:ascii="Angsana New" w:hAnsi="Angsana New"/>
          <w:b/>
          <w:bCs/>
          <w:sz w:val="28"/>
          <w:szCs w:val="28"/>
        </w:rPr>
        <w:t xml:space="preserve"> </w:t>
      </w:r>
      <w:r w:rsidRPr="008931D4">
        <w:rPr>
          <w:rFonts w:ascii="Angsana New" w:hAnsi="Angsana New"/>
          <w:b/>
          <w:bCs/>
          <w:sz w:val="28"/>
          <w:szCs w:val="28"/>
          <w:cs/>
        </w:rPr>
        <w:t>ลิสซิ่ง จำกัด (มหาชน)</w:t>
      </w:r>
    </w:p>
    <w:p w14:paraId="42B48A62" w14:textId="77777777" w:rsidR="00D92DF9" w:rsidRPr="008931D4" w:rsidRDefault="00D92DF9" w:rsidP="00D92DF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61F0B329" w14:textId="51451D20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="0029211D" w:rsidRPr="008931D4">
        <w:rPr>
          <w:rFonts w:ascii="Angsana New" w:eastAsia="Times New Roman" w:hAnsi="Angsana New"/>
          <w:sz w:val="28"/>
          <w:szCs w:val="28"/>
        </w:rPr>
        <w:t>30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E2787B">
        <w:rPr>
          <w:rFonts w:ascii="Angsana New" w:eastAsia="Times New Roman" w:hAnsi="Angsana New" w:hint="cs"/>
          <w:sz w:val="28"/>
          <w:szCs w:val="28"/>
          <w:cs/>
        </w:rPr>
        <w:t>กันยายน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29211D" w:rsidRPr="008931D4">
        <w:rPr>
          <w:rFonts w:ascii="Angsana New" w:eastAsia="Times New Roman" w:hAnsi="Angsana New"/>
          <w:sz w:val="28"/>
          <w:szCs w:val="28"/>
        </w:rPr>
        <w:t>2563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E2787B">
        <w:rPr>
          <w:rFonts w:ascii="Angsana New" w:eastAsia="Times New Roman" w:hAnsi="Angsana New"/>
          <w:sz w:val="28"/>
          <w:szCs w:val="28"/>
          <w:cs/>
        </w:rPr>
        <w:t>เก้าเดือน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สิ้นสุดวันที่ </w:t>
      </w:r>
      <w:r w:rsidR="00AD5AE0">
        <w:rPr>
          <w:rFonts w:ascii="Angsana New" w:eastAsia="Times New Roman" w:hAnsi="Angsana New"/>
          <w:sz w:val="28"/>
          <w:szCs w:val="28"/>
        </w:rPr>
        <w:t>30</w:t>
      </w:r>
      <w:r w:rsidR="0029211D"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E2787B">
        <w:rPr>
          <w:rFonts w:ascii="Angsana New" w:eastAsia="Times New Roman" w:hAnsi="Angsana New" w:hint="cs"/>
          <w:sz w:val="28"/>
          <w:szCs w:val="28"/>
          <w:cs/>
        </w:rPr>
        <w:t>กันยายน</w:t>
      </w:r>
      <w:r w:rsidR="0029211D"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29211D" w:rsidRPr="008931D4">
        <w:rPr>
          <w:rFonts w:ascii="Angsana New" w:eastAsia="Times New Roman" w:hAnsi="Angsana New"/>
          <w:sz w:val="28"/>
          <w:szCs w:val="28"/>
        </w:rPr>
        <w:t xml:space="preserve">2563 </w:t>
      </w:r>
      <w:r w:rsidR="00434E44" w:rsidRPr="008931D4">
        <w:rPr>
          <w:rFonts w:ascii="Angsana New" w:eastAsia="Times New Roman" w:hAnsi="Angsana New"/>
          <w:sz w:val="28"/>
          <w:szCs w:val="28"/>
        </w:rPr>
        <w:br/>
      </w:r>
      <w:r w:rsidRPr="008931D4">
        <w:rPr>
          <w:rFonts w:ascii="Angsana New" w:eastAsia="Times New Roman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>รวมและงบกระแสเงินสดเฉพาะกิจการ สำหรับงวด</w:t>
      </w:r>
      <w:r w:rsidR="00E2787B">
        <w:rPr>
          <w:rFonts w:ascii="Angsana New" w:eastAsia="Times New Roman" w:hAnsi="Angsana New"/>
          <w:spacing w:val="-4"/>
          <w:sz w:val="28"/>
          <w:szCs w:val="28"/>
          <w:cs/>
        </w:rPr>
        <w:t>เก้าเดือน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 xml:space="preserve">สิ้นสุดวันที่ </w:t>
      </w:r>
      <w:r w:rsidR="00AD5AE0">
        <w:rPr>
          <w:rFonts w:ascii="Angsana New" w:eastAsia="Times New Roman" w:hAnsi="Angsana New"/>
          <w:spacing w:val="-4"/>
          <w:sz w:val="28"/>
          <w:szCs w:val="28"/>
        </w:rPr>
        <w:t>30</w:t>
      </w:r>
      <w:r w:rsidR="0029211D" w:rsidRPr="008931D4">
        <w:rPr>
          <w:rFonts w:ascii="Angsana New" w:eastAsia="Times New Roman" w:hAnsi="Angsana New"/>
          <w:spacing w:val="-4"/>
          <w:sz w:val="28"/>
          <w:szCs w:val="28"/>
          <w:cs/>
        </w:rPr>
        <w:t xml:space="preserve"> </w:t>
      </w:r>
      <w:r w:rsidR="00E2787B">
        <w:rPr>
          <w:rFonts w:ascii="Angsana New" w:eastAsia="Times New Roman" w:hAnsi="Angsana New" w:hint="cs"/>
          <w:spacing w:val="-4"/>
          <w:sz w:val="28"/>
          <w:szCs w:val="28"/>
          <w:cs/>
        </w:rPr>
        <w:t>กันยายน</w:t>
      </w:r>
      <w:r w:rsidR="0029211D" w:rsidRPr="008931D4">
        <w:rPr>
          <w:rFonts w:ascii="Angsana New" w:eastAsia="Times New Roman" w:hAnsi="Angsana New"/>
          <w:spacing w:val="-4"/>
          <w:sz w:val="28"/>
          <w:szCs w:val="28"/>
          <w:cs/>
        </w:rPr>
        <w:t xml:space="preserve"> </w:t>
      </w:r>
      <w:r w:rsidR="00AD5AE0">
        <w:rPr>
          <w:rFonts w:ascii="Angsana New" w:eastAsia="Times New Roman" w:hAnsi="Angsana New"/>
          <w:spacing w:val="-4"/>
          <w:sz w:val="28"/>
          <w:szCs w:val="28"/>
        </w:rPr>
        <w:t>2563</w:t>
      </w:r>
      <w:r w:rsidR="0029211D" w:rsidRPr="008931D4">
        <w:rPr>
          <w:rFonts w:ascii="Angsana New" w:eastAsia="Times New Roman" w:hAnsi="Angsana New"/>
          <w:spacing w:val="-4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>และหมายเหตุประกอบงบการเงินแบ</w:t>
      </w:r>
      <w:r w:rsidR="004B2B08" w:rsidRPr="008931D4">
        <w:rPr>
          <w:rFonts w:ascii="Angsana New" w:eastAsia="Times New Roman" w:hAnsi="Angsana New" w:hint="cs"/>
          <w:spacing w:val="-4"/>
          <w:sz w:val="28"/>
          <w:szCs w:val="28"/>
          <w:cs/>
        </w:rPr>
        <w:t>บ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>ย่อ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(ข้อมูลทางการเงินระหว่างกาล)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ของบริษัท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และบริษัทย่อย และของเฉพาะบริษัท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931D4">
        <w:rPr>
          <w:rFonts w:ascii="Angsana New" w:eastAsia="Times New Roman" w:hAnsi="Angsana New"/>
          <w:sz w:val="28"/>
          <w:szCs w:val="28"/>
        </w:rPr>
        <w:t xml:space="preserve">34 </w:t>
      </w:r>
      <w:r w:rsidRPr="008931D4">
        <w:rPr>
          <w:rFonts w:ascii="Angsana New" w:eastAsia="Times New Roman" w:hAnsi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161E28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6D8FE4CE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  <w:r w:rsidRPr="008931D4">
        <w:rPr>
          <w:rFonts w:ascii="Angsana New" w:eastAsia="Times New Roman" w:hAnsi="Angsana New"/>
          <w:i/>
          <w:iCs/>
          <w:sz w:val="28"/>
          <w:szCs w:val="28"/>
          <w:cs/>
        </w:rPr>
        <w:t>ขอบเขตการสอบทาน</w:t>
      </w:r>
    </w:p>
    <w:p w14:paraId="4449B1D7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6B80269D" w14:textId="77777777" w:rsidR="002D10DE" w:rsidRPr="008931D4" w:rsidRDefault="002D10DE" w:rsidP="002D10D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รหัส</w:t>
      </w:r>
      <w:r w:rsidRPr="008931D4">
        <w:rPr>
          <w:rFonts w:ascii="Angsana New" w:hAnsi="Angsana New"/>
          <w:sz w:val="28"/>
          <w:szCs w:val="28"/>
        </w:rPr>
        <w:t xml:space="preserve"> 2410 “</w:t>
      </w:r>
      <w:r w:rsidRPr="008931D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931D4">
        <w:rPr>
          <w:rFonts w:ascii="Angsana New" w:hAnsi="Angsana New"/>
          <w:sz w:val="28"/>
          <w:szCs w:val="28"/>
        </w:rPr>
        <w:t>”</w:t>
      </w:r>
      <w:r w:rsidRPr="008931D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21108DC" w14:textId="77777777" w:rsidR="002D10DE" w:rsidRPr="008931D4" w:rsidRDefault="002D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</w:rPr>
        <w:br w:type="page"/>
      </w:r>
    </w:p>
    <w:p w14:paraId="43473210" w14:textId="77777777" w:rsidR="002D10DE" w:rsidRPr="008931D4" w:rsidRDefault="002D10DE" w:rsidP="002D10DE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23CF172" w14:textId="728DC18D" w:rsidR="00043251" w:rsidRPr="008931D4" w:rsidRDefault="00043251" w:rsidP="002D10D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eastAsia="Times New Roman" w:hAnsi="Angsana New"/>
          <w:i/>
          <w:iCs/>
          <w:sz w:val="28"/>
          <w:szCs w:val="28"/>
          <w:cs/>
        </w:rPr>
        <w:t>ข้อสรุป</w:t>
      </w:r>
    </w:p>
    <w:p w14:paraId="77075A28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3DA5ACE8" w14:textId="77777777" w:rsidR="00A17A59" w:rsidRPr="008931D4" w:rsidRDefault="00A17A59" w:rsidP="00A17A5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8931D4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931D4">
        <w:rPr>
          <w:rFonts w:ascii="Angsana New" w:hAnsi="Angsana New"/>
          <w:spacing w:val="-2"/>
          <w:sz w:val="28"/>
          <w:szCs w:val="28"/>
        </w:rPr>
        <w:t>34</w:t>
      </w:r>
      <w:r w:rsidRPr="008931D4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8931D4">
        <w:rPr>
          <w:rFonts w:ascii="Angsana New" w:hAnsi="Angsana New"/>
          <w:spacing w:val="-2"/>
          <w:sz w:val="28"/>
          <w:szCs w:val="28"/>
        </w:rPr>
        <w:br/>
      </w:r>
      <w:r w:rsidRPr="008931D4">
        <w:rPr>
          <w:rFonts w:ascii="Angsana New" w:hAnsi="Angsana New"/>
          <w:sz w:val="28"/>
          <w:szCs w:val="28"/>
          <w:cs/>
        </w:rPr>
        <w:t>การรายงานทาง</w:t>
      </w:r>
      <w:r w:rsidRPr="008931D4">
        <w:rPr>
          <w:rFonts w:ascii="Angsana New" w:hAnsi="Angsana New"/>
          <w:spacing w:val="-2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8C166E4" w14:textId="1AFF3211" w:rsidR="00043251" w:rsidRPr="008931D4" w:rsidRDefault="00043251" w:rsidP="002B1F1D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6E950ACC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  <w:cs/>
        </w:rPr>
      </w:pPr>
    </w:p>
    <w:p w14:paraId="66CC295F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415C05B1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02532B86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4BB96D73" w14:textId="6A881958" w:rsidR="00043251" w:rsidRPr="008931D4" w:rsidRDefault="00043251" w:rsidP="00043251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(</w:t>
      </w:r>
      <w:r w:rsidR="002B1F1D" w:rsidRPr="008931D4">
        <w:rPr>
          <w:rFonts w:ascii="Angsana New" w:eastAsia="Times New Roman" w:hAnsi="Angsana New" w:hint="cs"/>
          <w:sz w:val="28"/>
          <w:szCs w:val="28"/>
          <w:cs/>
        </w:rPr>
        <w:t>พรรณทิพย์ กุลสันติธำรงค์</w:t>
      </w:r>
      <w:r w:rsidRPr="008931D4">
        <w:rPr>
          <w:rFonts w:ascii="Angsana New" w:eastAsia="Times New Roman" w:hAnsi="Angsana New"/>
          <w:sz w:val="28"/>
          <w:szCs w:val="28"/>
          <w:cs/>
        </w:rPr>
        <w:t>)</w:t>
      </w:r>
    </w:p>
    <w:p w14:paraId="23A8B058" w14:textId="77777777" w:rsidR="00043251" w:rsidRPr="008931D4" w:rsidRDefault="00043251" w:rsidP="00043251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ผู้สอบบัญชีรับอนุญาต</w:t>
      </w:r>
    </w:p>
    <w:p w14:paraId="1981E91A" w14:textId="24A4727B" w:rsidR="00043251" w:rsidRPr="008931D4" w:rsidRDefault="00043251" w:rsidP="00043251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 xml:space="preserve">เลขทะเบียน  </w:t>
      </w:r>
      <w:r w:rsidR="002B1F1D" w:rsidRPr="008931D4">
        <w:rPr>
          <w:rFonts w:ascii="Angsana New" w:eastAsia="Times New Roman" w:hAnsi="Angsana New"/>
          <w:sz w:val="28"/>
          <w:szCs w:val="28"/>
        </w:rPr>
        <w:t>4208</w:t>
      </w:r>
    </w:p>
    <w:p w14:paraId="27D848B6" w14:textId="77777777" w:rsidR="00043251" w:rsidRPr="008931D4" w:rsidRDefault="00043251" w:rsidP="00043251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</w:p>
    <w:p w14:paraId="2F6A45C9" w14:textId="77777777" w:rsidR="00043251" w:rsidRPr="008931D4" w:rsidRDefault="00043251" w:rsidP="00043251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1B03F76E" w14:textId="77777777" w:rsidR="00043251" w:rsidRPr="008931D4" w:rsidRDefault="00043251" w:rsidP="00043251">
      <w:pPr>
        <w:spacing w:line="240" w:lineRule="auto"/>
        <w:jc w:val="both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กรุงเทพมหานคร</w:t>
      </w:r>
    </w:p>
    <w:p w14:paraId="466197C9" w14:textId="6D6AC71B" w:rsidR="00D92DF9" w:rsidRPr="008931D4" w:rsidRDefault="00AD5AE0" w:rsidP="0004325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eastAsia="Times New Roman" w:hAnsi="Angsana New"/>
          <w:sz w:val="28"/>
          <w:szCs w:val="28"/>
        </w:rPr>
        <w:t>9</w:t>
      </w:r>
      <w:r w:rsidR="00043251"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 w:hint="cs"/>
          <w:sz w:val="28"/>
          <w:szCs w:val="28"/>
          <w:cs/>
        </w:rPr>
        <w:t>พฤศจิกายน</w:t>
      </w:r>
      <w:r w:rsidR="00D92DF9" w:rsidRPr="008931D4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</w:p>
    <w:bookmarkEnd w:id="0"/>
    <w:p w14:paraId="53C2A470" w14:textId="393AC733" w:rsidR="00D92DF9" w:rsidRPr="008931D4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D92DF9" w:rsidRPr="008931D4" w:rsidSect="0074177D"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CAD6C" w14:textId="77777777" w:rsidR="00A8747C" w:rsidRDefault="00A8747C" w:rsidP="003B1575">
      <w:r>
        <w:separator/>
      </w:r>
    </w:p>
  </w:endnote>
  <w:endnote w:type="continuationSeparator" w:id="0">
    <w:p w14:paraId="082E94D1" w14:textId="77777777" w:rsidR="00A8747C" w:rsidRDefault="00A8747C" w:rsidP="003B1575">
      <w:r>
        <w:continuationSeparator/>
      </w:r>
    </w:p>
  </w:endnote>
  <w:endnote w:type="continuationNotice" w:id="1">
    <w:p w14:paraId="3F01A257" w14:textId="77777777" w:rsidR="00A8747C" w:rsidRDefault="00A874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7F8A0" w14:textId="77777777" w:rsidR="00BE7115" w:rsidRDefault="00BE7115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F118C7">
      <w:rPr>
        <w:rStyle w:val="PageNumber"/>
        <w:noProof/>
      </w:rPr>
      <w:t>4</w:t>
    </w:r>
    <w:r>
      <w:rPr>
        <w:rStyle w:val="PageNumber"/>
      </w:rPr>
      <w:fldChar w:fldCharType="end"/>
    </w:r>
  </w:p>
  <w:p w14:paraId="4949DB08" w14:textId="77777777" w:rsidR="00BE7115" w:rsidRDefault="00BE7115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3B184" w14:textId="77777777" w:rsidR="00BE7115" w:rsidRPr="00CE373D" w:rsidRDefault="00BE7115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2C2E019A" w14:textId="77777777" w:rsidR="00BE7115" w:rsidRPr="00883ABF" w:rsidRDefault="00BE7115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9FA6" w14:textId="77777777" w:rsidR="00BE7115" w:rsidRPr="00563BB2" w:rsidRDefault="00BE7115" w:rsidP="00563BB2">
    <w:pPr>
      <w:pStyle w:val="Footer"/>
      <w:framePr w:wrap="around" w:vAnchor="text" w:hAnchor="page" w:x="5951" w:y="-4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45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71426E28" w14:textId="77777777" w:rsidR="00BE7115" w:rsidRPr="00DF1CB3" w:rsidRDefault="00BE7115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61CEB" w14:textId="77777777" w:rsidR="00BE7115" w:rsidRPr="0079184A" w:rsidRDefault="00BE7115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1A0A7" w14:textId="77777777" w:rsidR="00A8747C" w:rsidRDefault="00A8747C" w:rsidP="003B1575">
      <w:r>
        <w:separator/>
      </w:r>
    </w:p>
  </w:footnote>
  <w:footnote w:type="continuationSeparator" w:id="0">
    <w:p w14:paraId="71A481A9" w14:textId="77777777" w:rsidR="00A8747C" w:rsidRDefault="00A8747C" w:rsidP="003B1575">
      <w:r>
        <w:continuationSeparator/>
      </w:r>
    </w:p>
  </w:footnote>
  <w:footnote w:type="continuationNotice" w:id="1">
    <w:p w14:paraId="13B9FB7D" w14:textId="77777777" w:rsidR="00A8747C" w:rsidRDefault="00A874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3254" w14:textId="77777777" w:rsidR="00BE7115" w:rsidRDefault="00BE7115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D36B1F5" w14:textId="77777777" w:rsidR="00BE7115" w:rsidRDefault="00BE7115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E6570" w14:textId="77777777" w:rsidR="00BE7115" w:rsidRDefault="00BE7115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1" w15:restartNumberingAfterBreak="0">
    <w:nsid w:val="10A40B2A"/>
    <w:multiLevelType w:val="multilevel"/>
    <w:tmpl w:val="CDE8D2AA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FD9E2A8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A66330"/>
    <w:multiLevelType w:val="hybridMultilevel"/>
    <w:tmpl w:val="DE34225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8" w15:restartNumberingAfterBreak="0">
    <w:nsid w:val="3627277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7D07393"/>
    <w:multiLevelType w:val="multilevel"/>
    <w:tmpl w:val="D13C7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 w15:restartNumberingAfterBreak="0">
    <w:nsid w:val="38BD78D4"/>
    <w:multiLevelType w:val="hybridMultilevel"/>
    <w:tmpl w:val="3F96D9A2"/>
    <w:lvl w:ilvl="0" w:tplc="4BDCCD4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96DDF"/>
    <w:multiLevelType w:val="hybridMultilevel"/>
    <w:tmpl w:val="03F0876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17435"/>
    <w:multiLevelType w:val="hybridMultilevel"/>
    <w:tmpl w:val="B556175A"/>
    <w:lvl w:ilvl="0" w:tplc="1BCE00D8">
      <w:start w:val="2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30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35" w15:restartNumberingAfterBreak="0">
    <w:nsid w:val="77791FD6"/>
    <w:multiLevelType w:val="hybridMultilevel"/>
    <w:tmpl w:val="29505B16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2375A"/>
    <w:multiLevelType w:val="hybridMultilevel"/>
    <w:tmpl w:val="6D921C3E"/>
    <w:lvl w:ilvl="0" w:tplc="17BE443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2"/>
  </w:num>
  <w:num w:numId="14">
    <w:abstractNumId w:val="16"/>
  </w:num>
  <w:num w:numId="15">
    <w:abstractNumId w:val="22"/>
  </w:num>
  <w:num w:numId="16">
    <w:abstractNumId w:val="11"/>
  </w:num>
  <w:num w:numId="17">
    <w:abstractNumId w:val="36"/>
  </w:num>
  <w:num w:numId="18">
    <w:abstractNumId w:val="23"/>
  </w:num>
  <w:num w:numId="19">
    <w:abstractNumId w:val="26"/>
  </w:num>
  <w:num w:numId="20">
    <w:abstractNumId w:val="17"/>
  </w:num>
  <w:num w:numId="21">
    <w:abstractNumId w:val="29"/>
  </w:num>
  <w:num w:numId="22">
    <w:abstractNumId w:val="34"/>
  </w:num>
  <w:num w:numId="23">
    <w:abstractNumId w:val="30"/>
  </w:num>
  <w:num w:numId="24">
    <w:abstractNumId w:val="12"/>
  </w:num>
  <w:num w:numId="25">
    <w:abstractNumId w:val="13"/>
  </w:num>
  <w:num w:numId="26">
    <w:abstractNumId w:val="37"/>
  </w:num>
  <w:num w:numId="27">
    <w:abstractNumId w:val="31"/>
  </w:num>
  <w:num w:numId="28">
    <w:abstractNumId w:val="18"/>
  </w:num>
  <w:num w:numId="29">
    <w:abstractNumId w:val="25"/>
  </w:num>
  <w:num w:numId="30">
    <w:abstractNumId w:val="33"/>
  </w:num>
  <w:num w:numId="31">
    <w:abstractNumId w:val="20"/>
  </w:num>
  <w:num w:numId="32">
    <w:abstractNumId w:val="10"/>
  </w:num>
  <w:num w:numId="33">
    <w:abstractNumId w:val="24"/>
  </w:num>
  <w:num w:numId="34">
    <w:abstractNumId w:val="19"/>
  </w:num>
  <w:num w:numId="35">
    <w:abstractNumId w:val="28"/>
  </w:num>
  <w:num w:numId="36">
    <w:abstractNumId w:val="38"/>
  </w:num>
  <w:num w:numId="37">
    <w:abstractNumId w:val="27"/>
  </w:num>
  <w:num w:numId="38">
    <w:abstractNumId w:val="35"/>
  </w:num>
  <w:num w:numId="3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A8F"/>
    <w:rsid w:val="00000175"/>
    <w:rsid w:val="00000624"/>
    <w:rsid w:val="0000081E"/>
    <w:rsid w:val="00000B70"/>
    <w:rsid w:val="00001126"/>
    <w:rsid w:val="000013EE"/>
    <w:rsid w:val="00001450"/>
    <w:rsid w:val="00002163"/>
    <w:rsid w:val="00002367"/>
    <w:rsid w:val="00002516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861"/>
    <w:rsid w:val="000109BB"/>
    <w:rsid w:val="00010DD1"/>
    <w:rsid w:val="000117DA"/>
    <w:rsid w:val="0001192C"/>
    <w:rsid w:val="00011AA2"/>
    <w:rsid w:val="00011E4A"/>
    <w:rsid w:val="00012134"/>
    <w:rsid w:val="00012824"/>
    <w:rsid w:val="00012B2D"/>
    <w:rsid w:val="00013082"/>
    <w:rsid w:val="00013B0C"/>
    <w:rsid w:val="00013B4D"/>
    <w:rsid w:val="0001452E"/>
    <w:rsid w:val="000149FE"/>
    <w:rsid w:val="00014B0E"/>
    <w:rsid w:val="00014CF5"/>
    <w:rsid w:val="00014D44"/>
    <w:rsid w:val="00014DBB"/>
    <w:rsid w:val="00015268"/>
    <w:rsid w:val="000154E5"/>
    <w:rsid w:val="00015A16"/>
    <w:rsid w:val="00015CE2"/>
    <w:rsid w:val="00015DCE"/>
    <w:rsid w:val="00015EDF"/>
    <w:rsid w:val="000165CC"/>
    <w:rsid w:val="00016AA1"/>
    <w:rsid w:val="0001715C"/>
    <w:rsid w:val="000177DF"/>
    <w:rsid w:val="000178B5"/>
    <w:rsid w:val="00017A94"/>
    <w:rsid w:val="00017D85"/>
    <w:rsid w:val="0002043B"/>
    <w:rsid w:val="000206D5"/>
    <w:rsid w:val="00020733"/>
    <w:rsid w:val="000207B2"/>
    <w:rsid w:val="00020A02"/>
    <w:rsid w:val="00020C53"/>
    <w:rsid w:val="00020CA4"/>
    <w:rsid w:val="000210D4"/>
    <w:rsid w:val="00021189"/>
    <w:rsid w:val="000224EB"/>
    <w:rsid w:val="000228C1"/>
    <w:rsid w:val="00023131"/>
    <w:rsid w:val="000233CF"/>
    <w:rsid w:val="000238F7"/>
    <w:rsid w:val="00023F6A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6B9"/>
    <w:rsid w:val="00027E6C"/>
    <w:rsid w:val="00027EAF"/>
    <w:rsid w:val="000302F5"/>
    <w:rsid w:val="00030525"/>
    <w:rsid w:val="000306BB"/>
    <w:rsid w:val="00030970"/>
    <w:rsid w:val="00030C88"/>
    <w:rsid w:val="00030D56"/>
    <w:rsid w:val="00031097"/>
    <w:rsid w:val="000314CE"/>
    <w:rsid w:val="000316E9"/>
    <w:rsid w:val="0003179B"/>
    <w:rsid w:val="00032A25"/>
    <w:rsid w:val="00032B28"/>
    <w:rsid w:val="00032FB7"/>
    <w:rsid w:val="00033268"/>
    <w:rsid w:val="00033317"/>
    <w:rsid w:val="00033426"/>
    <w:rsid w:val="00034154"/>
    <w:rsid w:val="000342D6"/>
    <w:rsid w:val="00034452"/>
    <w:rsid w:val="00034A87"/>
    <w:rsid w:val="00035038"/>
    <w:rsid w:val="00035973"/>
    <w:rsid w:val="00035B09"/>
    <w:rsid w:val="00035B37"/>
    <w:rsid w:val="00035B90"/>
    <w:rsid w:val="00035CA7"/>
    <w:rsid w:val="00035E95"/>
    <w:rsid w:val="00036078"/>
    <w:rsid w:val="00036920"/>
    <w:rsid w:val="00036A42"/>
    <w:rsid w:val="00036D0F"/>
    <w:rsid w:val="0003734B"/>
    <w:rsid w:val="00037AAD"/>
    <w:rsid w:val="00037BD0"/>
    <w:rsid w:val="00037DE4"/>
    <w:rsid w:val="00040BE7"/>
    <w:rsid w:val="0004118E"/>
    <w:rsid w:val="000411CB"/>
    <w:rsid w:val="00041433"/>
    <w:rsid w:val="00041509"/>
    <w:rsid w:val="00041A2B"/>
    <w:rsid w:val="00041DEC"/>
    <w:rsid w:val="00042A65"/>
    <w:rsid w:val="00042A6C"/>
    <w:rsid w:val="00042C15"/>
    <w:rsid w:val="00043251"/>
    <w:rsid w:val="00043B71"/>
    <w:rsid w:val="00043FD3"/>
    <w:rsid w:val="00044182"/>
    <w:rsid w:val="0004438C"/>
    <w:rsid w:val="00044A7C"/>
    <w:rsid w:val="00044B61"/>
    <w:rsid w:val="00044E35"/>
    <w:rsid w:val="00045110"/>
    <w:rsid w:val="00045CE0"/>
    <w:rsid w:val="000465BA"/>
    <w:rsid w:val="000469CD"/>
    <w:rsid w:val="00046C1E"/>
    <w:rsid w:val="00047552"/>
    <w:rsid w:val="000508B1"/>
    <w:rsid w:val="00051073"/>
    <w:rsid w:val="00051741"/>
    <w:rsid w:val="0005186C"/>
    <w:rsid w:val="00051C68"/>
    <w:rsid w:val="00051D69"/>
    <w:rsid w:val="00051D8A"/>
    <w:rsid w:val="00052267"/>
    <w:rsid w:val="0005285A"/>
    <w:rsid w:val="0005389C"/>
    <w:rsid w:val="00053A58"/>
    <w:rsid w:val="00053DCF"/>
    <w:rsid w:val="00054D88"/>
    <w:rsid w:val="00055482"/>
    <w:rsid w:val="00055B63"/>
    <w:rsid w:val="00055BF0"/>
    <w:rsid w:val="00055FEE"/>
    <w:rsid w:val="0005702E"/>
    <w:rsid w:val="0005750E"/>
    <w:rsid w:val="00057864"/>
    <w:rsid w:val="000578A9"/>
    <w:rsid w:val="000602AC"/>
    <w:rsid w:val="0006090B"/>
    <w:rsid w:val="00060BC9"/>
    <w:rsid w:val="000611F5"/>
    <w:rsid w:val="00061550"/>
    <w:rsid w:val="000618F5"/>
    <w:rsid w:val="00062E29"/>
    <w:rsid w:val="00063468"/>
    <w:rsid w:val="00063D30"/>
    <w:rsid w:val="00063DA1"/>
    <w:rsid w:val="00064456"/>
    <w:rsid w:val="000645BE"/>
    <w:rsid w:val="000649CB"/>
    <w:rsid w:val="00064A36"/>
    <w:rsid w:val="0006523A"/>
    <w:rsid w:val="00065F09"/>
    <w:rsid w:val="0006635D"/>
    <w:rsid w:val="000664EE"/>
    <w:rsid w:val="000669F9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53F"/>
    <w:rsid w:val="00071B2C"/>
    <w:rsid w:val="00071C6B"/>
    <w:rsid w:val="000721C8"/>
    <w:rsid w:val="000725E6"/>
    <w:rsid w:val="0007260B"/>
    <w:rsid w:val="00072626"/>
    <w:rsid w:val="00072ACA"/>
    <w:rsid w:val="00072C4B"/>
    <w:rsid w:val="0007330B"/>
    <w:rsid w:val="000736E4"/>
    <w:rsid w:val="000745F7"/>
    <w:rsid w:val="000747F5"/>
    <w:rsid w:val="00075B1B"/>
    <w:rsid w:val="000764F3"/>
    <w:rsid w:val="00076B9D"/>
    <w:rsid w:val="00076E8A"/>
    <w:rsid w:val="00077025"/>
    <w:rsid w:val="000771F7"/>
    <w:rsid w:val="0007770C"/>
    <w:rsid w:val="00080157"/>
    <w:rsid w:val="0008028A"/>
    <w:rsid w:val="000802C5"/>
    <w:rsid w:val="000804AF"/>
    <w:rsid w:val="00080555"/>
    <w:rsid w:val="00080F58"/>
    <w:rsid w:val="000811F8"/>
    <w:rsid w:val="0008160D"/>
    <w:rsid w:val="00082037"/>
    <w:rsid w:val="0008258E"/>
    <w:rsid w:val="00082B57"/>
    <w:rsid w:val="00083CA7"/>
    <w:rsid w:val="00083E01"/>
    <w:rsid w:val="000840BC"/>
    <w:rsid w:val="000841A8"/>
    <w:rsid w:val="0008431D"/>
    <w:rsid w:val="00084F4C"/>
    <w:rsid w:val="000857A3"/>
    <w:rsid w:val="00085C0E"/>
    <w:rsid w:val="00085CC2"/>
    <w:rsid w:val="00085D0D"/>
    <w:rsid w:val="0008619B"/>
    <w:rsid w:val="00086738"/>
    <w:rsid w:val="000867F4"/>
    <w:rsid w:val="00086978"/>
    <w:rsid w:val="00086D42"/>
    <w:rsid w:val="0008700C"/>
    <w:rsid w:val="00087164"/>
    <w:rsid w:val="00087460"/>
    <w:rsid w:val="00087ABF"/>
    <w:rsid w:val="00087F54"/>
    <w:rsid w:val="000901ED"/>
    <w:rsid w:val="000906E2"/>
    <w:rsid w:val="000911E9"/>
    <w:rsid w:val="00091291"/>
    <w:rsid w:val="000912E2"/>
    <w:rsid w:val="000915FD"/>
    <w:rsid w:val="000919A0"/>
    <w:rsid w:val="00092747"/>
    <w:rsid w:val="00092C71"/>
    <w:rsid w:val="0009342E"/>
    <w:rsid w:val="00093E2E"/>
    <w:rsid w:val="000940AD"/>
    <w:rsid w:val="00094256"/>
    <w:rsid w:val="00094395"/>
    <w:rsid w:val="000945DE"/>
    <w:rsid w:val="00094832"/>
    <w:rsid w:val="00094B35"/>
    <w:rsid w:val="00094BFE"/>
    <w:rsid w:val="00094ED4"/>
    <w:rsid w:val="000951B4"/>
    <w:rsid w:val="00095207"/>
    <w:rsid w:val="0009572C"/>
    <w:rsid w:val="0009577A"/>
    <w:rsid w:val="00095AFB"/>
    <w:rsid w:val="00095C2A"/>
    <w:rsid w:val="00096299"/>
    <w:rsid w:val="00096704"/>
    <w:rsid w:val="00096A07"/>
    <w:rsid w:val="00096B31"/>
    <w:rsid w:val="00096BDA"/>
    <w:rsid w:val="0009753C"/>
    <w:rsid w:val="000976D5"/>
    <w:rsid w:val="000978BF"/>
    <w:rsid w:val="00097CC6"/>
    <w:rsid w:val="000A02C3"/>
    <w:rsid w:val="000A0569"/>
    <w:rsid w:val="000A0A67"/>
    <w:rsid w:val="000A0E22"/>
    <w:rsid w:val="000A0F89"/>
    <w:rsid w:val="000A11C7"/>
    <w:rsid w:val="000A120D"/>
    <w:rsid w:val="000A1235"/>
    <w:rsid w:val="000A18FA"/>
    <w:rsid w:val="000A1AED"/>
    <w:rsid w:val="000A1F9F"/>
    <w:rsid w:val="000A2393"/>
    <w:rsid w:val="000A24C2"/>
    <w:rsid w:val="000A279D"/>
    <w:rsid w:val="000A298C"/>
    <w:rsid w:val="000A2FD9"/>
    <w:rsid w:val="000A38B9"/>
    <w:rsid w:val="000A3A0A"/>
    <w:rsid w:val="000A4728"/>
    <w:rsid w:val="000A4A54"/>
    <w:rsid w:val="000A538F"/>
    <w:rsid w:val="000A54C7"/>
    <w:rsid w:val="000A5684"/>
    <w:rsid w:val="000A593C"/>
    <w:rsid w:val="000A596B"/>
    <w:rsid w:val="000A5D91"/>
    <w:rsid w:val="000A623A"/>
    <w:rsid w:val="000A62A5"/>
    <w:rsid w:val="000A6462"/>
    <w:rsid w:val="000A6C5B"/>
    <w:rsid w:val="000A6D51"/>
    <w:rsid w:val="000A6EBE"/>
    <w:rsid w:val="000A72F6"/>
    <w:rsid w:val="000A730C"/>
    <w:rsid w:val="000A735B"/>
    <w:rsid w:val="000A742F"/>
    <w:rsid w:val="000A7F80"/>
    <w:rsid w:val="000B065E"/>
    <w:rsid w:val="000B095B"/>
    <w:rsid w:val="000B0BEB"/>
    <w:rsid w:val="000B10A1"/>
    <w:rsid w:val="000B1133"/>
    <w:rsid w:val="000B11F2"/>
    <w:rsid w:val="000B1B53"/>
    <w:rsid w:val="000B1D6C"/>
    <w:rsid w:val="000B1E30"/>
    <w:rsid w:val="000B24D0"/>
    <w:rsid w:val="000B2C06"/>
    <w:rsid w:val="000B3939"/>
    <w:rsid w:val="000B3B7A"/>
    <w:rsid w:val="000B4384"/>
    <w:rsid w:val="000B4EE4"/>
    <w:rsid w:val="000B532E"/>
    <w:rsid w:val="000B558E"/>
    <w:rsid w:val="000B6105"/>
    <w:rsid w:val="000B6120"/>
    <w:rsid w:val="000B6139"/>
    <w:rsid w:val="000B61D8"/>
    <w:rsid w:val="000B6582"/>
    <w:rsid w:val="000B6866"/>
    <w:rsid w:val="000B6D18"/>
    <w:rsid w:val="000B7183"/>
    <w:rsid w:val="000B7247"/>
    <w:rsid w:val="000B743C"/>
    <w:rsid w:val="000B7941"/>
    <w:rsid w:val="000C0032"/>
    <w:rsid w:val="000C056C"/>
    <w:rsid w:val="000C0C03"/>
    <w:rsid w:val="000C0C3C"/>
    <w:rsid w:val="000C0CB9"/>
    <w:rsid w:val="000C0DB2"/>
    <w:rsid w:val="000C0E6F"/>
    <w:rsid w:val="000C1967"/>
    <w:rsid w:val="000C21A0"/>
    <w:rsid w:val="000C2250"/>
    <w:rsid w:val="000C23E5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655"/>
    <w:rsid w:val="000C5F70"/>
    <w:rsid w:val="000C60D4"/>
    <w:rsid w:val="000C6C0D"/>
    <w:rsid w:val="000C71FE"/>
    <w:rsid w:val="000C7226"/>
    <w:rsid w:val="000C7239"/>
    <w:rsid w:val="000D025C"/>
    <w:rsid w:val="000D04E0"/>
    <w:rsid w:val="000D05A0"/>
    <w:rsid w:val="000D093E"/>
    <w:rsid w:val="000D0DB6"/>
    <w:rsid w:val="000D1467"/>
    <w:rsid w:val="000D14AA"/>
    <w:rsid w:val="000D16AC"/>
    <w:rsid w:val="000D2404"/>
    <w:rsid w:val="000D257F"/>
    <w:rsid w:val="000D29B7"/>
    <w:rsid w:val="000D3244"/>
    <w:rsid w:val="000D370D"/>
    <w:rsid w:val="000D3F09"/>
    <w:rsid w:val="000D4699"/>
    <w:rsid w:val="000D498D"/>
    <w:rsid w:val="000D4998"/>
    <w:rsid w:val="000D4B23"/>
    <w:rsid w:val="000D4D1A"/>
    <w:rsid w:val="000D5826"/>
    <w:rsid w:val="000D5987"/>
    <w:rsid w:val="000D5D0E"/>
    <w:rsid w:val="000D5F3F"/>
    <w:rsid w:val="000D5FAD"/>
    <w:rsid w:val="000D6308"/>
    <w:rsid w:val="000D6CC7"/>
    <w:rsid w:val="000D6F33"/>
    <w:rsid w:val="000D7D90"/>
    <w:rsid w:val="000D7F01"/>
    <w:rsid w:val="000E0002"/>
    <w:rsid w:val="000E05D7"/>
    <w:rsid w:val="000E08EE"/>
    <w:rsid w:val="000E0B82"/>
    <w:rsid w:val="000E0C63"/>
    <w:rsid w:val="000E157A"/>
    <w:rsid w:val="000E16CD"/>
    <w:rsid w:val="000E1B34"/>
    <w:rsid w:val="000E228F"/>
    <w:rsid w:val="000E24B5"/>
    <w:rsid w:val="000E2C39"/>
    <w:rsid w:val="000E2CA8"/>
    <w:rsid w:val="000E35AB"/>
    <w:rsid w:val="000E3708"/>
    <w:rsid w:val="000E3D45"/>
    <w:rsid w:val="000E3EF6"/>
    <w:rsid w:val="000E3F21"/>
    <w:rsid w:val="000E461F"/>
    <w:rsid w:val="000E4992"/>
    <w:rsid w:val="000E4ADC"/>
    <w:rsid w:val="000E4C89"/>
    <w:rsid w:val="000E56A6"/>
    <w:rsid w:val="000E573C"/>
    <w:rsid w:val="000E57E2"/>
    <w:rsid w:val="000E5832"/>
    <w:rsid w:val="000E5A25"/>
    <w:rsid w:val="000E5BFE"/>
    <w:rsid w:val="000E5C00"/>
    <w:rsid w:val="000E65AE"/>
    <w:rsid w:val="000E67E8"/>
    <w:rsid w:val="000E6C49"/>
    <w:rsid w:val="000E6EE1"/>
    <w:rsid w:val="000E70F4"/>
    <w:rsid w:val="000E7544"/>
    <w:rsid w:val="000E79AB"/>
    <w:rsid w:val="000E7B73"/>
    <w:rsid w:val="000E7C20"/>
    <w:rsid w:val="000E7F73"/>
    <w:rsid w:val="000F01BB"/>
    <w:rsid w:val="000F07C4"/>
    <w:rsid w:val="000F0E3E"/>
    <w:rsid w:val="000F0F7B"/>
    <w:rsid w:val="000F11E8"/>
    <w:rsid w:val="000F16DA"/>
    <w:rsid w:val="000F1792"/>
    <w:rsid w:val="000F1C53"/>
    <w:rsid w:val="000F1D9D"/>
    <w:rsid w:val="000F255F"/>
    <w:rsid w:val="000F27E4"/>
    <w:rsid w:val="000F27F0"/>
    <w:rsid w:val="000F32ED"/>
    <w:rsid w:val="000F3897"/>
    <w:rsid w:val="000F4244"/>
    <w:rsid w:val="000F4A8D"/>
    <w:rsid w:val="000F59F0"/>
    <w:rsid w:val="000F5D56"/>
    <w:rsid w:val="000F5D5C"/>
    <w:rsid w:val="000F645A"/>
    <w:rsid w:val="000F67A7"/>
    <w:rsid w:val="000F6BA6"/>
    <w:rsid w:val="001000C0"/>
    <w:rsid w:val="001001DF"/>
    <w:rsid w:val="00100332"/>
    <w:rsid w:val="001007BE"/>
    <w:rsid w:val="001009F4"/>
    <w:rsid w:val="00101292"/>
    <w:rsid w:val="001015FE"/>
    <w:rsid w:val="00101B98"/>
    <w:rsid w:val="00101E07"/>
    <w:rsid w:val="00102449"/>
    <w:rsid w:val="001027E0"/>
    <w:rsid w:val="00102D9F"/>
    <w:rsid w:val="0010309B"/>
    <w:rsid w:val="00103AD8"/>
    <w:rsid w:val="00103E5F"/>
    <w:rsid w:val="00104742"/>
    <w:rsid w:val="00104874"/>
    <w:rsid w:val="00104894"/>
    <w:rsid w:val="00104C16"/>
    <w:rsid w:val="00104C8B"/>
    <w:rsid w:val="00104D2E"/>
    <w:rsid w:val="001054A1"/>
    <w:rsid w:val="001056CA"/>
    <w:rsid w:val="001057C4"/>
    <w:rsid w:val="00105F04"/>
    <w:rsid w:val="00106255"/>
    <w:rsid w:val="0010667B"/>
    <w:rsid w:val="00106833"/>
    <w:rsid w:val="00106D96"/>
    <w:rsid w:val="00107309"/>
    <w:rsid w:val="0010753F"/>
    <w:rsid w:val="0010782B"/>
    <w:rsid w:val="00110828"/>
    <w:rsid w:val="00110A81"/>
    <w:rsid w:val="00111012"/>
    <w:rsid w:val="0011148C"/>
    <w:rsid w:val="00111553"/>
    <w:rsid w:val="00111599"/>
    <w:rsid w:val="0011219D"/>
    <w:rsid w:val="00112B08"/>
    <w:rsid w:val="00112EB8"/>
    <w:rsid w:val="00112F29"/>
    <w:rsid w:val="001135B0"/>
    <w:rsid w:val="0011365F"/>
    <w:rsid w:val="00113780"/>
    <w:rsid w:val="00115164"/>
    <w:rsid w:val="001154B9"/>
    <w:rsid w:val="0011552B"/>
    <w:rsid w:val="001155C6"/>
    <w:rsid w:val="001155CB"/>
    <w:rsid w:val="00115D78"/>
    <w:rsid w:val="00116242"/>
    <w:rsid w:val="001162A2"/>
    <w:rsid w:val="00116491"/>
    <w:rsid w:val="00117028"/>
    <w:rsid w:val="0011703F"/>
    <w:rsid w:val="001176F1"/>
    <w:rsid w:val="00117AF5"/>
    <w:rsid w:val="0012030E"/>
    <w:rsid w:val="0012039B"/>
    <w:rsid w:val="00120739"/>
    <w:rsid w:val="00120790"/>
    <w:rsid w:val="0012086E"/>
    <w:rsid w:val="001216BB"/>
    <w:rsid w:val="00121CE6"/>
    <w:rsid w:val="00121D5C"/>
    <w:rsid w:val="00122554"/>
    <w:rsid w:val="0012255A"/>
    <w:rsid w:val="00122835"/>
    <w:rsid w:val="00122AD5"/>
    <w:rsid w:val="001235A0"/>
    <w:rsid w:val="00123904"/>
    <w:rsid w:val="00123A5E"/>
    <w:rsid w:val="00123AAA"/>
    <w:rsid w:val="00123C2F"/>
    <w:rsid w:val="00123C86"/>
    <w:rsid w:val="00123FD2"/>
    <w:rsid w:val="00124330"/>
    <w:rsid w:val="00124B1E"/>
    <w:rsid w:val="00125372"/>
    <w:rsid w:val="0012549D"/>
    <w:rsid w:val="00125963"/>
    <w:rsid w:val="00125B7F"/>
    <w:rsid w:val="00125C3D"/>
    <w:rsid w:val="00125C53"/>
    <w:rsid w:val="00125D9C"/>
    <w:rsid w:val="00125E8C"/>
    <w:rsid w:val="001268A7"/>
    <w:rsid w:val="00126953"/>
    <w:rsid w:val="00126A53"/>
    <w:rsid w:val="00126DBF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B8A"/>
    <w:rsid w:val="00132F4B"/>
    <w:rsid w:val="00133706"/>
    <w:rsid w:val="0013380A"/>
    <w:rsid w:val="00133DB0"/>
    <w:rsid w:val="001345DD"/>
    <w:rsid w:val="00134A81"/>
    <w:rsid w:val="00134B53"/>
    <w:rsid w:val="00134F65"/>
    <w:rsid w:val="00135061"/>
    <w:rsid w:val="00135A78"/>
    <w:rsid w:val="00136355"/>
    <w:rsid w:val="001368CC"/>
    <w:rsid w:val="00136C2C"/>
    <w:rsid w:val="00136FF0"/>
    <w:rsid w:val="00136FF6"/>
    <w:rsid w:val="00137198"/>
    <w:rsid w:val="0013720E"/>
    <w:rsid w:val="00137554"/>
    <w:rsid w:val="00137B95"/>
    <w:rsid w:val="00137C6A"/>
    <w:rsid w:val="00137FD2"/>
    <w:rsid w:val="0014007E"/>
    <w:rsid w:val="0014016D"/>
    <w:rsid w:val="001401CE"/>
    <w:rsid w:val="001402E8"/>
    <w:rsid w:val="00140858"/>
    <w:rsid w:val="0014107D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3AD6"/>
    <w:rsid w:val="0014460B"/>
    <w:rsid w:val="00144EEF"/>
    <w:rsid w:val="00145328"/>
    <w:rsid w:val="001454EC"/>
    <w:rsid w:val="00145EA4"/>
    <w:rsid w:val="0014655B"/>
    <w:rsid w:val="00146EE8"/>
    <w:rsid w:val="001470D7"/>
    <w:rsid w:val="00147174"/>
    <w:rsid w:val="0014749D"/>
    <w:rsid w:val="00147971"/>
    <w:rsid w:val="00147D09"/>
    <w:rsid w:val="001506CA"/>
    <w:rsid w:val="00150A99"/>
    <w:rsid w:val="00150E9A"/>
    <w:rsid w:val="00151665"/>
    <w:rsid w:val="00152149"/>
    <w:rsid w:val="00153361"/>
    <w:rsid w:val="001536E7"/>
    <w:rsid w:val="00153B1B"/>
    <w:rsid w:val="00153D2C"/>
    <w:rsid w:val="00153E51"/>
    <w:rsid w:val="00154129"/>
    <w:rsid w:val="0015412B"/>
    <w:rsid w:val="0015449D"/>
    <w:rsid w:val="00154667"/>
    <w:rsid w:val="00154C64"/>
    <w:rsid w:val="00154E20"/>
    <w:rsid w:val="00154FCB"/>
    <w:rsid w:val="001552C2"/>
    <w:rsid w:val="00155BE2"/>
    <w:rsid w:val="00155FA3"/>
    <w:rsid w:val="00156913"/>
    <w:rsid w:val="00156A37"/>
    <w:rsid w:val="00157A9D"/>
    <w:rsid w:val="00157BCE"/>
    <w:rsid w:val="00157D10"/>
    <w:rsid w:val="00157FA0"/>
    <w:rsid w:val="00160806"/>
    <w:rsid w:val="00161266"/>
    <w:rsid w:val="0016132B"/>
    <w:rsid w:val="0016142C"/>
    <w:rsid w:val="00161D9E"/>
    <w:rsid w:val="00161FB0"/>
    <w:rsid w:val="001624EF"/>
    <w:rsid w:val="00162671"/>
    <w:rsid w:val="00162BC3"/>
    <w:rsid w:val="001630A2"/>
    <w:rsid w:val="00163337"/>
    <w:rsid w:val="00163517"/>
    <w:rsid w:val="00163663"/>
    <w:rsid w:val="001636E5"/>
    <w:rsid w:val="00163927"/>
    <w:rsid w:val="00163D87"/>
    <w:rsid w:val="00163F1A"/>
    <w:rsid w:val="00164BA6"/>
    <w:rsid w:val="0016512F"/>
    <w:rsid w:val="00165279"/>
    <w:rsid w:val="00165423"/>
    <w:rsid w:val="001655C2"/>
    <w:rsid w:val="00165A8F"/>
    <w:rsid w:val="001661CE"/>
    <w:rsid w:val="00166931"/>
    <w:rsid w:val="001670FA"/>
    <w:rsid w:val="00171388"/>
    <w:rsid w:val="00171A78"/>
    <w:rsid w:val="00171EAB"/>
    <w:rsid w:val="001723F7"/>
    <w:rsid w:val="00172543"/>
    <w:rsid w:val="0017280D"/>
    <w:rsid w:val="00172CEC"/>
    <w:rsid w:val="00173471"/>
    <w:rsid w:val="001735C0"/>
    <w:rsid w:val="00173773"/>
    <w:rsid w:val="001738B8"/>
    <w:rsid w:val="00173CDA"/>
    <w:rsid w:val="00173FAE"/>
    <w:rsid w:val="001759FE"/>
    <w:rsid w:val="00175B4E"/>
    <w:rsid w:val="00175B8D"/>
    <w:rsid w:val="0017605F"/>
    <w:rsid w:val="0017628C"/>
    <w:rsid w:val="0017670F"/>
    <w:rsid w:val="0017736B"/>
    <w:rsid w:val="00177391"/>
    <w:rsid w:val="0018071C"/>
    <w:rsid w:val="00180A0E"/>
    <w:rsid w:val="00180BBE"/>
    <w:rsid w:val="00181907"/>
    <w:rsid w:val="00181EA3"/>
    <w:rsid w:val="001823CC"/>
    <w:rsid w:val="00182C69"/>
    <w:rsid w:val="00183A72"/>
    <w:rsid w:val="00183C6D"/>
    <w:rsid w:val="001841AA"/>
    <w:rsid w:val="00184377"/>
    <w:rsid w:val="00184ED8"/>
    <w:rsid w:val="00184F2E"/>
    <w:rsid w:val="00185177"/>
    <w:rsid w:val="00185CBA"/>
    <w:rsid w:val="00185DFE"/>
    <w:rsid w:val="00185F2E"/>
    <w:rsid w:val="00185F57"/>
    <w:rsid w:val="00186072"/>
    <w:rsid w:val="0018686B"/>
    <w:rsid w:val="00186CBE"/>
    <w:rsid w:val="00186FB2"/>
    <w:rsid w:val="00187150"/>
    <w:rsid w:val="0018779B"/>
    <w:rsid w:val="00187A42"/>
    <w:rsid w:val="00190155"/>
    <w:rsid w:val="001905C2"/>
    <w:rsid w:val="001909F0"/>
    <w:rsid w:val="00190D96"/>
    <w:rsid w:val="00190E09"/>
    <w:rsid w:val="00190EA1"/>
    <w:rsid w:val="00190FDE"/>
    <w:rsid w:val="00191B3F"/>
    <w:rsid w:val="00192068"/>
    <w:rsid w:val="001923C6"/>
    <w:rsid w:val="001924CC"/>
    <w:rsid w:val="00192558"/>
    <w:rsid w:val="00192785"/>
    <w:rsid w:val="001930FE"/>
    <w:rsid w:val="0019343D"/>
    <w:rsid w:val="00193C02"/>
    <w:rsid w:val="00194952"/>
    <w:rsid w:val="00194C64"/>
    <w:rsid w:val="00194D2A"/>
    <w:rsid w:val="001951D7"/>
    <w:rsid w:val="001956ED"/>
    <w:rsid w:val="001956FA"/>
    <w:rsid w:val="00195746"/>
    <w:rsid w:val="00195D36"/>
    <w:rsid w:val="001962F4"/>
    <w:rsid w:val="0019662D"/>
    <w:rsid w:val="001966D6"/>
    <w:rsid w:val="00196FD5"/>
    <w:rsid w:val="00197109"/>
    <w:rsid w:val="0019728D"/>
    <w:rsid w:val="001A02D1"/>
    <w:rsid w:val="001A1246"/>
    <w:rsid w:val="001A1836"/>
    <w:rsid w:val="001A1B5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A67"/>
    <w:rsid w:val="001A5B22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5F7E"/>
    <w:rsid w:val="001B5F86"/>
    <w:rsid w:val="001B6006"/>
    <w:rsid w:val="001B607D"/>
    <w:rsid w:val="001B60AE"/>
    <w:rsid w:val="001B61E3"/>
    <w:rsid w:val="001B6F49"/>
    <w:rsid w:val="001B70B1"/>
    <w:rsid w:val="001B74A6"/>
    <w:rsid w:val="001B75EA"/>
    <w:rsid w:val="001B78B4"/>
    <w:rsid w:val="001C0517"/>
    <w:rsid w:val="001C0D82"/>
    <w:rsid w:val="001C1490"/>
    <w:rsid w:val="001C163E"/>
    <w:rsid w:val="001C19C2"/>
    <w:rsid w:val="001C1E6F"/>
    <w:rsid w:val="001C1FCA"/>
    <w:rsid w:val="001C200C"/>
    <w:rsid w:val="001C21B0"/>
    <w:rsid w:val="001C282B"/>
    <w:rsid w:val="001C2A15"/>
    <w:rsid w:val="001C2DBB"/>
    <w:rsid w:val="001C325B"/>
    <w:rsid w:val="001C3F3C"/>
    <w:rsid w:val="001C449F"/>
    <w:rsid w:val="001C4699"/>
    <w:rsid w:val="001C499C"/>
    <w:rsid w:val="001C53FE"/>
    <w:rsid w:val="001C55D2"/>
    <w:rsid w:val="001C5769"/>
    <w:rsid w:val="001C5A82"/>
    <w:rsid w:val="001C5DF1"/>
    <w:rsid w:val="001C6470"/>
    <w:rsid w:val="001C6AC2"/>
    <w:rsid w:val="001C6CC3"/>
    <w:rsid w:val="001C7156"/>
    <w:rsid w:val="001C7270"/>
    <w:rsid w:val="001D00B3"/>
    <w:rsid w:val="001D110E"/>
    <w:rsid w:val="001D1277"/>
    <w:rsid w:val="001D1784"/>
    <w:rsid w:val="001D1785"/>
    <w:rsid w:val="001D1E39"/>
    <w:rsid w:val="001D2A9B"/>
    <w:rsid w:val="001D2C68"/>
    <w:rsid w:val="001D3058"/>
    <w:rsid w:val="001D33AC"/>
    <w:rsid w:val="001D3E0A"/>
    <w:rsid w:val="001D4279"/>
    <w:rsid w:val="001D435D"/>
    <w:rsid w:val="001D47D3"/>
    <w:rsid w:val="001D53B7"/>
    <w:rsid w:val="001D5A13"/>
    <w:rsid w:val="001D5D2A"/>
    <w:rsid w:val="001D5E8F"/>
    <w:rsid w:val="001D5F5A"/>
    <w:rsid w:val="001D7AB6"/>
    <w:rsid w:val="001E0A83"/>
    <w:rsid w:val="001E0F63"/>
    <w:rsid w:val="001E1067"/>
    <w:rsid w:val="001E10D1"/>
    <w:rsid w:val="001E1425"/>
    <w:rsid w:val="001E1586"/>
    <w:rsid w:val="001E1788"/>
    <w:rsid w:val="001E1B49"/>
    <w:rsid w:val="001E1EDC"/>
    <w:rsid w:val="001E2132"/>
    <w:rsid w:val="001E2135"/>
    <w:rsid w:val="001E228E"/>
    <w:rsid w:val="001E299D"/>
    <w:rsid w:val="001E3453"/>
    <w:rsid w:val="001E386C"/>
    <w:rsid w:val="001E39B7"/>
    <w:rsid w:val="001E3A37"/>
    <w:rsid w:val="001E3F1D"/>
    <w:rsid w:val="001E42A7"/>
    <w:rsid w:val="001E45FF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0DF"/>
    <w:rsid w:val="001F212C"/>
    <w:rsid w:val="001F247B"/>
    <w:rsid w:val="001F290A"/>
    <w:rsid w:val="001F30F2"/>
    <w:rsid w:val="001F35A1"/>
    <w:rsid w:val="001F3A9A"/>
    <w:rsid w:val="001F3B47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AE4"/>
    <w:rsid w:val="001F5B74"/>
    <w:rsid w:val="001F5E59"/>
    <w:rsid w:val="001F5E74"/>
    <w:rsid w:val="001F5FB9"/>
    <w:rsid w:val="001F60A7"/>
    <w:rsid w:val="001F6D6D"/>
    <w:rsid w:val="001F704E"/>
    <w:rsid w:val="001F7637"/>
    <w:rsid w:val="001F76C4"/>
    <w:rsid w:val="001F795C"/>
    <w:rsid w:val="001F7FA2"/>
    <w:rsid w:val="001F7FE1"/>
    <w:rsid w:val="00200408"/>
    <w:rsid w:val="00200D3B"/>
    <w:rsid w:val="0020132F"/>
    <w:rsid w:val="002025FB"/>
    <w:rsid w:val="0020264B"/>
    <w:rsid w:val="00202ACB"/>
    <w:rsid w:val="002033F8"/>
    <w:rsid w:val="00203511"/>
    <w:rsid w:val="0020382F"/>
    <w:rsid w:val="0020414A"/>
    <w:rsid w:val="00204161"/>
    <w:rsid w:val="002041CD"/>
    <w:rsid w:val="002041E0"/>
    <w:rsid w:val="002042EF"/>
    <w:rsid w:val="002045D1"/>
    <w:rsid w:val="00204BC1"/>
    <w:rsid w:val="00204C22"/>
    <w:rsid w:val="00204E9D"/>
    <w:rsid w:val="002051CA"/>
    <w:rsid w:val="002052D1"/>
    <w:rsid w:val="00205B53"/>
    <w:rsid w:val="0020707C"/>
    <w:rsid w:val="00207228"/>
    <w:rsid w:val="00207537"/>
    <w:rsid w:val="002076F5"/>
    <w:rsid w:val="00207ACA"/>
    <w:rsid w:val="00207C2E"/>
    <w:rsid w:val="002102C2"/>
    <w:rsid w:val="002104BE"/>
    <w:rsid w:val="002105A5"/>
    <w:rsid w:val="002106EF"/>
    <w:rsid w:val="00210D54"/>
    <w:rsid w:val="00210EEA"/>
    <w:rsid w:val="002113DE"/>
    <w:rsid w:val="0021148A"/>
    <w:rsid w:val="002116AF"/>
    <w:rsid w:val="00211C51"/>
    <w:rsid w:val="00211D3F"/>
    <w:rsid w:val="0021240A"/>
    <w:rsid w:val="00213077"/>
    <w:rsid w:val="002130F6"/>
    <w:rsid w:val="002134A0"/>
    <w:rsid w:val="00213DF4"/>
    <w:rsid w:val="00213F9E"/>
    <w:rsid w:val="002151AB"/>
    <w:rsid w:val="0021578D"/>
    <w:rsid w:val="002162BD"/>
    <w:rsid w:val="002163BC"/>
    <w:rsid w:val="00216583"/>
    <w:rsid w:val="002166A6"/>
    <w:rsid w:val="00216FAC"/>
    <w:rsid w:val="00217015"/>
    <w:rsid w:val="00217046"/>
    <w:rsid w:val="00217098"/>
    <w:rsid w:val="0021715C"/>
    <w:rsid w:val="002176A2"/>
    <w:rsid w:val="00220253"/>
    <w:rsid w:val="0022077F"/>
    <w:rsid w:val="002213EE"/>
    <w:rsid w:val="002218CC"/>
    <w:rsid w:val="0022194E"/>
    <w:rsid w:val="00222102"/>
    <w:rsid w:val="0022216E"/>
    <w:rsid w:val="0022222E"/>
    <w:rsid w:val="00222444"/>
    <w:rsid w:val="0022244B"/>
    <w:rsid w:val="00222F14"/>
    <w:rsid w:val="00222FD4"/>
    <w:rsid w:val="002230ED"/>
    <w:rsid w:val="00223739"/>
    <w:rsid w:val="00223A2E"/>
    <w:rsid w:val="00223AAF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F6"/>
    <w:rsid w:val="00226C79"/>
    <w:rsid w:val="00226E01"/>
    <w:rsid w:val="00226FD4"/>
    <w:rsid w:val="0022766D"/>
    <w:rsid w:val="00227F78"/>
    <w:rsid w:val="00227FEE"/>
    <w:rsid w:val="002302CF"/>
    <w:rsid w:val="002304FF"/>
    <w:rsid w:val="00230B62"/>
    <w:rsid w:val="00230FC1"/>
    <w:rsid w:val="00231247"/>
    <w:rsid w:val="0023172A"/>
    <w:rsid w:val="002319A1"/>
    <w:rsid w:val="00231AF0"/>
    <w:rsid w:val="00231FB8"/>
    <w:rsid w:val="002324C6"/>
    <w:rsid w:val="002327E3"/>
    <w:rsid w:val="00232B81"/>
    <w:rsid w:val="0023309F"/>
    <w:rsid w:val="00233167"/>
    <w:rsid w:val="0023332F"/>
    <w:rsid w:val="0023336E"/>
    <w:rsid w:val="002333D2"/>
    <w:rsid w:val="00234922"/>
    <w:rsid w:val="00234CD8"/>
    <w:rsid w:val="00234F52"/>
    <w:rsid w:val="00235347"/>
    <w:rsid w:val="002353C0"/>
    <w:rsid w:val="00235526"/>
    <w:rsid w:val="00235DC3"/>
    <w:rsid w:val="00235E96"/>
    <w:rsid w:val="002361B2"/>
    <w:rsid w:val="002367AA"/>
    <w:rsid w:val="00237013"/>
    <w:rsid w:val="00237280"/>
    <w:rsid w:val="002376B5"/>
    <w:rsid w:val="00237A99"/>
    <w:rsid w:val="00237CB7"/>
    <w:rsid w:val="00237DFA"/>
    <w:rsid w:val="00240394"/>
    <w:rsid w:val="002414C9"/>
    <w:rsid w:val="002418D1"/>
    <w:rsid w:val="0024195B"/>
    <w:rsid w:val="00241A79"/>
    <w:rsid w:val="0024218A"/>
    <w:rsid w:val="0024224D"/>
    <w:rsid w:val="002426CB"/>
    <w:rsid w:val="00242C87"/>
    <w:rsid w:val="00242F7E"/>
    <w:rsid w:val="002431DC"/>
    <w:rsid w:val="002434C1"/>
    <w:rsid w:val="002434E7"/>
    <w:rsid w:val="002443ED"/>
    <w:rsid w:val="002444E2"/>
    <w:rsid w:val="002445AF"/>
    <w:rsid w:val="00244EFC"/>
    <w:rsid w:val="00245496"/>
    <w:rsid w:val="0024552D"/>
    <w:rsid w:val="002458F9"/>
    <w:rsid w:val="00245B47"/>
    <w:rsid w:val="00246051"/>
    <w:rsid w:val="002460DF"/>
    <w:rsid w:val="00246783"/>
    <w:rsid w:val="002468D4"/>
    <w:rsid w:val="00246BC5"/>
    <w:rsid w:val="0024734D"/>
    <w:rsid w:val="0024747F"/>
    <w:rsid w:val="0024771F"/>
    <w:rsid w:val="0024781E"/>
    <w:rsid w:val="00247BA7"/>
    <w:rsid w:val="00247D9B"/>
    <w:rsid w:val="0025000E"/>
    <w:rsid w:val="002501CF"/>
    <w:rsid w:val="00250E23"/>
    <w:rsid w:val="00251635"/>
    <w:rsid w:val="00252593"/>
    <w:rsid w:val="0025282E"/>
    <w:rsid w:val="00252EE0"/>
    <w:rsid w:val="002535E8"/>
    <w:rsid w:val="00253E5F"/>
    <w:rsid w:val="0025419F"/>
    <w:rsid w:val="00254643"/>
    <w:rsid w:val="00255216"/>
    <w:rsid w:val="002559AB"/>
    <w:rsid w:val="00255BDA"/>
    <w:rsid w:val="00255BF3"/>
    <w:rsid w:val="00255F08"/>
    <w:rsid w:val="00260016"/>
    <w:rsid w:val="002600E4"/>
    <w:rsid w:val="00260292"/>
    <w:rsid w:val="002605EB"/>
    <w:rsid w:val="0026075B"/>
    <w:rsid w:val="00260BE1"/>
    <w:rsid w:val="00260E59"/>
    <w:rsid w:val="002613FC"/>
    <w:rsid w:val="002616DD"/>
    <w:rsid w:val="00261AB4"/>
    <w:rsid w:val="002629E8"/>
    <w:rsid w:val="00262F68"/>
    <w:rsid w:val="002632C1"/>
    <w:rsid w:val="002637E4"/>
    <w:rsid w:val="002638DF"/>
    <w:rsid w:val="00263BAE"/>
    <w:rsid w:val="00263C5C"/>
    <w:rsid w:val="00263E89"/>
    <w:rsid w:val="00263FC0"/>
    <w:rsid w:val="00264280"/>
    <w:rsid w:val="002643EE"/>
    <w:rsid w:val="0026441A"/>
    <w:rsid w:val="00264604"/>
    <w:rsid w:val="0026484D"/>
    <w:rsid w:val="00265117"/>
    <w:rsid w:val="00265156"/>
    <w:rsid w:val="0026598F"/>
    <w:rsid w:val="00265A31"/>
    <w:rsid w:val="00265B91"/>
    <w:rsid w:val="002666B6"/>
    <w:rsid w:val="00266C68"/>
    <w:rsid w:val="0026751F"/>
    <w:rsid w:val="0026756E"/>
    <w:rsid w:val="00267C2D"/>
    <w:rsid w:val="00267F45"/>
    <w:rsid w:val="00270117"/>
    <w:rsid w:val="00270EE3"/>
    <w:rsid w:val="00270F13"/>
    <w:rsid w:val="0027103F"/>
    <w:rsid w:val="00271264"/>
    <w:rsid w:val="00271CB4"/>
    <w:rsid w:val="00272610"/>
    <w:rsid w:val="00272CF4"/>
    <w:rsid w:val="00272EC4"/>
    <w:rsid w:val="00272FF2"/>
    <w:rsid w:val="002732A3"/>
    <w:rsid w:val="00273679"/>
    <w:rsid w:val="00273EED"/>
    <w:rsid w:val="00274B92"/>
    <w:rsid w:val="00274F48"/>
    <w:rsid w:val="002755EB"/>
    <w:rsid w:val="00276474"/>
    <w:rsid w:val="002768FB"/>
    <w:rsid w:val="00276AF9"/>
    <w:rsid w:val="0027768F"/>
    <w:rsid w:val="002779C3"/>
    <w:rsid w:val="00277D1F"/>
    <w:rsid w:val="002801FF"/>
    <w:rsid w:val="002803C0"/>
    <w:rsid w:val="0028066E"/>
    <w:rsid w:val="00280911"/>
    <w:rsid w:val="00280A03"/>
    <w:rsid w:val="00280CB1"/>
    <w:rsid w:val="00280E2E"/>
    <w:rsid w:val="00281975"/>
    <w:rsid w:val="00282166"/>
    <w:rsid w:val="002821E3"/>
    <w:rsid w:val="00282F12"/>
    <w:rsid w:val="00282F6D"/>
    <w:rsid w:val="00283886"/>
    <w:rsid w:val="00284062"/>
    <w:rsid w:val="00284E02"/>
    <w:rsid w:val="00284EC7"/>
    <w:rsid w:val="00285142"/>
    <w:rsid w:val="002859D2"/>
    <w:rsid w:val="00285EF9"/>
    <w:rsid w:val="0028650F"/>
    <w:rsid w:val="002866FF"/>
    <w:rsid w:val="00286731"/>
    <w:rsid w:val="0028692A"/>
    <w:rsid w:val="00286FA8"/>
    <w:rsid w:val="002875C5"/>
    <w:rsid w:val="0028794E"/>
    <w:rsid w:val="0029051E"/>
    <w:rsid w:val="00290967"/>
    <w:rsid w:val="00291176"/>
    <w:rsid w:val="0029121E"/>
    <w:rsid w:val="0029130A"/>
    <w:rsid w:val="00291383"/>
    <w:rsid w:val="002914C2"/>
    <w:rsid w:val="002917DD"/>
    <w:rsid w:val="00291E0F"/>
    <w:rsid w:val="00291FB0"/>
    <w:rsid w:val="0029211D"/>
    <w:rsid w:val="00292BFC"/>
    <w:rsid w:val="00292C24"/>
    <w:rsid w:val="00292C98"/>
    <w:rsid w:val="00292EBA"/>
    <w:rsid w:val="002946A5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00D"/>
    <w:rsid w:val="002A3529"/>
    <w:rsid w:val="002A4621"/>
    <w:rsid w:val="002A4B3A"/>
    <w:rsid w:val="002A4E30"/>
    <w:rsid w:val="002A561E"/>
    <w:rsid w:val="002A5640"/>
    <w:rsid w:val="002A5A18"/>
    <w:rsid w:val="002A6009"/>
    <w:rsid w:val="002A72DB"/>
    <w:rsid w:val="002B0037"/>
    <w:rsid w:val="002B03AF"/>
    <w:rsid w:val="002B0490"/>
    <w:rsid w:val="002B0B56"/>
    <w:rsid w:val="002B0BAE"/>
    <w:rsid w:val="002B0DCF"/>
    <w:rsid w:val="002B15B8"/>
    <w:rsid w:val="002B1F1D"/>
    <w:rsid w:val="002B34A6"/>
    <w:rsid w:val="002B39B8"/>
    <w:rsid w:val="002B39BA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CC"/>
    <w:rsid w:val="002B69F1"/>
    <w:rsid w:val="002B6FC6"/>
    <w:rsid w:val="002B71CC"/>
    <w:rsid w:val="002B743A"/>
    <w:rsid w:val="002B77E6"/>
    <w:rsid w:val="002B7A55"/>
    <w:rsid w:val="002B7C18"/>
    <w:rsid w:val="002B7CEB"/>
    <w:rsid w:val="002B7D17"/>
    <w:rsid w:val="002B7D7A"/>
    <w:rsid w:val="002B7EA7"/>
    <w:rsid w:val="002C009E"/>
    <w:rsid w:val="002C0300"/>
    <w:rsid w:val="002C04D9"/>
    <w:rsid w:val="002C0826"/>
    <w:rsid w:val="002C0CFF"/>
    <w:rsid w:val="002C0DB2"/>
    <w:rsid w:val="002C11AA"/>
    <w:rsid w:val="002C16DC"/>
    <w:rsid w:val="002C171E"/>
    <w:rsid w:val="002C19CB"/>
    <w:rsid w:val="002C1A53"/>
    <w:rsid w:val="002C1C94"/>
    <w:rsid w:val="002C1EA6"/>
    <w:rsid w:val="002C38C1"/>
    <w:rsid w:val="002C3959"/>
    <w:rsid w:val="002C3A89"/>
    <w:rsid w:val="002C4511"/>
    <w:rsid w:val="002C4911"/>
    <w:rsid w:val="002C51B9"/>
    <w:rsid w:val="002C5630"/>
    <w:rsid w:val="002C5851"/>
    <w:rsid w:val="002C58CC"/>
    <w:rsid w:val="002C5EBF"/>
    <w:rsid w:val="002C6119"/>
    <w:rsid w:val="002C61F9"/>
    <w:rsid w:val="002C65F7"/>
    <w:rsid w:val="002C7344"/>
    <w:rsid w:val="002C777F"/>
    <w:rsid w:val="002C77B7"/>
    <w:rsid w:val="002C7904"/>
    <w:rsid w:val="002C7BB2"/>
    <w:rsid w:val="002C7F09"/>
    <w:rsid w:val="002D04CA"/>
    <w:rsid w:val="002D0946"/>
    <w:rsid w:val="002D09B4"/>
    <w:rsid w:val="002D0C1B"/>
    <w:rsid w:val="002D0ECC"/>
    <w:rsid w:val="002D0FD0"/>
    <w:rsid w:val="002D10DE"/>
    <w:rsid w:val="002D192C"/>
    <w:rsid w:val="002D2A9D"/>
    <w:rsid w:val="002D2D29"/>
    <w:rsid w:val="002D2F59"/>
    <w:rsid w:val="002D3315"/>
    <w:rsid w:val="002D3549"/>
    <w:rsid w:val="002D37CB"/>
    <w:rsid w:val="002D3C62"/>
    <w:rsid w:val="002D3DA7"/>
    <w:rsid w:val="002D41D1"/>
    <w:rsid w:val="002D491A"/>
    <w:rsid w:val="002D4A85"/>
    <w:rsid w:val="002D4F12"/>
    <w:rsid w:val="002D540A"/>
    <w:rsid w:val="002D5590"/>
    <w:rsid w:val="002D5622"/>
    <w:rsid w:val="002D58AC"/>
    <w:rsid w:val="002D5A36"/>
    <w:rsid w:val="002D5C3D"/>
    <w:rsid w:val="002D5D5B"/>
    <w:rsid w:val="002D601B"/>
    <w:rsid w:val="002D60AD"/>
    <w:rsid w:val="002D62CA"/>
    <w:rsid w:val="002D634F"/>
    <w:rsid w:val="002D63D8"/>
    <w:rsid w:val="002D64CE"/>
    <w:rsid w:val="002D677B"/>
    <w:rsid w:val="002D679E"/>
    <w:rsid w:val="002D6C98"/>
    <w:rsid w:val="002D6D0D"/>
    <w:rsid w:val="002D6F19"/>
    <w:rsid w:val="002D74A2"/>
    <w:rsid w:val="002E073F"/>
    <w:rsid w:val="002E0CB6"/>
    <w:rsid w:val="002E105B"/>
    <w:rsid w:val="002E11CA"/>
    <w:rsid w:val="002E1683"/>
    <w:rsid w:val="002E17D8"/>
    <w:rsid w:val="002E1DE3"/>
    <w:rsid w:val="002E1E80"/>
    <w:rsid w:val="002E2963"/>
    <w:rsid w:val="002E3089"/>
    <w:rsid w:val="002E3216"/>
    <w:rsid w:val="002E32FC"/>
    <w:rsid w:val="002E3534"/>
    <w:rsid w:val="002E371E"/>
    <w:rsid w:val="002E3C77"/>
    <w:rsid w:val="002E4005"/>
    <w:rsid w:val="002E4396"/>
    <w:rsid w:val="002E4C39"/>
    <w:rsid w:val="002E4C89"/>
    <w:rsid w:val="002E5780"/>
    <w:rsid w:val="002E57D3"/>
    <w:rsid w:val="002E5E57"/>
    <w:rsid w:val="002E60B5"/>
    <w:rsid w:val="002E6122"/>
    <w:rsid w:val="002E6143"/>
    <w:rsid w:val="002E6429"/>
    <w:rsid w:val="002E65FA"/>
    <w:rsid w:val="002E6827"/>
    <w:rsid w:val="002E6966"/>
    <w:rsid w:val="002E705C"/>
    <w:rsid w:val="002E7752"/>
    <w:rsid w:val="002E7A83"/>
    <w:rsid w:val="002E7C74"/>
    <w:rsid w:val="002E7E82"/>
    <w:rsid w:val="002F0875"/>
    <w:rsid w:val="002F0F94"/>
    <w:rsid w:val="002F1348"/>
    <w:rsid w:val="002F1949"/>
    <w:rsid w:val="002F1BD5"/>
    <w:rsid w:val="002F1C46"/>
    <w:rsid w:val="002F243B"/>
    <w:rsid w:val="002F2B68"/>
    <w:rsid w:val="002F32FC"/>
    <w:rsid w:val="002F3DDB"/>
    <w:rsid w:val="002F5AE5"/>
    <w:rsid w:val="002F6079"/>
    <w:rsid w:val="002F6890"/>
    <w:rsid w:val="002F6A25"/>
    <w:rsid w:val="002F6D68"/>
    <w:rsid w:val="002F71A0"/>
    <w:rsid w:val="002F756F"/>
    <w:rsid w:val="002F75F6"/>
    <w:rsid w:val="002F7A46"/>
    <w:rsid w:val="002F7D5B"/>
    <w:rsid w:val="003008CC"/>
    <w:rsid w:val="003008D1"/>
    <w:rsid w:val="00300AC3"/>
    <w:rsid w:val="00300ACF"/>
    <w:rsid w:val="00301955"/>
    <w:rsid w:val="00301CDF"/>
    <w:rsid w:val="00301E03"/>
    <w:rsid w:val="00301E3E"/>
    <w:rsid w:val="0030213C"/>
    <w:rsid w:val="00302E38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6CC9"/>
    <w:rsid w:val="00307ADA"/>
    <w:rsid w:val="00307DEC"/>
    <w:rsid w:val="003105BD"/>
    <w:rsid w:val="00310718"/>
    <w:rsid w:val="003109C4"/>
    <w:rsid w:val="00310C3B"/>
    <w:rsid w:val="00310CFC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5346"/>
    <w:rsid w:val="0031623A"/>
    <w:rsid w:val="003169B6"/>
    <w:rsid w:val="00316B34"/>
    <w:rsid w:val="00316D4F"/>
    <w:rsid w:val="00317336"/>
    <w:rsid w:val="00317AA0"/>
    <w:rsid w:val="00317B79"/>
    <w:rsid w:val="003201E0"/>
    <w:rsid w:val="0032029C"/>
    <w:rsid w:val="0032043D"/>
    <w:rsid w:val="0032062E"/>
    <w:rsid w:val="00320EDC"/>
    <w:rsid w:val="00321AC4"/>
    <w:rsid w:val="00321D40"/>
    <w:rsid w:val="003224B0"/>
    <w:rsid w:val="00322A92"/>
    <w:rsid w:val="00322B71"/>
    <w:rsid w:val="00323492"/>
    <w:rsid w:val="003239B9"/>
    <w:rsid w:val="00323AF3"/>
    <w:rsid w:val="00323C32"/>
    <w:rsid w:val="00323CD7"/>
    <w:rsid w:val="0032451E"/>
    <w:rsid w:val="00324915"/>
    <w:rsid w:val="00324AA9"/>
    <w:rsid w:val="0032500E"/>
    <w:rsid w:val="00325AF5"/>
    <w:rsid w:val="00325FA3"/>
    <w:rsid w:val="003262D3"/>
    <w:rsid w:val="0032653A"/>
    <w:rsid w:val="0032770D"/>
    <w:rsid w:val="00327A24"/>
    <w:rsid w:val="00327DB1"/>
    <w:rsid w:val="003303CF"/>
    <w:rsid w:val="00330681"/>
    <w:rsid w:val="00330AAD"/>
    <w:rsid w:val="00330CCB"/>
    <w:rsid w:val="00331078"/>
    <w:rsid w:val="00331D4D"/>
    <w:rsid w:val="00332B01"/>
    <w:rsid w:val="00333537"/>
    <w:rsid w:val="00333C78"/>
    <w:rsid w:val="00334333"/>
    <w:rsid w:val="00334457"/>
    <w:rsid w:val="003344AF"/>
    <w:rsid w:val="00334576"/>
    <w:rsid w:val="00334A58"/>
    <w:rsid w:val="00334B89"/>
    <w:rsid w:val="00334F78"/>
    <w:rsid w:val="003351CC"/>
    <w:rsid w:val="0033536F"/>
    <w:rsid w:val="00335E26"/>
    <w:rsid w:val="003363E1"/>
    <w:rsid w:val="0033679D"/>
    <w:rsid w:val="00336B4F"/>
    <w:rsid w:val="00336B89"/>
    <w:rsid w:val="00336D41"/>
    <w:rsid w:val="00336E8D"/>
    <w:rsid w:val="00336EDE"/>
    <w:rsid w:val="00336EE1"/>
    <w:rsid w:val="003379B0"/>
    <w:rsid w:val="003400EA"/>
    <w:rsid w:val="00340257"/>
    <w:rsid w:val="00342567"/>
    <w:rsid w:val="003427FE"/>
    <w:rsid w:val="0034282A"/>
    <w:rsid w:val="00342CB4"/>
    <w:rsid w:val="00342D30"/>
    <w:rsid w:val="003435A1"/>
    <w:rsid w:val="003437D7"/>
    <w:rsid w:val="00343A68"/>
    <w:rsid w:val="00343B35"/>
    <w:rsid w:val="003444CB"/>
    <w:rsid w:val="003456CC"/>
    <w:rsid w:val="003458C5"/>
    <w:rsid w:val="00345E2B"/>
    <w:rsid w:val="00345E78"/>
    <w:rsid w:val="00346014"/>
    <w:rsid w:val="0034660E"/>
    <w:rsid w:val="00347436"/>
    <w:rsid w:val="0034786B"/>
    <w:rsid w:val="00347C73"/>
    <w:rsid w:val="00350580"/>
    <w:rsid w:val="003505B0"/>
    <w:rsid w:val="00350BA0"/>
    <w:rsid w:val="00350CF1"/>
    <w:rsid w:val="00350D00"/>
    <w:rsid w:val="00351273"/>
    <w:rsid w:val="0035128D"/>
    <w:rsid w:val="0035149C"/>
    <w:rsid w:val="00351B28"/>
    <w:rsid w:val="00351C36"/>
    <w:rsid w:val="00351CDF"/>
    <w:rsid w:val="00352425"/>
    <w:rsid w:val="00352443"/>
    <w:rsid w:val="003527C8"/>
    <w:rsid w:val="00352C5B"/>
    <w:rsid w:val="003532E7"/>
    <w:rsid w:val="0035395F"/>
    <w:rsid w:val="00354DEF"/>
    <w:rsid w:val="00354F34"/>
    <w:rsid w:val="003550B4"/>
    <w:rsid w:val="003552EA"/>
    <w:rsid w:val="00355B0A"/>
    <w:rsid w:val="00355BDF"/>
    <w:rsid w:val="0035677B"/>
    <w:rsid w:val="00356FCE"/>
    <w:rsid w:val="0035749C"/>
    <w:rsid w:val="0035750A"/>
    <w:rsid w:val="00357720"/>
    <w:rsid w:val="003579A0"/>
    <w:rsid w:val="00357F35"/>
    <w:rsid w:val="00357F3F"/>
    <w:rsid w:val="0036039D"/>
    <w:rsid w:val="003603D8"/>
    <w:rsid w:val="00360988"/>
    <w:rsid w:val="003616A7"/>
    <w:rsid w:val="003622D3"/>
    <w:rsid w:val="00362481"/>
    <w:rsid w:val="0036271F"/>
    <w:rsid w:val="0036296F"/>
    <w:rsid w:val="00362D68"/>
    <w:rsid w:val="00363675"/>
    <w:rsid w:val="00364307"/>
    <w:rsid w:val="0036438E"/>
    <w:rsid w:val="0036468B"/>
    <w:rsid w:val="003648DF"/>
    <w:rsid w:val="00364B60"/>
    <w:rsid w:val="00365C79"/>
    <w:rsid w:val="003666B3"/>
    <w:rsid w:val="00366A56"/>
    <w:rsid w:val="00367128"/>
    <w:rsid w:val="0036730C"/>
    <w:rsid w:val="003673A1"/>
    <w:rsid w:val="00370080"/>
    <w:rsid w:val="003702F6"/>
    <w:rsid w:val="0037057B"/>
    <w:rsid w:val="00370769"/>
    <w:rsid w:val="00370938"/>
    <w:rsid w:val="00370DBB"/>
    <w:rsid w:val="00371B01"/>
    <w:rsid w:val="00372EF6"/>
    <w:rsid w:val="0037391A"/>
    <w:rsid w:val="00373EA7"/>
    <w:rsid w:val="0037537B"/>
    <w:rsid w:val="0037543A"/>
    <w:rsid w:val="00375481"/>
    <w:rsid w:val="00375A14"/>
    <w:rsid w:val="00375ACE"/>
    <w:rsid w:val="00375E2C"/>
    <w:rsid w:val="0037601F"/>
    <w:rsid w:val="003763FF"/>
    <w:rsid w:val="003764A4"/>
    <w:rsid w:val="00376EA6"/>
    <w:rsid w:val="0037728B"/>
    <w:rsid w:val="0037763B"/>
    <w:rsid w:val="003776F1"/>
    <w:rsid w:val="0037778F"/>
    <w:rsid w:val="003777A9"/>
    <w:rsid w:val="003778D9"/>
    <w:rsid w:val="0038030E"/>
    <w:rsid w:val="00380682"/>
    <w:rsid w:val="003808A6"/>
    <w:rsid w:val="003809FF"/>
    <w:rsid w:val="00381549"/>
    <w:rsid w:val="003817E5"/>
    <w:rsid w:val="00381871"/>
    <w:rsid w:val="003832F0"/>
    <w:rsid w:val="0038377F"/>
    <w:rsid w:val="003838A8"/>
    <w:rsid w:val="00383E8F"/>
    <w:rsid w:val="0038479F"/>
    <w:rsid w:val="00384976"/>
    <w:rsid w:val="00385354"/>
    <w:rsid w:val="00385B5B"/>
    <w:rsid w:val="0038686E"/>
    <w:rsid w:val="00387331"/>
    <w:rsid w:val="00387389"/>
    <w:rsid w:val="00387615"/>
    <w:rsid w:val="003915FC"/>
    <w:rsid w:val="0039184C"/>
    <w:rsid w:val="00391E30"/>
    <w:rsid w:val="00391F59"/>
    <w:rsid w:val="0039210C"/>
    <w:rsid w:val="00392AA6"/>
    <w:rsid w:val="00392AB1"/>
    <w:rsid w:val="00392BEA"/>
    <w:rsid w:val="00392D3E"/>
    <w:rsid w:val="00393233"/>
    <w:rsid w:val="0039500A"/>
    <w:rsid w:val="003950EF"/>
    <w:rsid w:val="003952C0"/>
    <w:rsid w:val="00395C04"/>
    <w:rsid w:val="0039615F"/>
    <w:rsid w:val="0039713C"/>
    <w:rsid w:val="00397236"/>
    <w:rsid w:val="003979F5"/>
    <w:rsid w:val="00397B35"/>
    <w:rsid w:val="003A0133"/>
    <w:rsid w:val="003A03C9"/>
    <w:rsid w:val="003A0969"/>
    <w:rsid w:val="003A0A9F"/>
    <w:rsid w:val="003A10B5"/>
    <w:rsid w:val="003A117F"/>
    <w:rsid w:val="003A163D"/>
    <w:rsid w:val="003A183C"/>
    <w:rsid w:val="003A1DDA"/>
    <w:rsid w:val="003A1F2D"/>
    <w:rsid w:val="003A2004"/>
    <w:rsid w:val="003A237E"/>
    <w:rsid w:val="003A3196"/>
    <w:rsid w:val="003A35B9"/>
    <w:rsid w:val="003A3656"/>
    <w:rsid w:val="003A393E"/>
    <w:rsid w:val="003A3C31"/>
    <w:rsid w:val="003A3C32"/>
    <w:rsid w:val="003A3C8A"/>
    <w:rsid w:val="003A3DC5"/>
    <w:rsid w:val="003A3E7F"/>
    <w:rsid w:val="003A4936"/>
    <w:rsid w:val="003A4A50"/>
    <w:rsid w:val="003A4ACF"/>
    <w:rsid w:val="003A55AD"/>
    <w:rsid w:val="003A5F58"/>
    <w:rsid w:val="003A7A3B"/>
    <w:rsid w:val="003A7BDD"/>
    <w:rsid w:val="003B0874"/>
    <w:rsid w:val="003B12D6"/>
    <w:rsid w:val="003B1575"/>
    <w:rsid w:val="003B1756"/>
    <w:rsid w:val="003B1BB4"/>
    <w:rsid w:val="003B1BFD"/>
    <w:rsid w:val="003B217D"/>
    <w:rsid w:val="003B21B9"/>
    <w:rsid w:val="003B22BB"/>
    <w:rsid w:val="003B24EB"/>
    <w:rsid w:val="003B2BE2"/>
    <w:rsid w:val="003B2D48"/>
    <w:rsid w:val="003B3076"/>
    <w:rsid w:val="003B351B"/>
    <w:rsid w:val="003B3E6C"/>
    <w:rsid w:val="003B45AB"/>
    <w:rsid w:val="003B47B7"/>
    <w:rsid w:val="003B4A67"/>
    <w:rsid w:val="003B589E"/>
    <w:rsid w:val="003B5C48"/>
    <w:rsid w:val="003B5C72"/>
    <w:rsid w:val="003B5DDE"/>
    <w:rsid w:val="003B7281"/>
    <w:rsid w:val="003B785C"/>
    <w:rsid w:val="003B7DEC"/>
    <w:rsid w:val="003C0CAB"/>
    <w:rsid w:val="003C116B"/>
    <w:rsid w:val="003C14C8"/>
    <w:rsid w:val="003C160D"/>
    <w:rsid w:val="003C2436"/>
    <w:rsid w:val="003C26B8"/>
    <w:rsid w:val="003C274C"/>
    <w:rsid w:val="003C2B78"/>
    <w:rsid w:val="003C32C1"/>
    <w:rsid w:val="003C32D1"/>
    <w:rsid w:val="003C32DB"/>
    <w:rsid w:val="003C3446"/>
    <w:rsid w:val="003C3735"/>
    <w:rsid w:val="003C586A"/>
    <w:rsid w:val="003C5975"/>
    <w:rsid w:val="003C5F05"/>
    <w:rsid w:val="003C6497"/>
    <w:rsid w:val="003C6568"/>
    <w:rsid w:val="003C66EF"/>
    <w:rsid w:val="003C6DBA"/>
    <w:rsid w:val="003C7276"/>
    <w:rsid w:val="003C7994"/>
    <w:rsid w:val="003D0525"/>
    <w:rsid w:val="003D0E34"/>
    <w:rsid w:val="003D1234"/>
    <w:rsid w:val="003D1B6C"/>
    <w:rsid w:val="003D1DD5"/>
    <w:rsid w:val="003D1F9F"/>
    <w:rsid w:val="003D2170"/>
    <w:rsid w:val="003D2D2D"/>
    <w:rsid w:val="003D2D3C"/>
    <w:rsid w:val="003D3146"/>
    <w:rsid w:val="003D4256"/>
    <w:rsid w:val="003D4580"/>
    <w:rsid w:val="003D4943"/>
    <w:rsid w:val="003D496B"/>
    <w:rsid w:val="003D4C4E"/>
    <w:rsid w:val="003D4EAD"/>
    <w:rsid w:val="003D5575"/>
    <w:rsid w:val="003D580C"/>
    <w:rsid w:val="003D5C93"/>
    <w:rsid w:val="003D615C"/>
    <w:rsid w:val="003D678E"/>
    <w:rsid w:val="003D6B62"/>
    <w:rsid w:val="003D6D88"/>
    <w:rsid w:val="003D70DD"/>
    <w:rsid w:val="003D7658"/>
    <w:rsid w:val="003D7CAC"/>
    <w:rsid w:val="003E026E"/>
    <w:rsid w:val="003E0537"/>
    <w:rsid w:val="003E0650"/>
    <w:rsid w:val="003E0AED"/>
    <w:rsid w:val="003E0D97"/>
    <w:rsid w:val="003E132E"/>
    <w:rsid w:val="003E13CA"/>
    <w:rsid w:val="003E1585"/>
    <w:rsid w:val="003E17A4"/>
    <w:rsid w:val="003E1D05"/>
    <w:rsid w:val="003E1FC5"/>
    <w:rsid w:val="003E22F2"/>
    <w:rsid w:val="003E2E82"/>
    <w:rsid w:val="003E324B"/>
    <w:rsid w:val="003E338C"/>
    <w:rsid w:val="003E35D5"/>
    <w:rsid w:val="003E3E30"/>
    <w:rsid w:val="003E40ED"/>
    <w:rsid w:val="003E4464"/>
    <w:rsid w:val="003E4733"/>
    <w:rsid w:val="003E4E25"/>
    <w:rsid w:val="003E4EAF"/>
    <w:rsid w:val="003E521C"/>
    <w:rsid w:val="003E5B83"/>
    <w:rsid w:val="003E5C9E"/>
    <w:rsid w:val="003E5DAF"/>
    <w:rsid w:val="003E5E6D"/>
    <w:rsid w:val="003E6530"/>
    <w:rsid w:val="003E6B67"/>
    <w:rsid w:val="003E715D"/>
    <w:rsid w:val="003E7261"/>
    <w:rsid w:val="003E7611"/>
    <w:rsid w:val="003E781D"/>
    <w:rsid w:val="003E79EB"/>
    <w:rsid w:val="003E7D04"/>
    <w:rsid w:val="003F004A"/>
    <w:rsid w:val="003F03B2"/>
    <w:rsid w:val="003F0422"/>
    <w:rsid w:val="003F0874"/>
    <w:rsid w:val="003F0C63"/>
    <w:rsid w:val="003F0E87"/>
    <w:rsid w:val="003F12E3"/>
    <w:rsid w:val="003F14C3"/>
    <w:rsid w:val="003F159E"/>
    <w:rsid w:val="003F1AC0"/>
    <w:rsid w:val="003F1B0B"/>
    <w:rsid w:val="003F1B1C"/>
    <w:rsid w:val="003F1D88"/>
    <w:rsid w:val="003F23E6"/>
    <w:rsid w:val="003F24A2"/>
    <w:rsid w:val="003F3141"/>
    <w:rsid w:val="003F3418"/>
    <w:rsid w:val="003F3652"/>
    <w:rsid w:val="003F38F8"/>
    <w:rsid w:val="003F3ED7"/>
    <w:rsid w:val="003F44B7"/>
    <w:rsid w:val="003F44E7"/>
    <w:rsid w:val="003F500C"/>
    <w:rsid w:val="003F5030"/>
    <w:rsid w:val="003F50CC"/>
    <w:rsid w:val="003F5C2B"/>
    <w:rsid w:val="003F6549"/>
    <w:rsid w:val="003F6EF7"/>
    <w:rsid w:val="003F746B"/>
    <w:rsid w:val="0040045D"/>
    <w:rsid w:val="00401901"/>
    <w:rsid w:val="00401CDE"/>
    <w:rsid w:val="004024DE"/>
    <w:rsid w:val="00402927"/>
    <w:rsid w:val="00402A08"/>
    <w:rsid w:val="00402D08"/>
    <w:rsid w:val="00403746"/>
    <w:rsid w:val="00403A2A"/>
    <w:rsid w:val="00404249"/>
    <w:rsid w:val="004042BB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065B"/>
    <w:rsid w:val="004120AB"/>
    <w:rsid w:val="00412534"/>
    <w:rsid w:val="00412A6A"/>
    <w:rsid w:val="00412B62"/>
    <w:rsid w:val="00412E09"/>
    <w:rsid w:val="004130B3"/>
    <w:rsid w:val="00413556"/>
    <w:rsid w:val="00413ABF"/>
    <w:rsid w:val="004142DC"/>
    <w:rsid w:val="0041479D"/>
    <w:rsid w:val="004149F9"/>
    <w:rsid w:val="00414A5E"/>
    <w:rsid w:val="00414EAD"/>
    <w:rsid w:val="00414FDE"/>
    <w:rsid w:val="0041531C"/>
    <w:rsid w:val="004153DC"/>
    <w:rsid w:val="00415CAE"/>
    <w:rsid w:val="00415F2D"/>
    <w:rsid w:val="00415FA8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614"/>
    <w:rsid w:val="00420677"/>
    <w:rsid w:val="004206D6"/>
    <w:rsid w:val="004206DA"/>
    <w:rsid w:val="00421501"/>
    <w:rsid w:val="00421740"/>
    <w:rsid w:val="0042198A"/>
    <w:rsid w:val="00421BCE"/>
    <w:rsid w:val="00421CDC"/>
    <w:rsid w:val="00421FF8"/>
    <w:rsid w:val="004221E7"/>
    <w:rsid w:val="00423311"/>
    <w:rsid w:val="00423735"/>
    <w:rsid w:val="004242E6"/>
    <w:rsid w:val="00424603"/>
    <w:rsid w:val="00424E9E"/>
    <w:rsid w:val="00424F5B"/>
    <w:rsid w:val="0042515A"/>
    <w:rsid w:val="00425185"/>
    <w:rsid w:val="004253D9"/>
    <w:rsid w:val="00425693"/>
    <w:rsid w:val="00425747"/>
    <w:rsid w:val="00426400"/>
    <w:rsid w:val="004267E0"/>
    <w:rsid w:val="004268A4"/>
    <w:rsid w:val="00426F02"/>
    <w:rsid w:val="0042704E"/>
    <w:rsid w:val="00427AB9"/>
    <w:rsid w:val="00427D96"/>
    <w:rsid w:val="004302B9"/>
    <w:rsid w:val="00430ADD"/>
    <w:rsid w:val="00430C11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798"/>
    <w:rsid w:val="0043493E"/>
    <w:rsid w:val="00434E44"/>
    <w:rsid w:val="00434F9F"/>
    <w:rsid w:val="00435527"/>
    <w:rsid w:val="00435637"/>
    <w:rsid w:val="00435A1C"/>
    <w:rsid w:val="00435A1F"/>
    <w:rsid w:val="00435EB5"/>
    <w:rsid w:val="004369C7"/>
    <w:rsid w:val="00436A7E"/>
    <w:rsid w:val="00436FDA"/>
    <w:rsid w:val="00437436"/>
    <w:rsid w:val="00437F3E"/>
    <w:rsid w:val="0044051E"/>
    <w:rsid w:val="004405A2"/>
    <w:rsid w:val="00441A2F"/>
    <w:rsid w:val="00441A94"/>
    <w:rsid w:val="00442520"/>
    <w:rsid w:val="00442F1C"/>
    <w:rsid w:val="00442F3B"/>
    <w:rsid w:val="00443104"/>
    <w:rsid w:val="0044312A"/>
    <w:rsid w:val="00444A74"/>
    <w:rsid w:val="00444AD7"/>
    <w:rsid w:val="00445248"/>
    <w:rsid w:val="004458DD"/>
    <w:rsid w:val="004459C9"/>
    <w:rsid w:val="00446B48"/>
    <w:rsid w:val="00447C1E"/>
    <w:rsid w:val="00450773"/>
    <w:rsid w:val="004508B9"/>
    <w:rsid w:val="00450A8A"/>
    <w:rsid w:val="00450E59"/>
    <w:rsid w:val="004511F9"/>
    <w:rsid w:val="0045170B"/>
    <w:rsid w:val="0045189E"/>
    <w:rsid w:val="00452260"/>
    <w:rsid w:val="00453FBD"/>
    <w:rsid w:val="00453FF0"/>
    <w:rsid w:val="00454067"/>
    <w:rsid w:val="00454ABB"/>
    <w:rsid w:val="00454CB5"/>
    <w:rsid w:val="0045596C"/>
    <w:rsid w:val="0045605B"/>
    <w:rsid w:val="0045670C"/>
    <w:rsid w:val="004569DD"/>
    <w:rsid w:val="00456DCF"/>
    <w:rsid w:val="0045702F"/>
    <w:rsid w:val="00457B1D"/>
    <w:rsid w:val="00457CE8"/>
    <w:rsid w:val="0046030B"/>
    <w:rsid w:val="00461080"/>
    <w:rsid w:val="004610C7"/>
    <w:rsid w:val="0046124A"/>
    <w:rsid w:val="0046168F"/>
    <w:rsid w:val="00461C54"/>
    <w:rsid w:val="00462388"/>
    <w:rsid w:val="004627AE"/>
    <w:rsid w:val="00463045"/>
    <w:rsid w:val="00463848"/>
    <w:rsid w:val="00463E58"/>
    <w:rsid w:val="0046409D"/>
    <w:rsid w:val="00464210"/>
    <w:rsid w:val="004642DB"/>
    <w:rsid w:val="004649AC"/>
    <w:rsid w:val="00464BF4"/>
    <w:rsid w:val="00464C13"/>
    <w:rsid w:val="00464D1C"/>
    <w:rsid w:val="00464FA6"/>
    <w:rsid w:val="004655B9"/>
    <w:rsid w:val="0046575C"/>
    <w:rsid w:val="0046584F"/>
    <w:rsid w:val="00465C10"/>
    <w:rsid w:val="00465F4F"/>
    <w:rsid w:val="00465F50"/>
    <w:rsid w:val="00465F93"/>
    <w:rsid w:val="0046684C"/>
    <w:rsid w:val="00467351"/>
    <w:rsid w:val="00467443"/>
    <w:rsid w:val="00467850"/>
    <w:rsid w:val="00467CF7"/>
    <w:rsid w:val="00470709"/>
    <w:rsid w:val="004709AE"/>
    <w:rsid w:val="00470B99"/>
    <w:rsid w:val="0047105E"/>
    <w:rsid w:val="0047219B"/>
    <w:rsid w:val="00472A8E"/>
    <w:rsid w:val="00472AFE"/>
    <w:rsid w:val="00472CDD"/>
    <w:rsid w:val="00472D8E"/>
    <w:rsid w:val="0047311F"/>
    <w:rsid w:val="0047317E"/>
    <w:rsid w:val="00473A0D"/>
    <w:rsid w:val="00473C95"/>
    <w:rsid w:val="00474A5B"/>
    <w:rsid w:val="00474C03"/>
    <w:rsid w:val="00475AED"/>
    <w:rsid w:val="004762A2"/>
    <w:rsid w:val="004770C3"/>
    <w:rsid w:val="004773E1"/>
    <w:rsid w:val="004778A4"/>
    <w:rsid w:val="00477A00"/>
    <w:rsid w:val="00477BDE"/>
    <w:rsid w:val="00477CB5"/>
    <w:rsid w:val="00477D59"/>
    <w:rsid w:val="00477E3C"/>
    <w:rsid w:val="00477F4F"/>
    <w:rsid w:val="004806C4"/>
    <w:rsid w:val="00481682"/>
    <w:rsid w:val="004822FD"/>
    <w:rsid w:val="004824B1"/>
    <w:rsid w:val="004824E7"/>
    <w:rsid w:val="004825DD"/>
    <w:rsid w:val="0048276D"/>
    <w:rsid w:val="00482A4B"/>
    <w:rsid w:val="00482F60"/>
    <w:rsid w:val="0048335C"/>
    <w:rsid w:val="0048373B"/>
    <w:rsid w:val="00483858"/>
    <w:rsid w:val="00483A1E"/>
    <w:rsid w:val="00484081"/>
    <w:rsid w:val="0048472D"/>
    <w:rsid w:val="004848DA"/>
    <w:rsid w:val="00485194"/>
    <w:rsid w:val="004851E0"/>
    <w:rsid w:val="0048578F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322"/>
    <w:rsid w:val="004925DE"/>
    <w:rsid w:val="00492EFE"/>
    <w:rsid w:val="00493616"/>
    <w:rsid w:val="0049404E"/>
    <w:rsid w:val="004945AD"/>
    <w:rsid w:val="00494B03"/>
    <w:rsid w:val="00495333"/>
    <w:rsid w:val="0049572D"/>
    <w:rsid w:val="00495985"/>
    <w:rsid w:val="00495BD1"/>
    <w:rsid w:val="00495F27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9C3"/>
    <w:rsid w:val="004A1B8B"/>
    <w:rsid w:val="004A21DB"/>
    <w:rsid w:val="004A2AF8"/>
    <w:rsid w:val="004A2CD2"/>
    <w:rsid w:val="004A2E6A"/>
    <w:rsid w:val="004A3B20"/>
    <w:rsid w:val="004A47B1"/>
    <w:rsid w:val="004A511E"/>
    <w:rsid w:val="004A52EC"/>
    <w:rsid w:val="004A5ADC"/>
    <w:rsid w:val="004A5D6F"/>
    <w:rsid w:val="004A60FF"/>
    <w:rsid w:val="004A616D"/>
    <w:rsid w:val="004A6A90"/>
    <w:rsid w:val="004A7119"/>
    <w:rsid w:val="004B055D"/>
    <w:rsid w:val="004B07A2"/>
    <w:rsid w:val="004B0B78"/>
    <w:rsid w:val="004B0DC2"/>
    <w:rsid w:val="004B0E51"/>
    <w:rsid w:val="004B1216"/>
    <w:rsid w:val="004B1475"/>
    <w:rsid w:val="004B17B3"/>
    <w:rsid w:val="004B198A"/>
    <w:rsid w:val="004B1DD5"/>
    <w:rsid w:val="004B240D"/>
    <w:rsid w:val="004B2B08"/>
    <w:rsid w:val="004B2D14"/>
    <w:rsid w:val="004B2E28"/>
    <w:rsid w:val="004B306A"/>
    <w:rsid w:val="004B3695"/>
    <w:rsid w:val="004B3773"/>
    <w:rsid w:val="004B3E5C"/>
    <w:rsid w:val="004B3EC3"/>
    <w:rsid w:val="004B4BE3"/>
    <w:rsid w:val="004B553D"/>
    <w:rsid w:val="004B5A8D"/>
    <w:rsid w:val="004B663C"/>
    <w:rsid w:val="004B6974"/>
    <w:rsid w:val="004B69ED"/>
    <w:rsid w:val="004B6A88"/>
    <w:rsid w:val="004B6AB2"/>
    <w:rsid w:val="004B7563"/>
    <w:rsid w:val="004B769E"/>
    <w:rsid w:val="004B7813"/>
    <w:rsid w:val="004B7932"/>
    <w:rsid w:val="004B7A95"/>
    <w:rsid w:val="004C02F2"/>
    <w:rsid w:val="004C15EA"/>
    <w:rsid w:val="004C16D5"/>
    <w:rsid w:val="004C17E6"/>
    <w:rsid w:val="004C1B58"/>
    <w:rsid w:val="004C1F8A"/>
    <w:rsid w:val="004C2387"/>
    <w:rsid w:val="004C244B"/>
    <w:rsid w:val="004C27C6"/>
    <w:rsid w:val="004C284A"/>
    <w:rsid w:val="004C2A42"/>
    <w:rsid w:val="004C2C67"/>
    <w:rsid w:val="004C32BE"/>
    <w:rsid w:val="004C3318"/>
    <w:rsid w:val="004C4032"/>
    <w:rsid w:val="004C41FB"/>
    <w:rsid w:val="004C4258"/>
    <w:rsid w:val="004C4B10"/>
    <w:rsid w:val="004C4E76"/>
    <w:rsid w:val="004C546B"/>
    <w:rsid w:val="004C6794"/>
    <w:rsid w:val="004C67B8"/>
    <w:rsid w:val="004C6DCF"/>
    <w:rsid w:val="004C6DDA"/>
    <w:rsid w:val="004C7507"/>
    <w:rsid w:val="004C7F90"/>
    <w:rsid w:val="004D04D9"/>
    <w:rsid w:val="004D04E3"/>
    <w:rsid w:val="004D07C6"/>
    <w:rsid w:val="004D07D9"/>
    <w:rsid w:val="004D0EF9"/>
    <w:rsid w:val="004D0F26"/>
    <w:rsid w:val="004D10F8"/>
    <w:rsid w:val="004D13CD"/>
    <w:rsid w:val="004D1488"/>
    <w:rsid w:val="004D190B"/>
    <w:rsid w:val="004D1A1E"/>
    <w:rsid w:val="004D1B55"/>
    <w:rsid w:val="004D3497"/>
    <w:rsid w:val="004D34A5"/>
    <w:rsid w:val="004D355E"/>
    <w:rsid w:val="004D3625"/>
    <w:rsid w:val="004D39B8"/>
    <w:rsid w:val="004D4242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C8F"/>
    <w:rsid w:val="004D7E22"/>
    <w:rsid w:val="004E02FB"/>
    <w:rsid w:val="004E0431"/>
    <w:rsid w:val="004E0671"/>
    <w:rsid w:val="004E0943"/>
    <w:rsid w:val="004E0BAF"/>
    <w:rsid w:val="004E0E58"/>
    <w:rsid w:val="004E1C0D"/>
    <w:rsid w:val="004E1C1E"/>
    <w:rsid w:val="004E1DE4"/>
    <w:rsid w:val="004E22D4"/>
    <w:rsid w:val="004E2470"/>
    <w:rsid w:val="004E3F22"/>
    <w:rsid w:val="004E44EC"/>
    <w:rsid w:val="004E456D"/>
    <w:rsid w:val="004E4ACB"/>
    <w:rsid w:val="004E4D7B"/>
    <w:rsid w:val="004E5006"/>
    <w:rsid w:val="004E52DD"/>
    <w:rsid w:val="004E549B"/>
    <w:rsid w:val="004E5651"/>
    <w:rsid w:val="004E6062"/>
    <w:rsid w:val="004E6AB0"/>
    <w:rsid w:val="004E6C64"/>
    <w:rsid w:val="004E70F1"/>
    <w:rsid w:val="004E7185"/>
    <w:rsid w:val="004E7581"/>
    <w:rsid w:val="004E7A4E"/>
    <w:rsid w:val="004F0357"/>
    <w:rsid w:val="004F0363"/>
    <w:rsid w:val="004F0551"/>
    <w:rsid w:val="004F065C"/>
    <w:rsid w:val="004F0CC1"/>
    <w:rsid w:val="004F0CF8"/>
    <w:rsid w:val="004F116E"/>
    <w:rsid w:val="004F120B"/>
    <w:rsid w:val="004F1322"/>
    <w:rsid w:val="004F158B"/>
    <w:rsid w:val="004F16D3"/>
    <w:rsid w:val="004F176D"/>
    <w:rsid w:val="004F1DDA"/>
    <w:rsid w:val="004F1EBA"/>
    <w:rsid w:val="004F2100"/>
    <w:rsid w:val="004F24B7"/>
    <w:rsid w:val="004F3D1E"/>
    <w:rsid w:val="004F4324"/>
    <w:rsid w:val="004F478F"/>
    <w:rsid w:val="004F4DBE"/>
    <w:rsid w:val="004F56F1"/>
    <w:rsid w:val="004F5B4E"/>
    <w:rsid w:val="004F5E67"/>
    <w:rsid w:val="004F63E5"/>
    <w:rsid w:val="004F6F4C"/>
    <w:rsid w:val="004F74A9"/>
    <w:rsid w:val="004F7651"/>
    <w:rsid w:val="0050024B"/>
    <w:rsid w:val="005008D1"/>
    <w:rsid w:val="0050150A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403"/>
    <w:rsid w:val="00503409"/>
    <w:rsid w:val="00503A0F"/>
    <w:rsid w:val="00503CBA"/>
    <w:rsid w:val="00504E14"/>
    <w:rsid w:val="00506197"/>
    <w:rsid w:val="005067F0"/>
    <w:rsid w:val="00506AD3"/>
    <w:rsid w:val="00506B5B"/>
    <w:rsid w:val="00507753"/>
    <w:rsid w:val="005102AC"/>
    <w:rsid w:val="00510329"/>
    <w:rsid w:val="00510394"/>
    <w:rsid w:val="005104FD"/>
    <w:rsid w:val="00510B9F"/>
    <w:rsid w:val="00510D3D"/>
    <w:rsid w:val="00510EC8"/>
    <w:rsid w:val="00510F70"/>
    <w:rsid w:val="00511675"/>
    <w:rsid w:val="00511681"/>
    <w:rsid w:val="00511DE2"/>
    <w:rsid w:val="00512295"/>
    <w:rsid w:val="005123EC"/>
    <w:rsid w:val="00512864"/>
    <w:rsid w:val="005136A6"/>
    <w:rsid w:val="005136C8"/>
    <w:rsid w:val="005136CE"/>
    <w:rsid w:val="00513B78"/>
    <w:rsid w:val="00513E7B"/>
    <w:rsid w:val="005142A9"/>
    <w:rsid w:val="005147F1"/>
    <w:rsid w:val="0051499B"/>
    <w:rsid w:val="00515894"/>
    <w:rsid w:val="00515896"/>
    <w:rsid w:val="00515D01"/>
    <w:rsid w:val="00515DC9"/>
    <w:rsid w:val="005164CF"/>
    <w:rsid w:val="005166C9"/>
    <w:rsid w:val="00516CAB"/>
    <w:rsid w:val="00517192"/>
    <w:rsid w:val="00517D88"/>
    <w:rsid w:val="00517E14"/>
    <w:rsid w:val="00517E2B"/>
    <w:rsid w:val="00520418"/>
    <w:rsid w:val="0052045E"/>
    <w:rsid w:val="00520AD0"/>
    <w:rsid w:val="00520DE7"/>
    <w:rsid w:val="00521185"/>
    <w:rsid w:val="00522007"/>
    <w:rsid w:val="0052275C"/>
    <w:rsid w:val="005228C4"/>
    <w:rsid w:val="00522DE1"/>
    <w:rsid w:val="00523254"/>
    <w:rsid w:val="0052361F"/>
    <w:rsid w:val="0052375E"/>
    <w:rsid w:val="00523F85"/>
    <w:rsid w:val="005240BC"/>
    <w:rsid w:val="00524457"/>
    <w:rsid w:val="0052470F"/>
    <w:rsid w:val="00524C98"/>
    <w:rsid w:val="005250EB"/>
    <w:rsid w:val="00525CA4"/>
    <w:rsid w:val="00526756"/>
    <w:rsid w:val="00526E9A"/>
    <w:rsid w:val="0052714E"/>
    <w:rsid w:val="0052726D"/>
    <w:rsid w:val="00527733"/>
    <w:rsid w:val="00527C05"/>
    <w:rsid w:val="005303C4"/>
    <w:rsid w:val="00530F1B"/>
    <w:rsid w:val="00532E89"/>
    <w:rsid w:val="00533954"/>
    <w:rsid w:val="0053427D"/>
    <w:rsid w:val="00534694"/>
    <w:rsid w:val="00534886"/>
    <w:rsid w:val="00534BE7"/>
    <w:rsid w:val="00534C04"/>
    <w:rsid w:val="00534CCA"/>
    <w:rsid w:val="005357BF"/>
    <w:rsid w:val="00535D1C"/>
    <w:rsid w:val="005360D2"/>
    <w:rsid w:val="0053630E"/>
    <w:rsid w:val="005367D9"/>
    <w:rsid w:val="005376BD"/>
    <w:rsid w:val="00537909"/>
    <w:rsid w:val="00540514"/>
    <w:rsid w:val="00540585"/>
    <w:rsid w:val="0054159C"/>
    <w:rsid w:val="00541AED"/>
    <w:rsid w:val="005424A7"/>
    <w:rsid w:val="00542731"/>
    <w:rsid w:val="0054297C"/>
    <w:rsid w:val="00542AF1"/>
    <w:rsid w:val="00542D3B"/>
    <w:rsid w:val="00542F8F"/>
    <w:rsid w:val="00543301"/>
    <w:rsid w:val="00543EE0"/>
    <w:rsid w:val="0054436D"/>
    <w:rsid w:val="0054508E"/>
    <w:rsid w:val="0054510E"/>
    <w:rsid w:val="00545B06"/>
    <w:rsid w:val="00545CD0"/>
    <w:rsid w:val="0054632C"/>
    <w:rsid w:val="00546596"/>
    <w:rsid w:val="005466EA"/>
    <w:rsid w:val="00546B0E"/>
    <w:rsid w:val="0054721D"/>
    <w:rsid w:val="00547278"/>
    <w:rsid w:val="00547560"/>
    <w:rsid w:val="00547645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26D1"/>
    <w:rsid w:val="00553687"/>
    <w:rsid w:val="00553740"/>
    <w:rsid w:val="00553B41"/>
    <w:rsid w:val="005544DA"/>
    <w:rsid w:val="00554541"/>
    <w:rsid w:val="00554621"/>
    <w:rsid w:val="00554857"/>
    <w:rsid w:val="00554BEF"/>
    <w:rsid w:val="00554C2A"/>
    <w:rsid w:val="00554C83"/>
    <w:rsid w:val="005560CA"/>
    <w:rsid w:val="00556D71"/>
    <w:rsid w:val="00557571"/>
    <w:rsid w:val="0055793E"/>
    <w:rsid w:val="00557C4B"/>
    <w:rsid w:val="00557C94"/>
    <w:rsid w:val="00557F16"/>
    <w:rsid w:val="00560442"/>
    <w:rsid w:val="0056054D"/>
    <w:rsid w:val="005608D7"/>
    <w:rsid w:val="00561299"/>
    <w:rsid w:val="00561353"/>
    <w:rsid w:val="0056154F"/>
    <w:rsid w:val="00561D81"/>
    <w:rsid w:val="00561E63"/>
    <w:rsid w:val="00561F45"/>
    <w:rsid w:val="00562AF7"/>
    <w:rsid w:val="00562E36"/>
    <w:rsid w:val="00563B64"/>
    <w:rsid w:val="00563BB2"/>
    <w:rsid w:val="00563C0A"/>
    <w:rsid w:val="00563E2A"/>
    <w:rsid w:val="00563FB7"/>
    <w:rsid w:val="00564514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6512"/>
    <w:rsid w:val="005676EC"/>
    <w:rsid w:val="005676F5"/>
    <w:rsid w:val="00567798"/>
    <w:rsid w:val="005704CB"/>
    <w:rsid w:val="0057101A"/>
    <w:rsid w:val="0057104C"/>
    <w:rsid w:val="00571A51"/>
    <w:rsid w:val="00571D5B"/>
    <w:rsid w:val="00571DF9"/>
    <w:rsid w:val="005720CB"/>
    <w:rsid w:val="00572697"/>
    <w:rsid w:val="00572AF9"/>
    <w:rsid w:val="00572BCA"/>
    <w:rsid w:val="00572CF7"/>
    <w:rsid w:val="00572E7F"/>
    <w:rsid w:val="00572F0D"/>
    <w:rsid w:val="00572F89"/>
    <w:rsid w:val="00572FCA"/>
    <w:rsid w:val="00573639"/>
    <w:rsid w:val="00573A3A"/>
    <w:rsid w:val="00574441"/>
    <w:rsid w:val="00574A42"/>
    <w:rsid w:val="00574D01"/>
    <w:rsid w:val="0057508B"/>
    <w:rsid w:val="0057521F"/>
    <w:rsid w:val="005753E8"/>
    <w:rsid w:val="005759B3"/>
    <w:rsid w:val="00575A96"/>
    <w:rsid w:val="00575F50"/>
    <w:rsid w:val="00576123"/>
    <w:rsid w:val="005768E8"/>
    <w:rsid w:val="00576BD2"/>
    <w:rsid w:val="005771CB"/>
    <w:rsid w:val="00577638"/>
    <w:rsid w:val="0058035B"/>
    <w:rsid w:val="00580537"/>
    <w:rsid w:val="005806CB"/>
    <w:rsid w:val="00580A2D"/>
    <w:rsid w:val="00581423"/>
    <w:rsid w:val="00581732"/>
    <w:rsid w:val="00581D44"/>
    <w:rsid w:val="0058297A"/>
    <w:rsid w:val="0058310B"/>
    <w:rsid w:val="00583579"/>
    <w:rsid w:val="005839C0"/>
    <w:rsid w:val="00583C6D"/>
    <w:rsid w:val="00583ED4"/>
    <w:rsid w:val="00584930"/>
    <w:rsid w:val="00584BCB"/>
    <w:rsid w:val="00584FCF"/>
    <w:rsid w:val="005851D6"/>
    <w:rsid w:val="005852BF"/>
    <w:rsid w:val="00585567"/>
    <w:rsid w:val="00585791"/>
    <w:rsid w:val="00585A4C"/>
    <w:rsid w:val="00585BC4"/>
    <w:rsid w:val="00585F30"/>
    <w:rsid w:val="00586718"/>
    <w:rsid w:val="00586B44"/>
    <w:rsid w:val="00587A33"/>
    <w:rsid w:val="00587E60"/>
    <w:rsid w:val="00587F38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FED"/>
    <w:rsid w:val="00593290"/>
    <w:rsid w:val="005934DE"/>
    <w:rsid w:val="005936C0"/>
    <w:rsid w:val="00593F0F"/>
    <w:rsid w:val="0059400F"/>
    <w:rsid w:val="0059407C"/>
    <w:rsid w:val="00594AB2"/>
    <w:rsid w:val="00594ACD"/>
    <w:rsid w:val="00594C6A"/>
    <w:rsid w:val="00594D5E"/>
    <w:rsid w:val="00594DEF"/>
    <w:rsid w:val="00594F7F"/>
    <w:rsid w:val="0059509A"/>
    <w:rsid w:val="005951E4"/>
    <w:rsid w:val="00595250"/>
    <w:rsid w:val="00595392"/>
    <w:rsid w:val="00595399"/>
    <w:rsid w:val="00595A8A"/>
    <w:rsid w:val="005962A4"/>
    <w:rsid w:val="00596394"/>
    <w:rsid w:val="0059698E"/>
    <w:rsid w:val="00596FAE"/>
    <w:rsid w:val="0059731E"/>
    <w:rsid w:val="005978CF"/>
    <w:rsid w:val="005978F6"/>
    <w:rsid w:val="005A04D2"/>
    <w:rsid w:val="005A0C1C"/>
    <w:rsid w:val="005A0F05"/>
    <w:rsid w:val="005A14C2"/>
    <w:rsid w:val="005A158C"/>
    <w:rsid w:val="005A163C"/>
    <w:rsid w:val="005A1DED"/>
    <w:rsid w:val="005A23AB"/>
    <w:rsid w:val="005A2A9B"/>
    <w:rsid w:val="005A2B03"/>
    <w:rsid w:val="005A37E9"/>
    <w:rsid w:val="005A392B"/>
    <w:rsid w:val="005A3AC4"/>
    <w:rsid w:val="005A3C29"/>
    <w:rsid w:val="005A4279"/>
    <w:rsid w:val="005A4665"/>
    <w:rsid w:val="005A49D3"/>
    <w:rsid w:val="005A4C8E"/>
    <w:rsid w:val="005A51EA"/>
    <w:rsid w:val="005A5EFE"/>
    <w:rsid w:val="005A5F51"/>
    <w:rsid w:val="005A6034"/>
    <w:rsid w:val="005A62E8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321"/>
    <w:rsid w:val="005B3434"/>
    <w:rsid w:val="005B344C"/>
    <w:rsid w:val="005B3E05"/>
    <w:rsid w:val="005B43ED"/>
    <w:rsid w:val="005B4594"/>
    <w:rsid w:val="005B484E"/>
    <w:rsid w:val="005B4DFF"/>
    <w:rsid w:val="005B50C3"/>
    <w:rsid w:val="005B5144"/>
    <w:rsid w:val="005B55D1"/>
    <w:rsid w:val="005B5892"/>
    <w:rsid w:val="005B5AE6"/>
    <w:rsid w:val="005B636F"/>
    <w:rsid w:val="005B697A"/>
    <w:rsid w:val="005B7050"/>
    <w:rsid w:val="005B7B66"/>
    <w:rsid w:val="005B7C08"/>
    <w:rsid w:val="005B7C51"/>
    <w:rsid w:val="005B7FD2"/>
    <w:rsid w:val="005C05C4"/>
    <w:rsid w:val="005C07D4"/>
    <w:rsid w:val="005C0E0C"/>
    <w:rsid w:val="005C0EBD"/>
    <w:rsid w:val="005C1B66"/>
    <w:rsid w:val="005C2025"/>
    <w:rsid w:val="005C20A2"/>
    <w:rsid w:val="005C24A4"/>
    <w:rsid w:val="005C26A8"/>
    <w:rsid w:val="005C2AB2"/>
    <w:rsid w:val="005C2BB9"/>
    <w:rsid w:val="005C2F75"/>
    <w:rsid w:val="005C3121"/>
    <w:rsid w:val="005C387F"/>
    <w:rsid w:val="005C4487"/>
    <w:rsid w:val="005C45F3"/>
    <w:rsid w:val="005C477A"/>
    <w:rsid w:val="005C4C02"/>
    <w:rsid w:val="005C517E"/>
    <w:rsid w:val="005C5846"/>
    <w:rsid w:val="005C5F6C"/>
    <w:rsid w:val="005C6CE7"/>
    <w:rsid w:val="005C6D14"/>
    <w:rsid w:val="005C7221"/>
    <w:rsid w:val="005C7373"/>
    <w:rsid w:val="005C7891"/>
    <w:rsid w:val="005C7DD4"/>
    <w:rsid w:val="005D00B6"/>
    <w:rsid w:val="005D0318"/>
    <w:rsid w:val="005D0C06"/>
    <w:rsid w:val="005D0CA3"/>
    <w:rsid w:val="005D11CE"/>
    <w:rsid w:val="005D18F0"/>
    <w:rsid w:val="005D1D64"/>
    <w:rsid w:val="005D1FC8"/>
    <w:rsid w:val="005D223A"/>
    <w:rsid w:val="005D232A"/>
    <w:rsid w:val="005D24D4"/>
    <w:rsid w:val="005D25D7"/>
    <w:rsid w:val="005D3407"/>
    <w:rsid w:val="005D3782"/>
    <w:rsid w:val="005D5DB2"/>
    <w:rsid w:val="005D5FB4"/>
    <w:rsid w:val="005D6C0A"/>
    <w:rsid w:val="005D6D15"/>
    <w:rsid w:val="005D6F35"/>
    <w:rsid w:val="005D7F07"/>
    <w:rsid w:val="005E09F6"/>
    <w:rsid w:val="005E0DFA"/>
    <w:rsid w:val="005E13C2"/>
    <w:rsid w:val="005E1427"/>
    <w:rsid w:val="005E21A5"/>
    <w:rsid w:val="005E22B1"/>
    <w:rsid w:val="005E2367"/>
    <w:rsid w:val="005E2525"/>
    <w:rsid w:val="005E2B48"/>
    <w:rsid w:val="005E2FF8"/>
    <w:rsid w:val="005E301F"/>
    <w:rsid w:val="005E30E1"/>
    <w:rsid w:val="005E33FA"/>
    <w:rsid w:val="005E36F6"/>
    <w:rsid w:val="005E3BAA"/>
    <w:rsid w:val="005E40B5"/>
    <w:rsid w:val="005E41E1"/>
    <w:rsid w:val="005E4A14"/>
    <w:rsid w:val="005E508A"/>
    <w:rsid w:val="005E50BF"/>
    <w:rsid w:val="005E51B8"/>
    <w:rsid w:val="005E548C"/>
    <w:rsid w:val="005E55C1"/>
    <w:rsid w:val="005E567C"/>
    <w:rsid w:val="005E5D8D"/>
    <w:rsid w:val="005E5D8E"/>
    <w:rsid w:val="005E625A"/>
    <w:rsid w:val="005E695F"/>
    <w:rsid w:val="005E763B"/>
    <w:rsid w:val="005E777E"/>
    <w:rsid w:val="005E79D7"/>
    <w:rsid w:val="005E7CF9"/>
    <w:rsid w:val="005E7D75"/>
    <w:rsid w:val="005F0028"/>
    <w:rsid w:val="005F0BBB"/>
    <w:rsid w:val="005F0D95"/>
    <w:rsid w:val="005F1041"/>
    <w:rsid w:val="005F115C"/>
    <w:rsid w:val="005F1208"/>
    <w:rsid w:val="005F124F"/>
    <w:rsid w:val="005F1D62"/>
    <w:rsid w:val="005F1DD9"/>
    <w:rsid w:val="005F1E32"/>
    <w:rsid w:val="005F2161"/>
    <w:rsid w:val="005F21E6"/>
    <w:rsid w:val="005F24D1"/>
    <w:rsid w:val="005F26D9"/>
    <w:rsid w:val="005F27D1"/>
    <w:rsid w:val="005F289B"/>
    <w:rsid w:val="005F3824"/>
    <w:rsid w:val="005F4307"/>
    <w:rsid w:val="005F4C97"/>
    <w:rsid w:val="005F4DA0"/>
    <w:rsid w:val="005F513B"/>
    <w:rsid w:val="005F5825"/>
    <w:rsid w:val="005F59CF"/>
    <w:rsid w:val="005F62C8"/>
    <w:rsid w:val="005F6618"/>
    <w:rsid w:val="005F6C45"/>
    <w:rsid w:val="005F6D59"/>
    <w:rsid w:val="005F6E3E"/>
    <w:rsid w:val="005F6E88"/>
    <w:rsid w:val="005F769A"/>
    <w:rsid w:val="005F793C"/>
    <w:rsid w:val="005F7A61"/>
    <w:rsid w:val="005F7CA8"/>
    <w:rsid w:val="006000B3"/>
    <w:rsid w:val="0060064C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3DD9"/>
    <w:rsid w:val="0060401C"/>
    <w:rsid w:val="006040E5"/>
    <w:rsid w:val="00604A65"/>
    <w:rsid w:val="00604E8E"/>
    <w:rsid w:val="0060514E"/>
    <w:rsid w:val="00605557"/>
    <w:rsid w:val="00605744"/>
    <w:rsid w:val="00605C19"/>
    <w:rsid w:val="00605E7F"/>
    <w:rsid w:val="00606168"/>
    <w:rsid w:val="00606D9C"/>
    <w:rsid w:val="00606F92"/>
    <w:rsid w:val="00607002"/>
    <w:rsid w:val="00607192"/>
    <w:rsid w:val="0060729E"/>
    <w:rsid w:val="00607C99"/>
    <w:rsid w:val="00610257"/>
    <w:rsid w:val="0061055D"/>
    <w:rsid w:val="0061089D"/>
    <w:rsid w:val="00610AB4"/>
    <w:rsid w:val="00610C0B"/>
    <w:rsid w:val="006111C5"/>
    <w:rsid w:val="00612960"/>
    <w:rsid w:val="00612B8B"/>
    <w:rsid w:val="00612CBD"/>
    <w:rsid w:val="00612E85"/>
    <w:rsid w:val="00613046"/>
    <w:rsid w:val="00613F57"/>
    <w:rsid w:val="0061418D"/>
    <w:rsid w:val="00614905"/>
    <w:rsid w:val="006151B7"/>
    <w:rsid w:val="00615325"/>
    <w:rsid w:val="00615516"/>
    <w:rsid w:val="00615A68"/>
    <w:rsid w:val="00615B28"/>
    <w:rsid w:val="00615D96"/>
    <w:rsid w:val="00615F02"/>
    <w:rsid w:val="006161D7"/>
    <w:rsid w:val="00616449"/>
    <w:rsid w:val="00616A7B"/>
    <w:rsid w:val="0061792D"/>
    <w:rsid w:val="00620228"/>
    <w:rsid w:val="00620ABB"/>
    <w:rsid w:val="00620DFE"/>
    <w:rsid w:val="00620E91"/>
    <w:rsid w:val="00621580"/>
    <w:rsid w:val="00621D7B"/>
    <w:rsid w:val="00621FB2"/>
    <w:rsid w:val="00622977"/>
    <w:rsid w:val="00622B4D"/>
    <w:rsid w:val="00622EFD"/>
    <w:rsid w:val="00623A4B"/>
    <w:rsid w:val="00623C1C"/>
    <w:rsid w:val="00623EBF"/>
    <w:rsid w:val="006242D0"/>
    <w:rsid w:val="00624574"/>
    <w:rsid w:val="00624580"/>
    <w:rsid w:val="00624C10"/>
    <w:rsid w:val="00624C78"/>
    <w:rsid w:val="00624CE2"/>
    <w:rsid w:val="00624E51"/>
    <w:rsid w:val="006257D9"/>
    <w:rsid w:val="00625807"/>
    <w:rsid w:val="00625855"/>
    <w:rsid w:val="00625950"/>
    <w:rsid w:val="00625D6D"/>
    <w:rsid w:val="00625E2A"/>
    <w:rsid w:val="00626215"/>
    <w:rsid w:val="00626271"/>
    <w:rsid w:val="00626305"/>
    <w:rsid w:val="00626726"/>
    <w:rsid w:val="00626D20"/>
    <w:rsid w:val="00626D21"/>
    <w:rsid w:val="00627027"/>
    <w:rsid w:val="0062704E"/>
    <w:rsid w:val="00627393"/>
    <w:rsid w:val="00627490"/>
    <w:rsid w:val="0063004F"/>
    <w:rsid w:val="00630742"/>
    <w:rsid w:val="00630EB3"/>
    <w:rsid w:val="00630EC1"/>
    <w:rsid w:val="00631592"/>
    <w:rsid w:val="00631869"/>
    <w:rsid w:val="00631908"/>
    <w:rsid w:val="00631FA7"/>
    <w:rsid w:val="006325BE"/>
    <w:rsid w:val="006329E9"/>
    <w:rsid w:val="0063322E"/>
    <w:rsid w:val="00633D02"/>
    <w:rsid w:val="00633DCE"/>
    <w:rsid w:val="0063428A"/>
    <w:rsid w:val="006343DD"/>
    <w:rsid w:val="0063473D"/>
    <w:rsid w:val="0063478E"/>
    <w:rsid w:val="006348B3"/>
    <w:rsid w:val="006354B3"/>
    <w:rsid w:val="00635503"/>
    <w:rsid w:val="0063658E"/>
    <w:rsid w:val="00636986"/>
    <w:rsid w:val="00636AC4"/>
    <w:rsid w:val="00636D74"/>
    <w:rsid w:val="006376DD"/>
    <w:rsid w:val="00637837"/>
    <w:rsid w:val="00637EFB"/>
    <w:rsid w:val="006404AF"/>
    <w:rsid w:val="00640B3A"/>
    <w:rsid w:val="006414C3"/>
    <w:rsid w:val="006419E7"/>
    <w:rsid w:val="00642086"/>
    <w:rsid w:val="006420C2"/>
    <w:rsid w:val="006426FA"/>
    <w:rsid w:val="00642A07"/>
    <w:rsid w:val="00642BB7"/>
    <w:rsid w:val="00642CA1"/>
    <w:rsid w:val="006442B0"/>
    <w:rsid w:val="00644470"/>
    <w:rsid w:val="00644679"/>
    <w:rsid w:val="006447D9"/>
    <w:rsid w:val="00644BA1"/>
    <w:rsid w:val="00645100"/>
    <w:rsid w:val="006452D3"/>
    <w:rsid w:val="00645577"/>
    <w:rsid w:val="00645AE8"/>
    <w:rsid w:val="006463D3"/>
    <w:rsid w:val="00646B6C"/>
    <w:rsid w:val="00646C0A"/>
    <w:rsid w:val="006474AB"/>
    <w:rsid w:val="00650864"/>
    <w:rsid w:val="00650C81"/>
    <w:rsid w:val="006510E5"/>
    <w:rsid w:val="006517C2"/>
    <w:rsid w:val="006517F6"/>
    <w:rsid w:val="00651E39"/>
    <w:rsid w:val="0065272A"/>
    <w:rsid w:val="006529C0"/>
    <w:rsid w:val="00652AFE"/>
    <w:rsid w:val="00652B30"/>
    <w:rsid w:val="00652BA2"/>
    <w:rsid w:val="00652D76"/>
    <w:rsid w:val="00652EC7"/>
    <w:rsid w:val="00653071"/>
    <w:rsid w:val="00653278"/>
    <w:rsid w:val="00653A1B"/>
    <w:rsid w:val="00654794"/>
    <w:rsid w:val="006548DB"/>
    <w:rsid w:val="00654F28"/>
    <w:rsid w:val="006552D0"/>
    <w:rsid w:val="006554D7"/>
    <w:rsid w:val="00655E0F"/>
    <w:rsid w:val="00655E6C"/>
    <w:rsid w:val="00656850"/>
    <w:rsid w:val="00656A39"/>
    <w:rsid w:val="00656B72"/>
    <w:rsid w:val="00657143"/>
    <w:rsid w:val="006572EA"/>
    <w:rsid w:val="006574AE"/>
    <w:rsid w:val="00657558"/>
    <w:rsid w:val="00657E4F"/>
    <w:rsid w:val="00660B01"/>
    <w:rsid w:val="00661A19"/>
    <w:rsid w:val="00661E03"/>
    <w:rsid w:val="0066238D"/>
    <w:rsid w:val="0066330C"/>
    <w:rsid w:val="0066375B"/>
    <w:rsid w:val="006643C1"/>
    <w:rsid w:val="006644E9"/>
    <w:rsid w:val="00665235"/>
    <w:rsid w:val="00665419"/>
    <w:rsid w:val="00665A3E"/>
    <w:rsid w:val="00665DD2"/>
    <w:rsid w:val="00665F57"/>
    <w:rsid w:val="006664C2"/>
    <w:rsid w:val="00666873"/>
    <w:rsid w:val="00666A7D"/>
    <w:rsid w:val="006671AA"/>
    <w:rsid w:val="0066727B"/>
    <w:rsid w:val="006676C8"/>
    <w:rsid w:val="006676F3"/>
    <w:rsid w:val="006678FC"/>
    <w:rsid w:val="00667A88"/>
    <w:rsid w:val="006701D5"/>
    <w:rsid w:val="00670531"/>
    <w:rsid w:val="006707FD"/>
    <w:rsid w:val="00670E48"/>
    <w:rsid w:val="00671178"/>
    <w:rsid w:val="0067117C"/>
    <w:rsid w:val="0067131A"/>
    <w:rsid w:val="00671543"/>
    <w:rsid w:val="006715C4"/>
    <w:rsid w:val="006715FF"/>
    <w:rsid w:val="00671920"/>
    <w:rsid w:val="006723F5"/>
    <w:rsid w:val="0067270B"/>
    <w:rsid w:val="0067277E"/>
    <w:rsid w:val="006728B9"/>
    <w:rsid w:val="00672B18"/>
    <w:rsid w:val="00672BD4"/>
    <w:rsid w:val="00672CFC"/>
    <w:rsid w:val="00672E6E"/>
    <w:rsid w:val="00672EA9"/>
    <w:rsid w:val="006731F5"/>
    <w:rsid w:val="006735B9"/>
    <w:rsid w:val="00674050"/>
    <w:rsid w:val="00674249"/>
    <w:rsid w:val="00674421"/>
    <w:rsid w:val="006763A3"/>
    <w:rsid w:val="00676B37"/>
    <w:rsid w:val="006772C0"/>
    <w:rsid w:val="006774EE"/>
    <w:rsid w:val="0068050C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20D3"/>
    <w:rsid w:val="006821CB"/>
    <w:rsid w:val="0068232E"/>
    <w:rsid w:val="00683036"/>
    <w:rsid w:val="006830D6"/>
    <w:rsid w:val="0068355D"/>
    <w:rsid w:val="006843E9"/>
    <w:rsid w:val="00684F47"/>
    <w:rsid w:val="00684FA4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48"/>
    <w:rsid w:val="00687FCC"/>
    <w:rsid w:val="00690157"/>
    <w:rsid w:val="00690279"/>
    <w:rsid w:val="00690DFC"/>
    <w:rsid w:val="0069203F"/>
    <w:rsid w:val="006923E5"/>
    <w:rsid w:val="00692E9B"/>
    <w:rsid w:val="006935A2"/>
    <w:rsid w:val="00693D15"/>
    <w:rsid w:val="00693F45"/>
    <w:rsid w:val="006941AA"/>
    <w:rsid w:val="00694396"/>
    <w:rsid w:val="0069445F"/>
    <w:rsid w:val="006949DB"/>
    <w:rsid w:val="00694A87"/>
    <w:rsid w:val="0069551F"/>
    <w:rsid w:val="006959D6"/>
    <w:rsid w:val="006966B9"/>
    <w:rsid w:val="00696849"/>
    <w:rsid w:val="00696A3E"/>
    <w:rsid w:val="00696AC6"/>
    <w:rsid w:val="00696B96"/>
    <w:rsid w:val="00696BC8"/>
    <w:rsid w:val="00696BDE"/>
    <w:rsid w:val="00696D3D"/>
    <w:rsid w:val="00696D63"/>
    <w:rsid w:val="006972D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AE1"/>
    <w:rsid w:val="006A2087"/>
    <w:rsid w:val="006A210B"/>
    <w:rsid w:val="006A24FD"/>
    <w:rsid w:val="006A264C"/>
    <w:rsid w:val="006A2772"/>
    <w:rsid w:val="006A27BE"/>
    <w:rsid w:val="006A2FD8"/>
    <w:rsid w:val="006A3A94"/>
    <w:rsid w:val="006A40DF"/>
    <w:rsid w:val="006A442F"/>
    <w:rsid w:val="006A4994"/>
    <w:rsid w:val="006A4B8B"/>
    <w:rsid w:val="006A4FB2"/>
    <w:rsid w:val="006A5714"/>
    <w:rsid w:val="006A58A0"/>
    <w:rsid w:val="006A5964"/>
    <w:rsid w:val="006A5EB5"/>
    <w:rsid w:val="006A7120"/>
    <w:rsid w:val="006A7255"/>
    <w:rsid w:val="006A77DB"/>
    <w:rsid w:val="006A7971"/>
    <w:rsid w:val="006A7D78"/>
    <w:rsid w:val="006A7FA3"/>
    <w:rsid w:val="006B0026"/>
    <w:rsid w:val="006B079E"/>
    <w:rsid w:val="006B0AB9"/>
    <w:rsid w:val="006B0E47"/>
    <w:rsid w:val="006B132A"/>
    <w:rsid w:val="006B1478"/>
    <w:rsid w:val="006B17FB"/>
    <w:rsid w:val="006B1DEE"/>
    <w:rsid w:val="006B23C1"/>
    <w:rsid w:val="006B2A06"/>
    <w:rsid w:val="006B2B59"/>
    <w:rsid w:val="006B30CD"/>
    <w:rsid w:val="006B351D"/>
    <w:rsid w:val="006B3A25"/>
    <w:rsid w:val="006B3B18"/>
    <w:rsid w:val="006B3FD8"/>
    <w:rsid w:val="006B4157"/>
    <w:rsid w:val="006B417F"/>
    <w:rsid w:val="006B4239"/>
    <w:rsid w:val="006B5276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C0659"/>
    <w:rsid w:val="006C08C4"/>
    <w:rsid w:val="006C0BA7"/>
    <w:rsid w:val="006C0F02"/>
    <w:rsid w:val="006C1306"/>
    <w:rsid w:val="006C1BCA"/>
    <w:rsid w:val="006C1CDF"/>
    <w:rsid w:val="006C1D52"/>
    <w:rsid w:val="006C22A1"/>
    <w:rsid w:val="006C2854"/>
    <w:rsid w:val="006C2CF4"/>
    <w:rsid w:val="006C2ED7"/>
    <w:rsid w:val="006C35D2"/>
    <w:rsid w:val="006C3FBF"/>
    <w:rsid w:val="006C4214"/>
    <w:rsid w:val="006C4575"/>
    <w:rsid w:val="006C4940"/>
    <w:rsid w:val="006C4A88"/>
    <w:rsid w:val="006C4CFF"/>
    <w:rsid w:val="006C4F36"/>
    <w:rsid w:val="006C520B"/>
    <w:rsid w:val="006C5218"/>
    <w:rsid w:val="006C5488"/>
    <w:rsid w:val="006C5928"/>
    <w:rsid w:val="006C61EC"/>
    <w:rsid w:val="006C6860"/>
    <w:rsid w:val="006C6895"/>
    <w:rsid w:val="006C6F4C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30E5"/>
    <w:rsid w:val="006D312B"/>
    <w:rsid w:val="006D380C"/>
    <w:rsid w:val="006D4368"/>
    <w:rsid w:val="006D4463"/>
    <w:rsid w:val="006D483E"/>
    <w:rsid w:val="006D4D27"/>
    <w:rsid w:val="006D4FF4"/>
    <w:rsid w:val="006D64E5"/>
    <w:rsid w:val="006D687A"/>
    <w:rsid w:val="006D6C6D"/>
    <w:rsid w:val="006D6CD6"/>
    <w:rsid w:val="006D6D40"/>
    <w:rsid w:val="006D7504"/>
    <w:rsid w:val="006D7D00"/>
    <w:rsid w:val="006E0678"/>
    <w:rsid w:val="006E07BE"/>
    <w:rsid w:val="006E0896"/>
    <w:rsid w:val="006E1466"/>
    <w:rsid w:val="006E1832"/>
    <w:rsid w:val="006E1E16"/>
    <w:rsid w:val="006E1E80"/>
    <w:rsid w:val="006E1FB2"/>
    <w:rsid w:val="006E2357"/>
    <w:rsid w:val="006E288E"/>
    <w:rsid w:val="006E2BA3"/>
    <w:rsid w:val="006E3C50"/>
    <w:rsid w:val="006E3CF5"/>
    <w:rsid w:val="006E3DFB"/>
    <w:rsid w:val="006E4193"/>
    <w:rsid w:val="006E41C2"/>
    <w:rsid w:val="006E45A8"/>
    <w:rsid w:val="006E4783"/>
    <w:rsid w:val="006E4A31"/>
    <w:rsid w:val="006E4E46"/>
    <w:rsid w:val="006E53F4"/>
    <w:rsid w:val="006E5AD7"/>
    <w:rsid w:val="006E5F31"/>
    <w:rsid w:val="006E5F80"/>
    <w:rsid w:val="006E60D5"/>
    <w:rsid w:val="006E6269"/>
    <w:rsid w:val="006E6BD1"/>
    <w:rsid w:val="006E6F91"/>
    <w:rsid w:val="006E7675"/>
    <w:rsid w:val="006E7C25"/>
    <w:rsid w:val="006E7DB7"/>
    <w:rsid w:val="006E7E75"/>
    <w:rsid w:val="006E7F03"/>
    <w:rsid w:val="006F06F2"/>
    <w:rsid w:val="006F0B0A"/>
    <w:rsid w:val="006F0E26"/>
    <w:rsid w:val="006F0FBE"/>
    <w:rsid w:val="006F116F"/>
    <w:rsid w:val="006F13D1"/>
    <w:rsid w:val="006F193D"/>
    <w:rsid w:val="006F1FB1"/>
    <w:rsid w:val="006F21AA"/>
    <w:rsid w:val="006F22CE"/>
    <w:rsid w:val="006F25FF"/>
    <w:rsid w:val="006F26D7"/>
    <w:rsid w:val="006F298D"/>
    <w:rsid w:val="006F2A92"/>
    <w:rsid w:val="006F3088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623"/>
    <w:rsid w:val="006F69A1"/>
    <w:rsid w:val="006F6C3C"/>
    <w:rsid w:val="006F6CA1"/>
    <w:rsid w:val="006F767E"/>
    <w:rsid w:val="006F7AC4"/>
    <w:rsid w:val="006F7EE1"/>
    <w:rsid w:val="006F7F5D"/>
    <w:rsid w:val="00700491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1DD0"/>
    <w:rsid w:val="00702B3D"/>
    <w:rsid w:val="0070383D"/>
    <w:rsid w:val="0070390B"/>
    <w:rsid w:val="00703C35"/>
    <w:rsid w:val="00703DBD"/>
    <w:rsid w:val="00703EDA"/>
    <w:rsid w:val="00704BA5"/>
    <w:rsid w:val="00704F48"/>
    <w:rsid w:val="007061BD"/>
    <w:rsid w:val="00706282"/>
    <w:rsid w:val="00706417"/>
    <w:rsid w:val="0070675B"/>
    <w:rsid w:val="00706782"/>
    <w:rsid w:val="007069D6"/>
    <w:rsid w:val="00706AE5"/>
    <w:rsid w:val="00706BB2"/>
    <w:rsid w:val="00706E3A"/>
    <w:rsid w:val="00707E3B"/>
    <w:rsid w:val="00707F2B"/>
    <w:rsid w:val="00710181"/>
    <w:rsid w:val="007106FA"/>
    <w:rsid w:val="00710FA3"/>
    <w:rsid w:val="0071117C"/>
    <w:rsid w:val="0071167D"/>
    <w:rsid w:val="007118EE"/>
    <w:rsid w:val="0071199B"/>
    <w:rsid w:val="00711FC1"/>
    <w:rsid w:val="00712388"/>
    <w:rsid w:val="007129EB"/>
    <w:rsid w:val="00713AC9"/>
    <w:rsid w:val="00713BB6"/>
    <w:rsid w:val="007148AE"/>
    <w:rsid w:val="00714AE0"/>
    <w:rsid w:val="00715062"/>
    <w:rsid w:val="00715A12"/>
    <w:rsid w:val="007160FC"/>
    <w:rsid w:val="00716B07"/>
    <w:rsid w:val="00716C28"/>
    <w:rsid w:val="00716F2B"/>
    <w:rsid w:val="00716FB0"/>
    <w:rsid w:val="007172BA"/>
    <w:rsid w:val="00717385"/>
    <w:rsid w:val="00717664"/>
    <w:rsid w:val="00717774"/>
    <w:rsid w:val="00717B5B"/>
    <w:rsid w:val="00717E04"/>
    <w:rsid w:val="00720131"/>
    <w:rsid w:val="0072072B"/>
    <w:rsid w:val="00720EF8"/>
    <w:rsid w:val="007212F9"/>
    <w:rsid w:val="00721B03"/>
    <w:rsid w:val="007224FE"/>
    <w:rsid w:val="007229C4"/>
    <w:rsid w:val="0072330C"/>
    <w:rsid w:val="0072338E"/>
    <w:rsid w:val="007233FE"/>
    <w:rsid w:val="00724347"/>
    <w:rsid w:val="00724B0D"/>
    <w:rsid w:val="007254B1"/>
    <w:rsid w:val="00725998"/>
    <w:rsid w:val="00725BDE"/>
    <w:rsid w:val="00726569"/>
    <w:rsid w:val="00726A4B"/>
    <w:rsid w:val="00726A60"/>
    <w:rsid w:val="00727176"/>
    <w:rsid w:val="00727D5A"/>
    <w:rsid w:val="0073014F"/>
    <w:rsid w:val="0073053C"/>
    <w:rsid w:val="007308CD"/>
    <w:rsid w:val="00731FBA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B6"/>
    <w:rsid w:val="00734762"/>
    <w:rsid w:val="00734BEB"/>
    <w:rsid w:val="00734D8D"/>
    <w:rsid w:val="0073513C"/>
    <w:rsid w:val="00735259"/>
    <w:rsid w:val="0073539F"/>
    <w:rsid w:val="00736848"/>
    <w:rsid w:val="00736D6C"/>
    <w:rsid w:val="007378EF"/>
    <w:rsid w:val="00737967"/>
    <w:rsid w:val="0074014C"/>
    <w:rsid w:val="0074095A"/>
    <w:rsid w:val="00740E52"/>
    <w:rsid w:val="00741461"/>
    <w:rsid w:val="00741463"/>
    <w:rsid w:val="0074177D"/>
    <w:rsid w:val="00741A67"/>
    <w:rsid w:val="00741B39"/>
    <w:rsid w:val="0074281C"/>
    <w:rsid w:val="0074297D"/>
    <w:rsid w:val="00743092"/>
    <w:rsid w:val="007432F2"/>
    <w:rsid w:val="00743439"/>
    <w:rsid w:val="00743AC2"/>
    <w:rsid w:val="00743B1D"/>
    <w:rsid w:val="00743C8B"/>
    <w:rsid w:val="00744027"/>
    <w:rsid w:val="007443DA"/>
    <w:rsid w:val="00744D7F"/>
    <w:rsid w:val="007452E4"/>
    <w:rsid w:val="00745C03"/>
    <w:rsid w:val="00745D44"/>
    <w:rsid w:val="00745F77"/>
    <w:rsid w:val="0074651D"/>
    <w:rsid w:val="00746FA8"/>
    <w:rsid w:val="0074791F"/>
    <w:rsid w:val="00747A07"/>
    <w:rsid w:val="00747D29"/>
    <w:rsid w:val="00747E76"/>
    <w:rsid w:val="00747FA4"/>
    <w:rsid w:val="00750406"/>
    <w:rsid w:val="007504FC"/>
    <w:rsid w:val="00750814"/>
    <w:rsid w:val="00750943"/>
    <w:rsid w:val="00750C59"/>
    <w:rsid w:val="00751053"/>
    <w:rsid w:val="007514F0"/>
    <w:rsid w:val="00751701"/>
    <w:rsid w:val="00751A7E"/>
    <w:rsid w:val="00751ADD"/>
    <w:rsid w:val="00751DA9"/>
    <w:rsid w:val="00751DDE"/>
    <w:rsid w:val="00751E55"/>
    <w:rsid w:val="00752452"/>
    <w:rsid w:val="00752AD1"/>
    <w:rsid w:val="00752F17"/>
    <w:rsid w:val="00753043"/>
    <w:rsid w:val="0075328F"/>
    <w:rsid w:val="00753A4A"/>
    <w:rsid w:val="00753C50"/>
    <w:rsid w:val="00753FBF"/>
    <w:rsid w:val="007545A5"/>
    <w:rsid w:val="00754D68"/>
    <w:rsid w:val="0075512C"/>
    <w:rsid w:val="00755E00"/>
    <w:rsid w:val="007561B5"/>
    <w:rsid w:val="00756221"/>
    <w:rsid w:val="007570D1"/>
    <w:rsid w:val="007575E9"/>
    <w:rsid w:val="00757CDC"/>
    <w:rsid w:val="00760517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EA"/>
    <w:rsid w:val="007637A9"/>
    <w:rsid w:val="00763BBC"/>
    <w:rsid w:val="00763CDD"/>
    <w:rsid w:val="0076549A"/>
    <w:rsid w:val="00765523"/>
    <w:rsid w:val="00765CD2"/>
    <w:rsid w:val="00766521"/>
    <w:rsid w:val="00766D91"/>
    <w:rsid w:val="00767256"/>
    <w:rsid w:val="0076747A"/>
    <w:rsid w:val="007676AD"/>
    <w:rsid w:val="007678B6"/>
    <w:rsid w:val="00767927"/>
    <w:rsid w:val="00767935"/>
    <w:rsid w:val="00770484"/>
    <w:rsid w:val="00770848"/>
    <w:rsid w:val="00770867"/>
    <w:rsid w:val="00770C03"/>
    <w:rsid w:val="00771067"/>
    <w:rsid w:val="007744AE"/>
    <w:rsid w:val="00774C79"/>
    <w:rsid w:val="007753A5"/>
    <w:rsid w:val="00775839"/>
    <w:rsid w:val="00775A9C"/>
    <w:rsid w:val="00775F42"/>
    <w:rsid w:val="0077668D"/>
    <w:rsid w:val="00776911"/>
    <w:rsid w:val="00776E03"/>
    <w:rsid w:val="0077719F"/>
    <w:rsid w:val="007774E1"/>
    <w:rsid w:val="00777B42"/>
    <w:rsid w:val="007805CF"/>
    <w:rsid w:val="007806E5"/>
    <w:rsid w:val="007806F4"/>
    <w:rsid w:val="0078089C"/>
    <w:rsid w:val="00780E54"/>
    <w:rsid w:val="007816A8"/>
    <w:rsid w:val="00781899"/>
    <w:rsid w:val="007824C4"/>
    <w:rsid w:val="007828AF"/>
    <w:rsid w:val="00782C7F"/>
    <w:rsid w:val="00782EE6"/>
    <w:rsid w:val="007837D0"/>
    <w:rsid w:val="007844C8"/>
    <w:rsid w:val="007845B1"/>
    <w:rsid w:val="00784634"/>
    <w:rsid w:val="0078465E"/>
    <w:rsid w:val="00784978"/>
    <w:rsid w:val="007849AA"/>
    <w:rsid w:val="00784EA6"/>
    <w:rsid w:val="00784EBD"/>
    <w:rsid w:val="007850B5"/>
    <w:rsid w:val="0078525F"/>
    <w:rsid w:val="00786454"/>
    <w:rsid w:val="00786699"/>
    <w:rsid w:val="00786961"/>
    <w:rsid w:val="00786FB8"/>
    <w:rsid w:val="007870A4"/>
    <w:rsid w:val="00787777"/>
    <w:rsid w:val="00787C58"/>
    <w:rsid w:val="00787F17"/>
    <w:rsid w:val="0079004C"/>
    <w:rsid w:val="0079045B"/>
    <w:rsid w:val="00790563"/>
    <w:rsid w:val="007910B5"/>
    <w:rsid w:val="00791170"/>
    <w:rsid w:val="00791274"/>
    <w:rsid w:val="007915B2"/>
    <w:rsid w:val="0079184A"/>
    <w:rsid w:val="00791865"/>
    <w:rsid w:val="00791F2D"/>
    <w:rsid w:val="00791F8F"/>
    <w:rsid w:val="007920CE"/>
    <w:rsid w:val="00792848"/>
    <w:rsid w:val="007930DD"/>
    <w:rsid w:val="0079315A"/>
    <w:rsid w:val="0079321C"/>
    <w:rsid w:val="00793324"/>
    <w:rsid w:val="007940B5"/>
    <w:rsid w:val="007940E4"/>
    <w:rsid w:val="00794941"/>
    <w:rsid w:val="00794ABC"/>
    <w:rsid w:val="00795A42"/>
    <w:rsid w:val="00795B72"/>
    <w:rsid w:val="00797373"/>
    <w:rsid w:val="0079783C"/>
    <w:rsid w:val="007978CC"/>
    <w:rsid w:val="0079798D"/>
    <w:rsid w:val="00797B9D"/>
    <w:rsid w:val="00797BCD"/>
    <w:rsid w:val="00797FF7"/>
    <w:rsid w:val="007A0262"/>
    <w:rsid w:val="007A0720"/>
    <w:rsid w:val="007A0AF2"/>
    <w:rsid w:val="007A0C2A"/>
    <w:rsid w:val="007A18A9"/>
    <w:rsid w:val="007A237C"/>
    <w:rsid w:val="007A240E"/>
    <w:rsid w:val="007A2486"/>
    <w:rsid w:val="007A25D6"/>
    <w:rsid w:val="007A2C4C"/>
    <w:rsid w:val="007A2E0D"/>
    <w:rsid w:val="007A382B"/>
    <w:rsid w:val="007A4274"/>
    <w:rsid w:val="007A42B2"/>
    <w:rsid w:val="007A481E"/>
    <w:rsid w:val="007A5976"/>
    <w:rsid w:val="007A5C7C"/>
    <w:rsid w:val="007A5D92"/>
    <w:rsid w:val="007A64CB"/>
    <w:rsid w:val="007A67C3"/>
    <w:rsid w:val="007A7479"/>
    <w:rsid w:val="007A77F7"/>
    <w:rsid w:val="007A7F05"/>
    <w:rsid w:val="007A7F6E"/>
    <w:rsid w:val="007B071B"/>
    <w:rsid w:val="007B0D5E"/>
    <w:rsid w:val="007B1DBE"/>
    <w:rsid w:val="007B206C"/>
    <w:rsid w:val="007B2C59"/>
    <w:rsid w:val="007B2DBB"/>
    <w:rsid w:val="007B3629"/>
    <w:rsid w:val="007B3DCF"/>
    <w:rsid w:val="007B3E00"/>
    <w:rsid w:val="007B40E0"/>
    <w:rsid w:val="007B43A9"/>
    <w:rsid w:val="007B4D05"/>
    <w:rsid w:val="007B5128"/>
    <w:rsid w:val="007B5328"/>
    <w:rsid w:val="007B5503"/>
    <w:rsid w:val="007B5796"/>
    <w:rsid w:val="007B58FC"/>
    <w:rsid w:val="007B595D"/>
    <w:rsid w:val="007B597C"/>
    <w:rsid w:val="007B5C2C"/>
    <w:rsid w:val="007B5D59"/>
    <w:rsid w:val="007B5F00"/>
    <w:rsid w:val="007B5F4D"/>
    <w:rsid w:val="007B6B2A"/>
    <w:rsid w:val="007B6C1D"/>
    <w:rsid w:val="007B72A5"/>
    <w:rsid w:val="007B76D5"/>
    <w:rsid w:val="007B789A"/>
    <w:rsid w:val="007B79A3"/>
    <w:rsid w:val="007B79EB"/>
    <w:rsid w:val="007C08D5"/>
    <w:rsid w:val="007C1337"/>
    <w:rsid w:val="007C138A"/>
    <w:rsid w:val="007C1E59"/>
    <w:rsid w:val="007C22C6"/>
    <w:rsid w:val="007C2569"/>
    <w:rsid w:val="007C256D"/>
    <w:rsid w:val="007C26F0"/>
    <w:rsid w:val="007C2B0A"/>
    <w:rsid w:val="007C2D02"/>
    <w:rsid w:val="007C2E7B"/>
    <w:rsid w:val="007C31FB"/>
    <w:rsid w:val="007C3429"/>
    <w:rsid w:val="007C36EB"/>
    <w:rsid w:val="007C4CDC"/>
    <w:rsid w:val="007C4DD7"/>
    <w:rsid w:val="007C5553"/>
    <w:rsid w:val="007C59B0"/>
    <w:rsid w:val="007C65C4"/>
    <w:rsid w:val="007C6633"/>
    <w:rsid w:val="007C66F0"/>
    <w:rsid w:val="007C6A5A"/>
    <w:rsid w:val="007C7214"/>
    <w:rsid w:val="007D0424"/>
    <w:rsid w:val="007D070F"/>
    <w:rsid w:val="007D0C15"/>
    <w:rsid w:val="007D0F66"/>
    <w:rsid w:val="007D12F4"/>
    <w:rsid w:val="007D1363"/>
    <w:rsid w:val="007D1A43"/>
    <w:rsid w:val="007D1D9D"/>
    <w:rsid w:val="007D21AF"/>
    <w:rsid w:val="007D2627"/>
    <w:rsid w:val="007D2738"/>
    <w:rsid w:val="007D276D"/>
    <w:rsid w:val="007D2EBB"/>
    <w:rsid w:val="007D37D7"/>
    <w:rsid w:val="007D3C01"/>
    <w:rsid w:val="007D42BE"/>
    <w:rsid w:val="007D44E7"/>
    <w:rsid w:val="007D4CC8"/>
    <w:rsid w:val="007D5033"/>
    <w:rsid w:val="007D64CB"/>
    <w:rsid w:val="007D6ED3"/>
    <w:rsid w:val="007E0121"/>
    <w:rsid w:val="007E04D3"/>
    <w:rsid w:val="007E0543"/>
    <w:rsid w:val="007E08D0"/>
    <w:rsid w:val="007E0C9D"/>
    <w:rsid w:val="007E0E68"/>
    <w:rsid w:val="007E130A"/>
    <w:rsid w:val="007E174F"/>
    <w:rsid w:val="007E1FA0"/>
    <w:rsid w:val="007E2671"/>
    <w:rsid w:val="007E275B"/>
    <w:rsid w:val="007E2EA2"/>
    <w:rsid w:val="007E3343"/>
    <w:rsid w:val="007E33C7"/>
    <w:rsid w:val="007E3BBC"/>
    <w:rsid w:val="007E4034"/>
    <w:rsid w:val="007E4E34"/>
    <w:rsid w:val="007E5056"/>
    <w:rsid w:val="007E54CD"/>
    <w:rsid w:val="007E571C"/>
    <w:rsid w:val="007E5A89"/>
    <w:rsid w:val="007E62DA"/>
    <w:rsid w:val="007E6469"/>
    <w:rsid w:val="007E751B"/>
    <w:rsid w:val="007E75F0"/>
    <w:rsid w:val="007E7723"/>
    <w:rsid w:val="007E7802"/>
    <w:rsid w:val="007E7865"/>
    <w:rsid w:val="007F0C6D"/>
    <w:rsid w:val="007F0F4F"/>
    <w:rsid w:val="007F1348"/>
    <w:rsid w:val="007F23B4"/>
    <w:rsid w:val="007F27D2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C70"/>
    <w:rsid w:val="007F5F4C"/>
    <w:rsid w:val="007F6CAC"/>
    <w:rsid w:val="007F708A"/>
    <w:rsid w:val="007F721A"/>
    <w:rsid w:val="007F76A4"/>
    <w:rsid w:val="007F7E3E"/>
    <w:rsid w:val="00800173"/>
    <w:rsid w:val="00800293"/>
    <w:rsid w:val="008004A1"/>
    <w:rsid w:val="008007FD"/>
    <w:rsid w:val="0080093C"/>
    <w:rsid w:val="00801244"/>
    <w:rsid w:val="00801DA5"/>
    <w:rsid w:val="00802948"/>
    <w:rsid w:val="00803379"/>
    <w:rsid w:val="008038C6"/>
    <w:rsid w:val="00803EAA"/>
    <w:rsid w:val="00804051"/>
    <w:rsid w:val="0080464F"/>
    <w:rsid w:val="00804789"/>
    <w:rsid w:val="00804BC7"/>
    <w:rsid w:val="0080548E"/>
    <w:rsid w:val="00805DF5"/>
    <w:rsid w:val="008066C2"/>
    <w:rsid w:val="008067BE"/>
    <w:rsid w:val="00806A5E"/>
    <w:rsid w:val="0080703F"/>
    <w:rsid w:val="00807CAA"/>
    <w:rsid w:val="00807D19"/>
    <w:rsid w:val="0081025B"/>
    <w:rsid w:val="0081033F"/>
    <w:rsid w:val="008111BA"/>
    <w:rsid w:val="008114C0"/>
    <w:rsid w:val="008119AA"/>
    <w:rsid w:val="00811B5D"/>
    <w:rsid w:val="00811C64"/>
    <w:rsid w:val="008129ED"/>
    <w:rsid w:val="00812C2A"/>
    <w:rsid w:val="008132C2"/>
    <w:rsid w:val="00813BD5"/>
    <w:rsid w:val="00814825"/>
    <w:rsid w:val="008148D2"/>
    <w:rsid w:val="0081502C"/>
    <w:rsid w:val="0081553A"/>
    <w:rsid w:val="00815856"/>
    <w:rsid w:val="00816347"/>
    <w:rsid w:val="0081643F"/>
    <w:rsid w:val="00817181"/>
    <w:rsid w:val="008171E8"/>
    <w:rsid w:val="00817301"/>
    <w:rsid w:val="0081795A"/>
    <w:rsid w:val="00817C7B"/>
    <w:rsid w:val="00820615"/>
    <w:rsid w:val="0082094A"/>
    <w:rsid w:val="00820D1B"/>
    <w:rsid w:val="00820FCF"/>
    <w:rsid w:val="00821EA9"/>
    <w:rsid w:val="0082260A"/>
    <w:rsid w:val="00822F61"/>
    <w:rsid w:val="008233EA"/>
    <w:rsid w:val="0082435C"/>
    <w:rsid w:val="0082440D"/>
    <w:rsid w:val="00824D2E"/>
    <w:rsid w:val="00825ACD"/>
    <w:rsid w:val="00825ACF"/>
    <w:rsid w:val="00825EC5"/>
    <w:rsid w:val="008260A4"/>
    <w:rsid w:val="0082664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A8F"/>
    <w:rsid w:val="00832C07"/>
    <w:rsid w:val="008332A1"/>
    <w:rsid w:val="00833392"/>
    <w:rsid w:val="008336A0"/>
    <w:rsid w:val="008336CE"/>
    <w:rsid w:val="00833920"/>
    <w:rsid w:val="00833B9E"/>
    <w:rsid w:val="0083411F"/>
    <w:rsid w:val="00834D9E"/>
    <w:rsid w:val="00834E80"/>
    <w:rsid w:val="00834FB2"/>
    <w:rsid w:val="0083503F"/>
    <w:rsid w:val="00835389"/>
    <w:rsid w:val="0083577B"/>
    <w:rsid w:val="00835C6C"/>
    <w:rsid w:val="00835F2C"/>
    <w:rsid w:val="0083653B"/>
    <w:rsid w:val="0083675E"/>
    <w:rsid w:val="0083700F"/>
    <w:rsid w:val="0083721E"/>
    <w:rsid w:val="00837BC2"/>
    <w:rsid w:val="008418F0"/>
    <w:rsid w:val="00841D69"/>
    <w:rsid w:val="00842390"/>
    <w:rsid w:val="00842B17"/>
    <w:rsid w:val="00842BB1"/>
    <w:rsid w:val="00842C97"/>
    <w:rsid w:val="008431E0"/>
    <w:rsid w:val="0084332A"/>
    <w:rsid w:val="00843400"/>
    <w:rsid w:val="00843701"/>
    <w:rsid w:val="0084376A"/>
    <w:rsid w:val="0084387F"/>
    <w:rsid w:val="00843CB7"/>
    <w:rsid w:val="00844BE8"/>
    <w:rsid w:val="00844C52"/>
    <w:rsid w:val="008466DE"/>
    <w:rsid w:val="00846E02"/>
    <w:rsid w:val="00847E55"/>
    <w:rsid w:val="008500FF"/>
    <w:rsid w:val="00850629"/>
    <w:rsid w:val="00850E4B"/>
    <w:rsid w:val="008518B2"/>
    <w:rsid w:val="008522D6"/>
    <w:rsid w:val="0085231E"/>
    <w:rsid w:val="00852A65"/>
    <w:rsid w:val="008537CC"/>
    <w:rsid w:val="0085394A"/>
    <w:rsid w:val="00853AAE"/>
    <w:rsid w:val="00854CAA"/>
    <w:rsid w:val="008552DF"/>
    <w:rsid w:val="00855584"/>
    <w:rsid w:val="00855C48"/>
    <w:rsid w:val="00855CD5"/>
    <w:rsid w:val="00855D58"/>
    <w:rsid w:val="00856134"/>
    <w:rsid w:val="00856517"/>
    <w:rsid w:val="008565EB"/>
    <w:rsid w:val="00856AFE"/>
    <w:rsid w:val="00857223"/>
    <w:rsid w:val="0085781F"/>
    <w:rsid w:val="00857854"/>
    <w:rsid w:val="00857F81"/>
    <w:rsid w:val="00860132"/>
    <w:rsid w:val="00860752"/>
    <w:rsid w:val="00860798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CE"/>
    <w:rsid w:val="0086247D"/>
    <w:rsid w:val="0086294A"/>
    <w:rsid w:val="00863386"/>
    <w:rsid w:val="00863816"/>
    <w:rsid w:val="00863B64"/>
    <w:rsid w:val="008640E2"/>
    <w:rsid w:val="0086412B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702BB"/>
    <w:rsid w:val="00870379"/>
    <w:rsid w:val="00870805"/>
    <w:rsid w:val="008709C1"/>
    <w:rsid w:val="00870EE4"/>
    <w:rsid w:val="00871940"/>
    <w:rsid w:val="00871B34"/>
    <w:rsid w:val="00871FFA"/>
    <w:rsid w:val="00872853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CA"/>
    <w:rsid w:val="008753D2"/>
    <w:rsid w:val="008755CE"/>
    <w:rsid w:val="0087570A"/>
    <w:rsid w:val="00875AEA"/>
    <w:rsid w:val="00876C24"/>
    <w:rsid w:val="00877037"/>
    <w:rsid w:val="00877370"/>
    <w:rsid w:val="008778DD"/>
    <w:rsid w:val="00877A35"/>
    <w:rsid w:val="008802DD"/>
    <w:rsid w:val="008802E7"/>
    <w:rsid w:val="008805F4"/>
    <w:rsid w:val="00880641"/>
    <w:rsid w:val="00881202"/>
    <w:rsid w:val="0088160E"/>
    <w:rsid w:val="0088193A"/>
    <w:rsid w:val="00881999"/>
    <w:rsid w:val="008822B6"/>
    <w:rsid w:val="0088305E"/>
    <w:rsid w:val="00883270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772"/>
    <w:rsid w:val="008848F6"/>
    <w:rsid w:val="00884921"/>
    <w:rsid w:val="00884CAC"/>
    <w:rsid w:val="00884CFC"/>
    <w:rsid w:val="00884DAE"/>
    <w:rsid w:val="00885464"/>
    <w:rsid w:val="00885AA3"/>
    <w:rsid w:val="00886000"/>
    <w:rsid w:val="008864F9"/>
    <w:rsid w:val="0088671D"/>
    <w:rsid w:val="00886812"/>
    <w:rsid w:val="008868B8"/>
    <w:rsid w:val="00886AD3"/>
    <w:rsid w:val="0088709E"/>
    <w:rsid w:val="00887312"/>
    <w:rsid w:val="0088754A"/>
    <w:rsid w:val="0088784D"/>
    <w:rsid w:val="008878ED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EAC"/>
    <w:rsid w:val="00893112"/>
    <w:rsid w:val="008931D4"/>
    <w:rsid w:val="00893934"/>
    <w:rsid w:val="00893C86"/>
    <w:rsid w:val="00893D07"/>
    <w:rsid w:val="00893D8A"/>
    <w:rsid w:val="008942BA"/>
    <w:rsid w:val="00894340"/>
    <w:rsid w:val="0089460C"/>
    <w:rsid w:val="008946CF"/>
    <w:rsid w:val="00894C1A"/>
    <w:rsid w:val="00894CFD"/>
    <w:rsid w:val="008953F5"/>
    <w:rsid w:val="00895457"/>
    <w:rsid w:val="00895A43"/>
    <w:rsid w:val="0089600E"/>
    <w:rsid w:val="0089611F"/>
    <w:rsid w:val="00896558"/>
    <w:rsid w:val="008968E4"/>
    <w:rsid w:val="00896B47"/>
    <w:rsid w:val="008970D0"/>
    <w:rsid w:val="00897ABB"/>
    <w:rsid w:val="00897C02"/>
    <w:rsid w:val="008A0317"/>
    <w:rsid w:val="008A05DB"/>
    <w:rsid w:val="008A0BE5"/>
    <w:rsid w:val="008A0E68"/>
    <w:rsid w:val="008A0ECF"/>
    <w:rsid w:val="008A14FA"/>
    <w:rsid w:val="008A1814"/>
    <w:rsid w:val="008A1BC5"/>
    <w:rsid w:val="008A1D80"/>
    <w:rsid w:val="008A2209"/>
    <w:rsid w:val="008A2CC1"/>
    <w:rsid w:val="008A2DF0"/>
    <w:rsid w:val="008A3026"/>
    <w:rsid w:val="008A3047"/>
    <w:rsid w:val="008A354F"/>
    <w:rsid w:val="008A36B2"/>
    <w:rsid w:val="008A3792"/>
    <w:rsid w:val="008A3D4F"/>
    <w:rsid w:val="008A3F36"/>
    <w:rsid w:val="008A4025"/>
    <w:rsid w:val="008A41AE"/>
    <w:rsid w:val="008A4381"/>
    <w:rsid w:val="008A490F"/>
    <w:rsid w:val="008A5187"/>
    <w:rsid w:val="008A5450"/>
    <w:rsid w:val="008A5462"/>
    <w:rsid w:val="008A5570"/>
    <w:rsid w:val="008A5B90"/>
    <w:rsid w:val="008A6137"/>
    <w:rsid w:val="008A655D"/>
    <w:rsid w:val="008A6CC5"/>
    <w:rsid w:val="008B036A"/>
    <w:rsid w:val="008B06B6"/>
    <w:rsid w:val="008B1019"/>
    <w:rsid w:val="008B1074"/>
    <w:rsid w:val="008B1588"/>
    <w:rsid w:val="008B172E"/>
    <w:rsid w:val="008B1B4A"/>
    <w:rsid w:val="008B2039"/>
    <w:rsid w:val="008B2504"/>
    <w:rsid w:val="008B2994"/>
    <w:rsid w:val="008B2B4F"/>
    <w:rsid w:val="008B2BD2"/>
    <w:rsid w:val="008B2C5C"/>
    <w:rsid w:val="008B2DBF"/>
    <w:rsid w:val="008B2E5A"/>
    <w:rsid w:val="008B36C2"/>
    <w:rsid w:val="008B36DD"/>
    <w:rsid w:val="008B3ED2"/>
    <w:rsid w:val="008B43FD"/>
    <w:rsid w:val="008B4E10"/>
    <w:rsid w:val="008B4E5E"/>
    <w:rsid w:val="008B5053"/>
    <w:rsid w:val="008B57CA"/>
    <w:rsid w:val="008B5BDF"/>
    <w:rsid w:val="008B5CE7"/>
    <w:rsid w:val="008B622F"/>
    <w:rsid w:val="008B63DA"/>
    <w:rsid w:val="008B64F6"/>
    <w:rsid w:val="008B6A11"/>
    <w:rsid w:val="008B6EBA"/>
    <w:rsid w:val="008B72B9"/>
    <w:rsid w:val="008B73C7"/>
    <w:rsid w:val="008B7EA6"/>
    <w:rsid w:val="008C0A60"/>
    <w:rsid w:val="008C0B7C"/>
    <w:rsid w:val="008C0BD1"/>
    <w:rsid w:val="008C0EA6"/>
    <w:rsid w:val="008C1651"/>
    <w:rsid w:val="008C170F"/>
    <w:rsid w:val="008C1A69"/>
    <w:rsid w:val="008C1A77"/>
    <w:rsid w:val="008C1ABD"/>
    <w:rsid w:val="008C1E38"/>
    <w:rsid w:val="008C22C2"/>
    <w:rsid w:val="008C2464"/>
    <w:rsid w:val="008C27D0"/>
    <w:rsid w:val="008C2ADE"/>
    <w:rsid w:val="008C2F98"/>
    <w:rsid w:val="008C3B33"/>
    <w:rsid w:val="008C3DFE"/>
    <w:rsid w:val="008C4511"/>
    <w:rsid w:val="008C46E5"/>
    <w:rsid w:val="008C4925"/>
    <w:rsid w:val="008C4A5A"/>
    <w:rsid w:val="008C4AF7"/>
    <w:rsid w:val="008C5BF8"/>
    <w:rsid w:val="008C5EDC"/>
    <w:rsid w:val="008C639F"/>
    <w:rsid w:val="008C6633"/>
    <w:rsid w:val="008C66B8"/>
    <w:rsid w:val="008C67FB"/>
    <w:rsid w:val="008C6DF8"/>
    <w:rsid w:val="008C702C"/>
    <w:rsid w:val="008C7033"/>
    <w:rsid w:val="008C7A58"/>
    <w:rsid w:val="008C7C89"/>
    <w:rsid w:val="008C7C9C"/>
    <w:rsid w:val="008C7D70"/>
    <w:rsid w:val="008D0297"/>
    <w:rsid w:val="008D02D4"/>
    <w:rsid w:val="008D04D9"/>
    <w:rsid w:val="008D0809"/>
    <w:rsid w:val="008D08F3"/>
    <w:rsid w:val="008D0AE4"/>
    <w:rsid w:val="008D0B85"/>
    <w:rsid w:val="008D0B94"/>
    <w:rsid w:val="008D1907"/>
    <w:rsid w:val="008D1C57"/>
    <w:rsid w:val="008D2108"/>
    <w:rsid w:val="008D247A"/>
    <w:rsid w:val="008D288E"/>
    <w:rsid w:val="008D2BD6"/>
    <w:rsid w:val="008D30B2"/>
    <w:rsid w:val="008D3B3B"/>
    <w:rsid w:val="008D3E00"/>
    <w:rsid w:val="008D45CC"/>
    <w:rsid w:val="008D49EC"/>
    <w:rsid w:val="008D4E31"/>
    <w:rsid w:val="008D4EA4"/>
    <w:rsid w:val="008D4EBB"/>
    <w:rsid w:val="008D5352"/>
    <w:rsid w:val="008D58B3"/>
    <w:rsid w:val="008D5E69"/>
    <w:rsid w:val="008D6148"/>
    <w:rsid w:val="008D61A8"/>
    <w:rsid w:val="008D69D4"/>
    <w:rsid w:val="008D6A56"/>
    <w:rsid w:val="008D7415"/>
    <w:rsid w:val="008D7919"/>
    <w:rsid w:val="008E006E"/>
    <w:rsid w:val="008E01FD"/>
    <w:rsid w:val="008E047D"/>
    <w:rsid w:val="008E0598"/>
    <w:rsid w:val="008E071B"/>
    <w:rsid w:val="008E15E7"/>
    <w:rsid w:val="008E203B"/>
    <w:rsid w:val="008E2366"/>
    <w:rsid w:val="008E2814"/>
    <w:rsid w:val="008E28C0"/>
    <w:rsid w:val="008E295C"/>
    <w:rsid w:val="008E2A0D"/>
    <w:rsid w:val="008E2A4C"/>
    <w:rsid w:val="008E2B6A"/>
    <w:rsid w:val="008E2D65"/>
    <w:rsid w:val="008E2FE9"/>
    <w:rsid w:val="008E35DA"/>
    <w:rsid w:val="008E36C7"/>
    <w:rsid w:val="008E37F8"/>
    <w:rsid w:val="008E3983"/>
    <w:rsid w:val="008E403C"/>
    <w:rsid w:val="008E47F4"/>
    <w:rsid w:val="008E489B"/>
    <w:rsid w:val="008E4BBA"/>
    <w:rsid w:val="008E4E96"/>
    <w:rsid w:val="008E4E9A"/>
    <w:rsid w:val="008E608A"/>
    <w:rsid w:val="008E60EB"/>
    <w:rsid w:val="008E62E9"/>
    <w:rsid w:val="008E6F51"/>
    <w:rsid w:val="008E6F83"/>
    <w:rsid w:val="008E72BB"/>
    <w:rsid w:val="008E7C5C"/>
    <w:rsid w:val="008F0024"/>
    <w:rsid w:val="008F0166"/>
    <w:rsid w:val="008F02C7"/>
    <w:rsid w:val="008F082D"/>
    <w:rsid w:val="008F0C5D"/>
    <w:rsid w:val="008F115E"/>
    <w:rsid w:val="008F163B"/>
    <w:rsid w:val="008F1A5E"/>
    <w:rsid w:val="008F2528"/>
    <w:rsid w:val="008F278D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6E4"/>
    <w:rsid w:val="00902A9C"/>
    <w:rsid w:val="00902B09"/>
    <w:rsid w:val="00902ECC"/>
    <w:rsid w:val="009039B6"/>
    <w:rsid w:val="00904143"/>
    <w:rsid w:val="009045F7"/>
    <w:rsid w:val="0090476D"/>
    <w:rsid w:val="00904F0E"/>
    <w:rsid w:val="00905A6D"/>
    <w:rsid w:val="00905F6D"/>
    <w:rsid w:val="009067EF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2E43"/>
    <w:rsid w:val="0091302F"/>
    <w:rsid w:val="00913143"/>
    <w:rsid w:val="0091368E"/>
    <w:rsid w:val="00913C0C"/>
    <w:rsid w:val="00913DCD"/>
    <w:rsid w:val="00914028"/>
    <w:rsid w:val="0091412B"/>
    <w:rsid w:val="00914695"/>
    <w:rsid w:val="0091490C"/>
    <w:rsid w:val="00914F4A"/>
    <w:rsid w:val="009157A3"/>
    <w:rsid w:val="00915868"/>
    <w:rsid w:val="00915C1E"/>
    <w:rsid w:val="00916BB1"/>
    <w:rsid w:val="0091716D"/>
    <w:rsid w:val="00917431"/>
    <w:rsid w:val="00917DA5"/>
    <w:rsid w:val="00920525"/>
    <w:rsid w:val="009208A3"/>
    <w:rsid w:val="009212C2"/>
    <w:rsid w:val="0092161E"/>
    <w:rsid w:val="00921B59"/>
    <w:rsid w:val="00921F55"/>
    <w:rsid w:val="009221B4"/>
    <w:rsid w:val="009221DE"/>
    <w:rsid w:val="00922411"/>
    <w:rsid w:val="009227FF"/>
    <w:rsid w:val="00922F94"/>
    <w:rsid w:val="009230F2"/>
    <w:rsid w:val="00923EDC"/>
    <w:rsid w:val="009244C1"/>
    <w:rsid w:val="00924703"/>
    <w:rsid w:val="009247F4"/>
    <w:rsid w:val="00924B8E"/>
    <w:rsid w:val="00924DCE"/>
    <w:rsid w:val="00924DDD"/>
    <w:rsid w:val="00924EC1"/>
    <w:rsid w:val="009253A1"/>
    <w:rsid w:val="00925B06"/>
    <w:rsid w:val="00925FC1"/>
    <w:rsid w:val="00926133"/>
    <w:rsid w:val="009263E7"/>
    <w:rsid w:val="00926D44"/>
    <w:rsid w:val="0092729B"/>
    <w:rsid w:val="009274AE"/>
    <w:rsid w:val="009274D9"/>
    <w:rsid w:val="0092758D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08C"/>
    <w:rsid w:val="00933534"/>
    <w:rsid w:val="00933D45"/>
    <w:rsid w:val="0093426F"/>
    <w:rsid w:val="009347B8"/>
    <w:rsid w:val="00934DA0"/>
    <w:rsid w:val="0093523D"/>
    <w:rsid w:val="00935439"/>
    <w:rsid w:val="0093573A"/>
    <w:rsid w:val="00935EAE"/>
    <w:rsid w:val="00935F45"/>
    <w:rsid w:val="009366D0"/>
    <w:rsid w:val="009366E4"/>
    <w:rsid w:val="00936847"/>
    <w:rsid w:val="0093692E"/>
    <w:rsid w:val="0093749A"/>
    <w:rsid w:val="0093758C"/>
    <w:rsid w:val="009404CB"/>
    <w:rsid w:val="009410D5"/>
    <w:rsid w:val="009412BD"/>
    <w:rsid w:val="00941708"/>
    <w:rsid w:val="00941718"/>
    <w:rsid w:val="00941847"/>
    <w:rsid w:val="00941957"/>
    <w:rsid w:val="00942A8B"/>
    <w:rsid w:val="00942DB7"/>
    <w:rsid w:val="009437B2"/>
    <w:rsid w:val="009439DA"/>
    <w:rsid w:val="0094480A"/>
    <w:rsid w:val="00944DA4"/>
    <w:rsid w:val="00945010"/>
    <w:rsid w:val="009453B3"/>
    <w:rsid w:val="00945500"/>
    <w:rsid w:val="009455AE"/>
    <w:rsid w:val="00945B36"/>
    <w:rsid w:val="009461BC"/>
    <w:rsid w:val="009463DE"/>
    <w:rsid w:val="00946ADE"/>
    <w:rsid w:val="00946EF3"/>
    <w:rsid w:val="00946F4F"/>
    <w:rsid w:val="00947228"/>
    <w:rsid w:val="0094770D"/>
    <w:rsid w:val="00947BE1"/>
    <w:rsid w:val="00947EA9"/>
    <w:rsid w:val="00947F79"/>
    <w:rsid w:val="00947FB1"/>
    <w:rsid w:val="0095000B"/>
    <w:rsid w:val="00950329"/>
    <w:rsid w:val="00950633"/>
    <w:rsid w:val="0095094D"/>
    <w:rsid w:val="0095097F"/>
    <w:rsid w:val="00951013"/>
    <w:rsid w:val="00951889"/>
    <w:rsid w:val="00951E76"/>
    <w:rsid w:val="0095219E"/>
    <w:rsid w:val="0095274F"/>
    <w:rsid w:val="00952DC7"/>
    <w:rsid w:val="00953D1D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E59"/>
    <w:rsid w:val="009611D5"/>
    <w:rsid w:val="0096125C"/>
    <w:rsid w:val="00961373"/>
    <w:rsid w:val="009613ED"/>
    <w:rsid w:val="009615E6"/>
    <w:rsid w:val="00961C8A"/>
    <w:rsid w:val="00961D24"/>
    <w:rsid w:val="00961EF0"/>
    <w:rsid w:val="009629CA"/>
    <w:rsid w:val="00963589"/>
    <w:rsid w:val="00963AAD"/>
    <w:rsid w:val="00963CA2"/>
    <w:rsid w:val="009646F8"/>
    <w:rsid w:val="0096475E"/>
    <w:rsid w:val="00964956"/>
    <w:rsid w:val="00964C34"/>
    <w:rsid w:val="00964C8A"/>
    <w:rsid w:val="00965E92"/>
    <w:rsid w:val="00965EBC"/>
    <w:rsid w:val="009660FF"/>
    <w:rsid w:val="0096699A"/>
    <w:rsid w:val="009669E8"/>
    <w:rsid w:val="00966D55"/>
    <w:rsid w:val="00967AE4"/>
    <w:rsid w:val="00967C56"/>
    <w:rsid w:val="00970373"/>
    <w:rsid w:val="009704FB"/>
    <w:rsid w:val="009706A2"/>
    <w:rsid w:val="00970D68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2FF0"/>
    <w:rsid w:val="0097349C"/>
    <w:rsid w:val="009734B4"/>
    <w:rsid w:val="00973BAD"/>
    <w:rsid w:val="00973BDC"/>
    <w:rsid w:val="00973C4A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3ED"/>
    <w:rsid w:val="009767B1"/>
    <w:rsid w:val="00976B31"/>
    <w:rsid w:val="00976B78"/>
    <w:rsid w:val="00976DEE"/>
    <w:rsid w:val="0097725B"/>
    <w:rsid w:val="00977962"/>
    <w:rsid w:val="00977DDE"/>
    <w:rsid w:val="00980271"/>
    <w:rsid w:val="00980954"/>
    <w:rsid w:val="00980A32"/>
    <w:rsid w:val="009813DF"/>
    <w:rsid w:val="00981DC2"/>
    <w:rsid w:val="00982048"/>
    <w:rsid w:val="00982766"/>
    <w:rsid w:val="00982AC2"/>
    <w:rsid w:val="00982B19"/>
    <w:rsid w:val="009831AA"/>
    <w:rsid w:val="00983733"/>
    <w:rsid w:val="009839AD"/>
    <w:rsid w:val="00983D75"/>
    <w:rsid w:val="009841A3"/>
    <w:rsid w:val="00984DA3"/>
    <w:rsid w:val="009853CA"/>
    <w:rsid w:val="009857C4"/>
    <w:rsid w:val="00985A94"/>
    <w:rsid w:val="00985E35"/>
    <w:rsid w:val="00986226"/>
    <w:rsid w:val="009864F8"/>
    <w:rsid w:val="0098651F"/>
    <w:rsid w:val="00986730"/>
    <w:rsid w:val="00986BC6"/>
    <w:rsid w:val="00986C65"/>
    <w:rsid w:val="00986E28"/>
    <w:rsid w:val="00987E6B"/>
    <w:rsid w:val="009900AD"/>
    <w:rsid w:val="009902EB"/>
    <w:rsid w:val="009904DB"/>
    <w:rsid w:val="00990868"/>
    <w:rsid w:val="00990976"/>
    <w:rsid w:val="009909F4"/>
    <w:rsid w:val="009915DA"/>
    <w:rsid w:val="009916B6"/>
    <w:rsid w:val="009917C8"/>
    <w:rsid w:val="0099199B"/>
    <w:rsid w:val="00992BC7"/>
    <w:rsid w:val="00992E40"/>
    <w:rsid w:val="00993093"/>
    <w:rsid w:val="009930BB"/>
    <w:rsid w:val="0099353B"/>
    <w:rsid w:val="009946B4"/>
    <w:rsid w:val="0099494A"/>
    <w:rsid w:val="00995199"/>
    <w:rsid w:val="009951F4"/>
    <w:rsid w:val="009962DA"/>
    <w:rsid w:val="00996314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2394"/>
    <w:rsid w:val="009A2593"/>
    <w:rsid w:val="009A27BB"/>
    <w:rsid w:val="009A2925"/>
    <w:rsid w:val="009A2BD2"/>
    <w:rsid w:val="009A2F56"/>
    <w:rsid w:val="009A30CB"/>
    <w:rsid w:val="009A33A0"/>
    <w:rsid w:val="009A3529"/>
    <w:rsid w:val="009A4467"/>
    <w:rsid w:val="009A5381"/>
    <w:rsid w:val="009A5594"/>
    <w:rsid w:val="009A6310"/>
    <w:rsid w:val="009A6691"/>
    <w:rsid w:val="009A6AB3"/>
    <w:rsid w:val="009A6B7A"/>
    <w:rsid w:val="009A6D5D"/>
    <w:rsid w:val="009A6EB4"/>
    <w:rsid w:val="009A7034"/>
    <w:rsid w:val="009A7074"/>
    <w:rsid w:val="009A75FD"/>
    <w:rsid w:val="009A7863"/>
    <w:rsid w:val="009A78D9"/>
    <w:rsid w:val="009A7F0C"/>
    <w:rsid w:val="009B0198"/>
    <w:rsid w:val="009B0452"/>
    <w:rsid w:val="009B06D3"/>
    <w:rsid w:val="009B07E3"/>
    <w:rsid w:val="009B09F1"/>
    <w:rsid w:val="009B0A1F"/>
    <w:rsid w:val="009B0CEE"/>
    <w:rsid w:val="009B0E3F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29F"/>
    <w:rsid w:val="009B4C4A"/>
    <w:rsid w:val="009B50AF"/>
    <w:rsid w:val="009B5213"/>
    <w:rsid w:val="009B52F5"/>
    <w:rsid w:val="009B53D4"/>
    <w:rsid w:val="009B6446"/>
    <w:rsid w:val="009B6FE6"/>
    <w:rsid w:val="009B71E2"/>
    <w:rsid w:val="009B71E7"/>
    <w:rsid w:val="009B7623"/>
    <w:rsid w:val="009B77D7"/>
    <w:rsid w:val="009B7BFB"/>
    <w:rsid w:val="009B7D95"/>
    <w:rsid w:val="009C106B"/>
    <w:rsid w:val="009C14F7"/>
    <w:rsid w:val="009C3A15"/>
    <w:rsid w:val="009C41AF"/>
    <w:rsid w:val="009C44C5"/>
    <w:rsid w:val="009C4613"/>
    <w:rsid w:val="009C4690"/>
    <w:rsid w:val="009C488A"/>
    <w:rsid w:val="009C4C8A"/>
    <w:rsid w:val="009C4CB9"/>
    <w:rsid w:val="009C51DC"/>
    <w:rsid w:val="009C5359"/>
    <w:rsid w:val="009C5917"/>
    <w:rsid w:val="009C5D34"/>
    <w:rsid w:val="009C6043"/>
    <w:rsid w:val="009C6163"/>
    <w:rsid w:val="009C622A"/>
    <w:rsid w:val="009C6C4D"/>
    <w:rsid w:val="009C6EAB"/>
    <w:rsid w:val="009C7243"/>
    <w:rsid w:val="009C726A"/>
    <w:rsid w:val="009C74FE"/>
    <w:rsid w:val="009C79D8"/>
    <w:rsid w:val="009D0248"/>
    <w:rsid w:val="009D03BE"/>
    <w:rsid w:val="009D0432"/>
    <w:rsid w:val="009D04F9"/>
    <w:rsid w:val="009D0741"/>
    <w:rsid w:val="009D11AE"/>
    <w:rsid w:val="009D1304"/>
    <w:rsid w:val="009D1B7E"/>
    <w:rsid w:val="009D1CFD"/>
    <w:rsid w:val="009D1D7F"/>
    <w:rsid w:val="009D2367"/>
    <w:rsid w:val="009D2810"/>
    <w:rsid w:val="009D28E1"/>
    <w:rsid w:val="009D2BFB"/>
    <w:rsid w:val="009D2DE7"/>
    <w:rsid w:val="009D3756"/>
    <w:rsid w:val="009D3774"/>
    <w:rsid w:val="009D3CEF"/>
    <w:rsid w:val="009D3D2A"/>
    <w:rsid w:val="009D3D91"/>
    <w:rsid w:val="009D428C"/>
    <w:rsid w:val="009D439D"/>
    <w:rsid w:val="009D46E2"/>
    <w:rsid w:val="009D4915"/>
    <w:rsid w:val="009D4F3F"/>
    <w:rsid w:val="009D55D2"/>
    <w:rsid w:val="009D57A7"/>
    <w:rsid w:val="009D62E8"/>
    <w:rsid w:val="009D663A"/>
    <w:rsid w:val="009D66EC"/>
    <w:rsid w:val="009D6B70"/>
    <w:rsid w:val="009D6F4A"/>
    <w:rsid w:val="009D73E2"/>
    <w:rsid w:val="009D7859"/>
    <w:rsid w:val="009D7EC5"/>
    <w:rsid w:val="009D7FE0"/>
    <w:rsid w:val="009E116D"/>
    <w:rsid w:val="009E1192"/>
    <w:rsid w:val="009E130C"/>
    <w:rsid w:val="009E2142"/>
    <w:rsid w:val="009E2C6C"/>
    <w:rsid w:val="009E2CDD"/>
    <w:rsid w:val="009E2E85"/>
    <w:rsid w:val="009E33FE"/>
    <w:rsid w:val="009E3A93"/>
    <w:rsid w:val="009E3C2E"/>
    <w:rsid w:val="009E3DED"/>
    <w:rsid w:val="009E434A"/>
    <w:rsid w:val="009E436B"/>
    <w:rsid w:val="009E442A"/>
    <w:rsid w:val="009E4AC7"/>
    <w:rsid w:val="009E4B9B"/>
    <w:rsid w:val="009E4F50"/>
    <w:rsid w:val="009E508F"/>
    <w:rsid w:val="009E5194"/>
    <w:rsid w:val="009E541E"/>
    <w:rsid w:val="009E5E41"/>
    <w:rsid w:val="009E66F3"/>
    <w:rsid w:val="009E681E"/>
    <w:rsid w:val="009E7061"/>
    <w:rsid w:val="009E70EC"/>
    <w:rsid w:val="009E796F"/>
    <w:rsid w:val="009E7E1C"/>
    <w:rsid w:val="009F0484"/>
    <w:rsid w:val="009F0C5B"/>
    <w:rsid w:val="009F0E69"/>
    <w:rsid w:val="009F1114"/>
    <w:rsid w:val="009F15EF"/>
    <w:rsid w:val="009F17AC"/>
    <w:rsid w:val="009F2C66"/>
    <w:rsid w:val="009F2CBA"/>
    <w:rsid w:val="009F2EDF"/>
    <w:rsid w:val="009F31BE"/>
    <w:rsid w:val="009F42AB"/>
    <w:rsid w:val="009F43D0"/>
    <w:rsid w:val="009F4F01"/>
    <w:rsid w:val="009F558E"/>
    <w:rsid w:val="009F59DF"/>
    <w:rsid w:val="009F5C3B"/>
    <w:rsid w:val="009F5CB3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474"/>
    <w:rsid w:val="00A05791"/>
    <w:rsid w:val="00A060AB"/>
    <w:rsid w:val="00A060E0"/>
    <w:rsid w:val="00A06333"/>
    <w:rsid w:val="00A06387"/>
    <w:rsid w:val="00A066A6"/>
    <w:rsid w:val="00A06B1C"/>
    <w:rsid w:val="00A06B2A"/>
    <w:rsid w:val="00A06F71"/>
    <w:rsid w:val="00A07288"/>
    <w:rsid w:val="00A0768B"/>
    <w:rsid w:val="00A07856"/>
    <w:rsid w:val="00A107CC"/>
    <w:rsid w:val="00A110BA"/>
    <w:rsid w:val="00A11D26"/>
    <w:rsid w:val="00A1226B"/>
    <w:rsid w:val="00A1233E"/>
    <w:rsid w:val="00A12574"/>
    <w:rsid w:val="00A12BD4"/>
    <w:rsid w:val="00A13BC5"/>
    <w:rsid w:val="00A13E48"/>
    <w:rsid w:val="00A15C20"/>
    <w:rsid w:val="00A16AD8"/>
    <w:rsid w:val="00A16CCB"/>
    <w:rsid w:val="00A17120"/>
    <w:rsid w:val="00A17821"/>
    <w:rsid w:val="00A17A59"/>
    <w:rsid w:val="00A17DFB"/>
    <w:rsid w:val="00A2079A"/>
    <w:rsid w:val="00A207AB"/>
    <w:rsid w:val="00A20E1E"/>
    <w:rsid w:val="00A21240"/>
    <w:rsid w:val="00A21346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03"/>
    <w:rsid w:val="00A2474A"/>
    <w:rsid w:val="00A24AA7"/>
    <w:rsid w:val="00A24DA5"/>
    <w:rsid w:val="00A255FB"/>
    <w:rsid w:val="00A25720"/>
    <w:rsid w:val="00A25E7E"/>
    <w:rsid w:val="00A25FC0"/>
    <w:rsid w:val="00A264AC"/>
    <w:rsid w:val="00A26812"/>
    <w:rsid w:val="00A26BE0"/>
    <w:rsid w:val="00A26C59"/>
    <w:rsid w:val="00A275E9"/>
    <w:rsid w:val="00A27727"/>
    <w:rsid w:val="00A278DA"/>
    <w:rsid w:val="00A300F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215A"/>
    <w:rsid w:val="00A321E5"/>
    <w:rsid w:val="00A326E7"/>
    <w:rsid w:val="00A32B63"/>
    <w:rsid w:val="00A32FAB"/>
    <w:rsid w:val="00A33082"/>
    <w:rsid w:val="00A3371F"/>
    <w:rsid w:val="00A343F5"/>
    <w:rsid w:val="00A34C8E"/>
    <w:rsid w:val="00A34F38"/>
    <w:rsid w:val="00A352F2"/>
    <w:rsid w:val="00A35777"/>
    <w:rsid w:val="00A35AF0"/>
    <w:rsid w:val="00A36FE5"/>
    <w:rsid w:val="00A374A6"/>
    <w:rsid w:val="00A37548"/>
    <w:rsid w:val="00A37BD7"/>
    <w:rsid w:val="00A37D06"/>
    <w:rsid w:val="00A40760"/>
    <w:rsid w:val="00A4089F"/>
    <w:rsid w:val="00A41159"/>
    <w:rsid w:val="00A4140C"/>
    <w:rsid w:val="00A414B4"/>
    <w:rsid w:val="00A4184B"/>
    <w:rsid w:val="00A425BD"/>
    <w:rsid w:val="00A4298E"/>
    <w:rsid w:val="00A42AB3"/>
    <w:rsid w:val="00A42B25"/>
    <w:rsid w:val="00A435BD"/>
    <w:rsid w:val="00A43AAC"/>
    <w:rsid w:val="00A449A3"/>
    <w:rsid w:val="00A44BB6"/>
    <w:rsid w:val="00A44D26"/>
    <w:rsid w:val="00A452F0"/>
    <w:rsid w:val="00A45490"/>
    <w:rsid w:val="00A458B8"/>
    <w:rsid w:val="00A45EF5"/>
    <w:rsid w:val="00A46528"/>
    <w:rsid w:val="00A467BC"/>
    <w:rsid w:val="00A47C3A"/>
    <w:rsid w:val="00A500F5"/>
    <w:rsid w:val="00A50251"/>
    <w:rsid w:val="00A503BF"/>
    <w:rsid w:val="00A5062A"/>
    <w:rsid w:val="00A508E5"/>
    <w:rsid w:val="00A50F83"/>
    <w:rsid w:val="00A5100D"/>
    <w:rsid w:val="00A51394"/>
    <w:rsid w:val="00A518C2"/>
    <w:rsid w:val="00A528FA"/>
    <w:rsid w:val="00A52DA3"/>
    <w:rsid w:val="00A53F2C"/>
    <w:rsid w:val="00A54145"/>
    <w:rsid w:val="00A54802"/>
    <w:rsid w:val="00A550A8"/>
    <w:rsid w:val="00A5566F"/>
    <w:rsid w:val="00A5607F"/>
    <w:rsid w:val="00A5609C"/>
    <w:rsid w:val="00A56867"/>
    <w:rsid w:val="00A56B68"/>
    <w:rsid w:val="00A57EDC"/>
    <w:rsid w:val="00A57F13"/>
    <w:rsid w:val="00A57F60"/>
    <w:rsid w:val="00A606F4"/>
    <w:rsid w:val="00A61B98"/>
    <w:rsid w:val="00A61DBC"/>
    <w:rsid w:val="00A621FC"/>
    <w:rsid w:val="00A62F96"/>
    <w:rsid w:val="00A6344E"/>
    <w:rsid w:val="00A638D7"/>
    <w:rsid w:val="00A63A2A"/>
    <w:rsid w:val="00A63B1C"/>
    <w:rsid w:val="00A63B90"/>
    <w:rsid w:val="00A63F9A"/>
    <w:rsid w:val="00A6423B"/>
    <w:rsid w:val="00A643DC"/>
    <w:rsid w:val="00A6443D"/>
    <w:rsid w:val="00A64442"/>
    <w:rsid w:val="00A64AD4"/>
    <w:rsid w:val="00A65BD2"/>
    <w:rsid w:val="00A65E55"/>
    <w:rsid w:val="00A66040"/>
    <w:rsid w:val="00A66067"/>
    <w:rsid w:val="00A66108"/>
    <w:rsid w:val="00A66300"/>
    <w:rsid w:val="00A66778"/>
    <w:rsid w:val="00A66B03"/>
    <w:rsid w:val="00A67191"/>
    <w:rsid w:val="00A67A41"/>
    <w:rsid w:val="00A67C5B"/>
    <w:rsid w:val="00A67CE7"/>
    <w:rsid w:val="00A67EA7"/>
    <w:rsid w:val="00A706A7"/>
    <w:rsid w:val="00A70CD5"/>
    <w:rsid w:val="00A70DEF"/>
    <w:rsid w:val="00A714C3"/>
    <w:rsid w:val="00A71643"/>
    <w:rsid w:val="00A71916"/>
    <w:rsid w:val="00A719D1"/>
    <w:rsid w:val="00A727AA"/>
    <w:rsid w:val="00A7320F"/>
    <w:rsid w:val="00A737A3"/>
    <w:rsid w:val="00A7390A"/>
    <w:rsid w:val="00A73956"/>
    <w:rsid w:val="00A7399D"/>
    <w:rsid w:val="00A73CCD"/>
    <w:rsid w:val="00A73D40"/>
    <w:rsid w:val="00A73E4C"/>
    <w:rsid w:val="00A744EB"/>
    <w:rsid w:val="00A7480D"/>
    <w:rsid w:val="00A7485F"/>
    <w:rsid w:val="00A748B1"/>
    <w:rsid w:val="00A74E8D"/>
    <w:rsid w:val="00A7532B"/>
    <w:rsid w:val="00A75331"/>
    <w:rsid w:val="00A754BF"/>
    <w:rsid w:val="00A75FFA"/>
    <w:rsid w:val="00A7639C"/>
    <w:rsid w:val="00A768F8"/>
    <w:rsid w:val="00A769F3"/>
    <w:rsid w:val="00A76B56"/>
    <w:rsid w:val="00A76E5F"/>
    <w:rsid w:val="00A77180"/>
    <w:rsid w:val="00A771D6"/>
    <w:rsid w:val="00A77616"/>
    <w:rsid w:val="00A77AB3"/>
    <w:rsid w:val="00A77EFA"/>
    <w:rsid w:val="00A80FDB"/>
    <w:rsid w:val="00A810E0"/>
    <w:rsid w:val="00A81E92"/>
    <w:rsid w:val="00A8223F"/>
    <w:rsid w:val="00A827D7"/>
    <w:rsid w:val="00A8281A"/>
    <w:rsid w:val="00A8288F"/>
    <w:rsid w:val="00A82960"/>
    <w:rsid w:val="00A82D74"/>
    <w:rsid w:val="00A83738"/>
    <w:rsid w:val="00A846C3"/>
    <w:rsid w:val="00A84866"/>
    <w:rsid w:val="00A849A3"/>
    <w:rsid w:val="00A85027"/>
    <w:rsid w:val="00A8542D"/>
    <w:rsid w:val="00A858EB"/>
    <w:rsid w:val="00A85C49"/>
    <w:rsid w:val="00A85C4B"/>
    <w:rsid w:val="00A85D47"/>
    <w:rsid w:val="00A860F9"/>
    <w:rsid w:val="00A86DDE"/>
    <w:rsid w:val="00A870DD"/>
    <w:rsid w:val="00A8712C"/>
    <w:rsid w:val="00A8716D"/>
    <w:rsid w:val="00A87272"/>
    <w:rsid w:val="00A873FD"/>
    <w:rsid w:val="00A8747C"/>
    <w:rsid w:val="00A9053F"/>
    <w:rsid w:val="00A905F4"/>
    <w:rsid w:val="00A90650"/>
    <w:rsid w:val="00A908E4"/>
    <w:rsid w:val="00A90B93"/>
    <w:rsid w:val="00A90D5B"/>
    <w:rsid w:val="00A9102A"/>
    <w:rsid w:val="00A91730"/>
    <w:rsid w:val="00A91746"/>
    <w:rsid w:val="00A91C98"/>
    <w:rsid w:val="00A924F6"/>
    <w:rsid w:val="00A9294E"/>
    <w:rsid w:val="00A930D1"/>
    <w:rsid w:val="00A9360E"/>
    <w:rsid w:val="00A9363C"/>
    <w:rsid w:val="00A93929"/>
    <w:rsid w:val="00A93A4E"/>
    <w:rsid w:val="00A93D63"/>
    <w:rsid w:val="00A94AC4"/>
    <w:rsid w:val="00A94ADE"/>
    <w:rsid w:val="00A94B29"/>
    <w:rsid w:val="00A94C89"/>
    <w:rsid w:val="00A951C9"/>
    <w:rsid w:val="00A953A8"/>
    <w:rsid w:val="00A95614"/>
    <w:rsid w:val="00A9582A"/>
    <w:rsid w:val="00A9587F"/>
    <w:rsid w:val="00A96836"/>
    <w:rsid w:val="00A96B21"/>
    <w:rsid w:val="00A97837"/>
    <w:rsid w:val="00A97870"/>
    <w:rsid w:val="00A97B35"/>
    <w:rsid w:val="00AA020E"/>
    <w:rsid w:val="00AA0ED1"/>
    <w:rsid w:val="00AA13EE"/>
    <w:rsid w:val="00AA1441"/>
    <w:rsid w:val="00AA1468"/>
    <w:rsid w:val="00AA174E"/>
    <w:rsid w:val="00AA1792"/>
    <w:rsid w:val="00AA1B66"/>
    <w:rsid w:val="00AA1C33"/>
    <w:rsid w:val="00AA1F69"/>
    <w:rsid w:val="00AA261E"/>
    <w:rsid w:val="00AA28A2"/>
    <w:rsid w:val="00AA29F2"/>
    <w:rsid w:val="00AA2D38"/>
    <w:rsid w:val="00AA2ECF"/>
    <w:rsid w:val="00AA2EF4"/>
    <w:rsid w:val="00AA3392"/>
    <w:rsid w:val="00AA3491"/>
    <w:rsid w:val="00AA39BD"/>
    <w:rsid w:val="00AA4131"/>
    <w:rsid w:val="00AA45A9"/>
    <w:rsid w:val="00AA4F55"/>
    <w:rsid w:val="00AA52AA"/>
    <w:rsid w:val="00AA578B"/>
    <w:rsid w:val="00AA59C0"/>
    <w:rsid w:val="00AA5BEA"/>
    <w:rsid w:val="00AA5C21"/>
    <w:rsid w:val="00AA5DC4"/>
    <w:rsid w:val="00AA6079"/>
    <w:rsid w:val="00AA65DE"/>
    <w:rsid w:val="00AA6805"/>
    <w:rsid w:val="00AA6B5D"/>
    <w:rsid w:val="00AA73A0"/>
    <w:rsid w:val="00AA7EB8"/>
    <w:rsid w:val="00AB0054"/>
    <w:rsid w:val="00AB0317"/>
    <w:rsid w:val="00AB080E"/>
    <w:rsid w:val="00AB0905"/>
    <w:rsid w:val="00AB0C65"/>
    <w:rsid w:val="00AB1B05"/>
    <w:rsid w:val="00AB2815"/>
    <w:rsid w:val="00AB2AAA"/>
    <w:rsid w:val="00AB2D40"/>
    <w:rsid w:val="00AB2EB7"/>
    <w:rsid w:val="00AB301C"/>
    <w:rsid w:val="00AB3A52"/>
    <w:rsid w:val="00AB3AE0"/>
    <w:rsid w:val="00AB3D6B"/>
    <w:rsid w:val="00AB469F"/>
    <w:rsid w:val="00AB46B1"/>
    <w:rsid w:val="00AB47EC"/>
    <w:rsid w:val="00AB4B2F"/>
    <w:rsid w:val="00AB5049"/>
    <w:rsid w:val="00AB514C"/>
    <w:rsid w:val="00AB557D"/>
    <w:rsid w:val="00AB55BF"/>
    <w:rsid w:val="00AB5650"/>
    <w:rsid w:val="00AB6725"/>
    <w:rsid w:val="00AB68C3"/>
    <w:rsid w:val="00AB6EB2"/>
    <w:rsid w:val="00AB7061"/>
    <w:rsid w:val="00AB7B9E"/>
    <w:rsid w:val="00AC024D"/>
    <w:rsid w:val="00AC0311"/>
    <w:rsid w:val="00AC03F0"/>
    <w:rsid w:val="00AC070E"/>
    <w:rsid w:val="00AC08F8"/>
    <w:rsid w:val="00AC142F"/>
    <w:rsid w:val="00AC1562"/>
    <w:rsid w:val="00AC1A41"/>
    <w:rsid w:val="00AC1DD8"/>
    <w:rsid w:val="00AC27CB"/>
    <w:rsid w:val="00AC2C5C"/>
    <w:rsid w:val="00AC36AB"/>
    <w:rsid w:val="00AC3B1D"/>
    <w:rsid w:val="00AC3B61"/>
    <w:rsid w:val="00AC40B8"/>
    <w:rsid w:val="00AC411B"/>
    <w:rsid w:val="00AC47A8"/>
    <w:rsid w:val="00AC5D90"/>
    <w:rsid w:val="00AC654D"/>
    <w:rsid w:val="00AC66B7"/>
    <w:rsid w:val="00AC7095"/>
    <w:rsid w:val="00AC793E"/>
    <w:rsid w:val="00AC7976"/>
    <w:rsid w:val="00AC7C57"/>
    <w:rsid w:val="00AD02CA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596"/>
    <w:rsid w:val="00AD2B10"/>
    <w:rsid w:val="00AD2E03"/>
    <w:rsid w:val="00AD2F17"/>
    <w:rsid w:val="00AD38B3"/>
    <w:rsid w:val="00AD3CD3"/>
    <w:rsid w:val="00AD40F9"/>
    <w:rsid w:val="00AD561A"/>
    <w:rsid w:val="00AD5861"/>
    <w:rsid w:val="00AD5AE0"/>
    <w:rsid w:val="00AD61B6"/>
    <w:rsid w:val="00AD6718"/>
    <w:rsid w:val="00AD6851"/>
    <w:rsid w:val="00AD6B1A"/>
    <w:rsid w:val="00AD6BE1"/>
    <w:rsid w:val="00AD70E7"/>
    <w:rsid w:val="00AD744D"/>
    <w:rsid w:val="00AD7D1B"/>
    <w:rsid w:val="00AD7D3D"/>
    <w:rsid w:val="00AE0E8D"/>
    <w:rsid w:val="00AE1DB1"/>
    <w:rsid w:val="00AE21C6"/>
    <w:rsid w:val="00AE2322"/>
    <w:rsid w:val="00AE241B"/>
    <w:rsid w:val="00AE2E2A"/>
    <w:rsid w:val="00AE348C"/>
    <w:rsid w:val="00AE3A5E"/>
    <w:rsid w:val="00AE3B30"/>
    <w:rsid w:val="00AE3FBA"/>
    <w:rsid w:val="00AE4261"/>
    <w:rsid w:val="00AE4326"/>
    <w:rsid w:val="00AE464F"/>
    <w:rsid w:val="00AE489A"/>
    <w:rsid w:val="00AE4EA1"/>
    <w:rsid w:val="00AE5DBA"/>
    <w:rsid w:val="00AE5E4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D58"/>
    <w:rsid w:val="00AF223E"/>
    <w:rsid w:val="00AF24BE"/>
    <w:rsid w:val="00AF264C"/>
    <w:rsid w:val="00AF2A65"/>
    <w:rsid w:val="00AF2C2F"/>
    <w:rsid w:val="00AF2D3F"/>
    <w:rsid w:val="00AF3401"/>
    <w:rsid w:val="00AF354F"/>
    <w:rsid w:val="00AF3743"/>
    <w:rsid w:val="00AF3A27"/>
    <w:rsid w:val="00AF4619"/>
    <w:rsid w:val="00AF70FC"/>
    <w:rsid w:val="00AF720D"/>
    <w:rsid w:val="00AF7C66"/>
    <w:rsid w:val="00B01369"/>
    <w:rsid w:val="00B016C8"/>
    <w:rsid w:val="00B01DF5"/>
    <w:rsid w:val="00B01FDB"/>
    <w:rsid w:val="00B02556"/>
    <w:rsid w:val="00B03008"/>
    <w:rsid w:val="00B03332"/>
    <w:rsid w:val="00B03368"/>
    <w:rsid w:val="00B03672"/>
    <w:rsid w:val="00B0369F"/>
    <w:rsid w:val="00B03A7B"/>
    <w:rsid w:val="00B03A93"/>
    <w:rsid w:val="00B03F87"/>
    <w:rsid w:val="00B04158"/>
    <w:rsid w:val="00B046FC"/>
    <w:rsid w:val="00B05CE4"/>
    <w:rsid w:val="00B06038"/>
    <w:rsid w:val="00B06E0F"/>
    <w:rsid w:val="00B06F2F"/>
    <w:rsid w:val="00B07815"/>
    <w:rsid w:val="00B078ED"/>
    <w:rsid w:val="00B07B8B"/>
    <w:rsid w:val="00B07BAD"/>
    <w:rsid w:val="00B07C8C"/>
    <w:rsid w:val="00B101E9"/>
    <w:rsid w:val="00B10218"/>
    <w:rsid w:val="00B1023A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5C2"/>
    <w:rsid w:val="00B1375A"/>
    <w:rsid w:val="00B13D59"/>
    <w:rsid w:val="00B151C2"/>
    <w:rsid w:val="00B15362"/>
    <w:rsid w:val="00B156E5"/>
    <w:rsid w:val="00B1612E"/>
    <w:rsid w:val="00B161A6"/>
    <w:rsid w:val="00B165C1"/>
    <w:rsid w:val="00B1744F"/>
    <w:rsid w:val="00B17932"/>
    <w:rsid w:val="00B202D6"/>
    <w:rsid w:val="00B20659"/>
    <w:rsid w:val="00B20875"/>
    <w:rsid w:val="00B209AB"/>
    <w:rsid w:val="00B20BDA"/>
    <w:rsid w:val="00B2162A"/>
    <w:rsid w:val="00B21636"/>
    <w:rsid w:val="00B219AC"/>
    <w:rsid w:val="00B21B8B"/>
    <w:rsid w:val="00B21DD3"/>
    <w:rsid w:val="00B22089"/>
    <w:rsid w:val="00B2263D"/>
    <w:rsid w:val="00B2272D"/>
    <w:rsid w:val="00B23369"/>
    <w:rsid w:val="00B235AE"/>
    <w:rsid w:val="00B238A2"/>
    <w:rsid w:val="00B23A6B"/>
    <w:rsid w:val="00B23A8D"/>
    <w:rsid w:val="00B23EB1"/>
    <w:rsid w:val="00B240A4"/>
    <w:rsid w:val="00B240FE"/>
    <w:rsid w:val="00B242A1"/>
    <w:rsid w:val="00B244C9"/>
    <w:rsid w:val="00B24A97"/>
    <w:rsid w:val="00B24B4F"/>
    <w:rsid w:val="00B24B9C"/>
    <w:rsid w:val="00B24CF1"/>
    <w:rsid w:val="00B24F09"/>
    <w:rsid w:val="00B2506F"/>
    <w:rsid w:val="00B25208"/>
    <w:rsid w:val="00B2596C"/>
    <w:rsid w:val="00B25EE7"/>
    <w:rsid w:val="00B25F6D"/>
    <w:rsid w:val="00B26123"/>
    <w:rsid w:val="00B26906"/>
    <w:rsid w:val="00B27178"/>
    <w:rsid w:val="00B2723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1C0"/>
    <w:rsid w:val="00B312C0"/>
    <w:rsid w:val="00B3159F"/>
    <w:rsid w:val="00B316C2"/>
    <w:rsid w:val="00B318BC"/>
    <w:rsid w:val="00B31C95"/>
    <w:rsid w:val="00B31D99"/>
    <w:rsid w:val="00B32889"/>
    <w:rsid w:val="00B32956"/>
    <w:rsid w:val="00B32D5A"/>
    <w:rsid w:val="00B3325A"/>
    <w:rsid w:val="00B339FB"/>
    <w:rsid w:val="00B33A54"/>
    <w:rsid w:val="00B33CE6"/>
    <w:rsid w:val="00B3405E"/>
    <w:rsid w:val="00B3431B"/>
    <w:rsid w:val="00B349FD"/>
    <w:rsid w:val="00B34E7E"/>
    <w:rsid w:val="00B35641"/>
    <w:rsid w:val="00B359A4"/>
    <w:rsid w:val="00B35AC9"/>
    <w:rsid w:val="00B35B5A"/>
    <w:rsid w:val="00B35EC1"/>
    <w:rsid w:val="00B36244"/>
    <w:rsid w:val="00B36307"/>
    <w:rsid w:val="00B36323"/>
    <w:rsid w:val="00B3646C"/>
    <w:rsid w:val="00B36619"/>
    <w:rsid w:val="00B3675B"/>
    <w:rsid w:val="00B3686E"/>
    <w:rsid w:val="00B368B8"/>
    <w:rsid w:val="00B36F50"/>
    <w:rsid w:val="00B36F9F"/>
    <w:rsid w:val="00B37B5C"/>
    <w:rsid w:val="00B37B60"/>
    <w:rsid w:val="00B37E2B"/>
    <w:rsid w:val="00B40506"/>
    <w:rsid w:val="00B40DB3"/>
    <w:rsid w:val="00B40FE8"/>
    <w:rsid w:val="00B41001"/>
    <w:rsid w:val="00B41589"/>
    <w:rsid w:val="00B424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A74"/>
    <w:rsid w:val="00B44B6E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47EB8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0FAB"/>
    <w:rsid w:val="00B511C6"/>
    <w:rsid w:val="00B51204"/>
    <w:rsid w:val="00B5167F"/>
    <w:rsid w:val="00B51749"/>
    <w:rsid w:val="00B52219"/>
    <w:rsid w:val="00B52477"/>
    <w:rsid w:val="00B529AC"/>
    <w:rsid w:val="00B52E00"/>
    <w:rsid w:val="00B53B9C"/>
    <w:rsid w:val="00B53D9A"/>
    <w:rsid w:val="00B53E3C"/>
    <w:rsid w:val="00B5410A"/>
    <w:rsid w:val="00B5425B"/>
    <w:rsid w:val="00B542CE"/>
    <w:rsid w:val="00B5491D"/>
    <w:rsid w:val="00B54C30"/>
    <w:rsid w:val="00B55187"/>
    <w:rsid w:val="00B5554F"/>
    <w:rsid w:val="00B563F0"/>
    <w:rsid w:val="00B56AB9"/>
    <w:rsid w:val="00B56C7C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5B1"/>
    <w:rsid w:val="00B61B05"/>
    <w:rsid w:val="00B620A3"/>
    <w:rsid w:val="00B624F3"/>
    <w:rsid w:val="00B6273D"/>
    <w:rsid w:val="00B629C4"/>
    <w:rsid w:val="00B6314B"/>
    <w:rsid w:val="00B63464"/>
    <w:rsid w:val="00B63515"/>
    <w:rsid w:val="00B635E7"/>
    <w:rsid w:val="00B635F7"/>
    <w:rsid w:val="00B6389B"/>
    <w:rsid w:val="00B63BF8"/>
    <w:rsid w:val="00B63C72"/>
    <w:rsid w:val="00B63CA6"/>
    <w:rsid w:val="00B6539A"/>
    <w:rsid w:val="00B6554B"/>
    <w:rsid w:val="00B655DA"/>
    <w:rsid w:val="00B65B57"/>
    <w:rsid w:val="00B660EC"/>
    <w:rsid w:val="00B6613B"/>
    <w:rsid w:val="00B664C2"/>
    <w:rsid w:val="00B66518"/>
    <w:rsid w:val="00B666FD"/>
    <w:rsid w:val="00B674BE"/>
    <w:rsid w:val="00B67A60"/>
    <w:rsid w:val="00B67F2B"/>
    <w:rsid w:val="00B70653"/>
    <w:rsid w:val="00B70737"/>
    <w:rsid w:val="00B712DE"/>
    <w:rsid w:val="00B715B0"/>
    <w:rsid w:val="00B71B37"/>
    <w:rsid w:val="00B71B46"/>
    <w:rsid w:val="00B728C2"/>
    <w:rsid w:val="00B72C11"/>
    <w:rsid w:val="00B731EB"/>
    <w:rsid w:val="00B733FC"/>
    <w:rsid w:val="00B734B6"/>
    <w:rsid w:val="00B73B3F"/>
    <w:rsid w:val="00B74136"/>
    <w:rsid w:val="00B745B8"/>
    <w:rsid w:val="00B74BDC"/>
    <w:rsid w:val="00B74E93"/>
    <w:rsid w:val="00B75B2D"/>
    <w:rsid w:val="00B75B87"/>
    <w:rsid w:val="00B7669E"/>
    <w:rsid w:val="00B76E86"/>
    <w:rsid w:val="00B77570"/>
    <w:rsid w:val="00B7758D"/>
    <w:rsid w:val="00B77C1B"/>
    <w:rsid w:val="00B8017F"/>
    <w:rsid w:val="00B802E9"/>
    <w:rsid w:val="00B803F6"/>
    <w:rsid w:val="00B808B8"/>
    <w:rsid w:val="00B80F1D"/>
    <w:rsid w:val="00B812B2"/>
    <w:rsid w:val="00B82382"/>
    <w:rsid w:val="00B8257E"/>
    <w:rsid w:val="00B825C0"/>
    <w:rsid w:val="00B8290C"/>
    <w:rsid w:val="00B82D66"/>
    <w:rsid w:val="00B82E52"/>
    <w:rsid w:val="00B82F9D"/>
    <w:rsid w:val="00B83E5A"/>
    <w:rsid w:val="00B84133"/>
    <w:rsid w:val="00B84222"/>
    <w:rsid w:val="00B8438A"/>
    <w:rsid w:val="00B847CE"/>
    <w:rsid w:val="00B84846"/>
    <w:rsid w:val="00B84FDA"/>
    <w:rsid w:val="00B851D1"/>
    <w:rsid w:val="00B86029"/>
    <w:rsid w:val="00B869B1"/>
    <w:rsid w:val="00B869D9"/>
    <w:rsid w:val="00B86E32"/>
    <w:rsid w:val="00B870C4"/>
    <w:rsid w:val="00B8723A"/>
    <w:rsid w:val="00B8733D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424"/>
    <w:rsid w:val="00B9265F"/>
    <w:rsid w:val="00B92956"/>
    <w:rsid w:val="00B92B84"/>
    <w:rsid w:val="00B92E68"/>
    <w:rsid w:val="00B932BD"/>
    <w:rsid w:val="00B935F6"/>
    <w:rsid w:val="00B93BB1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53C"/>
    <w:rsid w:val="00B97753"/>
    <w:rsid w:val="00B97849"/>
    <w:rsid w:val="00B9785D"/>
    <w:rsid w:val="00B9786A"/>
    <w:rsid w:val="00B97A0A"/>
    <w:rsid w:val="00BA059F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5FB"/>
    <w:rsid w:val="00BA27FA"/>
    <w:rsid w:val="00BA2C02"/>
    <w:rsid w:val="00BA31B3"/>
    <w:rsid w:val="00BA3241"/>
    <w:rsid w:val="00BA3371"/>
    <w:rsid w:val="00BA36A0"/>
    <w:rsid w:val="00BA3724"/>
    <w:rsid w:val="00BA3798"/>
    <w:rsid w:val="00BA3EDA"/>
    <w:rsid w:val="00BA3F15"/>
    <w:rsid w:val="00BA4005"/>
    <w:rsid w:val="00BA4558"/>
    <w:rsid w:val="00BA47B2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AA9"/>
    <w:rsid w:val="00BA6C78"/>
    <w:rsid w:val="00BA6DB0"/>
    <w:rsid w:val="00BA70E8"/>
    <w:rsid w:val="00BA7194"/>
    <w:rsid w:val="00BA73A0"/>
    <w:rsid w:val="00BA793E"/>
    <w:rsid w:val="00BB02D4"/>
    <w:rsid w:val="00BB09FE"/>
    <w:rsid w:val="00BB0C31"/>
    <w:rsid w:val="00BB0E97"/>
    <w:rsid w:val="00BB128C"/>
    <w:rsid w:val="00BB1632"/>
    <w:rsid w:val="00BB1E21"/>
    <w:rsid w:val="00BB1EAE"/>
    <w:rsid w:val="00BB2150"/>
    <w:rsid w:val="00BB27BA"/>
    <w:rsid w:val="00BB29EF"/>
    <w:rsid w:val="00BB3812"/>
    <w:rsid w:val="00BB3AF5"/>
    <w:rsid w:val="00BB3EC5"/>
    <w:rsid w:val="00BB3FB9"/>
    <w:rsid w:val="00BB4237"/>
    <w:rsid w:val="00BB44B1"/>
    <w:rsid w:val="00BB480D"/>
    <w:rsid w:val="00BB4DC6"/>
    <w:rsid w:val="00BB55EF"/>
    <w:rsid w:val="00BB5A5E"/>
    <w:rsid w:val="00BB5D90"/>
    <w:rsid w:val="00BB5EDC"/>
    <w:rsid w:val="00BB6C38"/>
    <w:rsid w:val="00BB6E1D"/>
    <w:rsid w:val="00BB6EB0"/>
    <w:rsid w:val="00BB70F1"/>
    <w:rsid w:val="00BB729C"/>
    <w:rsid w:val="00BB7C31"/>
    <w:rsid w:val="00BC0890"/>
    <w:rsid w:val="00BC0C0F"/>
    <w:rsid w:val="00BC12B7"/>
    <w:rsid w:val="00BC16EA"/>
    <w:rsid w:val="00BC1828"/>
    <w:rsid w:val="00BC1BB8"/>
    <w:rsid w:val="00BC1DA2"/>
    <w:rsid w:val="00BC2E8A"/>
    <w:rsid w:val="00BC3096"/>
    <w:rsid w:val="00BC33AB"/>
    <w:rsid w:val="00BC395C"/>
    <w:rsid w:val="00BC3B2B"/>
    <w:rsid w:val="00BC3EDF"/>
    <w:rsid w:val="00BC4A94"/>
    <w:rsid w:val="00BC558E"/>
    <w:rsid w:val="00BC5729"/>
    <w:rsid w:val="00BC5773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0F2"/>
    <w:rsid w:val="00BD0128"/>
    <w:rsid w:val="00BD0148"/>
    <w:rsid w:val="00BD0604"/>
    <w:rsid w:val="00BD1DE2"/>
    <w:rsid w:val="00BD31C5"/>
    <w:rsid w:val="00BD31D1"/>
    <w:rsid w:val="00BD3E24"/>
    <w:rsid w:val="00BD3EEA"/>
    <w:rsid w:val="00BD3F38"/>
    <w:rsid w:val="00BD402B"/>
    <w:rsid w:val="00BD4131"/>
    <w:rsid w:val="00BD48F7"/>
    <w:rsid w:val="00BD52D2"/>
    <w:rsid w:val="00BD542C"/>
    <w:rsid w:val="00BD5835"/>
    <w:rsid w:val="00BD62DF"/>
    <w:rsid w:val="00BD656F"/>
    <w:rsid w:val="00BD659A"/>
    <w:rsid w:val="00BD6E62"/>
    <w:rsid w:val="00BD704B"/>
    <w:rsid w:val="00BD7295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29DC"/>
    <w:rsid w:val="00BE3171"/>
    <w:rsid w:val="00BE325F"/>
    <w:rsid w:val="00BE341F"/>
    <w:rsid w:val="00BE39B5"/>
    <w:rsid w:val="00BE4231"/>
    <w:rsid w:val="00BE43C9"/>
    <w:rsid w:val="00BE454D"/>
    <w:rsid w:val="00BE4760"/>
    <w:rsid w:val="00BE4A0C"/>
    <w:rsid w:val="00BE4AD6"/>
    <w:rsid w:val="00BE4E86"/>
    <w:rsid w:val="00BE5409"/>
    <w:rsid w:val="00BE555E"/>
    <w:rsid w:val="00BE64D0"/>
    <w:rsid w:val="00BE67B9"/>
    <w:rsid w:val="00BE68B7"/>
    <w:rsid w:val="00BE6BB7"/>
    <w:rsid w:val="00BE6C96"/>
    <w:rsid w:val="00BE6E2D"/>
    <w:rsid w:val="00BE7115"/>
    <w:rsid w:val="00BE7151"/>
    <w:rsid w:val="00BE7267"/>
    <w:rsid w:val="00BE78BA"/>
    <w:rsid w:val="00BF0EDF"/>
    <w:rsid w:val="00BF128F"/>
    <w:rsid w:val="00BF16B3"/>
    <w:rsid w:val="00BF18F1"/>
    <w:rsid w:val="00BF233A"/>
    <w:rsid w:val="00BF25E1"/>
    <w:rsid w:val="00BF2E2F"/>
    <w:rsid w:val="00BF3373"/>
    <w:rsid w:val="00BF349F"/>
    <w:rsid w:val="00BF355B"/>
    <w:rsid w:val="00BF3771"/>
    <w:rsid w:val="00BF39C0"/>
    <w:rsid w:val="00BF3D18"/>
    <w:rsid w:val="00BF447D"/>
    <w:rsid w:val="00BF4E65"/>
    <w:rsid w:val="00BF4F9B"/>
    <w:rsid w:val="00BF4FD2"/>
    <w:rsid w:val="00BF50B5"/>
    <w:rsid w:val="00BF5845"/>
    <w:rsid w:val="00BF5BDC"/>
    <w:rsid w:val="00BF5D7A"/>
    <w:rsid w:val="00BF5F43"/>
    <w:rsid w:val="00BF5FCD"/>
    <w:rsid w:val="00BF699C"/>
    <w:rsid w:val="00BF6D33"/>
    <w:rsid w:val="00BF6FF3"/>
    <w:rsid w:val="00BF74E9"/>
    <w:rsid w:val="00BF7833"/>
    <w:rsid w:val="00BF7C50"/>
    <w:rsid w:val="00BF7C7C"/>
    <w:rsid w:val="00C00778"/>
    <w:rsid w:val="00C00956"/>
    <w:rsid w:val="00C0128F"/>
    <w:rsid w:val="00C013E0"/>
    <w:rsid w:val="00C01611"/>
    <w:rsid w:val="00C01B0B"/>
    <w:rsid w:val="00C01B15"/>
    <w:rsid w:val="00C01DE3"/>
    <w:rsid w:val="00C01F51"/>
    <w:rsid w:val="00C0203A"/>
    <w:rsid w:val="00C02446"/>
    <w:rsid w:val="00C02898"/>
    <w:rsid w:val="00C0293B"/>
    <w:rsid w:val="00C03270"/>
    <w:rsid w:val="00C03500"/>
    <w:rsid w:val="00C0392E"/>
    <w:rsid w:val="00C03A2D"/>
    <w:rsid w:val="00C03C61"/>
    <w:rsid w:val="00C048F5"/>
    <w:rsid w:val="00C04A3A"/>
    <w:rsid w:val="00C04AB3"/>
    <w:rsid w:val="00C04C69"/>
    <w:rsid w:val="00C04F0D"/>
    <w:rsid w:val="00C04F7D"/>
    <w:rsid w:val="00C053D9"/>
    <w:rsid w:val="00C06431"/>
    <w:rsid w:val="00C06E8A"/>
    <w:rsid w:val="00C06F01"/>
    <w:rsid w:val="00C07104"/>
    <w:rsid w:val="00C07406"/>
    <w:rsid w:val="00C075EE"/>
    <w:rsid w:val="00C0760F"/>
    <w:rsid w:val="00C07E31"/>
    <w:rsid w:val="00C1065B"/>
    <w:rsid w:val="00C10FE4"/>
    <w:rsid w:val="00C11398"/>
    <w:rsid w:val="00C11945"/>
    <w:rsid w:val="00C11FAD"/>
    <w:rsid w:val="00C12153"/>
    <w:rsid w:val="00C122BD"/>
    <w:rsid w:val="00C12606"/>
    <w:rsid w:val="00C12639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9E5"/>
    <w:rsid w:val="00C20F68"/>
    <w:rsid w:val="00C21009"/>
    <w:rsid w:val="00C216EF"/>
    <w:rsid w:val="00C21A59"/>
    <w:rsid w:val="00C21B61"/>
    <w:rsid w:val="00C21DEE"/>
    <w:rsid w:val="00C2218F"/>
    <w:rsid w:val="00C2257F"/>
    <w:rsid w:val="00C227A8"/>
    <w:rsid w:val="00C22DF5"/>
    <w:rsid w:val="00C237EC"/>
    <w:rsid w:val="00C23DA6"/>
    <w:rsid w:val="00C23F98"/>
    <w:rsid w:val="00C2400B"/>
    <w:rsid w:val="00C2453A"/>
    <w:rsid w:val="00C2489A"/>
    <w:rsid w:val="00C24909"/>
    <w:rsid w:val="00C24C2C"/>
    <w:rsid w:val="00C25087"/>
    <w:rsid w:val="00C25193"/>
    <w:rsid w:val="00C253EC"/>
    <w:rsid w:val="00C25E93"/>
    <w:rsid w:val="00C25E9B"/>
    <w:rsid w:val="00C26CB5"/>
    <w:rsid w:val="00C27145"/>
    <w:rsid w:val="00C275E2"/>
    <w:rsid w:val="00C2788E"/>
    <w:rsid w:val="00C27ECE"/>
    <w:rsid w:val="00C30155"/>
    <w:rsid w:val="00C302E7"/>
    <w:rsid w:val="00C304E2"/>
    <w:rsid w:val="00C304F8"/>
    <w:rsid w:val="00C307E2"/>
    <w:rsid w:val="00C30FE1"/>
    <w:rsid w:val="00C310D8"/>
    <w:rsid w:val="00C3147F"/>
    <w:rsid w:val="00C3167C"/>
    <w:rsid w:val="00C32146"/>
    <w:rsid w:val="00C32870"/>
    <w:rsid w:val="00C329B1"/>
    <w:rsid w:val="00C32BF4"/>
    <w:rsid w:val="00C3301E"/>
    <w:rsid w:val="00C3330C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4D20"/>
    <w:rsid w:val="00C351C6"/>
    <w:rsid w:val="00C3533F"/>
    <w:rsid w:val="00C3576F"/>
    <w:rsid w:val="00C35A8B"/>
    <w:rsid w:val="00C35C5C"/>
    <w:rsid w:val="00C35C7E"/>
    <w:rsid w:val="00C36567"/>
    <w:rsid w:val="00C365A8"/>
    <w:rsid w:val="00C36A9E"/>
    <w:rsid w:val="00C377AB"/>
    <w:rsid w:val="00C3793D"/>
    <w:rsid w:val="00C37C99"/>
    <w:rsid w:val="00C40056"/>
    <w:rsid w:val="00C401D5"/>
    <w:rsid w:val="00C40AC7"/>
    <w:rsid w:val="00C40F52"/>
    <w:rsid w:val="00C40FFE"/>
    <w:rsid w:val="00C41532"/>
    <w:rsid w:val="00C4196B"/>
    <w:rsid w:val="00C41B51"/>
    <w:rsid w:val="00C41E1B"/>
    <w:rsid w:val="00C4259D"/>
    <w:rsid w:val="00C42C14"/>
    <w:rsid w:val="00C42D3F"/>
    <w:rsid w:val="00C42F90"/>
    <w:rsid w:val="00C432B2"/>
    <w:rsid w:val="00C43514"/>
    <w:rsid w:val="00C437BD"/>
    <w:rsid w:val="00C44382"/>
    <w:rsid w:val="00C443BA"/>
    <w:rsid w:val="00C44594"/>
    <w:rsid w:val="00C44AB7"/>
    <w:rsid w:val="00C44BB1"/>
    <w:rsid w:val="00C44C5B"/>
    <w:rsid w:val="00C44CA3"/>
    <w:rsid w:val="00C44F2B"/>
    <w:rsid w:val="00C4599E"/>
    <w:rsid w:val="00C45C73"/>
    <w:rsid w:val="00C467AC"/>
    <w:rsid w:val="00C468AB"/>
    <w:rsid w:val="00C4693D"/>
    <w:rsid w:val="00C46AAD"/>
    <w:rsid w:val="00C46B1B"/>
    <w:rsid w:val="00C46F81"/>
    <w:rsid w:val="00C47A2A"/>
    <w:rsid w:val="00C47F02"/>
    <w:rsid w:val="00C501C9"/>
    <w:rsid w:val="00C50241"/>
    <w:rsid w:val="00C50390"/>
    <w:rsid w:val="00C50682"/>
    <w:rsid w:val="00C50E5C"/>
    <w:rsid w:val="00C50E9F"/>
    <w:rsid w:val="00C510BF"/>
    <w:rsid w:val="00C513CF"/>
    <w:rsid w:val="00C518B3"/>
    <w:rsid w:val="00C520CE"/>
    <w:rsid w:val="00C52125"/>
    <w:rsid w:val="00C5219D"/>
    <w:rsid w:val="00C5257F"/>
    <w:rsid w:val="00C53148"/>
    <w:rsid w:val="00C532BA"/>
    <w:rsid w:val="00C546C3"/>
    <w:rsid w:val="00C54D8E"/>
    <w:rsid w:val="00C54F18"/>
    <w:rsid w:val="00C55059"/>
    <w:rsid w:val="00C55222"/>
    <w:rsid w:val="00C553E7"/>
    <w:rsid w:val="00C5542B"/>
    <w:rsid w:val="00C55AC2"/>
    <w:rsid w:val="00C55FFE"/>
    <w:rsid w:val="00C567BA"/>
    <w:rsid w:val="00C56EC0"/>
    <w:rsid w:val="00C5756D"/>
    <w:rsid w:val="00C57B4B"/>
    <w:rsid w:val="00C57D6D"/>
    <w:rsid w:val="00C60215"/>
    <w:rsid w:val="00C60380"/>
    <w:rsid w:val="00C605E4"/>
    <w:rsid w:val="00C60966"/>
    <w:rsid w:val="00C60BD3"/>
    <w:rsid w:val="00C60C12"/>
    <w:rsid w:val="00C60E57"/>
    <w:rsid w:val="00C614B1"/>
    <w:rsid w:val="00C61FA4"/>
    <w:rsid w:val="00C62028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45B2"/>
    <w:rsid w:val="00C647A3"/>
    <w:rsid w:val="00C654BB"/>
    <w:rsid w:val="00C656E6"/>
    <w:rsid w:val="00C65C63"/>
    <w:rsid w:val="00C66042"/>
    <w:rsid w:val="00C66970"/>
    <w:rsid w:val="00C67405"/>
    <w:rsid w:val="00C67B1C"/>
    <w:rsid w:val="00C67C56"/>
    <w:rsid w:val="00C67F55"/>
    <w:rsid w:val="00C7013A"/>
    <w:rsid w:val="00C704DD"/>
    <w:rsid w:val="00C70DCF"/>
    <w:rsid w:val="00C713E6"/>
    <w:rsid w:val="00C71FEE"/>
    <w:rsid w:val="00C726D2"/>
    <w:rsid w:val="00C732BF"/>
    <w:rsid w:val="00C73E30"/>
    <w:rsid w:val="00C74097"/>
    <w:rsid w:val="00C74248"/>
    <w:rsid w:val="00C74251"/>
    <w:rsid w:val="00C742B7"/>
    <w:rsid w:val="00C74417"/>
    <w:rsid w:val="00C7495A"/>
    <w:rsid w:val="00C749FE"/>
    <w:rsid w:val="00C74AB4"/>
    <w:rsid w:val="00C74B66"/>
    <w:rsid w:val="00C74D69"/>
    <w:rsid w:val="00C74F12"/>
    <w:rsid w:val="00C7521B"/>
    <w:rsid w:val="00C75BAA"/>
    <w:rsid w:val="00C7615A"/>
    <w:rsid w:val="00C7677A"/>
    <w:rsid w:val="00C76DB4"/>
    <w:rsid w:val="00C76EF5"/>
    <w:rsid w:val="00C77244"/>
    <w:rsid w:val="00C77B04"/>
    <w:rsid w:val="00C77E61"/>
    <w:rsid w:val="00C8049E"/>
    <w:rsid w:val="00C805C8"/>
    <w:rsid w:val="00C80932"/>
    <w:rsid w:val="00C80F60"/>
    <w:rsid w:val="00C81365"/>
    <w:rsid w:val="00C8168E"/>
    <w:rsid w:val="00C81947"/>
    <w:rsid w:val="00C81A2C"/>
    <w:rsid w:val="00C82036"/>
    <w:rsid w:val="00C82153"/>
    <w:rsid w:val="00C82972"/>
    <w:rsid w:val="00C83C71"/>
    <w:rsid w:val="00C83CD0"/>
    <w:rsid w:val="00C8438F"/>
    <w:rsid w:val="00C84446"/>
    <w:rsid w:val="00C84FEF"/>
    <w:rsid w:val="00C85107"/>
    <w:rsid w:val="00C851F9"/>
    <w:rsid w:val="00C852F2"/>
    <w:rsid w:val="00C858BD"/>
    <w:rsid w:val="00C85A65"/>
    <w:rsid w:val="00C85C66"/>
    <w:rsid w:val="00C860A6"/>
    <w:rsid w:val="00C86D58"/>
    <w:rsid w:val="00C86DF2"/>
    <w:rsid w:val="00C8728A"/>
    <w:rsid w:val="00C87D0A"/>
    <w:rsid w:val="00C87DF3"/>
    <w:rsid w:val="00C90A22"/>
    <w:rsid w:val="00C90C66"/>
    <w:rsid w:val="00C91240"/>
    <w:rsid w:val="00C9131C"/>
    <w:rsid w:val="00C91714"/>
    <w:rsid w:val="00C92D79"/>
    <w:rsid w:val="00C92E96"/>
    <w:rsid w:val="00C93122"/>
    <w:rsid w:val="00C93E1A"/>
    <w:rsid w:val="00C93EC8"/>
    <w:rsid w:val="00C9421C"/>
    <w:rsid w:val="00C943D3"/>
    <w:rsid w:val="00C94744"/>
    <w:rsid w:val="00C94D49"/>
    <w:rsid w:val="00C95104"/>
    <w:rsid w:val="00C95244"/>
    <w:rsid w:val="00C9538E"/>
    <w:rsid w:val="00C9586C"/>
    <w:rsid w:val="00C95874"/>
    <w:rsid w:val="00C95875"/>
    <w:rsid w:val="00C95FF7"/>
    <w:rsid w:val="00C96FA1"/>
    <w:rsid w:val="00C971A7"/>
    <w:rsid w:val="00C97893"/>
    <w:rsid w:val="00CA0365"/>
    <w:rsid w:val="00CA0935"/>
    <w:rsid w:val="00CA0CB0"/>
    <w:rsid w:val="00CA188F"/>
    <w:rsid w:val="00CA267C"/>
    <w:rsid w:val="00CA27A4"/>
    <w:rsid w:val="00CA2B2C"/>
    <w:rsid w:val="00CA2F6E"/>
    <w:rsid w:val="00CA3128"/>
    <w:rsid w:val="00CA3247"/>
    <w:rsid w:val="00CA37CC"/>
    <w:rsid w:val="00CA481B"/>
    <w:rsid w:val="00CA4A4B"/>
    <w:rsid w:val="00CA4C4D"/>
    <w:rsid w:val="00CA4D2A"/>
    <w:rsid w:val="00CA51F5"/>
    <w:rsid w:val="00CA57BC"/>
    <w:rsid w:val="00CA5961"/>
    <w:rsid w:val="00CA5F9E"/>
    <w:rsid w:val="00CA6AE0"/>
    <w:rsid w:val="00CA6CFB"/>
    <w:rsid w:val="00CA6D04"/>
    <w:rsid w:val="00CA7338"/>
    <w:rsid w:val="00CA747D"/>
    <w:rsid w:val="00CB0850"/>
    <w:rsid w:val="00CB09FF"/>
    <w:rsid w:val="00CB0EA2"/>
    <w:rsid w:val="00CB1266"/>
    <w:rsid w:val="00CB12D1"/>
    <w:rsid w:val="00CB1735"/>
    <w:rsid w:val="00CB1829"/>
    <w:rsid w:val="00CB1990"/>
    <w:rsid w:val="00CB1B24"/>
    <w:rsid w:val="00CB2A9B"/>
    <w:rsid w:val="00CB2C06"/>
    <w:rsid w:val="00CB2EE4"/>
    <w:rsid w:val="00CB2FF9"/>
    <w:rsid w:val="00CB33C3"/>
    <w:rsid w:val="00CB34A3"/>
    <w:rsid w:val="00CB38EC"/>
    <w:rsid w:val="00CB3A62"/>
    <w:rsid w:val="00CB3C3C"/>
    <w:rsid w:val="00CB4269"/>
    <w:rsid w:val="00CB4304"/>
    <w:rsid w:val="00CB4720"/>
    <w:rsid w:val="00CB4C3B"/>
    <w:rsid w:val="00CB4E59"/>
    <w:rsid w:val="00CB56BD"/>
    <w:rsid w:val="00CB56D4"/>
    <w:rsid w:val="00CB5ACE"/>
    <w:rsid w:val="00CB6136"/>
    <w:rsid w:val="00CB6233"/>
    <w:rsid w:val="00CB6387"/>
    <w:rsid w:val="00CB660A"/>
    <w:rsid w:val="00CB66E6"/>
    <w:rsid w:val="00CB694A"/>
    <w:rsid w:val="00CB6AD7"/>
    <w:rsid w:val="00CB6D1B"/>
    <w:rsid w:val="00CB6F1B"/>
    <w:rsid w:val="00CB74AE"/>
    <w:rsid w:val="00CB7C8B"/>
    <w:rsid w:val="00CB7D96"/>
    <w:rsid w:val="00CC094B"/>
    <w:rsid w:val="00CC144B"/>
    <w:rsid w:val="00CC1908"/>
    <w:rsid w:val="00CC19F1"/>
    <w:rsid w:val="00CC227B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4EC7"/>
    <w:rsid w:val="00CC5015"/>
    <w:rsid w:val="00CC54C6"/>
    <w:rsid w:val="00CC5771"/>
    <w:rsid w:val="00CC5CFE"/>
    <w:rsid w:val="00CC5FE7"/>
    <w:rsid w:val="00CC63A8"/>
    <w:rsid w:val="00CC67D1"/>
    <w:rsid w:val="00CC684A"/>
    <w:rsid w:val="00CC6C2E"/>
    <w:rsid w:val="00CC6CA0"/>
    <w:rsid w:val="00CC714C"/>
    <w:rsid w:val="00CC7444"/>
    <w:rsid w:val="00CC75FF"/>
    <w:rsid w:val="00CD011E"/>
    <w:rsid w:val="00CD0A58"/>
    <w:rsid w:val="00CD1161"/>
    <w:rsid w:val="00CD13FE"/>
    <w:rsid w:val="00CD155D"/>
    <w:rsid w:val="00CD17FE"/>
    <w:rsid w:val="00CD189D"/>
    <w:rsid w:val="00CD20F6"/>
    <w:rsid w:val="00CD262B"/>
    <w:rsid w:val="00CD2B7F"/>
    <w:rsid w:val="00CD2D40"/>
    <w:rsid w:val="00CD35E6"/>
    <w:rsid w:val="00CD3639"/>
    <w:rsid w:val="00CD382E"/>
    <w:rsid w:val="00CD3ADE"/>
    <w:rsid w:val="00CD3E65"/>
    <w:rsid w:val="00CD449E"/>
    <w:rsid w:val="00CD452F"/>
    <w:rsid w:val="00CD459A"/>
    <w:rsid w:val="00CD4BD3"/>
    <w:rsid w:val="00CD4C3B"/>
    <w:rsid w:val="00CD5961"/>
    <w:rsid w:val="00CD5D32"/>
    <w:rsid w:val="00CD64C8"/>
    <w:rsid w:val="00CD6BE7"/>
    <w:rsid w:val="00CD6F1C"/>
    <w:rsid w:val="00CD6FAB"/>
    <w:rsid w:val="00CD72F9"/>
    <w:rsid w:val="00CD751B"/>
    <w:rsid w:val="00CD7B66"/>
    <w:rsid w:val="00CD7CFF"/>
    <w:rsid w:val="00CD7D64"/>
    <w:rsid w:val="00CD7FFC"/>
    <w:rsid w:val="00CE0191"/>
    <w:rsid w:val="00CE0602"/>
    <w:rsid w:val="00CE0EF6"/>
    <w:rsid w:val="00CE1EB7"/>
    <w:rsid w:val="00CE36C0"/>
    <w:rsid w:val="00CE36D6"/>
    <w:rsid w:val="00CE373D"/>
    <w:rsid w:val="00CE38C9"/>
    <w:rsid w:val="00CE3901"/>
    <w:rsid w:val="00CE3927"/>
    <w:rsid w:val="00CE3CA5"/>
    <w:rsid w:val="00CE45BE"/>
    <w:rsid w:val="00CE47BC"/>
    <w:rsid w:val="00CE4FE8"/>
    <w:rsid w:val="00CE55BF"/>
    <w:rsid w:val="00CE6335"/>
    <w:rsid w:val="00CE654C"/>
    <w:rsid w:val="00CE65D3"/>
    <w:rsid w:val="00CE6B4D"/>
    <w:rsid w:val="00CE7514"/>
    <w:rsid w:val="00CE77AA"/>
    <w:rsid w:val="00CF025E"/>
    <w:rsid w:val="00CF0AC3"/>
    <w:rsid w:val="00CF1DA1"/>
    <w:rsid w:val="00CF237C"/>
    <w:rsid w:val="00CF2437"/>
    <w:rsid w:val="00CF24CA"/>
    <w:rsid w:val="00CF2536"/>
    <w:rsid w:val="00CF257C"/>
    <w:rsid w:val="00CF27F8"/>
    <w:rsid w:val="00CF28A1"/>
    <w:rsid w:val="00CF2FA9"/>
    <w:rsid w:val="00CF4358"/>
    <w:rsid w:val="00CF4874"/>
    <w:rsid w:val="00CF4AC5"/>
    <w:rsid w:val="00CF4CE5"/>
    <w:rsid w:val="00CF4CF6"/>
    <w:rsid w:val="00CF5059"/>
    <w:rsid w:val="00CF5287"/>
    <w:rsid w:val="00CF5727"/>
    <w:rsid w:val="00CF5C0D"/>
    <w:rsid w:val="00CF6637"/>
    <w:rsid w:val="00CF6E76"/>
    <w:rsid w:val="00CF6EB9"/>
    <w:rsid w:val="00CF704F"/>
    <w:rsid w:val="00CF7E72"/>
    <w:rsid w:val="00D00267"/>
    <w:rsid w:val="00D0029C"/>
    <w:rsid w:val="00D00437"/>
    <w:rsid w:val="00D0045F"/>
    <w:rsid w:val="00D0055A"/>
    <w:rsid w:val="00D00A5C"/>
    <w:rsid w:val="00D00BF8"/>
    <w:rsid w:val="00D0127C"/>
    <w:rsid w:val="00D01296"/>
    <w:rsid w:val="00D014D1"/>
    <w:rsid w:val="00D0150D"/>
    <w:rsid w:val="00D01B76"/>
    <w:rsid w:val="00D01B7E"/>
    <w:rsid w:val="00D01FB2"/>
    <w:rsid w:val="00D02060"/>
    <w:rsid w:val="00D02572"/>
    <w:rsid w:val="00D026B6"/>
    <w:rsid w:val="00D02788"/>
    <w:rsid w:val="00D02E15"/>
    <w:rsid w:val="00D03250"/>
    <w:rsid w:val="00D03F7D"/>
    <w:rsid w:val="00D04434"/>
    <w:rsid w:val="00D055BC"/>
    <w:rsid w:val="00D05644"/>
    <w:rsid w:val="00D057C7"/>
    <w:rsid w:val="00D05EC9"/>
    <w:rsid w:val="00D06293"/>
    <w:rsid w:val="00D071EF"/>
    <w:rsid w:val="00D0755A"/>
    <w:rsid w:val="00D078C5"/>
    <w:rsid w:val="00D07BE9"/>
    <w:rsid w:val="00D10024"/>
    <w:rsid w:val="00D10253"/>
    <w:rsid w:val="00D10AC1"/>
    <w:rsid w:val="00D10B0C"/>
    <w:rsid w:val="00D11340"/>
    <w:rsid w:val="00D11630"/>
    <w:rsid w:val="00D11A85"/>
    <w:rsid w:val="00D11C8D"/>
    <w:rsid w:val="00D12187"/>
    <w:rsid w:val="00D125E0"/>
    <w:rsid w:val="00D12ABB"/>
    <w:rsid w:val="00D12DE2"/>
    <w:rsid w:val="00D12ED2"/>
    <w:rsid w:val="00D13259"/>
    <w:rsid w:val="00D13A92"/>
    <w:rsid w:val="00D1443F"/>
    <w:rsid w:val="00D1451D"/>
    <w:rsid w:val="00D14604"/>
    <w:rsid w:val="00D146C6"/>
    <w:rsid w:val="00D14F2A"/>
    <w:rsid w:val="00D15900"/>
    <w:rsid w:val="00D15C0F"/>
    <w:rsid w:val="00D165A9"/>
    <w:rsid w:val="00D1685A"/>
    <w:rsid w:val="00D169E2"/>
    <w:rsid w:val="00D16B9E"/>
    <w:rsid w:val="00D16DDA"/>
    <w:rsid w:val="00D170C3"/>
    <w:rsid w:val="00D176CE"/>
    <w:rsid w:val="00D17823"/>
    <w:rsid w:val="00D17A1B"/>
    <w:rsid w:val="00D17AEE"/>
    <w:rsid w:val="00D200D2"/>
    <w:rsid w:val="00D201D7"/>
    <w:rsid w:val="00D20408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7CF"/>
    <w:rsid w:val="00D23C60"/>
    <w:rsid w:val="00D23E01"/>
    <w:rsid w:val="00D23FE1"/>
    <w:rsid w:val="00D24335"/>
    <w:rsid w:val="00D24AE2"/>
    <w:rsid w:val="00D24E05"/>
    <w:rsid w:val="00D25083"/>
    <w:rsid w:val="00D253FC"/>
    <w:rsid w:val="00D25D42"/>
    <w:rsid w:val="00D25DBC"/>
    <w:rsid w:val="00D260DB"/>
    <w:rsid w:val="00D26D0F"/>
    <w:rsid w:val="00D270E1"/>
    <w:rsid w:val="00D272DB"/>
    <w:rsid w:val="00D276AE"/>
    <w:rsid w:val="00D27908"/>
    <w:rsid w:val="00D27DDF"/>
    <w:rsid w:val="00D27FBD"/>
    <w:rsid w:val="00D302D9"/>
    <w:rsid w:val="00D30314"/>
    <w:rsid w:val="00D30389"/>
    <w:rsid w:val="00D30DEB"/>
    <w:rsid w:val="00D30FDB"/>
    <w:rsid w:val="00D311D3"/>
    <w:rsid w:val="00D31359"/>
    <w:rsid w:val="00D31680"/>
    <w:rsid w:val="00D3201F"/>
    <w:rsid w:val="00D320EA"/>
    <w:rsid w:val="00D321D2"/>
    <w:rsid w:val="00D32371"/>
    <w:rsid w:val="00D3243D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66CA"/>
    <w:rsid w:val="00D36E99"/>
    <w:rsid w:val="00D3740A"/>
    <w:rsid w:val="00D37681"/>
    <w:rsid w:val="00D376B2"/>
    <w:rsid w:val="00D376DD"/>
    <w:rsid w:val="00D3781F"/>
    <w:rsid w:val="00D37874"/>
    <w:rsid w:val="00D4000D"/>
    <w:rsid w:val="00D40116"/>
    <w:rsid w:val="00D40B3C"/>
    <w:rsid w:val="00D40C60"/>
    <w:rsid w:val="00D40EE7"/>
    <w:rsid w:val="00D41817"/>
    <w:rsid w:val="00D41C76"/>
    <w:rsid w:val="00D41FF8"/>
    <w:rsid w:val="00D42440"/>
    <w:rsid w:val="00D4259E"/>
    <w:rsid w:val="00D42C29"/>
    <w:rsid w:val="00D4377D"/>
    <w:rsid w:val="00D43A1F"/>
    <w:rsid w:val="00D4446D"/>
    <w:rsid w:val="00D44730"/>
    <w:rsid w:val="00D44A20"/>
    <w:rsid w:val="00D44C64"/>
    <w:rsid w:val="00D44C87"/>
    <w:rsid w:val="00D44FE4"/>
    <w:rsid w:val="00D4507D"/>
    <w:rsid w:val="00D4534D"/>
    <w:rsid w:val="00D45539"/>
    <w:rsid w:val="00D456CE"/>
    <w:rsid w:val="00D45726"/>
    <w:rsid w:val="00D45827"/>
    <w:rsid w:val="00D45A79"/>
    <w:rsid w:val="00D460AB"/>
    <w:rsid w:val="00D46411"/>
    <w:rsid w:val="00D4693B"/>
    <w:rsid w:val="00D46AE1"/>
    <w:rsid w:val="00D46DC6"/>
    <w:rsid w:val="00D46ECF"/>
    <w:rsid w:val="00D47487"/>
    <w:rsid w:val="00D47E15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2542"/>
    <w:rsid w:val="00D529C5"/>
    <w:rsid w:val="00D52A63"/>
    <w:rsid w:val="00D5317C"/>
    <w:rsid w:val="00D5374A"/>
    <w:rsid w:val="00D53D57"/>
    <w:rsid w:val="00D54B98"/>
    <w:rsid w:val="00D5505C"/>
    <w:rsid w:val="00D551B3"/>
    <w:rsid w:val="00D56254"/>
    <w:rsid w:val="00D56C04"/>
    <w:rsid w:val="00D5703F"/>
    <w:rsid w:val="00D574D4"/>
    <w:rsid w:val="00D57F1E"/>
    <w:rsid w:val="00D60000"/>
    <w:rsid w:val="00D60111"/>
    <w:rsid w:val="00D61D80"/>
    <w:rsid w:val="00D622C7"/>
    <w:rsid w:val="00D626F9"/>
    <w:rsid w:val="00D629C8"/>
    <w:rsid w:val="00D62B52"/>
    <w:rsid w:val="00D62B75"/>
    <w:rsid w:val="00D6399B"/>
    <w:rsid w:val="00D639DC"/>
    <w:rsid w:val="00D63B0A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443"/>
    <w:rsid w:val="00D66B5A"/>
    <w:rsid w:val="00D66BD8"/>
    <w:rsid w:val="00D674D6"/>
    <w:rsid w:val="00D6773C"/>
    <w:rsid w:val="00D67A57"/>
    <w:rsid w:val="00D67B2C"/>
    <w:rsid w:val="00D67E54"/>
    <w:rsid w:val="00D70584"/>
    <w:rsid w:val="00D70ACD"/>
    <w:rsid w:val="00D71011"/>
    <w:rsid w:val="00D71442"/>
    <w:rsid w:val="00D71F6C"/>
    <w:rsid w:val="00D72215"/>
    <w:rsid w:val="00D72AC1"/>
    <w:rsid w:val="00D732DD"/>
    <w:rsid w:val="00D73543"/>
    <w:rsid w:val="00D73903"/>
    <w:rsid w:val="00D73BDB"/>
    <w:rsid w:val="00D73D5F"/>
    <w:rsid w:val="00D749EA"/>
    <w:rsid w:val="00D74E42"/>
    <w:rsid w:val="00D7591C"/>
    <w:rsid w:val="00D75AAD"/>
    <w:rsid w:val="00D75AB9"/>
    <w:rsid w:val="00D7607C"/>
    <w:rsid w:val="00D766BF"/>
    <w:rsid w:val="00D76746"/>
    <w:rsid w:val="00D7681F"/>
    <w:rsid w:val="00D76D5C"/>
    <w:rsid w:val="00D76E33"/>
    <w:rsid w:val="00D771B1"/>
    <w:rsid w:val="00D773B5"/>
    <w:rsid w:val="00D7762B"/>
    <w:rsid w:val="00D77A17"/>
    <w:rsid w:val="00D77BF5"/>
    <w:rsid w:val="00D77D7C"/>
    <w:rsid w:val="00D800D5"/>
    <w:rsid w:val="00D809DE"/>
    <w:rsid w:val="00D80E64"/>
    <w:rsid w:val="00D8152E"/>
    <w:rsid w:val="00D818D7"/>
    <w:rsid w:val="00D819F9"/>
    <w:rsid w:val="00D81BAA"/>
    <w:rsid w:val="00D81DE1"/>
    <w:rsid w:val="00D820A3"/>
    <w:rsid w:val="00D824AB"/>
    <w:rsid w:val="00D82632"/>
    <w:rsid w:val="00D82874"/>
    <w:rsid w:val="00D82B21"/>
    <w:rsid w:val="00D830ED"/>
    <w:rsid w:val="00D832EC"/>
    <w:rsid w:val="00D834C4"/>
    <w:rsid w:val="00D83631"/>
    <w:rsid w:val="00D83CF4"/>
    <w:rsid w:val="00D83EC3"/>
    <w:rsid w:val="00D84039"/>
    <w:rsid w:val="00D846F6"/>
    <w:rsid w:val="00D85193"/>
    <w:rsid w:val="00D85267"/>
    <w:rsid w:val="00D853E2"/>
    <w:rsid w:val="00D858C4"/>
    <w:rsid w:val="00D85A49"/>
    <w:rsid w:val="00D85B05"/>
    <w:rsid w:val="00D862F3"/>
    <w:rsid w:val="00D863E1"/>
    <w:rsid w:val="00D86403"/>
    <w:rsid w:val="00D8655F"/>
    <w:rsid w:val="00D86687"/>
    <w:rsid w:val="00D86C7F"/>
    <w:rsid w:val="00D875DE"/>
    <w:rsid w:val="00D901F0"/>
    <w:rsid w:val="00D903F1"/>
    <w:rsid w:val="00D905BA"/>
    <w:rsid w:val="00D908F3"/>
    <w:rsid w:val="00D90922"/>
    <w:rsid w:val="00D912EA"/>
    <w:rsid w:val="00D9134D"/>
    <w:rsid w:val="00D917DB"/>
    <w:rsid w:val="00D91A67"/>
    <w:rsid w:val="00D91C11"/>
    <w:rsid w:val="00D91CDD"/>
    <w:rsid w:val="00D91DFA"/>
    <w:rsid w:val="00D91ECB"/>
    <w:rsid w:val="00D91F7A"/>
    <w:rsid w:val="00D922C7"/>
    <w:rsid w:val="00D9263F"/>
    <w:rsid w:val="00D92758"/>
    <w:rsid w:val="00D92942"/>
    <w:rsid w:val="00D92DF9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6FC3"/>
    <w:rsid w:val="00D970BA"/>
    <w:rsid w:val="00D97105"/>
    <w:rsid w:val="00D9764E"/>
    <w:rsid w:val="00D978E1"/>
    <w:rsid w:val="00DA0229"/>
    <w:rsid w:val="00DA086B"/>
    <w:rsid w:val="00DA1838"/>
    <w:rsid w:val="00DA1D89"/>
    <w:rsid w:val="00DA1E0A"/>
    <w:rsid w:val="00DA26A7"/>
    <w:rsid w:val="00DA2767"/>
    <w:rsid w:val="00DA27C4"/>
    <w:rsid w:val="00DA2D29"/>
    <w:rsid w:val="00DA3343"/>
    <w:rsid w:val="00DA3588"/>
    <w:rsid w:val="00DA3C80"/>
    <w:rsid w:val="00DA4BD9"/>
    <w:rsid w:val="00DA523B"/>
    <w:rsid w:val="00DA5605"/>
    <w:rsid w:val="00DA5890"/>
    <w:rsid w:val="00DA5AB3"/>
    <w:rsid w:val="00DA61B1"/>
    <w:rsid w:val="00DA6352"/>
    <w:rsid w:val="00DA65F3"/>
    <w:rsid w:val="00DA6648"/>
    <w:rsid w:val="00DA6D27"/>
    <w:rsid w:val="00DA6DF2"/>
    <w:rsid w:val="00DA7730"/>
    <w:rsid w:val="00DA77DC"/>
    <w:rsid w:val="00DA7831"/>
    <w:rsid w:val="00DA7BB5"/>
    <w:rsid w:val="00DA7C1B"/>
    <w:rsid w:val="00DA7D22"/>
    <w:rsid w:val="00DA7D9E"/>
    <w:rsid w:val="00DA7DAA"/>
    <w:rsid w:val="00DA7F21"/>
    <w:rsid w:val="00DB0070"/>
    <w:rsid w:val="00DB0281"/>
    <w:rsid w:val="00DB0705"/>
    <w:rsid w:val="00DB1F73"/>
    <w:rsid w:val="00DB2287"/>
    <w:rsid w:val="00DB22D9"/>
    <w:rsid w:val="00DB2BAD"/>
    <w:rsid w:val="00DB3C6F"/>
    <w:rsid w:val="00DB3CD8"/>
    <w:rsid w:val="00DB3EEA"/>
    <w:rsid w:val="00DB40CA"/>
    <w:rsid w:val="00DB48A4"/>
    <w:rsid w:val="00DB490A"/>
    <w:rsid w:val="00DB4C8A"/>
    <w:rsid w:val="00DB5396"/>
    <w:rsid w:val="00DB5497"/>
    <w:rsid w:val="00DB58C7"/>
    <w:rsid w:val="00DB6175"/>
    <w:rsid w:val="00DB63EF"/>
    <w:rsid w:val="00DB69D1"/>
    <w:rsid w:val="00DB6ABE"/>
    <w:rsid w:val="00DB73C7"/>
    <w:rsid w:val="00DB798A"/>
    <w:rsid w:val="00DB7F99"/>
    <w:rsid w:val="00DC0968"/>
    <w:rsid w:val="00DC0AF0"/>
    <w:rsid w:val="00DC0E74"/>
    <w:rsid w:val="00DC168A"/>
    <w:rsid w:val="00DC1A00"/>
    <w:rsid w:val="00DC1BF5"/>
    <w:rsid w:val="00DC1E05"/>
    <w:rsid w:val="00DC1E8F"/>
    <w:rsid w:val="00DC1FE8"/>
    <w:rsid w:val="00DC2145"/>
    <w:rsid w:val="00DC2C54"/>
    <w:rsid w:val="00DC3235"/>
    <w:rsid w:val="00DC3656"/>
    <w:rsid w:val="00DC378F"/>
    <w:rsid w:val="00DC3894"/>
    <w:rsid w:val="00DC3F46"/>
    <w:rsid w:val="00DC404E"/>
    <w:rsid w:val="00DC446B"/>
    <w:rsid w:val="00DC469B"/>
    <w:rsid w:val="00DC4DEA"/>
    <w:rsid w:val="00DC4F29"/>
    <w:rsid w:val="00DC60CA"/>
    <w:rsid w:val="00DC678E"/>
    <w:rsid w:val="00DC695D"/>
    <w:rsid w:val="00DC70E7"/>
    <w:rsid w:val="00DC71D1"/>
    <w:rsid w:val="00DC7226"/>
    <w:rsid w:val="00DC7373"/>
    <w:rsid w:val="00DC737B"/>
    <w:rsid w:val="00DC7C4D"/>
    <w:rsid w:val="00DD0456"/>
    <w:rsid w:val="00DD045D"/>
    <w:rsid w:val="00DD071D"/>
    <w:rsid w:val="00DD07E0"/>
    <w:rsid w:val="00DD08F7"/>
    <w:rsid w:val="00DD0CDA"/>
    <w:rsid w:val="00DD0D46"/>
    <w:rsid w:val="00DD12D4"/>
    <w:rsid w:val="00DD1BE4"/>
    <w:rsid w:val="00DD1C42"/>
    <w:rsid w:val="00DD1ED1"/>
    <w:rsid w:val="00DD2185"/>
    <w:rsid w:val="00DD22EA"/>
    <w:rsid w:val="00DD23CE"/>
    <w:rsid w:val="00DD284C"/>
    <w:rsid w:val="00DD295C"/>
    <w:rsid w:val="00DD2E71"/>
    <w:rsid w:val="00DD336F"/>
    <w:rsid w:val="00DD337C"/>
    <w:rsid w:val="00DD3438"/>
    <w:rsid w:val="00DD35D4"/>
    <w:rsid w:val="00DD382A"/>
    <w:rsid w:val="00DD38A2"/>
    <w:rsid w:val="00DD3D29"/>
    <w:rsid w:val="00DD41A9"/>
    <w:rsid w:val="00DD41B5"/>
    <w:rsid w:val="00DD41C2"/>
    <w:rsid w:val="00DD52BB"/>
    <w:rsid w:val="00DD5BDE"/>
    <w:rsid w:val="00DD6985"/>
    <w:rsid w:val="00DD6CC8"/>
    <w:rsid w:val="00DD6E14"/>
    <w:rsid w:val="00DD6E77"/>
    <w:rsid w:val="00DE1303"/>
    <w:rsid w:val="00DE134F"/>
    <w:rsid w:val="00DE142E"/>
    <w:rsid w:val="00DE1504"/>
    <w:rsid w:val="00DE1816"/>
    <w:rsid w:val="00DE1A0C"/>
    <w:rsid w:val="00DE1A3B"/>
    <w:rsid w:val="00DE1E6C"/>
    <w:rsid w:val="00DE2F1B"/>
    <w:rsid w:val="00DE2F58"/>
    <w:rsid w:val="00DE2FB0"/>
    <w:rsid w:val="00DE313B"/>
    <w:rsid w:val="00DE325A"/>
    <w:rsid w:val="00DE3309"/>
    <w:rsid w:val="00DE37B0"/>
    <w:rsid w:val="00DE3CE7"/>
    <w:rsid w:val="00DE4027"/>
    <w:rsid w:val="00DE46EE"/>
    <w:rsid w:val="00DE4CCB"/>
    <w:rsid w:val="00DE5062"/>
    <w:rsid w:val="00DE597F"/>
    <w:rsid w:val="00DE5F67"/>
    <w:rsid w:val="00DE6200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447"/>
    <w:rsid w:val="00DF0675"/>
    <w:rsid w:val="00DF0B4D"/>
    <w:rsid w:val="00DF0D1C"/>
    <w:rsid w:val="00DF1CB3"/>
    <w:rsid w:val="00DF1D88"/>
    <w:rsid w:val="00DF2936"/>
    <w:rsid w:val="00DF3284"/>
    <w:rsid w:val="00DF36CF"/>
    <w:rsid w:val="00DF43D5"/>
    <w:rsid w:val="00DF4D7B"/>
    <w:rsid w:val="00DF50C7"/>
    <w:rsid w:val="00DF540D"/>
    <w:rsid w:val="00DF5A16"/>
    <w:rsid w:val="00DF5E12"/>
    <w:rsid w:val="00DF5F5E"/>
    <w:rsid w:val="00DF6061"/>
    <w:rsid w:val="00DF6341"/>
    <w:rsid w:val="00DF67CF"/>
    <w:rsid w:val="00DF6F17"/>
    <w:rsid w:val="00DF6F98"/>
    <w:rsid w:val="00DF7058"/>
    <w:rsid w:val="00DF71F5"/>
    <w:rsid w:val="00DF7259"/>
    <w:rsid w:val="00DF7D98"/>
    <w:rsid w:val="00E009D4"/>
    <w:rsid w:val="00E00B0D"/>
    <w:rsid w:val="00E00C66"/>
    <w:rsid w:val="00E00D22"/>
    <w:rsid w:val="00E00EF4"/>
    <w:rsid w:val="00E0122F"/>
    <w:rsid w:val="00E012BE"/>
    <w:rsid w:val="00E01C86"/>
    <w:rsid w:val="00E021AF"/>
    <w:rsid w:val="00E0223A"/>
    <w:rsid w:val="00E02551"/>
    <w:rsid w:val="00E02576"/>
    <w:rsid w:val="00E02B9D"/>
    <w:rsid w:val="00E02C65"/>
    <w:rsid w:val="00E0335F"/>
    <w:rsid w:val="00E03454"/>
    <w:rsid w:val="00E03666"/>
    <w:rsid w:val="00E03719"/>
    <w:rsid w:val="00E03B59"/>
    <w:rsid w:val="00E03E11"/>
    <w:rsid w:val="00E041B3"/>
    <w:rsid w:val="00E048DC"/>
    <w:rsid w:val="00E04DA2"/>
    <w:rsid w:val="00E05D1A"/>
    <w:rsid w:val="00E05DB6"/>
    <w:rsid w:val="00E06254"/>
    <w:rsid w:val="00E06FCD"/>
    <w:rsid w:val="00E07017"/>
    <w:rsid w:val="00E07521"/>
    <w:rsid w:val="00E075EF"/>
    <w:rsid w:val="00E076AF"/>
    <w:rsid w:val="00E07968"/>
    <w:rsid w:val="00E10588"/>
    <w:rsid w:val="00E1080E"/>
    <w:rsid w:val="00E1141B"/>
    <w:rsid w:val="00E12D7F"/>
    <w:rsid w:val="00E13069"/>
    <w:rsid w:val="00E139A0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A63"/>
    <w:rsid w:val="00E20DB3"/>
    <w:rsid w:val="00E2124D"/>
    <w:rsid w:val="00E21B59"/>
    <w:rsid w:val="00E21E2C"/>
    <w:rsid w:val="00E22091"/>
    <w:rsid w:val="00E22984"/>
    <w:rsid w:val="00E236F0"/>
    <w:rsid w:val="00E23735"/>
    <w:rsid w:val="00E23A13"/>
    <w:rsid w:val="00E23B57"/>
    <w:rsid w:val="00E23DA1"/>
    <w:rsid w:val="00E2411D"/>
    <w:rsid w:val="00E24ADA"/>
    <w:rsid w:val="00E24B4B"/>
    <w:rsid w:val="00E250EF"/>
    <w:rsid w:val="00E253CA"/>
    <w:rsid w:val="00E257F7"/>
    <w:rsid w:val="00E26493"/>
    <w:rsid w:val="00E267B4"/>
    <w:rsid w:val="00E268CE"/>
    <w:rsid w:val="00E27312"/>
    <w:rsid w:val="00E275D2"/>
    <w:rsid w:val="00E2787B"/>
    <w:rsid w:val="00E27B34"/>
    <w:rsid w:val="00E302B1"/>
    <w:rsid w:val="00E304FA"/>
    <w:rsid w:val="00E309D9"/>
    <w:rsid w:val="00E31320"/>
    <w:rsid w:val="00E314AE"/>
    <w:rsid w:val="00E319AA"/>
    <w:rsid w:val="00E31E79"/>
    <w:rsid w:val="00E32381"/>
    <w:rsid w:val="00E32CC0"/>
    <w:rsid w:val="00E33CA5"/>
    <w:rsid w:val="00E3417C"/>
    <w:rsid w:val="00E34541"/>
    <w:rsid w:val="00E34A6C"/>
    <w:rsid w:val="00E34BE3"/>
    <w:rsid w:val="00E34FC5"/>
    <w:rsid w:val="00E36316"/>
    <w:rsid w:val="00E3687F"/>
    <w:rsid w:val="00E36B18"/>
    <w:rsid w:val="00E37751"/>
    <w:rsid w:val="00E37FAF"/>
    <w:rsid w:val="00E40111"/>
    <w:rsid w:val="00E404F2"/>
    <w:rsid w:val="00E40B03"/>
    <w:rsid w:val="00E41118"/>
    <w:rsid w:val="00E416BB"/>
    <w:rsid w:val="00E41976"/>
    <w:rsid w:val="00E423C4"/>
    <w:rsid w:val="00E4255E"/>
    <w:rsid w:val="00E427D0"/>
    <w:rsid w:val="00E432E9"/>
    <w:rsid w:val="00E43454"/>
    <w:rsid w:val="00E434F7"/>
    <w:rsid w:val="00E43E79"/>
    <w:rsid w:val="00E448EB"/>
    <w:rsid w:val="00E44A2A"/>
    <w:rsid w:val="00E44B50"/>
    <w:rsid w:val="00E45037"/>
    <w:rsid w:val="00E46145"/>
    <w:rsid w:val="00E46CE6"/>
    <w:rsid w:val="00E47017"/>
    <w:rsid w:val="00E47839"/>
    <w:rsid w:val="00E478B6"/>
    <w:rsid w:val="00E479DC"/>
    <w:rsid w:val="00E50770"/>
    <w:rsid w:val="00E50A6E"/>
    <w:rsid w:val="00E50BF1"/>
    <w:rsid w:val="00E50C38"/>
    <w:rsid w:val="00E50D77"/>
    <w:rsid w:val="00E5205F"/>
    <w:rsid w:val="00E52097"/>
    <w:rsid w:val="00E52425"/>
    <w:rsid w:val="00E527DA"/>
    <w:rsid w:val="00E52B0B"/>
    <w:rsid w:val="00E53089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0EAA"/>
    <w:rsid w:val="00E620BB"/>
    <w:rsid w:val="00E62195"/>
    <w:rsid w:val="00E6227D"/>
    <w:rsid w:val="00E6246B"/>
    <w:rsid w:val="00E62562"/>
    <w:rsid w:val="00E6334F"/>
    <w:rsid w:val="00E639D8"/>
    <w:rsid w:val="00E63A06"/>
    <w:rsid w:val="00E63DB1"/>
    <w:rsid w:val="00E63EBB"/>
    <w:rsid w:val="00E64438"/>
    <w:rsid w:val="00E647B3"/>
    <w:rsid w:val="00E65313"/>
    <w:rsid w:val="00E6590D"/>
    <w:rsid w:val="00E65F5D"/>
    <w:rsid w:val="00E661DB"/>
    <w:rsid w:val="00E66298"/>
    <w:rsid w:val="00E66382"/>
    <w:rsid w:val="00E66506"/>
    <w:rsid w:val="00E66594"/>
    <w:rsid w:val="00E66882"/>
    <w:rsid w:val="00E66E65"/>
    <w:rsid w:val="00E672B3"/>
    <w:rsid w:val="00E672CA"/>
    <w:rsid w:val="00E67AB4"/>
    <w:rsid w:val="00E67D55"/>
    <w:rsid w:val="00E70362"/>
    <w:rsid w:val="00E70384"/>
    <w:rsid w:val="00E70623"/>
    <w:rsid w:val="00E7085A"/>
    <w:rsid w:val="00E70AAA"/>
    <w:rsid w:val="00E70BA2"/>
    <w:rsid w:val="00E7100C"/>
    <w:rsid w:val="00E71372"/>
    <w:rsid w:val="00E72262"/>
    <w:rsid w:val="00E723DC"/>
    <w:rsid w:val="00E72433"/>
    <w:rsid w:val="00E728B4"/>
    <w:rsid w:val="00E734EC"/>
    <w:rsid w:val="00E736CF"/>
    <w:rsid w:val="00E73850"/>
    <w:rsid w:val="00E738B3"/>
    <w:rsid w:val="00E73C1A"/>
    <w:rsid w:val="00E73D13"/>
    <w:rsid w:val="00E73E48"/>
    <w:rsid w:val="00E74340"/>
    <w:rsid w:val="00E743D5"/>
    <w:rsid w:val="00E74665"/>
    <w:rsid w:val="00E74A8D"/>
    <w:rsid w:val="00E7530A"/>
    <w:rsid w:val="00E75735"/>
    <w:rsid w:val="00E75B31"/>
    <w:rsid w:val="00E75C40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58FD"/>
    <w:rsid w:val="00E85A4F"/>
    <w:rsid w:val="00E85A92"/>
    <w:rsid w:val="00E85E6F"/>
    <w:rsid w:val="00E85F51"/>
    <w:rsid w:val="00E86039"/>
    <w:rsid w:val="00E86831"/>
    <w:rsid w:val="00E86E3E"/>
    <w:rsid w:val="00E87315"/>
    <w:rsid w:val="00E87A1C"/>
    <w:rsid w:val="00E87CB6"/>
    <w:rsid w:val="00E87DB4"/>
    <w:rsid w:val="00E90717"/>
    <w:rsid w:val="00E90814"/>
    <w:rsid w:val="00E90D34"/>
    <w:rsid w:val="00E910DF"/>
    <w:rsid w:val="00E910F9"/>
    <w:rsid w:val="00E91449"/>
    <w:rsid w:val="00E919EC"/>
    <w:rsid w:val="00E91A66"/>
    <w:rsid w:val="00E91D77"/>
    <w:rsid w:val="00E92C6B"/>
    <w:rsid w:val="00E93B36"/>
    <w:rsid w:val="00E93F23"/>
    <w:rsid w:val="00E93F65"/>
    <w:rsid w:val="00E94FC2"/>
    <w:rsid w:val="00E96065"/>
    <w:rsid w:val="00E9621B"/>
    <w:rsid w:val="00E96D00"/>
    <w:rsid w:val="00E96D8C"/>
    <w:rsid w:val="00E96FF6"/>
    <w:rsid w:val="00E97445"/>
    <w:rsid w:val="00E974F9"/>
    <w:rsid w:val="00E975A3"/>
    <w:rsid w:val="00E97CEF"/>
    <w:rsid w:val="00E97D1A"/>
    <w:rsid w:val="00EA0102"/>
    <w:rsid w:val="00EA02AF"/>
    <w:rsid w:val="00EA0D2F"/>
    <w:rsid w:val="00EA1496"/>
    <w:rsid w:val="00EA1748"/>
    <w:rsid w:val="00EA184F"/>
    <w:rsid w:val="00EA187C"/>
    <w:rsid w:val="00EA1CA5"/>
    <w:rsid w:val="00EA1F8F"/>
    <w:rsid w:val="00EA22B9"/>
    <w:rsid w:val="00EA2ACE"/>
    <w:rsid w:val="00EA303A"/>
    <w:rsid w:val="00EA35D9"/>
    <w:rsid w:val="00EA3965"/>
    <w:rsid w:val="00EA3CC8"/>
    <w:rsid w:val="00EA41CA"/>
    <w:rsid w:val="00EA4215"/>
    <w:rsid w:val="00EA44BF"/>
    <w:rsid w:val="00EA45C9"/>
    <w:rsid w:val="00EA46B1"/>
    <w:rsid w:val="00EA4838"/>
    <w:rsid w:val="00EA4F50"/>
    <w:rsid w:val="00EA5170"/>
    <w:rsid w:val="00EA564A"/>
    <w:rsid w:val="00EA5725"/>
    <w:rsid w:val="00EA5F64"/>
    <w:rsid w:val="00EA6749"/>
    <w:rsid w:val="00EA6768"/>
    <w:rsid w:val="00EA6BD8"/>
    <w:rsid w:val="00EA7509"/>
    <w:rsid w:val="00EA7776"/>
    <w:rsid w:val="00EA78D7"/>
    <w:rsid w:val="00EA7CF5"/>
    <w:rsid w:val="00EA7E5A"/>
    <w:rsid w:val="00EB08FC"/>
    <w:rsid w:val="00EB0C69"/>
    <w:rsid w:val="00EB0EF0"/>
    <w:rsid w:val="00EB148F"/>
    <w:rsid w:val="00EB1AE1"/>
    <w:rsid w:val="00EB213A"/>
    <w:rsid w:val="00EB2554"/>
    <w:rsid w:val="00EB27F8"/>
    <w:rsid w:val="00EB2E0E"/>
    <w:rsid w:val="00EB34E7"/>
    <w:rsid w:val="00EB34FB"/>
    <w:rsid w:val="00EB3A71"/>
    <w:rsid w:val="00EB42C8"/>
    <w:rsid w:val="00EB44A5"/>
    <w:rsid w:val="00EB4711"/>
    <w:rsid w:val="00EB5283"/>
    <w:rsid w:val="00EB538E"/>
    <w:rsid w:val="00EB5434"/>
    <w:rsid w:val="00EB595A"/>
    <w:rsid w:val="00EB5D3A"/>
    <w:rsid w:val="00EB68A4"/>
    <w:rsid w:val="00EB709F"/>
    <w:rsid w:val="00EB728C"/>
    <w:rsid w:val="00EB735C"/>
    <w:rsid w:val="00EB75FB"/>
    <w:rsid w:val="00EB7BEF"/>
    <w:rsid w:val="00EC0705"/>
    <w:rsid w:val="00EC0968"/>
    <w:rsid w:val="00EC0C95"/>
    <w:rsid w:val="00EC0CB0"/>
    <w:rsid w:val="00EC0CFB"/>
    <w:rsid w:val="00EC0E60"/>
    <w:rsid w:val="00EC0E82"/>
    <w:rsid w:val="00EC117F"/>
    <w:rsid w:val="00EC129A"/>
    <w:rsid w:val="00EC1440"/>
    <w:rsid w:val="00EC1CAD"/>
    <w:rsid w:val="00EC2A8D"/>
    <w:rsid w:val="00EC2BCE"/>
    <w:rsid w:val="00EC2D24"/>
    <w:rsid w:val="00EC2EB0"/>
    <w:rsid w:val="00EC2F7B"/>
    <w:rsid w:val="00EC3B38"/>
    <w:rsid w:val="00EC3CDD"/>
    <w:rsid w:val="00EC42C4"/>
    <w:rsid w:val="00EC43BD"/>
    <w:rsid w:val="00EC43D2"/>
    <w:rsid w:val="00EC4FDE"/>
    <w:rsid w:val="00EC5065"/>
    <w:rsid w:val="00EC543A"/>
    <w:rsid w:val="00EC5496"/>
    <w:rsid w:val="00EC561B"/>
    <w:rsid w:val="00EC56AC"/>
    <w:rsid w:val="00EC5A29"/>
    <w:rsid w:val="00EC5A9A"/>
    <w:rsid w:val="00EC623D"/>
    <w:rsid w:val="00EC633F"/>
    <w:rsid w:val="00EC6596"/>
    <w:rsid w:val="00EC6CB7"/>
    <w:rsid w:val="00EC70C0"/>
    <w:rsid w:val="00EC77F9"/>
    <w:rsid w:val="00EC7AC7"/>
    <w:rsid w:val="00ED017B"/>
    <w:rsid w:val="00ED02C1"/>
    <w:rsid w:val="00ED0F27"/>
    <w:rsid w:val="00ED12BB"/>
    <w:rsid w:val="00ED133D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3E27"/>
    <w:rsid w:val="00ED46C8"/>
    <w:rsid w:val="00ED46F2"/>
    <w:rsid w:val="00ED4884"/>
    <w:rsid w:val="00ED550B"/>
    <w:rsid w:val="00ED5A3F"/>
    <w:rsid w:val="00ED5DEF"/>
    <w:rsid w:val="00ED6094"/>
    <w:rsid w:val="00ED6B65"/>
    <w:rsid w:val="00ED6C0C"/>
    <w:rsid w:val="00ED6E9D"/>
    <w:rsid w:val="00ED780E"/>
    <w:rsid w:val="00ED79BF"/>
    <w:rsid w:val="00ED7A40"/>
    <w:rsid w:val="00ED7DF5"/>
    <w:rsid w:val="00ED7F6D"/>
    <w:rsid w:val="00ED7FAD"/>
    <w:rsid w:val="00EE015E"/>
    <w:rsid w:val="00EE0466"/>
    <w:rsid w:val="00EE06D9"/>
    <w:rsid w:val="00EE100C"/>
    <w:rsid w:val="00EE11B1"/>
    <w:rsid w:val="00EE132C"/>
    <w:rsid w:val="00EE1362"/>
    <w:rsid w:val="00EE1645"/>
    <w:rsid w:val="00EE190A"/>
    <w:rsid w:val="00EE19CF"/>
    <w:rsid w:val="00EE2AB2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6279"/>
    <w:rsid w:val="00EE63C0"/>
    <w:rsid w:val="00EE6C25"/>
    <w:rsid w:val="00EE6F01"/>
    <w:rsid w:val="00EE7CA4"/>
    <w:rsid w:val="00EE7FE3"/>
    <w:rsid w:val="00EF08F9"/>
    <w:rsid w:val="00EF0981"/>
    <w:rsid w:val="00EF116E"/>
    <w:rsid w:val="00EF180F"/>
    <w:rsid w:val="00EF18B8"/>
    <w:rsid w:val="00EF1BCC"/>
    <w:rsid w:val="00EF28F2"/>
    <w:rsid w:val="00EF53A1"/>
    <w:rsid w:val="00EF5483"/>
    <w:rsid w:val="00EF5D0F"/>
    <w:rsid w:val="00EF5EF5"/>
    <w:rsid w:val="00EF6146"/>
    <w:rsid w:val="00EF6291"/>
    <w:rsid w:val="00EF6422"/>
    <w:rsid w:val="00EF784B"/>
    <w:rsid w:val="00F005E1"/>
    <w:rsid w:val="00F0065E"/>
    <w:rsid w:val="00F01106"/>
    <w:rsid w:val="00F0182A"/>
    <w:rsid w:val="00F01D93"/>
    <w:rsid w:val="00F02120"/>
    <w:rsid w:val="00F023A2"/>
    <w:rsid w:val="00F02B5C"/>
    <w:rsid w:val="00F02CC4"/>
    <w:rsid w:val="00F02DE8"/>
    <w:rsid w:val="00F035D1"/>
    <w:rsid w:val="00F0378D"/>
    <w:rsid w:val="00F03C23"/>
    <w:rsid w:val="00F043FE"/>
    <w:rsid w:val="00F04D2A"/>
    <w:rsid w:val="00F0564A"/>
    <w:rsid w:val="00F05F4D"/>
    <w:rsid w:val="00F061E8"/>
    <w:rsid w:val="00F065F9"/>
    <w:rsid w:val="00F06AEB"/>
    <w:rsid w:val="00F072F9"/>
    <w:rsid w:val="00F07823"/>
    <w:rsid w:val="00F07FA4"/>
    <w:rsid w:val="00F103E4"/>
    <w:rsid w:val="00F10552"/>
    <w:rsid w:val="00F10554"/>
    <w:rsid w:val="00F10885"/>
    <w:rsid w:val="00F10B25"/>
    <w:rsid w:val="00F10EC0"/>
    <w:rsid w:val="00F10F18"/>
    <w:rsid w:val="00F1176C"/>
    <w:rsid w:val="00F1182F"/>
    <w:rsid w:val="00F118C7"/>
    <w:rsid w:val="00F11982"/>
    <w:rsid w:val="00F11E80"/>
    <w:rsid w:val="00F1241E"/>
    <w:rsid w:val="00F1251E"/>
    <w:rsid w:val="00F12825"/>
    <w:rsid w:val="00F12BA5"/>
    <w:rsid w:val="00F12EB1"/>
    <w:rsid w:val="00F1306C"/>
    <w:rsid w:val="00F1394F"/>
    <w:rsid w:val="00F143F4"/>
    <w:rsid w:val="00F14428"/>
    <w:rsid w:val="00F145F3"/>
    <w:rsid w:val="00F14CDF"/>
    <w:rsid w:val="00F152AE"/>
    <w:rsid w:val="00F15914"/>
    <w:rsid w:val="00F15EED"/>
    <w:rsid w:val="00F1637E"/>
    <w:rsid w:val="00F16A29"/>
    <w:rsid w:val="00F16AD9"/>
    <w:rsid w:val="00F170D0"/>
    <w:rsid w:val="00F17122"/>
    <w:rsid w:val="00F1768E"/>
    <w:rsid w:val="00F17717"/>
    <w:rsid w:val="00F17CBA"/>
    <w:rsid w:val="00F20287"/>
    <w:rsid w:val="00F20334"/>
    <w:rsid w:val="00F211D0"/>
    <w:rsid w:val="00F21893"/>
    <w:rsid w:val="00F22353"/>
    <w:rsid w:val="00F22679"/>
    <w:rsid w:val="00F22CE5"/>
    <w:rsid w:val="00F23063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44E"/>
    <w:rsid w:val="00F27DFA"/>
    <w:rsid w:val="00F3146E"/>
    <w:rsid w:val="00F316BE"/>
    <w:rsid w:val="00F317C2"/>
    <w:rsid w:val="00F31D71"/>
    <w:rsid w:val="00F31FF5"/>
    <w:rsid w:val="00F322E1"/>
    <w:rsid w:val="00F3233B"/>
    <w:rsid w:val="00F3270F"/>
    <w:rsid w:val="00F32771"/>
    <w:rsid w:val="00F32BB3"/>
    <w:rsid w:val="00F32CDC"/>
    <w:rsid w:val="00F32D3B"/>
    <w:rsid w:val="00F3387E"/>
    <w:rsid w:val="00F33ABB"/>
    <w:rsid w:val="00F33C4C"/>
    <w:rsid w:val="00F343A0"/>
    <w:rsid w:val="00F3477F"/>
    <w:rsid w:val="00F3501C"/>
    <w:rsid w:val="00F3558B"/>
    <w:rsid w:val="00F365BA"/>
    <w:rsid w:val="00F3679F"/>
    <w:rsid w:val="00F375A5"/>
    <w:rsid w:val="00F37766"/>
    <w:rsid w:val="00F377AB"/>
    <w:rsid w:val="00F37CDF"/>
    <w:rsid w:val="00F402EF"/>
    <w:rsid w:val="00F40E41"/>
    <w:rsid w:val="00F416C5"/>
    <w:rsid w:val="00F419D5"/>
    <w:rsid w:val="00F41C75"/>
    <w:rsid w:val="00F41C9D"/>
    <w:rsid w:val="00F424AB"/>
    <w:rsid w:val="00F426FB"/>
    <w:rsid w:val="00F42989"/>
    <w:rsid w:val="00F42CF1"/>
    <w:rsid w:val="00F4311A"/>
    <w:rsid w:val="00F43694"/>
    <w:rsid w:val="00F43957"/>
    <w:rsid w:val="00F43C84"/>
    <w:rsid w:val="00F43D85"/>
    <w:rsid w:val="00F44133"/>
    <w:rsid w:val="00F44EBD"/>
    <w:rsid w:val="00F44F9A"/>
    <w:rsid w:val="00F452C7"/>
    <w:rsid w:val="00F45864"/>
    <w:rsid w:val="00F45BCE"/>
    <w:rsid w:val="00F46280"/>
    <w:rsid w:val="00F4637E"/>
    <w:rsid w:val="00F463D2"/>
    <w:rsid w:val="00F468B2"/>
    <w:rsid w:val="00F468FC"/>
    <w:rsid w:val="00F46B82"/>
    <w:rsid w:val="00F46BDE"/>
    <w:rsid w:val="00F47380"/>
    <w:rsid w:val="00F47E29"/>
    <w:rsid w:val="00F50471"/>
    <w:rsid w:val="00F504FC"/>
    <w:rsid w:val="00F50BA3"/>
    <w:rsid w:val="00F515F7"/>
    <w:rsid w:val="00F527CE"/>
    <w:rsid w:val="00F52B25"/>
    <w:rsid w:val="00F52C55"/>
    <w:rsid w:val="00F52D4C"/>
    <w:rsid w:val="00F53232"/>
    <w:rsid w:val="00F53269"/>
    <w:rsid w:val="00F5338C"/>
    <w:rsid w:val="00F53F72"/>
    <w:rsid w:val="00F5482A"/>
    <w:rsid w:val="00F54A07"/>
    <w:rsid w:val="00F54CE3"/>
    <w:rsid w:val="00F54DCF"/>
    <w:rsid w:val="00F54F67"/>
    <w:rsid w:val="00F5566A"/>
    <w:rsid w:val="00F55760"/>
    <w:rsid w:val="00F5580C"/>
    <w:rsid w:val="00F55D6A"/>
    <w:rsid w:val="00F56253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01"/>
    <w:rsid w:val="00F603F6"/>
    <w:rsid w:val="00F605EA"/>
    <w:rsid w:val="00F60905"/>
    <w:rsid w:val="00F60AE5"/>
    <w:rsid w:val="00F615ED"/>
    <w:rsid w:val="00F61BA7"/>
    <w:rsid w:val="00F61DF1"/>
    <w:rsid w:val="00F61FC4"/>
    <w:rsid w:val="00F6206E"/>
    <w:rsid w:val="00F6218D"/>
    <w:rsid w:val="00F628C8"/>
    <w:rsid w:val="00F62951"/>
    <w:rsid w:val="00F62BEF"/>
    <w:rsid w:val="00F6323E"/>
    <w:rsid w:val="00F632D4"/>
    <w:rsid w:val="00F63328"/>
    <w:rsid w:val="00F63A9B"/>
    <w:rsid w:val="00F63C7F"/>
    <w:rsid w:val="00F64604"/>
    <w:rsid w:val="00F64A4F"/>
    <w:rsid w:val="00F64C86"/>
    <w:rsid w:val="00F6501D"/>
    <w:rsid w:val="00F652FA"/>
    <w:rsid w:val="00F65947"/>
    <w:rsid w:val="00F65DAD"/>
    <w:rsid w:val="00F66343"/>
    <w:rsid w:val="00F6661F"/>
    <w:rsid w:val="00F667F1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128"/>
    <w:rsid w:val="00F7123E"/>
    <w:rsid w:val="00F71446"/>
    <w:rsid w:val="00F7151E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AE9"/>
    <w:rsid w:val="00F743DD"/>
    <w:rsid w:val="00F7643F"/>
    <w:rsid w:val="00F7687E"/>
    <w:rsid w:val="00F770F5"/>
    <w:rsid w:val="00F7797C"/>
    <w:rsid w:val="00F77CC5"/>
    <w:rsid w:val="00F802F3"/>
    <w:rsid w:val="00F80491"/>
    <w:rsid w:val="00F80709"/>
    <w:rsid w:val="00F80773"/>
    <w:rsid w:val="00F80EA5"/>
    <w:rsid w:val="00F80FD2"/>
    <w:rsid w:val="00F8100C"/>
    <w:rsid w:val="00F810C5"/>
    <w:rsid w:val="00F813F8"/>
    <w:rsid w:val="00F81741"/>
    <w:rsid w:val="00F81FB3"/>
    <w:rsid w:val="00F822B2"/>
    <w:rsid w:val="00F8296C"/>
    <w:rsid w:val="00F82D25"/>
    <w:rsid w:val="00F83095"/>
    <w:rsid w:val="00F83153"/>
    <w:rsid w:val="00F834FD"/>
    <w:rsid w:val="00F840CD"/>
    <w:rsid w:val="00F8414B"/>
    <w:rsid w:val="00F841F9"/>
    <w:rsid w:val="00F843DA"/>
    <w:rsid w:val="00F84B15"/>
    <w:rsid w:val="00F84CB1"/>
    <w:rsid w:val="00F84D75"/>
    <w:rsid w:val="00F84E23"/>
    <w:rsid w:val="00F84F50"/>
    <w:rsid w:val="00F857D3"/>
    <w:rsid w:val="00F860A7"/>
    <w:rsid w:val="00F8626E"/>
    <w:rsid w:val="00F86296"/>
    <w:rsid w:val="00F86671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93E"/>
    <w:rsid w:val="00F92A9B"/>
    <w:rsid w:val="00F92C23"/>
    <w:rsid w:val="00F931E9"/>
    <w:rsid w:val="00F9330F"/>
    <w:rsid w:val="00F9360D"/>
    <w:rsid w:val="00F93768"/>
    <w:rsid w:val="00F93926"/>
    <w:rsid w:val="00F93F20"/>
    <w:rsid w:val="00F93F4A"/>
    <w:rsid w:val="00F940A1"/>
    <w:rsid w:val="00F94288"/>
    <w:rsid w:val="00F9441C"/>
    <w:rsid w:val="00F945FB"/>
    <w:rsid w:val="00F9468F"/>
    <w:rsid w:val="00F94ED0"/>
    <w:rsid w:val="00F94F08"/>
    <w:rsid w:val="00F957A2"/>
    <w:rsid w:val="00F95AFD"/>
    <w:rsid w:val="00F95BE5"/>
    <w:rsid w:val="00F968FE"/>
    <w:rsid w:val="00F96C73"/>
    <w:rsid w:val="00F9705A"/>
    <w:rsid w:val="00F974D2"/>
    <w:rsid w:val="00F97675"/>
    <w:rsid w:val="00F9771E"/>
    <w:rsid w:val="00F97BC8"/>
    <w:rsid w:val="00FA0706"/>
    <w:rsid w:val="00FA122C"/>
    <w:rsid w:val="00FA16BA"/>
    <w:rsid w:val="00FA19D8"/>
    <w:rsid w:val="00FA1C80"/>
    <w:rsid w:val="00FA20FE"/>
    <w:rsid w:val="00FA2CF4"/>
    <w:rsid w:val="00FA2E41"/>
    <w:rsid w:val="00FA3646"/>
    <w:rsid w:val="00FA36C4"/>
    <w:rsid w:val="00FA3827"/>
    <w:rsid w:val="00FA4CC8"/>
    <w:rsid w:val="00FA4D16"/>
    <w:rsid w:val="00FA505F"/>
    <w:rsid w:val="00FA51A9"/>
    <w:rsid w:val="00FA5204"/>
    <w:rsid w:val="00FA611C"/>
    <w:rsid w:val="00FA672F"/>
    <w:rsid w:val="00FA6925"/>
    <w:rsid w:val="00FA6E52"/>
    <w:rsid w:val="00FA7CEE"/>
    <w:rsid w:val="00FA7D4E"/>
    <w:rsid w:val="00FB0C8E"/>
    <w:rsid w:val="00FB146E"/>
    <w:rsid w:val="00FB15C4"/>
    <w:rsid w:val="00FB1BA6"/>
    <w:rsid w:val="00FB1F72"/>
    <w:rsid w:val="00FB2204"/>
    <w:rsid w:val="00FB22BF"/>
    <w:rsid w:val="00FB24D6"/>
    <w:rsid w:val="00FB2992"/>
    <w:rsid w:val="00FB2B16"/>
    <w:rsid w:val="00FB2F80"/>
    <w:rsid w:val="00FB3759"/>
    <w:rsid w:val="00FB3853"/>
    <w:rsid w:val="00FB395D"/>
    <w:rsid w:val="00FB3C7C"/>
    <w:rsid w:val="00FB3FAC"/>
    <w:rsid w:val="00FB4169"/>
    <w:rsid w:val="00FB57EE"/>
    <w:rsid w:val="00FB5C23"/>
    <w:rsid w:val="00FB639E"/>
    <w:rsid w:val="00FB6B95"/>
    <w:rsid w:val="00FB6EB2"/>
    <w:rsid w:val="00FB7353"/>
    <w:rsid w:val="00FB7438"/>
    <w:rsid w:val="00FB7852"/>
    <w:rsid w:val="00FB7862"/>
    <w:rsid w:val="00FC126F"/>
    <w:rsid w:val="00FC12D0"/>
    <w:rsid w:val="00FC173D"/>
    <w:rsid w:val="00FC18D4"/>
    <w:rsid w:val="00FC1E64"/>
    <w:rsid w:val="00FC2608"/>
    <w:rsid w:val="00FC27A2"/>
    <w:rsid w:val="00FC2C9C"/>
    <w:rsid w:val="00FC3218"/>
    <w:rsid w:val="00FC34B6"/>
    <w:rsid w:val="00FC41B1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26"/>
    <w:rsid w:val="00FC62BC"/>
    <w:rsid w:val="00FC6334"/>
    <w:rsid w:val="00FC6705"/>
    <w:rsid w:val="00FC684D"/>
    <w:rsid w:val="00FC690F"/>
    <w:rsid w:val="00FC6986"/>
    <w:rsid w:val="00FC6C50"/>
    <w:rsid w:val="00FC6ECF"/>
    <w:rsid w:val="00FC7329"/>
    <w:rsid w:val="00FC7B9E"/>
    <w:rsid w:val="00FD0082"/>
    <w:rsid w:val="00FD03DC"/>
    <w:rsid w:val="00FD0512"/>
    <w:rsid w:val="00FD0F74"/>
    <w:rsid w:val="00FD2101"/>
    <w:rsid w:val="00FD2298"/>
    <w:rsid w:val="00FD26CC"/>
    <w:rsid w:val="00FD2A47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47FA"/>
    <w:rsid w:val="00FD49CD"/>
    <w:rsid w:val="00FD4F55"/>
    <w:rsid w:val="00FD5E6F"/>
    <w:rsid w:val="00FD633D"/>
    <w:rsid w:val="00FD647F"/>
    <w:rsid w:val="00FD70C7"/>
    <w:rsid w:val="00FD70CF"/>
    <w:rsid w:val="00FD7686"/>
    <w:rsid w:val="00FD7F4D"/>
    <w:rsid w:val="00FD7FA5"/>
    <w:rsid w:val="00FE0112"/>
    <w:rsid w:val="00FE0662"/>
    <w:rsid w:val="00FE090E"/>
    <w:rsid w:val="00FE0917"/>
    <w:rsid w:val="00FE0A11"/>
    <w:rsid w:val="00FE0B07"/>
    <w:rsid w:val="00FE0CFB"/>
    <w:rsid w:val="00FE12D2"/>
    <w:rsid w:val="00FE13ED"/>
    <w:rsid w:val="00FE1D38"/>
    <w:rsid w:val="00FE23DF"/>
    <w:rsid w:val="00FE2B87"/>
    <w:rsid w:val="00FE2E94"/>
    <w:rsid w:val="00FE3816"/>
    <w:rsid w:val="00FE43D5"/>
    <w:rsid w:val="00FE447F"/>
    <w:rsid w:val="00FE47AD"/>
    <w:rsid w:val="00FE4AA2"/>
    <w:rsid w:val="00FE4B2C"/>
    <w:rsid w:val="00FE4C7F"/>
    <w:rsid w:val="00FE5901"/>
    <w:rsid w:val="00FE5C05"/>
    <w:rsid w:val="00FE63D6"/>
    <w:rsid w:val="00FE65F7"/>
    <w:rsid w:val="00FE6939"/>
    <w:rsid w:val="00FE6AB4"/>
    <w:rsid w:val="00FF0012"/>
    <w:rsid w:val="00FF02F0"/>
    <w:rsid w:val="00FF0A1A"/>
    <w:rsid w:val="00FF0FFA"/>
    <w:rsid w:val="00FF12D4"/>
    <w:rsid w:val="00FF13E1"/>
    <w:rsid w:val="00FF148F"/>
    <w:rsid w:val="00FF19A8"/>
    <w:rsid w:val="00FF1FC2"/>
    <w:rsid w:val="00FF21A4"/>
    <w:rsid w:val="00FF3A10"/>
    <w:rsid w:val="00FF3AD4"/>
    <w:rsid w:val="00FF3C46"/>
    <w:rsid w:val="00FF3EEC"/>
    <w:rsid w:val="00FF44EB"/>
    <w:rsid w:val="00FF4520"/>
    <w:rsid w:val="00FF465D"/>
    <w:rsid w:val="00FF4C37"/>
    <w:rsid w:val="00FF52E2"/>
    <w:rsid w:val="00FF5DEF"/>
    <w:rsid w:val="00FF609A"/>
    <w:rsid w:val="00FF6166"/>
    <w:rsid w:val="00FF6AB4"/>
    <w:rsid w:val="00FF6FA1"/>
    <w:rsid w:val="00FF73CF"/>
    <w:rsid w:val="00FF76D3"/>
    <w:rsid w:val="00FF772C"/>
    <w:rsid w:val="00FF78C2"/>
    <w:rsid w:val="00FF799B"/>
    <w:rsid w:val="0499E65F"/>
    <w:rsid w:val="16FDBB9C"/>
    <w:rsid w:val="18656E53"/>
    <w:rsid w:val="1C47E7A0"/>
    <w:rsid w:val="4A8CB638"/>
    <w:rsid w:val="5897D1A4"/>
    <w:rsid w:val="6474A972"/>
    <w:rsid w:val="6B726101"/>
    <w:rsid w:val="6FF94840"/>
    <w:rsid w:val="7648759E"/>
    <w:rsid w:val="77FCC5E0"/>
    <w:rsid w:val="7923A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459921B"/>
  <w15:chartTrackingRefBased/>
  <w15:docId w15:val="{D201A9B0-DA26-4622-A342-56B50D02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Revision">
    <w:name w:val="Revision"/>
    <w:hidden/>
    <w:uiPriority w:val="99"/>
    <w:semiHidden/>
    <w:rsid w:val="007C66F0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B1DD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1EC10-949D-4A59-AC9B-32998F66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412</Words>
  <Characters>1621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3</cp:revision>
  <cp:lastPrinted>2020-11-06T04:02:00Z</cp:lastPrinted>
  <dcterms:created xsi:type="dcterms:W3CDTF">2020-11-06T08:27:00Z</dcterms:created>
  <dcterms:modified xsi:type="dcterms:W3CDTF">2020-11-06T08:29:00Z</dcterms:modified>
</cp:coreProperties>
</file>