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0041DD" w:rsidRPr="007929E5" w14:paraId="551A2FF2" w14:textId="77777777" w:rsidTr="00545981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F478E67" w14:textId="77777777" w:rsidR="000041DD" w:rsidRPr="007929E5" w:rsidRDefault="000041DD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bookmarkStart w:id="0" w:name="_GoBack"/>
            <w:bookmarkEnd w:id="0"/>
            <w:r w:rsidRPr="007929E5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2EE076" w14:textId="77777777" w:rsidR="000041DD" w:rsidRPr="007929E5" w:rsidRDefault="000041DD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C65B695" w14:textId="77777777" w:rsidR="000041DD" w:rsidRPr="007929E5" w:rsidRDefault="008311FE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66768D" w:rsidRPr="007929E5" w14:paraId="1F33CD55" w14:textId="77777777" w:rsidTr="00545981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AC8A625" w14:textId="77777777" w:rsidR="0066768D" w:rsidRPr="007929E5" w:rsidRDefault="0066768D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9AB980" w14:textId="77777777" w:rsidR="0066768D" w:rsidRPr="007929E5" w:rsidRDefault="0066768D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0CB3818" w14:textId="77777777" w:rsidR="0066768D" w:rsidRPr="007929E5" w:rsidRDefault="0066768D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A3147" w:rsidRPr="007929E5" w14:paraId="3B627850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8AE2B22" w14:textId="77777777" w:rsidR="004A3147" w:rsidRPr="007929E5" w:rsidRDefault="004A3147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929E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CB9977B" w14:textId="77777777" w:rsidR="004A3147" w:rsidRPr="007929E5" w:rsidRDefault="004A3147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6F54B9B" w14:textId="77777777" w:rsidR="004A3147" w:rsidRPr="007929E5" w:rsidRDefault="004A3147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929E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4A3147" w:rsidRPr="007929E5" w14:paraId="0DBC1206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BAE6A68" w14:textId="77777777" w:rsidR="004A3147" w:rsidRPr="007929E5" w:rsidRDefault="004A3147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929E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D34ED59" w14:textId="77777777" w:rsidR="004A3147" w:rsidRPr="007929E5" w:rsidRDefault="004A3147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28259CD" w14:textId="77777777" w:rsidR="004A3147" w:rsidRPr="007929E5" w:rsidRDefault="00235F64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929E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8B62D5" w:rsidRPr="007929E5" w14:paraId="48394689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30C3019" w14:textId="77777777" w:rsidR="008B62D5" w:rsidRPr="007929E5" w:rsidRDefault="008B62D5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59DE03D" w14:textId="77777777" w:rsidR="008B62D5" w:rsidRPr="007929E5" w:rsidRDefault="008B62D5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4B03DA3" w14:textId="77777777" w:rsidR="008B62D5" w:rsidRPr="007929E5" w:rsidRDefault="008B62D5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929E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9A4B73" w:rsidRPr="007929E5" w14:paraId="5AB4FDC1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853C66E" w14:textId="77777777" w:rsidR="009A4B73" w:rsidRPr="007929E5" w:rsidRDefault="009A4B73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0F0453A" w14:textId="77777777" w:rsidR="009A4B73" w:rsidRPr="007929E5" w:rsidRDefault="009A4B73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C9C7EB0" w14:textId="77777777" w:rsidR="009A4B73" w:rsidRPr="007929E5" w:rsidRDefault="009A4B73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929E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BF003F" w:rsidRPr="007929E5" w14:paraId="527139F1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C77AA74" w14:textId="77777777" w:rsidR="00BF003F" w:rsidRPr="007929E5" w:rsidRDefault="00BF003F" w:rsidP="00BF003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929E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5D32012" w14:textId="77777777" w:rsidR="00BF003F" w:rsidRPr="007929E5" w:rsidRDefault="00BF003F" w:rsidP="00BF003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F823D29" w14:textId="3DC58223" w:rsidR="00BF003F" w:rsidRPr="007929E5" w:rsidRDefault="00BF003F" w:rsidP="00BF003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929E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BF003F" w:rsidRPr="007929E5" w14:paraId="35DED1D9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CC8A98B" w14:textId="77777777" w:rsidR="00BF003F" w:rsidRPr="007929E5" w:rsidRDefault="00BF003F" w:rsidP="00BF003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929E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91D0EEB" w14:textId="77777777" w:rsidR="00BF003F" w:rsidRPr="007929E5" w:rsidRDefault="00BF003F" w:rsidP="00BF003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0AD2038C" w14:textId="6C0A8905" w:rsidR="00BF003F" w:rsidRPr="007929E5" w:rsidRDefault="00BF003F" w:rsidP="00BF003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929E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BF003F" w:rsidRPr="007929E5" w14:paraId="7545829A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0255051" w14:textId="77777777" w:rsidR="00BF003F" w:rsidRPr="007929E5" w:rsidRDefault="00BF003F" w:rsidP="00BF003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2870F23" w14:textId="77777777" w:rsidR="00BF003F" w:rsidRPr="007929E5" w:rsidRDefault="00BF003F" w:rsidP="00BF003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425C9824" w14:textId="48424D3E" w:rsidR="00BF003F" w:rsidRPr="007929E5" w:rsidRDefault="00BF003F" w:rsidP="00BF003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929E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BF003F" w:rsidRPr="007929E5" w14:paraId="125302E7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6B052DF" w14:textId="77777777" w:rsidR="00BF003F" w:rsidRPr="007929E5" w:rsidRDefault="00BF003F" w:rsidP="00BF003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929E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567F17B" w14:textId="77777777" w:rsidR="00BF003F" w:rsidRPr="007929E5" w:rsidRDefault="00BF003F" w:rsidP="00BF003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6FA7C58F" w14:textId="5B37A38B" w:rsidR="00BF003F" w:rsidRPr="007929E5" w:rsidRDefault="00BF003F" w:rsidP="00BF003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929E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ลูกหนี้ผ่อนชำระ</w:t>
            </w:r>
          </w:p>
        </w:tc>
      </w:tr>
      <w:tr w:rsidR="00FE15B5" w:rsidRPr="007929E5" w14:paraId="29822B17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9A88DA" w14:textId="01BBD625" w:rsidR="00FE15B5" w:rsidRPr="007929E5" w:rsidRDefault="00FE15B5" w:rsidP="00BF003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C80DBCC" w14:textId="77777777" w:rsidR="00FE15B5" w:rsidRPr="007929E5" w:rsidRDefault="00FE15B5" w:rsidP="00BF003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267D21B0" w14:textId="466EEB3C" w:rsidR="00FE15B5" w:rsidRPr="007929E5" w:rsidRDefault="00FE15B5" w:rsidP="00BF003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929E5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7602BD" w:rsidRPr="007929E5" w14:paraId="7649B2C3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5AEB8CD" w14:textId="07613181" w:rsidR="007602BD" w:rsidRPr="007929E5" w:rsidRDefault="00FE15B5" w:rsidP="007602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5AF46DAF" w14:textId="77777777" w:rsidR="007602BD" w:rsidRPr="007929E5" w:rsidRDefault="007602BD" w:rsidP="007602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E20AAEA" w14:textId="1E7BE810" w:rsidR="007602BD" w:rsidRPr="007929E5" w:rsidRDefault="007602BD" w:rsidP="007602BD">
            <w:pPr>
              <w:pStyle w:val="index"/>
              <w:tabs>
                <w:tab w:val="clear" w:pos="1134"/>
              </w:tabs>
              <w:spacing w:after="0" w:line="380" w:lineRule="exac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929E5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7602BD" w:rsidRPr="007929E5" w14:paraId="708A74CB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71AFA72" w14:textId="4BFBB484" w:rsidR="007602BD" w:rsidRPr="007929E5" w:rsidRDefault="007602BD" w:rsidP="007602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BC7A3F" w:rsidRPr="007929E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106E2D2" w14:textId="77777777" w:rsidR="007602BD" w:rsidRPr="007929E5" w:rsidRDefault="007602BD" w:rsidP="007602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038726C" w14:textId="03F8B2F2" w:rsidR="007602BD" w:rsidRPr="007929E5" w:rsidRDefault="007602BD" w:rsidP="007602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7929E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val="en-GB"/>
              </w:rPr>
              <w:t>ส่วนปรับปรุงอาคารเช่าและอุปกรณ์</w:t>
            </w:r>
          </w:p>
        </w:tc>
      </w:tr>
      <w:tr w:rsidR="00BC7A3F" w:rsidRPr="007929E5" w14:paraId="7042A996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AAF8E9A" w14:textId="7F325588" w:rsidR="00BC7A3F" w:rsidRPr="007929E5" w:rsidRDefault="00BC7A3F" w:rsidP="00BC7A3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0BFE715B" w14:textId="77777777" w:rsidR="00BC7A3F" w:rsidRPr="007929E5" w:rsidRDefault="00BC7A3F" w:rsidP="00BC7A3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B4F6782" w14:textId="4016D261" w:rsidR="00BC7A3F" w:rsidRPr="007929E5" w:rsidRDefault="00BC7A3F" w:rsidP="00BC7A3F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สินทรัพย์เพื่อการให้บริการ</w:t>
            </w:r>
          </w:p>
        </w:tc>
      </w:tr>
      <w:tr w:rsidR="00BC7A3F" w:rsidRPr="007929E5" w14:paraId="5CCA64A8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870C4A5" w14:textId="5CF30C37" w:rsidR="00BC7A3F" w:rsidRPr="007929E5" w:rsidRDefault="00BC7A3F" w:rsidP="00BC7A3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2934D02D" w14:textId="77777777" w:rsidR="00BC7A3F" w:rsidRPr="007929E5" w:rsidRDefault="00BC7A3F" w:rsidP="00BC7A3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A2306D7" w14:textId="5D284FC1" w:rsidR="00BC7A3F" w:rsidRPr="007929E5" w:rsidRDefault="00BC7A3F" w:rsidP="00BC7A3F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7929E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สินทรัพย์ไม่มีตัวตน</w:t>
            </w:r>
          </w:p>
        </w:tc>
      </w:tr>
      <w:tr w:rsidR="00BC7A3F" w:rsidRPr="007929E5" w14:paraId="18491C14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B847937" w14:textId="7140B8D9" w:rsidR="00BC7A3F" w:rsidRPr="007929E5" w:rsidRDefault="00BC7A3F" w:rsidP="00BC7A3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042B1A50" w14:textId="77777777" w:rsidR="00BC7A3F" w:rsidRPr="007929E5" w:rsidRDefault="00BC7A3F" w:rsidP="00BC7A3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49D0EB0" w14:textId="094F23DF" w:rsidR="00BC7A3F" w:rsidRPr="007929E5" w:rsidRDefault="00BC7A3F" w:rsidP="00BC7A3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929E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</w:t>
            </w:r>
            <w:r w:rsidRPr="007929E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ที่มีภาระดอกเบี้ย</w:t>
            </w:r>
          </w:p>
        </w:tc>
      </w:tr>
      <w:tr w:rsidR="00BC7A3F" w:rsidRPr="007929E5" w14:paraId="1A23048F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7C6F033" w14:textId="355D5248" w:rsidR="00BC7A3F" w:rsidRPr="007929E5" w:rsidRDefault="00BC7A3F" w:rsidP="00BC7A3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35F9B290" w14:textId="77777777" w:rsidR="00BC7A3F" w:rsidRPr="007929E5" w:rsidRDefault="00BC7A3F" w:rsidP="00BC7A3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7441694" w14:textId="2AF4FD9A" w:rsidR="00BC7A3F" w:rsidRPr="007929E5" w:rsidRDefault="00BC7A3F" w:rsidP="00BC7A3F">
            <w:pPr>
              <w:pStyle w:val="index"/>
              <w:tabs>
                <w:tab w:val="clear" w:pos="1134"/>
              </w:tabs>
              <w:spacing w:after="0" w:line="380" w:lineRule="exact"/>
              <w:jc w:val="both"/>
              <w:outlineLvl w:val="0"/>
              <w:rPr>
                <w:rFonts w:ascii="Angsana New" w:hAnsi="Angsana New" w:cs="Angsana New"/>
                <w:lang w:val="en-US" w:bidi="th-TH"/>
              </w:rPr>
            </w:pPr>
            <w:r w:rsidRPr="007929E5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</w:t>
            </w:r>
            <w:r w:rsidRPr="007929E5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</w:p>
        </w:tc>
      </w:tr>
      <w:tr w:rsidR="00BC7A3F" w:rsidRPr="007929E5" w14:paraId="3A417813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C729ECA" w14:textId="6ACE2F38" w:rsidR="00BC7A3F" w:rsidRPr="007929E5" w:rsidRDefault="00BC7A3F" w:rsidP="00BC7A3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6442981A" w14:textId="77777777" w:rsidR="00BC7A3F" w:rsidRPr="007929E5" w:rsidRDefault="00BC7A3F" w:rsidP="00BC7A3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9D20CC9" w14:textId="34208021" w:rsidR="00BC7A3F" w:rsidRPr="007929E5" w:rsidRDefault="00BC7A3F" w:rsidP="00BC7A3F">
            <w:pPr>
              <w:pStyle w:val="index"/>
              <w:tabs>
                <w:tab w:val="clear" w:pos="1134"/>
              </w:tabs>
              <w:spacing w:after="0" w:line="380" w:lineRule="exac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7929E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ประมาณการหนี้สินสำหรับผลประโยชน์พนักงาน</w:t>
            </w:r>
          </w:p>
        </w:tc>
      </w:tr>
      <w:tr w:rsidR="00BC7A3F" w:rsidRPr="007929E5" w14:paraId="4D9D619B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CA850CF" w14:textId="3F4A61C0" w:rsidR="00BC7A3F" w:rsidRPr="007929E5" w:rsidRDefault="00BC7A3F" w:rsidP="00BC7A3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60310238" w14:textId="77777777" w:rsidR="00BC7A3F" w:rsidRPr="007929E5" w:rsidRDefault="00BC7A3F" w:rsidP="00BC7A3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32F0345" w14:textId="4FA308F4" w:rsidR="00BC7A3F" w:rsidRPr="007929E5" w:rsidRDefault="00BC7A3F" w:rsidP="00BC7A3F">
            <w:pPr>
              <w:pStyle w:val="index"/>
              <w:tabs>
                <w:tab w:val="clear" w:pos="1134"/>
              </w:tabs>
              <w:spacing w:after="0" w:line="380" w:lineRule="exac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ทุนเรือนหุ้น</w:t>
            </w:r>
          </w:p>
        </w:tc>
      </w:tr>
      <w:tr w:rsidR="00BC7A3F" w:rsidRPr="007929E5" w14:paraId="2EC0AD7D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1798BB3" w14:textId="1E7B3114" w:rsidR="00BC7A3F" w:rsidRPr="007929E5" w:rsidRDefault="00BC7A3F" w:rsidP="00BC7A3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2EF102E2" w14:textId="77777777" w:rsidR="00BC7A3F" w:rsidRPr="007929E5" w:rsidRDefault="00BC7A3F" w:rsidP="00BC7A3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F085C0F" w14:textId="4082F1A9" w:rsidR="00BC7A3F" w:rsidRPr="007929E5" w:rsidRDefault="00BC7A3F" w:rsidP="00BC7A3F">
            <w:pPr>
              <w:pStyle w:val="index"/>
              <w:tabs>
                <w:tab w:val="clear" w:pos="1134"/>
              </w:tabs>
              <w:spacing w:after="0" w:line="380" w:lineRule="exac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7929E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ใบสำคัญแสดงสิทธิที่จะซื้อหุ้นสามัญ</w:t>
            </w:r>
          </w:p>
        </w:tc>
      </w:tr>
      <w:tr w:rsidR="00BC7A3F" w:rsidRPr="007929E5" w14:paraId="2E15C40A" w14:textId="77777777" w:rsidTr="001027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0062AFC" w14:textId="38D2C3CB" w:rsidR="00BC7A3F" w:rsidRPr="007929E5" w:rsidRDefault="00BC7A3F" w:rsidP="00BC7A3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77ABDBB6" w14:textId="77777777" w:rsidR="00BC7A3F" w:rsidRPr="007929E5" w:rsidRDefault="00BC7A3F" w:rsidP="00BC7A3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718D0FA" w14:textId="77777777" w:rsidR="00BC7A3F" w:rsidRPr="007929E5" w:rsidRDefault="00BC7A3F" w:rsidP="00BC7A3F">
            <w:pPr>
              <w:pStyle w:val="index"/>
              <w:tabs>
                <w:tab w:val="clear" w:pos="1134"/>
              </w:tabs>
              <w:spacing w:after="0" w:line="380" w:lineRule="exac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929E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สำรอง</w:t>
            </w:r>
          </w:p>
        </w:tc>
      </w:tr>
      <w:tr w:rsidR="00BC7A3F" w:rsidRPr="007929E5" w14:paraId="251B67AE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0CC6436" w14:textId="1B9F6BC0" w:rsidR="00BC7A3F" w:rsidRPr="007929E5" w:rsidRDefault="00BC7A3F" w:rsidP="00BC7A3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2C2D3041" w14:textId="77777777" w:rsidR="00BC7A3F" w:rsidRPr="007929E5" w:rsidRDefault="00BC7A3F" w:rsidP="00BC7A3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CA0EFC6" w14:textId="46A30758" w:rsidR="00BC7A3F" w:rsidRPr="007929E5" w:rsidRDefault="00BC7A3F" w:rsidP="00BC7A3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 w:rsidRPr="007929E5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BC7A3F" w:rsidRPr="007929E5" w14:paraId="0686750A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7655581" w14:textId="5C290DFE" w:rsidR="00BC7A3F" w:rsidRPr="007929E5" w:rsidRDefault="00BC7A3F" w:rsidP="00BC7A3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758E00CA" w14:textId="77777777" w:rsidR="00BC7A3F" w:rsidRPr="007929E5" w:rsidRDefault="00BC7A3F" w:rsidP="00BC7A3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3C137CC" w14:textId="5DCC07BB" w:rsidR="00BC7A3F" w:rsidRPr="007929E5" w:rsidRDefault="00BC7A3F" w:rsidP="00BC7A3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929E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BC7A3F" w:rsidRPr="007929E5" w14:paraId="057B2955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F44B1A2" w14:textId="6DD7AAE3" w:rsidR="00BC7A3F" w:rsidRPr="007929E5" w:rsidRDefault="00BC7A3F" w:rsidP="00BC7A3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395F8C1D" w14:textId="77777777" w:rsidR="00BC7A3F" w:rsidRPr="007929E5" w:rsidRDefault="00BC7A3F" w:rsidP="00BC7A3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18EFC8B" w14:textId="0A03F966" w:rsidR="00BC7A3F" w:rsidRPr="007929E5" w:rsidRDefault="00BC7A3F" w:rsidP="00BC7A3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929E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BC7A3F" w:rsidRPr="007929E5" w14:paraId="53889025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0ED4445" w14:textId="41EBA867" w:rsidR="00BC7A3F" w:rsidRPr="007929E5" w:rsidRDefault="00BC7A3F" w:rsidP="00BC7A3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0960F338" w14:textId="77777777" w:rsidR="00BC7A3F" w:rsidRPr="007929E5" w:rsidRDefault="00BC7A3F" w:rsidP="00BC7A3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75F7140" w14:textId="5C430470" w:rsidR="00BC7A3F" w:rsidRPr="007929E5" w:rsidRDefault="00BC7A3F" w:rsidP="00BC7A3F">
            <w:pPr>
              <w:pStyle w:val="index"/>
              <w:tabs>
                <w:tab w:val="clear" w:pos="1134"/>
              </w:tabs>
              <w:spacing w:after="0" w:line="380" w:lineRule="exac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7929E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BC7A3F" w:rsidRPr="007929E5" w14:paraId="71494067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90ECADC" w14:textId="3DC07173" w:rsidR="00BC7A3F" w:rsidRPr="007929E5" w:rsidRDefault="00BC7A3F" w:rsidP="00BC7A3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07893796" w14:textId="77777777" w:rsidR="00BC7A3F" w:rsidRPr="007929E5" w:rsidRDefault="00BC7A3F" w:rsidP="00BC7A3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6262AEB" w14:textId="120E3134" w:rsidR="00BC7A3F" w:rsidRPr="007929E5" w:rsidRDefault="00BC7A3F" w:rsidP="00BC7A3F">
            <w:pPr>
              <w:pStyle w:val="index"/>
              <w:tabs>
                <w:tab w:val="clear" w:pos="1134"/>
              </w:tabs>
              <w:spacing w:after="0" w:line="380" w:lineRule="exac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กำไรต่อหุ้น</w:t>
            </w:r>
          </w:p>
        </w:tc>
      </w:tr>
      <w:tr w:rsidR="00BC7A3F" w:rsidRPr="007929E5" w14:paraId="1DFF3835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23890C1" w14:textId="48FE0CDB" w:rsidR="00BC7A3F" w:rsidRPr="007929E5" w:rsidRDefault="00BC7A3F" w:rsidP="00BC7A3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6F15EDCA" w14:textId="77777777" w:rsidR="00BC7A3F" w:rsidRPr="007929E5" w:rsidRDefault="00BC7A3F" w:rsidP="00BC7A3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75048A2" w14:textId="45825CAD" w:rsidR="00BC7A3F" w:rsidRPr="007929E5" w:rsidRDefault="00BC7A3F" w:rsidP="00BC7A3F">
            <w:pPr>
              <w:pStyle w:val="index"/>
              <w:tabs>
                <w:tab w:val="clear" w:pos="1134"/>
              </w:tabs>
              <w:spacing w:after="0" w:line="380" w:lineRule="exac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7929E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BC7A3F" w:rsidRPr="007929E5" w14:paraId="2864C906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31C1C6C" w14:textId="16D869AA" w:rsidR="00BC7A3F" w:rsidRPr="007929E5" w:rsidRDefault="00BC7A3F" w:rsidP="00BC7A3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14:paraId="487B4CE7" w14:textId="77777777" w:rsidR="00BC7A3F" w:rsidRPr="007929E5" w:rsidRDefault="00BC7A3F" w:rsidP="00BC7A3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D420273" w14:textId="352A28F2" w:rsidR="00BC7A3F" w:rsidRPr="007929E5" w:rsidRDefault="00BC7A3F" w:rsidP="00BC7A3F">
            <w:pPr>
              <w:pStyle w:val="index"/>
              <w:tabs>
                <w:tab w:val="clear" w:pos="1134"/>
              </w:tabs>
              <w:spacing w:after="0" w:line="380" w:lineRule="exac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7929E5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BC7A3F" w:rsidRPr="007929E5" w14:paraId="75A05837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80BD74" w14:textId="32F70C98" w:rsidR="00BC7A3F" w:rsidRPr="007929E5" w:rsidRDefault="00BC7A3F" w:rsidP="00BC7A3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0EF0CF8E" w14:textId="77777777" w:rsidR="00BC7A3F" w:rsidRPr="007929E5" w:rsidRDefault="00BC7A3F" w:rsidP="00BC7A3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75727D8" w14:textId="2D71AC6C" w:rsidR="00BC7A3F" w:rsidRPr="007929E5" w:rsidRDefault="00BC7A3F" w:rsidP="00BC7A3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929E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BC7A3F" w:rsidRPr="007929E5" w14:paraId="312A7C84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3653283" w14:textId="1B146D22" w:rsidR="00BC7A3F" w:rsidRPr="007929E5" w:rsidRDefault="00BC7A3F" w:rsidP="00BC7A3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7C4FA13B" w14:textId="77777777" w:rsidR="00BC7A3F" w:rsidRPr="007929E5" w:rsidRDefault="00BC7A3F" w:rsidP="00BC7A3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5E945E1" w14:textId="7CF08346" w:rsidR="00BC7A3F" w:rsidRPr="007929E5" w:rsidRDefault="00BC7A3F" w:rsidP="00BC7A3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929E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</w:tr>
      <w:tr w:rsidR="00BC7A3F" w:rsidRPr="007929E5" w14:paraId="40E13614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5F79B23" w14:textId="43C2D716" w:rsidR="00BC7A3F" w:rsidRPr="007929E5" w:rsidRDefault="00BC7A3F" w:rsidP="00BC7A3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4707569F" w14:textId="77777777" w:rsidR="00BC7A3F" w:rsidRPr="007929E5" w:rsidRDefault="00BC7A3F" w:rsidP="00BC7A3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F92E17B" w14:textId="31E8FEAE" w:rsidR="00BC7A3F" w:rsidRPr="007929E5" w:rsidRDefault="00BC7A3F" w:rsidP="00BC7A3F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7929E5">
              <w:rPr>
                <w:rFonts w:ascii="Angsana New" w:hAnsi="Angsana New" w:cs="Angsana New" w:hint="cs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  <w:tr w:rsidR="00EC5C9E" w:rsidRPr="007929E5" w14:paraId="363325F4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FBB0E01" w14:textId="373FC391" w:rsidR="00EC5C9E" w:rsidRPr="007929E5" w:rsidRDefault="00EC5C9E" w:rsidP="00EC5C9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1518FB" w14:textId="77777777" w:rsidR="00EC5C9E" w:rsidRPr="007929E5" w:rsidRDefault="00EC5C9E" w:rsidP="00EC5C9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26C0CC7" w14:textId="5569233F" w:rsidR="00EC5C9E" w:rsidRPr="007929E5" w:rsidRDefault="00EC5C9E" w:rsidP="00EC5C9E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</w:tbl>
    <w:p w14:paraId="0AE0A846" w14:textId="77777777" w:rsidR="00503AA6" w:rsidRPr="007929E5" w:rsidRDefault="00503AA6" w:rsidP="002B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="Angsana New" w:hAnsi="Angsana New"/>
          <w:sz w:val="30"/>
          <w:szCs w:val="30"/>
        </w:rPr>
      </w:pPr>
    </w:p>
    <w:p w14:paraId="1D0744ED" w14:textId="018949CB" w:rsidR="0034567D" w:rsidRPr="007929E5" w:rsidRDefault="0020601B" w:rsidP="002B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Theme="minorHAnsi" w:hAnsiTheme="minorHAnsi" w:cstheme="minorHAnsi"/>
          <w:sz w:val="30"/>
          <w:szCs w:val="30"/>
        </w:rPr>
      </w:pPr>
      <w:r w:rsidRPr="007929E5">
        <w:rPr>
          <w:rFonts w:ascii="Angsana New" w:hAnsi="Angsana New"/>
          <w:sz w:val="30"/>
          <w:szCs w:val="30"/>
        </w:rPr>
        <w:br w:type="page"/>
      </w:r>
      <w:r w:rsidR="00235F64" w:rsidRPr="007929E5">
        <w:rPr>
          <w:rFonts w:asciiTheme="minorHAnsi" w:hAnsiTheme="minorHAnsi" w:cstheme="minorHAns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3AEC04FA" w14:textId="77777777" w:rsidR="0034567D" w:rsidRPr="007929E5" w:rsidRDefault="0034567D" w:rsidP="002B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0B87AC3C" w14:textId="6255DF25" w:rsidR="0034567D" w:rsidRPr="007929E5" w:rsidRDefault="0034567D" w:rsidP="002B1DB1">
      <w:pPr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  <w:r w:rsidRPr="007929E5">
        <w:rPr>
          <w:rFonts w:asciiTheme="minorHAnsi" w:hAnsiTheme="minorHAnsi" w:cstheme="minorHAnsi"/>
          <w:sz w:val="30"/>
          <w:szCs w:val="30"/>
          <w:cs/>
        </w:rPr>
        <w:t>งบการเงิน</w:t>
      </w:r>
      <w:r w:rsidR="00D81EFD" w:rsidRPr="007929E5">
        <w:rPr>
          <w:rFonts w:asciiTheme="minorHAnsi" w:hAnsiTheme="minorHAnsi" w:cstheme="minorHAnsi"/>
          <w:sz w:val="30"/>
          <w:szCs w:val="30"/>
          <w:cs/>
        </w:rPr>
        <w:t>นี้</w:t>
      </w:r>
      <w:r w:rsidRPr="007929E5">
        <w:rPr>
          <w:rFonts w:asciiTheme="minorHAnsi" w:hAnsiTheme="minorHAnsi" w:cstheme="minorHAnsi"/>
          <w:sz w:val="30"/>
          <w:szCs w:val="30"/>
          <w:cs/>
        </w:rPr>
        <w:t>ได้รับอนุมัติ</w:t>
      </w:r>
      <w:r w:rsidR="00A93EBF" w:rsidRPr="007929E5">
        <w:rPr>
          <w:rFonts w:asciiTheme="minorHAnsi" w:hAnsiTheme="minorHAnsi" w:cstheme="minorHAnsi"/>
          <w:sz w:val="30"/>
          <w:szCs w:val="30"/>
          <w:cs/>
        </w:rPr>
        <w:t>ให้ออกงบการเงิน</w:t>
      </w:r>
      <w:r w:rsidRPr="007929E5">
        <w:rPr>
          <w:rFonts w:asciiTheme="minorHAnsi" w:hAnsiTheme="minorHAnsi" w:cstheme="minorHAnsi"/>
          <w:sz w:val="30"/>
          <w:szCs w:val="30"/>
          <w:cs/>
        </w:rPr>
        <w:t>จาก</w:t>
      </w:r>
      <w:r w:rsidR="00BA138B" w:rsidRPr="007929E5">
        <w:rPr>
          <w:rFonts w:asciiTheme="minorHAnsi" w:hAnsiTheme="minorHAnsi" w:cstheme="minorHAnsi"/>
          <w:sz w:val="30"/>
          <w:szCs w:val="30"/>
          <w:cs/>
        </w:rPr>
        <w:t>คณะ</w:t>
      </w:r>
      <w:r w:rsidRPr="007929E5">
        <w:rPr>
          <w:rFonts w:asciiTheme="minorHAnsi" w:hAnsiTheme="minorHAnsi" w:cstheme="minorHAnsi"/>
          <w:sz w:val="30"/>
          <w:szCs w:val="30"/>
          <w:cs/>
        </w:rPr>
        <w:t>กรรมการเมื่อวันที่</w:t>
      </w:r>
      <w:r w:rsidR="007F7F86" w:rsidRPr="007929E5">
        <w:rPr>
          <w:rFonts w:asciiTheme="minorHAnsi" w:hAnsiTheme="minorHAnsi" w:cstheme="minorHAnsi"/>
          <w:sz w:val="30"/>
          <w:szCs w:val="30"/>
        </w:rPr>
        <w:t xml:space="preserve"> </w:t>
      </w:r>
      <w:r w:rsidR="008129EF" w:rsidRPr="007929E5">
        <w:rPr>
          <w:rFonts w:asciiTheme="minorHAnsi" w:hAnsiTheme="minorHAnsi" w:cstheme="minorHAnsi"/>
          <w:sz w:val="30"/>
          <w:szCs w:val="30"/>
        </w:rPr>
        <w:t>2</w:t>
      </w:r>
      <w:r w:rsidR="00E2685C">
        <w:rPr>
          <w:rFonts w:asciiTheme="minorHAnsi" w:hAnsiTheme="minorHAnsi" w:cstheme="minorHAnsi"/>
          <w:sz w:val="30"/>
          <w:szCs w:val="30"/>
        </w:rPr>
        <w:t>7</w:t>
      </w:r>
      <w:r w:rsidR="008129EF" w:rsidRPr="007929E5">
        <w:rPr>
          <w:rFonts w:asciiTheme="minorHAnsi" w:hAnsiTheme="minorHAnsi" w:cstheme="minorHAnsi" w:hint="cs"/>
          <w:sz w:val="30"/>
          <w:szCs w:val="30"/>
          <w:cs/>
        </w:rPr>
        <w:t xml:space="preserve"> กุมภาพันธ์</w:t>
      </w:r>
      <w:r w:rsidR="00D849C8" w:rsidRPr="007929E5">
        <w:rPr>
          <w:rFonts w:asciiTheme="minorHAnsi" w:hAnsiTheme="minorHAnsi" w:cstheme="minorHAnsi"/>
          <w:sz w:val="30"/>
          <w:szCs w:val="30"/>
          <w:cs/>
        </w:rPr>
        <w:t xml:space="preserve"> </w:t>
      </w:r>
      <w:r w:rsidR="00143A6B" w:rsidRPr="007929E5">
        <w:rPr>
          <w:rFonts w:asciiTheme="minorHAnsi" w:hAnsiTheme="minorHAnsi" w:cstheme="minorHAnsi"/>
          <w:sz w:val="30"/>
          <w:szCs w:val="30"/>
        </w:rPr>
        <w:t>256</w:t>
      </w:r>
      <w:r w:rsidR="00CD1EE4" w:rsidRPr="007929E5">
        <w:rPr>
          <w:rFonts w:asciiTheme="minorHAnsi" w:hAnsiTheme="minorHAnsi" w:cstheme="minorHAnsi" w:hint="cs"/>
          <w:sz w:val="30"/>
          <w:szCs w:val="30"/>
          <w:cs/>
        </w:rPr>
        <w:t>3</w:t>
      </w:r>
    </w:p>
    <w:p w14:paraId="6EE74339" w14:textId="77777777" w:rsidR="006763E8" w:rsidRPr="007929E5" w:rsidRDefault="006763E8" w:rsidP="002B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390AE236" w14:textId="77777777" w:rsidR="0034567D" w:rsidRPr="007929E5" w:rsidRDefault="00107752" w:rsidP="005E2DE1">
      <w:pPr>
        <w:pStyle w:val="BodyText2"/>
        <w:numPr>
          <w:ilvl w:val="0"/>
          <w:numId w:val="23"/>
        </w:numPr>
        <w:ind w:left="540" w:hanging="540"/>
        <w:rPr>
          <w:rFonts w:asciiTheme="minorHAnsi" w:hAnsiTheme="minorHAnsi" w:cstheme="minorHAnsi"/>
          <w:b/>
          <w:bCs/>
          <w:cs/>
        </w:rPr>
      </w:pPr>
      <w:r w:rsidRPr="007929E5">
        <w:rPr>
          <w:rFonts w:asciiTheme="minorHAnsi" w:hAnsiTheme="minorHAnsi" w:cstheme="minorHAnsi"/>
          <w:b/>
          <w:bCs/>
          <w:cs/>
          <w:lang w:val="en-US"/>
        </w:rPr>
        <w:t>ข้อมูล</w:t>
      </w:r>
      <w:r w:rsidR="0034567D" w:rsidRPr="007929E5">
        <w:rPr>
          <w:rFonts w:asciiTheme="minorHAnsi" w:hAnsiTheme="minorHAnsi" w:cstheme="minorHAnsi"/>
          <w:b/>
          <w:bCs/>
          <w:cs/>
        </w:rPr>
        <w:t>ทั่วไป</w:t>
      </w:r>
    </w:p>
    <w:p w14:paraId="7194F8DF" w14:textId="77777777" w:rsidR="0034567D" w:rsidRPr="007929E5" w:rsidRDefault="0034567D" w:rsidP="002B1DB1">
      <w:pPr>
        <w:pStyle w:val="BodyText2"/>
        <w:rPr>
          <w:rFonts w:asciiTheme="minorHAnsi" w:hAnsiTheme="minorHAnsi" w:cstheme="minorHAnsi"/>
          <w:cs/>
        </w:rPr>
      </w:pPr>
    </w:p>
    <w:p w14:paraId="7B1C793F" w14:textId="2595BF76" w:rsidR="00D12765" w:rsidRPr="007929E5" w:rsidRDefault="008129EF" w:rsidP="002B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  <w:r w:rsidRPr="007929E5">
        <w:rPr>
          <w:rStyle w:val="PageNumber"/>
          <w:rFonts w:asciiTheme="minorHAnsi" w:hAnsiTheme="minorHAnsi"/>
          <w:sz w:val="30"/>
          <w:szCs w:val="30"/>
          <w:cs/>
        </w:rPr>
        <w:t>บริษัท สบาย เทคโนโลยี จำกัด (มหาชน)</w:t>
      </w:r>
      <w:r w:rsidR="002677F1" w:rsidRPr="007929E5">
        <w:rPr>
          <w:rStyle w:val="PageNumber"/>
          <w:rFonts w:asciiTheme="minorHAnsi" w:hAnsiTheme="minorHAnsi" w:cstheme="minorHAnsi"/>
          <w:sz w:val="30"/>
          <w:szCs w:val="30"/>
        </w:rPr>
        <w:t xml:space="preserve"> </w:t>
      </w:r>
      <w:r w:rsidR="00FF5466" w:rsidRPr="007929E5">
        <w:rPr>
          <w:rStyle w:val="PageNumber"/>
          <w:rFonts w:asciiTheme="minorHAnsi" w:hAnsiTheme="minorHAnsi" w:cstheme="minorHAnsi"/>
          <w:sz w:val="30"/>
          <w:szCs w:val="30"/>
        </w:rPr>
        <w:t>(</w:t>
      </w:r>
      <w:r w:rsidR="00D12765" w:rsidRPr="007929E5">
        <w:rPr>
          <w:rStyle w:val="PageNumber"/>
          <w:rFonts w:asciiTheme="minorHAnsi" w:hAnsiTheme="minorHAnsi" w:cstheme="minorHAnsi"/>
          <w:sz w:val="30"/>
          <w:szCs w:val="30"/>
        </w:rPr>
        <w:t>“</w:t>
      </w:r>
      <w:r w:rsidR="00D12765" w:rsidRPr="007929E5">
        <w:rPr>
          <w:rStyle w:val="PageNumber"/>
          <w:rFonts w:asciiTheme="minorHAnsi" w:hAnsiTheme="minorHAnsi" w:cstheme="minorHAnsi"/>
          <w:sz w:val="30"/>
          <w:szCs w:val="30"/>
          <w:cs/>
        </w:rPr>
        <w:t>บริษัท</w:t>
      </w:r>
      <w:r w:rsidR="00D12765" w:rsidRPr="007929E5">
        <w:rPr>
          <w:rStyle w:val="PageNumber"/>
          <w:rFonts w:asciiTheme="minorHAnsi" w:hAnsiTheme="minorHAnsi" w:cstheme="minorHAnsi"/>
          <w:sz w:val="30"/>
          <w:szCs w:val="30"/>
        </w:rPr>
        <w:t>”</w:t>
      </w:r>
      <w:r w:rsidR="00FF5466" w:rsidRPr="007929E5">
        <w:rPr>
          <w:rStyle w:val="PageNumber"/>
          <w:rFonts w:asciiTheme="minorHAnsi" w:hAnsiTheme="minorHAnsi" w:cstheme="minorHAnsi"/>
          <w:sz w:val="30"/>
          <w:szCs w:val="30"/>
        </w:rPr>
        <w:t>)</w:t>
      </w:r>
      <w:r w:rsidR="00D12765" w:rsidRPr="007929E5">
        <w:rPr>
          <w:rStyle w:val="PageNumber"/>
          <w:rFonts w:asciiTheme="minorHAnsi" w:hAnsiTheme="minorHAnsi" w:cstheme="minorHAnsi"/>
          <w:sz w:val="30"/>
          <w:szCs w:val="30"/>
        </w:rPr>
        <w:t xml:space="preserve"> </w:t>
      </w:r>
      <w:r w:rsidR="002D702A" w:rsidRPr="007929E5">
        <w:rPr>
          <w:rFonts w:asciiTheme="minorHAnsi" w:hAnsiTheme="minorHAnsi" w:cstheme="minorHAnsi"/>
          <w:spacing w:val="-4"/>
          <w:sz w:val="30"/>
          <w:szCs w:val="30"/>
          <w:cs/>
        </w:rPr>
        <w:t>เป็นนิต</w:t>
      </w:r>
      <w:r w:rsidR="007676BC" w:rsidRPr="007929E5">
        <w:rPr>
          <w:rFonts w:asciiTheme="minorHAnsi" w:hAnsiTheme="minorHAnsi" w:cstheme="minorHAnsi"/>
          <w:spacing w:val="-4"/>
          <w:sz w:val="30"/>
          <w:szCs w:val="30"/>
          <w:cs/>
        </w:rPr>
        <w:t xml:space="preserve">ิบุคคลที่จัดตั้งขึ้นในประเทศไทย </w:t>
      </w:r>
      <w:r w:rsidR="00C53464" w:rsidRPr="007929E5">
        <w:rPr>
          <w:rFonts w:asciiTheme="minorHAnsi" w:hAnsiTheme="minorHAnsi" w:cstheme="minorHAnsi" w:hint="cs"/>
          <w:spacing w:val="-4"/>
          <w:sz w:val="30"/>
          <w:szCs w:val="30"/>
          <w:cs/>
        </w:rPr>
        <w:t>โดย</w:t>
      </w:r>
      <w:r w:rsidR="002D702A" w:rsidRPr="007929E5">
        <w:rPr>
          <w:rFonts w:asciiTheme="minorHAnsi" w:hAnsiTheme="minorHAnsi" w:cstheme="minorHAnsi"/>
          <w:spacing w:val="-4"/>
          <w:sz w:val="30"/>
          <w:szCs w:val="30"/>
          <w:cs/>
        </w:rPr>
        <w:t>มี</w:t>
      </w:r>
      <w:r w:rsidR="002677F1" w:rsidRPr="007929E5">
        <w:rPr>
          <w:rFonts w:asciiTheme="minorHAnsi" w:hAnsiTheme="minorHAnsi" w:cstheme="minorHAnsi"/>
          <w:spacing w:val="-4"/>
          <w:sz w:val="30"/>
          <w:szCs w:val="30"/>
          <w:cs/>
        </w:rPr>
        <w:t>ที่อยู่</w:t>
      </w:r>
      <w:r w:rsidR="002D702A" w:rsidRPr="007929E5">
        <w:rPr>
          <w:rFonts w:asciiTheme="minorHAnsi" w:hAnsiTheme="minorHAnsi" w:cstheme="minorHAnsi"/>
          <w:spacing w:val="-4"/>
          <w:sz w:val="30"/>
          <w:szCs w:val="30"/>
          <w:cs/>
        </w:rPr>
        <w:t>จดทะเบียน</w:t>
      </w:r>
      <w:r w:rsidRPr="007929E5">
        <w:rPr>
          <w:rFonts w:asciiTheme="minorHAnsi" w:hAnsiTheme="minorHAnsi" w:cstheme="minorHAnsi" w:hint="cs"/>
          <w:spacing w:val="-4"/>
          <w:sz w:val="30"/>
          <w:szCs w:val="30"/>
          <w:cs/>
        </w:rPr>
        <w:t>ของบริษัท</w:t>
      </w:r>
      <w:r w:rsidR="002D702A" w:rsidRPr="007929E5">
        <w:rPr>
          <w:rFonts w:asciiTheme="minorHAnsi" w:hAnsiTheme="minorHAnsi" w:cstheme="minorHAnsi"/>
          <w:spacing w:val="-4"/>
          <w:sz w:val="30"/>
          <w:szCs w:val="30"/>
          <w:cs/>
        </w:rPr>
        <w:t>ตั้งอยู่เลขที่</w:t>
      </w:r>
      <w:r w:rsidR="002D702A" w:rsidRPr="007929E5">
        <w:rPr>
          <w:rFonts w:asciiTheme="minorHAnsi" w:hAnsiTheme="minorHAnsi" w:cstheme="minorHAnsi"/>
          <w:spacing w:val="-4"/>
          <w:sz w:val="30"/>
          <w:szCs w:val="30"/>
        </w:rPr>
        <w:t xml:space="preserve"> </w:t>
      </w:r>
      <w:r w:rsidR="007F6B2D" w:rsidRPr="007929E5">
        <w:rPr>
          <w:rFonts w:asciiTheme="minorHAnsi" w:hAnsiTheme="minorHAnsi" w:cstheme="minorHAnsi"/>
          <w:spacing w:val="-4"/>
          <w:sz w:val="30"/>
          <w:szCs w:val="30"/>
        </w:rPr>
        <w:t xml:space="preserve">230 </w:t>
      </w:r>
      <w:r w:rsidR="007F6B2D" w:rsidRPr="007929E5">
        <w:rPr>
          <w:rFonts w:asciiTheme="minorHAnsi" w:hAnsiTheme="minorHAnsi" w:cstheme="minorHAnsi"/>
          <w:spacing w:val="-4"/>
          <w:sz w:val="30"/>
          <w:szCs w:val="30"/>
          <w:cs/>
        </w:rPr>
        <w:t>ถนนบาง</w:t>
      </w:r>
      <w:r w:rsidR="007F6B2D" w:rsidRPr="007929E5">
        <w:rPr>
          <w:rFonts w:asciiTheme="minorHAnsi" w:hAnsiTheme="minorHAnsi" w:cstheme="minorHAnsi"/>
          <w:sz w:val="30"/>
          <w:szCs w:val="30"/>
          <w:cs/>
        </w:rPr>
        <w:t>ขุนเทียน</w:t>
      </w:r>
      <w:r w:rsidR="007F6B2D" w:rsidRPr="007929E5">
        <w:rPr>
          <w:rFonts w:asciiTheme="minorHAnsi" w:hAnsiTheme="minorHAnsi" w:cstheme="minorHAnsi"/>
          <w:sz w:val="30"/>
          <w:szCs w:val="30"/>
        </w:rPr>
        <w:t>-</w:t>
      </w:r>
      <w:r w:rsidR="007F6B2D" w:rsidRPr="007929E5">
        <w:rPr>
          <w:rFonts w:asciiTheme="minorHAnsi" w:hAnsiTheme="minorHAnsi" w:cstheme="minorHAnsi"/>
          <w:sz w:val="30"/>
          <w:szCs w:val="30"/>
          <w:cs/>
        </w:rPr>
        <w:t xml:space="preserve">ชายทะเล </w:t>
      </w:r>
      <w:r w:rsidR="00F30F2B" w:rsidRPr="007929E5">
        <w:rPr>
          <w:rFonts w:asciiTheme="minorHAnsi" w:hAnsiTheme="minorHAnsi" w:cstheme="minorHAnsi"/>
          <w:sz w:val="30"/>
          <w:szCs w:val="30"/>
          <w:cs/>
        </w:rPr>
        <w:t xml:space="preserve">แขวงแสมดำ </w:t>
      </w:r>
      <w:r w:rsidR="00D02E6C" w:rsidRPr="007929E5">
        <w:rPr>
          <w:rFonts w:asciiTheme="minorHAnsi" w:hAnsiTheme="minorHAnsi" w:cstheme="minorHAnsi"/>
          <w:sz w:val="30"/>
          <w:szCs w:val="30"/>
          <w:cs/>
        </w:rPr>
        <w:t>เขตบางขุนเทียน กรุงเทพมหานคร</w:t>
      </w:r>
    </w:p>
    <w:p w14:paraId="0E645802" w14:textId="77777777" w:rsidR="00495AB9" w:rsidRPr="007929E5" w:rsidRDefault="00495AB9" w:rsidP="002B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3A90EA6B" w14:textId="6B203C32" w:rsidR="00495AB9" w:rsidRPr="007929E5" w:rsidRDefault="00356866" w:rsidP="002B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  <w:r w:rsidRPr="007929E5">
        <w:rPr>
          <w:rFonts w:asciiTheme="minorHAnsi" w:hAnsiTheme="minorHAnsi" w:cstheme="minorHAnsi"/>
          <w:sz w:val="30"/>
          <w:szCs w:val="30"/>
          <w:cs/>
        </w:rPr>
        <w:t>ผู้ถือหุ้นรายใหญ่ในระหว่าง</w:t>
      </w:r>
      <w:r w:rsidRPr="007929E5">
        <w:rPr>
          <w:rFonts w:asciiTheme="minorHAnsi" w:hAnsiTheme="minorHAnsi" w:cstheme="minorHAnsi" w:hint="cs"/>
          <w:sz w:val="30"/>
          <w:szCs w:val="30"/>
          <w:cs/>
        </w:rPr>
        <w:t>ปี</w:t>
      </w:r>
      <w:r w:rsidR="00CF056F" w:rsidRPr="007929E5">
        <w:rPr>
          <w:rFonts w:asciiTheme="minorHAnsi" w:hAnsiTheme="minorHAnsi" w:cstheme="minorHAnsi"/>
          <w:sz w:val="30"/>
          <w:szCs w:val="30"/>
          <w:cs/>
        </w:rPr>
        <w:t xml:space="preserve">ได้แก่ </w:t>
      </w:r>
      <w:r w:rsidR="00F93C4A" w:rsidRPr="007929E5">
        <w:rPr>
          <w:rFonts w:asciiTheme="minorHAnsi" w:hAnsiTheme="minorHAnsi" w:cstheme="minorHAnsi"/>
          <w:sz w:val="30"/>
          <w:szCs w:val="30"/>
          <w:cs/>
        </w:rPr>
        <w:t>ครอบครัว</w:t>
      </w:r>
      <w:r w:rsidR="006437AA" w:rsidRPr="007929E5">
        <w:rPr>
          <w:rFonts w:asciiTheme="minorHAnsi" w:hAnsiTheme="minorHAnsi" w:cstheme="minorHAnsi"/>
          <w:sz w:val="30"/>
          <w:szCs w:val="30"/>
          <w:cs/>
        </w:rPr>
        <w:t xml:space="preserve">วชิรพงศ์ </w:t>
      </w:r>
      <w:r w:rsidR="00B73620" w:rsidRPr="007929E5">
        <w:rPr>
          <w:rFonts w:asciiTheme="minorHAnsi" w:hAnsiTheme="minorHAnsi" w:cstheme="minorHAnsi"/>
          <w:sz w:val="30"/>
          <w:szCs w:val="30"/>
        </w:rPr>
        <w:t>(</w:t>
      </w:r>
      <w:r w:rsidR="00806358" w:rsidRPr="007929E5">
        <w:rPr>
          <w:rFonts w:asciiTheme="minorHAnsi" w:hAnsiTheme="minorHAnsi" w:cstheme="minorHAnsi"/>
          <w:sz w:val="30"/>
          <w:szCs w:val="30"/>
          <w:cs/>
        </w:rPr>
        <w:t>ถือหุ้น</w:t>
      </w:r>
      <w:r w:rsidR="00F93C4A" w:rsidRPr="007929E5">
        <w:rPr>
          <w:rFonts w:asciiTheme="minorHAnsi" w:hAnsiTheme="minorHAnsi" w:cstheme="minorHAnsi"/>
          <w:sz w:val="30"/>
          <w:szCs w:val="30"/>
          <w:cs/>
        </w:rPr>
        <w:t>รวมกัน</w:t>
      </w:r>
      <w:r w:rsidR="006B2132" w:rsidRPr="007929E5">
        <w:rPr>
          <w:rFonts w:asciiTheme="minorHAnsi" w:hAnsiTheme="minorHAnsi" w:cstheme="minorHAnsi"/>
          <w:sz w:val="30"/>
          <w:szCs w:val="30"/>
          <w:cs/>
        </w:rPr>
        <w:t>ร้อยละ</w:t>
      </w:r>
      <w:r w:rsidR="006B2132" w:rsidRPr="007929E5">
        <w:rPr>
          <w:rFonts w:asciiTheme="minorHAnsi" w:hAnsiTheme="minorHAnsi" w:cstheme="minorHAnsi"/>
          <w:sz w:val="30"/>
          <w:szCs w:val="30"/>
        </w:rPr>
        <w:t xml:space="preserve"> </w:t>
      </w:r>
      <w:r w:rsidR="00A73A32" w:rsidRPr="007929E5">
        <w:rPr>
          <w:rFonts w:asciiTheme="minorHAnsi" w:hAnsiTheme="minorHAnsi" w:cstheme="minorHAnsi"/>
          <w:sz w:val="30"/>
          <w:szCs w:val="30"/>
        </w:rPr>
        <w:t>3</w:t>
      </w:r>
      <w:r w:rsidR="00AF3570" w:rsidRPr="007929E5">
        <w:rPr>
          <w:rFonts w:asciiTheme="minorHAnsi" w:hAnsiTheme="minorHAnsi" w:cstheme="minorHAnsi"/>
          <w:sz w:val="30"/>
          <w:szCs w:val="30"/>
        </w:rPr>
        <w:t>6</w:t>
      </w:r>
      <w:r w:rsidR="00AA5688" w:rsidRPr="007929E5">
        <w:rPr>
          <w:rFonts w:asciiTheme="minorHAnsi" w:hAnsiTheme="minorHAnsi" w:cstheme="minorHAnsi"/>
          <w:sz w:val="30"/>
          <w:szCs w:val="30"/>
        </w:rPr>
        <w:t>.9</w:t>
      </w:r>
      <w:r w:rsidR="00DC662A" w:rsidRPr="007929E5">
        <w:rPr>
          <w:rFonts w:asciiTheme="minorHAnsi" w:hAnsiTheme="minorHAnsi" w:cstheme="minorHAnsi"/>
          <w:sz w:val="30"/>
          <w:szCs w:val="30"/>
        </w:rPr>
        <w:t>5</w:t>
      </w:r>
      <w:r w:rsidR="006B2132" w:rsidRPr="007929E5">
        <w:rPr>
          <w:rFonts w:asciiTheme="minorHAnsi" w:hAnsiTheme="minorHAnsi" w:cstheme="minorHAnsi"/>
          <w:sz w:val="30"/>
          <w:szCs w:val="30"/>
        </w:rPr>
        <w:t>)</w:t>
      </w:r>
      <w:r w:rsidR="00114BB5" w:rsidRPr="007929E5">
        <w:rPr>
          <w:rFonts w:asciiTheme="minorHAnsi" w:hAnsiTheme="minorHAnsi" w:cstheme="minorHAnsi"/>
          <w:sz w:val="30"/>
          <w:szCs w:val="30"/>
          <w:cs/>
        </w:rPr>
        <w:t xml:space="preserve"> </w:t>
      </w:r>
      <w:r w:rsidR="00806358" w:rsidRPr="007929E5">
        <w:rPr>
          <w:rFonts w:asciiTheme="minorHAnsi" w:hAnsiTheme="minorHAnsi" w:cstheme="minorHAnsi"/>
          <w:sz w:val="30"/>
          <w:szCs w:val="30"/>
          <w:cs/>
        </w:rPr>
        <w:t>และ</w:t>
      </w:r>
      <w:r w:rsidR="00F93C4A" w:rsidRPr="007929E5">
        <w:rPr>
          <w:rFonts w:asciiTheme="minorHAnsi" w:hAnsiTheme="minorHAnsi" w:cstheme="minorHAnsi"/>
          <w:sz w:val="30"/>
          <w:szCs w:val="30"/>
          <w:cs/>
        </w:rPr>
        <w:t>ครอบครัว</w:t>
      </w:r>
      <w:r w:rsidR="00114BB5" w:rsidRPr="007929E5">
        <w:rPr>
          <w:rFonts w:asciiTheme="minorHAnsi" w:hAnsiTheme="minorHAnsi" w:cstheme="minorHAnsi"/>
          <w:sz w:val="30"/>
          <w:szCs w:val="30"/>
          <w:cs/>
        </w:rPr>
        <w:t>รุจนพรพจี</w:t>
      </w:r>
      <w:r w:rsidR="005702E4" w:rsidRPr="007929E5">
        <w:rPr>
          <w:rFonts w:asciiTheme="minorHAnsi" w:hAnsiTheme="minorHAnsi" w:cstheme="minorHAnsi"/>
          <w:sz w:val="30"/>
          <w:szCs w:val="30"/>
        </w:rPr>
        <w:br/>
      </w:r>
      <w:r w:rsidR="00B73620" w:rsidRPr="007929E5">
        <w:rPr>
          <w:rFonts w:asciiTheme="minorHAnsi" w:hAnsiTheme="minorHAnsi" w:cstheme="minorHAnsi"/>
          <w:sz w:val="30"/>
          <w:szCs w:val="30"/>
        </w:rPr>
        <w:t>(</w:t>
      </w:r>
      <w:r w:rsidR="00806358" w:rsidRPr="007929E5">
        <w:rPr>
          <w:rFonts w:asciiTheme="minorHAnsi" w:hAnsiTheme="minorHAnsi" w:cstheme="minorHAnsi"/>
          <w:sz w:val="30"/>
          <w:szCs w:val="30"/>
          <w:cs/>
        </w:rPr>
        <w:t>ถือหุ้น</w:t>
      </w:r>
      <w:r w:rsidR="00F93C4A" w:rsidRPr="007929E5">
        <w:rPr>
          <w:rFonts w:asciiTheme="minorHAnsi" w:hAnsiTheme="minorHAnsi" w:cstheme="minorHAnsi"/>
          <w:sz w:val="30"/>
          <w:szCs w:val="30"/>
          <w:cs/>
        </w:rPr>
        <w:t>รวมกัน</w:t>
      </w:r>
      <w:r w:rsidR="00114BB5" w:rsidRPr="007929E5">
        <w:rPr>
          <w:rFonts w:asciiTheme="minorHAnsi" w:hAnsiTheme="minorHAnsi" w:cstheme="minorHAnsi"/>
          <w:sz w:val="30"/>
          <w:szCs w:val="30"/>
          <w:cs/>
        </w:rPr>
        <w:t xml:space="preserve">ร้อยละ </w:t>
      </w:r>
      <w:r w:rsidR="002E3B48" w:rsidRPr="007929E5">
        <w:rPr>
          <w:rFonts w:asciiTheme="minorHAnsi" w:hAnsiTheme="minorHAnsi" w:cstheme="minorHAnsi"/>
          <w:sz w:val="30"/>
          <w:szCs w:val="30"/>
        </w:rPr>
        <w:t>23.5</w:t>
      </w:r>
      <w:r w:rsidR="00DC662A" w:rsidRPr="007929E5">
        <w:rPr>
          <w:rFonts w:asciiTheme="minorHAnsi" w:hAnsiTheme="minorHAnsi" w:cstheme="minorHAnsi"/>
          <w:sz w:val="30"/>
          <w:szCs w:val="30"/>
        </w:rPr>
        <w:t>6</w:t>
      </w:r>
      <w:r w:rsidR="00114BB5" w:rsidRPr="007929E5">
        <w:rPr>
          <w:rFonts w:asciiTheme="minorHAnsi" w:hAnsiTheme="minorHAnsi" w:cstheme="minorHAnsi"/>
          <w:sz w:val="30"/>
          <w:szCs w:val="30"/>
          <w:cs/>
        </w:rPr>
        <w:t xml:space="preserve">) </w:t>
      </w:r>
      <w:r w:rsidR="006B2132" w:rsidRPr="007929E5">
        <w:rPr>
          <w:rFonts w:asciiTheme="minorHAnsi" w:hAnsiTheme="minorHAnsi" w:cstheme="minorHAnsi"/>
          <w:sz w:val="30"/>
          <w:szCs w:val="30"/>
        </w:rPr>
        <w:t xml:space="preserve"> </w:t>
      </w:r>
    </w:p>
    <w:p w14:paraId="38B599E2" w14:textId="77777777" w:rsidR="00FF7047" w:rsidRPr="007929E5" w:rsidRDefault="00FF7047" w:rsidP="002B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4915B5D2" w14:textId="09B54E2E" w:rsidR="002D702A" w:rsidRPr="007929E5" w:rsidRDefault="00D12765" w:rsidP="001215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 w:cstheme="minorHAnsi"/>
          <w:sz w:val="30"/>
          <w:szCs w:val="30"/>
          <w:cs/>
        </w:rPr>
      </w:pPr>
      <w:r w:rsidRPr="007929E5">
        <w:rPr>
          <w:rFonts w:asciiTheme="minorHAnsi" w:hAnsiTheme="minorHAnsi" w:cstheme="minorHAnsi"/>
          <w:sz w:val="30"/>
          <w:szCs w:val="30"/>
          <w:cs/>
        </w:rPr>
        <w:t>บริษัทดำเนินธุรกิจหลัก</w:t>
      </w:r>
      <w:r w:rsidR="002D702A" w:rsidRPr="007929E5">
        <w:rPr>
          <w:rFonts w:asciiTheme="minorHAnsi" w:hAnsiTheme="minorHAnsi" w:cstheme="minorHAnsi"/>
          <w:sz w:val="30"/>
          <w:szCs w:val="30"/>
          <w:cs/>
        </w:rPr>
        <w:t>เกี่ยวกับ</w:t>
      </w:r>
      <w:r w:rsidR="0021090B" w:rsidRPr="007929E5">
        <w:rPr>
          <w:rFonts w:asciiTheme="minorHAnsi" w:hAnsiTheme="minorHAnsi" w:cstheme="minorHAnsi"/>
          <w:sz w:val="30"/>
          <w:szCs w:val="30"/>
          <w:cs/>
        </w:rPr>
        <w:t>การให้บริการเติมเ</w:t>
      </w:r>
      <w:r w:rsidR="00C142D6" w:rsidRPr="007929E5">
        <w:rPr>
          <w:rFonts w:asciiTheme="minorHAnsi" w:hAnsiTheme="minorHAnsi" w:cstheme="minorHAnsi"/>
          <w:sz w:val="30"/>
          <w:szCs w:val="30"/>
          <w:cs/>
        </w:rPr>
        <w:t>งินโทรศัพท์ระบบเติมเงินล่วงหน้า</w:t>
      </w:r>
      <w:r w:rsidR="0021090B" w:rsidRPr="007929E5">
        <w:rPr>
          <w:rFonts w:asciiTheme="minorHAnsi" w:hAnsiTheme="minorHAnsi" w:cstheme="minorHAnsi"/>
          <w:sz w:val="30"/>
          <w:szCs w:val="30"/>
          <w:cs/>
        </w:rPr>
        <w:t>และรับชำ</w:t>
      </w:r>
      <w:r w:rsidR="00C95470" w:rsidRPr="007929E5">
        <w:rPr>
          <w:rFonts w:asciiTheme="minorHAnsi" w:hAnsiTheme="minorHAnsi" w:cstheme="minorHAnsi"/>
          <w:sz w:val="30"/>
          <w:szCs w:val="30"/>
          <w:cs/>
        </w:rPr>
        <w:t>ระ</w:t>
      </w:r>
      <w:r w:rsidR="0021090B" w:rsidRPr="007929E5">
        <w:rPr>
          <w:rFonts w:asciiTheme="minorHAnsi" w:hAnsiTheme="minorHAnsi" w:cstheme="minorHAnsi"/>
          <w:sz w:val="30"/>
          <w:szCs w:val="30"/>
          <w:cs/>
        </w:rPr>
        <w:t>เงิน</w:t>
      </w:r>
      <w:r w:rsidR="0058257E" w:rsidRPr="007929E5">
        <w:rPr>
          <w:rFonts w:asciiTheme="minorHAnsi" w:hAnsiTheme="minorHAnsi" w:cstheme="minorHAnsi" w:hint="cs"/>
          <w:sz w:val="30"/>
          <w:szCs w:val="30"/>
          <w:cs/>
        </w:rPr>
        <w:t>ทางอิเล็กทรอนิกส์ผ่าน</w:t>
      </w:r>
      <w:r w:rsidR="00DB383A" w:rsidRPr="00DB383A">
        <w:rPr>
          <w:rFonts w:asciiTheme="minorHAnsi" w:hAnsiTheme="minorHAnsi"/>
          <w:sz w:val="30"/>
          <w:szCs w:val="30"/>
          <w:cs/>
        </w:rPr>
        <w:t>เครื่องรับชำระเงินอัตโนมัติ</w:t>
      </w:r>
      <w:r w:rsidR="0058257E" w:rsidRPr="007929E5">
        <w:rPr>
          <w:rFonts w:asciiTheme="minorHAnsi" w:hAnsiTheme="minorHAnsi" w:cstheme="minorHAnsi" w:hint="cs"/>
          <w:sz w:val="30"/>
          <w:szCs w:val="30"/>
          <w:cs/>
        </w:rPr>
        <w:t xml:space="preserve"> </w:t>
      </w:r>
      <w:r w:rsidR="00AE6919" w:rsidRPr="007929E5">
        <w:rPr>
          <w:rFonts w:asciiTheme="minorHAnsi" w:hAnsiTheme="minorHAnsi" w:cstheme="minorHAnsi"/>
          <w:sz w:val="30"/>
          <w:szCs w:val="30"/>
          <w:cs/>
        </w:rPr>
        <w:t>บริษัท</w:t>
      </w:r>
      <w:r w:rsidR="003633D2" w:rsidRPr="007929E5">
        <w:rPr>
          <w:rFonts w:asciiTheme="minorHAnsi" w:hAnsiTheme="minorHAnsi" w:cstheme="minorHAnsi"/>
          <w:sz w:val="30"/>
          <w:szCs w:val="30"/>
          <w:cs/>
        </w:rPr>
        <w:t>ย่อย</w:t>
      </w:r>
      <w:r w:rsidR="00AE6919" w:rsidRPr="007929E5">
        <w:rPr>
          <w:rFonts w:asciiTheme="minorHAnsi" w:hAnsiTheme="minorHAnsi" w:cstheme="minorHAnsi"/>
          <w:sz w:val="30"/>
          <w:szCs w:val="30"/>
          <w:cs/>
        </w:rPr>
        <w:t>ดำเนินธุรกิจหลักเกี่ยวกับขายอาหารและเครื่องดื่มผ่านเครื่องอัตโนมัติ</w:t>
      </w:r>
      <w:r w:rsidR="00D849C8" w:rsidRPr="007929E5">
        <w:rPr>
          <w:rFonts w:asciiTheme="minorHAnsi" w:hAnsiTheme="minorHAnsi" w:cstheme="minorHAnsi"/>
          <w:sz w:val="30"/>
          <w:szCs w:val="30"/>
          <w:cs/>
        </w:rPr>
        <w:t xml:space="preserve"> และบริหารจัดการศูนย์อาหาร</w:t>
      </w:r>
      <w:r w:rsidR="007F02F7" w:rsidRPr="007929E5">
        <w:rPr>
          <w:rFonts w:asciiTheme="minorHAnsi" w:hAnsiTheme="minorHAnsi" w:cstheme="minorHAnsi"/>
          <w:sz w:val="30"/>
          <w:szCs w:val="30"/>
        </w:rPr>
        <w:t xml:space="preserve"> </w:t>
      </w:r>
      <w:r w:rsidR="0058257E" w:rsidRPr="007929E5">
        <w:rPr>
          <w:rFonts w:asciiTheme="minorHAnsi" w:hAnsiTheme="minorHAnsi" w:cstheme="minorHAnsi" w:hint="cs"/>
          <w:sz w:val="30"/>
          <w:szCs w:val="30"/>
          <w:cs/>
        </w:rPr>
        <w:t>โดย</w:t>
      </w:r>
      <w:r w:rsidR="007F02F7" w:rsidRPr="007929E5">
        <w:rPr>
          <w:rFonts w:asciiTheme="minorHAnsi" w:hAnsiTheme="minorHAnsi" w:cstheme="minorHAnsi"/>
          <w:sz w:val="30"/>
          <w:szCs w:val="30"/>
          <w:cs/>
        </w:rPr>
        <w:t xml:space="preserve">รายละเอียดของบริษัทย่อย ณ วันที่ </w:t>
      </w:r>
      <w:r w:rsidR="007F02F7" w:rsidRPr="007929E5">
        <w:rPr>
          <w:rFonts w:asciiTheme="minorHAnsi" w:hAnsiTheme="minorHAnsi" w:cstheme="minorHAnsi"/>
          <w:sz w:val="30"/>
          <w:szCs w:val="30"/>
        </w:rPr>
        <w:t xml:space="preserve">31 </w:t>
      </w:r>
      <w:r w:rsidR="007F02F7" w:rsidRPr="007929E5">
        <w:rPr>
          <w:rFonts w:asciiTheme="minorHAnsi" w:hAnsiTheme="minorHAnsi" w:cstheme="minorHAnsi"/>
          <w:sz w:val="30"/>
          <w:szCs w:val="30"/>
          <w:cs/>
        </w:rPr>
        <w:t xml:space="preserve">ธันวาคม </w:t>
      </w:r>
      <w:r w:rsidR="007F02F7" w:rsidRPr="007929E5">
        <w:rPr>
          <w:rFonts w:asciiTheme="minorHAnsi" w:hAnsiTheme="minorHAnsi" w:cstheme="minorHAnsi"/>
          <w:sz w:val="30"/>
          <w:szCs w:val="30"/>
        </w:rPr>
        <w:t>256</w:t>
      </w:r>
      <w:r w:rsidR="00CD1EE4" w:rsidRPr="007929E5">
        <w:rPr>
          <w:rFonts w:asciiTheme="minorHAnsi" w:hAnsiTheme="minorHAnsi" w:cstheme="minorHAnsi" w:hint="cs"/>
          <w:sz w:val="30"/>
          <w:szCs w:val="30"/>
          <w:cs/>
        </w:rPr>
        <w:t>2</w:t>
      </w:r>
      <w:r w:rsidR="007F02F7" w:rsidRPr="007929E5">
        <w:rPr>
          <w:rFonts w:asciiTheme="minorHAnsi" w:hAnsiTheme="minorHAnsi" w:cstheme="minorHAnsi"/>
          <w:sz w:val="30"/>
          <w:szCs w:val="30"/>
        </w:rPr>
        <w:t xml:space="preserve"> </w:t>
      </w:r>
      <w:r w:rsidR="007F02F7" w:rsidRPr="007929E5">
        <w:rPr>
          <w:rFonts w:asciiTheme="minorHAnsi" w:hAnsiTheme="minorHAnsi" w:cstheme="minorHAnsi"/>
          <w:sz w:val="30"/>
          <w:szCs w:val="30"/>
          <w:cs/>
        </w:rPr>
        <w:t xml:space="preserve">และ </w:t>
      </w:r>
      <w:r w:rsidR="007F02F7" w:rsidRPr="007929E5">
        <w:rPr>
          <w:rFonts w:asciiTheme="minorHAnsi" w:hAnsiTheme="minorHAnsi" w:cstheme="minorHAnsi"/>
          <w:sz w:val="30"/>
          <w:szCs w:val="30"/>
        </w:rPr>
        <w:t>256</w:t>
      </w:r>
      <w:r w:rsidR="00CD1EE4" w:rsidRPr="007929E5">
        <w:rPr>
          <w:rFonts w:asciiTheme="minorHAnsi" w:hAnsiTheme="minorHAnsi" w:cstheme="minorHAnsi" w:hint="cs"/>
          <w:sz w:val="30"/>
          <w:szCs w:val="30"/>
          <w:cs/>
        </w:rPr>
        <w:t>1</w:t>
      </w:r>
      <w:r w:rsidR="00ED4F5F" w:rsidRPr="007929E5">
        <w:rPr>
          <w:rFonts w:asciiTheme="minorHAnsi" w:hAnsiTheme="minorHAnsi" w:cstheme="minorHAnsi"/>
          <w:sz w:val="30"/>
          <w:szCs w:val="30"/>
        </w:rPr>
        <w:t xml:space="preserve"> </w:t>
      </w:r>
      <w:r w:rsidR="007F02F7" w:rsidRPr="007929E5">
        <w:rPr>
          <w:rFonts w:asciiTheme="minorHAnsi" w:hAnsiTheme="minorHAnsi" w:cstheme="minorHAnsi"/>
          <w:sz w:val="30"/>
          <w:szCs w:val="30"/>
          <w:cs/>
        </w:rPr>
        <w:t xml:space="preserve">ได้เปิดเผยไว้ในหมายเหตุข้อ </w:t>
      </w:r>
      <w:r w:rsidR="00687426" w:rsidRPr="007929E5">
        <w:rPr>
          <w:rFonts w:asciiTheme="minorHAnsi" w:hAnsiTheme="minorHAnsi" w:cstheme="minorHAnsi"/>
          <w:sz w:val="30"/>
          <w:szCs w:val="30"/>
        </w:rPr>
        <w:t>1</w:t>
      </w:r>
      <w:r w:rsidR="0058257E" w:rsidRPr="007929E5">
        <w:rPr>
          <w:rFonts w:asciiTheme="minorHAnsi" w:hAnsiTheme="minorHAnsi" w:cstheme="minorHAnsi"/>
          <w:sz w:val="30"/>
          <w:szCs w:val="30"/>
        </w:rPr>
        <w:t>0</w:t>
      </w:r>
    </w:p>
    <w:p w14:paraId="60ED0F4E" w14:textId="29DD41EE" w:rsidR="0034567D" w:rsidRPr="007929E5" w:rsidRDefault="0034567D" w:rsidP="00C142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rPr>
          <w:rFonts w:asciiTheme="minorHAnsi" w:hAnsiTheme="minorHAnsi" w:cstheme="minorHAnsi"/>
          <w:sz w:val="30"/>
          <w:szCs w:val="30"/>
        </w:rPr>
      </w:pPr>
    </w:p>
    <w:p w14:paraId="2836FE3C" w14:textId="2C9D3B34" w:rsidR="00FF7047" w:rsidRPr="007929E5" w:rsidRDefault="00FF7047" w:rsidP="00FF70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  <w:r w:rsidRPr="007929E5">
        <w:rPr>
          <w:rFonts w:asciiTheme="minorHAnsi" w:hAnsiTheme="minorHAnsi" w:cstheme="minorHAnsi" w:hint="cs"/>
          <w:sz w:val="30"/>
          <w:szCs w:val="30"/>
          <w:cs/>
        </w:rPr>
        <w:t xml:space="preserve">เมื่อวันที่ </w:t>
      </w:r>
      <w:r w:rsidRPr="007929E5">
        <w:rPr>
          <w:rFonts w:asciiTheme="minorHAnsi" w:hAnsiTheme="minorHAnsi" w:cstheme="minorHAnsi"/>
          <w:sz w:val="30"/>
          <w:szCs w:val="30"/>
        </w:rPr>
        <w:t xml:space="preserve">2 </w:t>
      </w:r>
      <w:r w:rsidRPr="007929E5">
        <w:rPr>
          <w:rFonts w:asciiTheme="minorHAnsi" w:hAnsiTheme="minorHAnsi" w:cstheme="minorHAnsi" w:hint="cs"/>
          <w:sz w:val="30"/>
          <w:szCs w:val="30"/>
          <w:cs/>
        </w:rPr>
        <w:t xml:space="preserve">มกราคม </w:t>
      </w:r>
      <w:r w:rsidRPr="007929E5">
        <w:rPr>
          <w:rFonts w:asciiTheme="minorHAnsi" w:hAnsiTheme="minorHAnsi" w:cstheme="minorHAnsi"/>
          <w:sz w:val="30"/>
          <w:szCs w:val="30"/>
        </w:rPr>
        <w:t xml:space="preserve">2562 </w:t>
      </w:r>
      <w:r w:rsidRPr="007929E5">
        <w:rPr>
          <w:rFonts w:asciiTheme="minorHAnsi" w:hAnsiTheme="minorHAnsi" w:cstheme="minorHAnsi" w:hint="cs"/>
          <w:sz w:val="30"/>
          <w:szCs w:val="30"/>
          <w:cs/>
        </w:rPr>
        <w:t xml:space="preserve">บริษัทได้จดทะเบียนการเปลี่ยนแปลงชื่อบริษัทจาก </w:t>
      </w:r>
      <w:r w:rsidRPr="007929E5">
        <w:rPr>
          <w:rFonts w:asciiTheme="minorHAnsi" w:hAnsiTheme="minorHAnsi" w:cstheme="minorHAnsi"/>
          <w:sz w:val="30"/>
          <w:szCs w:val="30"/>
        </w:rPr>
        <w:t>“</w:t>
      </w:r>
      <w:r w:rsidRPr="007929E5">
        <w:rPr>
          <w:rFonts w:asciiTheme="minorHAnsi" w:hAnsiTheme="minorHAnsi" w:cstheme="minorHAnsi" w:hint="cs"/>
          <w:sz w:val="30"/>
          <w:szCs w:val="30"/>
          <w:cs/>
        </w:rPr>
        <w:t>บริษัท เวนดิ้ง คอร์ปอเรชั่น จำกัด</w:t>
      </w:r>
      <w:r w:rsidRPr="007929E5">
        <w:rPr>
          <w:rFonts w:asciiTheme="minorHAnsi" w:hAnsiTheme="minorHAnsi" w:cstheme="minorHAnsi"/>
          <w:sz w:val="30"/>
          <w:szCs w:val="30"/>
        </w:rPr>
        <w:t xml:space="preserve">” </w:t>
      </w:r>
      <w:r w:rsidRPr="007929E5">
        <w:rPr>
          <w:rFonts w:asciiTheme="minorHAnsi" w:hAnsiTheme="minorHAnsi" w:cstheme="minorHAnsi" w:hint="cs"/>
          <w:sz w:val="30"/>
          <w:szCs w:val="30"/>
          <w:cs/>
        </w:rPr>
        <w:t xml:space="preserve">เป็น </w:t>
      </w:r>
      <w:r w:rsidRPr="007929E5">
        <w:rPr>
          <w:rFonts w:asciiTheme="minorHAnsi" w:hAnsiTheme="minorHAnsi" w:cstheme="minorHAnsi"/>
          <w:sz w:val="30"/>
          <w:szCs w:val="30"/>
        </w:rPr>
        <w:t>“</w:t>
      </w:r>
      <w:r w:rsidRPr="007929E5">
        <w:rPr>
          <w:rFonts w:asciiTheme="minorHAnsi" w:hAnsiTheme="minorHAnsi" w:cstheme="minorHAnsi" w:hint="cs"/>
          <w:sz w:val="30"/>
          <w:szCs w:val="30"/>
          <w:cs/>
        </w:rPr>
        <w:t>บริษัท สบาย เทคโนโลยี จำกัด</w:t>
      </w:r>
      <w:r w:rsidRPr="007929E5">
        <w:rPr>
          <w:rFonts w:asciiTheme="minorHAnsi" w:hAnsiTheme="minorHAnsi" w:cstheme="minorHAnsi"/>
          <w:sz w:val="30"/>
          <w:szCs w:val="30"/>
        </w:rPr>
        <w:t xml:space="preserve">” </w:t>
      </w:r>
      <w:r w:rsidRPr="007929E5">
        <w:rPr>
          <w:rFonts w:asciiTheme="minorHAnsi" w:hAnsiTheme="minorHAnsi" w:cstheme="minorHAnsi" w:hint="cs"/>
          <w:sz w:val="30"/>
          <w:szCs w:val="30"/>
          <w:cs/>
        </w:rPr>
        <w:t xml:space="preserve">และได้จดทะเบียนแปรสภาพจากบริษัทจำกัดเป็นบริษัทมหาชนจำกัดกับกระทรวงพาณิชย์เมื่อวันที่ </w:t>
      </w:r>
      <w:r w:rsidRPr="007929E5">
        <w:rPr>
          <w:rFonts w:asciiTheme="minorHAnsi" w:hAnsiTheme="minorHAnsi" w:cstheme="minorHAnsi"/>
          <w:sz w:val="30"/>
          <w:szCs w:val="30"/>
        </w:rPr>
        <w:t xml:space="preserve">26 </w:t>
      </w:r>
      <w:r w:rsidRPr="007929E5">
        <w:rPr>
          <w:rFonts w:asciiTheme="minorHAnsi" w:hAnsiTheme="minorHAnsi" w:cstheme="minorHAnsi" w:hint="cs"/>
          <w:sz w:val="30"/>
          <w:szCs w:val="30"/>
          <w:cs/>
        </w:rPr>
        <w:t xml:space="preserve">กุมภาพันธ์ </w:t>
      </w:r>
      <w:r w:rsidRPr="007929E5">
        <w:rPr>
          <w:rFonts w:asciiTheme="minorHAnsi" w:hAnsiTheme="minorHAnsi" w:cstheme="minorHAnsi"/>
          <w:sz w:val="30"/>
          <w:szCs w:val="30"/>
        </w:rPr>
        <w:t>2562</w:t>
      </w:r>
    </w:p>
    <w:p w14:paraId="0B55907C" w14:textId="77777777" w:rsidR="00FF7047" w:rsidRPr="007929E5" w:rsidRDefault="00FF7047" w:rsidP="00C142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rPr>
          <w:rFonts w:asciiTheme="minorHAnsi" w:hAnsiTheme="minorHAnsi" w:cstheme="minorHAnsi"/>
          <w:sz w:val="30"/>
          <w:szCs w:val="30"/>
          <w:cs/>
        </w:rPr>
      </w:pPr>
    </w:p>
    <w:p w14:paraId="01711143" w14:textId="77777777" w:rsidR="0034567D" w:rsidRPr="007929E5" w:rsidRDefault="00235F64" w:rsidP="005E2DE1">
      <w:pPr>
        <w:pStyle w:val="BodyText2"/>
        <w:numPr>
          <w:ilvl w:val="0"/>
          <w:numId w:val="23"/>
        </w:numPr>
        <w:ind w:left="540" w:hanging="540"/>
        <w:rPr>
          <w:rFonts w:asciiTheme="minorHAnsi" w:hAnsiTheme="minorHAnsi" w:cstheme="minorHAnsi"/>
          <w:b/>
          <w:bCs/>
          <w:cs/>
        </w:rPr>
      </w:pPr>
      <w:r w:rsidRPr="007929E5">
        <w:rPr>
          <w:rFonts w:asciiTheme="minorHAnsi" w:hAnsiTheme="minorHAnsi" w:cstheme="minorHAnsi"/>
          <w:b/>
          <w:bCs/>
          <w:cs/>
          <w:lang w:val="en-US"/>
        </w:rPr>
        <w:t>เกณฑ์การจัดทำงบการเงิน</w:t>
      </w:r>
    </w:p>
    <w:p w14:paraId="69AFD65C" w14:textId="77777777" w:rsidR="004F7D9E" w:rsidRPr="007929E5" w:rsidRDefault="004F7D9E" w:rsidP="00B44738">
      <w:pPr>
        <w:spacing w:line="240" w:lineRule="auto"/>
        <w:ind w:right="2"/>
        <w:jc w:val="thaiDistribute"/>
        <w:rPr>
          <w:rFonts w:asciiTheme="minorHAnsi" w:hAnsiTheme="minorHAnsi" w:cstheme="minorHAnsi"/>
          <w:sz w:val="30"/>
          <w:szCs w:val="30"/>
          <w:cs/>
        </w:rPr>
      </w:pPr>
    </w:p>
    <w:p w14:paraId="19BF68E8" w14:textId="77777777" w:rsidR="007F02F7" w:rsidRPr="007929E5" w:rsidRDefault="007F02F7" w:rsidP="005E2DE1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inorHAnsi" w:hAnsiTheme="minorHAnsi" w:cstheme="minorHAnsi"/>
          <w:i/>
          <w:iCs/>
          <w:sz w:val="30"/>
          <w:szCs w:val="30"/>
        </w:rPr>
      </w:pPr>
      <w:r w:rsidRPr="007929E5">
        <w:rPr>
          <w:rFonts w:asciiTheme="minorHAnsi" w:hAnsiTheme="minorHAnsi" w:cstheme="minorHAnsi"/>
          <w:i/>
          <w:iCs/>
          <w:sz w:val="30"/>
          <w:szCs w:val="30"/>
          <w:cs/>
        </w:rPr>
        <w:t>เกณฑ์การถือปฏิบัติ</w:t>
      </w:r>
    </w:p>
    <w:p w14:paraId="5F285748" w14:textId="77777777" w:rsidR="007F02F7" w:rsidRPr="007929E5" w:rsidRDefault="007F02F7" w:rsidP="007F02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sz w:val="30"/>
          <w:szCs w:val="30"/>
        </w:rPr>
      </w:pPr>
    </w:p>
    <w:p w14:paraId="29A95E8B" w14:textId="6A427E21" w:rsidR="007F02F7" w:rsidRPr="007929E5" w:rsidRDefault="007F02F7" w:rsidP="007F02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HAnsi" w:hAnsiTheme="minorHAnsi" w:cstheme="minorHAnsi"/>
          <w:sz w:val="30"/>
          <w:szCs w:val="30"/>
          <w:cs/>
        </w:rPr>
      </w:pPr>
      <w:r w:rsidRPr="007929E5">
        <w:rPr>
          <w:rFonts w:asciiTheme="minorHAnsi" w:hAnsiTheme="minorHAnsi" w:cstheme="minorHAns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7929E5">
        <w:rPr>
          <w:rFonts w:asciiTheme="minorHAnsi" w:hAnsiTheme="minorHAnsi" w:cstheme="minorHAnsi"/>
          <w:spacing w:val="-4"/>
          <w:sz w:val="30"/>
          <w:szCs w:val="30"/>
          <w:cs/>
        </w:rPr>
        <w:br/>
      </w:r>
      <w:r w:rsidR="005702E4" w:rsidRPr="007929E5">
        <w:rPr>
          <w:rFonts w:asciiTheme="minorHAnsi" w:hAnsiTheme="minorHAnsi" w:cstheme="minorHAnsi"/>
          <w:sz w:val="30"/>
          <w:szCs w:val="30"/>
          <w:cs/>
        </w:rPr>
        <w:t>สภาวิชาชีพบัญชี</w:t>
      </w:r>
      <w:r w:rsidR="00916BE0" w:rsidRPr="007929E5">
        <w:rPr>
          <w:rFonts w:asciiTheme="minorHAnsi" w:hAnsiTheme="minorHAnsi" w:cstheme="minorHAnsi" w:hint="cs"/>
          <w:sz w:val="30"/>
          <w:szCs w:val="30"/>
          <w:cs/>
        </w:rPr>
        <w:t xml:space="preserve">ฯ </w:t>
      </w:r>
      <w:r w:rsidR="00916BE0" w:rsidRPr="007929E5">
        <w:rPr>
          <w:rFonts w:asciiTheme="minorHAnsi" w:hAnsiTheme="minorHAns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619CB7DC" w14:textId="0EEBF744" w:rsidR="007F02F7" w:rsidRPr="007929E5" w:rsidRDefault="007F02F7" w:rsidP="00AA6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395"/>
        </w:tabs>
        <w:ind w:left="540"/>
        <w:jc w:val="both"/>
        <w:rPr>
          <w:rFonts w:asciiTheme="minorHAnsi" w:hAnsiTheme="minorHAnsi" w:cstheme="minorHAnsi"/>
          <w:sz w:val="24"/>
          <w:szCs w:val="24"/>
        </w:rPr>
      </w:pPr>
    </w:p>
    <w:p w14:paraId="0D79A09B" w14:textId="0E1316EE" w:rsidR="004C59EC" w:rsidRPr="007929E5" w:rsidRDefault="004C59EC" w:rsidP="00AA6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395"/>
        </w:tabs>
        <w:ind w:left="540"/>
        <w:jc w:val="both"/>
        <w:rPr>
          <w:rFonts w:asciiTheme="minorHAnsi" w:hAnsiTheme="minorHAnsi" w:cstheme="minorHAnsi"/>
          <w:sz w:val="24"/>
          <w:szCs w:val="24"/>
        </w:rPr>
      </w:pPr>
    </w:p>
    <w:p w14:paraId="0D6359EB" w14:textId="377D3B5A" w:rsidR="004C59EC" w:rsidRPr="007929E5" w:rsidRDefault="004C59EC" w:rsidP="00AA6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395"/>
        </w:tabs>
        <w:ind w:left="540"/>
        <w:jc w:val="both"/>
        <w:rPr>
          <w:rFonts w:asciiTheme="minorHAnsi" w:hAnsiTheme="minorHAnsi" w:cstheme="minorHAnsi"/>
          <w:sz w:val="24"/>
          <w:szCs w:val="24"/>
        </w:rPr>
      </w:pPr>
    </w:p>
    <w:p w14:paraId="5A5AC143" w14:textId="66B511D0" w:rsidR="004C59EC" w:rsidRPr="007929E5" w:rsidRDefault="004C59EC" w:rsidP="00AA6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395"/>
        </w:tabs>
        <w:ind w:left="540"/>
        <w:jc w:val="both"/>
        <w:rPr>
          <w:rFonts w:asciiTheme="minorHAnsi" w:hAnsiTheme="minorHAnsi" w:cstheme="minorHAnsi"/>
          <w:sz w:val="24"/>
          <w:szCs w:val="24"/>
        </w:rPr>
      </w:pPr>
    </w:p>
    <w:p w14:paraId="4B7936AC" w14:textId="47B24FAE" w:rsidR="00DF4250" w:rsidRPr="007929E5" w:rsidRDefault="00DF4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7929E5">
        <w:rPr>
          <w:rFonts w:asciiTheme="minorHAnsi" w:hAnsiTheme="minorHAnsi" w:cstheme="minorHAnsi"/>
          <w:sz w:val="24"/>
          <w:szCs w:val="24"/>
        </w:rPr>
        <w:br w:type="page"/>
      </w:r>
    </w:p>
    <w:p w14:paraId="59CC92B0" w14:textId="575A7056" w:rsidR="007F02F7" w:rsidRPr="007929E5" w:rsidRDefault="007F02F7" w:rsidP="00115930">
      <w:pPr>
        <w:pStyle w:val="block"/>
        <w:spacing w:after="0" w:line="240" w:lineRule="atLeast"/>
        <w:ind w:left="540"/>
        <w:jc w:val="thaiDistribute"/>
        <w:rPr>
          <w:rFonts w:asciiTheme="minorHAnsi" w:hAnsiTheme="minorHAnsi"/>
          <w:sz w:val="30"/>
          <w:szCs w:val="30"/>
          <w:lang w:bidi="th-TH"/>
        </w:rPr>
      </w:pPr>
      <w:r w:rsidRPr="007929E5">
        <w:rPr>
          <w:rFonts w:asciiTheme="minorHAnsi" w:hAnsiTheme="minorHAnsi" w:cstheme="minorHAnsi"/>
          <w:sz w:val="30"/>
          <w:szCs w:val="30"/>
          <w:cs/>
          <w:lang w:bidi="th-TH"/>
        </w:rPr>
        <w:lastRenderedPageBreak/>
        <w:t>มาตรฐานการรายงานทางการเงินหลายฉบับ</w:t>
      </w:r>
      <w:r w:rsidR="00ED2413" w:rsidRPr="007929E5">
        <w:rPr>
          <w:rFonts w:asciiTheme="minorHAnsi" w:hAnsiTheme="minorHAnsi" w:cstheme="minorHAnsi"/>
          <w:sz w:val="30"/>
          <w:szCs w:val="30"/>
          <w:cs/>
          <w:lang w:bidi="th-TH"/>
        </w:rPr>
        <w:t>ได้</w:t>
      </w:r>
      <w:r w:rsidR="00ED2413" w:rsidRPr="007929E5">
        <w:rPr>
          <w:rFonts w:asciiTheme="minorHAnsi" w:hAnsiTheme="minorHAnsi" w:cstheme="minorHAnsi" w:hint="cs"/>
          <w:sz w:val="30"/>
          <w:szCs w:val="30"/>
          <w:cs/>
          <w:lang w:bidi="th-TH"/>
        </w:rPr>
        <w:t>มีการ</w:t>
      </w:r>
      <w:r w:rsidR="00ED2413" w:rsidRPr="007929E5">
        <w:rPr>
          <w:rFonts w:asciiTheme="minorHAnsi" w:hAnsiTheme="minorHAnsi" w:cstheme="minorHAnsi"/>
          <w:sz w:val="30"/>
          <w:szCs w:val="30"/>
          <w:cs/>
          <w:lang w:bidi="th-TH"/>
        </w:rPr>
        <w:t>ออกและปรับปรุง</w:t>
      </w:r>
      <w:r w:rsidR="00ED2413" w:rsidRPr="007929E5">
        <w:rPr>
          <w:rFonts w:asciiTheme="minorHAnsi" w:hAnsiTheme="minorHAnsi" w:cstheme="minorHAnsi" w:hint="cs"/>
          <w:sz w:val="30"/>
          <w:szCs w:val="30"/>
          <w:cs/>
          <w:lang w:bidi="th-TH"/>
        </w:rPr>
        <w:t>ใหม่</w:t>
      </w:r>
      <w:r w:rsidRPr="007929E5">
        <w:rPr>
          <w:rFonts w:asciiTheme="minorHAnsi" w:hAnsiTheme="minorHAnsi" w:cstheme="minorHAnsi"/>
          <w:sz w:val="30"/>
          <w:szCs w:val="30"/>
        </w:rPr>
        <w:t xml:space="preserve"> </w:t>
      </w:r>
      <w:r w:rsidRPr="007929E5">
        <w:rPr>
          <w:rFonts w:asciiTheme="minorHAnsi" w:hAnsiTheme="minorHAnsi" w:cstheme="minorHAnsi"/>
          <w:sz w:val="30"/>
          <w:szCs w:val="30"/>
          <w:cs/>
          <w:lang w:bidi="th-TH"/>
        </w:rPr>
        <w:t>ซึ่งมีผลบังคับใช้ตั้งแต่</w:t>
      </w:r>
      <w:r w:rsidR="00115930" w:rsidRPr="007929E5">
        <w:rPr>
          <w:rFonts w:asciiTheme="minorHAnsi" w:hAnsiTheme="minorHAnsi" w:cstheme="minorHAnsi"/>
          <w:spacing w:val="-4"/>
          <w:sz w:val="30"/>
          <w:szCs w:val="30"/>
          <w:rtl/>
          <w:cs/>
        </w:rPr>
        <w:br/>
      </w:r>
      <w:r w:rsidRPr="007929E5">
        <w:rPr>
          <w:rFonts w:asciiTheme="minorHAnsi" w:hAnsiTheme="minorHAnsi" w:cstheme="minorHAnsi"/>
          <w:sz w:val="30"/>
          <w:szCs w:val="30"/>
          <w:cs/>
          <w:lang w:bidi="th-TH"/>
        </w:rPr>
        <w:t>รอบระยะเวลาบัญชีที่เริ่มในหรือหลังวันที่</w:t>
      </w:r>
      <w:r w:rsidRPr="007929E5">
        <w:rPr>
          <w:rFonts w:asciiTheme="minorHAnsi" w:hAnsiTheme="minorHAnsi" w:cstheme="minorHAnsi"/>
          <w:sz w:val="30"/>
          <w:szCs w:val="30"/>
          <w:rtl/>
          <w:cs/>
        </w:rPr>
        <w:t xml:space="preserve">1 </w:t>
      </w:r>
      <w:r w:rsidRPr="007929E5">
        <w:rPr>
          <w:rFonts w:asciiTheme="minorHAnsi" w:hAnsiTheme="minorHAnsi" w:cstheme="minorHAnsi"/>
          <w:sz w:val="30"/>
          <w:szCs w:val="30"/>
          <w:lang w:val="en-US"/>
        </w:rPr>
        <w:t xml:space="preserve"> </w:t>
      </w:r>
      <w:r w:rsidRPr="007929E5">
        <w:rPr>
          <w:rFonts w:asciiTheme="minorHAnsi" w:hAnsiTheme="minorHAnsi" w:cstheme="minorHAnsi"/>
          <w:sz w:val="30"/>
          <w:szCs w:val="30"/>
          <w:cs/>
          <w:lang w:bidi="th-TH"/>
        </w:rPr>
        <w:t xml:space="preserve">มกราคม </w:t>
      </w:r>
      <w:r w:rsidRPr="007929E5">
        <w:rPr>
          <w:rFonts w:asciiTheme="minorHAnsi" w:hAnsiTheme="minorHAnsi" w:cstheme="minorHAnsi"/>
          <w:sz w:val="30"/>
          <w:szCs w:val="30"/>
        </w:rPr>
        <w:t>256</w:t>
      </w:r>
      <w:r w:rsidR="001173C8" w:rsidRPr="007929E5">
        <w:rPr>
          <w:rFonts w:asciiTheme="minorHAnsi" w:hAnsiTheme="minorHAnsi" w:cstheme="minorHAnsi" w:hint="cs"/>
          <w:sz w:val="30"/>
          <w:szCs w:val="30"/>
          <w:cs/>
          <w:lang w:bidi="th-TH"/>
        </w:rPr>
        <w:t>2</w:t>
      </w:r>
      <w:r w:rsidRPr="007929E5">
        <w:rPr>
          <w:rFonts w:asciiTheme="minorHAnsi" w:hAnsiTheme="minorHAnsi" w:cstheme="minorHAnsi"/>
          <w:sz w:val="30"/>
          <w:szCs w:val="30"/>
          <w:cs/>
          <w:lang w:bidi="th-TH"/>
        </w:rPr>
        <w:t xml:space="preserve"> การถือปฏิบัติตามมาตรฐานการรายงานทางการเงิน</w:t>
      </w:r>
      <w:r w:rsidR="00115930" w:rsidRPr="007929E5">
        <w:rPr>
          <w:rFonts w:asciiTheme="minorHAnsi" w:hAnsiTheme="minorHAnsi" w:cstheme="minorHAnsi"/>
          <w:spacing w:val="-4"/>
          <w:sz w:val="30"/>
          <w:szCs w:val="30"/>
          <w:rtl/>
          <w:cs/>
        </w:rPr>
        <w:br/>
      </w:r>
      <w:r w:rsidRPr="007929E5">
        <w:rPr>
          <w:rFonts w:asciiTheme="minorHAnsi" w:hAnsiTheme="minorHAnsi" w:cstheme="minorHAnsi"/>
          <w:sz w:val="30"/>
          <w:szCs w:val="30"/>
          <w:cs/>
          <w:lang w:bidi="th-TH"/>
        </w:rPr>
        <w:t>ที่ออกและปรับปรุงใหม่นั้น มีผลให้เกิดการเปลี่ยนแปลงนโยบายการบัญชีของกลุ่มบริษัท</w:t>
      </w:r>
      <w:r w:rsidR="0058257E" w:rsidRPr="007929E5">
        <w:rPr>
          <w:rFonts w:asciiTheme="minorHAnsi" w:hAnsiTheme="minorHAnsi" w:cstheme="minorHAnsi"/>
          <w:sz w:val="30"/>
          <w:szCs w:val="30"/>
          <w:lang w:bidi="th-TH"/>
        </w:rPr>
        <w:t xml:space="preserve"> </w:t>
      </w:r>
      <w:r w:rsidR="0058257E" w:rsidRPr="007929E5">
        <w:rPr>
          <w:rFonts w:asciiTheme="minorHAnsi" w:hAnsiTheme="minorHAnsi"/>
          <w:sz w:val="30"/>
          <w:szCs w:val="30"/>
          <w:cs/>
          <w:lang w:bidi="th-TH"/>
        </w:rPr>
        <w:t>ซึ่งไม่มีผลกระทบอย่างมีสาระสำคัญต่องบการเงินของกลุ่มบริษัท เว้นแต่การ</w:t>
      </w:r>
      <w:r w:rsidR="0058257E" w:rsidRPr="007929E5">
        <w:rPr>
          <w:rFonts w:asciiTheme="minorHAnsi" w:hAnsiTheme="minorHAnsi" w:hint="cs"/>
          <w:sz w:val="30"/>
          <w:szCs w:val="30"/>
          <w:cs/>
          <w:lang w:bidi="th-TH"/>
        </w:rPr>
        <w:t>ถื</w:t>
      </w:r>
      <w:r w:rsidR="0058257E" w:rsidRPr="007929E5">
        <w:rPr>
          <w:rFonts w:asciiTheme="minorHAnsi" w:hAnsiTheme="minorHAnsi"/>
          <w:sz w:val="30"/>
          <w:szCs w:val="30"/>
          <w:cs/>
          <w:lang w:bidi="th-TH"/>
        </w:rPr>
        <w:t xml:space="preserve">อปฏิบัติตามมาตรฐานการรายงานทางการเงิน ฉบับที่ 15 เรื่อง </w:t>
      </w:r>
      <w:r w:rsidR="0058257E" w:rsidRPr="007929E5">
        <w:rPr>
          <w:rFonts w:asciiTheme="minorHAnsi" w:hAnsiTheme="minorHAnsi"/>
          <w:i/>
          <w:iCs/>
          <w:spacing w:val="-2"/>
          <w:sz w:val="30"/>
          <w:szCs w:val="30"/>
          <w:cs/>
          <w:lang w:bidi="th-TH"/>
        </w:rPr>
        <w:t>รายได้จากสัญญาที่ทำกับลูกค้า</w:t>
      </w:r>
      <w:r w:rsidR="0058257E" w:rsidRPr="007929E5">
        <w:rPr>
          <w:rFonts w:asciiTheme="minorHAnsi" w:hAnsiTheme="minorHAnsi"/>
          <w:spacing w:val="-2"/>
          <w:sz w:val="30"/>
          <w:szCs w:val="30"/>
          <w:cs/>
          <w:lang w:bidi="th-TH"/>
        </w:rPr>
        <w:t xml:space="preserve"> (“</w:t>
      </w:r>
      <w:r w:rsidR="0058257E" w:rsidRPr="007929E5">
        <w:rPr>
          <w:rFonts w:asciiTheme="minorHAnsi" w:hAnsiTheme="minorHAnsi" w:cstheme="minorHAnsi"/>
          <w:spacing w:val="-2"/>
          <w:sz w:val="30"/>
          <w:szCs w:val="30"/>
          <w:lang w:bidi="th-TH"/>
        </w:rPr>
        <w:t xml:space="preserve">TFRS </w:t>
      </w:r>
      <w:r w:rsidR="0058257E" w:rsidRPr="007929E5">
        <w:rPr>
          <w:rFonts w:asciiTheme="minorHAnsi" w:hAnsiTheme="minorHAnsi"/>
          <w:spacing w:val="-2"/>
          <w:sz w:val="30"/>
          <w:szCs w:val="30"/>
          <w:cs/>
          <w:lang w:bidi="th-TH"/>
        </w:rPr>
        <w:t xml:space="preserve">15”) เป็นครั้งแรกแทนมาตรฐานการบัญชี ฉบับที่ 18 เรื่อง </w:t>
      </w:r>
      <w:r w:rsidR="0058257E" w:rsidRPr="007929E5">
        <w:rPr>
          <w:rFonts w:asciiTheme="minorHAnsi" w:hAnsiTheme="minorHAnsi"/>
          <w:i/>
          <w:iCs/>
          <w:spacing w:val="-2"/>
          <w:sz w:val="30"/>
          <w:szCs w:val="30"/>
          <w:cs/>
          <w:lang w:bidi="th-TH"/>
        </w:rPr>
        <w:t>รายได้</w:t>
      </w:r>
      <w:r w:rsidR="0058257E" w:rsidRPr="007929E5">
        <w:rPr>
          <w:rFonts w:asciiTheme="minorHAnsi" w:hAnsiTheme="minorHAnsi"/>
          <w:spacing w:val="-2"/>
          <w:sz w:val="30"/>
          <w:szCs w:val="30"/>
          <w:cs/>
          <w:lang w:bidi="th-TH"/>
        </w:rPr>
        <w:t xml:space="preserve"> (“</w:t>
      </w:r>
      <w:r w:rsidR="0058257E" w:rsidRPr="007929E5">
        <w:rPr>
          <w:rFonts w:asciiTheme="minorHAnsi" w:hAnsiTheme="minorHAnsi" w:cstheme="minorHAnsi"/>
          <w:spacing w:val="-2"/>
          <w:sz w:val="30"/>
          <w:szCs w:val="30"/>
          <w:lang w:bidi="th-TH"/>
        </w:rPr>
        <w:t xml:space="preserve">TAS </w:t>
      </w:r>
      <w:r w:rsidR="0058257E" w:rsidRPr="007929E5">
        <w:rPr>
          <w:rFonts w:asciiTheme="minorHAnsi" w:hAnsiTheme="minorHAnsi"/>
          <w:spacing w:val="-2"/>
          <w:sz w:val="30"/>
          <w:szCs w:val="30"/>
          <w:cs/>
          <w:lang w:bidi="th-TH"/>
        </w:rPr>
        <w:t>18”)</w:t>
      </w:r>
      <w:r w:rsidR="0058257E" w:rsidRPr="007929E5">
        <w:rPr>
          <w:rFonts w:asciiTheme="minorHAnsi" w:hAnsiTheme="minorHAnsi"/>
          <w:sz w:val="30"/>
          <w:szCs w:val="30"/>
          <w:cs/>
          <w:lang w:bidi="th-TH"/>
        </w:rPr>
        <w:t xml:space="preserve"> และการตีความมาตรฐานการรายงานทางการเงินที่เกี่ยวข้อง ผลกระทบจากการเปลี่ยนแปลงที่มีสาระสำคัญต่อ</w:t>
      </w:r>
      <w:r w:rsidR="0058257E" w:rsidRPr="007929E5">
        <w:rPr>
          <w:rFonts w:asciiTheme="minorHAnsi" w:hAnsiTheme="minorHAnsi" w:hint="cs"/>
          <w:sz w:val="30"/>
          <w:szCs w:val="30"/>
          <w:cs/>
          <w:lang w:bidi="th-TH"/>
        </w:rPr>
        <w:t xml:space="preserve">                </w:t>
      </w:r>
      <w:r w:rsidR="0058257E" w:rsidRPr="007929E5">
        <w:rPr>
          <w:rFonts w:asciiTheme="minorHAnsi" w:hAnsiTheme="minorHAnsi"/>
          <w:sz w:val="30"/>
          <w:szCs w:val="30"/>
          <w:cs/>
          <w:lang w:bidi="th-TH"/>
        </w:rPr>
        <w:t>งบการเงินได้เปิดเผยไว้ในหมายเหตุข้อ 3</w:t>
      </w:r>
    </w:p>
    <w:p w14:paraId="4394850F" w14:textId="77777777" w:rsidR="00486DE9" w:rsidRPr="007929E5" w:rsidRDefault="00486DE9" w:rsidP="00115930">
      <w:pPr>
        <w:pStyle w:val="block"/>
        <w:spacing w:after="0" w:line="240" w:lineRule="atLeast"/>
        <w:ind w:left="540"/>
        <w:jc w:val="thaiDistribute"/>
        <w:rPr>
          <w:rFonts w:asciiTheme="minorHAnsi" w:hAnsiTheme="minorHAnsi" w:cstheme="minorHAnsi"/>
          <w:b/>
          <w:bCs/>
          <w:color w:val="0000CC"/>
          <w:sz w:val="30"/>
          <w:szCs w:val="30"/>
        </w:rPr>
      </w:pPr>
    </w:p>
    <w:p w14:paraId="470F73AE" w14:textId="7E0CF8B3" w:rsidR="00115930" w:rsidRPr="007929E5" w:rsidRDefault="00875946" w:rsidP="001159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HAnsi" w:hAnsiTheme="minorHAnsi"/>
          <w:sz w:val="30"/>
          <w:szCs w:val="30"/>
        </w:rPr>
      </w:pPr>
      <w:r w:rsidRPr="007929E5">
        <w:rPr>
          <w:rFonts w:asciiTheme="minorHAnsi" w:hAnsiTheme="minorHAnsi"/>
          <w:sz w:val="30"/>
          <w:szCs w:val="30"/>
          <w:cs/>
        </w:rPr>
        <w:t xml:space="preserve">นอกจากนี้ 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มาตรฐานการรายงานทางการเงินที่ออกและปรับปรุงใหม่ที่เกี่ยวกับการดำเนินงานของกลุ่มบริษัทได้เปิดเผยในหมายเหตุข้อ </w:t>
      </w:r>
      <w:r w:rsidR="000E4F85" w:rsidRPr="007929E5">
        <w:rPr>
          <w:rFonts w:asciiTheme="minorHAnsi" w:hAnsiTheme="minorHAnsi"/>
          <w:sz w:val="30"/>
          <w:szCs w:val="30"/>
        </w:rPr>
        <w:t>2</w:t>
      </w:r>
      <w:r w:rsidR="00112721" w:rsidRPr="007929E5">
        <w:rPr>
          <w:rFonts w:asciiTheme="minorHAnsi" w:hAnsiTheme="minorHAnsi"/>
          <w:sz w:val="30"/>
          <w:szCs w:val="30"/>
        </w:rPr>
        <w:t>8</w:t>
      </w:r>
    </w:p>
    <w:p w14:paraId="3E2EEB0A" w14:textId="28FBADD5" w:rsidR="00213FAF" w:rsidRPr="007929E5" w:rsidRDefault="00213FAF" w:rsidP="00503AA6">
      <w:pPr>
        <w:pStyle w:val="ListParagraph"/>
        <w:spacing w:after="0" w:line="240" w:lineRule="atLeast"/>
        <w:ind w:left="540"/>
        <w:jc w:val="both"/>
        <w:rPr>
          <w:rFonts w:asciiTheme="minorHAnsi" w:hAnsiTheme="minorHAnsi" w:cstheme="minorHAnsi"/>
          <w:sz w:val="30"/>
          <w:szCs w:val="30"/>
          <w:lang w:val="en-US"/>
        </w:rPr>
      </w:pPr>
    </w:p>
    <w:p w14:paraId="7952D559" w14:textId="6DFED13E" w:rsidR="007F02F7" w:rsidRPr="007929E5" w:rsidRDefault="007F02F7" w:rsidP="005E2DE1">
      <w:pPr>
        <w:pStyle w:val="ListParagraph"/>
        <w:numPr>
          <w:ilvl w:val="0"/>
          <w:numId w:val="26"/>
        </w:numPr>
        <w:spacing w:after="0" w:line="240" w:lineRule="atLeast"/>
        <w:ind w:left="540" w:hanging="540"/>
        <w:jc w:val="both"/>
        <w:rPr>
          <w:rFonts w:asciiTheme="minorHAnsi" w:hAnsiTheme="minorHAnsi" w:cstheme="minorHAnsi"/>
          <w:sz w:val="30"/>
          <w:szCs w:val="30"/>
        </w:rPr>
      </w:pPr>
      <w:r w:rsidRPr="007929E5">
        <w:rPr>
          <w:rFonts w:asciiTheme="minorHAnsi" w:hAnsiTheme="minorHAnsi" w:cstheme="minorHAnsi"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14:paraId="79CF9EBB" w14:textId="77777777" w:rsidR="007F02F7" w:rsidRPr="007929E5" w:rsidRDefault="007F02F7" w:rsidP="007F02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sz w:val="30"/>
          <w:szCs w:val="30"/>
        </w:rPr>
      </w:pPr>
    </w:p>
    <w:p w14:paraId="2D095F40" w14:textId="37E8A516" w:rsidR="007F02F7" w:rsidRPr="007929E5" w:rsidRDefault="007F02F7" w:rsidP="007F02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inorHAnsi" w:hAnsiTheme="minorHAnsi" w:cstheme="minorHAnsi"/>
          <w:sz w:val="30"/>
          <w:szCs w:val="30"/>
        </w:rPr>
      </w:pPr>
      <w:r w:rsidRPr="007929E5">
        <w:rPr>
          <w:rFonts w:asciiTheme="minorHAnsi" w:hAnsiTheme="minorHAnsi" w:cstheme="minorHAnsi"/>
          <w:sz w:val="30"/>
          <w:szCs w:val="30"/>
          <w:cs/>
        </w:rPr>
        <w:t>งบการเงินนี้จัดทำเป็นเงินบาทซึ่งเป็นสกุลเง</w:t>
      </w:r>
      <w:r w:rsidR="00A411A4" w:rsidRPr="007929E5">
        <w:rPr>
          <w:rFonts w:asciiTheme="minorHAnsi" w:hAnsiTheme="minorHAnsi" w:cstheme="minorHAnsi"/>
          <w:sz w:val="30"/>
          <w:szCs w:val="30"/>
          <w:cs/>
        </w:rPr>
        <w:t>ินที่ใช้ในการดำเนินงานของบริษัท</w:t>
      </w:r>
      <w:r w:rsidR="00A411A4" w:rsidRPr="007929E5">
        <w:rPr>
          <w:rFonts w:asciiTheme="minorHAnsi" w:hAnsiTheme="minorHAnsi" w:cstheme="minorHAnsi" w:hint="cs"/>
          <w:sz w:val="30"/>
          <w:szCs w:val="30"/>
          <w:cs/>
        </w:rPr>
        <w:t xml:space="preserve"> </w:t>
      </w:r>
    </w:p>
    <w:p w14:paraId="32E96092" w14:textId="50F4F5F6" w:rsidR="00845D06" w:rsidRPr="007929E5" w:rsidRDefault="0084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eastAsia="Calibri" w:hAnsiTheme="minorHAnsi" w:cstheme="minorHAnsi"/>
          <w:i/>
          <w:iCs/>
          <w:sz w:val="30"/>
          <w:szCs w:val="30"/>
          <w:cs/>
          <w:lang w:val="en-GB"/>
        </w:rPr>
      </w:pPr>
    </w:p>
    <w:p w14:paraId="6CE10607" w14:textId="7E48336A" w:rsidR="00115930" w:rsidRPr="007929E5" w:rsidRDefault="007F02F7" w:rsidP="005E2DE1">
      <w:pPr>
        <w:pStyle w:val="ListParagraph"/>
        <w:numPr>
          <w:ilvl w:val="0"/>
          <w:numId w:val="26"/>
        </w:numPr>
        <w:spacing w:after="0" w:line="240" w:lineRule="atLeast"/>
        <w:ind w:left="540" w:hanging="540"/>
        <w:jc w:val="both"/>
        <w:rPr>
          <w:rFonts w:asciiTheme="minorHAnsi" w:hAnsiTheme="minorHAnsi" w:cstheme="minorHAnsi"/>
          <w:i/>
          <w:iCs/>
          <w:sz w:val="30"/>
          <w:szCs w:val="30"/>
        </w:rPr>
      </w:pPr>
      <w:r w:rsidRPr="007929E5">
        <w:rPr>
          <w:rFonts w:asciiTheme="minorHAnsi" w:hAnsiTheme="minorHAnsi" w:cstheme="minorHAnsi"/>
          <w:i/>
          <w:iCs/>
          <w:sz w:val="30"/>
          <w:szCs w:val="30"/>
          <w:cs/>
        </w:rPr>
        <w:t>การใช้วิจารณญาณและการประมาณการ</w:t>
      </w:r>
    </w:p>
    <w:p w14:paraId="0FB1374D" w14:textId="77777777" w:rsidR="00115930" w:rsidRPr="007929E5" w:rsidRDefault="00115930" w:rsidP="001159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sz w:val="30"/>
          <w:szCs w:val="30"/>
        </w:rPr>
      </w:pPr>
    </w:p>
    <w:p w14:paraId="306DBADD" w14:textId="30CBFCD6" w:rsidR="00A411A4" w:rsidRPr="007929E5" w:rsidRDefault="001933BB" w:rsidP="00A411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HAnsi" w:hAnsiTheme="minorHAnsi"/>
          <w:sz w:val="30"/>
          <w:szCs w:val="30"/>
        </w:rPr>
      </w:pPr>
      <w:r w:rsidRPr="007929E5">
        <w:rPr>
          <w:rFonts w:asciiTheme="minorHAnsi" w:hAnsiTheme="minorHAns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</w:t>
      </w:r>
      <w:r w:rsidR="003512C9" w:rsidRPr="007929E5">
        <w:rPr>
          <w:rFonts w:asciiTheme="minorHAnsi" w:hAnsiTheme="minorHAnsi" w:hint="cs"/>
          <w:sz w:val="30"/>
          <w:szCs w:val="30"/>
          <w:cs/>
        </w:rPr>
        <w:t>ปฏิบัติตาม</w:t>
      </w:r>
      <w:r w:rsidRPr="007929E5">
        <w:rPr>
          <w:rFonts w:asciiTheme="minorHAnsi" w:hAnsiTheme="minorHAnsi"/>
          <w:sz w:val="30"/>
          <w:szCs w:val="30"/>
          <w:cs/>
        </w:rPr>
        <w:t>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4EC48E52" w14:textId="77777777" w:rsidR="001933BB" w:rsidRPr="007929E5" w:rsidRDefault="001933BB" w:rsidP="00A411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15604266" w14:textId="0D5922D3" w:rsidR="001933BB" w:rsidRPr="007929E5" w:rsidRDefault="001933BB" w:rsidP="00457F16">
      <w:pPr>
        <w:pStyle w:val="ListParagraph"/>
        <w:numPr>
          <w:ilvl w:val="0"/>
          <w:numId w:val="36"/>
        </w:numPr>
        <w:tabs>
          <w:tab w:val="left" w:pos="1089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080" w:hanging="540"/>
        <w:jc w:val="thaiDistribute"/>
        <w:rPr>
          <w:rFonts w:asciiTheme="majorBidi" w:eastAsia="Times New Roman" w:hAnsiTheme="majorBidi" w:cstheme="majorBidi"/>
          <w:sz w:val="30"/>
          <w:szCs w:val="30"/>
          <w:lang w:val="en-US"/>
        </w:rPr>
      </w:pPr>
      <w:r w:rsidRPr="007929E5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การใช้วิจารณญาณ</w:t>
      </w:r>
    </w:p>
    <w:p w14:paraId="28E002BF" w14:textId="77777777" w:rsidR="001933BB" w:rsidRPr="007929E5" w:rsidRDefault="001933BB" w:rsidP="001933BB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34D61C00" w14:textId="539B529B" w:rsidR="001933BB" w:rsidRPr="007929E5" w:rsidRDefault="001933BB" w:rsidP="001933BB">
      <w:pPr>
        <w:tabs>
          <w:tab w:val="clear" w:pos="227"/>
          <w:tab w:val="clear" w:pos="454"/>
          <w:tab w:val="clear" w:pos="680"/>
          <w:tab w:val="left" w:pos="720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7929E5">
        <w:rPr>
          <w:rFonts w:asciiTheme="majorBidi" w:hAnsiTheme="majorBidi" w:cstheme="majorBidi" w:hint="cs"/>
          <w:sz w:val="30"/>
          <w:szCs w:val="30"/>
          <w:cs/>
        </w:rPr>
        <w:t>ข้อมูลเกี่ยวกับการใช้วิจารณญาณในการ</w:t>
      </w:r>
      <w:r w:rsidR="003512C9" w:rsidRPr="007929E5">
        <w:rPr>
          <w:rFonts w:asciiTheme="majorBidi" w:hAnsiTheme="majorBidi" w:cstheme="majorBidi" w:hint="cs"/>
          <w:sz w:val="30"/>
          <w:szCs w:val="30"/>
          <w:cs/>
        </w:rPr>
        <w:t>ปฏิบัติตาม</w:t>
      </w:r>
      <w:r w:rsidRPr="007929E5">
        <w:rPr>
          <w:rFonts w:asciiTheme="majorBidi" w:hAnsiTheme="majorBidi" w:cstheme="majorBidi" w:hint="cs"/>
          <w:sz w:val="30"/>
          <w:szCs w:val="30"/>
          <w:cs/>
        </w:rPr>
        <w:t>นโยบายการบัญชีซึ่งมีผลกระทบที่มีนัยสำคัญที่สุดต่อจำนวนเงินที่รับรู้ในงบการเงิน ประกอบด้วยหมายเหตุ</w:t>
      </w:r>
      <w:r w:rsidR="003512C9" w:rsidRPr="007929E5">
        <w:rPr>
          <w:rFonts w:asciiTheme="majorBidi" w:hAnsiTheme="majorBidi" w:cstheme="majorBidi" w:hint="cs"/>
          <w:sz w:val="30"/>
          <w:szCs w:val="30"/>
          <w:cs/>
        </w:rPr>
        <w:t>ข้อ</w:t>
      </w:r>
      <w:r w:rsidRPr="007929E5">
        <w:rPr>
          <w:rFonts w:asciiTheme="majorBidi" w:hAnsiTheme="majorBidi" w:cstheme="majorBidi" w:hint="cs"/>
          <w:sz w:val="30"/>
          <w:szCs w:val="30"/>
          <w:cs/>
        </w:rPr>
        <w:t xml:space="preserve">ต่อไปนี้ </w:t>
      </w:r>
    </w:p>
    <w:p w14:paraId="14FCF1D6" w14:textId="27262C7E" w:rsidR="001933BB" w:rsidRPr="007929E5" w:rsidRDefault="001933BB" w:rsidP="001933BB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7E859D89" w14:textId="66F980B6" w:rsidR="00D653B7" w:rsidRPr="007929E5" w:rsidRDefault="00D653B7" w:rsidP="001933BB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0CCBAE59" w14:textId="7CEC32D7" w:rsidR="00D653B7" w:rsidRPr="007929E5" w:rsidRDefault="00D653B7" w:rsidP="001933BB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0C67703F" w14:textId="7749EA63" w:rsidR="00D653B7" w:rsidRPr="007929E5" w:rsidRDefault="00D653B7" w:rsidP="001933BB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69B1DF6F" w14:textId="1B51B412" w:rsidR="00A634C6" w:rsidRPr="007929E5" w:rsidRDefault="00A63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7929E5">
        <w:rPr>
          <w:rFonts w:asciiTheme="majorBidi" w:hAnsiTheme="majorBidi" w:cstheme="majorBidi"/>
          <w:sz w:val="24"/>
          <w:szCs w:val="24"/>
        </w:rPr>
        <w:br w:type="page"/>
      </w:r>
    </w:p>
    <w:tbl>
      <w:tblPr>
        <w:tblStyle w:val="TableGrid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6750"/>
      </w:tblGrid>
      <w:tr w:rsidR="001933BB" w:rsidRPr="007929E5" w14:paraId="38A88672" w14:textId="77777777" w:rsidTr="001933BB">
        <w:tc>
          <w:tcPr>
            <w:tcW w:w="2430" w:type="dxa"/>
            <w:hideMark/>
          </w:tcPr>
          <w:p w14:paraId="46D65D4F" w14:textId="0DF6BA34" w:rsidR="001933BB" w:rsidRPr="007929E5" w:rsidRDefault="001933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lang w:val="en-GB" w:eastAsia="en-GB"/>
              </w:rPr>
              <w:lastRenderedPageBreak/>
              <w:t>3</w:t>
            </w:r>
            <w:r w:rsidR="00BC50D6" w:rsidRPr="007929E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="00BC50D6" w:rsidRPr="007929E5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และ </w:t>
            </w:r>
            <w:r w:rsidR="00BC50D6" w:rsidRPr="007929E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</w:t>
            </w:r>
            <w:r w:rsidR="006B1A07" w:rsidRPr="007929E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0</w:t>
            </w:r>
          </w:p>
        </w:tc>
        <w:tc>
          <w:tcPr>
            <w:tcW w:w="6750" w:type="dxa"/>
            <w:hideMark/>
          </w:tcPr>
          <w:p w14:paraId="28C66CE1" w14:textId="285958ED" w:rsidR="001933BB" w:rsidRPr="007929E5" w:rsidRDefault="001933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การพิจารณาเกี่ยวกับการรับรู้รายได้</w:t>
            </w:r>
          </w:p>
          <w:p w14:paraId="2C5ECE6E" w14:textId="77777777" w:rsidR="001933BB" w:rsidRPr="007929E5" w:rsidRDefault="001933BB" w:rsidP="005E2DE1">
            <w:pPr>
              <w:pStyle w:val="ListParagraph"/>
              <w:numPr>
                <w:ilvl w:val="0"/>
                <w:numId w:val="37"/>
              </w:num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347" w:hanging="347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การขายสินค้าและบริการหลายประเภทเข้าด้วยกันจะสามารถบันทึก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  <w:lang w:eastAsia="en-GB"/>
              </w:rPr>
              <w:t xml:space="preserve">                                        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รายการแยกจากกันได้หรือไม่</w:t>
            </w:r>
          </w:p>
          <w:p w14:paraId="1203C1C8" w14:textId="77777777" w:rsidR="00845D06" w:rsidRPr="007929E5" w:rsidRDefault="00845D06" w:rsidP="00AD1119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347" w:hanging="3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sz w:val="30"/>
                <w:szCs w:val="30"/>
                <w:cs/>
              </w:rPr>
              <w:t>การขายสินค้า</w:t>
            </w:r>
            <w:r w:rsidR="00AD1119"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หรือให้บริการ </w:t>
            </w:r>
            <w:r w:rsidRPr="007929E5">
              <w:rPr>
                <w:rFonts w:asciiTheme="majorBidi" w:hAnsiTheme="majorBidi" w:cstheme="majorBidi"/>
                <w:sz w:val="30"/>
                <w:szCs w:val="30"/>
                <w:cs/>
              </w:rPr>
              <w:t>ควรจะรับรู้รายได้ตลอดช่วงเวลาหนึ่ง หรือ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ควรจะ</w:t>
            </w:r>
            <w:r w:rsidRPr="007929E5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 ณ เวลาใดเวลาหนึ่ง</w:t>
            </w:r>
            <w:r w:rsidRPr="007929E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4B55E114" w14:textId="449669FA" w:rsidR="00A843D5" w:rsidRPr="007929E5" w:rsidRDefault="00A843D5" w:rsidP="00A843D5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347" w:hanging="3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 โดยพิจารณาว่ารายการค้าที่กลุ่มบริษัททำรายการนั้นมีลักษณะการเป็นตัวแทนมากกว่าการเป็นตัวการหรือไม่</w:t>
            </w:r>
          </w:p>
        </w:tc>
      </w:tr>
    </w:tbl>
    <w:p w14:paraId="14370BCB" w14:textId="77777777" w:rsidR="001933BB" w:rsidRPr="007929E5" w:rsidRDefault="001933BB" w:rsidP="001933BB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1ECC1B27" w14:textId="0E5B1D56" w:rsidR="001933BB" w:rsidRPr="007929E5" w:rsidRDefault="001933BB" w:rsidP="00457F16">
      <w:pPr>
        <w:pStyle w:val="ListParagraph"/>
        <w:numPr>
          <w:ilvl w:val="0"/>
          <w:numId w:val="36"/>
        </w:numPr>
        <w:tabs>
          <w:tab w:val="left" w:pos="1089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080" w:hanging="540"/>
        <w:jc w:val="thaiDistribute"/>
        <w:rPr>
          <w:rFonts w:asciiTheme="majorBidi" w:eastAsia="Times New Roman" w:hAnsiTheme="majorBidi" w:cstheme="majorBidi"/>
          <w:sz w:val="30"/>
          <w:szCs w:val="30"/>
          <w:lang w:val="en-US"/>
        </w:rPr>
      </w:pPr>
      <w:r w:rsidRPr="007929E5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ข้อสมมติและความไม่แน่นอนของการประมาณการ</w:t>
      </w:r>
    </w:p>
    <w:p w14:paraId="17C3B0B4" w14:textId="77777777" w:rsidR="007F02F7" w:rsidRPr="007929E5" w:rsidRDefault="007F02F7" w:rsidP="007F02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sz w:val="30"/>
          <w:szCs w:val="30"/>
        </w:rPr>
      </w:pPr>
    </w:p>
    <w:p w14:paraId="1ECAEF80" w14:textId="0933217B" w:rsidR="00E24216" w:rsidRPr="007929E5" w:rsidRDefault="001933BB" w:rsidP="00457F16">
      <w:pPr>
        <w:tabs>
          <w:tab w:val="clear" w:pos="227"/>
          <w:tab w:val="clear" w:pos="454"/>
          <w:tab w:val="clear" w:pos="680"/>
          <w:tab w:val="left" w:pos="720"/>
        </w:tabs>
        <w:ind w:left="1080"/>
        <w:jc w:val="thaiDistribute"/>
        <w:rPr>
          <w:rFonts w:asciiTheme="minorHAnsi" w:hAnsiTheme="minorHAnsi" w:cstheme="minorHAnsi"/>
          <w:sz w:val="30"/>
          <w:szCs w:val="30"/>
        </w:rPr>
      </w:pPr>
      <w:r w:rsidRPr="007929E5">
        <w:rPr>
          <w:rFonts w:asciiTheme="majorBidi" w:hAnsiTheme="majorBidi" w:cstheme="majorBidi"/>
          <w:sz w:val="30"/>
          <w:szCs w:val="30"/>
          <w:cs/>
        </w:rPr>
        <w:t>ข้อมูลเกี่ยวกับข้อสมมติและความไม่แน่นอนของการประมาณการ ณ วันที่ 31 ธันวาคม 2562 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 ได้เปิดเผยในหมายเหตุ</w:t>
      </w:r>
      <w:r w:rsidR="00457F16" w:rsidRPr="007929E5">
        <w:rPr>
          <w:rFonts w:asciiTheme="majorBidi" w:hAnsiTheme="majorBidi" w:cstheme="majorBidi" w:hint="cs"/>
          <w:sz w:val="30"/>
          <w:szCs w:val="30"/>
          <w:cs/>
        </w:rPr>
        <w:t>ข้อ</w:t>
      </w:r>
      <w:r w:rsidRPr="007929E5">
        <w:rPr>
          <w:rFonts w:asciiTheme="majorBidi" w:hAnsiTheme="majorBidi" w:cstheme="majorBidi"/>
          <w:sz w:val="30"/>
          <w:szCs w:val="30"/>
          <w:cs/>
        </w:rPr>
        <w:t xml:space="preserve">ต่อไปนี้ </w:t>
      </w:r>
      <w:r w:rsidR="007F02F7" w:rsidRPr="007929E5">
        <w:rPr>
          <w:rFonts w:asciiTheme="majorBidi" w:hAnsiTheme="majorBidi" w:cstheme="majorBidi"/>
          <w:sz w:val="30"/>
          <w:szCs w:val="30"/>
        </w:rPr>
        <w:t xml:space="preserve"> </w:t>
      </w:r>
    </w:p>
    <w:p w14:paraId="04E10ADF" w14:textId="77777777" w:rsidR="00E24216" w:rsidRPr="007929E5" w:rsidRDefault="00E24216" w:rsidP="00420DAE">
      <w:pPr>
        <w:pStyle w:val="ListParagraph"/>
        <w:spacing w:after="0" w:line="240" w:lineRule="auto"/>
        <w:ind w:left="1080"/>
        <w:jc w:val="thaiDistribute"/>
        <w:rPr>
          <w:rFonts w:asciiTheme="minorHAnsi" w:hAnsiTheme="minorHAnsi" w:cstheme="minorHAnsi"/>
          <w:sz w:val="30"/>
          <w:szCs w:val="30"/>
        </w:rPr>
      </w:pPr>
    </w:p>
    <w:tbl>
      <w:tblPr>
        <w:tblW w:w="8730" w:type="dxa"/>
        <w:tblInd w:w="990" w:type="dxa"/>
        <w:tblLook w:val="04A0" w:firstRow="1" w:lastRow="0" w:firstColumn="1" w:lastColumn="0" w:noHBand="0" w:noVBand="1"/>
      </w:tblPr>
      <w:tblGrid>
        <w:gridCol w:w="1800"/>
        <w:gridCol w:w="6930"/>
      </w:tblGrid>
      <w:tr w:rsidR="00FA01B1" w:rsidRPr="007929E5" w14:paraId="12D7A8B2" w14:textId="77777777" w:rsidTr="006C5A92">
        <w:tc>
          <w:tcPr>
            <w:tcW w:w="1800" w:type="dxa"/>
          </w:tcPr>
          <w:p w14:paraId="26D55968" w14:textId="09981E90" w:rsidR="00FA01B1" w:rsidRPr="007929E5" w:rsidRDefault="000E09BC" w:rsidP="00FA0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7</w:t>
            </w:r>
            <w:r w:rsidR="00FA01B1" w:rsidRPr="007929E5">
              <w:rPr>
                <w:rFonts w:asciiTheme="minorHAnsi" w:hAnsiTheme="minorHAnsi" w:cstheme="minorHAnsi"/>
                <w:sz w:val="30"/>
                <w:szCs w:val="30"/>
              </w:rPr>
              <w:t xml:space="preserve"> </w:t>
            </w:r>
            <w:r w:rsidR="00FA01B1"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และ </w:t>
            </w: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8</w:t>
            </w:r>
          </w:p>
        </w:tc>
        <w:tc>
          <w:tcPr>
            <w:tcW w:w="6930" w:type="dxa"/>
          </w:tcPr>
          <w:p w14:paraId="61D3BBC7" w14:textId="71700ADD" w:rsidR="00FA01B1" w:rsidRPr="007929E5" w:rsidRDefault="001933BB" w:rsidP="001933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4" w:hanging="14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การวัดมูลค่าค่าเผื่อหนี้สงสัยจะสูญของลูกหนี้การค้าและ</w:t>
            </w:r>
            <w:r w:rsidR="00FF5466" w:rsidRPr="007929E5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ลูกหนี้ผ่อนชำระ</w:t>
            </w:r>
          </w:p>
        </w:tc>
      </w:tr>
      <w:tr w:rsidR="006C5A92" w:rsidRPr="007929E5" w14:paraId="1494D00C" w14:textId="77777777" w:rsidTr="006C5A92">
        <w:tc>
          <w:tcPr>
            <w:tcW w:w="1800" w:type="dxa"/>
          </w:tcPr>
          <w:p w14:paraId="1CE12FD4" w14:textId="0F34357C" w:rsidR="006C5A92" w:rsidRPr="007929E5" w:rsidRDefault="006C5A92" w:rsidP="00FA0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 xml:space="preserve">12 </w:t>
            </w:r>
          </w:p>
        </w:tc>
        <w:tc>
          <w:tcPr>
            <w:tcW w:w="6930" w:type="dxa"/>
          </w:tcPr>
          <w:p w14:paraId="05F49F6D" w14:textId="5077BA65" w:rsidR="006C5A92" w:rsidRPr="007929E5" w:rsidRDefault="006C5A92" w:rsidP="001933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4" w:hanging="14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3A024F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 w:eastAsia="en-GB"/>
              </w:rPr>
              <w:t>การทดสอบการด้อยค่าของ</w:t>
            </w:r>
            <w:r w:rsidR="00FF5466" w:rsidRPr="003A024F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GB" w:eastAsia="en-GB"/>
              </w:rPr>
              <w:t>สินทรัพย์เพื่อการให้บริการ และสินทรัพย์ต้นทุนของสัญญา</w:t>
            </w:r>
            <w:r w:rsidRPr="007929E5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เกี่ยวกับการใช้ข้อสมมติที่สำคัญในการประมาณมูลค่าที่คาดว่าจะได้รับคืน</w:t>
            </w:r>
          </w:p>
        </w:tc>
      </w:tr>
      <w:tr w:rsidR="001933BB" w:rsidRPr="007929E5" w14:paraId="79DF64D6" w14:textId="77777777" w:rsidTr="006C5A92">
        <w:tc>
          <w:tcPr>
            <w:tcW w:w="1800" w:type="dxa"/>
          </w:tcPr>
          <w:p w14:paraId="2AE9885C" w14:textId="3F6BF72E" w:rsidR="001933BB" w:rsidRPr="007929E5" w:rsidRDefault="001933BB" w:rsidP="00193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1</w:t>
            </w:r>
            <w:r w:rsidR="00FF4BD8" w:rsidRPr="007929E5">
              <w:rPr>
                <w:rFonts w:asciiTheme="minorHAnsi" w:hAnsiTheme="minorHAnsi" w:cstheme="minorHAnsi"/>
                <w:sz w:val="30"/>
                <w:szCs w:val="30"/>
              </w:rPr>
              <w:t>6</w:t>
            </w:r>
          </w:p>
        </w:tc>
        <w:tc>
          <w:tcPr>
            <w:tcW w:w="6930" w:type="dxa"/>
          </w:tcPr>
          <w:p w14:paraId="5C210591" w14:textId="7ECC3E34" w:rsidR="001933BB" w:rsidRPr="007929E5" w:rsidRDefault="001933BB" w:rsidP="001933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4" w:hanging="14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  <w:lang w:eastAsia="en-GB"/>
              </w:rPr>
              <w:t>การวัดมูลค่าภาระผูกพันของโครงการผลประโยชน์ที่กำหนดไว้เกี่ยวกับข้อสมมติหลักในการประมาณการตามหลักคณิตศาสตร์ประกันภัย</w:t>
            </w:r>
            <w:r w:rsidRPr="007929E5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 xml:space="preserve"> </w:t>
            </w:r>
            <w:r w:rsidRPr="007929E5">
              <w:rPr>
                <w:rFonts w:asciiTheme="minorHAnsi" w:hAnsiTheme="minorHAnsi" w:cstheme="minorHAnsi" w:hint="cs"/>
                <w:sz w:val="30"/>
                <w:szCs w:val="30"/>
                <w:cs/>
                <w:lang w:eastAsia="en-GB"/>
              </w:rPr>
              <w:t>และ</w:t>
            </w:r>
          </w:p>
        </w:tc>
      </w:tr>
      <w:tr w:rsidR="001933BB" w:rsidRPr="007929E5" w14:paraId="6F90881D" w14:textId="77777777" w:rsidTr="006C5A92">
        <w:tc>
          <w:tcPr>
            <w:tcW w:w="1800" w:type="dxa"/>
          </w:tcPr>
          <w:p w14:paraId="766F819D" w14:textId="5699D8CF" w:rsidR="001933BB" w:rsidRPr="007929E5" w:rsidRDefault="001933BB" w:rsidP="00193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2</w:t>
            </w:r>
            <w:r w:rsidR="006B1A07" w:rsidRPr="007929E5">
              <w:rPr>
                <w:rFonts w:asciiTheme="minorHAnsi" w:hAnsiTheme="minorHAnsi" w:cstheme="minorHAnsi"/>
                <w:sz w:val="30"/>
                <w:szCs w:val="30"/>
              </w:rPr>
              <w:t>3</w:t>
            </w:r>
          </w:p>
        </w:tc>
        <w:tc>
          <w:tcPr>
            <w:tcW w:w="6930" w:type="dxa"/>
          </w:tcPr>
          <w:p w14:paraId="2ECC52C8" w14:textId="77671BE4" w:rsidR="001933BB" w:rsidRPr="003A024F" w:rsidRDefault="001933BB" w:rsidP="003A02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4" w:hanging="144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 w:eastAsia="en-GB"/>
              </w:rPr>
            </w:pPr>
            <w:r w:rsidRPr="003A024F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 w:eastAsia="en-GB"/>
              </w:rPr>
              <w:t>การรับรู้สินทรัพย์ภาษีเงินได้ การคาดการณ์กำไรทางภาษีในอนาคตที่จะนำผลแตกต่างชั่วคราวที่ใช้หักภาษีและขาดทุนทางภาษีไปใช้ประโยชน์</w:t>
            </w:r>
            <w:r w:rsidRPr="003A024F">
              <w:rPr>
                <w:rFonts w:asciiTheme="majorBidi" w:hAnsiTheme="majorBidi" w:cstheme="majorBidi"/>
                <w:spacing w:val="-6"/>
                <w:sz w:val="30"/>
                <w:szCs w:val="30"/>
                <w:lang w:val="en-GB" w:eastAsia="en-GB"/>
              </w:rPr>
              <w:t xml:space="preserve"> </w:t>
            </w:r>
          </w:p>
        </w:tc>
      </w:tr>
    </w:tbl>
    <w:p w14:paraId="43AEC9BF" w14:textId="7BACB8A5" w:rsidR="000E09BC" w:rsidRPr="007929E5" w:rsidRDefault="000E0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 w:cstheme="minorHAnsi"/>
          <w:sz w:val="30"/>
          <w:szCs w:val="30"/>
          <w:cs/>
        </w:rPr>
      </w:pPr>
    </w:p>
    <w:p w14:paraId="4DE58360" w14:textId="77777777" w:rsidR="008F7702" w:rsidRPr="007929E5" w:rsidRDefault="008F7702" w:rsidP="005E2DE1">
      <w:pPr>
        <w:pStyle w:val="BodyText2"/>
        <w:numPr>
          <w:ilvl w:val="0"/>
          <w:numId w:val="23"/>
        </w:numPr>
        <w:ind w:left="540" w:hanging="540"/>
        <w:rPr>
          <w:rFonts w:asciiTheme="minorHAnsi" w:hAnsiTheme="minorHAnsi" w:cstheme="minorHAnsi"/>
          <w:b/>
          <w:bCs/>
          <w:cs/>
        </w:rPr>
      </w:pPr>
      <w:r w:rsidRPr="007929E5">
        <w:rPr>
          <w:rFonts w:asciiTheme="minorHAnsi" w:hAnsiTheme="minorHAnsi" w:cstheme="minorHAnsi"/>
          <w:b/>
          <w:bCs/>
          <w:cs/>
          <w:lang w:val="en-US"/>
        </w:rPr>
        <w:t>การเปลี่ยนแปลงนโยบายการบัญชี</w:t>
      </w:r>
    </w:p>
    <w:p w14:paraId="78EDCA32" w14:textId="2D11695D" w:rsidR="008F7702" w:rsidRPr="007929E5" w:rsidRDefault="008F7702" w:rsidP="008F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inorHAnsi" w:hAnsiTheme="minorHAnsi" w:cstheme="minorHAnsi"/>
          <w:sz w:val="30"/>
          <w:szCs w:val="30"/>
        </w:rPr>
      </w:pPr>
    </w:p>
    <w:p w14:paraId="27D2EB70" w14:textId="56026C89" w:rsidR="00A634C6" w:rsidRPr="007929E5" w:rsidRDefault="00F6487C" w:rsidP="00F64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7929E5">
        <w:rPr>
          <w:rFonts w:ascii="Angsana New" w:hAnsi="Angsana New"/>
          <w:sz w:val="30"/>
          <w:szCs w:val="30"/>
          <w:cs/>
        </w:rPr>
        <w:t xml:space="preserve">ตั้งแต่วันที่ 1 มกราคม 2562 กลุ่มบริษัทได้ถือปฏิบัติตาม </w:t>
      </w:r>
      <w:r w:rsidRPr="007929E5">
        <w:rPr>
          <w:rFonts w:ascii="Angsana New" w:hAnsi="Angsana New"/>
          <w:sz w:val="30"/>
          <w:szCs w:val="30"/>
        </w:rPr>
        <w:t xml:space="preserve">TFRS </w:t>
      </w:r>
      <w:r w:rsidRPr="007929E5">
        <w:rPr>
          <w:rFonts w:ascii="Angsana New" w:hAnsi="Angsana New"/>
          <w:sz w:val="30"/>
          <w:szCs w:val="30"/>
          <w:cs/>
        </w:rPr>
        <w:t>15 โดยใช้วิธีปรับปรุง</w:t>
      </w:r>
      <w:r w:rsidRPr="007929E5">
        <w:rPr>
          <w:rFonts w:ascii="Angsana New" w:hAnsi="Angsana New" w:hint="cs"/>
          <w:sz w:val="30"/>
          <w:szCs w:val="30"/>
          <w:cs/>
        </w:rPr>
        <w:t>โดยการรับรู้ผลกระทบสะสมย้อนหลังจากการปรับใช้มาตรฐานการรายงานทางการเงินฉบับนี้ โดยกลุ่มบริษัทเลือกวิธีผ่อนปรนในทาง</w:t>
      </w:r>
      <w:r w:rsidRPr="007929E5">
        <w:rPr>
          <w:rFonts w:ascii="Angsana New" w:hAnsi="Angsana New"/>
          <w:sz w:val="30"/>
          <w:szCs w:val="30"/>
          <w:cs/>
        </w:rPr>
        <w:t>ปฏิบัต</w:t>
      </w:r>
      <w:r w:rsidRPr="007929E5">
        <w:rPr>
          <w:rFonts w:ascii="Angsana New" w:hAnsi="Angsana New" w:hint="cs"/>
          <w:sz w:val="30"/>
          <w:szCs w:val="30"/>
          <w:cs/>
        </w:rPr>
        <w:t>ิสำหรับสัญญาที่มีการเปลี่ยนแปลงทุกสัญญา ซึ่งเกิดขึ้นก่อนวันที่เริ่มต้นใช้มาตรฐานการรายงานทางการเงินฉบับนี้</w:t>
      </w:r>
      <w:r w:rsidRPr="007929E5">
        <w:rPr>
          <w:rFonts w:ascii="Angsana New" w:hAnsi="Angsana New"/>
          <w:sz w:val="30"/>
          <w:szCs w:val="30"/>
          <w:cs/>
        </w:rPr>
        <w:t xml:space="preserve"> ดังนั้น สัญญาที่เสร็จสมบูรณ์แล้ว กลุ่มบริษัทไม่ปรับปรุงงบการเงินย้อนหลังสำหรับสัญญาที่เริ่มและสิ้นสุดภายในรอบระยะเวลารายงานเดียวกัน หรือสัญญาที่ได้ขายหรือให้บริการแล้วเสร็จ </w:t>
      </w:r>
      <w:r w:rsidRPr="007929E5">
        <w:rPr>
          <w:rFonts w:ascii="Angsana New" w:hAnsi="Angsana New" w:hint="cs"/>
          <w:sz w:val="30"/>
          <w:szCs w:val="30"/>
          <w:cs/>
        </w:rPr>
        <w:t>ก่อนวันที่เริ่มต้นใช้มาตรฐานการรายงานทางการเงินฉบับนี้</w:t>
      </w:r>
    </w:p>
    <w:p w14:paraId="360AA45A" w14:textId="77777777" w:rsidR="00A634C6" w:rsidRPr="007929E5" w:rsidRDefault="00A63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7929E5">
        <w:rPr>
          <w:rFonts w:ascii="Angsana New" w:hAnsi="Angsana New"/>
          <w:sz w:val="30"/>
          <w:szCs w:val="30"/>
          <w:cs/>
        </w:rPr>
        <w:br w:type="page"/>
      </w:r>
    </w:p>
    <w:p w14:paraId="7C6D9DF3" w14:textId="6D9CC7C8" w:rsidR="00FA46C9" w:rsidRPr="007929E5" w:rsidRDefault="00FA46C9" w:rsidP="00FA4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7929E5">
        <w:rPr>
          <w:rFonts w:ascii="Angsana New" w:hAnsi="Angsana New"/>
          <w:sz w:val="30"/>
          <w:szCs w:val="30"/>
          <w:cs/>
        </w:rPr>
        <w:lastRenderedPageBreak/>
        <w:t xml:space="preserve">ตาม </w:t>
      </w:r>
      <w:r w:rsidRPr="007929E5">
        <w:rPr>
          <w:rFonts w:ascii="Angsana New" w:hAnsi="Angsana New"/>
          <w:sz w:val="30"/>
          <w:szCs w:val="30"/>
        </w:rPr>
        <w:t xml:space="preserve">TFRS </w:t>
      </w:r>
      <w:r w:rsidRPr="007929E5">
        <w:rPr>
          <w:rFonts w:ascii="Angsana New" w:hAnsi="Angsana New"/>
          <w:sz w:val="30"/>
          <w:szCs w:val="30"/>
          <w:cs/>
        </w:rPr>
        <w:t>15 กลุ่มบริษัทรับรู้รายได้เมื่อลูกค้ามีอำนาจควบคุมในสินค้าหรือบริการ ด้วยจำนวนเงินที่สะท้อนถึง</w:t>
      </w:r>
      <w:r w:rsidR="007E0419" w:rsidRPr="007929E5">
        <w:rPr>
          <w:rFonts w:ascii="Angsana New" w:hAnsi="Angsana New" w:hint="cs"/>
          <w:sz w:val="30"/>
          <w:szCs w:val="30"/>
          <w:cs/>
        </w:rPr>
        <w:t xml:space="preserve">        </w:t>
      </w:r>
      <w:r w:rsidRPr="007929E5">
        <w:rPr>
          <w:rFonts w:ascii="Angsana New" w:hAnsi="Angsana New"/>
          <w:sz w:val="30"/>
          <w:szCs w:val="30"/>
          <w:cs/>
        </w:rPr>
        <w:t>สิ่งตอบแทนที่กลุ่มบริษัทคาดว่าจะมีสิทธิได้รับ</w:t>
      </w:r>
      <w:r w:rsidR="00F6487C" w:rsidRPr="007929E5">
        <w:rPr>
          <w:rFonts w:ascii="Angsana New" w:hAnsi="Angsana New"/>
          <w:sz w:val="30"/>
          <w:szCs w:val="30"/>
          <w:cs/>
        </w:rPr>
        <w:t>ที่ไม่รวมจำนวนเงินที่เก็บแทนบุคคลที่สาม ภาษีมูลค่าเพิ่ม</w:t>
      </w:r>
      <w:r w:rsidR="007E0419" w:rsidRPr="007929E5">
        <w:rPr>
          <w:rFonts w:ascii="Angsana New" w:hAnsi="Angsana New" w:hint="cs"/>
          <w:sz w:val="30"/>
          <w:szCs w:val="30"/>
          <w:cs/>
        </w:rPr>
        <w:t xml:space="preserve"> </w:t>
      </w:r>
      <w:r w:rsidR="001433E2" w:rsidRPr="007929E5">
        <w:rPr>
          <w:rFonts w:ascii="Angsana New" w:hAnsi="Angsana New"/>
          <w:sz w:val="30"/>
          <w:szCs w:val="30"/>
          <w:cs/>
        </w:rPr>
        <w:br/>
      </w:r>
      <w:r w:rsidR="00F6487C" w:rsidRPr="007929E5">
        <w:rPr>
          <w:rFonts w:ascii="Angsana New" w:hAnsi="Angsana New"/>
          <w:sz w:val="30"/>
          <w:szCs w:val="30"/>
          <w:cs/>
        </w:rPr>
        <w:t>และแสดงสุทธิจากส่วนลดการค้า และส่วนลดตามปริมาณ โดย</w:t>
      </w:r>
      <w:r w:rsidRPr="007929E5">
        <w:rPr>
          <w:rFonts w:ascii="Angsana New" w:hAnsi="Angsana New"/>
          <w:sz w:val="30"/>
          <w:szCs w:val="30"/>
          <w:cs/>
        </w:rPr>
        <w:t>มีการใช้วิจารณญาณในการพิจารณาจังหวะเวลาในการส่งมอบ</w:t>
      </w:r>
      <w:r w:rsidRPr="007929E5">
        <w:rPr>
          <w:rFonts w:ascii="Angsana New" w:hAnsi="Angsana New"/>
          <w:spacing w:val="-6"/>
          <w:sz w:val="30"/>
          <w:szCs w:val="30"/>
          <w:cs/>
        </w:rPr>
        <w:t xml:space="preserve">การควบคุม เพื่อประเมินว่าจะรับรู้รายได้ ณ เวลาใดเวลาหนึ่ง หรือรับรู้ตลอดช่วงเวลาหนึ่ง ในขณะที่ </w:t>
      </w:r>
      <w:r w:rsidRPr="007929E5">
        <w:rPr>
          <w:rFonts w:ascii="Angsana New" w:hAnsi="Angsana New"/>
          <w:spacing w:val="-6"/>
          <w:sz w:val="30"/>
          <w:szCs w:val="30"/>
        </w:rPr>
        <w:t xml:space="preserve">TAS </w:t>
      </w:r>
      <w:r w:rsidRPr="007929E5">
        <w:rPr>
          <w:rFonts w:ascii="Angsana New" w:hAnsi="Angsana New"/>
          <w:spacing w:val="-6"/>
          <w:sz w:val="30"/>
          <w:szCs w:val="30"/>
          <w:cs/>
        </w:rPr>
        <w:t>18 กลุ่มบริษัท</w:t>
      </w:r>
      <w:r w:rsidRPr="007929E5">
        <w:rPr>
          <w:rFonts w:ascii="Angsana New" w:hAnsi="Angsana New"/>
          <w:sz w:val="30"/>
          <w:szCs w:val="30"/>
          <w:cs/>
        </w:rPr>
        <w:t>รับรู้รายได้จากการขายสินค้าเมื่อได้โอนความเสี่ยงและผลตอบแทนของความเป็นเจ้าของสินค้าที่มีนัยสำคัญไปให้กับผู้ซื้อแล้ว และรับรู้รายได้จากการให้บริการตามขั้นความสำเร็จของรายการ ณ วันสิ้นรอบระยะเวลารายงาน</w:t>
      </w:r>
      <w:r w:rsidR="004741BD" w:rsidRPr="007929E5">
        <w:rPr>
          <w:rFonts w:ascii="Angsana New" w:hAnsi="Angsana New" w:hint="cs"/>
          <w:sz w:val="30"/>
          <w:szCs w:val="30"/>
          <w:cs/>
        </w:rPr>
        <w:t xml:space="preserve"> </w:t>
      </w:r>
      <w:r w:rsidRPr="007929E5">
        <w:rPr>
          <w:rFonts w:ascii="Angsana New" w:hAnsi="Angsana New"/>
          <w:sz w:val="30"/>
          <w:szCs w:val="30"/>
          <w:cs/>
        </w:rPr>
        <w:t>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</w:t>
      </w:r>
      <w:r w:rsidR="00B823A0">
        <w:rPr>
          <w:rFonts w:ascii="Angsana New" w:hAnsi="Angsana New"/>
          <w:sz w:val="30"/>
          <w:szCs w:val="30"/>
          <w:cs/>
        </w:rPr>
        <w:br/>
      </w:r>
      <w:r w:rsidRPr="007929E5">
        <w:rPr>
          <w:rFonts w:ascii="Angsana New" w:hAnsi="Angsana New"/>
          <w:sz w:val="30"/>
          <w:szCs w:val="30"/>
          <w:cs/>
        </w:rPr>
        <w:t xml:space="preserve">ไม่แน่นอนที่มีนัยสำคัญในการได้รับประโยชน์เชิงเศรษฐกิจจากการขายสินค้าหรือให้บริการนั้น  </w:t>
      </w:r>
      <w:r w:rsidR="00F6487C" w:rsidRPr="007929E5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85135E1" w14:textId="35E9437C" w:rsidR="00FA46C9" w:rsidRPr="005C6333" w:rsidRDefault="00FA4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</w:rPr>
      </w:pPr>
    </w:p>
    <w:p w14:paraId="0A39D7B3" w14:textId="621FADD3" w:rsidR="00FA46C9" w:rsidRPr="007929E5" w:rsidRDefault="00FA46C9" w:rsidP="00FA46C9">
      <w:pPr>
        <w:pStyle w:val="ListParagraph"/>
        <w:numPr>
          <w:ilvl w:val="0"/>
          <w:numId w:val="39"/>
        </w:numPr>
        <w:spacing w:after="0" w:line="240" w:lineRule="auto"/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7929E5">
        <w:rPr>
          <w:rFonts w:asciiTheme="majorBidi" w:hAnsiTheme="majorBidi" w:cstheme="majorBidi" w:hint="cs"/>
          <w:sz w:val="30"/>
          <w:szCs w:val="30"/>
          <w:cs/>
        </w:rPr>
        <w:t>การขาย</w:t>
      </w:r>
      <w:r w:rsidR="00DB383A" w:rsidRPr="00DB383A">
        <w:rPr>
          <w:rFonts w:asciiTheme="majorBidi" w:hAnsiTheme="majorBidi" w:cs="Angsana New"/>
          <w:sz w:val="30"/>
          <w:szCs w:val="30"/>
          <w:cs/>
        </w:rPr>
        <w:t>เครื่องรับชำระเงินอัตโนมัติ</w:t>
      </w:r>
      <w:r w:rsidRPr="007929E5">
        <w:rPr>
          <w:rFonts w:asciiTheme="majorBidi" w:hAnsiTheme="majorBidi" w:cstheme="majorBidi" w:hint="cs"/>
          <w:sz w:val="30"/>
          <w:szCs w:val="30"/>
          <w:cs/>
        </w:rPr>
        <w:t>และการให้บริการระบบปฏิบัติการ</w:t>
      </w:r>
    </w:p>
    <w:p w14:paraId="6814A612" w14:textId="77777777" w:rsidR="00FA46C9" w:rsidRPr="005C6333" w:rsidRDefault="00FA46C9" w:rsidP="00FA4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B33FBA5" w14:textId="67D3B850" w:rsidR="00FA46C9" w:rsidRDefault="00FA46C9" w:rsidP="00FA46C9">
      <w:pPr>
        <w:pStyle w:val="BodyText2"/>
        <w:ind w:left="540"/>
        <w:rPr>
          <w:lang w:val="en-GB"/>
        </w:rPr>
      </w:pPr>
      <w:r w:rsidRPr="007929E5">
        <w:rPr>
          <w:rFonts w:hint="cs"/>
          <w:cs/>
          <w:lang w:val="en-GB"/>
        </w:rPr>
        <w:t>กลุ่มบริษัทได้ทำสัญญาขาย</w:t>
      </w:r>
      <w:r w:rsidR="00DB383A" w:rsidRPr="00DB383A">
        <w:rPr>
          <w:cs/>
          <w:lang w:val="en-GB"/>
        </w:rPr>
        <w:t>เครื่องรับชำระเงินอัตโนมัติ</w:t>
      </w:r>
      <w:r w:rsidRPr="007929E5">
        <w:rPr>
          <w:rFonts w:hint="cs"/>
          <w:cs/>
          <w:lang w:val="en-GB"/>
        </w:rPr>
        <w:t xml:space="preserve"> </w:t>
      </w:r>
      <w:r w:rsidRPr="007929E5">
        <w:rPr>
          <w:rFonts w:hint="cs"/>
          <w:cs/>
          <w:lang w:val="en-US"/>
        </w:rPr>
        <w:t xml:space="preserve">(“สินค้า”) </w:t>
      </w:r>
      <w:r w:rsidRPr="007929E5">
        <w:rPr>
          <w:rFonts w:hint="cs"/>
          <w:cs/>
          <w:lang w:val="en-GB"/>
        </w:rPr>
        <w:t>และให้บริการระบบปฏิบัติการแก่ผู้ซื้อ โดยตาม</w:t>
      </w:r>
      <w:r w:rsidRPr="007929E5">
        <w:rPr>
          <w:lang w:val="en-US"/>
        </w:rPr>
        <w:t xml:space="preserve"> TAS 18</w:t>
      </w:r>
      <w:r w:rsidRPr="007929E5">
        <w:rPr>
          <w:rFonts w:hint="cs"/>
          <w:cs/>
          <w:lang w:val="en-US"/>
        </w:rPr>
        <w:t xml:space="preserve"> กลุ่มบริษัทพิจารณาว่ากลุ่มบริษัทได้โอนความเสี่ยงและผลตอบแทนที่มีนัยสำคัญของความเป็นเจ้าของสินค้าให้กับผู้ซื้อแล้ว โดยที่กลุ่มบริษัทไม่เกี่ยวข้องในการบริหารสินค้าอย่างต่อเนื่องในระดับที่เจ้าของพึงกระทำ กลุ่มบริษัทสามารถวัดมูลค่าของรายได้และต้นทุนได้อย่างน่าเชื่อถือ และมีความเป็นไปได้ค่อนข้างแน่ที่จะได้รับประโยชน์เชิงเศรษฐกิจของรายการขาย จึงสรุปได้ว่า กลุ่มบริษัทได้ทำการขายสินค้าเสร็จสมบูรณ์ และรับรู้รายได้จากการขายทั้งจำนวน ณ วันที่</w:t>
      </w:r>
      <w:r w:rsidR="0038576D" w:rsidRPr="007929E5">
        <w:rPr>
          <w:rFonts w:hint="cs"/>
          <w:cs/>
          <w:lang w:val="en-US"/>
        </w:rPr>
        <w:t>กลุ่ม</w:t>
      </w:r>
      <w:r w:rsidRPr="007929E5">
        <w:rPr>
          <w:rFonts w:hint="cs"/>
          <w:cs/>
          <w:lang w:val="en-US"/>
        </w:rPr>
        <w:t xml:space="preserve">บริษัทได้ทำการส่งมอบสินค้าและติดตั้งให้ผู้ซื้อ และรับรู้รายได้จากการให้บริการระบบปฏิบัติการตลอดช่วงเวลาที่ให้บริการ อย่างไรก็ตาม ตาม </w:t>
      </w:r>
      <w:r w:rsidRPr="007929E5">
        <w:rPr>
          <w:lang w:val="en-US"/>
        </w:rPr>
        <w:t xml:space="preserve">TFRS 15 </w:t>
      </w:r>
      <w:r w:rsidRPr="007929E5">
        <w:rPr>
          <w:rFonts w:hint="cs"/>
          <w:cs/>
          <w:lang w:val="en-US"/>
        </w:rPr>
        <w:t>กลุ่มบริษัทได้ทบทวนการพิจารณาเรื่องสินค้าและบริการที่แตกต่างกัน และประเมินว่า สินค้าและบริการมีการพึ่งพากันหรือเกี่ยวข้องกันอย่างมาก ทำให้กลุ่มบริษัทไม่</w:t>
      </w:r>
      <w:r w:rsidRPr="007929E5">
        <w:rPr>
          <w:rFonts w:hint="cs"/>
          <w:cs/>
          <w:lang w:val="en-GB"/>
        </w:rPr>
        <w:t>สามารถแยกสินค้าหรือบริการดังกล่าวออกจากกันได้</w:t>
      </w:r>
      <w:r w:rsidRPr="007929E5">
        <w:rPr>
          <w:rFonts w:asciiTheme="majorBidi" w:eastAsia="Calibri" w:hAnsiTheme="majorBidi" w:cstheme="majorBidi" w:hint="cs"/>
          <w:cs/>
          <w:lang w:val="en-GB"/>
        </w:rPr>
        <w:t xml:space="preserve"> ดังนั้น </w:t>
      </w:r>
      <w:r w:rsidRPr="007929E5">
        <w:rPr>
          <w:rFonts w:asciiTheme="majorBidi" w:eastAsia="Calibri" w:hAnsiTheme="majorBidi" w:cstheme="majorBidi"/>
          <w:cs/>
          <w:lang w:val="en-GB"/>
        </w:rPr>
        <w:t>กลุ่มบริษัท</w:t>
      </w:r>
      <w:r w:rsidRPr="007929E5">
        <w:rPr>
          <w:rFonts w:asciiTheme="majorBidi" w:eastAsia="Calibri" w:hAnsiTheme="majorBidi" w:cstheme="majorBidi" w:hint="cs"/>
          <w:cs/>
          <w:lang w:val="en-GB"/>
        </w:rPr>
        <w:t>จึง</w:t>
      </w:r>
      <w:r w:rsidRPr="007929E5">
        <w:rPr>
          <w:rFonts w:hint="cs"/>
          <w:cs/>
          <w:lang w:val="en-GB"/>
        </w:rPr>
        <w:t>พิจารณาว่าภาระที่ต้องส่งมอบสินค้าและบริการเป็นภาระเดียวกัน และทยอยรับรู้รายได้จากการให้บริการตลอดช่วงเวลาที่คาดว่าจะต้องส่งมอบภาระที่ต้องปฏิบัติ</w:t>
      </w:r>
    </w:p>
    <w:p w14:paraId="4052C5E8" w14:textId="77777777" w:rsidR="00EB59FA" w:rsidRPr="005C6333" w:rsidRDefault="00EB59FA" w:rsidP="00FA46C9">
      <w:pPr>
        <w:pStyle w:val="BodyText2"/>
        <w:ind w:left="540"/>
        <w:rPr>
          <w:rFonts w:asciiTheme="majorBidi" w:hAnsiTheme="majorBidi" w:cstheme="majorBidi"/>
        </w:rPr>
      </w:pPr>
    </w:p>
    <w:p w14:paraId="1449D37E" w14:textId="20F6939B" w:rsidR="00FA46C9" w:rsidRPr="007929E5" w:rsidRDefault="00FA46C9" w:rsidP="00FA46C9">
      <w:pPr>
        <w:pStyle w:val="BodyText2"/>
        <w:ind w:left="540"/>
        <w:rPr>
          <w:lang w:val="en-US"/>
        </w:rPr>
      </w:pPr>
      <w:r w:rsidRPr="007929E5">
        <w:rPr>
          <w:rFonts w:asciiTheme="majorBidi" w:hAnsiTheme="majorBidi" w:cstheme="majorBidi"/>
          <w:cs/>
        </w:rPr>
        <w:t>การเปลี่ยนแปลงดังกล่าวส่งผลให้</w:t>
      </w:r>
      <w:r w:rsidRPr="007929E5">
        <w:rPr>
          <w:rFonts w:asciiTheme="majorBidi" w:hAnsiTheme="majorBidi" w:cstheme="majorBidi" w:hint="cs"/>
          <w:cs/>
          <w:lang w:val="en-US"/>
        </w:rPr>
        <w:t>กลุ่มบริษัทไม่มีรายได้จากการ</w:t>
      </w:r>
      <w:r w:rsidRPr="007929E5">
        <w:rPr>
          <w:rFonts w:asciiTheme="majorBidi" w:hAnsiTheme="majorBidi" w:cstheme="majorBidi" w:hint="cs"/>
          <w:cs/>
        </w:rPr>
        <w:t>ขาย</w:t>
      </w:r>
      <w:r w:rsidR="00DB383A" w:rsidRPr="00DB383A">
        <w:rPr>
          <w:rFonts w:asciiTheme="majorBidi" w:hAnsiTheme="majorBidi"/>
          <w:cs/>
        </w:rPr>
        <w:t>เครื่องรับชำระเงินอัตโนมัติ</w:t>
      </w:r>
      <w:r w:rsidR="00EB59FA" w:rsidRPr="007929E5">
        <w:rPr>
          <w:rFonts w:asciiTheme="majorBidi" w:hAnsiTheme="majorBidi" w:cstheme="majorBidi" w:hint="cs"/>
          <w:cs/>
        </w:rPr>
        <w:t xml:space="preserve">ในปี </w:t>
      </w:r>
      <w:r w:rsidR="00EB59FA" w:rsidRPr="007929E5">
        <w:rPr>
          <w:rFonts w:asciiTheme="majorBidi" w:hAnsiTheme="majorBidi" w:cstheme="majorBidi"/>
          <w:lang w:val="en-US"/>
        </w:rPr>
        <w:t xml:space="preserve">2562 </w:t>
      </w:r>
      <w:r w:rsidRPr="007929E5">
        <w:rPr>
          <w:rFonts w:asciiTheme="majorBidi" w:hAnsiTheme="majorBidi" w:cstheme="majorBidi" w:hint="cs"/>
          <w:cs/>
        </w:rPr>
        <w:t>โดยบันทึกค่าสินค้าดังกล่าวเป็น</w:t>
      </w:r>
      <w:r w:rsidR="001433E2" w:rsidRPr="007929E5">
        <w:rPr>
          <w:rFonts w:asciiTheme="majorBidi" w:hAnsiTheme="majorBidi" w:cstheme="majorBidi" w:hint="cs"/>
          <w:cs/>
        </w:rPr>
        <w:t>หนี้สินที่เกิดจากสัญญา</w:t>
      </w:r>
      <w:r w:rsidRPr="007929E5">
        <w:rPr>
          <w:rFonts w:asciiTheme="majorBidi" w:hAnsiTheme="majorBidi" w:cstheme="majorBidi" w:hint="cs"/>
          <w:cs/>
        </w:rPr>
        <w:t>และทยอยรับรู้รายได้จากการให้บริการตามสัญญา</w:t>
      </w:r>
    </w:p>
    <w:p w14:paraId="6F4347A3" w14:textId="7DE7CDD7" w:rsidR="00FA46C9" w:rsidRDefault="00FA46C9" w:rsidP="00FA4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lang w:val="en-GB"/>
        </w:rPr>
      </w:pPr>
    </w:p>
    <w:p w14:paraId="40D0BCB2" w14:textId="22E3E1CA" w:rsidR="005C6333" w:rsidRDefault="005C6333" w:rsidP="00FA4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lang w:val="en-GB"/>
        </w:rPr>
      </w:pPr>
    </w:p>
    <w:p w14:paraId="1B59D628" w14:textId="607972DA" w:rsidR="005C6333" w:rsidRDefault="005C6333" w:rsidP="00FA4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lang w:val="en-GB"/>
        </w:rPr>
      </w:pPr>
    </w:p>
    <w:p w14:paraId="2E38097C" w14:textId="36D0B04A" w:rsidR="005C6333" w:rsidRDefault="005C6333" w:rsidP="00FA4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lang w:val="en-GB"/>
        </w:rPr>
      </w:pPr>
    </w:p>
    <w:p w14:paraId="7F07E357" w14:textId="6CA9865A" w:rsidR="005C6333" w:rsidRDefault="005C6333" w:rsidP="00FA4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lang w:val="en-GB"/>
        </w:rPr>
      </w:pPr>
    </w:p>
    <w:p w14:paraId="3E940D60" w14:textId="77777777" w:rsidR="005C6333" w:rsidRPr="005C6333" w:rsidRDefault="005C6333" w:rsidP="00FA4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cs/>
          <w:lang w:val="en-GB"/>
        </w:rPr>
      </w:pPr>
    </w:p>
    <w:p w14:paraId="03202145" w14:textId="01504FD0" w:rsidR="00FA46C9" w:rsidRPr="007929E5" w:rsidRDefault="00473A31" w:rsidP="00FA46C9">
      <w:pPr>
        <w:pStyle w:val="ListParagraph"/>
        <w:numPr>
          <w:ilvl w:val="0"/>
          <w:numId w:val="39"/>
        </w:numPr>
        <w:spacing w:after="0" w:line="240" w:lineRule="auto"/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7929E5">
        <w:rPr>
          <w:rFonts w:asciiTheme="majorBidi" w:hAnsiTheme="majorBidi" w:cstheme="majorBidi" w:hint="cs"/>
          <w:sz w:val="30"/>
          <w:szCs w:val="30"/>
          <w:cs/>
        </w:rPr>
        <w:lastRenderedPageBreak/>
        <w:t>สินทรัพย์</w:t>
      </w:r>
      <w:r w:rsidR="00FA46C9" w:rsidRPr="007929E5">
        <w:rPr>
          <w:rFonts w:asciiTheme="majorBidi" w:hAnsiTheme="majorBidi" w:cstheme="majorBidi" w:hint="cs"/>
          <w:sz w:val="30"/>
          <w:szCs w:val="30"/>
          <w:cs/>
        </w:rPr>
        <w:t>ต้นทุนของสัญญา</w:t>
      </w:r>
    </w:p>
    <w:p w14:paraId="02A8FAA9" w14:textId="77777777" w:rsidR="00FA46C9" w:rsidRPr="005C6333" w:rsidRDefault="00FA46C9" w:rsidP="00FA4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147051A" w14:textId="2313F069" w:rsidR="005E3CB7" w:rsidRDefault="00FA46C9" w:rsidP="00691247">
      <w:pPr>
        <w:pStyle w:val="BodyText2"/>
        <w:ind w:left="540"/>
      </w:pPr>
      <w:r w:rsidRPr="007929E5">
        <w:rPr>
          <w:cs/>
        </w:rPr>
        <w:t xml:space="preserve">ตาม </w:t>
      </w:r>
      <w:r w:rsidRPr="007929E5">
        <w:t>TAS 18</w:t>
      </w:r>
      <w:r w:rsidRPr="007929E5">
        <w:rPr>
          <w:rFonts w:hint="cs"/>
          <w:cs/>
        </w:rPr>
        <w:t xml:space="preserve"> </w:t>
      </w:r>
      <w:r w:rsidRPr="007929E5">
        <w:rPr>
          <w:cs/>
        </w:rPr>
        <w:t>กลุ่มบริ</w:t>
      </w:r>
      <w:r w:rsidRPr="007929E5">
        <w:rPr>
          <w:rFonts w:hint="cs"/>
          <w:cs/>
        </w:rPr>
        <w:t>ษัท</w:t>
      </w:r>
      <w:r w:rsidRPr="007929E5">
        <w:rPr>
          <w:cs/>
        </w:rPr>
        <w:t>รับรู้</w:t>
      </w:r>
      <w:r w:rsidRPr="007929E5">
        <w:rPr>
          <w:rFonts w:hint="cs"/>
          <w:cs/>
        </w:rPr>
        <w:t>ค่าติดตั้ง</w:t>
      </w:r>
      <w:r w:rsidRPr="007929E5">
        <w:rPr>
          <w:cs/>
        </w:rPr>
        <w:t>เป็น</w:t>
      </w:r>
      <w:r w:rsidRPr="007929E5">
        <w:rPr>
          <w:rFonts w:hint="cs"/>
          <w:cs/>
        </w:rPr>
        <w:t>ต้น</w:t>
      </w:r>
      <w:r w:rsidRPr="007929E5">
        <w:rPr>
          <w:cs/>
        </w:rPr>
        <w:t>ทุน</w:t>
      </w:r>
      <w:r w:rsidRPr="007929E5">
        <w:rPr>
          <w:rFonts w:hint="cs"/>
          <w:cs/>
        </w:rPr>
        <w:t>ขายและค่าใช้จ่าย</w:t>
      </w:r>
      <w:r w:rsidRPr="007929E5">
        <w:rPr>
          <w:cs/>
        </w:rPr>
        <w:t>ในการ</w:t>
      </w:r>
      <w:r w:rsidRPr="007929E5">
        <w:rPr>
          <w:rFonts w:hint="cs"/>
          <w:cs/>
        </w:rPr>
        <w:t>จัดจำหน่าย</w:t>
      </w:r>
      <w:r w:rsidRPr="007929E5">
        <w:rPr>
          <w:cs/>
        </w:rPr>
        <w:t>เมื่อเกิด</w:t>
      </w:r>
      <w:r w:rsidRPr="007929E5">
        <w:rPr>
          <w:rFonts w:hint="cs"/>
          <w:cs/>
        </w:rPr>
        <w:t>ขึ้น อย่างไรก็</w:t>
      </w:r>
      <w:r w:rsidRPr="007929E5">
        <w:rPr>
          <w:cs/>
        </w:rPr>
        <w:t xml:space="preserve">ตาม </w:t>
      </w:r>
      <w:r w:rsidRPr="007929E5">
        <w:rPr>
          <w:rFonts w:hint="cs"/>
          <w:cs/>
        </w:rPr>
        <w:t xml:space="preserve">           </w:t>
      </w:r>
      <w:r w:rsidR="00B823A0">
        <w:rPr>
          <w:rFonts w:hint="cs"/>
          <w:cs/>
        </w:rPr>
        <w:t xml:space="preserve">ตาม </w:t>
      </w:r>
      <w:r w:rsidRPr="007929E5">
        <w:t>TFRS</w:t>
      </w:r>
      <w:r w:rsidRPr="007929E5">
        <w:rPr>
          <w:rFonts w:hint="cs"/>
          <w:cs/>
        </w:rPr>
        <w:t xml:space="preserve"> </w:t>
      </w:r>
      <w:r w:rsidRPr="007929E5">
        <w:t xml:space="preserve">15 </w:t>
      </w:r>
      <w:r w:rsidRPr="007929E5">
        <w:rPr>
          <w:cs/>
        </w:rPr>
        <w:t>กลุ่มบริษ</w:t>
      </w:r>
      <w:r w:rsidRPr="007929E5">
        <w:rPr>
          <w:rFonts w:hint="cs"/>
          <w:cs/>
        </w:rPr>
        <w:t>ัท</w:t>
      </w:r>
      <w:r w:rsidRPr="007929E5">
        <w:rPr>
          <w:cs/>
        </w:rPr>
        <w:t>รับรู้</w:t>
      </w:r>
      <w:r w:rsidRPr="007929E5">
        <w:rPr>
          <w:rFonts w:hint="cs"/>
          <w:cs/>
        </w:rPr>
        <w:t>ค่าติดตั้ง</w:t>
      </w:r>
      <w:r w:rsidRPr="007929E5">
        <w:rPr>
          <w:cs/>
        </w:rPr>
        <w:t>ด</w:t>
      </w:r>
      <w:r w:rsidRPr="007929E5">
        <w:rPr>
          <w:rFonts w:hint="cs"/>
          <w:cs/>
        </w:rPr>
        <w:t>ัง</w:t>
      </w:r>
      <w:r w:rsidRPr="007929E5">
        <w:rPr>
          <w:cs/>
        </w:rPr>
        <w:t>กล่าวเป็น</w:t>
      </w:r>
      <w:r w:rsidR="00691247">
        <w:rPr>
          <w:cs/>
        </w:rPr>
        <w:t>สินทรัพย์ต้นทุนของสัญญา</w:t>
      </w:r>
      <w:r w:rsidR="00B823A0">
        <w:rPr>
          <w:rFonts w:hint="cs"/>
          <w:cs/>
        </w:rPr>
        <w:t>ซึ่ง</w:t>
      </w:r>
      <w:r w:rsidR="00691247">
        <w:rPr>
          <w:cs/>
        </w:rPr>
        <w:t xml:space="preserve">เป็นต้นทุนส่วนที่เกิดขึ้นจากการทำสัญญากับลูกค้า โดยกลุ่มบริษัทคาดว่าจะสามารถเรียกเก็บต้นทุนดังกล่าวได้ สินทรัพย์ต้นทุนของสัญญาวัดมูลค่าด้วยราคาทุนหักค่าตัดจำหน่ายสะสมและขาดทุนจากการด้อยค่า </w:t>
      </w:r>
      <w:r w:rsidRPr="007929E5">
        <w:rPr>
          <w:cs/>
        </w:rPr>
        <w:t>กลุ่มบริษ</w:t>
      </w:r>
      <w:r w:rsidRPr="007929E5">
        <w:rPr>
          <w:rFonts w:hint="cs"/>
          <w:cs/>
        </w:rPr>
        <w:t>ัทตัดจำหน่ายต้นทุนของสัญญา</w:t>
      </w:r>
      <w:r w:rsidRPr="007929E5">
        <w:rPr>
          <w:cs/>
        </w:rPr>
        <w:t>อย่างเป็นระบบซ</w:t>
      </w:r>
      <w:r w:rsidRPr="007929E5">
        <w:rPr>
          <w:rFonts w:hint="cs"/>
          <w:cs/>
        </w:rPr>
        <w:t>ึ่ง</w:t>
      </w:r>
      <w:r w:rsidRPr="007929E5">
        <w:rPr>
          <w:cs/>
        </w:rPr>
        <w:t>สอดค</w:t>
      </w:r>
      <w:r w:rsidRPr="007929E5">
        <w:rPr>
          <w:rFonts w:hint="cs"/>
          <w:cs/>
        </w:rPr>
        <w:t>ล้องกับ</w:t>
      </w:r>
      <w:r w:rsidRPr="007929E5">
        <w:rPr>
          <w:cs/>
        </w:rPr>
        <w:t>รูปแบบการรับรู้รายได้ของสัญญาที่เกี่ยว</w:t>
      </w:r>
      <w:r w:rsidRPr="007929E5">
        <w:rPr>
          <w:rFonts w:hint="cs"/>
          <w:cs/>
        </w:rPr>
        <w:t xml:space="preserve">ข้อง </w:t>
      </w:r>
    </w:p>
    <w:p w14:paraId="1260B2B0" w14:textId="77777777" w:rsidR="004C4B47" w:rsidRPr="005C6333" w:rsidRDefault="004C4B47" w:rsidP="00691247">
      <w:pPr>
        <w:pStyle w:val="BodyText2"/>
        <w:ind w:left="540"/>
      </w:pPr>
    </w:p>
    <w:p w14:paraId="791C60BA" w14:textId="6F0BC872" w:rsidR="00FA46C9" w:rsidRPr="007929E5" w:rsidRDefault="00FA46C9" w:rsidP="00FA46C9">
      <w:pPr>
        <w:pStyle w:val="BodyText2"/>
        <w:ind w:left="540"/>
      </w:pPr>
      <w:r w:rsidRPr="007929E5">
        <w:rPr>
          <w:cs/>
        </w:rPr>
        <w:t>การเปลี่ยนแปลง</w:t>
      </w:r>
      <w:r w:rsidRPr="007929E5">
        <w:rPr>
          <w:rFonts w:hint="cs"/>
          <w:cs/>
        </w:rPr>
        <w:t>ดังกล่าว</w:t>
      </w:r>
      <w:r w:rsidRPr="007929E5">
        <w:rPr>
          <w:cs/>
        </w:rPr>
        <w:t>ส่งผล</w:t>
      </w:r>
      <w:r w:rsidRPr="007929E5">
        <w:rPr>
          <w:rFonts w:hint="cs"/>
          <w:cs/>
        </w:rPr>
        <w:t>ให้</w:t>
      </w:r>
      <w:r w:rsidRPr="007929E5">
        <w:rPr>
          <w:rFonts w:hint="cs"/>
          <w:cs/>
          <w:lang w:val="en-US"/>
        </w:rPr>
        <w:t>กลุ่มบริษัทจัดประเภทสินค้าคงเหลือเป็นอุปกรณ์</w:t>
      </w:r>
      <w:r w:rsidR="004C4B47" w:rsidRPr="004C4B47">
        <w:rPr>
          <w:cs/>
          <w:lang w:val="en-US"/>
        </w:rPr>
        <w:t>ในปี 2562</w:t>
      </w:r>
      <w:r w:rsidRPr="007929E5">
        <w:rPr>
          <w:rFonts w:hint="cs"/>
          <w:cs/>
          <w:lang w:val="en-US"/>
        </w:rPr>
        <w:t xml:space="preserve"> จึงไม่มี</w:t>
      </w:r>
      <w:r w:rsidRPr="007929E5">
        <w:rPr>
          <w:rFonts w:hint="cs"/>
          <w:cs/>
        </w:rPr>
        <w:t>ต้นทุนขายและค่าใช้จ่ายในการจัดจำหน่ายที่เกี่ยวข้องโดยแยกบันทึกต้นทุนสินค้าเดิมเป็นสินทรัพย์เพื่อให้บริการ และรับรู้ต้นทุนของ</w:t>
      </w:r>
      <w:r w:rsidRPr="007929E5">
        <w:rPr>
          <w:cs/>
        </w:rPr>
        <w:t>สัญญาที่</w:t>
      </w:r>
      <w:r w:rsidRPr="007929E5">
        <w:rPr>
          <w:rFonts w:hint="cs"/>
          <w:cs/>
        </w:rPr>
        <w:t>ทำกับลูกค้าเป็นสินทรัพย์และทยอยตัดจำหน่ายตามการให้บริการตามสัญญา</w:t>
      </w:r>
    </w:p>
    <w:p w14:paraId="50B7BCA0" w14:textId="77777777" w:rsidR="00FA46C9" w:rsidRPr="005C6333" w:rsidRDefault="00FA46C9" w:rsidP="00FA46C9">
      <w:pPr>
        <w:pStyle w:val="BodyText2"/>
        <w:ind w:left="540"/>
        <w:rPr>
          <w:lang w:val="en-US"/>
        </w:rPr>
      </w:pPr>
    </w:p>
    <w:p w14:paraId="33CC261C" w14:textId="320F3FC9" w:rsidR="00FA46C9" w:rsidRPr="007929E5" w:rsidRDefault="00FA46C9" w:rsidP="00FA46C9">
      <w:pPr>
        <w:pStyle w:val="BodyText2"/>
        <w:ind w:left="540"/>
        <w:rPr>
          <w:lang w:val="en-US"/>
        </w:rPr>
      </w:pPr>
      <w:r w:rsidRPr="007929E5">
        <w:rPr>
          <w:rFonts w:hint="cs"/>
          <w:cs/>
          <w:lang w:val="en-US"/>
        </w:rPr>
        <w:t xml:space="preserve">ทั้งนี้ </w:t>
      </w:r>
      <w:r w:rsidR="004C4B47" w:rsidRPr="004C4B47">
        <w:rPr>
          <w:cs/>
          <w:lang w:val="en-US"/>
        </w:rPr>
        <w:t xml:space="preserve">การถือปฏิบัติตาม </w:t>
      </w:r>
      <w:r w:rsidR="004C4B47" w:rsidRPr="004C4B47">
        <w:rPr>
          <w:lang w:val="en-US"/>
        </w:rPr>
        <w:t xml:space="preserve">TFRS </w:t>
      </w:r>
      <w:r w:rsidR="004C4B47" w:rsidRPr="004C4B47">
        <w:rPr>
          <w:cs/>
          <w:lang w:val="en-US"/>
        </w:rPr>
        <w:t>15</w:t>
      </w:r>
      <w:r w:rsidR="004C4B47">
        <w:rPr>
          <w:rFonts w:hint="cs"/>
          <w:cs/>
          <w:lang w:val="en-US"/>
        </w:rPr>
        <w:t xml:space="preserve"> </w:t>
      </w:r>
      <w:r w:rsidRPr="007929E5">
        <w:rPr>
          <w:rFonts w:hint="cs"/>
          <w:cs/>
          <w:lang w:val="en-US"/>
        </w:rPr>
        <w:t>ไม่มีผลกระทบอย่างเป็นสาระสำคัญต่องบกระแสเงินสดรวมและงบกระแสเงินสดเฉพาะกิจการสำหรับ</w:t>
      </w:r>
      <w:r w:rsidR="003C40B4" w:rsidRPr="007929E5">
        <w:rPr>
          <w:rFonts w:hint="cs"/>
          <w:cs/>
          <w:lang w:val="en-US"/>
        </w:rPr>
        <w:t>ปี</w:t>
      </w:r>
      <w:r w:rsidRPr="007929E5">
        <w:rPr>
          <w:rFonts w:hint="cs"/>
          <w:cs/>
          <w:lang w:val="en-US"/>
        </w:rPr>
        <w:t xml:space="preserve">สิ้นสุดวันที่ </w:t>
      </w:r>
      <w:r w:rsidR="003C40B4" w:rsidRPr="007929E5">
        <w:rPr>
          <w:lang w:val="en-US"/>
        </w:rPr>
        <w:t>31</w:t>
      </w:r>
      <w:r w:rsidR="003C40B4" w:rsidRPr="007929E5">
        <w:rPr>
          <w:rFonts w:hint="cs"/>
          <w:cs/>
          <w:lang w:val="en-US"/>
        </w:rPr>
        <w:t xml:space="preserve"> ธันวาคม</w:t>
      </w:r>
      <w:r w:rsidRPr="007929E5">
        <w:rPr>
          <w:rFonts w:hint="cs"/>
          <w:cs/>
          <w:lang w:val="en-US"/>
        </w:rPr>
        <w:t xml:space="preserve"> </w:t>
      </w:r>
      <w:r w:rsidRPr="007929E5">
        <w:rPr>
          <w:lang w:val="en-US"/>
        </w:rPr>
        <w:t xml:space="preserve">2562 </w:t>
      </w:r>
    </w:p>
    <w:p w14:paraId="26898FCC" w14:textId="57A31FBD" w:rsidR="00FA46C9" w:rsidRPr="005C6333" w:rsidRDefault="00FA4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cs/>
          <w:lang w:val="en-GB"/>
        </w:rPr>
      </w:pPr>
    </w:p>
    <w:p w14:paraId="449CDCCF" w14:textId="01BCAB71" w:rsidR="00F6487C" w:rsidRPr="007929E5" w:rsidRDefault="00F6487C" w:rsidP="00FA46C9">
      <w:pPr>
        <w:pStyle w:val="ListParagraph"/>
        <w:numPr>
          <w:ilvl w:val="0"/>
          <w:numId w:val="39"/>
        </w:numPr>
        <w:spacing w:after="0" w:line="240" w:lineRule="auto"/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7929E5">
        <w:rPr>
          <w:rFonts w:asciiTheme="majorBidi" w:hAnsiTheme="majorBidi" w:cs="Angsana New"/>
          <w:sz w:val="30"/>
          <w:szCs w:val="30"/>
          <w:cs/>
        </w:rPr>
        <w:t>การพิจารณาเกี่ยวกับตัวการหรือตัวแทน</w:t>
      </w:r>
    </w:p>
    <w:p w14:paraId="3E09C25A" w14:textId="1771C84C" w:rsidR="00F6487C" w:rsidRPr="005C6333" w:rsidRDefault="00F6487C" w:rsidP="00F6487C">
      <w:pPr>
        <w:pStyle w:val="ListParagraph"/>
        <w:spacing w:after="0" w:line="240" w:lineRule="auto"/>
        <w:ind w:left="547"/>
        <w:jc w:val="thaiDistribute"/>
        <w:rPr>
          <w:rFonts w:asciiTheme="majorBidi" w:hAnsiTheme="majorBidi" w:cs="Angsana New"/>
          <w:sz w:val="30"/>
          <w:szCs w:val="30"/>
        </w:rPr>
      </w:pPr>
    </w:p>
    <w:p w14:paraId="7041487A" w14:textId="40DAFC78" w:rsidR="0043689B" w:rsidRDefault="00F6487C" w:rsidP="004368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7929E5">
        <w:rPr>
          <w:rFonts w:asciiTheme="majorBidi" w:hAnsiTheme="majorBidi"/>
          <w:sz w:val="30"/>
          <w:szCs w:val="30"/>
          <w:cs/>
        </w:rPr>
        <w:t>กลุ่มบริษัททำสัญญากับลูกค้าเพื่อ</w:t>
      </w:r>
      <w:r w:rsidR="00F03ED5" w:rsidRPr="007929E5">
        <w:rPr>
          <w:rFonts w:asciiTheme="majorBidi" w:hAnsiTheme="majorBidi"/>
          <w:sz w:val="30"/>
          <w:szCs w:val="30"/>
          <w:cs/>
        </w:rPr>
        <w:t>ให้บริการเติมเงินโทรศัพท์ระบบเติมเงินล่วงหน้าและรับชำระเงินทางอิเล็กทรอนิกส์ผ่าน</w:t>
      </w:r>
      <w:r w:rsidR="00DB383A" w:rsidRPr="00DB383A">
        <w:rPr>
          <w:rFonts w:asciiTheme="majorBidi" w:hAnsiTheme="majorBidi"/>
          <w:sz w:val="30"/>
          <w:szCs w:val="30"/>
          <w:cs/>
        </w:rPr>
        <w:t>เครื่องรับชำระเงินอัตโนมัติ</w:t>
      </w:r>
      <w:r w:rsidRPr="007929E5">
        <w:rPr>
          <w:rFonts w:asciiTheme="majorBidi" w:hAnsiTheme="majorBidi"/>
          <w:sz w:val="30"/>
          <w:szCs w:val="30"/>
          <w:cs/>
        </w:rPr>
        <w:t>ในนามของ</w:t>
      </w:r>
      <w:r w:rsidR="00F03ED5" w:rsidRPr="007929E5">
        <w:rPr>
          <w:rFonts w:asciiTheme="majorBidi" w:hAnsiTheme="majorBidi" w:hint="cs"/>
          <w:sz w:val="30"/>
          <w:szCs w:val="30"/>
          <w:cs/>
        </w:rPr>
        <w:t xml:space="preserve">ลูกค้า </w:t>
      </w:r>
      <w:r w:rsidR="00F03ED5" w:rsidRPr="007929E5">
        <w:rPr>
          <w:rFonts w:asciiTheme="majorBidi" w:hAnsiTheme="majorBidi"/>
          <w:sz w:val="30"/>
          <w:szCs w:val="30"/>
        </w:rPr>
        <w:t xml:space="preserve">(Partner/Agent/Franchisee) </w:t>
      </w:r>
      <w:r w:rsidRPr="007929E5">
        <w:rPr>
          <w:rFonts w:asciiTheme="majorBidi" w:hAnsiTheme="majorBidi"/>
          <w:sz w:val="30"/>
          <w:szCs w:val="30"/>
          <w:cs/>
        </w:rPr>
        <w:t xml:space="preserve">ให้กับลูกค้าปลายทาง ตาม </w:t>
      </w:r>
      <w:r w:rsidRPr="007929E5">
        <w:rPr>
          <w:rFonts w:asciiTheme="majorBidi" w:hAnsiTheme="majorBidi" w:cstheme="majorBidi"/>
          <w:sz w:val="30"/>
          <w:szCs w:val="30"/>
        </w:rPr>
        <w:t xml:space="preserve">TAS </w:t>
      </w:r>
      <w:r w:rsidRPr="007929E5">
        <w:rPr>
          <w:rFonts w:asciiTheme="majorBidi" w:hAnsiTheme="majorBidi"/>
          <w:sz w:val="30"/>
          <w:szCs w:val="30"/>
          <w:cs/>
        </w:rPr>
        <w:t>18 กลุ่มบริษัทพิจารณาว่า</w:t>
      </w:r>
      <w:r w:rsidR="00F03ED5" w:rsidRPr="007929E5">
        <w:rPr>
          <w:rFonts w:asciiTheme="majorBidi" w:hAnsiTheme="majorBidi" w:hint="cs"/>
          <w:sz w:val="30"/>
          <w:szCs w:val="30"/>
          <w:cs/>
        </w:rPr>
        <w:t>ลูกค้า</w:t>
      </w:r>
      <w:r w:rsidRPr="007929E5">
        <w:rPr>
          <w:rFonts w:asciiTheme="majorBidi" w:hAnsiTheme="majorBidi"/>
          <w:sz w:val="30"/>
          <w:szCs w:val="30"/>
          <w:cs/>
        </w:rPr>
        <w:t>มีความเสี่ยงและผลตอบแทนที่มีนัยสำคัญของความเป็นเจ้าของในสินค้าโดยพิจารณาจากความเสี่ยงด้านเครดิต กลุ่มบริษัทจึงรับรู้รายได้จากการ</w:t>
      </w:r>
      <w:r w:rsidR="00F03ED5" w:rsidRPr="007929E5">
        <w:rPr>
          <w:rFonts w:asciiTheme="majorBidi" w:hAnsiTheme="majorBidi" w:hint="cs"/>
          <w:sz w:val="30"/>
          <w:szCs w:val="30"/>
          <w:cs/>
        </w:rPr>
        <w:t>ให้บริการ</w:t>
      </w:r>
      <w:r w:rsidRPr="007929E5">
        <w:rPr>
          <w:rFonts w:asciiTheme="majorBidi" w:hAnsiTheme="majorBidi"/>
          <w:sz w:val="30"/>
          <w:szCs w:val="30"/>
          <w:cs/>
        </w:rPr>
        <w:t>ด้วยราคาตามสัญญากับ</w:t>
      </w:r>
      <w:r w:rsidR="00F03ED5" w:rsidRPr="007929E5">
        <w:rPr>
          <w:rFonts w:asciiTheme="majorBidi" w:hAnsiTheme="majorBidi" w:hint="cs"/>
          <w:sz w:val="30"/>
          <w:szCs w:val="30"/>
          <w:cs/>
        </w:rPr>
        <w:t>ลูกค้า</w:t>
      </w:r>
      <w:r w:rsidRPr="007929E5">
        <w:rPr>
          <w:rFonts w:asciiTheme="majorBidi" w:hAnsiTheme="majorBidi"/>
          <w:sz w:val="30"/>
          <w:szCs w:val="30"/>
          <w:cs/>
        </w:rPr>
        <w:t>รายดังกล่าวเมื่อได้</w:t>
      </w:r>
      <w:r w:rsidR="00F03ED5" w:rsidRPr="007929E5">
        <w:rPr>
          <w:rFonts w:asciiTheme="majorBidi" w:hAnsiTheme="majorBidi" w:hint="cs"/>
          <w:sz w:val="30"/>
          <w:szCs w:val="30"/>
          <w:cs/>
        </w:rPr>
        <w:t>ส่งมอบบริการ</w:t>
      </w:r>
      <w:r w:rsidRPr="007929E5">
        <w:rPr>
          <w:rFonts w:asciiTheme="majorBidi" w:hAnsiTheme="majorBidi"/>
          <w:sz w:val="30"/>
          <w:szCs w:val="30"/>
          <w:cs/>
        </w:rPr>
        <w:t xml:space="preserve">ให้กับลูกค้าปลายทาง ตาม </w:t>
      </w:r>
      <w:r w:rsidRPr="007929E5">
        <w:rPr>
          <w:rFonts w:asciiTheme="majorBidi" w:hAnsiTheme="majorBidi" w:cstheme="majorBidi"/>
          <w:sz w:val="30"/>
          <w:szCs w:val="30"/>
        </w:rPr>
        <w:t xml:space="preserve">TFRS </w:t>
      </w:r>
      <w:r w:rsidRPr="007929E5">
        <w:rPr>
          <w:rFonts w:asciiTheme="majorBidi" w:hAnsiTheme="majorBidi"/>
          <w:sz w:val="30"/>
          <w:szCs w:val="30"/>
          <w:cs/>
        </w:rPr>
        <w:t>15 กำหนดให้กลุ่มบริษัทต้องพิจารณาว่าลูกค้ามีการควบคุม</w:t>
      </w:r>
      <w:r w:rsidR="00DB383A" w:rsidRPr="00DB383A">
        <w:rPr>
          <w:rFonts w:asciiTheme="majorBidi" w:hAnsiTheme="majorBidi"/>
          <w:sz w:val="30"/>
          <w:szCs w:val="30"/>
          <w:cs/>
        </w:rPr>
        <w:t>เครื่องรับชำระเงินอัตโนมัติ</w:t>
      </w:r>
      <w:r w:rsidR="00F03ED5" w:rsidRPr="007929E5">
        <w:rPr>
          <w:rFonts w:asciiTheme="majorBidi" w:hAnsiTheme="majorBidi" w:hint="cs"/>
          <w:sz w:val="30"/>
          <w:szCs w:val="30"/>
          <w:cs/>
        </w:rPr>
        <w:t>หรือบริการ</w:t>
      </w:r>
      <w:r w:rsidRPr="007929E5">
        <w:rPr>
          <w:rFonts w:asciiTheme="majorBidi" w:hAnsiTheme="majorBidi"/>
          <w:sz w:val="30"/>
          <w:szCs w:val="30"/>
          <w:cs/>
        </w:rPr>
        <w:t>ก่อนที่จะส่งมอบสินค้าไปยังลูกค้าปลายทางหรือไม่ โดยกลุ่มบริษัทประเมินว่า</w:t>
      </w:r>
      <w:r w:rsidR="00F03ED5" w:rsidRPr="007929E5">
        <w:rPr>
          <w:rFonts w:asciiTheme="majorBidi" w:hAnsiTheme="majorBidi" w:hint="cs"/>
          <w:sz w:val="30"/>
          <w:szCs w:val="30"/>
          <w:cs/>
        </w:rPr>
        <w:t>ลูกค้า</w:t>
      </w:r>
      <w:r w:rsidRPr="007929E5">
        <w:rPr>
          <w:rFonts w:asciiTheme="majorBidi" w:hAnsiTheme="majorBidi"/>
          <w:sz w:val="30"/>
          <w:szCs w:val="30"/>
          <w:cs/>
        </w:rPr>
        <w:t>ไม่ได้ควบคุม</w:t>
      </w:r>
      <w:r w:rsidR="00DB383A" w:rsidRPr="00DB383A">
        <w:rPr>
          <w:rFonts w:asciiTheme="majorBidi" w:hAnsiTheme="majorBidi"/>
          <w:sz w:val="30"/>
          <w:szCs w:val="30"/>
          <w:cs/>
        </w:rPr>
        <w:t>เครื่องรับชำระเงินอัตโนมัติ</w:t>
      </w:r>
      <w:r w:rsidRPr="007929E5">
        <w:rPr>
          <w:rFonts w:asciiTheme="majorBidi" w:hAnsiTheme="majorBidi"/>
          <w:sz w:val="30"/>
          <w:szCs w:val="30"/>
          <w:cs/>
        </w:rPr>
        <w:t>ก่อนที่จะส่งมอบ</w:t>
      </w:r>
      <w:r w:rsidR="00A8536E" w:rsidRPr="007929E5">
        <w:rPr>
          <w:rFonts w:asciiTheme="majorBidi" w:hAnsiTheme="majorBidi" w:hint="cs"/>
          <w:sz w:val="30"/>
          <w:szCs w:val="30"/>
          <w:cs/>
        </w:rPr>
        <w:t>บริการ</w:t>
      </w:r>
      <w:r w:rsidRPr="007929E5">
        <w:rPr>
          <w:rFonts w:asciiTheme="majorBidi" w:hAnsiTheme="majorBidi"/>
          <w:sz w:val="30"/>
          <w:szCs w:val="30"/>
          <w:cs/>
        </w:rPr>
        <w:t>ไปยังลูกค้าปลายทาง ดังนั้นลูกค้าคนกลางจึงถือเป็นตัวแทนของกลุ่มบริษัทในการ</w:t>
      </w:r>
      <w:r w:rsidR="00A8536E" w:rsidRPr="007929E5">
        <w:rPr>
          <w:rFonts w:asciiTheme="majorBidi" w:hAnsiTheme="majorBidi" w:hint="cs"/>
          <w:sz w:val="30"/>
          <w:szCs w:val="30"/>
          <w:cs/>
        </w:rPr>
        <w:t>ให้บริการ</w:t>
      </w:r>
      <w:r w:rsidRPr="007929E5">
        <w:rPr>
          <w:rFonts w:asciiTheme="majorBidi" w:hAnsiTheme="majorBidi"/>
          <w:sz w:val="30"/>
          <w:szCs w:val="30"/>
          <w:cs/>
        </w:rPr>
        <w:t>ดังกล่าวให้กับลูกค้าปลายทาง กลุ่มบริษัทจึงรับรู้รายได้ดังกล่าวด้วยราคาขายที่เป็นเอกเทศและรับรู้ค่านายหน้าที่จ่ายให้กับลูกค้าคนกลางเป็นค่าใช้จ่าย</w:t>
      </w:r>
      <w:r w:rsidR="0043689B">
        <w:rPr>
          <w:rFonts w:asciiTheme="majorBidi" w:hAnsiTheme="majorBidi"/>
          <w:sz w:val="30"/>
          <w:szCs w:val="30"/>
        </w:rPr>
        <w:t xml:space="preserve"> </w:t>
      </w:r>
      <w:r w:rsidR="0043689B">
        <w:rPr>
          <w:rFonts w:ascii="Angsana New" w:hAnsi="Angsana New" w:hint="cs"/>
          <w:spacing w:val="-6"/>
          <w:sz w:val="30"/>
          <w:szCs w:val="30"/>
          <w:cs/>
        </w:rPr>
        <w:t>ผลกระทบ</w:t>
      </w:r>
      <w:r w:rsidR="0043689B" w:rsidRPr="00234A9B">
        <w:rPr>
          <w:rFonts w:ascii="Angsana New" w:hAnsi="Angsana New"/>
          <w:spacing w:val="-6"/>
          <w:sz w:val="30"/>
          <w:szCs w:val="30"/>
          <w:cs/>
        </w:rPr>
        <w:t>ในงบกำไรขาดทุนเบ็ดเสร็จ</w:t>
      </w:r>
      <w:r w:rsidR="0043689B">
        <w:rPr>
          <w:rFonts w:ascii="Angsana New" w:hAnsi="Angsana New" w:hint="cs"/>
          <w:spacing w:val="-6"/>
          <w:sz w:val="30"/>
          <w:szCs w:val="30"/>
          <w:cs/>
        </w:rPr>
        <w:t>รวม</w:t>
      </w:r>
      <w:r w:rsidR="0043689B" w:rsidRPr="00234A9B">
        <w:rPr>
          <w:rFonts w:ascii="Angsana New" w:hAnsi="Angsana New"/>
          <w:spacing w:val="-6"/>
          <w:sz w:val="30"/>
          <w:szCs w:val="30"/>
          <w:cs/>
        </w:rPr>
        <w:t>สำหรับ</w:t>
      </w:r>
      <w:r w:rsidR="0043689B" w:rsidRPr="00234A9B">
        <w:rPr>
          <w:rFonts w:ascii="Angsana New" w:hAnsi="Angsana New" w:hint="cs"/>
          <w:spacing w:val="-6"/>
          <w:sz w:val="30"/>
          <w:szCs w:val="30"/>
          <w:cs/>
        </w:rPr>
        <w:t>ปี</w:t>
      </w:r>
      <w:r w:rsidR="0043689B" w:rsidRPr="00234A9B">
        <w:rPr>
          <w:rFonts w:ascii="Angsana New" w:hAnsi="Angsana New"/>
          <w:spacing w:val="-6"/>
          <w:sz w:val="30"/>
          <w:szCs w:val="30"/>
          <w:cs/>
        </w:rPr>
        <w:t>สิ้นสุดวันที่</w:t>
      </w:r>
      <w:r w:rsidR="0043689B" w:rsidRPr="00234A9B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43689B" w:rsidRPr="00234A9B">
        <w:rPr>
          <w:rFonts w:ascii="Angsana New" w:hAnsi="Angsana New"/>
          <w:spacing w:val="-6"/>
          <w:sz w:val="30"/>
          <w:szCs w:val="30"/>
          <w:cs/>
        </w:rPr>
        <w:t>3</w:t>
      </w:r>
      <w:r w:rsidR="0043689B" w:rsidRPr="00234A9B">
        <w:rPr>
          <w:rFonts w:ascii="Angsana New" w:hAnsi="Angsana New"/>
          <w:spacing w:val="-6"/>
          <w:sz w:val="30"/>
          <w:szCs w:val="30"/>
        </w:rPr>
        <w:t xml:space="preserve">1 </w:t>
      </w:r>
      <w:r w:rsidR="0043689B" w:rsidRPr="00234A9B">
        <w:rPr>
          <w:rFonts w:ascii="Angsana New" w:hAnsi="Angsana New" w:hint="cs"/>
          <w:spacing w:val="-6"/>
          <w:sz w:val="30"/>
          <w:szCs w:val="30"/>
          <w:cs/>
        </w:rPr>
        <w:t>ธันวาคม</w:t>
      </w:r>
      <w:r w:rsidR="0043689B" w:rsidRPr="00234A9B">
        <w:rPr>
          <w:rFonts w:ascii="Angsana New" w:hAnsi="Angsana New"/>
          <w:spacing w:val="-6"/>
          <w:sz w:val="30"/>
          <w:szCs w:val="30"/>
          <w:cs/>
        </w:rPr>
        <w:t xml:space="preserve"> 2561</w:t>
      </w:r>
      <w:r w:rsidR="0043689B">
        <w:rPr>
          <w:rFonts w:ascii="Angsana New" w:hAnsi="Angsana New" w:hint="cs"/>
          <w:spacing w:val="-6"/>
          <w:sz w:val="30"/>
          <w:szCs w:val="30"/>
          <w:cs/>
        </w:rPr>
        <w:t xml:space="preserve"> มี</w:t>
      </w:r>
      <w:r w:rsidR="0043689B" w:rsidRPr="00234A9B">
        <w:rPr>
          <w:rFonts w:ascii="Angsana New" w:hAnsi="Angsana New"/>
          <w:sz w:val="30"/>
          <w:szCs w:val="30"/>
          <w:cs/>
        </w:rPr>
        <w:t>ดัง</w:t>
      </w:r>
      <w:r w:rsidR="0043689B" w:rsidRPr="00234A9B">
        <w:rPr>
          <w:rFonts w:ascii="Angsana New" w:hAnsi="Angsana New" w:hint="cs"/>
          <w:sz w:val="30"/>
          <w:szCs w:val="30"/>
          <w:cs/>
        </w:rPr>
        <w:t>นี้</w:t>
      </w:r>
    </w:p>
    <w:p w14:paraId="7590EDC6" w14:textId="76C37F88" w:rsidR="00A107BC" w:rsidRDefault="00A107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  <w:cs/>
        </w:rPr>
      </w:pPr>
      <w:r>
        <w:rPr>
          <w:rFonts w:ascii="Angsana New" w:hAnsi="Angsana New"/>
          <w:sz w:val="10"/>
          <w:szCs w:val="10"/>
          <w:cs/>
        </w:rPr>
        <w:br w:type="page"/>
      </w:r>
    </w:p>
    <w:p w14:paraId="13865E8B" w14:textId="77777777" w:rsidR="0043689B" w:rsidRPr="00E255B6" w:rsidRDefault="0043689B" w:rsidP="004368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4"/>
          <w:szCs w:val="4"/>
        </w:rPr>
      </w:pPr>
    </w:p>
    <w:tbl>
      <w:tblPr>
        <w:tblStyle w:val="TableGrid"/>
        <w:tblW w:w="909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274"/>
        <w:gridCol w:w="1616"/>
        <w:gridCol w:w="237"/>
        <w:gridCol w:w="1653"/>
        <w:gridCol w:w="250"/>
        <w:gridCol w:w="1730"/>
      </w:tblGrid>
      <w:tr w:rsidR="00BD1FC6" w:rsidRPr="00BD1FC6" w14:paraId="33DB14D6" w14:textId="77777777" w:rsidTr="00ED0EBD">
        <w:tc>
          <w:tcPr>
            <w:tcW w:w="3330" w:type="dxa"/>
            <w:vAlign w:val="bottom"/>
          </w:tcPr>
          <w:p w14:paraId="3D81EA83" w14:textId="77777777" w:rsidR="00BD1FC6" w:rsidRPr="00BD1FC6" w:rsidRDefault="00BD1FC6" w:rsidP="00C7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4" w:type="dxa"/>
          </w:tcPr>
          <w:p w14:paraId="75707566" w14:textId="77777777" w:rsidR="00BD1FC6" w:rsidRPr="00BD1FC6" w:rsidRDefault="00BD1FC6" w:rsidP="00C7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486" w:type="dxa"/>
            <w:gridSpan w:val="5"/>
            <w:vAlign w:val="bottom"/>
          </w:tcPr>
          <w:p w14:paraId="52842C59" w14:textId="3F81E665" w:rsidR="00BD1FC6" w:rsidRPr="00BD1FC6" w:rsidRDefault="00BD1FC6" w:rsidP="00C7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D1FC6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BD1FC6" w:rsidRPr="00BD1FC6" w14:paraId="672568B0" w14:textId="59E06DF5" w:rsidTr="00ED0EBD">
        <w:tc>
          <w:tcPr>
            <w:tcW w:w="3330" w:type="dxa"/>
            <w:vAlign w:val="bottom"/>
          </w:tcPr>
          <w:p w14:paraId="589E7DBD" w14:textId="77777777" w:rsidR="00BD1FC6" w:rsidRPr="00BD1FC6" w:rsidRDefault="00BD1FC6" w:rsidP="00ED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 w:hanging="1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4" w:type="dxa"/>
          </w:tcPr>
          <w:p w14:paraId="2B5F147D" w14:textId="77777777" w:rsidR="00BD1FC6" w:rsidRPr="00BD1FC6" w:rsidRDefault="00BD1FC6" w:rsidP="00020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16" w:type="dxa"/>
            <w:vAlign w:val="bottom"/>
          </w:tcPr>
          <w:p w14:paraId="0553F258" w14:textId="7654B98C" w:rsidR="00BD1FC6" w:rsidRPr="00BD1FC6" w:rsidRDefault="00BD1FC6" w:rsidP="00020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D1FC6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ตามที่รายงาน</w:t>
            </w:r>
          </w:p>
          <w:p w14:paraId="0084D34B" w14:textId="77777777" w:rsidR="00BD1FC6" w:rsidRPr="00BD1FC6" w:rsidRDefault="00BD1FC6" w:rsidP="00020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D1FC6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ในงวดก่อน</w:t>
            </w:r>
          </w:p>
          <w:p w14:paraId="534AA6E2" w14:textId="02AA9601" w:rsidR="00BD1FC6" w:rsidRPr="00BD1FC6" w:rsidRDefault="00BD1FC6" w:rsidP="00020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D1FC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(หมายเหตุข้อ </w:t>
            </w:r>
            <w:r w:rsidRPr="00BD1FC6">
              <w:rPr>
                <w:rFonts w:asciiTheme="majorBidi" w:hAnsiTheme="majorBidi" w:cstheme="majorBidi"/>
                <w:sz w:val="30"/>
                <w:szCs w:val="30"/>
              </w:rPr>
              <w:t>29)</w:t>
            </w:r>
          </w:p>
        </w:tc>
        <w:tc>
          <w:tcPr>
            <w:tcW w:w="237" w:type="dxa"/>
            <w:vAlign w:val="bottom"/>
          </w:tcPr>
          <w:p w14:paraId="71F1032A" w14:textId="77777777" w:rsidR="00BD1FC6" w:rsidRPr="00BD1FC6" w:rsidRDefault="00BD1FC6" w:rsidP="00020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3" w:type="dxa"/>
            <w:vAlign w:val="bottom"/>
          </w:tcPr>
          <w:p w14:paraId="562D30F3" w14:textId="77777777" w:rsidR="00BD1FC6" w:rsidRPr="00BD1FC6" w:rsidRDefault="00BD1FC6" w:rsidP="00020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1FC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รายการ</w:t>
            </w:r>
          </w:p>
          <w:p w14:paraId="46136502" w14:textId="313B976E" w:rsidR="00BD1FC6" w:rsidRPr="00BD1FC6" w:rsidRDefault="00BD1FC6" w:rsidP="00020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D1FC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250" w:type="dxa"/>
            <w:vAlign w:val="bottom"/>
          </w:tcPr>
          <w:p w14:paraId="7116D637" w14:textId="77777777" w:rsidR="00BD1FC6" w:rsidRPr="00BD1FC6" w:rsidRDefault="00BD1FC6" w:rsidP="00020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0" w:type="dxa"/>
            <w:vAlign w:val="bottom"/>
          </w:tcPr>
          <w:p w14:paraId="1424E9AE" w14:textId="77777777" w:rsidR="00BD1FC6" w:rsidRPr="00BD1FC6" w:rsidRDefault="00BD1FC6" w:rsidP="00020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D1FC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ปรับปรุงใหม่</w:t>
            </w:r>
          </w:p>
        </w:tc>
      </w:tr>
      <w:tr w:rsidR="00BD1FC6" w:rsidRPr="00BD1FC6" w14:paraId="51986D14" w14:textId="77777777" w:rsidTr="00ED0EBD">
        <w:tc>
          <w:tcPr>
            <w:tcW w:w="3330" w:type="dxa"/>
            <w:vAlign w:val="bottom"/>
          </w:tcPr>
          <w:p w14:paraId="7D413D1F" w14:textId="77777777" w:rsidR="00BD1FC6" w:rsidRPr="00BD1FC6" w:rsidRDefault="00BD1FC6" w:rsidP="00020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4" w:type="dxa"/>
          </w:tcPr>
          <w:p w14:paraId="4AD2CF8C" w14:textId="77777777" w:rsidR="00BD1FC6" w:rsidRPr="00BD1FC6" w:rsidRDefault="00BD1FC6" w:rsidP="00020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86" w:type="dxa"/>
            <w:gridSpan w:val="5"/>
            <w:vAlign w:val="bottom"/>
          </w:tcPr>
          <w:p w14:paraId="355D2670" w14:textId="1C6E2510" w:rsidR="00BD1FC6" w:rsidRPr="00BD1FC6" w:rsidRDefault="00BD1FC6" w:rsidP="00020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BD1FC6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BD1FC6" w:rsidRPr="00BD1FC6" w14:paraId="4405186D" w14:textId="6C963121" w:rsidTr="00ED0EBD">
        <w:tc>
          <w:tcPr>
            <w:tcW w:w="3330" w:type="dxa"/>
          </w:tcPr>
          <w:p w14:paraId="67BB8057" w14:textId="05ADA46D" w:rsidR="00BD1FC6" w:rsidRPr="00BD1FC6" w:rsidRDefault="00BD1FC6" w:rsidP="00492C4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D1FC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รายได้จากการ</w:t>
            </w:r>
            <w:r w:rsidRPr="00BD1FC6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274" w:type="dxa"/>
          </w:tcPr>
          <w:p w14:paraId="50C7C18B" w14:textId="77777777" w:rsidR="00BD1FC6" w:rsidRPr="00BD1FC6" w:rsidRDefault="00BD1FC6" w:rsidP="00492C4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0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16" w:type="dxa"/>
          </w:tcPr>
          <w:p w14:paraId="2B6A7887" w14:textId="79A1D726" w:rsidR="00BD1FC6" w:rsidRPr="00BD1FC6" w:rsidRDefault="00BD1FC6" w:rsidP="00492C4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0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D1FC6">
              <w:rPr>
                <w:rFonts w:asciiTheme="majorBidi" w:eastAsia="Calibri" w:hAnsiTheme="majorBidi" w:cstheme="majorBidi"/>
                <w:sz w:val="30"/>
                <w:szCs w:val="30"/>
              </w:rPr>
              <w:t>355,518</w:t>
            </w:r>
          </w:p>
        </w:tc>
        <w:tc>
          <w:tcPr>
            <w:tcW w:w="237" w:type="dxa"/>
          </w:tcPr>
          <w:p w14:paraId="2E9E94AE" w14:textId="77777777" w:rsidR="00BD1FC6" w:rsidRPr="00BD1FC6" w:rsidRDefault="00BD1FC6" w:rsidP="0049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53" w:type="dxa"/>
          </w:tcPr>
          <w:p w14:paraId="59D389A2" w14:textId="5539F6F7" w:rsidR="00BD1FC6" w:rsidRPr="00BD1FC6" w:rsidRDefault="00BD1FC6" w:rsidP="00492C4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3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D1FC6">
              <w:rPr>
                <w:rFonts w:asciiTheme="majorBidi" w:eastAsia="Calibri" w:hAnsiTheme="majorBidi" w:cstheme="majorBidi"/>
                <w:sz w:val="30"/>
                <w:szCs w:val="30"/>
              </w:rPr>
              <w:t>220,762</w:t>
            </w:r>
          </w:p>
        </w:tc>
        <w:tc>
          <w:tcPr>
            <w:tcW w:w="250" w:type="dxa"/>
          </w:tcPr>
          <w:p w14:paraId="2353FA86" w14:textId="77777777" w:rsidR="00BD1FC6" w:rsidRPr="00BD1FC6" w:rsidRDefault="00BD1FC6" w:rsidP="0049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730" w:type="dxa"/>
          </w:tcPr>
          <w:p w14:paraId="17CD8F74" w14:textId="15622E80" w:rsidR="00BD1FC6" w:rsidRPr="00BD1FC6" w:rsidRDefault="00BD1FC6" w:rsidP="00492C4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3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D1FC6">
              <w:rPr>
                <w:rFonts w:asciiTheme="majorBidi" w:eastAsia="Calibri" w:hAnsiTheme="majorBidi" w:cstheme="majorBidi"/>
                <w:sz w:val="30"/>
                <w:szCs w:val="30"/>
              </w:rPr>
              <w:t>576,280</w:t>
            </w:r>
          </w:p>
        </w:tc>
      </w:tr>
      <w:tr w:rsidR="00BD1FC6" w:rsidRPr="00BD1FC6" w14:paraId="76EE2B23" w14:textId="4BA7831B" w:rsidTr="00ED0EBD">
        <w:tc>
          <w:tcPr>
            <w:tcW w:w="3330" w:type="dxa"/>
            <w:vAlign w:val="bottom"/>
          </w:tcPr>
          <w:p w14:paraId="1286EBC9" w14:textId="581128A4" w:rsidR="00BD1FC6" w:rsidRPr="00BD1FC6" w:rsidRDefault="00BD1FC6" w:rsidP="00492C4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D1FC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ต้นทุน</w:t>
            </w:r>
            <w:r w:rsidRPr="00BD1FC6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274" w:type="dxa"/>
          </w:tcPr>
          <w:p w14:paraId="5B7D73EA" w14:textId="77777777" w:rsidR="00BD1FC6" w:rsidRPr="00BD1FC6" w:rsidRDefault="00BD1FC6" w:rsidP="00900DF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16" w:type="dxa"/>
          </w:tcPr>
          <w:p w14:paraId="5D103DDB" w14:textId="1A58CB56" w:rsidR="00BD1FC6" w:rsidRPr="00BD1FC6" w:rsidRDefault="00BD1FC6" w:rsidP="00900DF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D1FC6">
              <w:rPr>
                <w:rFonts w:asciiTheme="majorBidi" w:eastAsia="Calibri" w:hAnsiTheme="majorBidi" w:cstheme="majorBidi"/>
                <w:sz w:val="30"/>
                <w:szCs w:val="30"/>
              </w:rPr>
              <w:t>(252,344)</w:t>
            </w:r>
          </w:p>
        </w:tc>
        <w:tc>
          <w:tcPr>
            <w:tcW w:w="237" w:type="dxa"/>
          </w:tcPr>
          <w:p w14:paraId="5321F178" w14:textId="77777777" w:rsidR="00BD1FC6" w:rsidRPr="00BD1FC6" w:rsidRDefault="00BD1FC6" w:rsidP="0049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53" w:type="dxa"/>
          </w:tcPr>
          <w:p w14:paraId="58396C8C" w14:textId="2BC43A39" w:rsidR="00BD1FC6" w:rsidRPr="00BD1FC6" w:rsidRDefault="00BD1FC6" w:rsidP="00492C4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D1FC6">
              <w:rPr>
                <w:rFonts w:asciiTheme="majorBidi" w:eastAsia="Calibri" w:hAnsiTheme="majorBidi" w:cstheme="majorBidi"/>
                <w:sz w:val="30"/>
                <w:szCs w:val="30"/>
              </w:rPr>
              <w:t>(220,762)</w:t>
            </w:r>
          </w:p>
        </w:tc>
        <w:tc>
          <w:tcPr>
            <w:tcW w:w="250" w:type="dxa"/>
          </w:tcPr>
          <w:p w14:paraId="2E061C8A" w14:textId="77777777" w:rsidR="00BD1FC6" w:rsidRPr="00BD1FC6" w:rsidRDefault="00BD1FC6" w:rsidP="0049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730" w:type="dxa"/>
          </w:tcPr>
          <w:p w14:paraId="3B81A044" w14:textId="1BFFE0EE" w:rsidR="00BD1FC6" w:rsidRPr="00BD1FC6" w:rsidRDefault="00BD1FC6" w:rsidP="00492C4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D1FC6">
              <w:rPr>
                <w:rFonts w:asciiTheme="majorBidi" w:eastAsia="Calibri" w:hAnsiTheme="majorBidi" w:cstheme="majorBidi"/>
                <w:sz w:val="30"/>
                <w:szCs w:val="30"/>
              </w:rPr>
              <w:t>(473,106)</w:t>
            </w:r>
          </w:p>
        </w:tc>
      </w:tr>
    </w:tbl>
    <w:p w14:paraId="763C57D8" w14:textId="061A0B73" w:rsidR="00191B39" w:rsidRDefault="00191B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</w:rPr>
      </w:pPr>
    </w:p>
    <w:tbl>
      <w:tblPr>
        <w:tblStyle w:val="TableGrid"/>
        <w:tblW w:w="909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241"/>
        <w:gridCol w:w="1649"/>
        <w:gridCol w:w="266"/>
        <w:gridCol w:w="1606"/>
        <w:gridCol w:w="266"/>
        <w:gridCol w:w="1732"/>
      </w:tblGrid>
      <w:tr w:rsidR="00BD1FC6" w:rsidRPr="00BD1FC6" w14:paraId="0D13664B" w14:textId="77777777" w:rsidTr="00ED0EBD">
        <w:tc>
          <w:tcPr>
            <w:tcW w:w="3330" w:type="dxa"/>
            <w:vAlign w:val="bottom"/>
          </w:tcPr>
          <w:p w14:paraId="1F278F1E" w14:textId="77777777" w:rsidR="00BD1FC6" w:rsidRPr="00BD1FC6" w:rsidRDefault="00BD1FC6" w:rsidP="00300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1" w:type="dxa"/>
          </w:tcPr>
          <w:p w14:paraId="53DF72B6" w14:textId="77777777" w:rsidR="00BD1FC6" w:rsidRPr="00BD1FC6" w:rsidRDefault="00BD1FC6" w:rsidP="00300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519" w:type="dxa"/>
            <w:gridSpan w:val="5"/>
            <w:vAlign w:val="bottom"/>
          </w:tcPr>
          <w:p w14:paraId="381808B9" w14:textId="67B2DD44" w:rsidR="00BD1FC6" w:rsidRPr="00BD1FC6" w:rsidRDefault="00BD1FC6" w:rsidP="00300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D1FC6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1FC6" w:rsidRPr="00BD1FC6" w14:paraId="6F6CC9D3" w14:textId="77777777" w:rsidTr="00ED0EBD">
        <w:tc>
          <w:tcPr>
            <w:tcW w:w="3330" w:type="dxa"/>
            <w:vAlign w:val="bottom"/>
          </w:tcPr>
          <w:p w14:paraId="3C4810DB" w14:textId="77777777" w:rsidR="00BD1FC6" w:rsidRPr="00BD1FC6" w:rsidRDefault="00BD1FC6" w:rsidP="00300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1" w:type="dxa"/>
          </w:tcPr>
          <w:p w14:paraId="4EFBD687" w14:textId="77777777" w:rsidR="00BD1FC6" w:rsidRPr="00BD1FC6" w:rsidRDefault="00BD1FC6" w:rsidP="00300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49" w:type="dxa"/>
            <w:vAlign w:val="bottom"/>
          </w:tcPr>
          <w:p w14:paraId="40BCC61C" w14:textId="3E40975E" w:rsidR="00BD1FC6" w:rsidRPr="00BD1FC6" w:rsidRDefault="00BD1FC6" w:rsidP="00300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D1FC6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ตามที่รายงาน</w:t>
            </w:r>
          </w:p>
          <w:p w14:paraId="2508EE06" w14:textId="77777777" w:rsidR="00BD1FC6" w:rsidRPr="00BD1FC6" w:rsidRDefault="00BD1FC6" w:rsidP="00300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D1FC6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ในงวดก่อน</w:t>
            </w:r>
          </w:p>
          <w:p w14:paraId="62A02B74" w14:textId="77777777" w:rsidR="00BD1FC6" w:rsidRPr="00BD1FC6" w:rsidRDefault="00BD1FC6" w:rsidP="00300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1FC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(หมายเหตุข้อ </w:t>
            </w:r>
            <w:r w:rsidRPr="00BD1FC6">
              <w:rPr>
                <w:rFonts w:asciiTheme="majorBidi" w:hAnsiTheme="majorBidi" w:cstheme="majorBidi"/>
                <w:sz w:val="30"/>
                <w:szCs w:val="30"/>
              </w:rPr>
              <w:t>29)</w:t>
            </w:r>
          </w:p>
        </w:tc>
        <w:tc>
          <w:tcPr>
            <w:tcW w:w="266" w:type="dxa"/>
            <w:vAlign w:val="bottom"/>
          </w:tcPr>
          <w:p w14:paraId="35AFE1B9" w14:textId="77777777" w:rsidR="00BD1FC6" w:rsidRPr="00BD1FC6" w:rsidRDefault="00BD1FC6" w:rsidP="00300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6" w:type="dxa"/>
            <w:vAlign w:val="bottom"/>
          </w:tcPr>
          <w:p w14:paraId="37735538" w14:textId="77777777" w:rsidR="00BD1FC6" w:rsidRPr="00BD1FC6" w:rsidRDefault="00BD1FC6" w:rsidP="00300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1FC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66" w:type="dxa"/>
            <w:vAlign w:val="bottom"/>
          </w:tcPr>
          <w:p w14:paraId="5E99051B" w14:textId="77777777" w:rsidR="00BD1FC6" w:rsidRPr="00BD1FC6" w:rsidRDefault="00BD1FC6" w:rsidP="00300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32" w:type="dxa"/>
            <w:vAlign w:val="bottom"/>
          </w:tcPr>
          <w:p w14:paraId="2F65CCC1" w14:textId="77777777" w:rsidR="00BD1FC6" w:rsidRPr="00BD1FC6" w:rsidRDefault="00BD1FC6" w:rsidP="00300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1FC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ปรับปรุงใหม่</w:t>
            </w:r>
          </w:p>
        </w:tc>
      </w:tr>
      <w:tr w:rsidR="00BD1FC6" w:rsidRPr="00BD1FC6" w14:paraId="3A5B8749" w14:textId="77777777" w:rsidTr="00ED0EBD">
        <w:tc>
          <w:tcPr>
            <w:tcW w:w="3330" w:type="dxa"/>
            <w:vAlign w:val="bottom"/>
          </w:tcPr>
          <w:p w14:paraId="5F23A079" w14:textId="77777777" w:rsidR="00BD1FC6" w:rsidRPr="00BD1FC6" w:rsidRDefault="00BD1FC6" w:rsidP="00300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1" w:type="dxa"/>
          </w:tcPr>
          <w:p w14:paraId="74D036EB" w14:textId="77777777" w:rsidR="00BD1FC6" w:rsidRPr="00BD1FC6" w:rsidRDefault="00BD1FC6" w:rsidP="00300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19" w:type="dxa"/>
            <w:gridSpan w:val="5"/>
            <w:vAlign w:val="bottom"/>
          </w:tcPr>
          <w:p w14:paraId="55F886E3" w14:textId="0F737B78" w:rsidR="00BD1FC6" w:rsidRPr="00BD1FC6" w:rsidRDefault="00BD1FC6" w:rsidP="00300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BD1FC6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BD1FC6" w:rsidRPr="00BD1FC6" w14:paraId="038C7659" w14:textId="77777777" w:rsidTr="00ED0EBD">
        <w:tc>
          <w:tcPr>
            <w:tcW w:w="3330" w:type="dxa"/>
          </w:tcPr>
          <w:p w14:paraId="3B8788F5" w14:textId="77777777" w:rsidR="00BD1FC6" w:rsidRPr="00BD1FC6" w:rsidRDefault="00BD1FC6" w:rsidP="003005B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D1FC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รายได้จากการ</w:t>
            </w:r>
            <w:r w:rsidRPr="00BD1FC6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241" w:type="dxa"/>
          </w:tcPr>
          <w:p w14:paraId="788269AD" w14:textId="77777777" w:rsidR="00BD1FC6" w:rsidRPr="00BD1FC6" w:rsidRDefault="00BD1FC6" w:rsidP="003005B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3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49" w:type="dxa"/>
          </w:tcPr>
          <w:p w14:paraId="552893D9" w14:textId="2E61C9AB" w:rsidR="00BD1FC6" w:rsidRPr="00BD1FC6" w:rsidRDefault="00BD1FC6" w:rsidP="003005B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3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D1FC6">
              <w:rPr>
                <w:rFonts w:asciiTheme="majorBidi" w:eastAsia="Calibri" w:hAnsiTheme="majorBidi" w:cstheme="majorBidi"/>
                <w:sz w:val="30"/>
                <w:szCs w:val="30"/>
              </w:rPr>
              <w:t>331,413</w:t>
            </w:r>
          </w:p>
        </w:tc>
        <w:tc>
          <w:tcPr>
            <w:tcW w:w="266" w:type="dxa"/>
          </w:tcPr>
          <w:p w14:paraId="10BCC1A1" w14:textId="77777777" w:rsidR="00BD1FC6" w:rsidRPr="00BD1FC6" w:rsidRDefault="00BD1FC6" w:rsidP="003005B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0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06" w:type="dxa"/>
          </w:tcPr>
          <w:p w14:paraId="345CF024" w14:textId="77777777" w:rsidR="00BD1FC6" w:rsidRPr="00BD1FC6" w:rsidRDefault="00BD1FC6" w:rsidP="003005B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3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D1FC6">
              <w:rPr>
                <w:rFonts w:asciiTheme="majorBidi" w:eastAsia="Calibri" w:hAnsiTheme="majorBidi" w:cstheme="majorBidi"/>
                <w:sz w:val="30"/>
                <w:szCs w:val="30"/>
              </w:rPr>
              <w:t>220,762</w:t>
            </w:r>
          </w:p>
        </w:tc>
        <w:tc>
          <w:tcPr>
            <w:tcW w:w="266" w:type="dxa"/>
          </w:tcPr>
          <w:p w14:paraId="6C7566D3" w14:textId="77777777" w:rsidR="00BD1FC6" w:rsidRPr="00BD1FC6" w:rsidRDefault="00BD1FC6" w:rsidP="003005B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0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732" w:type="dxa"/>
          </w:tcPr>
          <w:p w14:paraId="6EF68D02" w14:textId="77777777" w:rsidR="00BD1FC6" w:rsidRPr="00BD1FC6" w:rsidRDefault="00BD1FC6" w:rsidP="003005B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D1FC6">
              <w:rPr>
                <w:rFonts w:asciiTheme="majorBidi" w:eastAsia="Calibri" w:hAnsiTheme="majorBidi" w:cstheme="majorBidi"/>
                <w:sz w:val="30"/>
                <w:szCs w:val="30"/>
              </w:rPr>
              <w:t>552,175</w:t>
            </w:r>
          </w:p>
        </w:tc>
      </w:tr>
      <w:tr w:rsidR="00BD1FC6" w:rsidRPr="00BD1FC6" w14:paraId="78E5E50F" w14:textId="77777777" w:rsidTr="00ED0EBD">
        <w:tc>
          <w:tcPr>
            <w:tcW w:w="3330" w:type="dxa"/>
            <w:vAlign w:val="bottom"/>
          </w:tcPr>
          <w:p w14:paraId="3EA4E81C" w14:textId="77777777" w:rsidR="00BD1FC6" w:rsidRPr="00BD1FC6" w:rsidRDefault="00BD1FC6" w:rsidP="003005B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D1FC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ต้นทุน</w:t>
            </w:r>
            <w:r w:rsidRPr="00BD1FC6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241" w:type="dxa"/>
          </w:tcPr>
          <w:p w14:paraId="7D726138" w14:textId="77777777" w:rsidR="00BD1FC6" w:rsidRPr="00BD1FC6" w:rsidRDefault="00BD1FC6" w:rsidP="003005B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49" w:type="dxa"/>
          </w:tcPr>
          <w:p w14:paraId="1BBEDD16" w14:textId="3E1D19C5" w:rsidR="00BD1FC6" w:rsidRPr="00BD1FC6" w:rsidRDefault="00BD1FC6" w:rsidP="003005B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D1FC6">
              <w:rPr>
                <w:rFonts w:asciiTheme="majorBidi" w:eastAsia="Calibri" w:hAnsiTheme="majorBidi" w:cstheme="majorBidi"/>
                <w:sz w:val="30"/>
                <w:szCs w:val="30"/>
              </w:rPr>
              <w:t>(241,795)</w:t>
            </w:r>
          </w:p>
        </w:tc>
        <w:tc>
          <w:tcPr>
            <w:tcW w:w="266" w:type="dxa"/>
          </w:tcPr>
          <w:p w14:paraId="0434451A" w14:textId="77777777" w:rsidR="00BD1FC6" w:rsidRPr="00BD1FC6" w:rsidRDefault="00BD1FC6" w:rsidP="00300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0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06" w:type="dxa"/>
          </w:tcPr>
          <w:p w14:paraId="644B9B15" w14:textId="77777777" w:rsidR="00BD1FC6" w:rsidRPr="00BD1FC6" w:rsidRDefault="00BD1FC6" w:rsidP="003005B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D1FC6">
              <w:rPr>
                <w:rFonts w:asciiTheme="majorBidi" w:eastAsia="Calibri" w:hAnsiTheme="majorBidi" w:cstheme="majorBidi"/>
                <w:sz w:val="30"/>
                <w:szCs w:val="30"/>
              </w:rPr>
              <w:t>(220,762)</w:t>
            </w:r>
          </w:p>
        </w:tc>
        <w:tc>
          <w:tcPr>
            <w:tcW w:w="266" w:type="dxa"/>
          </w:tcPr>
          <w:p w14:paraId="43896E03" w14:textId="77777777" w:rsidR="00BD1FC6" w:rsidRPr="00BD1FC6" w:rsidRDefault="00BD1FC6" w:rsidP="00300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0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732" w:type="dxa"/>
          </w:tcPr>
          <w:p w14:paraId="0A4E4CD3" w14:textId="77777777" w:rsidR="00BD1FC6" w:rsidRPr="00BD1FC6" w:rsidRDefault="00BD1FC6" w:rsidP="003005B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D1FC6">
              <w:rPr>
                <w:rFonts w:asciiTheme="majorBidi" w:eastAsia="Calibri" w:hAnsiTheme="majorBidi" w:cstheme="majorBidi"/>
                <w:sz w:val="30"/>
                <w:szCs w:val="30"/>
              </w:rPr>
              <w:t>(462,557)</w:t>
            </w:r>
          </w:p>
        </w:tc>
      </w:tr>
    </w:tbl>
    <w:p w14:paraId="3035E88F" w14:textId="77777777" w:rsidR="00BD1FC6" w:rsidRPr="00A726C9" w:rsidRDefault="00BD1F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</w:rPr>
      </w:pPr>
    </w:p>
    <w:p w14:paraId="3389EBD8" w14:textId="665F6F43" w:rsidR="00FA46C9" w:rsidRPr="007929E5" w:rsidRDefault="00FA46C9" w:rsidP="00FA46C9">
      <w:pPr>
        <w:pStyle w:val="ListParagraph"/>
        <w:numPr>
          <w:ilvl w:val="0"/>
          <w:numId w:val="39"/>
        </w:numPr>
        <w:spacing w:after="0" w:line="240" w:lineRule="auto"/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7929E5">
        <w:rPr>
          <w:rFonts w:asciiTheme="majorBidi" w:hAnsiTheme="majorBidi" w:cstheme="majorBidi" w:hint="cs"/>
          <w:sz w:val="30"/>
          <w:szCs w:val="30"/>
          <w:cs/>
        </w:rPr>
        <w:t>เงินทอน</w:t>
      </w:r>
    </w:p>
    <w:p w14:paraId="4D29840D" w14:textId="77777777" w:rsidR="00FA46C9" w:rsidRPr="005C6333" w:rsidRDefault="00FA46C9" w:rsidP="00FA46C9">
      <w:pPr>
        <w:pStyle w:val="BodyText2"/>
        <w:ind w:left="540"/>
        <w:rPr>
          <w:lang w:val="en-US"/>
        </w:rPr>
      </w:pPr>
    </w:p>
    <w:p w14:paraId="7028ADFA" w14:textId="77777777" w:rsidR="00115152" w:rsidRPr="007929E5" w:rsidRDefault="00FA46C9" w:rsidP="00FA46C9">
      <w:pPr>
        <w:ind w:left="540"/>
        <w:jc w:val="thaiDistribute"/>
        <w:rPr>
          <w:rFonts w:ascii="Angsana New" w:hAnsi="Angsana New"/>
          <w:sz w:val="30"/>
          <w:szCs w:val="30"/>
          <w:cs/>
        </w:rPr>
        <w:sectPr w:rsidR="00115152" w:rsidRPr="007929E5" w:rsidSect="00A634C6">
          <w:headerReference w:type="default" r:id="rId8"/>
          <w:footerReference w:type="default" r:id="rId9"/>
          <w:pgSz w:w="11909" w:h="16834" w:code="9"/>
          <w:pgMar w:top="806" w:right="1109" w:bottom="1170" w:left="1152" w:header="720" w:footer="360" w:gutter="0"/>
          <w:pgNumType w:start="18"/>
          <w:cols w:space="720"/>
          <w:docGrid w:linePitch="245"/>
        </w:sectPr>
      </w:pPr>
      <w:r w:rsidRPr="007929E5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7929E5">
        <w:rPr>
          <w:rFonts w:ascii="Angsana New" w:hAnsi="Angsana New" w:hint="cs"/>
          <w:sz w:val="30"/>
          <w:szCs w:val="30"/>
        </w:rPr>
        <w:t xml:space="preserve">22 </w:t>
      </w:r>
      <w:r w:rsidRPr="007929E5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7929E5">
        <w:rPr>
          <w:rFonts w:ascii="Angsana New" w:hAnsi="Angsana New" w:hint="cs"/>
          <w:sz w:val="30"/>
          <w:szCs w:val="30"/>
        </w:rPr>
        <w:t xml:space="preserve">2562 </w:t>
      </w:r>
      <w:r w:rsidRPr="007929E5">
        <w:rPr>
          <w:rFonts w:ascii="Angsana New" w:hAnsi="Angsana New" w:hint="cs"/>
          <w:sz w:val="30"/>
          <w:szCs w:val="30"/>
          <w:cs/>
        </w:rPr>
        <w:t xml:space="preserve">บริษัทได้เปลี่ยนแปลงนโยบายบัญชีการบันทึกรับรู้รายได้เงินทอนจากเดิมที่บริษัทมิได้กำหนดหลักการรับรู้รายได้เงินทอน โดยปรับให้มีหลักเกณฑ์การรับรู้รายได้เงินทอนซึ่งรวมถึง การรับรู้รายการเมื่อเงินทอนคงค้างในระบบเกินกว่า </w:t>
      </w:r>
      <w:r w:rsidRPr="007929E5">
        <w:rPr>
          <w:rFonts w:ascii="Angsana New" w:hAnsi="Angsana New" w:hint="cs"/>
          <w:sz w:val="30"/>
          <w:szCs w:val="30"/>
        </w:rPr>
        <w:t xml:space="preserve">1 </w:t>
      </w:r>
      <w:r w:rsidRPr="007929E5">
        <w:rPr>
          <w:rFonts w:ascii="Angsana New" w:hAnsi="Angsana New" w:hint="cs"/>
          <w:sz w:val="30"/>
          <w:szCs w:val="30"/>
          <w:cs/>
        </w:rPr>
        <w:t xml:space="preserve">ปี การเปลี่ยนแปลงดังกล่าวถือเป็นการเปลี่ยนแปลงนโยบายการบัญชี ส่งผลให้บริษัทปรับปรุงรายการย้อนหลังสำหรับเงินทอนที่ค้างในระบบก่อนวันที่ </w:t>
      </w:r>
      <w:r w:rsidRPr="007929E5">
        <w:rPr>
          <w:rFonts w:ascii="Angsana New" w:hAnsi="Angsana New" w:hint="cs"/>
          <w:sz w:val="30"/>
          <w:szCs w:val="30"/>
        </w:rPr>
        <w:t xml:space="preserve">1 </w:t>
      </w:r>
      <w:r w:rsidRPr="007929E5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7929E5">
        <w:rPr>
          <w:rFonts w:ascii="Angsana New" w:hAnsi="Angsana New" w:hint="cs"/>
          <w:sz w:val="30"/>
          <w:szCs w:val="30"/>
        </w:rPr>
        <w:t xml:space="preserve">2562 </w:t>
      </w:r>
      <w:r w:rsidRPr="007929E5">
        <w:rPr>
          <w:rFonts w:ascii="Angsana New" w:hAnsi="Angsana New" w:hint="cs"/>
          <w:sz w:val="30"/>
          <w:szCs w:val="30"/>
          <w:cs/>
        </w:rPr>
        <w:t>ตารางด้านล่างนี้สรุปผลกระทบจากการเปลี่ยนแปลงนโยบายบัญชีดังกล่าว</w:t>
      </w:r>
    </w:p>
    <w:tbl>
      <w:tblPr>
        <w:tblW w:w="1465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410"/>
        <w:gridCol w:w="720"/>
        <w:gridCol w:w="1800"/>
        <w:gridCol w:w="270"/>
        <w:gridCol w:w="1080"/>
        <w:gridCol w:w="270"/>
        <w:gridCol w:w="1260"/>
        <w:gridCol w:w="270"/>
        <w:gridCol w:w="1800"/>
        <w:gridCol w:w="270"/>
        <w:gridCol w:w="990"/>
        <w:gridCol w:w="270"/>
        <w:gridCol w:w="1242"/>
      </w:tblGrid>
      <w:tr w:rsidR="00115152" w:rsidRPr="007929E5" w14:paraId="5717F536" w14:textId="77777777" w:rsidTr="0004322C">
        <w:trPr>
          <w:tblHeader/>
        </w:trPr>
        <w:tc>
          <w:tcPr>
            <w:tcW w:w="4410" w:type="dxa"/>
            <w:shd w:val="clear" w:color="auto" w:fill="auto"/>
          </w:tcPr>
          <w:p w14:paraId="534869B2" w14:textId="77777777" w:rsidR="00115152" w:rsidRPr="007929E5" w:rsidRDefault="00115152" w:rsidP="0004322C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720" w:type="dxa"/>
            <w:shd w:val="clear" w:color="auto" w:fill="auto"/>
          </w:tcPr>
          <w:p w14:paraId="1C0BB0D3" w14:textId="77777777" w:rsidR="00115152" w:rsidRPr="007929E5" w:rsidRDefault="00115152" w:rsidP="0004322C">
            <w:pPr>
              <w:spacing w:line="240" w:lineRule="auto"/>
              <w:ind w:left="-86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4680" w:type="dxa"/>
            <w:gridSpan w:val="5"/>
            <w:shd w:val="clear" w:color="auto" w:fill="auto"/>
          </w:tcPr>
          <w:p w14:paraId="078B5C5B" w14:textId="77777777" w:rsidR="00115152" w:rsidRPr="007929E5" w:rsidRDefault="00115152" w:rsidP="0004322C">
            <w:pPr>
              <w:spacing w:line="240" w:lineRule="auto"/>
              <w:ind w:left="-86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929E5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shd w:val="clear" w:color="auto" w:fill="auto"/>
          </w:tcPr>
          <w:p w14:paraId="0862D066" w14:textId="77777777" w:rsidR="00115152" w:rsidRPr="007929E5" w:rsidRDefault="00115152" w:rsidP="0004322C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572" w:type="dxa"/>
            <w:gridSpan w:val="5"/>
            <w:shd w:val="clear" w:color="auto" w:fill="auto"/>
          </w:tcPr>
          <w:p w14:paraId="51E19B84" w14:textId="77777777" w:rsidR="00115152" w:rsidRPr="007929E5" w:rsidRDefault="00115152" w:rsidP="0004322C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929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5152" w:rsidRPr="007929E5" w14:paraId="44AABAEB" w14:textId="77777777" w:rsidTr="0004322C">
        <w:trPr>
          <w:tblHeader/>
        </w:trPr>
        <w:tc>
          <w:tcPr>
            <w:tcW w:w="4410" w:type="dxa"/>
            <w:shd w:val="clear" w:color="auto" w:fill="auto"/>
            <w:vAlign w:val="bottom"/>
          </w:tcPr>
          <w:p w14:paraId="0CE48927" w14:textId="6E144D94" w:rsidR="00115152" w:rsidRPr="007929E5" w:rsidRDefault="00115152" w:rsidP="0004322C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u w:val="none"/>
              </w:rPr>
            </w:pPr>
            <w:r w:rsidRPr="007929E5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u w:val="none"/>
                <w:cs/>
              </w:rPr>
              <w:t>งบแสดงฐานะการเงิน</w:t>
            </w:r>
            <w:r w:rsidRPr="007929E5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u w:val="none"/>
                <w:cs/>
              </w:rPr>
              <w:t xml:space="preserve"> ณ </w:t>
            </w:r>
            <w:r w:rsidRPr="007929E5">
              <w:rPr>
                <w:rFonts w:ascii="Angsana New" w:hAnsi="Angsana New" w:cs="Angsana New" w:hint="cs"/>
                <w:i/>
                <w:iCs/>
                <w:sz w:val="30"/>
                <w:szCs w:val="30"/>
                <w:u w:val="none"/>
                <w:cs/>
              </w:rPr>
              <w:t>วันที่</w:t>
            </w:r>
            <w:r w:rsidRPr="007929E5">
              <w:rPr>
                <w:rFonts w:ascii="Angsana New" w:hAnsi="Angsana New" w:cs="Angsana New"/>
                <w:i/>
                <w:iCs/>
                <w:sz w:val="30"/>
                <w:szCs w:val="30"/>
                <w:u w:val="none"/>
                <w:cs/>
              </w:rPr>
              <w:t xml:space="preserve"> </w:t>
            </w:r>
            <w:r w:rsidRPr="007929E5">
              <w:rPr>
                <w:rFonts w:ascii="Angsana New" w:hAnsi="Angsana New" w:cs="Angsana New"/>
                <w:i/>
                <w:iCs/>
                <w:sz w:val="30"/>
                <w:szCs w:val="30"/>
                <w:u w:val="none"/>
              </w:rPr>
              <w:t xml:space="preserve">1 </w:t>
            </w:r>
            <w:r w:rsidRPr="007929E5">
              <w:rPr>
                <w:rFonts w:ascii="Angsana New" w:hAnsi="Angsana New" w:cs="Angsana New" w:hint="cs"/>
                <w:i/>
                <w:iCs/>
                <w:sz w:val="30"/>
                <w:szCs w:val="30"/>
                <w:u w:val="none"/>
                <w:cs/>
              </w:rPr>
              <w:t xml:space="preserve">มกราคม </w:t>
            </w:r>
            <w:r w:rsidRPr="007929E5">
              <w:rPr>
                <w:rFonts w:ascii="Angsana New" w:hAnsi="Angsana New" w:cs="Angsana New"/>
                <w:i/>
                <w:iCs/>
                <w:sz w:val="30"/>
                <w:szCs w:val="30"/>
                <w:u w:val="none"/>
              </w:rPr>
              <w:t>2561</w:t>
            </w:r>
          </w:p>
        </w:tc>
        <w:tc>
          <w:tcPr>
            <w:tcW w:w="720" w:type="dxa"/>
            <w:shd w:val="clear" w:color="auto" w:fill="auto"/>
          </w:tcPr>
          <w:p w14:paraId="366E65D9" w14:textId="77777777" w:rsidR="00115152" w:rsidRPr="007929E5" w:rsidRDefault="00115152" w:rsidP="0004322C">
            <w:pPr>
              <w:spacing w:line="240" w:lineRule="auto"/>
              <w:ind w:left="-86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18B9993E" w14:textId="1C7E221B" w:rsidR="00C34D18" w:rsidRDefault="00C34D18" w:rsidP="00C34D18">
            <w:pPr>
              <w:tabs>
                <w:tab w:val="clear" w:pos="1644"/>
                <w:tab w:val="left" w:pos="1330"/>
              </w:tabs>
              <w:spacing w:line="240" w:lineRule="auto"/>
              <w:ind w:left="-8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  <w:p w14:paraId="6EB16034" w14:textId="2DEF15FD" w:rsidR="00115152" w:rsidRPr="007929E5" w:rsidRDefault="00115152" w:rsidP="00C34D18">
            <w:pPr>
              <w:tabs>
                <w:tab w:val="clear" w:pos="1644"/>
                <w:tab w:val="left" w:pos="1330"/>
              </w:tabs>
              <w:spacing w:line="240" w:lineRule="auto"/>
              <w:ind w:left="-8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="00212C5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เคย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รายงาน</w:t>
            </w:r>
          </w:p>
        </w:tc>
        <w:tc>
          <w:tcPr>
            <w:tcW w:w="270" w:type="dxa"/>
            <w:shd w:val="clear" w:color="auto" w:fill="auto"/>
          </w:tcPr>
          <w:p w14:paraId="25C49DD5" w14:textId="77777777" w:rsidR="00115152" w:rsidRPr="007929E5" w:rsidRDefault="00115152" w:rsidP="0004322C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FCE23D1" w14:textId="77777777" w:rsidR="00115152" w:rsidRPr="007929E5" w:rsidRDefault="00115152" w:rsidP="0004322C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รายการ</w:t>
            </w:r>
          </w:p>
          <w:p w14:paraId="7240B2F6" w14:textId="77777777" w:rsidR="00115152" w:rsidRPr="007929E5" w:rsidRDefault="00115152" w:rsidP="0004322C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270" w:type="dxa"/>
            <w:shd w:val="clear" w:color="auto" w:fill="auto"/>
          </w:tcPr>
          <w:p w14:paraId="371E7464" w14:textId="77777777" w:rsidR="00115152" w:rsidRPr="007929E5" w:rsidRDefault="00115152" w:rsidP="0004322C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260" w:type="dxa"/>
            <w:shd w:val="clear" w:color="auto" w:fill="auto"/>
          </w:tcPr>
          <w:p w14:paraId="606AC45E" w14:textId="77777777" w:rsidR="00115152" w:rsidRPr="007929E5" w:rsidRDefault="00115152" w:rsidP="0004322C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29E5">
              <w:rPr>
                <w:rFonts w:asciiTheme="majorBidi" w:hAnsiTheme="majorBidi"/>
                <w:sz w:val="30"/>
                <w:szCs w:val="30"/>
                <w:cs/>
              </w:rPr>
              <w:t>จำนวนเงิน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หลังปรับปรุง</w:t>
            </w:r>
          </w:p>
        </w:tc>
        <w:tc>
          <w:tcPr>
            <w:tcW w:w="270" w:type="dxa"/>
            <w:shd w:val="clear" w:color="auto" w:fill="auto"/>
          </w:tcPr>
          <w:p w14:paraId="7AFC276E" w14:textId="77777777" w:rsidR="00115152" w:rsidRPr="007929E5" w:rsidRDefault="00115152" w:rsidP="0004322C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0" w:type="dxa"/>
            <w:shd w:val="clear" w:color="auto" w:fill="auto"/>
          </w:tcPr>
          <w:p w14:paraId="42971900" w14:textId="68B5EFF4" w:rsidR="00C34D18" w:rsidRDefault="00C34D18" w:rsidP="00C34D18">
            <w:pPr>
              <w:spacing w:line="240" w:lineRule="auto"/>
              <w:ind w:left="-8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  <w:p w14:paraId="567500DE" w14:textId="39A6F91B" w:rsidR="00115152" w:rsidRPr="007929E5" w:rsidRDefault="00115152" w:rsidP="00C34D18">
            <w:pPr>
              <w:spacing w:line="240" w:lineRule="auto"/>
              <w:ind w:left="-8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="00212C5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เคย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รายงาน</w:t>
            </w:r>
          </w:p>
        </w:tc>
        <w:tc>
          <w:tcPr>
            <w:tcW w:w="270" w:type="dxa"/>
            <w:shd w:val="clear" w:color="auto" w:fill="auto"/>
          </w:tcPr>
          <w:p w14:paraId="61AF2E38" w14:textId="77777777" w:rsidR="00115152" w:rsidRPr="007929E5" w:rsidRDefault="00115152" w:rsidP="0004322C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7DBA30E" w14:textId="77777777" w:rsidR="00115152" w:rsidRPr="007929E5" w:rsidRDefault="00115152" w:rsidP="0004322C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รายการ</w:t>
            </w:r>
          </w:p>
          <w:p w14:paraId="400B469F" w14:textId="77777777" w:rsidR="00115152" w:rsidRPr="007929E5" w:rsidRDefault="00115152" w:rsidP="0004322C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270" w:type="dxa"/>
            <w:shd w:val="clear" w:color="auto" w:fill="auto"/>
          </w:tcPr>
          <w:p w14:paraId="0BA12964" w14:textId="77777777" w:rsidR="00115152" w:rsidRPr="007929E5" w:rsidRDefault="00115152" w:rsidP="0004322C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242" w:type="dxa"/>
            <w:shd w:val="clear" w:color="auto" w:fill="auto"/>
          </w:tcPr>
          <w:p w14:paraId="453606AB" w14:textId="77777777" w:rsidR="00115152" w:rsidRPr="007929E5" w:rsidRDefault="00115152" w:rsidP="0004322C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29E5">
              <w:rPr>
                <w:rFonts w:asciiTheme="majorBidi" w:hAnsiTheme="majorBidi"/>
                <w:sz w:val="30"/>
                <w:szCs w:val="30"/>
                <w:cs/>
              </w:rPr>
              <w:t>จำนวนเงิน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หลังปรับปรุง</w:t>
            </w:r>
          </w:p>
        </w:tc>
      </w:tr>
      <w:tr w:rsidR="00115152" w:rsidRPr="007929E5" w14:paraId="6FF040E3" w14:textId="77777777" w:rsidTr="0004322C">
        <w:trPr>
          <w:tblHeader/>
        </w:trPr>
        <w:tc>
          <w:tcPr>
            <w:tcW w:w="4410" w:type="dxa"/>
            <w:shd w:val="clear" w:color="auto" w:fill="auto"/>
          </w:tcPr>
          <w:p w14:paraId="64D19951" w14:textId="77777777" w:rsidR="00115152" w:rsidRPr="007929E5" w:rsidRDefault="00115152" w:rsidP="0004322C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720" w:type="dxa"/>
            <w:shd w:val="clear" w:color="auto" w:fill="auto"/>
          </w:tcPr>
          <w:p w14:paraId="57F3B15C" w14:textId="77777777" w:rsidR="00115152" w:rsidRPr="007929E5" w:rsidRDefault="00115152" w:rsidP="0004322C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jc w:val="right"/>
              <w:rPr>
                <w:rFonts w:ascii="Angsana New" w:hAnsi="Angsana New"/>
                <w:b w:val="0"/>
                <w:bCs w:val="0"/>
                <w:i/>
                <w:iCs/>
                <w:color w:val="000000"/>
                <w:sz w:val="30"/>
                <w:szCs w:val="30"/>
                <w:u w:val="none"/>
                <w:cs/>
              </w:rPr>
            </w:pPr>
          </w:p>
        </w:tc>
        <w:tc>
          <w:tcPr>
            <w:tcW w:w="9522" w:type="dxa"/>
            <w:gridSpan w:val="11"/>
            <w:shd w:val="clear" w:color="auto" w:fill="auto"/>
          </w:tcPr>
          <w:p w14:paraId="3AE7F6B5" w14:textId="77777777" w:rsidR="00115152" w:rsidRPr="007929E5" w:rsidRDefault="00115152" w:rsidP="0004322C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7929E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929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7929E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15152" w:rsidRPr="007929E5" w14:paraId="75D9D55A" w14:textId="77777777" w:rsidTr="0004322C">
        <w:tc>
          <w:tcPr>
            <w:tcW w:w="4410" w:type="dxa"/>
            <w:shd w:val="clear" w:color="auto" w:fill="auto"/>
          </w:tcPr>
          <w:p w14:paraId="6EF63B13" w14:textId="77777777" w:rsidR="00115152" w:rsidRPr="007929E5" w:rsidRDefault="00115152" w:rsidP="0004322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720" w:type="dxa"/>
            <w:shd w:val="clear" w:color="auto" w:fill="auto"/>
          </w:tcPr>
          <w:p w14:paraId="7745366B" w14:textId="77777777" w:rsidR="00115152" w:rsidRPr="007929E5" w:rsidRDefault="00115152" w:rsidP="0004322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3545A414" w14:textId="77777777" w:rsidR="00115152" w:rsidRPr="007929E5" w:rsidRDefault="00115152" w:rsidP="0004322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BB45AD2" w14:textId="77777777" w:rsidR="00115152" w:rsidRPr="007929E5" w:rsidRDefault="00115152" w:rsidP="0004322C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10D1609" w14:textId="77777777" w:rsidR="00115152" w:rsidRPr="007929E5" w:rsidRDefault="00115152" w:rsidP="0004322C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E1338C0" w14:textId="77777777" w:rsidR="00115152" w:rsidRPr="007929E5" w:rsidRDefault="00115152" w:rsidP="0004322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27503A7" w14:textId="77777777" w:rsidR="00115152" w:rsidRPr="007929E5" w:rsidRDefault="00115152" w:rsidP="0004322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E19F8B4" w14:textId="77777777" w:rsidR="00115152" w:rsidRPr="007929E5" w:rsidRDefault="00115152" w:rsidP="0004322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756705D4" w14:textId="77777777" w:rsidR="00115152" w:rsidRPr="007929E5" w:rsidRDefault="00115152" w:rsidP="0004322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C577A59" w14:textId="77777777" w:rsidR="00115152" w:rsidRPr="007929E5" w:rsidRDefault="00115152" w:rsidP="0004322C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2FD6434" w14:textId="77777777" w:rsidR="00115152" w:rsidRPr="007929E5" w:rsidRDefault="00115152" w:rsidP="0004322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DF9D764" w14:textId="77777777" w:rsidR="00115152" w:rsidRPr="007929E5" w:rsidRDefault="00115152" w:rsidP="0004322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14C8C929" w14:textId="77777777" w:rsidR="00115152" w:rsidRPr="007929E5" w:rsidRDefault="00115152" w:rsidP="0004322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4250" w:rsidRPr="007929E5" w14:paraId="1CE4B6B2" w14:textId="77777777" w:rsidTr="0004322C">
        <w:trPr>
          <w:trHeight w:val="468"/>
        </w:trPr>
        <w:tc>
          <w:tcPr>
            <w:tcW w:w="4410" w:type="dxa"/>
            <w:shd w:val="clear" w:color="auto" w:fill="auto"/>
            <w:vAlign w:val="center"/>
          </w:tcPr>
          <w:p w14:paraId="40DAC506" w14:textId="77777777" w:rsidR="00DF4250" w:rsidRPr="007929E5" w:rsidRDefault="00DF4250" w:rsidP="00DF425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720" w:type="dxa"/>
            <w:shd w:val="clear" w:color="auto" w:fill="auto"/>
          </w:tcPr>
          <w:p w14:paraId="23C53D3D" w14:textId="77777777" w:rsidR="00DF4250" w:rsidRPr="007929E5" w:rsidRDefault="00DF4250" w:rsidP="00DF4250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60CB20A1" w14:textId="7E87B4A7" w:rsidR="00DF4250" w:rsidRPr="007929E5" w:rsidRDefault="00DF4250" w:rsidP="00DF4250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29E5">
              <w:rPr>
                <w:rFonts w:ascii="Angsana New" w:hAnsi="Angsana New"/>
                <w:sz w:val="30"/>
                <w:szCs w:val="30"/>
                <w:lang w:val="en-US" w:bidi="th-TH"/>
              </w:rPr>
              <w:t>242,180</w:t>
            </w:r>
          </w:p>
        </w:tc>
        <w:tc>
          <w:tcPr>
            <w:tcW w:w="270" w:type="dxa"/>
            <w:shd w:val="clear" w:color="auto" w:fill="auto"/>
          </w:tcPr>
          <w:p w14:paraId="6BAFA7AA" w14:textId="77777777" w:rsidR="00DF4250" w:rsidRPr="007929E5" w:rsidRDefault="00DF4250" w:rsidP="00DF425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CC0032B" w14:textId="1CF4E8C0" w:rsidR="00DF4250" w:rsidRPr="007929E5" w:rsidRDefault="00DF4250" w:rsidP="00DF425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(818)</w:t>
            </w:r>
          </w:p>
        </w:tc>
        <w:tc>
          <w:tcPr>
            <w:tcW w:w="270" w:type="dxa"/>
            <w:shd w:val="clear" w:color="auto" w:fill="auto"/>
          </w:tcPr>
          <w:p w14:paraId="7D465D5D" w14:textId="77777777" w:rsidR="00DF4250" w:rsidRPr="007929E5" w:rsidRDefault="00DF4250" w:rsidP="00DF4250">
            <w:pPr>
              <w:tabs>
                <w:tab w:val="decimal" w:pos="77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0F78A356" w14:textId="19777C7A" w:rsidR="00DF4250" w:rsidRPr="007929E5" w:rsidRDefault="00DF4250" w:rsidP="00DF425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241,362</w:t>
            </w:r>
          </w:p>
        </w:tc>
        <w:tc>
          <w:tcPr>
            <w:tcW w:w="270" w:type="dxa"/>
            <w:shd w:val="clear" w:color="auto" w:fill="auto"/>
          </w:tcPr>
          <w:p w14:paraId="221ED91C" w14:textId="77777777" w:rsidR="00DF4250" w:rsidRPr="007929E5" w:rsidRDefault="00DF4250" w:rsidP="00DF4250">
            <w:pPr>
              <w:tabs>
                <w:tab w:val="decimal" w:pos="97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147BC9DC" w14:textId="4B1E8B58" w:rsidR="00DF4250" w:rsidRPr="007929E5" w:rsidRDefault="00DF4250" w:rsidP="00DF4250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240,886</w:t>
            </w:r>
          </w:p>
        </w:tc>
        <w:tc>
          <w:tcPr>
            <w:tcW w:w="270" w:type="dxa"/>
            <w:shd w:val="clear" w:color="auto" w:fill="auto"/>
          </w:tcPr>
          <w:p w14:paraId="6BFBC9B9" w14:textId="77777777" w:rsidR="00DF4250" w:rsidRPr="007929E5" w:rsidRDefault="00DF4250" w:rsidP="00DF425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5769F04" w14:textId="10C19A25" w:rsidR="00DF4250" w:rsidRPr="007929E5" w:rsidRDefault="00DF4250" w:rsidP="00DF4250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(818)</w:t>
            </w:r>
          </w:p>
        </w:tc>
        <w:tc>
          <w:tcPr>
            <w:tcW w:w="270" w:type="dxa"/>
            <w:shd w:val="clear" w:color="auto" w:fill="auto"/>
          </w:tcPr>
          <w:p w14:paraId="22BF2A02" w14:textId="77777777" w:rsidR="00DF4250" w:rsidRPr="007929E5" w:rsidRDefault="00DF4250" w:rsidP="00DF4250">
            <w:pPr>
              <w:tabs>
                <w:tab w:val="decimal" w:pos="77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42" w:type="dxa"/>
            <w:shd w:val="clear" w:color="auto" w:fill="auto"/>
          </w:tcPr>
          <w:p w14:paraId="1ABB4221" w14:textId="258158F9" w:rsidR="00DF4250" w:rsidRPr="007929E5" w:rsidRDefault="00DF4250" w:rsidP="00DF425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240,068</w:t>
            </w:r>
          </w:p>
        </w:tc>
      </w:tr>
      <w:tr w:rsidR="00DF4250" w:rsidRPr="007929E5" w14:paraId="6BD5CD3A" w14:textId="77777777" w:rsidTr="0004322C">
        <w:trPr>
          <w:trHeight w:val="450"/>
        </w:trPr>
        <w:tc>
          <w:tcPr>
            <w:tcW w:w="4410" w:type="dxa"/>
            <w:shd w:val="clear" w:color="auto" w:fill="auto"/>
            <w:vAlign w:val="center"/>
          </w:tcPr>
          <w:p w14:paraId="01BFEC44" w14:textId="77777777" w:rsidR="00DF4250" w:rsidRPr="007929E5" w:rsidRDefault="00DF4250" w:rsidP="00DF425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ภาษีเงินได้ค้างจ่าย</w:t>
            </w:r>
          </w:p>
        </w:tc>
        <w:tc>
          <w:tcPr>
            <w:tcW w:w="720" w:type="dxa"/>
            <w:shd w:val="clear" w:color="auto" w:fill="auto"/>
          </w:tcPr>
          <w:p w14:paraId="3AD798D6" w14:textId="77777777" w:rsidR="00DF4250" w:rsidRPr="007929E5" w:rsidRDefault="00DF4250" w:rsidP="00DF4250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7C0F230E" w14:textId="09D38F22" w:rsidR="00DF4250" w:rsidRPr="007929E5" w:rsidRDefault="00DF4250" w:rsidP="00DF4250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929E5">
              <w:rPr>
                <w:rFonts w:ascii="Angsana New" w:hAnsi="Angsana New"/>
                <w:sz w:val="30"/>
                <w:szCs w:val="30"/>
                <w:lang w:val="en-US"/>
              </w:rPr>
              <w:t>3,188</w:t>
            </w:r>
          </w:p>
        </w:tc>
        <w:tc>
          <w:tcPr>
            <w:tcW w:w="270" w:type="dxa"/>
            <w:shd w:val="clear" w:color="auto" w:fill="auto"/>
          </w:tcPr>
          <w:p w14:paraId="6BC0D4B5" w14:textId="77777777" w:rsidR="00DF4250" w:rsidRPr="007929E5" w:rsidRDefault="00DF4250" w:rsidP="00DF4250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FAD1113" w14:textId="0530C0A7" w:rsidR="00DF4250" w:rsidRPr="007929E5" w:rsidRDefault="00DF4250" w:rsidP="00DF425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164</w:t>
            </w:r>
          </w:p>
        </w:tc>
        <w:tc>
          <w:tcPr>
            <w:tcW w:w="270" w:type="dxa"/>
            <w:shd w:val="clear" w:color="auto" w:fill="auto"/>
          </w:tcPr>
          <w:p w14:paraId="0D74E058" w14:textId="77777777" w:rsidR="00DF4250" w:rsidRPr="007929E5" w:rsidRDefault="00DF4250" w:rsidP="00DF4250">
            <w:pPr>
              <w:tabs>
                <w:tab w:val="decimal" w:pos="77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7CF4CA9" w14:textId="03593A39" w:rsidR="00DF4250" w:rsidRPr="007929E5" w:rsidRDefault="00DF4250" w:rsidP="00DF425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3,352</w:t>
            </w:r>
          </w:p>
        </w:tc>
        <w:tc>
          <w:tcPr>
            <w:tcW w:w="270" w:type="dxa"/>
            <w:shd w:val="clear" w:color="auto" w:fill="auto"/>
          </w:tcPr>
          <w:p w14:paraId="46BCCE2E" w14:textId="77777777" w:rsidR="00DF4250" w:rsidRPr="007929E5" w:rsidRDefault="00DF4250" w:rsidP="00DF4250">
            <w:pPr>
              <w:tabs>
                <w:tab w:val="decimal" w:pos="97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543E8BEF" w14:textId="5DE60382" w:rsidR="00DF4250" w:rsidRPr="007929E5" w:rsidRDefault="00DF4250" w:rsidP="00DF4250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929E5">
              <w:rPr>
                <w:rFonts w:ascii="Angsana New" w:hAnsi="Angsana New"/>
                <w:sz w:val="30"/>
                <w:szCs w:val="30"/>
                <w:lang w:val="en-US"/>
              </w:rPr>
              <w:t>3,188</w:t>
            </w:r>
          </w:p>
        </w:tc>
        <w:tc>
          <w:tcPr>
            <w:tcW w:w="270" w:type="dxa"/>
            <w:shd w:val="clear" w:color="auto" w:fill="auto"/>
          </w:tcPr>
          <w:p w14:paraId="7E8B25C3" w14:textId="77777777" w:rsidR="00DF4250" w:rsidRPr="007929E5" w:rsidRDefault="00DF4250" w:rsidP="00DF4250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B34B728" w14:textId="08A060D6" w:rsidR="00DF4250" w:rsidRPr="007929E5" w:rsidRDefault="00DF4250" w:rsidP="00DF4250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164</w:t>
            </w:r>
          </w:p>
        </w:tc>
        <w:tc>
          <w:tcPr>
            <w:tcW w:w="270" w:type="dxa"/>
            <w:shd w:val="clear" w:color="auto" w:fill="auto"/>
          </w:tcPr>
          <w:p w14:paraId="7063432F" w14:textId="77777777" w:rsidR="00DF4250" w:rsidRPr="007929E5" w:rsidRDefault="00DF4250" w:rsidP="00DF4250">
            <w:pPr>
              <w:tabs>
                <w:tab w:val="decimal" w:pos="77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2B15511F" w14:textId="6B2BB4FB" w:rsidR="00DF4250" w:rsidRPr="007929E5" w:rsidRDefault="00DF4250" w:rsidP="00DF425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3,352</w:t>
            </w:r>
          </w:p>
        </w:tc>
      </w:tr>
      <w:tr w:rsidR="00DF4250" w:rsidRPr="007929E5" w14:paraId="41B1A00F" w14:textId="77777777" w:rsidTr="0004322C">
        <w:trPr>
          <w:trHeight w:val="450"/>
        </w:trPr>
        <w:tc>
          <w:tcPr>
            <w:tcW w:w="4410" w:type="dxa"/>
            <w:shd w:val="clear" w:color="auto" w:fill="auto"/>
            <w:vAlign w:val="center"/>
          </w:tcPr>
          <w:p w14:paraId="042F2867" w14:textId="77777777" w:rsidR="00DF4250" w:rsidRPr="007929E5" w:rsidRDefault="00DF4250" w:rsidP="00DF425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29E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720" w:type="dxa"/>
            <w:shd w:val="clear" w:color="auto" w:fill="auto"/>
          </w:tcPr>
          <w:p w14:paraId="202DB47D" w14:textId="77777777" w:rsidR="00DF4250" w:rsidRPr="007929E5" w:rsidRDefault="00DF4250" w:rsidP="00DF4250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71D450" w14:textId="22A9088A" w:rsidR="00DF4250" w:rsidRPr="007929E5" w:rsidRDefault="00DF4250" w:rsidP="00DF4250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517,793</w:t>
            </w:r>
          </w:p>
        </w:tc>
        <w:tc>
          <w:tcPr>
            <w:tcW w:w="270" w:type="dxa"/>
            <w:shd w:val="clear" w:color="auto" w:fill="auto"/>
          </w:tcPr>
          <w:p w14:paraId="6DEABDAD" w14:textId="77777777" w:rsidR="00DF4250" w:rsidRPr="007929E5" w:rsidRDefault="00DF4250" w:rsidP="00DF425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7B9406" w14:textId="1E31B88F" w:rsidR="00DF4250" w:rsidRPr="007929E5" w:rsidRDefault="00DF4250" w:rsidP="00DF425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</w:rPr>
              <w:t>(654)</w:t>
            </w:r>
          </w:p>
        </w:tc>
        <w:tc>
          <w:tcPr>
            <w:tcW w:w="270" w:type="dxa"/>
            <w:shd w:val="clear" w:color="auto" w:fill="auto"/>
          </w:tcPr>
          <w:p w14:paraId="5CEAA5E3" w14:textId="77777777" w:rsidR="00DF4250" w:rsidRPr="007929E5" w:rsidRDefault="00DF4250" w:rsidP="00DF4250">
            <w:pPr>
              <w:tabs>
                <w:tab w:val="decimal" w:pos="79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EACB09" w14:textId="32A55FDF" w:rsidR="00DF4250" w:rsidRPr="007929E5" w:rsidRDefault="00DF4250" w:rsidP="00DF425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</w:rPr>
              <w:t>517,139</w:t>
            </w:r>
          </w:p>
        </w:tc>
        <w:tc>
          <w:tcPr>
            <w:tcW w:w="270" w:type="dxa"/>
            <w:shd w:val="clear" w:color="auto" w:fill="auto"/>
          </w:tcPr>
          <w:p w14:paraId="3A7BDC61" w14:textId="77777777" w:rsidR="00DF4250" w:rsidRPr="007929E5" w:rsidRDefault="00DF4250" w:rsidP="00DF4250">
            <w:pPr>
              <w:tabs>
                <w:tab w:val="decimal" w:pos="97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C25359" w14:textId="137F39D9" w:rsidR="00DF4250" w:rsidRPr="007929E5" w:rsidRDefault="00DF4250" w:rsidP="00DF4250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533,569</w:t>
            </w:r>
          </w:p>
        </w:tc>
        <w:tc>
          <w:tcPr>
            <w:tcW w:w="270" w:type="dxa"/>
            <w:shd w:val="clear" w:color="auto" w:fill="auto"/>
          </w:tcPr>
          <w:p w14:paraId="06045C92" w14:textId="77777777" w:rsidR="00DF4250" w:rsidRPr="007929E5" w:rsidRDefault="00DF4250" w:rsidP="00DF425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5FFB58" w14:textId="7358E6AC" w:rsidR="00DF4250" w:rsidRPr="007929E5" w:rsidRDefault="00DF4250" w:rsidP="00DF4250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</w:rPr>
              <w:t>(654)</w:t>
            </w:r>
          </w:p>
        </w:tc>
        <w:tc>
          <w:tcPr>
            <w:tcW w:w="270" w:type="dxa"/>
            <w:shd w:val="clear" w:color="auto" w:fill="auto"/>
          </w:tcPr>
          <w:p w14:paraId="2D3A428D" w14:textId="77777777" w:rsidR="00DF4250" w:rsidRPr="007929E5" w:rsidRDefault="00DF4250" w:rsidP="00DF4250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17DE23" w14:textId="02BDBDD5" w:rsidR="00DF4250" w:rsidRPr="007929E5" w:rsidRDefault="00DF4250" w:rsidP="00DF425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</w:rPr>
              <w:t>532,915</w:t>
            </w:r>
          </w:p>
        </w:tc>
      </w:tr>
      <w:tr w:rsidR="00DF4250" w:rsidRPr="007929E5" w14:paraId="1B8466CB" w14:textId="77777777" w:rsidTr="0004322C">
        <w:tc>
          <w:tcPr>
            <w:tcW w:w="4410" w:type="dxa"/>
            <w:shd w:val="clear" w:color="auto" w:fill="auto"/>
          </w:tcPr>
          <w:p w14:paraId="565633E4" w14:textId="77777777" w:rsidR="00DF4250" w:rsidRPr="007929E5" w:rsidRDefault="00DF4250" w:rsidP="00DF425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411A6DE" w14:textId="77777777" w:rsidR="00DF4250" w:rsidRPr="007929E5" w:rsidRDefault="00DF4250" w:rsidP="00DF4250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743B61D8" w14:textId="77777777" w:rsidR="00DF4250" w:rsidRPr="007929E5" w:rsidRDefault="00DF4250" w:rsidP="00DF4250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5259B73" w14:textId="77777777" w:rsidR="00DF4250" w:rsidRPr="007929E5" w:rsidRDefault="00DF4250" w:rsidP="00DF425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EC9478C" w14:textId="77777777" w:rsidR="00DF4250" w:rsidRPr="007929E5" w:rsidRDefault="00DF4250" w:rsidP="00DF425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ACA853F" w14:textId="77777777" w:rsidR="00DF4250" w:rsidRPr="007929E5" w:rsidRDefault="00DF4250" w:rsidP="00DF425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666B55A" w14:textId="77777777" w:rsidR="00DF4250" w:rsidRPr="007929E5" w:rsidRDefault="00DF4250" w:rsidP="00DF425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D481416" w14:textId="77777777" w:rsidR="00DF4250" w:rsidRPr="007929E5" w:rsidRDefault="00DF4250" w:rsidP="00DF4250">
            <w:pPr>
              <w:tabs>
                <w:tab w:val="decimal" w:pos="97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01377A65" w14:textId="77777777" w:rsidR="00DF4250" w:rsidRPr="007929E5" w:rsidRDefault="00DF4250" w:rsidP="00DF4250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85F2578" w14:textId="77777777" w:rsidR="00DF4250" w:rsidRPr="007929E5" w:rsidRDefault="00DF4250" w:rsidP="00DF425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52D4FF4" w14:textId="77777777" w:rsidR="00DF4250" w:rsidRPr="007929E5" w:rsidRDefault="00DF4250" w:rsidP="00DF4250">
            <w:pPr>
              <w:pStyle w:val="acctfourfigures"/>
              <w:tabs>
                <w:tab w:val="clear" w:pos="765"/>
                <w:tab w:val="decimal" w:pos="770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660FD09" w14:textId="77777777" w:rsidR="00DF4250" w:rsidRPr="007929E5" w:rsidRDefault="00DF4250" w:rsidP="00DF425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41D8215B" w14:textId="77777777" w:rsidR="00DF4250" w:rsidRPr="007929E5" w:rsidRDefault="00DF4250" w:rsidP="00DF425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4250" w:rsidRPr="007929E5" w14:paraId="481BFE34" w14:textId="77777777" w:rsidTr="0004322C">
        <w:tc>
          <w:tcPr>
            <w:tcW w:w="4410" w:type="dxa"/>
            <w:shd w:val="clear" w:color="auto" w:fill="auto"/>
            <w:vAlign w:val="center"/>
          </w:tcPr>
          <w:p w14:paraId="41683F34" w14:textId="77777777" w:rsidR="00DF4250" w:rsidRPr="007929E5" w:rsidRDefault="00DF4250" w:rsidP="00DF425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29E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720" w:type="dxa"/>
            <w:shd w:val="clear" w:color="auto" w:fill="auto"/>
          </w:tcPr>
          <w:p w14:paraId="574D9657" w14:textId="77777777" w:rsidR="00DF4250" w:rsidRPr="007929E5" w:rsidRDefault="00DF4250" w:rsidP="00DF4250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568D6963" w14:textId="77777777" w:rsidR="00DF4250" w:rsidRPr="007929E5" w:rsidRDefault="00DF4250" w:rsidP="00DF4250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A10D662" w14:textId="77777777" w:rsidR="00DF4250" w:rsidRPr="007929E5" w:rsidRDefault="00DF4250" w:rsidP="00DF425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2FD11CB" w14:textId="77777777" w:rsidR="00DF4250" w:rsidRPr="007929E5" w:rsidRDefault="00DF4250" w:rsidP="00DF425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1A06853" w14:textId="77777777" w:rsidR="00DF4250" w:rsidRPr="007929E5" w:rsidRDefault="00DF4250" w:rsidP="00DF425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1CEE7E3" w14:textId="77777777" w:rsidR="00DF4250" w:rsidRPr="007929E5" w:rsidRDefault="00DF4250" w:rsidP="00DF425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9A297A0" w14:textId="77777777" w:rsidR="00DF4250" w:rsidRPr="007929E5" w:rsidRDefault="00DF4250" w:rsidP="00DF4250">
            <w:pPr>
              <w:tabs>
                <w:tab w:val="decimal" w:pos="97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6D9FC83F" w14:textId="77777777" w:rsidR="00DF4250" w:rsidRPr="007929E5" w:rsidRDefault="00DF4250" w:rsidP="00DF4250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5D218CB" w14:textId="77777777" w:rsidR="00DF4250" w:rsidRPr="007929E5" w:rsidRDefault="00DF4250" w:rsidP="00DF425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80DD9A0" w14:textId="77777777" w:rsidR="00DF4250" w:rsidRPr="007929E5" w:rsidRDefault="00DF4250" w:rsidP="00DF4250">
            <w:pPr>
              <w:pStyle w:val="acctfourfigures"/>
              <w:tabs>
                <w:tab w:val="clear" w:pos="765"/>
                <w:tab w:val="decimal" w:pos="770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662733E" w14:textId="77777777" w:rsidR="00DF4250" w:rsidRPr="007929E5" w:rsidRDefault="00DF4250" w:rsidP="00DF425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59EBDA21" w14:textId="77777777" w:rsidR="00DF4250" w:rsidRPr="007929E5" w:rsidRDefault="00DF4250" w:rsidP="00DF425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4250" w:rsidRPr="007929E5" w14:paraId="32923119" w14:textId="77777777" w:rsidTr="0004322C">
        <w:tc>
          <w:tcPr>
            <w:tcW w:w="4410" w:type="dxa"/>
            <w:shd w:val="clear" w:color="auto" w:fill="auto"/>
            <w:vAlign w:val="center"/>
          </w:tcPr>
          <w:p w14:paraId="74F3DF0A" w14:textId="77777777" w:rsidR="00DF4250" w:rsidRPr="007929E5" w:rsidRDefault="00DF4250" w:rsidP="00DF425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กำไรสะสมที่ยังไม่ได้จัดสรร</w:t>
            </w:r>
          </w:p>
        </w:tc>
        <w:tc>
          <w:tcPr>
            <w:tcW w:w="720" w:type="dxa"/>
            <w:shd w:val="clear" w:color="auto" w:fill="auto"/>
          </w:tcPr>
          <w:p w14:paraId="4AC06DC8" w14:textId="77777777" w:rsidR="00DF4250" w:rsidRPr="007929E5" w:rsidRDefault="00DF4250" w:rsidP="00DF4250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534061E7" w14:textId="5BEDAF04" w:rsidR="00DF4250" w:rsidRPr="007929E5" w:rsidRDefault="00DF4250" w:rsidP="00DF4250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929E5">
              <w:rPr>
                <w:rFonts w:ascii="Angsana New" w:hAnsi="Angsana New"/>
                <w:sz w:val="30"/>
                <w:szCs w:val="30"/>
                <w:lang w:val="en-US"/>
              </w:rPr>
              <w:t>236,727</w:t>
            </w:r>
          </w:p>
        </w:tc>
        <w:tc>
          <w:tcPr>
            <w:tcW w:w="270" w:type="dxa"/>
            <w:shd w:val="clear" w:color="auto" w:fill="auto"/>
          </w:tcPr>
          <w:p w14:paraId="67F8C95C" w14:textId="77777777" w:rsidR="00DF4250" w:rsidRPr="007929E5" w:rsidRDefault="00DF4250" w:rsidP="00DF4250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E51C495" w14:textId="2AEBEE3C" w:rsidR="00DF4250" w:rsidRPr="007929E5" w:rsidRDefault="00DF4250" w:rsidP="00DF425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654</w:t>
            </w:r>
          </w:p>
        </w:tc>
        <w:tc>
          <w:tcPr>
            <w:tcW w:w="270" w:type="dxa"/>
            <w:shd w:val="clear" w:color="auto" w:fill="auto"/>
          </w:tcPr>
          <w:p w14:paraId="31EF7321" w14:textId="77777777" w:rsidR="00DF4250" w:rsidRPr="007929E5" w:rsidRDefault="00DF4250" w:rsidP="00DF4250">
            <w:pPr>
              <w:tabs>
                <w:tab w:val="decimal" w:pos="77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A207B26" w14:textId="1F660C44" w:rsidR="00DF4250" w:rsidRPr="007929E5" w:rsidRDefault="00DF4250" w:rsidP="00DF425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237,381</w:t>
            </w:r>
          </w:p>
        </w:tc>
        <w:tc>
          <w:tcPr>
            <w:tcW w:w="270" w:type="dxa"/>
            <w:shd w:val="clear" w:color="auto" w:fill="auto"/>
          </w:tcPr>
          <w:p w14:paraId="5B21498E" w14:textId="77777777" w:rsidR="00DF4250" w:rsidRPr="007929E5" w:rsidRDefault="00DF4250" w:rsidP="00DF4250">
            <w:pPr>
              <w:tabs>
                <w:tab w:val="decimal" w:pos="97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270FA3E1" w14:textId="4D0F35AA" w:rsidR="00DF4250" w:rsidRPr="007929E5" w:rsidRDefault="00DF4250" w:rsidP="00DF4250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929E5">
              <w:rPr>
                <w:rFonts w:ascii="Angsana New" w:hAnsi="Angsana New"/>
                <w:sz w:val="30"/>
                <w:szCs w:val="30"/>
                <w:lang w:val="en-US"/>
              </w:rPr>
              <w:t>237,549</w:t>
            </w:r>
          </w:p>
        </w:tc>
        <w:tc>
          <w:tcPr>
            <w:tcW w:w="270" w:type="dxa"/>
            <w:shd w:val="clear" w:color="auto" w:fill="auto"/>
          </w:tcPr>
          <w:p w14:paraId="1E0EB9AB" w14:textId="77777777" w:rsidR="00DF4250" w:rsidRPr="007929E5" w:rsidRDefault="00DF4250" w:rsidP="00DF4250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5F5A12D" w14:textId="6D5CAFCC" w:rsidR="00DF4250" w:rsidRPr="007929E5" w:rsidRDefault="00DF4250" w:rsidP="00DF4250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654</w:t>
            </w:r>
          </w:p>
        </w:tc>
        <w:tc>
          <w:tcPr>
            <w:tcW w:w="270" w:type="dxa"/>
            <w:shd w:val="clear" w:color="auto" w:fill="auto"/>
          </w:tcPr>
          <w:p w14:paraId="2B34FCD6" w14:textId="77777777" w:rsidR="00DF4250" w:rsidRPr="007929E5" w:rsidRDefault="00DF4250" w:rsidP="00DF4250">
            <w:pPr>
              <w:tabs>
                <w:tab w:val="decimal" w:pos="77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2AD46E24" w14:textId="4A2A46EB" w:rsidR="00DF4250" w:rsidRPr="007929E5" w:rsidRDefault="00DF4250" w:rsidP="00DF425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238,203</w:t>
            </w:r>
          </w:p>
        </w:tc>
      </w:tr>
      <w:tr w:rsidR="00DF4250" w:rsidRPr="007929E5" w14:paraId="34602C22" w14:textId="77777777" w:rsidTr="0004322C">
        <w:tc>
          <w:tcPr>
            <w:tcW w:w="4410" w:type="dxa"/>
            <w:shd w:val="clear" w:color="auto" w:fill="auto"/>
            <w:vAlign w:val="center"/>
          </w:tcPr>
          <w:p w14:paraId="2D7253A4" w14:textId="77777777" w:rsidR="00DF4250" w:rsidRPr="007929E5" w:rsidRDefault="00DF4250" w:rsidP="00DF425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29E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รวมส่วนของผู้ถือหุ้น</w:t>
            </w:r>
          </w:p>
        </w:tc>
        <w:tc>
          <w:tcPr>
            <w:tcW w:w="720" w:type="dxa"/>
            <w:shd w:val="clear" w:color="auto" w:fill="auto"/>
          </w:tcPr>
          <w:p w14:paraId="15FF7FF7" w14:textId="77777777" w:rsidR="00DF4250" w:rsidRPr="007929E5" w:rsidRDefault="00DF4250" w:rsidP="00DF4250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DCE1DA" w14:textId="4C0688B9" w:rsidR="00DF4250" w:rsidRPr="007929E5" w:rsidRDefault="00DF4250" w:rsidP="00DF4250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1,065,822</w:t>
            </w:r>
          </w:p>
        </w:tc>
        <w:tc>
          <w:tcPr>
            <w:tcW w:w="270" w:type="dxa"/>
            <w:shd w:val="clear" w:color="auto" w:fill="auto"/>
          </w:tcPr>
          <w:p w14:paraId="05D127BD" w14:textId="77777777" w:rsidR="00DF4250" w:rsidRPr="007929E5" w:rsidRDefault="00DF4250" w:rsidP="00DF425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EE3256" w14:textId="7CB90F6A" w:rsidR="00DF4250" w:rsidRPr="007929E5" w:rsidRDefault="00DF4250" w:rsidP="00DF425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</w:rPr>
              <w:t>654</w:t>
            </w:r>
          </w:p>
        </w:tc>
        <w:tc>
          <w:tcPr>
            <w:tcW w:w="270" w:type="dxa"/>
            <w:shd w:val="clear" w:color="auto" w:fill="auto"/>
          </w:tcPr>
          <w:p w14:paraId="240DDB52" w14:textId="77777777" w:rsidR="00DF4250" w:rsidRPr="007929E5" w:rsidRDefault="00DF4250" w:rsidP="00DF4250">
            <w:pPr>
              <w:tabs>
                <w:tab w:val="decimal" w:pos="77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A3969B" w14:textId="59B33CFC" w:rsidR="00DF4250" w:rsidRPr="007929E5" w:rsidRDefault="00DF4250" w:rsidP="00DF425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1,06</w:t>
            </w:r>
            <w:r w:rsidR="00900DF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6,476</w:t>
            </w:r>
          </w:p>
        </w:tc>
        <w:tc>
          <w:tcPr>
            <w:tcW w:w="270" w:type="dxa"/>
            <w:shd w:val="clear" w:color="auto" w:fill="auto"/>
          </w:tcPr>
          <w:p w14:paraId="18D58C88" w14:textId="77777777" w:rsidR="00DF4250" w:rsidRPr="007929E5" w:rsidRDefault="00DF4250" w:rsidP="00DF4250">
            <w:pPr>
              <w:tabs>
                <w:tab w:val="decimal" w:pos="97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7CF72D" w14:textId="4F3ADC9F" w:rsidR="00DF4250" w:rsidRPr="007929E5" w:rsidRDefault="00DF4250" w:rsidP="00DF4250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989,549</w:t>
            </w:r>
          </w:p>
        </w:tc>
        <w:tc>
          <w:tcPr>
            <w:tcW w:w="270" w:type="dxa"/>
            <w:shd w:val="clear" w:color="auto" w:fill="auto"/>
          </w:tcPr>
          <w:p w14:paraId="7C2354E8" w14:textId="77777777" w:rsidR="00DF4250" w:rsidRPr="007929E5" w:rsidRDefault="00DF4250" w:rsidP="00DF425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7D4722" w14:textId="3554AB4D" w:rsidR="00DF4250" w:rsidRPr="007929E5" w:rsidRDefault="00DF4250" w:rsidP="00DF4250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</w:rPr>
              <w:t>654</w:t>
            </w:r>
          </w:p>
        </w:tc>
        <w:tc>
          <w:tcPr>
            <w:tcW w:w="270" w:type="dxa"/>
            <w:shd w:val="clear" w:color="auto" w:fill="auto"/>
          </w:tcPr>
          <w:p w14:paraId="4B1ED11F" w14:textId="77777777" w:rsidR="00DF4250" w:rsidRPr="007929E5" w:rsidRDefault="00DF4250" w:rsidP="00DF4250">
            <w:pPr>
              <w:tabs>
                <w:tab w:val="decimal" w:pos="77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497025" w14:textId="07902174" w:rsidR="00DF4250" w:rsidRPr="007929E5" w:rsidRDefault="00DF4250" w:rsidP="00DF425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990,203</w:t>
            </w:r>
          </w:p>
        </w:tc>
      </w:tr>
      <w:tr w:rsidR="00DF4250" w:rsidRPr="007929E5" w14:paraId="547DB7B0" w14:textId="77777777" w:rsidTr="0004322C">
        <w:tc>
          <w:tcPr>
            <w:tcW w:w="4410" w:type="dxa"/>
            <w:shd w:val="clear" w:color="auto" w:fill="auto"/>
            <w:vAlign w:val="center"/>
          </w:tcPr>
          <w:p w14:paraId="6889F562" w14:textId="77777777" w:rsidR="00DF4250" w:rsidRPr="007929E5" w:rsidRDefault="00DF4250" w:rsidP="00DF425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รวมหนี้สินและส่วนของผู้ถือหุ้น</w:t>
            </w:r>
          </w:p>
        </w:tc>
        <w:tc>
          <w:tcPr>
            <w:tcW w:w="720" w:type="dxa"/>
            <w:shd w:val="clear" w:color="auto" w:fill="auto"/>
          </w:tcPr>
          <w:p w14:paraId="0F979310" w14:textId="77777777" w:rsidR="00DF4250" w:rsidRPr="007929E5" w:rsidRDefault="00DF4250" w:rsidP="00DF4250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F173DA" w14:textId="667189A4" w:rsidR="00DF4250" w:rsidRPr="007929E5" w:rsidRDefault="00DF4250" w:rsidP="00DF4250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1,583,615</w:t>
            </w:r>
          </w:p>
        </w:tc>
        <w:tc>
          <w:tcPr>
            <w:tcW w:w="270" w:type="dxa"/>
            <w:shd w:val="clear" w:color="auto" w:fill="auto"/>
          </w:tcPr>
          <w:p w14:paraId="7DF63E05" w14:textId="77777777" w:rsidR="00DF4250" w:rsidRPr="007929E5" w:rsidRDefault="00DF4250" w:rsidP="00DF425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B63F1F" w14:textId="034329F6" w:rsidR="00DF4250" w:rsidRPr="007929E5" w:rsidRDefault="00DF4250" w:rsidP="00DF425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A08B75" w14:textId="77777777" w:rsidR="00DF4250" w:rsidRPr="007929E5" w:rsidRDefault="00DF4250" w:rsidP="00DF4250">
            <w:pPr>
              <w:tabs>
                <w:tab w:val="decimal" w:pos="77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1309BA" w14:textId="156EBB8C" w:rsidR="00DF4250" w:rsidRPr="007929E5" w:rsidRDefault="00DF4250" w:rsidP="00DF425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1,583,615</w:t>
            </w:r>
          </w:p>
        </w:tc>
        <w:tc>
          <w:tcPr>
            <w:tcW w:w="270" w:type="dxa"/>
            <w:shd w:val="clear" w:color="auto" w:fill="auto"/>
          </w:tcPr>
          <w:p w14:paraId="03691916" w14:textId="77777777" w:rsidR="00DF4250" w:rsidRPr="007929E5" w:rsidRDefault="00DF4250" w:rsidP="00DF4250">
            <w:pPr>
              <w:pStyle w:val="acctfourfigures"/>
              <w:tabs>
                <w:tab w:val="clear" w:pos="765"/>
                <w:tab w:val="decimal" w:pos="705"/>
                <w:tab w:val="decimal" w:pos="9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F425C6" w14:textId="7BB0B2E8" w:rsidR="00DF4250" w:rsidRPr="007929E5" w:rsidRDefault="00DF4250" w:rsidP="00DF4250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1,523,11</w:t>
            </w:r>
            <w:r w:rsidR="00966B5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3E5A1364" w14:textId="77777777" w:rsidR="00DF4250" w:rsidRPr="007929E5" w:rsidRDefault="00DF4250" w:rsidP="00DF425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A6C3EA" w14:textId="1A86819A" w:rsidR="00DF4250" w:rsidRPr="007929E5" w:rsidRDefault="00DF4250" w:rsidP="00DF425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8B6A0A8" w14:textId="77777777" w:rsidR="00DF4250" w:rsidRPr="007929E5" w:rsidRDefault="00DF4250" w:rsidP="00DF4250">
            <w:pPr>
              <w:tabs>
                <w:tab w:val="decimal" w:pos="77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3E0CCB" w14:textId="732FEBED" w:rsidR="00DF4250" w:rsidRPr="007929E5" w:rsidRDefault="00DF4250" w:rsidP="00DF425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1,523,11</w:t>
            </w:r>
            <w:r w:rsidR="00966B5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</w:tr>
      <w:tr w:rsidR="00DF4250" w:rsidRPr="007929E5" w14:paraId="1E5594BC" w14:textId="77777777" w:rsidTr="0004322C">
        <w:tc>
          <w:tcPr>
            <w:tcW w:w="4410" w:type="dxa"/>
            <w:shd w:val="clear" w:color="auto" w:fill="auto"/>
          </w:tcPr>
          <w:p w14:paraId="75FCC303" w14:textId="77777777" w:rsidR="00DF4250" w:rsidRPr="007929E5" w:rsidRDefault="00DF4250" w:rsidP="00DF425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CD22F64" w14:textId="77777777" w:rsidR="00DF4250" w:rsidRPr="007929E5" w:rsidRDefault="00DF4250" w:rsidP="00DF4250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</w:tcPr>
          <w:p w14:paraId="2670FF59" w14:textId="77777777" w:rsidR="00DF4250" w:rsidRPr="007929E5" w:rsidRDefault="00DF4250" w:rsidP="00DF425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800C216" w14:textId="77777777" w:rsidR="00DF4250" w:rsidRPr="007929E5" w:rsidRDefault="00DF4250" w:rsidP="00DF425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3022AE25" w14:textId="77777777" w:rsidR="00DF4250" w:rsidRPr="007929E5" w:rsidRDefault="00DF4250" w:rsidP="00DF425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D7F875A" w14:textId="77777777" w:rsidR="00DF4250" w:rsidRPr="007929E5" w:rsidRDefault="00DF4250" w:rsidP="00DF425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60784D3A" w14:textId="77777777" w:rsidR="00DF4250" w:rsidRPr="007929E5" w:rsidRDefault="00DF4250" w:rsidP="00DF425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237997E" w14:textId="77777777" w:rsidR="00DF4250" w:rsidRPr="007929E5" w:rsidRDefault="00DF4250" w:rsidP="00DF425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</w:tcPr>
          <w:p w14:paraId="2A082E12" w14:textId="77777777" w:rsidR="00DF4250" w:rsidRPr="007929E5" w:rsidRDefault="00DF4250" w:rsidP="00DF425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6DC4455" w14:textId="77777777" w:rsidR="00DF4250" w:rsidRPr="007929E5" w:rsidRDefault="00DF4250" w:rsidP="00DF425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1B36288E" w14:textId="77777777" w:rsidR="00DF4250" w:rsidRPr="007929E5" w:rsidRDefault="00DF4250" w:rsidP="00DF42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7BE817E" w14:textId="77777777" w:rsidR="00DF4250" w:rsidRPr="007929E5" w:rsidRDefault="00DF4250" w:rsidP="00DF425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double" w:sz="4" w:space="0" w:color="auto"/>
            </w:tcBorders>
            <w:shd w:val="clear" w:color="auto" w:fill="auto"/>
          </w:tcPr>
          <w:p w14:paraId="327A7134" w14:textId="77777777" w:rsidR="00DF4250" w:rsidRPr="007929E5" w:rsidRDefault="00DF4250" w:rsidP="00DF425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4250" w:rsidRPr="007929E5" w14:paraId="34C31443" w14:textId="77777777" w:rsidTr="0004322C">
        <w:tc>
          <w:tcPr>
            <w:tcW w:w="4410" w:type="dxa"/>
            <w:shd w:val="clear" w:color="auto" w:fill="auto"/>
          </w:tcPr>
          <w:p w14:paraId="5437B6A7" w14:textId="77777777" w:rsidR="00DF4250" w:rsidRPr="007929E5" w:rsidRDefault="00DF4250" w:rsidP="00DF425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8671402" w14:textId="77777777" w:rsidR="00DF4250" w:rsidRPr="007929E5" w:rsidRDefault="00DF4250" w:rsidP="00DF4250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25778DC9" w14:textId="77777777" w:rsidR="00DF4250" w:rsidRPr="007929E5" w:rsidRDefault="00DF4250" w:rsidP="00DF425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68711A3" w14:textId="77777777" w:rsidR="00DF4250" w:rsidRPr="007929E5" w:rsidRDefault="00DF4250" w:rsidP="00DF425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6BC8E34" w14:textId="77777777" w:rsidR="00DF4250" w:rsidRPr="007929E5" w:rsidRDefault="00DF4250" w:rsidP="00DF425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AA8419F" w14:textId="77777777" w:rsidR="00DF4250" w:rsidRPr="007929E5" w:rsidRDefault="00DF4250" w:rsidP="00DF425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3EA5DB6" w14:textId="77777777" w:rsidR="00DF4250" w:rsidRPr="007929E5" w:rsidRDefault="00DF4250" w:rsidP="00DF425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119C6C9" w14:textId="77777777" w:rsidR="00DF4250" w:rsidRPr="007929E5" w:rsidRDefault="00DF4250" w:rsidP="00DF425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04EC0BA7" w14:textId="77777777" w:rsidR="00DF4250" w:rsidRPr="007929E5" w:rsidRDefault="00DF4250" w:rsidP="00DF425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E87B83E" w14:textId="77777777" w:rsidR="00DF4250" w:rsidRPr="007929E5" w:rsidRDefault="00DF4250" w:rsidP="00DF425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7B413AA" w14:textId="77777777" w:rsidR="00DF4250" w:rsidRPr="007929E5" w:rsidRDefault="00DF4250" w:rsidP="00DF42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2634564" w14:textId="77777777" w:rsidR="00DF4250" w:rsidRPr="007929E5" w:rsidRDefault="00DF4250" w:rsidP="00DF425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3569BEA2" w14:textId="77777777" w:rsidR="00DF4250" w:rsidRPr="007929E5" w:rsidRDefault="00DF4250" w:rsidP="00DF425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3AED1CCA" w14:textId="77777777" w:rsidR="00115152" w:rsidRPr="007929E5" w:rsidRDefault="00115152" w:rsidP="00115152">
      <w:pPr>
        <w:rPr>
          <w:cs/>
        </w:rPr>
      </w:pPr>
    </w:p>
    <w:tbl>
      <w:tblPr>
        <w:tblW w:w="1465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410"/>
        <w:gridCol w:w="720"/>
        <w:gridCol w:w="1800"/>
        <w:gridCol w:w="270"/>
        <w:gridCol w:w="1080"/>
        <w:gridCol w:w="270"/>
        <w:gridCol w:w="1260"/>
        <w:gridCol w:w="270"/>
        <w:gridCol w:w="1800"/>
        <w:gridCol w:w="270"/>
        <w:gridCol w:w="990"/>
        <w:gridCol w:w="270"/>
        <w:gridCol w:w="1242"/>
      </w:tblGrid>
      <w:tr w:rsidR="00FA46C9" w:rsidRPr="007929E5" w14:paraId="780D8A4A" w14:textId="77777777" w:rsidTr="00FD3ECB">
        <w:trPr>
          <w:tblHeader/>
        </w:trPr>
        <w:tc>
          <w:tcPr>
            <w:tcW w:w="4410" w:type="dxa"/>
            <w:shd w:val="clear" w:color="auto" w:fill="auto"/>
          </w:tcPr>
          <w:p w14:paraId="3263C48A" w14:textId="77777777" w:rsidR="00FA46C9" w:rsidRPr="007929E5" w:rsidRDefault="00FA46C9" w:rsidP="00EA6499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720" w:type="dxa"/>
            <w:shd w:val="clear" w:color="auto" w:fill="auto"/>
          </w:tcPr>
          <w:p w14:paraId="3877BB39" w14:textId="77777777" w:rsidR="00FA46C9" w:rsidRPr="007929E5" w:rsidRDefault="00FA46C9" w:rsidP="00EA6499">
            <w:pPr>
              <w:spacing w:line="240" w:lineRule="auto"/>
              <w:ind w:left="-86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4680" w:type="dxa"/>
            <w:gridSpan w:val="5"/>
            <w:shd w:val="clear" w:color="auto" w:fill="auto"/>
          </w:tcPr>
          <w:p w14:paraId="6456526C" w14:textId="77777777" w:rsidR="00FA46C9" w:rsidRPr="007929E5" w:rsidRDefault="00FA46C9" w:rsidP="00EA6499">
            <w:pPr>
              <w:spacing w:line="240" w:lineRule="auto"/>
              <w:ind w:left="-86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929E5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shd w:val="clear" w:color="auto" w:fill="auto"/>
          </w:tcPr>
          <w:p w14:paraId="5EA4D578" w14:textId="77777777" w:rsidR="00FA46C9" w:rsidRPr="007929E5" w:rsidRDefault="00FA46C9" w:rsidP="00EA6499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572" w:type="dxa"/>
            <w:gridSpan w:val="5"/>
            <w:shd w:val="clear" w:color="auto" w:fill="auto"/>
          </w:tcPr>
          <w:p w14:paraId="749E4D6F" w14:textId="77777777" w:rsidR="00FA46C9" w:rsidRPr="007929E5" w:rsidRDefault="00FA46C9" w:rsidP="00EA6499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929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3DEA" w:rsidRPr="007929E5" w14:paraId="7EE8B157" w14:textId="77777777" w:rsidTr="00FD3ECB">
        <w:trPr>
          <w:tblHeader/>
        </w:trPr>
        <w:tc>
          <w:tcPr>
            <w:tcW w:w="4410" w:type="dxa"/>
            <w:shd w:val="clear" w:color="auto" w:fill="auto"/>
            <w:vAlign w:val="bottom"/>
          </w:tcPr>
          <w:p w14:paraId="35E0B110" w14:textId="77777777" w:rsidR="00163DEA" w:rsidRPr="007929E5" w:rsidRDefault="00163DEA" w:rsidP="00163DEA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u w:val="none"/>
              </w:rPr>
            </w:pPr>
            <w:r w:rsidRPr="007929E5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u w:val="none"/>
                <w:cs/>
              </w:rPr>
              <w:t>งบแสดงฐานะการเงิน</w:t>
            </w:r>
            <w:r w:rsidRPr="007929E5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u w:val="none"/>
                <w:cs/>
              </w:rPr>
              <w:t xml:space="preserve"> ณ </w:t>
            </w:r>
            <w:r w:rsidRPr="007929E5">
              <w:rPr>
                <w:rFonts w:ascii="Angsana New" w:hAnsi="Angsana New" w:cs="Angsana New" w:hint="cs"/>
                <w:i/>
                <w:iCs/>
                <w:sz w:val="30"/>
                <w:szCs w:val="30"/>
                <w:u w:val="none"/>
                <w:cs/>
              </w:rPr>
              <w:t>วันที่</w:t>
            </w:r>
            <w:r w:rsidRPr="007929E5">
              <w:rPr>
                <w:rFonts w:ascii="Angsana New" w:hAnsi="Angsana New" w:cs="Angsana New"/>
                <w:i/>
                <w:iCs/>
                <w:sz w:val="30"/>
                <w:szCs w:val="30"/>
                <w:u w:val="none"/>
                <w:cs/>
              </w:rPr>
              <w:t xml:space="preserve"> </w:t>
            </w:r>
            <w:r w:rsidRPr="007929E5">
              <w:rPr>
                <w:rFonts w:ascii="Angsana New" w:hAnsi="Angsana New" w:cs="Angsana New"/>
                <w:i/>
                <w:iCs/>
                <w:sz w:val="30"/>
                <w:szCs w:val="30"/>
                <w:u w:val="none"/>
              </w:rPr>
              <w:t xml:space="preserve">31 </w:t>
            </w:r>
            <w:r w:rsidRPr="007929E5">
              <w:rPr>
                <w:rFonts w:ascii="Angsana New" w:hAnsi="Angsana New" w:cs="Angsana New" w:hint="cs"/>
                <w:i/>
                <w:iCs/>
                <w:sz w:val="30"/>
                <w:szCs w:val="30"/>
                <w:u w:val="none"/>
                <w:cs/>
              </w:rPr>
              <w:t xml:space="preserve">ธันวาคม </w:t>
            </w:r>
            <w:r w:rsidRPr="007929E5">
              <w:rPr>
                <w:rFonts w:ascii="Angsana New" w:hAnsi="Angsana New" w:cs="Angsana New"/>
                <w:i/>
                <w:iCs/>
                <w:sz w:val="30"/>
                <w:szCs w:val="30"/>
                <w:u w:val="none"/>
              </w:rPr>
              <w:t>2561</w:t>
            </w:r>
          </w:p>
        </w:tc>
        <w:tc>
          <w:tcPr>
            <w:tcW w:w="720" w:type="dxa"/>
            <w:shd w:val="clear" w:color="auto" w:fill="auto"/>
          </w:tcPr>
          <w:p w14:paraId="07F5756D" w14:textId="77777777" w:rsidR="00163DEA" w:rsidRPr="007929E5" w:rsidRDefault="00163DEA" w:rsidP="00163DEA">
            <w:pPr>
              <w:spacing w:line="240" w:lineRule="auto"/>
              <w:ind w:left="-86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5FC9DACB" w14:textId="77777777" w:rsidR="00163DEA" w:rsidRDefault="00163DEA" w:rsidP="00163DEA">
            <w:pPr>
              <w:tabs>
                <w:tab w:val="clear" w:pos="1644"/>
                <w:tab w:val="left" w:pos="1330"/>
              </w:tabs>
              <w:spacing w:line="240" w:lineRule="auto"/>
              <w:ind w:left="-8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  <w:p w14:paraId="265DE051" w14:textId="77777777" w:rsidR="00163DEA" w:rsidRDefault="00163DEA" w:rsidP="00163DEA">
            <w:pPr>
              <w:spacing w:line="240" w:lineRule="auto"/>
              <w:ind w:left="-8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ที่รายงาน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</w:t>
            </w:r>
          </w:p>
          <w:p w14:paraId="5A19ACF1" w14:textId="77777777" w:rsidR="00163DEA" w:rsidRDefault="00163DEA" w:rsidP="00163DEA">
            <w:pPr>
              <w:spacing w:line="240" w:lineRule="auto"/>
              <w:ind w:left="-8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หลังจัดประเภทใหม่</w:t>
            </w:r>
          </w:p>
          <w:p w14:paraId="17175415" w14:textId="192910F3" w:rsidR="00163DEA" w:rsidRPr="00FA164E" w:rsidRDefault="00163DEA" w:rsidP="00163DEA">
            <w:pPr>
              <w:spacing w:line="240" w:lineRule="auto"/>
              <w:ind w:left="-8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A164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(หมายเหตุ </w:t>
            </w:r>
            <w:r w:rsidRPr="00FA164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29)</w:t>
            </w:r>
          </w:p>
        </w:tc>
        <w:tc>
          <w:tcPr>
            <w:tcW w:w="270" w:type="dxa"/>
            <w:shd w:val="clear" w:color="auto" w:fill="auto"/>
          </w:tcPr>
          <w:p w14:paraId="75016784" w14:textId="77777777" w:rsidR="00163DEA" w:rsidRPr="007929E5" w:rsidRDefault="00163DEA" w:rsidP="00163DEA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917AE61" w14:textId="77777777" w:rsidR="00163DEA" w:rsidRDefault="00163DEA" w:rsidP="00163DEA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CB058D" w14:textId="77777777" w:rsidR="00163DEA" w:rsidRDefault="00163DEA" w:rsidP="00163DEA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0414F4" w14:textId="2C89994E" w:rsidR="00163DEA" w:rsidRPr="007929E5" w:rsidRDefault="00163DEA" w:rsidP="00163DEA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รายการ</w:t>
            </w:r>
          </w:p>
          <w:p w14:paraId="7BA4912E" w14:textId="77777777" w:rsidR="00163DEA" w:rsidRPr="007929E5" w:rsidRDefault="00163DEA" w:rsidP="00163DEA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270" w:type="dxa"/>
            <w:shd w:val="clear" w:color="auto" w:fill="auto"/>
          </w:tcPr>
          <w:p w14:paraId="736288EB" w14:textId="77777777" w:rsidR="00163DEA" w:rsidRPr="007929E5" w:rsidRDefault="00163DEA" w:rsidP="00163DEA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260" w:type="dxa"/>
            <w:shd w:val="clear" w:color="auto" w:fill="auto"/>
          </w:tcPr>
          <w:p w14:paraId="59D5C999" w14:textId="77777777" w:rsidR="00163DEA" w:rsidRDefault="00163DEA" w:rsidP="00163DEA">
            <w:pPr>
              <w:spacing w:line="240" w:lineRule="auto"/>
              <w:ind w:left="-86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  <w:p w14:paraId="1DF4253E" w14:textId="77777777" w:rsidR="00163DEA" w:rsidRDefault="00163DEA" w:rsidP="00163DEA">
            <w:pPr>
              <w:spacing w:line="240" w:lineRule="auto"/>
              <w:ind w:left="-86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  <w:p w14:paraId="728A1CAA" w14:textId="79A3DA21" w:rsidR="00163DEA" w:rsidRPr="007929E5" w:rsidRDefault="00163DEA" w:rsidP="00163DEA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29E5">
              <w:rPr>
                <w:rFonts w:asciiTheme="majorBidi" w:hAnsiTheme="majorBidi"/>
                <w:sz w:val="30"/>
                <w:szCs w:val="30"/>
                <w:cs/>
              </w:rPr>
              <w:t>จำนวนเงิน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หลังปรับปรุง</w:t>
            </w:r>
          </w:p>
        </w:tc>
        <w:tc>
          <w:tcPr>
            <w:tcW w:w="270" w:type="dxa"/>
            <w:shd w:val="clear" w:color="auto" w:fill="auto"/>
          </w:tcPr>
          <w:p w14:paraId="377A969A" w14:textId="77777777" w:rsidR="00163DEA" w:rsidRPr="007929E5" w:rsidRDefault="00163DEA" w:rsidP="00163DEA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0" w:type="dxa"/>
            <w:shd w:val="clear" w:color="auto" w:fill="auto"/>
          </w:tcPr>
          <w:p w14:paraId="14F35E4A" w14:textId="77777777" w:rsidR="00163DEA" w:rsidRDefault="00163DEA" w:rsidP="00163DEA">
            <w:pPr>
              <w:tabs>
                <w:tab w:val="clear" w:pos="1644"/>
                <w:tab w:val="left" w:pos="1330"/>
              </w:tabs>
              <w:spacing w:line="240" w:lineRule="auto"/>
              <w:ind w:left="-8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  <w:p w14:paraId="5774FB99" w14:textId="77777777" w:rsidR="00163DEA" w:rsidRDefault="00163DEA" w:rsidP="00163DEA">
            <w:pPr>
              <w:spacing w:line="240" w:lineRule="auto"/>
              <w:ind w:left="-8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ที่รายงาน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</w:t>
            </w:r>
          </w:p>
          <w:p w14:paraId="3DE4F7B2" w14:textId="77777777" w:rsidR="00163DEA" w:rsidRDefault="00163DEA" w:rsidP="00163DEA">
            <w:pPr>
              <w:spacing w:line="240" w:lineRule="auto"/>
              <w:ind w:left="-8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หลังจัดประเภทใหม่</w:t>
            </w:r>
          </w:p>
          <w:p w14:paraId="476D43C5" w14:textId="13FF3CB6" w:rsidR="00163DEA" w:rsidRPr="00FA164E" w:rsidRDefault="00163DEA" w:rsidP="00163DEA">
            <w:pPr>
              <w:spacing w:line="240" w:lineRule="auto"/>
              <w:ind w:left="-8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A164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(หมายเหตุ </w:t>
            </w:r>
            <w:r w:rsidRPr="00FA164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29)</w:t>
            </w:r>
          </w:p>
        </w:tc>
        <w:tc>
          <w:tcPr>
            <w:tcW w:w="270" w:type="dxa"/>
            <w:shd w:val="clear" w:color="auto" w:fill="auto"/>
          </w:tcPr>
          <w:p w14:paraId="45CDB009" w14:textId="77777777" w:rsidR="00163DEA" w:rsidRPr="007929E5" w:rsidRDefault="00163DEA" w:rsidP="00163DEA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F3FBF28" w14:textId="77777777" w:rsidR="00163DEA" w:rsidRDefault="00163DEA" w:rsidP="00163DEA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7DD867" w14:textId="77777777" w:rsidR="00163DEA" w:rsidRDefault="00163DEA" w:rsidP="00163DEA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63A63D4" w14:textId="5B953E24" w:rsidR="00163DEA" w:rsidRPr="007929E5" w:rsidRDefault="00163DEA" w:rsidP="00163DEA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รายการ</w:t>
            </w:r>
          </w:p>
          <w:p w14:paraId="09146A66" w14:textId="77777777" w:rsidR="00163DEA" w:rsidRPr="007929E5" w:rsidRDefault="00163DEA" w:rsidP="00163DEA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270" w:type="dxa"/>
            <w:shd w:val="clear" w:color="auto" w:fill="auto"/>
          </w:tcPr>
          <w:p w14:paraId="6F428F3D" w14:textId="77777777" w:rsidR="00163DEA" w:rsidRPr="007929E5" w:rsidRDefault="00163DEA" w:rsidP="00163DEA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242" w:type="dxa"/>
            <w:shd w:val="clear" w:color="auto" w:fill="auto"/>
          </w:tcPr>
          <w:p w14:paraId="13CE33F6" w14:textId="77777777" w:rsidR="00163DEA" w:rsidRDefault="00163DEA" w:rsidP="00163DEA">
            <w:pPr>
              <w:spacing w:line="240" w:lineRule="auto"/>
              <w:ind w:left="-86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  <w:p w14:paraId="2E77727F" w14:textId="77777777" w:rsidR="00163DEA" w:rsidRDefault="00163DEA" w:rsidP="00163DEA">
            <w:pPr>
              <w:spacing w:line="240" w:lineRule="auto"/>
              <w:ind w:left="-86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  <w:p w14:paraId="67428B59" w14:textId="68AC20E9" w:rsidR="00163DEA" w:rsidRPr="007929E5" w:rsidRDefault="00163DEA" w:rsidP="00163DEA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29E5">
              <w:rPr>
                <w:rFonts w:asciiTheme="majorBidi" w:hAnsiTheme="majorBidi"/>
                <w:sz w:val="30"/>
                <w:szCs w:val="30"/>
                <w:cs/>
              </w:rPr>
              <w:t>จำนวนเงิน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หลังปรับปรุง</w:t>
            </w:r>
          </w:p>
        </w:tc>
      </w:tr>
      <w:tr w:rsidR="00FA46C9" w:rsidRPr="007929E5" w14:paraId="24C4D537" w14:textId="77777777" w:rsidTr="00FD3ECB">
        <w:trPr>
          <w:tblHeader/>
        </w:trPr>
        <w:tc>
          <w:tcPr>
            <w:tcW w:w="4410" w:type="dxa"/>
            <w:shd w:val="clear" w:color="auto" w:fill="auto"/>
          </w:tcPr>
          <w:p w14:paraId="3FE858E8" w14:textId="77777777" w:rsidR="00FA46C9" w:rsidRPr="007929E5" w:rsidRDefault="00FA46C9" w:rsidP="00EA6499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720" w:type="dxa"/>
            <w:shd w:val="clear" w:color="auto" w:fill="auto"/>
          </w:tcPr>
          <w:p w14:paraId="4FA79153" w14:textId="77777777" w:rsidR="00FA46C9" w:rsidRPr="007929E5" w:rsidRDefault="00FA46C9" w:rsidP="00EA6499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jc w:val="right"/>
              <w:rPr>
                <w:rFonts w:ascii="Angsana New" w:hAnsi="Angsana New"/>
                <w:b w:val="0"/>
                <w:bCs w:val="0"/>
                <w:i/>
                <w:iCs/>
                <w:color w:val="000000"/>
                <w:sz w:val="30"/>
                <w:szCs w:val="30"/>
                <w:u w:val="none"/>
                <w:cs/>
              </w:rPr>
            </w:pPr>
          </w:p>
        </w:tc>
        <w:tc>
          <w:tcPr>
            <w:tcW w:w="9522" w:type="dxa"/>
            <w:gridSpan w:val="11"/>
            <w:shd w:val="clear" w:color="auto" w:fill="auto"/>
          </w:tcPr>
          <w:p w14:paraId="6A7EFD35" w14:textId="531A25C6" w:rsidR="00FA46C9" w:rsidRPr="007929E5" w:rsidRDefault="00FA46C9" w:rsidP="00BF3736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7929E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929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="00BF3736" w:rsidRPr="007929E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A46C9" w:rsidRPr="007929E5" w14:paraId="5B8CA326" w14:textId="77777777" w:rsidTr="00FD3ECB">
        <w:tc>
          <w:tcPr>
            <w:tcW w:w="4410" w:type="dxa"/>
            <w:shd w:val="clear" w:color="auto" w:fill="auto"/>
          </w:tcPr>
          <w:p w14:paraId="2E34553B" w14:textId="77777777" w:rsidR="00FA46C9" w:rsidRPr="007929E5" w:rsidRDefault="00FA46C9" w:rsidP="00EA649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720" w:type="dxa"/>
            <w:shd w:val="clear" w:color="auto" w:fill="auto"/>
          </w:tcPr>
          <w:p w14:paraId="28B67F64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7C41F9B0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A14D764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97D3F2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7AAC2BB" w14:textId="77777777" w:rsidR="00FA46C9" w:rsidRPr="007929E5" w:rsidRDefault="00FA46C9" w:rsidP="00EA649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CFD5546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DBD5A5D" w14:textId="77777777" w:rsidR="00FA46C9" w:rsidRPr="007929E5" w:rsidRDefault="00FA46C9" w:rsidP="00EA649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0440660C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597A00B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4E39CFE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B0A6B53" w14:textId="77777777" w:rsidR="00FA46C9" w:rsidRPr="007929E5" w:rsidRDefault="00FA46C9" w:rsidP="00EA649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59C4520D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46C9" w:rsidRPr="007929E5" w14:paraId="625CD7CA" w14:textId="77777777" w:rsidTr="00FD3ECB">
        <w:trPr>
          <w:trHeight w:val="468"/>
        </w:trPr>
        <w:tc>
          <w:tcPr>
            <w:tcW w:w="4410" w:type="dxa"/>
            <w:shd w:val="clear" w:color="auto" w:fill="auto"/>
            <w:vAlign w:val="center"/>
          </w:tcPr>
          <w:p w14:paraId="3D5BCE42" w14:textId="77777777" w:rsidR="00FA46C9" w:rsidRPr="007929E5" w:rsidRDefault="00FA46C9" w:rsidP="00EA649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720" w:type="dxa"/>
            <w:shd w:val="clear" w:color="auto" w:fill="auto"/>
          </w:tcPr>
          <w:p w14:paraId="06049192" w14:textId="77777777" w:rsidR="00FA46C9" w:rsidRPr="007929E5" w:rsidRDefault="00FA46C9" w:rsidP="00EA6499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78514E79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29E5">
              <w:rPr>
                <w:rFonts w:ascii="Angsana New" w:hAnsi="Angsana New"/>
                <w:sz w:val="30"/>
                <w:szCs w:val="30"/>
                <w:lang w:val="en-US" w:bidi="th-TH"/>
              </w:rPr>
              <w:t>156,472</w:t>
            </w:r>
          </w:p>
        </w:tc>
        <w:tc>
          <w:tcPr>
            <w:tcW w:w="270" w:type="dxa"/>
            <w:shd w:val="clear" w:color="auto" w:fill="auto"/>
          </w:tcPr>
          <w:p w14:paraId="623C8040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61100AD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(4,149)</w:t>
            </w:r>
          </w:p>
        </w:tc>
        <w:tc>
          <w:tcPr>
            <w:tcW w:w="270" w:type="dxa"/>
            <w:shd w:val="clear" w:color="auto" w:fill="auto"/>
          </w:tcPr>
          <w:p w14:paraId="1553B621" w14:textId="77777777" w:rsidR="00FA46C9" w:rsidRPr="007929E5" w:rsidRDefault="00FA46C9" w:rsidP="00EA6499">
            <w:pPr>
              <w:tabs>
                <w:tab w:val="decimal" w:pos="77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477EDC31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152,323</w:t>
            </w:r>
          </w:p>
        </w:tc>
        <w:tc>
          <w:tcPr>
            <w:tcW w:w="270" w:type="dxa"/>
            <w:shd w:val="clear" w:color="auto" w:fill="auto"/>
          </w:tcPr>
          <w:p w14:paraId="68D21339" w14:textId="77777777" w:rsidR="00FA46C9" w:rsidRPr="007929E5" w:rsidRDefault="00FA46C9" w:rsidP="00EA6499">
            <w:pPr>
              <w:tabs>
                <w:tab w:val="decimal" w:pos="97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5E38603A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135,980</w:t>
            </w:r>
          </w:p>
        </w:tc>
        <w:tc>
          <w:tcPr>
            <w:tcW w:w="270" w:type="dxa"/>
            <w:shd w:val="clear" w:color="auto" w:fill="auto"/>
          </w:tcPr>
          <w:p w14:paraId="33D067D7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D2C639E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(4,149)</w:t>
            </w:r>
          </w:p>
        </w:tc>
        <w:tc>
          <w:tcPr>
            <w:tcW w:w="270" w:type="dxa"/>
            <w:shd w:val="clear" w:color="auto" w:fill="auto"/>
          </w:tcPr>
          <w:p w14:paraId="0AF68D4D" w14:textId="77777777" w:rsidR="00FA46C9" w:rsidRPr="007929E5" w:rsidRDefault="00FA46C9" w:rsidP="00EA6499">
            <w:pPr>
              <w:tabs>
                <w:tab w:val="decimal" w:pos="77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42" w:type="dxa"/>
            <w:shd w:val="clear" w:color="auto" w:fill="auto"/>
          </w:tcPr>
          <w:p w14:paraId="2F9781D7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131,831</w:t>
            </w:r>
          </w:p>
        </w:tc>
      </w:tr>
      <w:tr w:rsidR="00FA46C9" w:rsidRPr="007929E5" w14:paraId="591389C3" w14:textId="77777777" w:rsidTr="00FD3ECB">
        <w:trPr>
          <w:trHeight w:val="450"/>
        </w:trPr>
        <w:tc>
          <w:tcPr>
            <w:tcW w:w="4410" w:type="dxa"/>
            <w:shd w:val="clear" w:color="auto" w:fill="auto"/>
            <w:vAlign w:val="center"/>
          </w:tcPr>
          <w:p w14:paraId="1ECF538D" w14:textId="77777777" w:rsidR="00FA46C9" w:rsidRPr="007929E5" w:rsidRDefault="00FA46C9" w:rsidP="00EA649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720" w:type="dxa"/>
            <w:shd w:val="clear" w:color="auto" w:fill="auto"/>
          </w:tcPr>
          <w:p w14:paraId="12C502AB" w14:textId="77777777" w:rsidR="00FA46C9" w:rsidRPr="007929E5" w:rsidRDefault="00FA46C9" w:rsidP="00EA6499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2B0427AC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89,947</w:t>
            </w:r>
          </w:p>
        </w:tc>
        <w:tc>
          <w:tcPr>
            <w:tcW w:w="270" w:type="dxa"/>
            <w:shd w:val="clear" w:color="auto" w:fill="auto"/>
          </w:tcPr>
          <w:p w14:paraId="5972CB3F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3EC20F5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(2,717)</w:t>
            </w:r>
          </w:p>
        </w:tc>
        <w:tc>
          <w:tcPr>
            <w:tcW w:w="270" w:type="dxa"/>
            <w:shd w:val="clear" w:color="auto" w:fill="auto"/>
          </w:tcPr>
          <w:p w14:paraId="34B90E27" w14:textId="77777777" w:rsidR="00FA46C9" w:rsidRPr="007929E5" w:rsidRDefault="00FA46C9" w:rsidP="00EA6499">
            <w:pPr>
              <w:tabs>
                <w:tab w:val="decimal" w:pos="77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3A60BC05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87,230</w:t>
            </w:r>
          </w:p>
        </w:tc>
        <w:tc>
          <w:tcPr>
            <w:tcW w:w="270" w:type="dxa"/>
            <w:shd w:val="clear" w:color="auto" w:fill="auto"/>
          </w:tcPr>
          <w:p w14:paraId="2C19DB18" w14:textId="77777777" w:rsidR="00FA46C9" w:rsidRPr="007929E5" w:rsidRDefault="00FA46C9" w:rsidP="00EA6499">
            <w:pPr>
              <w:tabs>
                <w:tab w:val="decimal" w:pos="97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76F6E1EF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52,988</w:t>
            </w:r>
          </w:p>
        </w:tc>
        <w:tc>
          <w:tcPr>
            <w:tcW w:w="270" w:type="dxa"/>
            <w:shd w:val="clear" w:color="auto" w:fill="auto"/>
          </w:tcPr>
          <w:p w14:paraId="78469332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689CB4B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(2,717)</w:t>
            </w:r>
          </w:p>
        </w:tc>
        <w:tc>
          <w:tcPr>
            <w:tcW w:w="270" w:type="dxa"/>
            <w:shd w:val="clear" w:color="auto" w:fill="auto"/>
          </w:tcPr>
          <w:p w14:paraId="2F48C5E7" w14:textId="77777777" w:rsidR="00FA46C9" w:rsidRPr="007929E5" w:rsidRDefault="00FA46C9" w:rsidP="00EA6499">
            <w:pPr>
              <w:tabs>
                <w:tab w:val="decimal" w:pos="77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42" w:type="dxa"/>
            <w:shd w:val="clear" w:color="auto" w:fill="auto"/>
          </w:tcPr>
          <w:p w14:paraId="15DCF79A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50,271</w:t>
            </w:r>
          </w:p>
        </w:tc>
      </w:tr>
      <w:tr w:rsidR="00FA46C9" w:rsidRPr="007929E5" w14:paraId="4E32BC26" w14:textId="77777777" w:rsidTr="00FD3ECB">
        <w:trPr>
          <w:trHeight w:val="450"/>
        </w:trPr>
        <w:tc>
          <w:tcPr>
            <w:tcW w:w="4410" w:type="dxa"/>
            <w:shd w:val="clear" w:color="auto" w:fill="auto"/>
            <w:vAlign w:val="center"/>
          </w:tcPr>
          <w:p w14:paraId="5D98EE3B" w14:textId="77777777" w:rsidR="00FA46C9" w:rsidRPr="007929E5" w:rsidRDefault="00FA46C9" w:rsidP="00EA649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ภาษีเงินได้ค้างจ่าย</w:t>
            </w:r>
          </w:p>
        </w:tc>
        <w:tc>
          <w:tcPr>
            <w:tcW w:w="720" w:type="dxa"/>
            <w:shd w:val="clear" w:color="auto" w:fill="auto"/>
          </w:tcPr>
          <w:p w14:paraId="4EF838F5" w14:textId="77777777" w:rsidR="00FA46C9" w:rsidRPr="007929E5" w:rsidRDefault="00FA46C9" w:rsidP="00EA6499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23ADDB95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929E5">
              <w:rPr>
                <w:rFonts w:ascii="Angsana New" w:hAnsi="Angsana New"/>
                <w:sz w:val="30"/>
                <w:szCs w:val="30"/>
                <w:lang w:val="en-US"/>
              </w:rPr>
              <w:t>628</w:t>
            </w:r>
          </w:p>
        </w:tc>
        <w:tc>
          <w:tcPr>
            <w:tcW w:w="270" w:type="dxa"/>
            <w:shd w:val="clear" w:color="auto" w:fill="auto"/>
          </w:tcPr>
          <w:p w14:paraId="5FCDAF08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0C09FD1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1,373</w:t>
            </w:r>
          </w:p>
        </w:tc>
        <w:tc>
          <w:tcPr>
            <w:tcW w:w="270" w:type="dxa"/>
            <w:shd w:val="clear" w:color="auto" w:fill="auto"/>
          </w:tcPr>
          <w:p w14:paraId="28C013EE" w14:textId="77777777" w:rsidR="00FA46C9" w:rsidRPr="007929E5" w:rsidRDefault="00FA46C9" w:rsidP="00EA6499">
            <w:pPr>
              <w:tabs>
                <w:tab w:val="decimal" w:pos="77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BC966CD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2,001</w:t>
            </w:r>
          </w:p>
        </w:tc>
        <w:tc>
          <w:tcPr>
            <w:tcW w:w="270" w:type="dxa"/>
            <w:shd w:val="clear" w:color="auto" w:fill="auto"/>
          </w:tcPr>
          <w:p w14:paraId="2879C268" w14:textId="77777777" w:rsidR="00FA46C9" w:rsidRPr="007929E5" w:rsidRDefault="00FA46C9" w:rsidP="00EA6499">
            <w:pPr>
              <w:tabs>
                <w:tab w:val="decimal" w:pos="97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6223D40A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929E5">
              <w:rPr>
                <w:rFonts w:ascii="Angsana New" w:hAnsi="Angsana New"/>
                <w:sz w:val="30"/>
                <w:szCs w:val="30"/>
                <w:lang w:val="en-US"/>
              </w:rPr>
              <w:t>628</w:t>
            </w:r>
          </w:p>
        </w:tc>
        <w:tc>
          <w:tcPr>
            <w:tcW w:w="270" w:type="dxa"/>
            <w:shd w:val="clear" w:color="auto" w:fill="auto"/>
          </w:tcPr>
          <w:p w14:paraId="138A6FAF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0EB3D34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1,373</w:t>
            </w:r>
          </w:p>
        </w:tc>
        <w:tc>
          <w:tcPr>
            <w:tcW w:w="270" w:type="dxa"/>
            <w:shd w:val="clear" w:color="auto" w:fill="auto"/>
          </w:tcPr>
          <w:p w14:paraId="1B97C950" w14:textId="77777777" w:rsidR="00FA46C9" w:rsidRPr="007929E5" w:rsidRDefault="00FA46C9" w:rsidP="00EA6499">
            <w:pPr>
              <w:tabs>
                <w:tab w:val="decimal" w:pos="77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2912B83D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2,001</w:t>
            </w:r>
          </w:p>
        </w:tc>
      </w:tr>
      <w:tr w:rsidR="00FA46C9" w:rsidRPr="007929E5" w14:paraId="027FB32E" w14:textId="77777777" w:rsidTr="00FD3ECB">
        <w:trPr>
          <w:trHeight w:val="450"/>
        </w:trPr>
        <w:tc>
          <w:tcPr>
            <w:tcW w:w="4410" w:type="dxa"/>
            <w:shd w:val="clear" w:color="auto" w:fill="auto"/>
            <w:vAlign w:val="center"/>
          </w:tcPr>
          <w:p w14:paraId="0B68DC4B" w14:textId="77777777" w:rsidR="00FA46C9" w:rsidRPr="007929E5" w:rsidRDefault="00FA46C9" w:rsidP="00EA649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29E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720" w:type="dxa"/>
            <w:shd w:val="clear" w:color="auto" w:fill="auto"/>
          </w:tcPr>
          <w:p w14:paraId="50D7DE98" w14:textId="77777777" w:rsidR="00FA46C9" w:rsidRPr="007929E5" w:rsidRDefault="00FA46C9" w:rsidP="00EA6499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8353A6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401,402</w:t>
            </w:r>
          </w:p>
        </w:tc>
        <w:tc>
          <w:tcPr>
            <w:tcW w:w="270" w:type="dxa"/>
            <w:shd w:val="clear" w:color="auto" w:fill="auto"/>
          </w:tcPr>
          <w:p w14:paraId="3D2CC665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C3E848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</w:rPr>
              <w:t>(5,493)</w:t>
            </w:r>
          </w:p>
        </w:tc>
        <w:tc>
          <w:tcPr>
            <w:tcW w:w="270" w:type="dxa"/>
            <w:shd w:val="clear" w:color="auto" w:fill="auto"/>
          </w:tcPr>
          <w:p w14:paraId="6BB2F8F5" w14:textId="77777777" w:rsidR="00FA46C9" w:rsidRPr="007929E5" w:rsidRDefault="00FA46C9" w:rsidP="00EA6499">
            <w:pPr>
              <w:tabs>
                <w:tab w:val="decimal" w:pos="79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05B0EF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</w:rPr>
              <w:t>395,909</w:t>
            </w:r>
          </w:p>
        </w:tc>
        <w:tc>
          <w:tcPr>
            <w:tcW w:w="270" w:type="dxa"/>
            <w:shd w:val="clear" w:color="auto" w:fill="auto"/>
          </w:tcPr>
          <w:p w14:paraId="1161AA40" w14:textId="77777777" w:rsidR="00FA46C9" w:rsidRPr="007929E5" w:rsidRDefault="00FA46C9" w:rsidP="00EA6499">
            <w:pPr>
              <w:tabs>
                <w:tab w:val="decimal" w:pos="97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CD2287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350,495</w:t>
            </w:r>
          </w:p>
        </w:tc>
        <w:tc>
          <w:tcPr>
            <w:tcW w:w="270" w:type="dxa"/>
            <w:shd w:val="clear" w:color="auto" w:fill="auto"/>
          </w:tcPr>
          <w:p w14:paraId="5AB2879B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093B2D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</w:rPr>
              <w:t>(5,493)</w:t>
            </w:r>
          </w:p>
        </w:tc>
        <w:tc>
          <w:tcPr>
            <w:tcW w:w="270" w:type="dxa"/>
            <w:shd w:val="clear" w:color="auto" w:fill="auto"/>
          </w:tcPr>
          <w:p w14:paraId="132FD61D" w14:textId="77777777" w:rsidR="00FA46C9" w:rsidRPr="007929E5" w:rsidRDefault="00FA46C9" w:rsidP="00EA649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35C2D2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</w:rPr>
              <w:t>345,002</w:t>
            </w:r>
          </w:p>
        </w:tc>
      </w:tr>
      <w:tr w:rsidR="00FA46C9" w:rsidRPr="007929E5" w14:paraId="45999078" w14:textId="77777777" w:rsidTr="00FD3ECB">
        <w:tc>
          <w:tcPr>
            <w:tcW w:w="4410" w:type="dxa"/>
            <w:shd w:val="clear" w:color="auto" w:fill="auto"/>
          </w:tcPr>
          <w:p w14:paraId="7809AAB9" w14:textId="77777777" w:rsidR="00FA46C9" w:rsidRPr="007929E5" w:rsidRDefault="00FA46C9" w:rsidP="00EA649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5E77233" w14:textId="77777777" w:rsidR="00FA46C9" w:rsidRPr="007929E5" w:rsidRDefault="00FA46C9" w:rsidP="00EA6499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3B14C3CD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6A86EEF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6B48A09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720527C" w14:textId="77777777" w:rsidR="00FA46C9" w:rsidRPr="007929E5" w:rsidRDefault="00FA46C9" w:rsidP="00EA649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E09495F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55091C3" w14:textId="77777777" w:rsidR="00FA46C9" w:rsidRPr="007929E5" w:rsidRDefault="00FA46C9" w:rsidP="00EA6499">
            <w:pPr>
              <w:tabs>
                <w:tab w:val="decimal" w:pos="97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6EF4ADEB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BC10689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7247A7A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770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D7B89D0" w14:textId="77777777" w:rsidR="00FA46C9" w:rsidRPr="007929E5" w:rsidRDefault="00FA46C9" w:rsidP="00EA649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1762D532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46C9" w:rsidRPr="007929E5" w14:paraId="11412B59" w14:textId="77777777" w:rsidTr="00FD3ECB">
        <w:tc>
          <w:tcPr>
            <w:tcW w:w="4410" w:type="dxa"/>
            <w:shd w:val="clear" w:color="auto" w:fill="auto"/>
            <w:vAlign w:val="center"/>
          </w:tcPr>
          <w:p w14:paraId="2F481300" w14:textId="77777777" w:rsidR="00FA46C9" w:rsidRPr="007929E5" w:rsidRDefault="00FA46C9" w:rsidP="00EA649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29E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720" w:type="dxa"/>
            <w:shd w:val="clear" w:color="auto" w:fill="auto"/>
          </w:tcPr>
          <w:p w14:paraId="7B0DC4CF" w14:textId="77777777" w:rsidR="00FA46C9" w:rsidRPr="007929E5" w:rsidRDefault="00FA46C9" w:rsidP="00EA6499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5A4422EC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2FC9CF7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01E726B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B183FAD" w14:textId="77777777" w:rsidR="00FA46C9" w:rsidRPr="007929E5" w:rsidRDefault="00FA46C9" w:rsidP="00EA649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C4FA14C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5EBA518" w14:textId="77777777" w:rsidR="00FA46C9" w:rsidRPr="007929E5" w:rsidRDefault="00FA46C9" w:rsidP="00EA6499">
            <w:pPr>
              <w:tabs>
                <w:tab w:val="decimal" w:pos="97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1C29644F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AF9F553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2456E0E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770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C9C0780" w14:textId="77777777" w:rsidR="00FA46C9" w:rsidRPr="007929E5" w:rsidRDefault="00FA46C9" w:rsidP="00EA649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28D86902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46C9" w:rsidRPr="007929E5" w14:paraId="4583E09F" w14:textId="77777777" w:rsidTr="00FD3ECB">
        <w:tc>
          <w:tcPr>
            <w:tcW w:w="4410" w:type="dxa"/>
            <w:shd w:val="clear" w:color="auto" w:fill="auto"/>
            <w:vAlign w:val="center"/>
          </w:tcPr>
          <w:p w14:paraId="0C28C2F6" w14:textId="77777777" w:rsidR="00FA46C9" w:rsidRPr="007929E5" w:rsidRDefault="00FA46C9" w:rsidP="00EA649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กำไรสะสมที่ยังไม่ได้จัดสรร</w:t>
            </w:r>
          </w:p>
        </w:tc>
        <w:tc>
          <w:tcPr>
            <w:tcW w:w="720" w:type="dxa"/>
            <w:shd w:val="clear" w:color="auto" w:fill="auto"/>
          </w:tcPr>
          <w:p w14:paraId="12CC11BD" w14:textId="77777777" w:rsidR="00FA46C9" w:rsidRPr="007929E5" w:rsidRDefault="00FA46C9" w:rsidP="00EA6499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39D1463E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929E5">
              <w:rPr>
                <w:rFonts w:ascii="Angsana New" w:hAnsi="Angsana New"/>
                <w:sz w:val="30"/>
                <w:szCs w:val="30"/>
                <w:lang w:val="en-US"/>
              </w:rPr>
              <w:t>310,604</w:t>
            </w:r>
          </w:p>
        </w:tc>
        <w:tc>
          <w:tcPr>
            <w:tcW w:w="270" w:type="dxa"/>
            <w:shd w:val="clear" w:color="auto" w:fill="auto"/>
          </w:tcPr>
          <w:p w14:paraId="2C809669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C170479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5,493</w:t>
            </w:r>
          </w:p>
        </w:tc>
        <w:tc>
          <w:tcPr>
            <w:tcW w:w="270" w:type="dxa"/>
            <w:shd w:val="clear" w:color="auto" w:fill="auto"/>
          </w:tcPr>
          <w:p w14:paraId="7A1376FC" w14:textId="77777777" w:rsidR="00FA46C9" w:rsidRPr="007929E5" w:rsidRDefault="00FA46C9" w:rsidP="00EA6499">
            <w:pPr>
              <w:tabs>
                <w:tab w:val="decimal" w:pos="77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7C8AA5D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316,097</w:t>
            </w:r>
          </w:p>
        </w:tc>
        <w:tc>
          <w:tcPr>
            <w:tcW w:w="270" w:type="dxa"/>
            <w:shd w:val="clear" w:color="auto" w:fill="auto"/>
          </w:tcPr>
          <w:p w14:paraId="483CA5B3" w14:textId="77777777" w:rsidR="00FA46C9" w:rsidRPr="007929E5" w:rsidRDefault="00FA46C9" w:rsidP="00EA6499">
            <w:pPr>
              <w:tabs>
                <w:tab w:val="decimal" w:pos="97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59AD9DCA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929E5">
              <w:rPr>
                <w:rFonts w:ascii="Angsana New" w:hAnsi="Angsana New"/>
                <w:sz w:val="30"/>
                <w:szCs w:val="30"/>
                <w:lang w:val="en-US"/>
              </w:rPr>
              <w:t>331,865</w:t>
            </w:r>
          </w:p>
        </w:tc>
        <w:tc>
          <w:tcPr>
            <w:tcW w:w="270" w:type="dxa"/>
            <w:shd w:val="clear" w:color="auto" w:fill="auto"/>
          </w:tcPr>
          <w:p w14:paraId="748B3F72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D0DFC4A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5,493</w:t>
            </w:r>
          </w:p>
        </w:tc>
        <w:tc>
          <w:tcPr>
            <w:tcW w:w="270" w:type="dxa"/>
            <w:shd w:val="clear" w:color="auto" w:fill="auto"/>
          </w:tcPr>
          <w:p w14:paraId="3C9470BC" w14:textId="77777777" w:rsidR="00FA46C9" w:rsidRPr="007929E5" w:rsidRDefault="00FA46C9" w:rsidP="00EA6499">
            <w:pPr>
              <w:tabs>
                <w:tab w:val="decimal" w:pos="77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25B5AB93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337,358</w:t>
            </w:r>
          </w:p>
        </w:tc>
      </w:tr>
      <w:tr w:rsidR="00FA46C9" w:rsidRPr="007929E5" w14:paraId="660E74F2" w14:textId="77777777" w:rsidTr="00FD3ECB">
        <w:tc>
          <w:tcPr>
            <w:tcW w:w="4410" w:type="dxa"/>
            <w:shd w:val="clear" w:color="auto" w:fill="auto"/>
            <w:vAlign w:val="center"/>
          </w:tcPr>
          <w:p w14:paraId="6F4D12C5" w14:textId="77777777" w:rsidR="00FA46C9" w:rsidRPr="007929E5" w:rsidRDefault="00FA46C9" w:rsidP="00EA649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29E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รวมส่วนของผู้ถือหุ้น</w:t>
            </w:r>
          </w:p>
        </w:tc>
        <w:tc>
          <w:tcPr>
            <w:tcW w:w="720" w:type="dxa"/>
            <w:shd w:val="clear" w:color="auto" w:fill="auto"/>
          </w:tcPr>
          <w:p w14:paraId="7AD5F5B1" w14:textId="77777777" w:rsidR="00FA46C9" w:rsidRPr="007929E5" w:rsidRDefault="00FA46C9" w:rsidP="00EA6499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3F7751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1,371,276</w:t>
            </w:r>
          </w:p>
        </w:tc>
        <w:tc>
          <w:tcPr>
            <w:tcW w:w="270" w:type="dxa"/>
            <w:shd w:val="clear" w:color="auto" w:fill="auto"/>
          </w:tcPr>
          <w:p w14:paraId="06D14D8C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98B5B9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</w:rPr>
              <w:t>5,493</w:t>
            </w:r>
          </w:p>
        </w:tc>
        <w:tc>
          <w:tcPr>
            <w:tcW w:w="270" w:type="dxa"/>
            <w:shd w:val="clear" w:color="auto" w:fill="auto"/>
          </w:tcPr>
          <w:p w14:paraId="4B804715" w14:textId="77777777" w:rsidR="00FA46C9" w:rsidRPr="007929E5" w:rsidRDefault="00FA46C9" w:rsidP="00EA6499">
            <w:pPr>
              <w:tabs>
                <w:tab w:val="decimal" w:pos="77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33D868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1,376,769</w:t>
            </w:r>
          </w:p>
        </w:tc>
        <w:tc>
          <w:tcPr>
            <w:tcW w:w="270" w:type="dxa"/>
            <w:shd w:val="clear" w:color="auto" w:fill="auto"/>
          </w:tcPr>
          <w:p w14:paraId="4701D736" w14:textId="77777777" w:rsidR="00FA46C9" w:rsidRPr="007929E5" w:rsidRDefault="00FA46C9" w:rsidP="00EA6499">
            <w:pPr>
              <w:tabs>
                <w:tab w:val="decimal" w:pos="97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AA0CC2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1,412,176</w:t>
            </w:r>
          </w:p>
        </w:tc>
        <w:tc>
          <w:tcPr>
            <w:tcW w:w="270" w:type="dxa"/>
            <w:shd w:val="clear" w:color="auto" w:fill="auto"/>
          </w:tcPr>
          <w:p w14:paraId="12B835A9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EF5D4D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</w:rPr>
              <w:t>5,493</w:t>
            </w:r>
          </w:p>
        </w:tc>
        <w:tc>
          <w:tcPr>
            <w:tcW w:w="270" w:type="dxa"/>
            <w:shd w:val="clear" w:color="auto" w:fill="auto"/>
          </w:tcPr>
          <w:p w14:paraId="5CDB22B2" w14:textId="77777777" w:rsidR="00FA46C9" w:rsidRPr="007929E5" w:rsidRDefault="00FA46C9" w:rsidP="00EA6499">
            <w:pPr>
              <w:tabs>
                <w:tab w:val="decimal" w:pos="77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CEEAB1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1,417,669</w:t>
            </w:r>
          </w:p>
        </w:tc>
      </w:tr>
      <w:tr w:rsidR="00FA46C9" w:rsidRPr="007929E5" w14:paraId="161741E9" w14:textId="77777777" w:rsidTr="00FD3ECB">
        <w:tc>
          <w:tcPr>
            <w:tcW w:w="4410" w:type="dxa"/>
            <w:shd w:val="clear" w:color="auto" w:fill="auto"/>
            <w:vAlign w:val="center"/>
          </w:tcPr>
          <w:p w14:paraId="53A9504A" w14:textId="77777777" w:rsidR="00FA46C9" w:rsidRPr="007929E5" w:rsidRDefault="00FA46C9" w:rsidP="00EA649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รวมหนี้สินและส่วนของผู้ถือหุ้น</w:t>
            </w:r>
          </w:p>
        </w:tc>
        <w:tc>
          <w:tcPr>
            <w:tcW w:w="720" w:type="dxa"/>
            <w:shd w:val="clear" w:color="auto" w:fill="auto"/>
          </w:tcPr>
          <w:p w14:paraId="217A01B3" w14:textId="77777777" w:rsidR="00FA46C9" w:rsidRPr="007929E5" w:rsidRDefault="00FA46C9" w:rsidP="00EA6499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9FE932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1,772,678</w:t>
            </w:r>
          </w:p>
        </w:tc>
        <w:tc>
          <w:tcPr>
            <w:tcW w:w="270" w:type="dxa"/>
            <w:shd w:val="clear" w:color="auto" w:fill="auto"/>
          </w:tcPr>
          <w:p w14:paraId="71C213B4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7AD9DA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04449B" w14:textId="77777777" w:rsidR="00FA46C9" w:rsidRPr="007929E5" w:rsidRDefault="00FA46C9" w:rsidP="00EA6499">
            <w:pPr>
              <w:tabs>
                <w:tab w:val="decimal" w:pos="77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C8C1EE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1,772,678</w:t>
            </w:r>
          </w:p>
        </w:tc>
        <w:tc>
          <w:tcPr>
            <w:tcW w:w="270" w:type="dxa"/>
            <w:shd w:val="clear" w:color="auto" w:fill="auto"/>
          </w:tcPr>
          <w:p w14:paraId="0BC49637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705"/>
                <w:tab w:val="decimal" w:pos="9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C36BCA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1,762,671</w:t>
            </w:r>
          </w:p>
        </w:tc>
        <w:tc>
          <w:tcPr>
            <w:tcW w:w="270" w:type="dxa"/>
            <w:shd w:val="clear" w:color="auto" w:fill="auto"/>
          </w:tcPr>
          <w:p w14:paraId="570AD383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612C18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E576F4" w14:textId="77777777" w:rsidR="00FA46C9" w:rsidRPr="007929E5" w:rsidRDefault="00FA46C9" w:rsidP="00EA6499">
            <w:pPr>
              <w:tabs>
                <w:tab w:val="decimal" w:pos="77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112722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</w:rPr>
              <w:t>1,762,671</w:t>
            </w:r>
          </w:p>
        </w:tc>
      </w:tr>
    </w:tbl>
    <w:p w14:paraId="2AAA0BD1" w14:textId="77777777" w:rsidR="00FD3ECB" w:rsidRPr="007929E5" w:rsidRDefault="00FD3ECB">
      <w:r w:rsidRPr="007929E5">
        <w:br w:type="page"/>
      </w:r>
    </w:p>
    <w:tbl>
      <w:tblPr>
        <w:tblW w:w="14652" w:type="dxa"/>
        <w:tblLayout w:type="fixed"/>
        <w:tblLook w:val="04A0" w:firstRow="1" w:lastRow="0" w:firstColumn="1" w:lastColumn="0" w:noHBand="0" w:noVBand="1"/>
      </w:tblPr>
      <w:tblGrid>
        <w:gridCol w:w="4410"/>
        <w:gridCol w:w="1782"/>
        <w:gridCol w:w="1080"/>
        <w:gridCol w:w="236"/>
        <w:gridCol w:w="1222"/>
        <w:gridCol w:w="252"/>
        <w:gridCol w:w="1350"/>
        <w:gridCol w:w="236"/>
        <w:gridCol w:w="1042"/>
        <w:gridCol w:w="252"/>
        <w:gridCol w:w="1188"/>
        <w:gridCol w:w="252"/>
        <w:gridCol w:w="1350"/>
      </w:tblGrid>
      <w:tr w:rsidR="00FA46C9" w:rsidRPr="007929E5" w14:paraId="6CB1BACE" w14:textId="77777777" w:rsidTr="00FD3ECB">
        <w:trPr>
          <w:trHeight w:hRule="exact" w:val="360"/>
          <w:tblHeader/>
        </w:trPr>
        <w:tc>
          <w:tcPr>
            <w:tcW w:w="4410" w:type="dxa"/>
            <w:shd w:val="clear" w:color="auto" w:fill="auto"/>
          </w:tcPr>
          <w:p w14:paraId="2C550BD1" w14:textId="77777777" w:rsidR="00FA46C9" w:rsidRPr="007929E5" w:rsidRDefault="00FA46C9" w:rsidP="00EA6499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782" w:type="dxa"/>
            <w:shd w:val="clear" w:color="auto" w:fill="auto"/>
          </w:tcPr>
          <w:p w14:paraId="55B31F99" w14:textId="77777777" w:rsidR="00FA46C9" w:rsidRPr="007929E5" w:rsidRDefault="00FA46C9" w:rsidP="00EA6499">
            <w:pPr>
              <w:spacing w:line="240" w:lineRule="auto"/>
              <w:ind w:left="-86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5"/>
            <w:shd w:val="clear" w:color="auto" w:fill="auto"/>
          </w:tcPr>
          <w:p w14:paraId="53D02625" w14:textId="77777777" w:rsidR="00FA46C9" w:rsidRPr="007929E5" w:rsidRDefault="00FA46C9" w:rsidP="00EA6499">
            <w:pPr>
              <w:spacing w:line="240" w:lineRule="auto"/>
              <w:ind w:left="-86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929E5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36" w:type="dxa"/>
            <w:shd w:val="clear" w:color="auto" w:fill="auto"/>
          </w:tcPr>
          <w:p w14:paraId="7354330E" w14:textId="77777777" w:rsidR="00FA46C9" w:rsidRPr="007929E5" w:rsidRDefault="00FA46C9" w:rsidP="00EA6499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084" w:type="dxa"/>
            <w:gridSpan w:val="5"/>
            <w:shd w:val="clear" w:color="auto" w:fill="auto"/>
          </w:tcPr>
          <w:p w14:paraId="00378338" w14:textId="77777777" w:rsidR="00FA46C9" w:rsidRPr="007929E5" w:rsidRDefault="00FA46C9" w:rsidP="00EA6499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929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46C9" w:rsidRPr="007929E5" w14:paraId="71FA9BE8" w14:textId="77777777" w:rsidTr="00FD3ECB">
        <w:trPr>
          <w:trHeight w:hRule="exact" w:val="403"/>
          <w:tblHeader/>
        </w:trPr>
        <w:tc>
          <w:tcPr>
            <w:tcW w:w="4410" w:type="dxa"/>
            <w:shd w:val="clear" w:color="auto" w:fill="auto"/>
            <w:vAlign w:val="bottom"/>
          </w:tcPr>
          <w:p w14:paraId="79586B44" w14:textId="77777777" w:rsidR="00FA46C9" w:rsidRPr="007929E5" w:rsidRDefault="00FA46C9" w:rsidP="00EA6499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rPr>
                <w:b w:val="0"/>
                <w:bCs w:val="0"/>
                <w:i/>
                <w:iCs/>
              </w:rPr>
            </w:pPr>
            <w:r w:rsidRPr="007929E5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u w:val="none"/>
                <w:cs/>
              </w:rPr>
              <w:t>งบ</w:t>
            </w:r>
            <w:r w:rsidRPr="007929E5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u w:val="none"/>
                <w:cs/>
              </w:rPr>
              <w:t>กำไรขาดทุนเบ็ดเสร็จ</w:t>
            </w:r>
          </w:p>
        </w:tc>
        <w:tc>
          <w:tcPr>
            <w:tcW w:w="1782" w:type="dxa"/>
            <w:shd w:val="clear" w:color="auto" w:fill="auto"/>
          </w:tcPr>
          <w:p w14:paraId="501816A6" w14:textId="77777777" w:rsidR="00FA46C9" w:rsidRPr="007929E5" w:rsidRDefault="00FA46C9" w:rsidP="00EA6499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729BD63" w14:textId="77777777" w:rsidR="00FA46C9" w:rsidRPr="007929E5" w:rsidRDefault="00FA46C9" w:rsidP="00EA6499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36" w:type="dxa"/>
            <w:shd w:val="clear" w:color="auto" w:fill="auto"/>
          </w:tcPr>
          <w:p w14:paraId="27536C10" w14:textId="77777777" w:rsidR="00FA46C9" w:rsidRPr="007929E5" w:rsidRDefault="00FA46C9" w:rsidP="00EA6499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2" w:type="dxa"/>
            <w:shd w:val="clear" w:color="auto" w:fill="auto"/>
          </w:tcPr>
          <w:p w14:paraId="46656745" w14:textId="77777777" w:rsidR="00FA46C9" w:rsidRPr="007929E5" w:rsidRDefault="00FA46C9" w:rsidP="00EA6499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252" w:type="dxa"/>
            <w:shd w:val="clear" w:color="auto" w:fill="auto"/>
          </w:tcPr>
          <w:p w14:paraId="3B37AA84" w14:textId="77777777" w:rsidR="00FA46C9" w:rsidRPr="007929E5" w:rsidRDefault="00FA46C9" w:rsidP="00EA6499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350" w:type="dxa"/>
            <w:shd w:val="clear" w:color="auto" w:fill="auto"/>
          </w:tcPr>
          <w:p w14:paraId="61956BBC" w14:textId="77777777" w:rsidR="00FA46C9" w:rsidRPr="007929E5" w:rsidRDefault="00FA46C9" w:rsidP="00EA6499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36" w:type="dxa"/>
            <w:shd w:val="clear" w:color="auto" w:fill="auto"/>
          </w:tcPr>
          <w:p w14:paraId="3C52E6B6" w14:textId="77777777" w:rsidR="00FA46C9" w:rsidRPr="007929E5" w:rsidRDefault="00FA46C9" w:rsidP="00EA6499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042" w:type="dxa"/>
            <w:shd w:val="clear" w:color="auto" w:fill="auto"/>
          </w:tcPr>
          <w:p w14:paraId="53699EAC" w14:textId="77777777" w:rsidR="00FA46C9" w:rsidRPr="007929E5" w:rsidRDefault="00FA46C9" w:rsidP="00EA6499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52" w:type="dxa"/>
            <w:shd w:val="clear" w:color="auto" w:fill="auto"/>
          </w:tcPr>
          <w:p w14:paraId="15F8FC10" w14:textId="77777777" w:rsidR="00FA46C9" w:rsidRPr="007929E5" w:rsidRDefault="00FA46C9" w:rsidP="00EA6499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0BEAA18C" w14:textId="77777777" w:rsidR="00FA46C9" w:rsidRPr="007929E5" w:rsidRDefault="00FA46C9" w:rsidP="00EA6499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252" w:type="dxa"/>
            <w:shd w:val="clear" w:color="auto" w:fill="auto"/>
          </w:tcPr>
          <w:p w14:paraId="43442005" w14:textId="77777777" w:rsidR="00FA46C9" w:rsidRPr="007929E5" w:rsidRDefault="00FA46C9" w:rsidP="00EA6499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350" w:type="dxa"/>
            <w:shd w:val="clear" w:color="auto" w:fill="auto"/>
          </w:tcPr>
          <w:p w14:paraId="278D4772" w14:textId="77777777" w:rsidR="00FA46C9" w:rsidRPr="007929E5" w:rsidRDefault="00FA46C9" w:rsidP="00EA6499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FA46C9" w:rsidRPr="007929E5" w14:paraId="2DFA57B0" w14:textId="77777777" w:rsidTr="00FD3ECB">
        <w:trPr>
          <w:trHeight w:hRule="exact" w:val="403"/>
          <w:tblHeader/>
        </w:trPr>
        <w:tc>
          <w:tcPr>
            <w:tcW w:w="4410" w:type="dxa"/>
            <w:shd w:val="clear" w:color="auto" w:fill="auto"/>
            <w:vAlign w:val="bottom"/>
          </w:tcPr>
          <w:p w14:paraId="363BF5AA" w14:textId="454CB8E2" w:rsidR="00FA46C9" w:rsidRPr="007929E5" w:rsidRDefault="00FA46C9" w:rsidP="00EA6499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u w:val="none"/>
              </w:rPr>
            </w:pPr>
            <w:r w:rsidRPr="007929E5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u w:val="none"/>
                <w:cs/>
              </w:rPr>
              <w:t>สำหรับ</w:t>
            </w:r>
            <w:r w:rsidR="00440F75" w:rsidRPr="007929E5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u w:val="none"/>
                <w:cs/>
              </w:rPr>
              <w:t>ปี</w:t>
            </w:r>
            <w:r w:rsidRPr="007929E5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u w:val="none"/>
                <w:cs/>
              </w:rPr>
              <w:t>สิ้นสุดวันที่</w:t>
            </w:r>
            <w:r w:rsidRPr="007929E5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u w:val="none"/>
              </w:rPr>
              <w:t xml:space="preserve"> 3</w:t>
            </w:r>
            <w:r w:rsidR="00440F75" w:rsidRPr="007929E5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u w:val="none"/>
              </w:rPr>
              <w:t>1</w:t>
            </w:r>
            <w:r w:rsidRPr="007929E5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u w:val="none"/>
              </w:rPr>
              <w:t xml:space="preserve"> </w:t>
            </w:r>
            <w:r w:rsidR="00440F75" w:rsidRPr="007929E5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u w:val="none"/>
                <w:cs/>
              </w:rPr>
              <w:t xml:space="preserve">ธันวาคม </w:t>
            </w:r>
            <w:r w:rsidRPr="007929E5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u w:val="none"/>
              </w:rPr>
              <w:t>2561</w:t>
            </w:r>
          </w:p>
        </w:tc>
        <w:tc>
          <w:tcPr>
            <w:tcW w:w="1782" w:type="dxa"/>
            <w:shd w:val="clear" w:color="auto" w:fill="auto"/>
          </w:tcPr>
          <w:p w14:paraId="354C4144" w14:textId="77777777" w:rsidR="00FA46C9" w:rsidRPr="007929E5" w:rsidRDefault="00FA46C9" w:rsidP="00EA6499">
            <w:pPr>
              <w:spacing w:line="240" w:lineRule="auto"/>
              <w:ind w:left="-86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970A49F" w14:textId="77777777" w:rsidR="00FA46C9" w:rsidRPr="007929E5" w:rsidRDefault="00FA46C9" w:rsidP="00EA6499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ที่รายงาน</w:t>
            </w:r>
          </w:p>
        </w:tc>
        <w:tc>
          <w:tcPr>
            <w:tcW w:w="236" w:type="dxa"/>
            <w:shd w:val="clear" w:color="auto" w:fill="auto"/>
          </w:tcPr>
          <w:p w14:paraId="01683637" w14:textId="77777777" w:rsidR="00FA46C9" w:rsidRPr="007929E5" w:rsidRDefault="00FA46C9" w:rsidP="00EA6499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2" w:type="dxa"/>
            <w:shd w:val="clear" w:color="auto" w:fill="auto"/>
          </w:tcPr>
          <w:p w14:paraId="15F49647" w14:textId="77777777" w:rsidR="00FA46C9" w:rsidRPr="007929E5" w:rsidRDefault="00FA46C9" w:rsidP="00EA6499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252" w:type="dxa"/>
            <w:shd w:val="clear" w:color="auto" w:fill="auto"/>
          </w:tcPr>
          <w:p w14:paraId="6335E168" w14:textId="77777777" w:rsidR="00FA46C9" w:rsidRPr="007929E5" w:rsidRDefault="00FA46C9" w:rsidP="00EA6499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350" w:type="dxa"/>
            <w:shd w:val="clear" w:color="auto" w:fill="auto"/>
          </w:tcPr>
          <w:p w14:paraId="2515404A" w14:textId="77777777" w:rsidR="00FA46C9" w:rsidRPr="007929E5" w:rsidRDefault="00FA46C9" w:rsidP="00EA6499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หลังปรับปรุง</w:t>
            </w:r>
          </w:p>
        </w:tc>
        <w:tc>
          <w:tcPr>
            <w:tcW w:w="236" w:type="dxa"/>
            <w:shd w:val="clear" w:color="auto" w:fill="auto"/>
          </w:tcPr>
          <w:p w14:paraId="3B502F73" w14:textId="77777777" w:rsidR="00FA46C9" w:rsidRPr="007929E5" w:rsidRDefault="00FA46C9" w:rsidP="00EA6499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042" w:type="dxa"/>
            <w:shd w:val="clear" w:color="auto" w:fill="auto"/>
          </w:tcPr>
          <w:p w14:paraId="0E391D15" w14:textId="77777777" w:rsidR="00FA46C9" w:rsidRPr="007929E5" w:rsidRDefault="00FA46C9" w:rsidP="00EA6499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ที่รายงาน</w:t>
            </w:r>
          </w:p>
        </w:tc>
        <w:tc>
          <w:tcPr>
            <w:tcW w:w="252" w:type="dxa"/>
            <w:shd w:val="clear" w:color="auto" w:fill="auto"/>
          </w:tcPr>
          <w:p w14:paraId="401D5AFD" w14:textId="77777777" w:rsidR="00FA46C9" w:rsidRPr="007929E5" w:rsidRDefault="00FA46C9" w:rsidP="00EA6499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413863C4" w14:textId="77777777" w:rsidR="00FA46C9" w:rsidRPr="007929E5" w:rsidRDefault="00FA46C9" w:rsidP="00EA6499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252" w:type="dxa"/>
            <w:shd w:val="clear" w:color="auto" w:fill="auto"/>
          </w:tcPr>
          <w:p w14:paraId="2B583776" w14:textId="77777777" w:rsidR="00FA46C9" w:rsidRPr="007929E5" w:rsidRDefault="00FA46C9" w:rsidP="00EA6499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350" w:type="dxa"/>
            <w:shd w:val="clear" w:color="auto" w:fill="auto"/>
          </w:tcPr>
          <w:p w14:paraId="72547ADD" w14:textId="77777777" w:rsidR="00FA46C9" w:rsidRPr="007929E5" w:rsidRDefault="00FA46C9" w:rsidP="00EA6499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หลังปรับปรุง</w:t>
            </w:r>
          </w:p>
        </w:tc>
      </w:tr>
      <w:tr w:rsidR="00FA46C9" w:rsidRPr="007929E5" w14:paraId="613BB85A" w14:textId="77777777" w:rsidTr="00FD3ECB">
        <w:trPr>
          <w:tblHeader/>
        </w:trPr>
        <w:tc>
          <w:tcPr>
            <w:tcW w:w="4410" w:type="dxa"/>
            <w:shd w:val="clear" w:color="auto" w:fill="auto"/>
          </w:tcPr>
          <w:p w14:paraId="7802C7E3" w14:textId="77777777" w:rsidR="00FA46C9" w:rsidRPr="007929E5" w:rsidRDefault="00FA46C9" w:rsidP="00EA6499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782" w:type="dxa"/>
            <w:shd w:val="clear" w:color="auto" w:fill="auto"/>
          </w:tcPr>
          <w:p w14:paraId="1DBB3E36" w14:textId="77777777" w:rsidR="00FA46C9" w:rsidRPr="007929E5" w:rsidRDefault="00FA46C9" w:rsidP="00EA6499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jc w:val="right"/>
              <w:rPr>
                <w:rFonts w:ascii="Angsana New" w:hAnsi="Angsana New"/>
                <w:b w:val="0"/>
                <w:bCs w:val="0"/>
                <w:i/>
                <w:iCs/>
                <w:color w:val="000000"/>
                <w:sz w:val="30"/>
                <w:szCs w:val="30"/>
                <w:u w:val="none"/>
                <w:cs/>
              </w:rPr>
            </w:pPr>
          </w:p>
        </w:tc>
        <w:tc>
          <w:tcPr>
            <w:tcW w:w="8460" w:type="dxa"/>
            <w:gridSpan w:val="11"/>
            <w:shd w:val="clear" w:color="auto" w:fill="auto"/>
          </w:tcPr>
          <w:p w14:paraId="334E6314" w14:textId="43994F45" w:rsidR="00FA46C9" w:rsidRPr="007929E5" w:rsidRDefault="00825EB4" w:rsidP="00EA6499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jc w:val="center"/>
              <w:rPr>
                <w:rFonts w:ascii="Angsana New" w:hAnsi="Angsana New" w:cstheme="minorBidi"/>
                <w:b w:val="0"/>
                <w:bCs w:val="0"/>
                <w:i/>
                <w:iCs/>
                <w:color w:val="000000"/>
                <w:sz w:val="30"/>
                <w:szCs w:val="30"/>
                <w:u w:val="none"/>
              </w:rPr>
            </w:pPr>
            <w:r w:rsidRPr="007929E5">
              <w:rPr>
                <w:rFonts w:ascii="Angsana New" w:hAnsi="Angsana New"/>
                <w:b w:val="0"/>
                <w:bCs w:val="0"/>
                <w:i/>
                <w:iCs/>
                <w:color w:val="000000"/>
                <w:sz w:val="30"/>
                <w:szCs w:val="30"/>
                <w:u w:val="none"/>
              </w:rPr>
              <w:t>(</w:t>
            </w:r>
            <w:r w:rsidR="00FA46C9" w:rsidRPr="007929E5">
              <w:rPr>
                <w:rFonts w:asciiTheme="majorBidi" w:hAnsiTheme="majorBidi" w:cstheme="majorBidi" w:hint="cs"/>
                <w:b w:val="0"/>
                <w:bCs w:val="0"/>
                <w:i/>
                <w:iCs/>
                <w:color w:val="000000"/>
                <w:sz w:val="30"/>
                <w:szCs w:val="30"/>
                <w:u w:val="none"/>
                <w:cs/>
              </w:rPr>
              <w:t>พัน</w:t>
            </w:r>
            <w:r w:rsidR="00FA46C9" w:rsidRPr="007929E5">
              <w:rPr>
                <w:rFonts w:ascii="Angsana New" w:hAnsi="Angsana New" w:cs="Angsana New"/>
                <w:b w:val="0"/>
                <w:bCs w:val="0"/>
                <w:i/>
                <w:iCs/>
                <w:color w:val="000000"/>
                <w:sz w:val="30"/>
                <w:szCs w:val="30"/>
                <w:u w:val="none"/>
                <w:cs/>
              </w:rPr>
              <w:t>บาท</w:t>
            </w:r>
            <w:r w:rsidRPr="007929E5">
              <w:rPr>
                <w:rFonts w:ascii="Angsana New" w:hAnsi="Angsana New" w:cs="Angsana New"/>
                <w:b w:val="0"/>
                <w:bCs w:val="0"/>
                <w:i/>
                <w:iCs/>
                <w:color w:val="000000"/>
                <w:sz w:val="30"/>
                <w:szCs w:val="30"/>
                <w:u w:val="none"/>
              </w:rPr>
              <w:t>)</w:t>
            </w:r>
          </w:p>
        </w:tc>
      </w:tr>
      <w:tr w:rsidR="00FA46C9" w:rsidRPr="007929E5" w14:paraId="1B7BD691" w14:textId="77777777" w:rsidTr="00FD3ECB">
        <w:trPr>
          <w:trHeight w:val="468"/>
        </w:trPr>
        <w:tc>
          <w:tcPr>
            <w:tcW w:w="4410" w:type="dxa"/>
            <w:shd w:val="clear" w:color="auto" w:fill="auto"/>
            <w:vAlign w:val="center"/>
          </w:tcPr>
          <w:p w14:paraId="4B1C367A" w14:textId="77777777" w:rsidR="00FA46C9" w:rsidRPr="007929E5" w:rsidRDefault="00FA46C9" w:rsidP="00EA649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82" w:type="dxa"/>
            <w:shd w:val="clear" w:color="auto" w:fill="auto"/>
          </w:tcPr>
          <w:p w14:paraId="1462C1BC" w14:textId="77777777" w:rsidR="00FA46C9" w:rsidRPr="007929E5" w:rsidRDefault="00FA46C9" w:rsidP="00EA6499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BAF13DA" w14:textId="64E201D8" w:rsidR="00FA46C9" w:rsidRPr="007929E5" w:rsidRDefault="00BE669B" w:rsidP="00EA649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929E5">
              <w:rPr>
                <w:rFonts w:ascii="Angsana New" w:hAnsi="Angsana New"/>
                <w:sz w:val="30"/>
                <w:szCs w:val="30"/>
                <w:lang w:val="en-US"/>
              </w:rPr>
              <w:t>6,770</w:t>
            </w:r>
          </w:p>
        </w:tc>
        <w:tc>
          <w:tcPr>
            <w:tcW w:w="236" w:type="dxa"/>
            <w:shd w:val="clear" w:color="auto" w:fill="auto"/>
          </w:tcPr>
          <w:p w14:paraId="769961C4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705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754898A8" w14:textId="3756CE20" w:rsidR="00FA46C9" w:rsidRPr="007929E5" w:rsidRDefault="00BE669B" w:rsidP="00EA649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6,048</w:t>
            </w:r>
          </w:p>
        </w:tc>
        <w:tc>
          <w:tcPr>
            <w:tcW w:w="252" w:type="dxa"/>
            <w:shd w:val="clear" w:color="auto" w:fill="auto"/>
          </w:tcPr>
          <w:p w14:paraId="7D1559FE" w14:textId="77777777" w:rsidR="00FA46C9" w:rsidRPr="007929E5" w:rsidRDefault="00FA46C9" w:rsidP="00EA6499">
            <w:pPr>
              <w:tabs>
                <w:tab w:val="decimal" w:pos="77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72A53F2" w14:textId="20861CE9" w:rsidR="00FA46C9" w:rsidRPr="007929E5" w:rsidRDefault="00BE669B" w:rsidP="00EA649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29E5">
              <w:rPr>
                <w:rFonts w:ascii="Angsana New" w:hAnsi="Angsana New"/>
                <w:sz w:val="30"/>
                <w:szCs w:val="30"/>
                <w:lang w:val="en-US" w:bidi="th-TH"/>
              </w:rPr>
              <w:t>12,818</w:t>
            </w:r>
          </w:p>
        </w:tc>
        <w:tc>
          <w:tcPr>
            <w:tcW w:w="236" w:type="dxa"/>
            <w:shd w:val="clear" w:color="auto" w:fill="auto"/>
          </w:tcPr>
          <w:p w14:paraId="6DE32954" w14:textId="77777777" w:rsidR="00FA46C9" w:rsidRPr="007929E5" w:rsidRDefault="00FA46C9" w:rsidP="00EA6499">
            <w:pPr>
              <w:tabs>
                <w:tab w:val="decimal" w:pos="77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auto"/>
          </w:tcPr>
          <w:p w14:paraId="3EB5611E" w14:textId="58665FC1" w:rsidR="00FA46C9" w:rsidRPr="007929E5" w:rsidRDefault="00BE669B" w:rsidP="00EA649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929E5">
              <w:rPr>
                <w:rFonts w:ascii="Angsana New" w:hAnsi="Angsana New"/>
                <w:sz w:val="30"/>
                <w:szCs w:val="30"/>
                <w:lang w:val="en-US"/>
              </w:rPr>
              <w:t>9,376</w:t>
            </w:r>
          </w:p>
        </w:tc>
        <w:tc>
          <w:tcPr>
            <w:tcW w:w="252" w:type="dxa"/>
            <w:shd w:val="clear" w:color="auto" w:fill="auto"/>
          </w:tcPr>
          <w:p w14:paraId="4F5BA16D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705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094CB129" w14:textId="06756BE4" w:rsidR="00FA46C9" w:rsidRPr="007929E5" w:rsidRDefault="00BE669B" w:rsidP="00EA649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6,048</w:t>
            </w:r>
          </w:p>
        </w:tc>
        <w:tc>
          <w:tcPr>
            <w:tcW w:w="252" w:type="dxa"/>
            <w:shd w:val="clear" w:color="auto" w:fill="auto"/>
          </w:tcPr>
          <w:p w14:paraId="5E352E36" w14:textId="77777777" w:rsidR="00FA46C9" w:rsidRPr="007929E5" w:rsidRDefault="00FA46C9" w:rsidP="00EA6499">
            <w:pPr>
              <w:tabs>
                <w:tab w:val="decimal" w:pos="77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93AAFED" w14:textId="6E3F3CC8" w:rsidR="00FA46C9" w:rsidRPr="007929E5" w:rsidRDefault="00BE669B" w:rsidP="00EA649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15,424</w:t>
            </w:r>
          </w:p>
        </w:tc>
      </w:tr>
      <w:tr w:rsidR="00FA46C9" w:rsidRPr="007929E5" w14:paraId="3E9F8D0E" w14:textId="77777777" w:rsidTr="00FD3ECB">
        <w:trPr>
          <w:trHeight w:val="450"/>
        </w:trPr>
        <w:tc>
          <w:tcPr>
            <w:tcW w:w="4410" w:type="dxa"/>
            <w:shd w:val="clear" w:color="auto" w:fill="auto"/>
            <w:vAlign w:val="center"/>
          </w:tcPr>
          <w:p w14:paraId="78E32661" w14:textId="77777777" w:rsidR="00FA46C9" w:rsidRPr="007929E5" w:rsidRDefault="00FA46C9" w:rsidP="00EA649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29E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782" w:type="dxa"/>
            <w:shd w:val="clear" w:color="auto" w:fill="auto"/>
          </w:tcPr>
          <w:p w14:paraId="3D444FCC" w14:textId="77777777" w:rsidR="00FA46C9" w:rsidRPr="007929E5" w:rsidRDefault="00FA46C9" w:rsidP="00EA6499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0B628FE" w14:textId="0A136582" w:rsidR="00FA46C9" w:rsidRPr="007929E5" w:rsidRDefault="00BE669B" w:rsidP="00EA649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</w:rPr>
              <w:t>105,723</w:t>
            </w:r>
          </w:p>
        </w:tc>
        <w:tc>
          <w:tcPr>
            <w:tcW w:w="236" w:type="dxa"/>
            <w:shd w:val="clear" w:color="auto" w:fill="auto"/>
          </w:tcPr>
          <w:p w14:paraId="674F509E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</w:tcPr>
          <w:p w14:paraId="68D4AE04" w14:textId="09E50F0F" w:rsidR="00FA46C9" w:rsidRPr="007929E5" w:rsidRDefault="00BE669B" w:rsidP="00EA649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</w:rPr>
              <w:t>6,048</w:t>
            </w:r>
          </w:p>
        </w:tc>
        <w:tc>
          <w:tcPr>
            <w:tcW w:w="252" w:type="dxa"/>
            <w:shd w:val="clear" w:color="auto" w:fill="auto"/>
          </w:tcPr>
          <w:p w14:paraId="4224B4FB" w14:textId="77777777" w:rsidR="00FA46C9" w:rsidRPr="007929E5" w:rsidRDefault="00FA46C9" w:rsidP="00EA6499">
            <w:pPr>
              <w:tabs>
                <w:tab w:val="decimal" w:pos="77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53FDFBF" w14:textId="5A8E7694" w:rsidR="00FA46C9" w:rsidRPr="007929E5" w:rsidRDefault="00BE669B" w:rsidP="00EA649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</w:rPr>
              <w:t>111,771</w:t>
            </w:r>
          </w:p>
        </w:tc>
        <w:tc>
          <w:tcPr>
            <w:tcW w:w="236" w:type="dxa"/>
            <w:shd w:val="clear" w:color="auto" w:fill="auto"/>
          </w:tcPr>
          <w:p w14:paraId="4E775EB4" w14:textId="77777777" w:rsidR="00FA46C9" w:rsidRPr="007929E5" w:rsidRDefault="00FA46C9" w:rsidP="00EA649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shd w:val="clear" w:color="auto" w:fill="auto"/>
          </w:tcPr>
          <w:p w14:paraId="547901B2" w14:textId="463E7D14" w:rsidR="00FA46C9" w:rsidRPr="007929E5" w:rsidRDefault="00BE669B" w:rsidP="00EA649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</w:rPr>
              <w:t>129,321</w:t>
            </w:r>
          </w:p>
        </w:tc>
        <w:tc>
          <w:tcPr>
            <w:tcW w:w="252" w:type="dxa"/>
            <w:shd w:val="clear" w:color="auto" w:fill="auto"/>
          </w:tcPr>
          <w:p w14:paraId="4142EF7E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3FEA88D8" w14:textId="2B48F3C0" w:rsidR="00FA46C9" w:rsidRPr="007929E5" w:rsidRDefault="00BE669B" w:rsidP="00EA649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</w:rPr>
              <w:t>6,048</w:t>
            </w:r>
          </w:p>
        </w:tc>
        <w:tc>
          <w:tcPr>
            <w:tcW w:w="252" w:type="dxa"/>
            <w:shd w:val="clear" w:color="auto" w:fill="auto"/>
          </w:tcPr>
          <w:p w14:paraId="239098AB" w14:textId="77777777" w:rsidR="00FA46C9" w:rsidRPr="007929E5" w:rsidRDefault="00FA46C9" w:rsidP="00EA6499">
            <w:pPr>
              <w:tabs>
                <w:tab w:val="decimal" w:pos="77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D3D958F" w14:textId="54AE1336" w:rsidR="00FA46C9" w:rsidRPr="007929E5" w:rsidRDefault="00BE669B" w:rsidP="00EA649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</w:rPr>
              <w:t>135,369</w:t>
            </w:r>
          </w:p>
        </w:tc>
      </w:tr>
      <w:tr w:rsidR="00FA46C9" w:rsidRPr="007929E5" w14:paraId="155E7BF0" w14:textId="77777777" w:rsidTr="00FD3ECB">
        <w:trPr>
          <w:trHeight w:val="450"/>
        </w:trPr>
        <w:tc>
          <w:tcPr>
            <w:tcW w:w="4410" w:type="dxa"/>
            <w:shd w:val="clear" w:color="auto" w:fill="auto"/>
            <w:vAlign w:val="center"/>
          </w:tcPr>
          <w:p w14:paraId="09F3208A" w14:textId="77777777" w:rsidR="00FA46C9" w:rsidRPr="007929E5" w:rsidRDefault="00FA46C9" w:rsidP="00EA649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782" w:type="dxa"/>
            <w:shd w:val="clear" w:color="auto" w:fill="auto"/>
          </w:tcPr>
          <w:p w14:paraId="4F34086D" w14:textId="77777777" w:rsidR="00FA46C9" w:rsidRPr="007929E5" w:rsidRDefault="00FA46C9" w:rsidP="00EA6499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A342394" w14:textId="380FA11D" w:rsidR="00FA46C9" w:rsidRPr="007929E5" w:rsidRDefault="00BE669B" w:rsidP="00EA649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929E5">
              <w:rPr>
                <w:rFonts w:ascii="Angsana New" w:hAnsi="Angsana New"/>
                <w:sz w:val="30"/>
                <w:szCs w:val="30"/>
                <w:lang w:val="en-US"/>
              </w:rPr>
              <w:t>25,552</w:t>
            </w:r>
          </w:p>
        </w:tc>
        <w:tc>
          <w:tcPr>
            <w:tcW w:w="236" w:type="dxa"/>
            <w:shd w:val="clear" w:color="auto" w:fill="auto"/>
          </w:tcPr>
          <w:p w14:paraId="5D45A068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5327A619" w14:textId="34A56EC4" w:rsidR="00FA46C9" w:rsidRPr="007929E5" w:rsidRDefault="00BE669B" w:rsidP="00EA649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1,210</w:t>
            </w:r>
          </w:p>
        </w:tc>
        <w:tc>
          <w:tcPr>
            <w:tcW w:w="252" w:type="dxa"/>
            <w:shd w:val="clear" w:color="auto" w:fill="auto"/>
          </w:tcPr>
          <w:p w14:paraId="331BF1A3" w14:textId="77777777" w:rsidR="00FA46C9" w:rsidRPr="007929E5" w:rsidRDefault="00FA46C9" w:rsidP="00EA6499">
            <w:pPr>
              <w:tabs>
                <w:tab w:val="decimal" w:pos="77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211CAE9" w14:textId="1F364383" w:rsidR="00FA46C9" w:rsidRPr="007929E5" w:rsidRDefault="00BE669B" w:rsidP="00EA649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26,762</w:t>
            </w:r>
          </w:p>
        </w:tc>
        <w:tc>
          <w:tcPr>
            <w:tcW w:w="236" w:type="dxa"/>
            <w:shd w:val="clear" w:color="auto" w:fill="auto"/>
          </w:tcPr>
          <w:p w14:paraId="0FA23E8A" w14:textId="77777777" w:rsidR="00FA46C9" w:rsidRPr="007929E5" w:rsidRDefault="00FA46C9" w:rsidP="00EA649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auto"/>
          </w:tcPr>
          <w:p w14:paraId="5E45EB34" w14:textId="2E5FA9E6" w:rsidR="00FA46C9" w:rsidRPr="007929E5" w:rsidRDefault="00BE669B" w:rsidP="00EA649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929E5">
              <w:rPr>
                <w:rFonts w:ascii="Angsana New" w:hAnsi="Angsana New"/>
                <w:sz w:val="30"/>
                <w:szCs w:val="30"/>
                <w:lang w:val="en-US"/>
              </w:rPr>
              <w:t>30,188</w:t>
            </w:r>
          </w:p>
        </w:tc>
        <w:tc>
          <w:tcPr>
            <w:tcW w:w="252" w:type="dxa"/>
            <w:shd w:val="clear" w:color="auto" w:fill="auto"/>
          </w:tcPr>
          <w:p w14:paraId="3B5D1723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7D4D6D1B" w14:textId="7048348E" w:rsidR="00FA46C9" w:rsidRPr="007929E5" w:rsidRDefault="00BE669B" w:rsidP="00EA649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1,210</w:t>
            </w:r>
          </w:p>
        </w:tc>
        <w:tc>
          <w:tcPr>
            <w:tcW w:w="252" w:type="dxa"/>
            <w:shd w:val="clear" w:color="auto" w:fill="auto"/>
          </w:tcPr>
          <w:p w14:paraId="1E5FAB62" w14:textId="77777777" w:rsidR="00FA46C9" w:rsidRPr="007929E5" w:rsidRDefault="00FA46C9" w:rsidP="00EA6499">
            <w:pPr>
              <w:tabs>
                <w:tab w:val="decimal" w:pos="77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73E8AC5" w14:textId="2BE30B6D" w:rsidR="00FA46C9" w:rsidRPr="007929E5" w:rsidRDefault="00BE669B" w:rsidP="00EA649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31,398</w:t>
            </w:r>
          </w:p>
        </w:tc>
      </w:tr>
      <w:tr w:rsidR="00FA46C9" w:rsidRPr="007929E5" w14:paraId="2660D6B6" w14:textId="77777777" w:rsidTr="00FD3ECB">
        <w:trPr>
          <w:trHeight w:val="450"/>
        </w:trPr>
        <w:tc>
          <w:tcPr>
            <w:tcW w:w="4410" w:type="dxa"/>
            <w:shd w:val="clear" w:color="auto" w:fill="auto"/>
          </w:tcPr>
          <w:p w14:paraId="64C56DE4" w14:textId="05323BEC" w:rsidR="00FA46C9" w:rsidRPr="007929E5" w:rsidRDefault="00FA46C9" w:rsidP="00EA6499">
            <w:pPr>
              <w:ind w:left="167" w:hanging="16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กำไรสำหรับ</w:t>
            </w:r>
            <w:r w:rsidR="0054762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1782" w:type="dxa"/>
            <w:shd w:val="clear" w:color="auto" w:fill="auto"/>
          </w:tcPr>
          <w:p w14:paraId="0515BD84" w14:textId="77777777" w:rsidR="00FA46C9" w:rsidRPr="007929E5" w:rsidRDefault="00FA46C9" w:rsidP="00EA6499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1423D5" w14:textId="56FB7F08" w:rsidR="00FA46C9" w:rsidRPr="007929E5" w:rsidRDefault="00BE669B" w:rsidP="00EA649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</w:rPr>
              <w:t>80,171</w:t>
            </w:r>
          </w:p>
        </w:tc>
        <w:tc>
          <w:tcPr>
            <w:tcW w:w="236" w:type="dxa"/>
            <w:shd w:val="clear" w:color="auto" w:fill="auto"/>
          </w:tcPr>
          <w:p w14:paraId="55AF62AB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690E1E" w14:textId="4EE880CF" w:rsidR="00FA46C9" w:rsidRPr="007929E5" w:rsidRDefault="00BE669B" w:rsidP="00EA649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</w:rPr>
              <w:t>4,838</w:t>
            </w:r>
          </w:p>
        </w:tc>
        <w:tc>
          <w:tcPr>
            <w:tcW w:w="252" w:type="dxa"/>
            <w:shd w:val="clear" w:color="auto" w:fill="auto"/>
          </w:tcPr>
          <w:p w14:paraId="0D4F6021" w14:textId="77777777" w:rsidR="00FA46C9" w:rsidRPr="007929E5" w:rsidRDefault="00FA46C9" w:rsidP="00EA649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27938D" w14:textId="0ACE55F1" w:rsidR="00FA46C9" w:rsidRPr="007929E5" w:rsidRDefault="00BE669B" w:rsidP="00EA649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</w:rPr>
              <w:t>85,009</w:t>
            </w:r>
          </w:p>
        </w:tc>
        <w:tc>
          <w:tcPr>
            <w:tcW w:w="236" w:type="dxa"/>
            <w:shd w:val="clear" w:color="auto" w:fill="auto"/>
          </w:tcPr>
          <w:p w14:paraId="3E545F97" w14:textId="77777777" w:rsidR="00FA46C9" w:rsidRPr="007929E5" w:rsidRDefault="00FA46C9" w:rsidP="00EA649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E3F5C1" w14:textId="04517276" w:rsidR="00FA46C9" w:rsidRPr="007929E5" w:rsidRDefault="00BE669B" w:rsidP="00EA649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99,13</w:t>
            </w:r>
            <w:r w:rsidR="00900DF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52" w:type="dxa"/>
            <w:shd w:val="clear" w:color="auto" w:fill="auto"/>
          </w:tcPr>
          <w:p w14:paraId="5557B50B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C94F39" w14:textId="19D37BF1" w:rsidR="00FA46C9" w:rsidRPr="007929E5" w:rsidRDefault="00BE669B" w:rsidP="00EA649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</w:rPr>
              <w:t>4,838</w:t>
            </w:r>
          </w:p>
        </w:tc>
        <w:tc>
          <w:tcPr>
            <w:tcW w:w="252" w:type="dxa"/>
            <w:shd w:val="clear" w:color="auto" w:fill="auto"/>
          </w:tcPr>
          <w:p w14:paraId="65F10A95" w14:textId="77777777" w:rsidR="00FA46C9" w:rsidRPr="007929E5" w:rsidRDefault="00FA46C9" w:rsidP="00EA649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2FDDE7" w14:textId="09C6896A" w:rsidR="00FA46C9" w:rsidRPr="007929E5" w:rsidRDefault="00BE669B" w:rsidP="00EA649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</w:rPr>
              <w:t>103,97</w:t>
            </w:r>
            <w:r w:rsidR="00900DF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FA46C9" w:rsidRPr="007929E5" w14:paraId="12C124FF" w14:textId="77777777" w:rsidTr="00FD3ECB">
        <w:tc>
          <w:tcPr>
            <w:tcW w:w="4410" w:type="dxa"/>
            <w:shd w:val="clear" w:color="auto" w:fill="auto"/>
            <w:vAlign w:val="center"/>
          </w:tcPr>
          <w:p w14:paraId="6C19DE41" w14:textId="77777777" w:rsidR="00FA46C9" w:rsidRPr="007929E5" w:rsidRDefault="00FA46C9" w:rsidP="00EA6499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82" w:type="dxa"/>
            <w:shd w:val="clear" w:color="auto" w:fill="auto"/>
          </w:tcPr>
          <w:p w14:paraId="37705129" w14:textId="77777777" w:rsidR="00FA46C9" w:rsidRPr="007929E5" w:rsidRDefault="00FA46C9" w:rsidP="00EA6499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6AE65AF3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23BF9F1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double" w:sz="4" w:space="0" w:color="auto"/>
            </w:tcBorders>
            <w:shd w:val="clear" w:color="auto" w:fill="auto"/>
          </w:tcPr>
          <w:p w14:paraId="71F0481F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2" w:type="dxa"/>
            <w:shd w:val="clear" w:color="auto" w:fill="auto"/>
          </w:tcPr>
          <w:p w14:paraId="2A0BC898" w14:textId="77777777" w:rsidR="00FA46C9" w:rsidRPr="007929E5" w:rsidRDefault="00FA46C9" w:rsidP="00EA6499">
            <w:pPr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211B4876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2EB79728" w14:textId="77777777" w:rsidR="00FA46C9" w:rsidRPr="007929E5" w:rsidRDefault="00FA46C9" w:rsidP="00EA6499">
            <w:pPr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double" w:sz="4" w:space="0" w:color="auto"/>
            </w:tcBorders>
            <w:shd w:val="clear" w:color="auto" w:fill="auto"/>
          </w:tcPr>
          <w:p w14:paraId="542EAD86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</w:tcPr>
          <w:p w14:paraId="1DC3DF46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shd w:val="clear" w:color="auto" w:fill="auto"/>
          </w:tcPr>
          <w:p w14:paraId="7E5941FD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2" w:type="dxa"/>
            <w:shd w:val="clear" w:color="auto" w:fill="auto"/>
          </w:tcPr>
          <w:p w14:paraId="414584A4" w14:textId="77777777" w:rsidR="00FA46C9" w:rsidRPr="007929E5" w:rsidRDefault="00FA46C9" w:rsidP="00EA6499">
            <w:pPr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22FE59A0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A46C9" w:rsidRPr="007929E5" w14:paraId="3690618D" w14:textId="77777777" w:rsidTr="00FD3ECB">
        <w:tc>
          <w:tcPr>
            <w:tcW w:w="4410" w:type="dxa"/>
            <w:shd w:val="clear" w:color="auto" w:fill="auto"/>
          </w:tcPr>
          <w:p w14:paraId="316D67B9" w14:textId="77777777" w:rsidR="00FA46C9" w:rsidRPr="007929E5" w:rsidRDefault="00FA46C9" w:rsidP="00EA649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29E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งบแสดงการเปลี่ยนแปลงส่วนของผู้ถือหุ้น</w:t>
            </w:r>
          </w:p>
        </w:tc>
        <w:tc>
          <w:tcPr>
            <w:tcW w:w="1782" w:type="dxa"/>
            <w:shd w:val="clear" w:color="auto" w:fill="auto"/>
          </w:tcPr>
          <w:p w14:paraId="4D30FD39" w14:textId="77777777" w:rsidR="00FA46C9" w:rsidRPr="007929E5" w:rsidRDefault="00FA46C9" w:rsidP="00EA6499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B6F4574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6C85380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2" w:type="dxa"/>
            <w:shd w:val="clear" w:color="auto" w:fill="auto"/>
          </w:tcPr>
          <w:p w14:paraId="6E381FC0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</w:tcPr>
          <w:p w14:paraId="7A27092D" w14:textId="77777777" w:rsidR="00FA46C9" w:rsidRPr="007929E5" w:rsidRDefault="00FA46C9" w:rsidP="00EA649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697EA13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CFBB5F1" w14:textId="77777777" w:rsidR="00FA46C9" w:rsidRPr="007929E5" w:rsidRDefault="00FA46C9" w:rsidP="00EA649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6F7FACA0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</w:tcPr>
          <w:p w14:paraId="100E5A4F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11AB36A2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705BA596" w14:textId="77777777" w:rsidR="00FA46C9" w:rsidRPr="007929E5" w:rsidRDefault="00FA46C9" w:rsidP="00EA649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6EC694D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0F75" w:rsidRPr="007929E5" w14:paraId="27BDEBCB" w14:textId="77777777" w:rsidTr="00FD3ECB">
        <w:tc>
          <w:tcPr>
            <w:tcW w:w="4410" w:type="dxa"/>
            <w:shd w:val="clear" w:color="auto" w:fill="auto"/>
            <w:vAlign w:val="bottom"/>
          </w:tcPr>
          <w:p w14:paraId="5BFB2900" w14:textId="2D36EC29" w:rsidR="00440F75" w:rsidRPr="007929E5" w:rsidRDefault="00440F75" w:rsidP="00440F75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29E5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u w:val="none"/>
                <w:cs/>
              </w:rPr>
              <w:t>สำหรับปีสิ้นสุดวันที่</w:t>
            </w:r>
            <w:r w:rsidRPr="007929E5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u w:val="none"/>
              </w:rPr>
              <w:t xml:space="preserve"> 31 </w:t>
            </w:r>
            <w:r w:rsidRPr="007929E5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u w:val="none"/>
                <w:cs/>
              </w:rPr>
              <w:t xml:space="preserve">ธันวาคม </w:t>
            </w:r>
            <w:r w:rsidRPr="007929E5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u w:val="none"/>
              </w:rPr>
              <w:t>2561</w:t>
            </w:r>
          </w:p>
        </w:tc>
        <w:tc>
          <w:tcPr>
            <w:tcW w:w="1782" w:type="dxa"/>
            <w:shd w:val="clear" w:color="auto" w:fill="auto"/>
          </w:tcPr>
          <w:p w14:paraId="4D60C97A" w14:textId="77777777" w:rsidR="00440F75" w:rsidRPr="007929E5" w:rsidRDefault="00440F75" w:rsidP="00440F7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51E3D6A" w14:textId="77777777" w:rsidR="00440F75" w:rsidRPr="007929E5" w:rsidRDefault="00440F75" w:rsidP="00440F7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426DB28" w14:textId="77777777" w:rsidR="00440F75" w:rsidRPr="007929E5" w:rsidRDefault="00440F75" w:rsidP="00440F7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2" w:type="dxa"/>
            <w:shd w:val="clear" w:color="auto" w:fill="auto"/>
          </w:tcPr>
          <w:p w14:paraId="21B26A98" w14:textId="77777777" w:rsidR="00440F75" w:rsidRPr="007929E5" w:rsidRDefault="00440F75" w:rsidP="00440F7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</w:tcPr>
          <w:p w14:paraId="54B0139F" w14:textId="77777777" w:rsidR="00440F75" w:rsidRPr="007929E5" w:rsidRDefault="00440F75" w:rsidP="00440F7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1EDA2C4" w14:textId="77777777" w:rsidR="00440F75" w:rsidRPr="007929E5" w:rsidRDefault="00440F75" w:rsidP="00440F7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489F12D" w14:textId="77777777" w:rsidR="00440F75" w:rsidRPr="007929E5" w:rsidRDefault="00440F75" w:rsidP="00440F7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0AF61921" w14:textId="77777777" w:rsidR="00440F75" w:rsidRPr="007929E5" w:rsidRDefault="00440F75" w:rsidP="00440F7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</w:tcPr>
          <w:p w14:paraId="1E2EBFF0" w14:textId="77777777" w:rsidR="00440F75" w:rsidRPr="007929E5" w:rsidRDefault="00440F75" w:rsidP="00440F7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02860F77" w14:textId="77777777" w:rsidR="00440F75" w:rsidRPr="007929E5" w:rsidRDefault="00440F75" w:rsidP="00440F7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6C0C0153" w14:textId="77777777" w:rsidR="00440F75" w:rsidRPr="007929E5" w:rsidRDefault="00440F75" w:rsidP="00440F7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39BB6BB" w14:textId="77777777" w:rsidR="00440F75" w:rsidRPr="007929E5" w:rsidRDefault="00440F75" w:rsidP="00440F7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46C9" w:rsidRPr="007929E5" w14:paraId="4779A49C" w14:textId="77777777" w:rsidTr="00FD3ECB">
        <w:trPr>
          <w:trHeight w:val="74"/>
        </w:trPr>
        <w:tc>
          <w:tcPr>
            <w:tcW w:w="4410" w:type="dxa"/>
            <w:shd w:val="clear" w:color="auto" w:fill="auto"/>
            <w:vAlign w:val="center"/>
          </w:tcPr>
          <w:p w14:paraId="3C0B85A4" w14:textId="77777777" w:rsidR="00FA46C9" w:rsidRPr="007929E5" w:rsidRDefault="00FA46C9" w:rsidP="00EA649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29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กำไรสะสม ณ วันที่ </w:t>
            </w:r>
            <w:r w:rsidRPr="007929E5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7929E5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782" w:type="dxa"/>
            <w:shd w:val="clear" w:color="auto" w:fill="auto"/>
          </w:tcPr>
          <w:p w14:paraId="2112B594" w14:textId="77777777" w:rsidR="00FA46C9" w:rsidRPr="007929E5" w:rsidRDefault="00FA46C9" w:rsidP="00EA6499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5CCAFCD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929E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236,727</w:t>
            </w:r>
          </w:p>
        </w:tc>
        <w:tc>
          <w:tcPr>
            <w:tcW w:w="236" w:type="dxa"/>
            <w:shd w:val="clear" w:color="auto" w:fill="auto"/>
          </w:tcPr>
          <w:p w14:paraId="78813EC9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shd w:val="clear" w:color="auto" w:fill="auto"/>
          </w:tcPr>
          <w:p w14:paraId="115293C4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sz w:val="30"/>
                <w:szCs w:val="30"/>
              </w:rPr>
              <w:t>655</w:t>
            </w:r>
          </w:p>
        </w:tc>
        <w:tc>
          <w:tcPr>
            <w:tcW w:w="252" w:type="dxa"/>
            <w:shd w:val="clear" w:color="auto" w:fill="auto"/>
          </w:tcPr>
          <w:p w14:paraId="27FB8BAA" w14:textId="77777777" w:rsidR="00FA46C9" w:rsidRPr="007929E5" w:rsidRDefault="00FA46C9" w:rsidP="00EA649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829BAD7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sz w:val="30"/>
                <w:szCs w:val="30"/>
              </w:rPr>
              <w:t>237,382</w:t>
            </w:r>
          </w:p>
        </w:tc>
        <w:tc>
          <w:tcPr>
            <w:tcW w:w="236" w:type="dxa"/>
            <w:shd w:val="clear" w:color="auto" w:fill="auto"/>
          </w:tcPr>
          <w:p w14:paraId="73F1D23F" w14:textId="77777777" w:rsidR="00FA46C9" w:rsidRPr="007929E5" w:rsidRDefault="00FA46C9" w:rsidP="00EA649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1F1BBCBD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29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237,549</w:t>
            </w:r>
          </w:p>
        </w:tc>
        <w:tc>
          <w:tcPr>
            <w:tcW w:w="252" w:type="dxa"/>
            <w:shd w:val="clear" w:color="auto" w:fill="auto"/>
          </w:tcPr>
          <w:p w14:paraId="06247043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3EF36666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sz w:val="30"/>
                <w:szCs w:val="30"/>
              </w:rPr>
              <w:t>655</w:t>
            </w:r>
          </w:p>
        </w:tc>
        <w:tc>
          <w:tcPr>
            <w:tcW w:w="252" w:type="dxa"/>
            <w:shd w:val="clear" w:color="auto" w:fill="auto"/>
          </w:tcPr>
          <w:p w14:paraId="1AAC2967" w14:textId="77777777" w:rsidR="00FA46C9" w:rsidRPr="007929E5" w:rsidRDefault="00FA46C9" w:rsidP="00EA649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9BD1FCB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sz w:val="30"/>
                <w:szCs w:val="30"/>
              </w:rPr>
              <w:t>238,204</w:t>
            </w:r>
          </w:p>
        </w:tc>
      </w:tr>
      <w:tr w:rsidR="00FA46C9" w:rsidRPr="007929E5" w14:paraId="5BCA9F67" w14:textId="77777777" w:rsidTr="00FD3ECB">
        <w:trPr>
          <w:trHeight w:val="74"/>
        </w:trPr>
        <w:tc>
          <w:tcPr>
            <w:tcW w:w="4410" w:type="dxa"/>
            <w:shd w:val="clear" w:color="auto" w:fill="auto"/>
            <w:vAlign w:val="center"/>
          </w:tcPr>
          <w:p w14:paraId="20ACC3CC" w14:textId="1AB9F43B" w:rsidR="00FA46C9" w:rsidRPr="007929E5" w:rsidRDefault="00FA46C9" w:rsidP="00EA649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29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กำไรสะสม ณ วันที่ </w:t>
            </w:r>
            <w:r w:rsidRPr="007929E5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  <w:r w:rsidR="00440F75" w:rsidRPr="007929E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929E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40F75"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782" w:type="dxa"/>
            <w:shd w:val="clear" w:color="auto" w:fill="auto"/>
          </w:tcPr>
          <w:p w14:paraId="1EE03BC2" w14:textId="77777777" w:rsidR="00FA46C9" w:rsidRPr="007929E5" w:rsidRDefault="00FA46C9" w:rsidP="00EA6499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B61425E" w14:textId="7B78CE77" w:rsidR="00FA46C9" w:rsidRPr="007929E5" w:rsidRDefault="00BE669B" w:rsidP="00EA649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929E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310,604</w:t>
            </w:r>
          </w:p>
        </w:tc>
        <w:tc>
          <w:tcPr>
            <w:tcW w:w="236" w:type="dxa"/>
            <w:shd w:val="clear" w:color="auto" w:fill="auto"/>
          </w:tcPr>
          <w:p w14:paraId="7D3BCF29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shd w:val="clear" w:color="auto" w:fill="auto"/>
          </w:tcPr>
          <w:p w14:paraId="7A874EE1" w14:textId="468FEB72" w:rsidR="00FA46C9" w:rsidRPr="007929E5" w:rsidRDefault="00BE669B" w:rsidP="00EA649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sz w:val="30"/>
                <w:szCs w:val="30"/>
              </w:rPr>
              <w:t>5,493</w:t>
            </w:r>
          </w:p>
        </w:tc>
        <w:tc>
          <w:tcPr>
            <w:tcW w:w="252" w:type="dxa"/>
            <w:shd w:val="clear" w:color="auto" w:fill="auto"/>
          </w:tcPr>
          <w:p w14:paraId="33E9F8A9" w14:textId="77777777" w:rsidR="00FA46C9" w:rsidRPr="007929E5" w:rsidRDefault="00FA46C9" w:rsidP="00EA649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1F54D07" w14:textId="53B38188" w:rsidR="00FA46C9" w:rsidRPr="007929E5" w:rsidRDefault="00BE669B" w:rsidP="00EA649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sz w:val="30"/>
                <w:szCs w:val="30"/>
              </w:rPr>
              <w:t>316,097</w:t>
            </w:r>
          </w:p>
        </w:tc>
        <w:tc>
          <w:tcPr>
            <w:tcW w:w="236" w:type="dxa"/>
            <w:shd w:val="clear" w:color="auto" w:fill="auto"/>
          </w:tcPr>
          <w:p w14:paraId="2A98D305" w14:textId="77777777" w:rsidR="00FA46C9" w:rsidRPr="007929E5" w:rsidRDefault="00FA46C9" w:rsidP="00EA649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43E4399D" w14:textId="2F4645AA" w:rsidR="00FA46C9" w:rsidRPr="007929E5" w:rsidRDefault="00BE669B" w:rsidP="00EA649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929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331,865</w:t>
            </w:r>
          </w:p>
        </w:tc>
        <w:tc>
          <w:tcPr>
            <w:tcW w:w="252" w:type="dxa"/>
            <w:shd w:val="clear" w:color="auto" w:fill="auto"/>
          </w:tcPr>
          <w:p w14:paraId="25830ADD" w14:textId="77777777" w:rsidR="00FA46C9" w:rsidRPr="007929E5" w:rsidRDefault="00FA46C9" w:rsidP="00EA6499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2F44770F" w14:textId="477DC48A" w:rsidR="00FA46C9" w:rsidRPr="007929E5" w:rsidRDefault="00BE669B" w:rsidP="00EA649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sz w:val="30"/>
                <w:szCs w:val="30"/>
              </w:rPr>
              <w:t>5,493</w:t>
            </w:r>
          </w:p>
        </w:tc>
        <w:tc>
          <w:tcPr>
            <w:tcW w:w="252" w:type="dxa"/>
            <w:shd w:val="clear" w:color="auto" w:fill="auto"/>
          </w:tcPr>
          <w:p w14:paraId="70984BD2" w14:textId="77777777" w:rsidR="00FA46C9" w:rsidRPr="007929E5" w:rsidRDefault="00FA46C9" w:rsidP="00EA649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DA19B2C" w14:textId="3AB5CC6D" w:rsidR="00FA46C9" w:rsidRPr="007929E5" w:rsidRDefault="00BE669B" w:rsidP="00EA649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sz w:val="30"/>
                <w:szCs w:val="30"/>
              </w:rPr>
              <w:t>337,358</w:t>
            </w:r>
          </w:p>
        </w:tc>
      </w:tr>
    </w:tbl>
    <w:p w14:paraId="76223E4E" w14:textId="77777777" w:rsidR="00FA46C9" w:rsidRPr="007929E5" w:rsidRDefault="00FA46C9" w:rsidP="00FA46C9">
      <w:pPr>
        <w:sectPr w:rsidR="00FA46C9" w:rsidRPr="007929E5" w:rsidSect="00ED2389">
          <w:pgSz w:w="16834" w:h="11909" w:orient="landscape" w:code="9"/>
          <w:pgMar w:top="1152" w:right="806" w:bottom="1109" w:left="1170" w:header="720" w:footer="360" w:gutter="0"/>
          <w:cols w:space="720"/>
          <w:docGrid w:linePitch="245"/>
        </w:sectPr>
      </w:pPr>
    </w:p>
    <w:p w14:paraId="43F671B3" w14:textId="77777777" w:rsidR="00225148" w:rsidRPr="007929E5" w:rsidRDefault="00225148" w:rsidP="005E2DE1">
      <w:pPr>
        <w:pStyle w:val="BodyText2"/>
        <w:numPr>
          <w:ilvl w:val="0"/>
          <w:numId w:val="22"/>
        </w:numPr>
        <w:ind w:left="540" w:hanging="540"/>
        <w:rPr>
          <w:rFonts w:asciiTheme="minorHAnsi" w:hAnsiTheme="minorHAnsi" w:cstheme="minorHAnsi"/>
          <w:b/>
          <w:bCs/>
          <w:cs/>
        </w:rPr>
      </w:pPr>
      <w:r w:rsidRPr="007929E5">
        <w:rPr>
          <w:rFonts w:asciiTheme="minorHAnsi" w:hAnsiTheme="minorHAnsi" w:cstheme="minorHAnsi"/>
          <w:b/>
          <w:bCs/>
          <w:cs/>
        </w:rPr>
        <w:lastRenderedPageBreak/>
        <w:t>นโยบายการบัญชีที่สำคัญ</w:t>
      </w:r>
    </w:p>
    <w:p w14:paraId="6074AC4D" w14:textId="77777777" w:rsidR="00225148" w:rsidRPr="007929E5" w:rsidRDefault="00225148" w:rsidP="00D629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inorHAnsi" w:hAnsiTheme="minorHAnsi" w:cstheme="minorHAnsi"/>
          <w:sz w:val="30"/>
          <w:szCs w:val="30"/>
          <w:cs/>
        </w:rPr>
      </w:pPr>
    </w:p>
    <w:p w14:paraId="770302BA" w14:textId="77777777" w:rsidR="00225148" w:rsidRPr="007929E5" w:rsidRDefault="00225148" w:rsidP="00D629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  <w:r w:rsidRPr="007929E5">
        <w:rPr>
          <w:rFonts w:asciiTheme="minorHAnsi" w:hAnsiTheme="minorHAnsi" w:cstheme="minorHAnsi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Pr="007929E5">
        <w:rPr>
          <w:rFonts w:asciiTheme="minorHAnsi" w:hAnsiTheme="minorHAnsi" w:cstheme="minorHAnsi"/>
          <w:sz w:val="30"/>
          <w:szCs w:val="30"/>
        </w:rPr>
        <w:t xml:space="preserve"> </w:t>
      </w:r>
      <w:r w:rsidRPr="007929E5">
        <w:rPr>
          <w:rFonts w:asciiTheme="minorHAnsi" w:hAnsiTheme="minorHAnsi" w:cstheme="minorHAnsi"/>
          <w:sz w:val="30"/>
          <w:szCs w:val="30"/>
          <w:cs/>
        </w:rPr>
        <w:t xml:space="preserve">ยกเว้นที่ได้กล่าวไว้ในหมายเหตุข้อ </w:t>
      </w:r>
      <w:r w:rsidRPr="007929E5">
        <w:rPr>
          <w:rFonts w:asciiTheme="minorHAnsi" w:hAnsiTheme="minorHAnsi" w:cstheme="minorHAnsi"/>
          <w:sz w:val="30"/>
          <w:szCs w:val="30"/>
        </w:rPr>
        <w:t xml:space="preserve">3 </w:t>
      </w:r>
      <w:r w:rsidRPr="007929E5">
        <w:rPr>
          <w:rFonts w:asciiTheme="minorHAnsi" w:hAnsiTheme="minorHAnsi" w:cstheme="minorHAnsi"/>
          <w:sz w:val="30"/>
          <w:szCs w:val="30"/>
          <w:cs/>
        </w:rPr>
        <w:t>เรื่อง</w:t>
      </w:r>
      <w:r w:rsidRPr="007929E5">
        <w:rPr>
          <w:rFonts w:asciiTheme="minorHAnsi" w:hAnsiTheme="minorHAnsi" w:cstheme="minorHAnsi"/>
          <w:sz w:val="30"/>
          <w:szCs w:val="30"/>
        </w:rPr>
        <w:t xml:space="preserve"> </w:t>
      </w:r>
      <w:r w:rsidRPr="007929E5">
        <w:rPr>
          <w:rFonts w:asciiTheme="minorHAnsi" w:hAnsiTheme="minorHAnsi" w:cstheme="minorHAnsi"/>
          <w:sz w:val="30"/>
          <w:szCs w:val="30"/>
          <w:cs/>
        </w:rPr>
        <w:t>การเปลี่ยนแปลงนโยบายการบัญชี</w:t>
      </w:r>
    </w:p>
    <w:p w14:paraId="498C83F8" w14:textId="77777777" w:rsidR="00225148" w:rsidRPr="007929E5" w:rsidRDefault="00225148" w:rsidP="00D629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2EAF983D" w14:textId="77777777" w:rsidR="00225148" w:rsidRPr="007929E5" w:rsidRDefault="00225148" w:rsidP="005E2DE1">
      <w:pPr>
        <w:pStyle w:val="Heading8"/>
        <w:numPr>
          <w:ilvl w:val="1"/>
          <w:numId w:val="24"/>
        </w:numPr>
        <w:ind w:left="540" w:right="63" w:hanging="540"/>
        <w:jc w:val="both"/>
        <w:rPr>
          <w:rFonts w:asciiTheme="minorHAnsi" w:hAnsiTheme="minorHAnsi" w:cstheme="minorHAnsi"/>
          <w:i/>
          <w:iCs/>
          <w:sz w:val="30"/>
          <w:szCs w:val="30"/>
          <w:cs/>
          <w:lang w:val="th-TH"/>
        </w:rPr>
      </w:pPr>
      <w:r w:rsidRPr="007929E5">
        <w:rPr>
          <w:rFonts w:asciiTheme="minorHAnsi" w:hAnsiTheme="minorHAnsi" w:cstheme="minorHAnsi"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21701927" w14:textId="77777777" w:rsidR="00225148" w:rsidRPr="007929E5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sz w:val="30"/>
          <w:szCs w:val="30"/>
        </w:rPr>
      </w:pPr>
    </w:p>
    <w:p w14:paraId="6481C176" w14:textId="77777777" w:rsidR="00225148" w:rsidRPr="007929E5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inorHAnsi" w:hAnsiTheme="minorHAnsi" w:cstheme="minorHAnsi"/>
          <w:i/>
          <w:iCs/>
          <w:color w:val="0000FF"/>
          <w:sz w:val="30"/>
          <w:szCs w:val="30"/>
        </w:rPr>
      </w:pPr>
      <w:r w:rsidRPr="007929E5">
        <w:rPr>
          <w:rFonts w:asciiTheme="minorHAnsi" w:hAnsiTheme="minorHAnsi" w:cstheme="minorHAnsi"/>
          <w:sz w:val="30"/>
          <w:szCs w:val="30"/>
          <w:cs/>
          <w:lang w:val="th-TH"/>
        </w:rPr>
        <w:t>งบการเงินรวมประกอบด้วยงบการ</w:t>
      </w:r>
      <w:r w:rsidR="000E43BB" w:rsidRPr="007929E5">
        <w:rPr>
          <w:rFonts w:asciiTheme="minorHAnsi" w:hAnsiTheme="minorHAnsi" w:cstheme="minorHAnsi"/>
          <w:sz w:val="30"/>
          <w:szCs w:val="30"/>
          <w:cs/>
        </w:rPr>
        <w:t>เงินของบริษัท</w:t>
      </w:r>
      <w:r w:rsidRPr="007929E5">
        <w:rPr>
          <w:rFonts w:asciiTheme="minorHAnsi" w:hAnsiTheme="minorHAnsi" w:cstheme="minorHAnsi"/>
          <w:sz w:val="30"/>
          <w:szCs w:val="30"/>
          <w:cs/>
        </w:rPr>
        <w:t xml:space="preserve">และบริษัทย่อย (รวมกันเรียกว่า </w:t>
      </w:r>
      <w:r w:rsidRPr="007929E5">
        <w:rPr>
          <w:rFonts w:asciiTheme="minorHAnsi" w:hAnsiTheme="minorHAnsi" w:cstheme="minorHAnsi"/>
          <w:sz w:val="30"/>
          <w:szCs w:val="30"/>
        </w:rPr>
        <w:t>“</w:t>
      </w:r>
      <w:r w:rsidRPr="007929E5">
        <w:rPr>
          <w:rFonts w:asciiTheme="minorHAnsi" w:hAnsiTheme="minorHAnsi" w:cstheme="minorHAnsi"/>
          <w:sz w:val="30"/>
          <w:szCs w:val="30"/>
          <w:cs/>
        </w:rPr>
        <w:t>กลุ่มบริษัท</w:t>
      </w:r>
      <w:r w:rsidRPr="007929E5">
        <w:rPr>
          <w:rFonts w:asciiTheme="minorHAnsi" w:hAnsiTheme="minorHAnsi" w:cstheme="minorHAnsi"/>
          <w:sz w:val="30"/>
          <w:szCs w:val="30"/>
        </w:rPr>
        <w:t>”</w:t>
      </w:r>
      <w:r w:rsidRPr="007929E5">
        <w:rPr>
          <w:rFonts w:asciiTheme="minorHAnsi" w:hAnsiTheme="minorHAnsi" w:cstheme="minorHAnsi"/>
          <w:sz w:val="30"/>
          <w:szCs w:val="30"/>
          <w:cs/>
        </w:rPr>
        <w:t>)</w:t>
      </w:r>
    </w:p>
    <w:p w14:paraId="60E7B2F8" w14:textId="77777777" w:rsidR="00225148" w:rsidRPr="007929E5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sz w:val="30"/>
          <w:szCs w:val="30"/>
        </w:rPr>
      </w:pPr>
    </w:p>
    <w:p w14:paraId="33C9AB89" w14:textId="77777777" w:rsidR="00225148" w:rsidRPr="007929E5" w:rsidRDefault="00225148" w:rsidP="00225148">
      <w:pPr>
        <w:pStyle w:val="BodyText2"/>
        <w:spacing w:line="240" w:lineRule="atLeast"/>
        <w:ind w:left="540" w:right="47"/>
        <w:rPr>
          <w:rFonts w:asciiTheme="minorHAnsi" w:hAnsiTheme="minorHAnsi" w:cstheme="minorHAnsi"/>
          <w:i/>
          <w:iCs/>
          <w:cs/>
        </w:rPr>
      </w:pPr>
      <w:r w:rsidRPr="007929E5">
        <w:rPr>
          <w:rFonts w:asciiTheme="minorHAnsi" w:hAnsiTheme="minorHAnsi" w:cstheme="minorHAnsi"/>
          <w:i/>
          <w:iCs/>
          <w:cs/>
        </w:rPr>
        <w:t xml:space="preserve">การรวมธุรกิจ </w:t>
      </w:r>
    </w:p>
    <w:p w14:paraId="5AC67FA2" w14:textId="77777777" w:rsidR="00225148" w:rsidRPr="007929E5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sz w:val="30"/>
          <w:szCs w:val="30"/>
        </w:rPr>
      </w:pPr>
    </w:p>
    <w:p w14:paraId="0C1B5407" w14:textId="77777777" w:rsidR="00225148" w:rsidRPr="007929E5" w:rsidRDefault="00225148" w:rsidP="00225148">
      <w:pPr>
        <w:pStyle w:val="BodyText2"/>
        <w:tabs>
          <w:tab w:val="left" w:pos="540"/>
        </w:tabs>
        <w:ind w:left="547"/>
        <w:rPr>
          <w:rFonts w:asciiTheme="minorHAnsi" w:hAnsiTheme="minorHAnsi" w:cstheme="minorHAnsi"/>
          <w:cs/>
        </w:rPr>
      </w:pPr>
      <w:r w:rsidRPr="007929E5">
        <w:rPr>
          <w:rFonts w:asciiTheme="minorHAnsi" w:hAnsiTheme="minorHAnsi" w:cstheme="minorHAnsi"/>
          <w:cs/>
        </w:rPr>
        <w:t>กลุ่มบริษัทบันทึกบัญชีสำหรับการรวมธุรกิจตามวิธีซื้อ เมื่อการควบคุม (ตามที่กล่าวไว้ในส่วนของบริษัทย่อย)</w:t>
      </w:r>
      <w:r w:rsidR="00D629CE" w:rsidRPr="007929E5">
        <w:rPr>
          <w:rFonts w:asciiTheme="minorHAnsi" w:hAnsiTheme="minorHAnsi" w:cstheme="minorHAnsi"/>
          <w:cs/>
        </w:rPr>
        <w:br/>
      </w:r>
      <w:r w:rsidRPr="007929E5">
        <w:rPr>
          <w:rFonts w:asciiTheme="minorHAnsi" w:hAnsiTheme="minorHAnsi" w:cstheme="minorHAnsi"/>
          <w:cs/>
        </w:rPr>
        <w:t>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0F7352C8" w14:textId="77777777" w:rsidR="00225148" w:rsidRPr="007929E5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sz w:val="30"/>
          <w:szCs w:val="30"/>
        </w:rPr>
      </w:pPr>
    </w:p>
    <w:p w14:paraId="563B8C03" w14:textId="77777777" w:rsidR="00225148" w:rsidRPr="007929E5" w:rsidRDefault="00225148" w:rsidP="00225148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Theme="minorHAnsi" w:hAnsiTheme="minorHAnsi" w:cstheme="minorHAnsi"/>
          <w:sz w:val="30"/>
          <w:szCs w:val="30"/>
        </w:rPr>
      </w:pPr>
      <w:r w:rsidRPr="007929E5">
        <w:rPr>
          <w:rFonts w:asciiTheme="minorHAnsi" w:hAnsiTheme="minorHAnsi" w:cstheme="minorHAnsi"/>
          <w:sz w:val="30"/>
          <w:szCs w:val="30"/>
          <w:cs/>
        </w:rPr>
        <w:t xml:space="preserve">วันที่ซื้อกิจการคือวันที่อำนาจในการควบคุมนั้นได้ถูกโอนไปยังผู้ซื้อ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 </w:t>
      </w:r>
    </w:p>
    <w:p w14:paraId="32B29579" w14:textId="77777777" w:rsidR="00E727E8" w:rsidRPr="007929E5" w:rsidRDefault="00E727E8" w:rsidP="00225148">
      <w:pPr>
        <w:pStyle w:val="BodyText2"/>
        <w:spacing w:line="240" w:lineRule="atLeast"/>
        <w:ind w:left="540" w:right="47"/>
        <w:rPr>
          <w:rFonts w:asciiTheme="minorHAnsi" w:hAnsiTheme="minorHAnsi" w:cstheme="minorHAnsi"/>
          <w:cs/>
        </w:rPr>
      </w:pPr>
    </w:p>
    <w:p w14:paraId="081D1635" w14:textId="77777777" w:rsidR="00225148" w:rsidRPr="007929E5" w:rsidRDefault="00225148" w:rsidP="00225148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Theme="minorHAnsi" w:hAnsiTheme="minorHAnsi" w:cstheme="minorHAnsi"/>
          <w:sz w:val="30"/>
          <w:szCs w:val="30"/>
        </w:rPr>
      </w:pPr>
      <w:r w:rsidRPr="007929E5">
        <w:rPr>
          <w:rFonts w:asciiTheme="minorHAnsi" w:hAnsiTheme="minorHAnsi" w:cstheme="minorHAnsi"/>
          <w:sz w:val="30"/>
          <w:szCs w:val="30"/>
          <w:cs/>
        </w:rPr>
        <w:t>สิ่งตอบแทนที่โอนให้ต้องวัดด้วยมูล</w:t>
      </w:r>
      <w:r w:rsidR="00702B34" w:rsidRPr="007929E5">
        <w:rPr>
          <w:rFonts w:asciiTheme="minorHAnsi" w:hAnsiTheme="minorHAnsi" w:cstheme="minorHAnsi"/>
          <w:sz w:val="30"/>
          <w:szCs w:val="30"/>
          <w:cs/>
        </w:rPr>
        <w:t>ค่ายุติธรรมของสินทรัพย์ที่โอนไป</w:t>
      </w:r>
      <w:r w:rsidRPr="007929E5">
        <w:rPr>
          <w:rFonts w:asciiTheme="minorHAnsi" w:hAnsiTheme="minorHAnsi" w:cstheme="minorHAnsi"/>
          <w:sz w:val="30"/>
          <w:szCs w:val="30"/>
          <w:cs/>
        </w:rPr>
        <w:t xml:space="preserve"> 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</w:t>
      </w:r>
      <w:r w:rsidRPr="007929E5">
        <w:rPr>
          <w:rFonts w:asciiTheme="minorHAnsi" w:hAnsiTheme="minorHAnsi" w:cstheme="minorHAnsi"/>
          <w:sz w:val="30"/>
          <w:szCs w:val="30"/>
        </w:rPr>
        <w:t xml:space="preserve"> </w:t>
      </w:r>
      <w:r w:rsidRPr="007929E5">
        <w:rPr>
          <w:rFonts w:asciiTheme="minorHAnsi" w:hAnsiTheme="minorHAnsi" w:cstheme="minorHAnsi"/>
          <w:sz w:val="30"/>
          <w:szCs w:val="30"/>
          <w:cs/>
        </w:rPr>
        <w:t>ทั้งนี้สิ่งตอบแทนที่โอนให้ยังรวมถึงมูลค่ายุติธรรมของหนี้สินที่อาจเกิดขึ้นและมูลค่าของโครงการจ่ายโดยใช้หุ้นเป็นเกณฑ์ที่ออกแทนโครงการของ</w:t>
      </w:r>
      <w:r w:rsidR="00AE107B" w:rsidRPr="007929E5">
        <w:rPr>
          <w:rFonts w:asciiTheme="minorHAnsi" w:hAnsiTheme="minorHAnsi" w:cstheme="minorHAnsi"/>
          <w:sz w:val="30"/>
          <w:szCs w:val="30"/>
        </w:rPr>
        <w:br/>
      </w:r>
      <w:r w:rsidRPr="007929E5">
        <w:rPr>
          <w:rFonts w:asciiTheme="minorHAnsi" w:hAnsiTheme="minorHAnsi" w:cstheme="minorHAnsi"/>
          <w:spacing w:val="-2"/>
          <w:sz w:val="30"/>
          <w:szCs w:val="30"/>
          <w:cs/>
        </w:rPr>
        <w:t>ผู้ถูกซื้อเมื่อรวมธุรกิจ หากการรวมธุรกิจมีผลให้สิ้นสุดความสัมพันธ์ของโครงการเดิม</w:t>
      </w:r>
      <w:r w:rsidR="00AE107B" w:rsidRPr="007929E5">
        <w:rPr>
          <w:rFonts w:asciiTheme="minorHAnsi" w:hAnsiTheme="minorHAnsi" w:cstheme="minorHAnsi"/>
          <w:spacing w:val="-2"/>
          <w:sz w:val="30"/>
          <w:szCs w:val="30"/>
          <w:cs/>
        </w:rPr>
        <w:t>ระหว่างกลุ่มบริษัทและผู้ถูกซื้อ</w:t>
      </w:r>
      <w:r w:rsidR="00AE107B" w:rsidRPr="007929E5">
        <w:rPr>
          <w:rFonts w:asciiTheme="minorHAnsi" w:hAnsiTheme="minorHAnsi" w:cstheme="minorHAnsi"/>
          <w:sz w:val="30"/>
          <w:szCs w:val="30"/>
        </w:rPr>
        <w:br/>
      </w:r>
      <w:r w:rsidRPr="007929E5">
        <w:rPr>
          <w:rFonts w:asciiTheme="minorHAnsi" w:hAnsiTheme="minorHAnsi" w:cstheme="minorHAnsi"/>
          <w:sz w:val="30"/>
          <w:szCs w:val="30"/>
          <w:cs/>
        </w:rPr>
        <w:t>ให้ใช้ราคาที่ต่ำกว่าระหว่าง มูลค่าจากการยกเลิกสัญญาตามที่ระบุในสัญญา และมูลค่าองค์ประก</w:t>
      </w:r>
      <w:r w:rsidR="00AE107B" w:rsidRPr="007929E5">
        <w:rPr>
          <w:rFonts w:asciiTheme="minorHAnsi" w:hAnsiTheme="minorHAnsi" w:cstheme="minorHAnsi"/>
          <w:sz w:val="30"/>
          <w:szCs w:val="30"/>
          <w:cs/>
        </w:rPr>
        <w:t>อบนอกตลาด</w:t>
      </w:r>
      <w:r w:rsidR="00AE107B" w:rsidRPr="007929E5">
        <w:rPr>
          <w:rFonts w:asciiTheme="minorHAnsi" w:hAnsiTheme="minorHAnsi" w:cstheme="minorHAnsi"/>
          <w:sz w:val="30"/>
          <w:szCs w:val="30"/>
        </w:rPr>
        <w:br/>
      </w:r>
      <w:r w:rsidRPr="007929E5">
        <w:rPr>
          <w:rFonts w:asciiTheme="minorHAnsi" w:hAnsiTheme="minorHAnsi" w:cstheme="minorHAnsi"/>
          <w:sz w:val="30"/>
          <w:szCs w:val="30"/>
          <w:cs/>
        </w:rPr>
        <w:t xml:space="preserve">ไปหักจากสิ่งตอบแทนที่โอนให้และรับรู้เป็นค่าใช้จ่ายอื่น </w:t>
      </w:r>
    </w:p>
    <w:p w14:paraId="5EE99B29" w14:textId="7EFC11B4" w:rsidR="000E43BB" w:rsidRPr="007929E5" w:rsidRDefault="000E43BB" w:rsidP="00225148">
      <w:pPr>
        <w:pStyle w:val="BodyText2"/>
        <w:spacing w:line="240" w:lineRule="atLeast"/>
        <w:ind w:left="540" w:right="47"/>
        <w:rPr>
          <w:rFonts w:asciiTheme="minorHAnsi" w:hAnsiTheme="minorHAnsi" w:cstheme="minorHAnsi"/>
        </w:rPr>
      </w:pPr>
    </w:p>
    <w:p w14:paraId="2740271F" w14:textId="46F46F2D" w:rsidR="00CC61C2" w:rsidRPr="007929E5" w:rsidRDefault="00CC61C2" w:rsidP="00CC61C2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  <w:r w:rsidRPr="007929E5">
        <w:rPr>
          <w:rFonts w:asciiTheme="minorHAnsi" w:hAnsiTheme="minorHAnsi" w:cstheme="minorHAnsi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           ณ ทุกวันที่รายงาน การเปลี่ยนแปลงในมูลค่ายุติธรรมรับรู้ในกำไรหรือขาดทุน</w:t>
      </w:r>
    </w:p>
    <w:p w14:paraId="4B0BB731" w14:textId="77777777" w:rsidR="00CC61C2" w:rsidRPr="007929E5" w:rsidRDefault="00CC61C2" w:rsidP="00225148">
      <w:pPr>
        <w:pStyle w:val="BodyText2"/>
        <w:spacing w:line="240" w:lineRule="atLeast"/>
        <w:ind w:left="540" w:right="47"/>
        <w:rPr>
          <w:rFonts w:asciiTheme="minorHAnsi" w:hAnsiTheme="minorHAnsi" w:cstheme="minorHAnsi"/>
          <w:cs/>
        </w:rPr>
      </w:pPr>
    </w:p>
    <w:p w14:paraId="42F25EAB" w14:textId="69D6AC4F" w:rsidR="00115152" w:rsidRPr="007929E5" w:rsidRDefault="00225148" w:rsidP="00225148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inorHAnsi" w:hAnsiTheme="minorHAnsi" w:cstheme="minorHAnsi"/>
          <w:sz w:val="30"/>
          <w:szCs w:val="30"/>
          <w:cs/>
        </w:rPr>
      </w:pPr>
      <w:r w:rsidRPr="007929E5">
        <w:rPr>
          <w:rFonts w:asciiTheme="minorHAnsi" w:hAnsiTheme="minorHAnsi" w:cstheme="minorHAnsi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</w:t>
      </w:r>
      <w:r w:rsidR="004E2482" w:rsidRPr="007929E5">
        <w:rPr>
          <w:rFonts w:asciiTheme="minorHAnsi" w:hAnsiTheme="minorHAnsi" w:cstheme="minorHAnsi"/>
          <w:sz w:val="30"/>
          <w:szCs w:val="30"/>
        </w:rPr>
        <w:br/>
      </w:r>
      <w:r w:rsidRPr="007929E5">
        <w:rPr>
          <w:rFonts w:asciiTheme="minorHAnsi" w:hAnsiTheme="minorHAnsi" w:cstheme="minorHAnsi"/>
          <w:sz w:val="30"/>
          <w:szCs w:val="30"/>
          <w:cs/>
        </w:rPr>
        <w:t>ซึ่งเกิดขึ้นจากเหตุการณ์ในอดีต และสามารถวัดมูลค่ายุติธรรมได้อย่างน่าเชื่อถือ</w:t>
      </w:r>
    </w:p>
    <w:p w14:paraId="6B9D4B1B" w14:textId="77777777" w:rsidR="00115152" w:rsidRPr="007929E5" w:rsidRDefault="00115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 w:cstheme="minorHAnsi"/>
          <w:sz w:val="30"/>
          <w:szCs w:val="30"/>
          <w:cs/>
        </w:rPr>
      </w:pPr>
      <w:r w:rsidRPr="007929E5">
        <w:rPr>
          <w:rFonts w:asciiTheme="minorHAnsi" w:hAnsiTheme="minorHAnsi" w:cstheme="minorHAnsi"/>
          <w:sz w:val="30"/>
          <w:szCs w:val="30"/>
          <w:cs/>
        </w:rPr>
        <w:br w:type="page"/>
      </w:r>
    </w:p>
    <w:p w14:paraId="4EE4DCC6" w14:textId="797A9F98" w:rsidR="00225148" w:rsidRPr="007929E5" w:rsidRDefault="00225148" w:rsidP="00225148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  <w:r w:rsidRPr="007929E5">
        <w:rPr>
          <w:rFonts w:asciiTheme="minorHAnsi" w:hAnsiTheme="minorHAnsi" w:cstheme="minorHAnsi"/>
          <w:sz w:val="30"/>
          <w:szCs w:val="30"/>
          <w:cs/>
        </w:rPr>
        <w:lastRenderedPageBreak/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</w:t>
      </w:r>
      <w:r w:rsidR="004E2482" w:rsidRPr="007929E5">
        <w:rPr>
          <w:rFonts w:asciiTheme="minorHAnsi" w:hAnsiTheme="minorHAnsi" w:cstheme="minorHAnsi"/>
          <w:sz w:val="30"/>
          <w:szCs w:val="30"/>
        </w:rPr>
        <w:t xml:space="preserve"> </w:t>
      </w:r>
      <w:r w:rsidRPr="007929E5">
        <w:rPr>
          <w:rFonts w:asciiTheme="minorHAnsi" w:hAnsiTheme="minorHAnsi" w:cstheme="minorHAnsi"/>
          <w:sz w:val="30"/>
          <w:szCs w:val="30"/>
          <w:cs/>
        </w:rPr>
        <w:t>ๆ ถือเป็นค่าใช้จ่ายเมื่อเกิดขึ้น</w:t>
      </w:r>
    </w:p>
    <w:p w14:paraId="70499189" w14:textId="77777777" w:rsidR="00C25DB3" w:rsidRPr="007929E5" w:rsidRDefault="00C25DB3" w:rsidP="00225148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54EA8A93" w14:textId="77777777" w:rsidR="00225148" w:rsidRPr="007929E5" w:rsidRDefault="00225148" w:rsidP="00225148">
      <w:pPr>
        <w:pStyle w:val="BodyText2"/>
        <w:spacing w:line="240" w:lineRule="atLeast"/>
        <w:ind w:left="540" w:right="47"/>
        <w:rPr>
          <w:rFonts w:asciiTheme="minorHAnsi" w:hAnsiTheme="minorHAnsi" w:cstheme="minorHAnsi"/>
          <w:i/>
          <w:iCs/>
          <w:cs/>
        </w:rPr>
      </w:pPr>
      <w:r w:rsidRPr="007929E5">
        <w:rPr>
          <w:rFonts w:asciiTheme="minorHAnsi" w:hAnsiTheme="minorHAnsi" w:cstheme="minorHAnsi"/>
          <w:i/>
          <w:iCs/>
          <w:cs/>
        </w:rPr>
        <w:t xml:space="preserve">การรวมธุรกิจภายใต้การควบคุมเดียวกัน </w:t>
      </w:r>
    </w:p>
    <w:p w14:paraId="44D30CE8" w14:textId="77777777" w:rsidR="00225148" w:rsidRPr="007929E5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sz w:val="30"/>
          <w:szCs w:val="30"/>
        </w:rPr>
      </w:pPr>
    </w:p>
    <w:p w14:paraId="6FA30282" w14:textId="3C70F2E8" w:rsidR="00225148" w:rsidRPr="007929E5" w:rsidRDefault="00225148" w:rsidP="00225148">
      <w:pPr>
        <w:autoSpaceDE w:val="0"/>
        <w:autoSpaceDN w:val="0"/>
        <w:adjustRightInd w:val="0"/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  <w:r w:rsidRPr="007929E5">
        <w:rPr>
          <w:rFonts w:asciiTheme="minorHAnsi" w:hAnsiTheme="minorHAnsi" w:cstheme="minorHAnsi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วิธีการดังกล่าวผู้ซื้อต้องรับรู้สินทรัพย์และหนี้สินของธุรกิจที่ถูกซื้อด้วยมูลค่าตามบัญชีของธุรกิจดังกล่าวตามงบการเงิน</w:t>
      </w:r>
      <w:r w:rsidRPr="007929E5">
        <w:rPr>
          <w:rFonts w:asciiTheme="minorHAnsi" w:hAnsiTheme="minorHAnsi" w:cstheme="minorHAnsi"/>
          <w:spacing w:val="-6"/>
          <w:sz w:val="30"/>
          <w:szCs w:val="30"/>
          <w:cs/>
        </w:rPr>
        <w:t>รวมของบริษัทใหญ่ในลำดับสูงสุด ณ</w:t>
      </w:r>
      <w:r w:rsidRPr="007929E5">
        <w:rPr>
          <w:rFonts w:asciiTheme="minorHAnsi" w:hAnsiTheme="minorHAnsi" w:cstheme="minorHAnsi"/>
          <w:spacing w:val="-6"/>
          <w:sz w:val="30"/>
          <w:szCs w:val="30"/>
        </w:rPr>
        <w:t xml:space="preserve"> </w:t>
      </w:r>
      <w:r w:rsidRPr="007929E5">
        <w:rPr>
          <w:rFonts w:asciiTheme="minorHAnsi" w:hAnsiTheme="minorHAnsi" w:cstheme="minorHAnsi"/>
          <w:spacing w:val="-6"/>
          <w:sz w:val="30"/>
          <w:szCs w:val="30"/>
          <w:cs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</w:t>
      </w:r>
      <w:r w:rsidR="000A7597" w:rsidRPr="007929E5">
        <w:rPr>
          <w:rFonts w:asciiTheme="minorHAnsi" w:hAnsiTheme="minorHAnsi" w:cstheme="minorHAnsi" w:hint="cs"/>
          <w:sz w:val="30"/>
          <w:szCs w:val="30"/>
          <w:cs/>
        </w:rPr>
        <w:t xml:space="preserve">        </w:t>
      </w:r>
      <w:r w:rsidRPr="007929E5">
        <w:rPr>
          <w:rFonts w:asciiTheme="minorHAnsi" w:hAnsiTheme="minorHAnsi" w:cstheme="minorHAnsi"/>
          <w:sz w:val="30"/>
          <w:szCs w:val="30"/>
          <w:cs/>
        </w:rPr>
        <w:t>ผู้ถือหุ้น</w:t>
      </w:r>
      <w:r w:rsidR="000A7597" w:rsidRPr="007929E5">
        <w:rPr>
          <w:rFonts w:asciiTheme="minorHAnsi" w:hAnsiTheme="minorHAnsi" w:cstheme="minorHAnsi" w:hint="cs"/>
          <w:sz w:val="30"/>
          <w:szCs w:val="30"/>
          <w:cs/>
        </w:rPr>
        <w:t xml:space="preserve"> </w:t>
      </w:r>
      <w:r w:rsidRPr="007929E5">
        <w:rPr>
          <w:rFonts w:asciiTheme="minorHAnsi" w:hAnsiTheme="minorHAnsi" w:cstheme="minorHAnsi"/>
          <w:sz w:val="30"/>
          <w:szCs w:val="30"/>
          <w:cs/>
        </w:rPr>
        <w:t>รายการส่วนเกินหรือส่วนขาดจะถูกโอนไปยังกำไรสะสมเมื่อมีการขายเงินลงทุนในธุรกิจที่ซื</w:t>
      </w:r>
      <w:r w:rsidR="001471B6" w:rsidRPr="007929E5">
        <w:rPr>
          <w:rFonts w:asciiTheme="minorHAnsi" w:hAnsiTheme="minorHAnsi" w:cstheme="minorHAnsi"/>
          <w:sz w:val="30"/>
          <w:szCs w:val="30"/>
          <w:cs/>
        </w:rPr>
        <w:t>้อดังกล่าวไป</w:t>
      </w:r>
    </w:p>
    <w:p w14:paraId="5BA43A73" w14:textId="77777777" w:rsidR="001471B6" w:rsidRPr="007929E5" w:rsidRDefault="001471B6" w:rsidP="00225148">
      <w:pPr>
        <w:autoSpaceDE w:val="0"/>
        <w:autoSpaceDN w:val="0"/>
        <w:adjustRightInd w:val="0"/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4663261E" w14:textId="77777777" w:rsidR="00225148" w:rsidRPr="007929E5" w:rsidRDefault="00225148" w:rsidP="00225148">
      <w:pPr>
        <w:pStyle w:val="BodyText2"/>
        <w:tabs>
          <w:tab w:val="left" w:pos="540"/>
        </w:tabs>
        <w:spacing w:line="240" w:lineRule="atLeast"/>
        <w:ind w:left="540"/>
        <w:rPr>
          <w:rFonts w:asciiTheme="minorHAnsi" w:hAnsiTheme="minorHAnsi" w:cstheme="minorHAnsi"/>
          <w:cs/>
        </w:rPr>
      </w:pPr>
      <w:r w:rsidRPr="007929E5">
        <w:rPr>
          <w:rFonts w:asciiTheme="minorHAnsi" w:hAnsiTheme="minorHAnsi" w:cstheme="minorHAnsi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 จนถึงวันที่การควบคุมสิ้นสุด</w:t>
      </w:r>
    </w:p>
    <w:p w14:paraId="64BA2CA8" w14:textId="77777777" w:rsidR="00225148" w:rsidRPr="007929E5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sz w:val="30"/>
          <w:szCs w:val="30"/>
        </w:rPr>
      </w:pPr>
    </w:p>
    <w:p w14:paraId="5550081D" w14:textId="77777777" w:rsidR="00225148" w:rsidRPr="007929E5" w:rsidRDefault="00225148" w:rsidP="00225148">
      <w:pPr>
        <w:pStyle w:val="BodyText2"/>
        <w:spacing w:line="240" w:lineRule="atLeast"/>
        <w:ind w:left="540" w:right="47"/>
        <w:rPr>
          <w:rFonts w:asciiTheme="minorHAnsi" w:hAnsiTheme="minorHAnsi" w:cstheme="minorHAnsi"/>
          <w:i/>
          <w:iCs/>
          <w:cs/>
        </w:rPr>
      </w:pPr>
      <w:r w:rsidRPr="007929E5">
        <w:rPr>
          <w:rFonts w:asciiTheme="minorHAnsi" w:hAnsiTheme="minorHAnsi" w:cstheme="minorHAnsi"/>
          <w:i/>
          <w:iCs/>
          <w:cs/>
        </w:rPr>
        <w:t>บริษัทย่อย</w:t>
      </w:r>
    </w:p>
    <w:p w14:paraId="7A542DA1" w14:textId="77777777" w:rsidR="00225148" w:rsidRPr="007929E5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sz w:val="30"/>
          <w:szCs w:val="30"/>
        </w:rPr>
      </w:pPr>
    </w:p>
    <w:p w14:paraId="0A676550" w14:textId="77777777" w:rsidR="00225148" w:rsidRPr="007929E5" w:rsidRDefault="00225148" w:rsidP="00225148">
      <w:pPr>
        <w:pStyle w:val="BodyText2"/>
        <w:tabs>
          <w:tab w:val="left" w:pos="540"/>
        </w:tabs>
        <w:ind w:left="540" w:right="47"/>
        <w:rPr>
          <w:rFonts w:asciiTheme="minorHAnsi" w:hAnsiTheme="minorHAnsi" w:cstheme="minorHAnsi"/>
          <w:cs/>
        </w:rPr>
      </w:pPr>
      <w:r w:rsidRPr="007929E5">
        <w:rPr>
          <w:rFonts w:asciiTheme="minorHAnsi" w:hAnsiTheme="minorHAnsi" w:cstheme="minorHAnsi"/>
          <w:cs/>
        </w:rPr>
        <w:t>บริษัทย่อยเป็นกิจการที่อยู่ภายใต้การควบคุมของกลุ่มบริษัท</w:t>
      </w:r>
      <w:r w:rsidR="00702B34" w:rsidRPr="007929E5">
        <w:rPr>
          <w:rFonts w:asciiTheme="minorHAnsi" w:hAnsiTheme="minorHAnsi" w:cstheme="minorHAnsi"/>
          <w:cs/>
        </w:rPr>
        <w:t xml:space="preserve"> </w:t>
      </w:r>
      <w:r w:rsidRPr="007929E5">
        <w:rPr>
          <w:rFonts w:asciiTheme="minorHAnsi" w:hAnsiTheme="minorHAnsi" w:cstheme="minorHAnsi"/>
          <w:cs/>
        </w:rPr>
        <w:t>การควบคุมเกิดขึ้นเมื่อกลุ่มบริษัทเปิดรับหรือมีสิทธิ</w:t>
      </w:r>
      <w:r w:rsidR="000E43BB" w:rsidRPr="007929E5">
        <w:rPr>
          <w:rFonts w:asciiTheme="minorHAnsi" w:hAnsiTheme="minorHAnsi" w:cstheme="minorHAnsi"/>
          <w:cs/>
        </w:rPr>
        <w:br/>
      </w:r>
      <w:r w:rsidRPr="007929E5">
        <w:rPr>
          <w:rFonts w:asciiTheme="minorHAnsi" w:hAnsiTheme="minorHAnsi" w:cstheme="minorHAnsi"/>
          <w:cs/>
        </w:rPr>
        <w:t xml:space="preserve">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 </w:t>
      </w:r>
    </w:p>
    <w:p w14:paraId="3BA6703A" w14:textId="77777777" w:rsidR="00225148" w:rsidRPr="007929E5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sz w:val="30"/>
          <w:szCs w:val="30"/>
        </w:rPr>
      </w:pPr>
    </w:p>
    <w:p w14:paraId="7B2C2374" w14:textId="77777777" w:rsidR="00225148" w:rsidRPr="007929E5" w:rsidRDefault="00225148" w:rsidP="00225148">
      <w:pPr>
        <w:pStyle w:val="BodyText2"/>
        <w:tabs>
          <w:tab w:val="left" w:pos="540"/>
        </w:tabs>
        <w:spacing w:line="240" w:lineRule="atLeast"/>
        <w:ind w:left="540" w:right="47"/>
        <w:rPr>
          <w:rFonts w:asciiTheme="minorHAnsi" w:hAnsiTheme="minorHAnsi" w:cstheme="minorHAnsi"/>
          <w:b/>
          <w:bCs/>
          <w:color w:val="0000FF"/>
          <w:cs/>
        </w:rPr>
      </w:pPr>
      <w:r w:rsidRPr="007929E5">
        <w:rPr>
          <w:rFonts w:asciiTheme="minorHAnsi" w:hAnsiTheme="minorHAnsi" w:cstheme="minorHAnsi"/>
          <w:i/>
          <w:iCs/>
          <w:cs/>
        </w:rPr>
        <w:t>ส่วนได้เสียที่ไม่มีอำนาจควบคุม</w:t>
      </w:r>
    </w:p>
    <w:p w14:paraId="675916CB" w14:textId="77777777" w:rsidR="00225148" w:rsidRPr="007929E5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sz w:val="30"/>
          <w:szCs w:val="30"/>
        </w:rPr>
      </w:pPr>
    </w:p>
    <w:p w14:paraId="5FCC5B1C" w14:textId="77777777" w:rsidR="00225148" w:rsidRPr="007929E5" w:rsidRDefault="00225148" w:rsidP="00225148">
      <w:pPr>
        <w:pStyle w:val="BodyText"/>
        <w:tabs>
          <w:tab w:val="clear" w:pos="454"/>
          <w:tab w:val="left" w:pos="540"/>
        </w:tabs>
        <w:ind w:left="540"/>
        <w:jc w:val="thaiDistribute"/>
        <w:rPr>
          <w:rFonts w:asciiTheme="minorHAnsi" w:hAnsiTheme="minorHAnsi" w:cstheme="minorHAnsi"/>
          <w:sz w:val="30"/>
          <w:szCs w:val="30"/>
          <w:cs/>
        </w:rPr>
      </w:pPr>
      <w:r w:rsidRPr="007929E5">
        <w:rPr>
          <w:rFonts w:asciiTheme="minorHAnsi" w:hAnsiTheme="minorHAnsi" w:cstheme="minorHAnsi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3DD03A8E" w14:textId="77777777" w:rsidR="00225148" w:rsidRPr="007929E5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sz w:val="30"/>
          <w:szCs w:val="30"/>
        </w:rPr>
      </w:pPr>
    </w:p>
    <w:p w14:paraId="78633D50" w14:textId="3D944CFD" w:rsidR="00225148" w:rsidRPr="007929E5" w:rsidRDefault="00225148" w:rsidP="00225148">
      <w:pPr>
        <w:pStyle w:val="BodyText2"/>
        <w:tabs>
          <w:tab w:val="left" w:pos="540"/>
        </w:tabs>
        <w:spacing w:line="240" w:lineRule="atLeast"/>
        <w:ind w:left="540" w:right="47"/>
        <w:rPr>
          <w:rFonts w:asciiTheme="minorHAnsi" w:hAnsiTheme="minorHAnsi" w:cstheme="minorHAnsi"/>
          <w:cs/>
        </w:rPr>
      </w:pPr>
      <w:r w:rsidRPr="007929E5">
        <w:rPr>
          <w:rFonts w:asciiTheme="minorHAnsi" w:hAnsiTheme="minorHAnsi" w:cstheme="minorHAnsi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</w:t>
      </w:r>
      <w:r w:rsidR="00702B34" w:rsidRPr="007929E5">
        <w:rPr>
          <w:rFonts w:asciiTheme="minorHAnsi" w:hAnsiTheme="minorHAnsi" w:cstheme="minorHAnsi"/>
          <w:cs/>
        </w:rPr>
        <w:t>ดยถือเป็นรายการในส่วนของ</w:t>
      </w:r>
      <w:r w:rsidR="00115152" w:rsidRPr="007929E5">
        <w:rPr>
          <w:rFonts w:asciiTheme="minorHAnsi" w:hAnsiTheme="minorHAnsi" w:cstheme="minorHAnsi" w:hint="cs"/>
          <w:cs/>
        </w:rPr>
        <w:t>เจ้าของ</w:t>
      </w:r>
    </w:p>
    <w:p w14:paraId="7451002C" w14:textId="77777777" w:rsidR="001471B6" w:rsidRPr="007929E5" w:rsidRDefault="001471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 w:cstheme="minorHAnsi"/>
          <w:i/>
          <w:iCs/>
          <w:sz w:val="30"/>
          <w:szCs w:val="30"/>
          <w:cs/>
        </w:rPr>
      </w:pPr>
      <w:r w:rsidRPr="007929E5">
        <w:rPr>
          <w:rFonts w:asciiTheme="minorHAnsi" w:hAnsiTheme="minorHAnsi" w:cstheme="minorHAnsi"/>
          <w:i/>
          <w:iCs/>
          <w:sz w:val="30"/>
          <w:szCs w:val="30"/>
          <w:cs/>
        </w:rPr>
        <w:br w:type="page"/>
      </w:r>
    </w:p>
    <w:p w14:paraId="62807F3C" w14:textId="77777777" w:rsidR="00225148" w:rsidRPr="007929E5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HAnsi" w:hAnsiTheme="majorHAnsi" w:cstheme="majorHAnsi"/>
          <w:i/>
          <w:iCs/>
          <w:sz w:val="30"/>
          <w:szCs w:val="30"/>
          <w:cs/>
        </w:rPr>
      </w:pPr>
      <w:r w:rsidRPr="007929E5">
        <w:rPr>
          <w:rFonts w:asciiTheme="majorHAnsi" w:hAnsiTheme="majorHAnsi" w:cstheme="majorHAnsi"/>
          <w:i/>
          <w:iCs/>
          <w:sz w:val="30"/>
          <w:szCs w:val="30"/>
          <w:cs/>
        </w:rPr>
        <w:lastRenderedPageBreak/>
        <w:t>การสูญเสียการควบคุม</w:t>
      </w:r>
    </w:p>
    <w:p w14:paraId="769E0652" w14:textId="77777777" w:rsidR="00225148" w:rsidRPr="007929E5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27657CB7" w14:textId="5FC20F22" w:rsidR="00E727E8" w:rsidRPr="007929E5" w:rsidRDefault="00225148" w:rsidP="00E727E8">
      <w:pPr>
        <w:pStyle w:val="BodyText2"/>
        <w:tabs>
          <w:tab w:val="left" w:pos="540"/>
        </w:tabs>
        <w:spacing w:line="240" w:lineRule="atLeast"/>
        <w:ind w:left="540" w:right="47"/>
        <w:rPr>
          <w:rFonts w:asciiTheme="majorHAnsi" w:hAnsiTheme="majorHAnsi"/>
          <w:cs/>
        </w:rPr>
      </w:pPr>
      <w:r w:rsidRPr="007929E5">
        <w:rPr>
          <w:rFonts w:asciiTheme="majorHAnsi" w:hAnsiTheme="majorHAnsi" w:cstheme="majorHAnsi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</w:t>
      </w:r>
      <w:r w:rsidR="00FF36AE" w:rsidRPr="007929E5">
        <w:rPr>
          <w:rFonts w:asciiTheme="majorHAnsi" w:hAnsiTheme="majorHAnsi" w:cstheme="majorHAnsi" w:hint="cs"/>
          <w:cs/>
        </w:rPr>
        <w:t>ผู้ถือหุ้น</w:t>
      </w:r>
      <w:r w:rsidRPr="007929E5">
        <w:rPr>
          <w:rFonts w:asciiTheme="majorHAnsi" w:hAnsiTheme="majorHAnsi" w:cstheme="majorHAnsi"/>
          <w:cs/>
        </w:rPr>
        <w:t>ที่เกี่ยวข้องกับบริษัทย่อยนั้น กำไรหรือขาดทุนที่เกิดขึ้นจากการสูญเสียการควบคุมในบริษัทย่อยรับรู้ในกำไรหรือขาดทุน</w:t>
      </w:r>
      <w:r w:rsidR="006D5D7B" w:rsidRPr="007929E5">
        <w:rPr>
          <w:rFonts w:asciiTheme="majorHAnsi" w:hAnsiTheme="majorHAnsi" w:cstheme="majorHAnsi" w:hint="cs"/>
          <w:cs/>
        </w:rPr>
        <w:t xml:space="preserve"> </w:t>
      </w:r>
      <w:r w:rsidRPr="007929E5">
        <w:rPr>
          <w:rFonts w:asciiTheme="majorHAnsi" w:hAnsiTheme="majorHAnsi" w:cstheme="majorHAnsi"/>
          <w:cs/>
        </w:rPr>
        <w:t>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7B6E34F2" w14:textId="77777777" w:rsidR="001471B6" w:rsidRPr="007929E5" w:rsidRDefault="001471B6" w:rsidP="00E727E8">
      <w:pPr>
        <w:pStyle w:val="BodyText2"/>
        <w:tabs>
          <w:tab w:val="left" w:pos="540"/>
        </w:tabs>
        <w:spacing w:line="240" w:lineRule="atLeast"/>
        <w:ind w:left="540" w:right="47"/>
        <w:rPr>
          <w:rFonts w:asciiTheme="majorHAnsi" w:hAnsiTheme="majorHAnsi" w:cstheme="majorHAnsi"/>
          <w:cs/>
        </w:rPr>
      </w:pPr>
    </w:p>
    <w:p w14:paraId="4DF21828" w14:textId="77777777" w:rsidR="00225148" w:rsidRPr="007929E5" w:rsidRDefault="00225148" w:rsidP="00225148">
      <w:pPr>
        <w:pStyle w:val="BodyText2"/>
        <w:tabs>
          <w:tab w:val="left" w:pos="540"/>
        </w:tabs>
        <w:spacing w:line="240" w:lineRule="atLeast"/>
        <w:ind w:left="540"/>
        <w:rPr>
          <w:rFonts w:asciiTheme="majorHAnsi" w:hAnsiTheme="majorHAnsi" w:cstheme="majorHAnsi"/>
          <w:i/>
          <w:iCs/>
          <w:cs/>
        </w:rPr>
      </w:pPr>
      <w:r w:rsidRPr="007929E5">
        <w:rPr>
          <w:rFonts w:asciiTheme="majorHAnsi" w:eastAsia="EucrosiaUPCBold" w:hAnsiTheme="majorHAnsi" w:cstheme="majorHAnsi"/>
          <w:i/>
          <w:iCs/>
          <w:cs/>
        </w:rPr>
        <w:t>การตัดรายการในงบการเงินรวม</w:t>
      </w:r>
    </w:p>
    <w:p w14:paraId="5B959444" w14:textId="77777777" w:rsidR="00225148" w:rsidRPr="007929E5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1465D776" w14:textId="77777777" w:rsidR="00225148" w:rsidRPr="007929E5" w:rsidRDefault="00225148" w:rsidP="00225148">
      <w:pPr>
        <w:pStyle w:val="BodyText2"/>
        <w:tabs>
          <w:tab w:val="left" w:pos="540"/>
        </w:tabs>
        <w:spacing w:line="240" w:lineRule="atLeast"/>
        <w:ind w:left="540" w:right="47"/>
        <w:rPr>
          <w:rFonts w:asciiTheme="majorHAnsi" w:hAnsiTheme="majorHAnsi" w:cstheme="majorHAnsi"/>
          <w:cs/>
        </w:rPr>
      </w:pPr>
      <w:r w:rsidRPr="007929E5">
        <w:rPr>
          <w:rFonts w:asciiTheme="majorHAnsi" w:hAnsiTheme="majorHAnsi" w:cstheme="majorHAnsi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</w:t>
      </w:r>
      <w:r w:rsidR="00702B34" w:rsidRPr="007929E5">
        <w:rPr>
          <w:rFonts w:asciiTheme="majorHAnsi" w:hAnsiTheme="majorHAnsi" w:cstheme="majorHAnsi"/>
          <w:cs/>
        </w:rPr>
        <w:t>ในการจัดทำงบการเงิน</w:t>
      </w:r>
      <w:r w:rsidRPr="007929E5">
        <w:rPr>
          <w:rFonts w:asciiTheme="majorHAnsi" w:hAnsiTheme="majorHAnsi" w:cstheme="majorHAnsi"/>
          <w:b/>
          <w:bCs/>
          <w:color w:val="0000FF"/>
          <w:cs/>
        </w:rPr>
        <w:t xml:space="preserve"> </w:t>
      </w:r>
    </w:p>
    <w:p w14:paraId="22078CC8" w14:textId="77777777" w:rsidR="00225148" w:rsidRPr="007929E5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0E912473" w14:textId="7A2A963E" w:rsidR="00225148" w:rsidRPr="007929E5" w:rsidRDefault="00115152" w:rsidP="0004322C">
      <w:pPr>
        <w:pStyle w:val="Heading8"/>
        <w:numPr>
          <w:ilvl w:val="1"/>
          <w:numId w:val="24"/>
        </w:numPr>
        <w:tabs>
          <w:tab w:val="clear" w:pos="518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  <w:r w:rsidRPr="007929E5">
        <w:rPr>
          <w:rFonts w:asciiTheme="majorHAnsi" w:hAnsiTheme="majorHAnsi" w:cstheme="majorHAnsi"/>
          <w:i/>
          <w:iCs/>
          <w:sz w:val="30"/>
          <w:szCs w:val="30"/>
          <w:cs/>
        </w:rPr>
        <w:t>รายการบัญชีที่เป็นเงินตราต่างประเทศ</w:t>
      </w:r>
      <w:r w:rsidR="007C0402" w:rsidRPr="007929E5">
        <w:rPr>
          <w:rFonts w:asciiTheme="majorHAnsi" w:eastAsia="EucrosiaUPCBold" w:hAnsiTheme="majorHAnsi" w:cstheme="majorHAnsi"/>
          <w:i/>
          <w:iCs/>
          <w:sz w:val="30"/>
          <w:szCs w:val="30"/>
        </w:rPr>
        <w:br/>
      </w:r>
    </w:p>
    <w:p w14:paraId="712FF816" w14:textId="77777777" w:rsidR="00225148" w:rsidRPr="007929E5" w:rsidRDefault="00225148" w:rsidP="00225148">
      <w:pPr>
        <w:pStyle w:val="BodyText2"/>
        <w:tabs>
          <w:tab w:val="left" w:pos="540"/>
        </w:tabs>
        <w:spacing w:line="240" w:lineRule="atLeast"/>
        <w:ind w:left="540" w:right="43"/>
        <w:rPr>
          <w:rFonts w:asciiTheme="majorHAnsi" w:hAnsiTheme="majorHAnsi" w:cstheme="majorHAnsi"/>
          <w:cs/>
        </w:rPr>
      </w:pPr>
      <w:r w:rsidRPr="007929E5">
        <w:rPr>
          <w:rFonts w:asciiTheme="majorHAnsi" w:hAnsiTheme="majorHAnsi" w:cstheme="majorHAnsi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</w:p>
    <w:p w14:paraId="584D598E" w14:textId="77777777" w:rsidR="00225148" w:rsidRPr="007929E5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2A717647" w14:textId="77777777" w:rsidR="00225148" w:rsidRPr="007929E5" w:rsidRDefault="00225148" w:rsidP="00225148">
      <w:pPr>
        <w:pStyle w:val="BodyText2"/>
        <w:tabs>
          <w:tab w:val="left" w:pos="540"/>
        </w:tabs>
        <w:spacing w:line="240" w:lineRule="atLeast"/>
        <w:ind w:left="540" w:right="43"/>
        <w:rPr>
          <w:rFonts w:asciiTheme="majorHAnsi" w:hAnsiTheme="majorHAnsi" w:cstheme="majorHAnsi"/>
          <w:cs/>
        </w:rPr>
      </w:pPr>
      <w:r w:rsidRPr="007929E5">
        <w:rPr>
          <w:rFonts w:asciiTheme="majorHAnsi" w:hAnsiTheme="majorHAnsi" w:cstheme="majorHAnsi"/>
          <w:cs/>
        </w:rPr>
        <w:t xml:space="preserve"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  </w:t>
      </w:r>
    </w:p>
    <w:p w14:paraId="5DD34587" w14:textId="77777777" w:rsidR="00225148" w:rsidRPr="007929E5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0D1F2DAE" w14:textId="77777777" w:rsidR="00225148" w:rsidRPr="007929E5" w:rsidRDefault="00225148" w:rsidP="00225148">
      <w:pPr>
        <w:pStyle w:val="BodyText2"/>
        <w:tabs>
          <w:tab w:val="left" w:pos="540"/>
        </w:tabs>
        <w:spacing w:line="240" w:lineRule="atLeast"/>
        <w:ind w:left="540" w:right="43"/>
        <w:rPr>
          <w:rFonts w:asciiTheme="majorHAnsi" w:hAnsiTheme="majorHAnsi" w:cstheme="majorHAnsi"/>
          <w:cs/>
        </w:rPr>
      </w:pPr>
      <w:r w:rsidRPr="007929E5">
        <w:rPr>
          <w:rFonts w:asciiTheme="majorHAnsi" w:hAnsiTheme="majorHAnsi" w:cstheme="majorHAnsi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00281354" w14:textId="77777777" w:rsidR="00225148" w:rsidRPr="007929E5" w:rsidRDefault="00225148" w:rsidP="00702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HAnsi" w:hAnsiTheme="majorHAnsi" w:cstheme="majorHAnsi"/>
          <w:sz w:val="30"/>
          <w:szCs w:val="30"/>
        </w:rPr>
      </w:pPr>
    </w:p>
    <w:p w14:paraId="1C7A29F3" w14:textId="77777777" w:rsidR="00225148" w:rsidRPr="007929E5" w:rsidRDefault="00225148" w:rsidP="00702B34">
      <w:pPr>
        <w:pStyle w:val="BodyText2"/>
        <w:tabs>
          <w:tab w:val="left" w:pos="540"/>
        </w:tabs>
        <w:spacing w:line="240" w:lineRule="atLeast"/>
        <w:ind w:left="540" w:right="43"/>
        <w:rPr>
          <w:rFonts w:asciiTheme="majorHAnsi" w:hAnsiTheme="majorHAnsi" w:cstheme="majorHAnsi"/>
          <w:color w:val="000000" w:themeColor="text1"/>
          <w:cs/>
        </w:rPr>
      </w:pPr>
      <w:r w:rsidRPr="007929E5">
        <w:rPr>
          <w:rFonts w:asciiTheme="majorHAnsi" w:hAnsiTheme="majorHAnsi" w:cstheme="majorHAnsi"/>
          <w:color w:val="000000" w:themeColor="text1"/>
          <w:cs/>
        </w:rPr>
        <w:t>ผลต่างของอัตราแลกเปลี่ยนที่เกิดขึ้นจากการแปลงค่าให้รับรู้เ</w:t>
      </w:r>
      <w:r w:rsidR="00702B34" w:rsidRPr="007929E5">
        <w:rPr>
          <w:rFonts w:asciiTheme="majorHAnsi" w:hAnsiTheme="majorHAnsi" w:cstheme="majorHAnsi"/>
          <w:color w:val="000000" w:themeColor="text1"/>
          <w:cs/>
        </w:rPr>
        <w:t>ป็นกำไรหรือขาดทุนในงวดบัญชีนั้</w:t>
      </w:r>
      <w:r w:rsidR="008C370D" w:rsidRPr="007929E5">
        <w:rPr>
          <w:rFonts w:asciiTheme="majorHAnsi" w:hAnsiTheme="majorHAnsi" w:cstheme="majorHAnsi"/>
          <w:color w:val="000000" w:themeColor="text1"/>
          <w:cs/>
        </w:rPr>
        <w:t>น</w:t>
      </w:r>
    </w:p>
    <w:p w14:paraId="15A81E1B" w14:textId="77777777" w:rsidR="00225148" w:rsidRPr="007929E5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6D97B6F7" w14:textId="77777777" w:rsidR="001471B6" w:rsidRPr="007929E5" w:rsidRDefault="001471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b/>
          <w:bCs/>
          <w:i/>
          <w:iCs/>
          <w:sz w:val="30"/>
          <w:szCs w:val="30"/>
          <w:cs/>
          <w:lang w:val="th-TH"/>
        </w:rPr>
      </w:pPr>
      <w:r w:rsidRPr="007929E5">
        <w:rPr>
          <w:rFonts w:asciiTheme="majorHAnsi" w:hAnsiTheme="majorHAnsi" w:cstheme="majorHAnsi"/>
          <w:i/>
          <w:iCs/>
          <w:sz w:val="30"/>
          <w:szCs w:val="30"/>
          <w:cs/>
          <w:lang w:val="th-TH"/>
        </w:rPr>
        <w:br w:type="page"/>
      </w:r>
    </w:p>
    <w:p w14:paraId="705314AB" w14:textId="77777777" w:rsidR="00225148" w:rsidRPr="007929E5" w:rsidRDefault="00225148" w:rsidP="005E2DE1">
      <w:pPr>
        <w:pStyle w:val="Heading8"/>
        <w:numPr>
          <w:ilvl w:val="1"/>
          <w:numId w:val="24"/>
        </w:numPr>
        <w:jc w:val="both"/>
        <w:rPr>
          <w:rFonts w:asciiTheme="majorHAnsi" w:hAnsiTheme="majorHAnsi" w:cstheme="majorHAnsi"/>
          <w:i/>
          <w:iCs/>
          <w:sz w:val="30"/>
          <w:szCs w:val="30"/>
          <w:cs/>
          <w:lang w:val="th-TH"/>
        </w:rPr>
      </w:pPr>
      <w:r w:rsidRPr="007929E5">
        <w:rPr>
          <w:rFonts w:asciiTheme="majorHAnsi" w:hAnsiTheme="majorHAnsi" w:cstheme="majorHAnsi"/>
          <w:i/>
          <w:iCs/>
          <w:sz w:val="30"/>
          <w:szCs w:val="30"/>
          <w:cs/>
          <w:lang w:val="th-TH"/>
        </w:rPr>
        <w:lastRenderedPageBreak/>
        <w:t>เงินสดและรายการเทียบเท่าเงินสด</w:t>
      </w:r>
    </w:p>
    <w:p w14:paraId="3E4CD689" w14:textId="77777777" w:rsidR="00225148" w:rsidRPr="007929E5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  <w:cs/>
        </w:rPr>
      </w:pPr>
    </w:p>
    <w:p w14:paraId="24CF2DB2" w14:textId="77777777" w:rsidR="00225148" w:rsidRPr="007929E5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HAnsi" w:hAnsiTheme="majorHAnsi" w:cstheme="majorHAnsi"/>
          <w:sz w:val="30"/>
          <w:szCs w:val="30"/>
        </w:rPr>
      </w:pPr>
      <w:r w:rsidRPr="007929E5">
        <w:rPr>
          <w:rFonts w:asciiTheme="majorHAnsi" w:hAnsiTheme="majorHAnsi" w:cstheme="majorHAnsi"/>
          <w:sz w:val="30"/>
          <w:szCs w:val="30"/>
        </w:rPr>
        <w:tab/>
      </w:r>
      <w:r w:rsidRPr="007929E5">
        <w:rPr>
          <w:rFonts w:asciiTheme="majorHAnsi" w:hAnsiTheme="majorHAnsi" w:cstheme="majorHAnsi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ยอดเงินฝากธนาคารประเภทเผื่อเรียก และเงิ</w:t>
      </w:r>
      <w:r w:rsidR="00A1094B" w:rsidRPr="007929E5">
        <w:rPr>
          <w:rFonts w:asciiTheme="majorHAnsi" w:hAnsiTheme="majorHAnsi" w:cstheme="majorHAnsi"/>
          <w:sz w:val="30"/>
          <w:szCs w:val="30"/>
          <w:cs/>
        </w:rPr>
        <w:t>นลงทุนระยะสั้นที่มีสภาพคล่องสูง</w:t>
      </w:r>
    </w:p>
    <w:p w14:paraId="3B18DD08" w14:textId="77777777" w:rsidR="00225148" w:rsidRPr="007929E5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43E44DCE" w14:textId="77777777" w:rsidR="008C370D" w:rsidRPr="007929E5" w:rsidRDefault="008C370D" w:rsidP="008C370D">
      <w:pPr>
        <w:spacing w:line="240" w:lineRule="auto"/>
        <w:ind w:left="540" w:right="-16"/>
        <w:jc w:val="thaiDistribute"/>
        <w:rPr>
          <w:rFonts w:asciiTheme="majorHAnsi" w:hAnsiTheme="majorHAnsi" w:cstheme="majorHAnsi"/>
          <w:spacing w:val="-2"/>
          <w:sz w:val="30"/>
          <w:szCs w:val="30"/>
        </w:rPr>
      </w:pPr>
      <w:r w:rsidRPr="007929E5">
        <w:rPr>
          <w:rFonts w:asciiTheme="majorHAnsi" w:hAnsiTheme="majorHAnsi" w:cstheme="majorHAnsi"/>
          <w:spacing w:val="-2"/>
          <w:sz w:val="30"/>
          <w:szCs w:val="30"/>
          <w:cs/>
        </w:rPr>
        <w:t>เงินฝากสถาบันการเงินที่มีข้อจำกัดในการใช้ได้แสดงแยกต่างหากเป็น “เงินฝากสถาบันการเงินที่มีข้อจำกัดในการใช้” ในงบแสดงฐานะการเงิน</w:t>
      </w:r>
    </w:p>
    <w:p w14:paraId="28899FC5" w14:textId="77777777" w:rsidR="008C370D" w:rsidRPr="007929E5" w:rsidRDefault="008C370D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42C30A6E" w14:textId="61A5E4F0" w:rsidR="008C370D" w:rsidRPr="007929E5" w:rsidRDefault="008C370D" w:rsidP="005E2DE1">
      <w:pPr>
        <w:pStyle w:val="Heading8"/>
        <w:numPr>
          <w:ilvl w:val="1"/>
          <w:numId w:val="24"/>
        </w:numPr>
        <w:jc w:val="thaiDistribute"/>
        <w:rPr>
          <w:rFonts w:asciiTheme="majorHAnsi" w:hAnsiTheme="majorHAnsi" w:cstheme="majorHAnsi"/>
          <w:i/>
          <w:iCs/>
          <w:sz w:val="30"/>
          <w:szCs w:val="30"/>
          <w:cs/>
          <w:lang w:val="th-TH"/>
        </w:rPr>
      </w:pPr>
      <w:r w:rsidRPr="007929E5">
        <w:rPr>
          <w:rFonts w:asciiTheme="majorHAnsi" w:hAnsiTheme="majorHAnsi" w:cstheme="majorHAnsi"/>
          <w:i/>
          <w:iCs/>
          <w:sz w:val="30"/>
          <w:szCs w:val="30"/>
          <w:cs/>
          <w:lang w:val="th-TH"/>
        </w:rPr>
        <w:t>ลูกหนี้การค้า</w:t>
      </w:r>
      <w:r w:rsidR="00CD6580" w:rsidRPr="007929E5">
        <w:rPr>
          <w:rFonts w:asciiTheme="majorHAnsi" w:hAnsiTheme="majorHAnsi" w:cstheme="majorHAnsi" w:hint="cs"/>
          <w:i/>
          <w:iCs/>
          <w:sz w:val="30"/>
          <w:szCs w:val="30"/>
          <w:cs/>
        </w:rPr>
        <w:t>และ</w:t>
      </w:r>
      <w:r w:rsidRPr="007929E5">
        <w:rPr>
          <w:rFonts w:asciiTheme="majorHAnsi" w:hAnsiTheme="majorHAnsi" w:cstheme="majorHAnsi"/>
          <w:i/>
          <w:iCs/>
          <w:sz w:val="30"/>
          <w:szCs w:val="30"/>
          <w:cs/>
          <w:lang w:val="th-TH"/>
        </w:rPr>
        <w:t>ลูกหนี้อื่น</w:t>
      </w:r>
    </w:p>
    <w:p w14:paraId="4F73EAD6" w14:textId="77777777" w:rsidR="008C370D" w:rsidRPr="007929E5" w:rsidRDefault="008C370D" w:rsidP="00B24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360C7EEC" w14:textId="186DE706" w:rsidR="00B24E92" w:rsidRPr="007929E5" w:rsidRDefault="00B24E92" w:rsidP="00B24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HAnsi" w:hAnsiTheme="majorHAnsi"/>
          <w:sz w:val="30"/>
          <w:szCs w:val="30"/>
        </w:rPr>
      </w:pPr>
      <w:r w:rsidRPr="007929E5">
        <w:rPr>
          <w:rFonts w:asciiTheme="majorHAnsi" w:hAnsiTheme="majorHAnsi"/>
          <w:sz w:val="30"/>
          <w:szCs w:val="30"/>
          <w:cs/>
        </w:rPr>
        <w:t>ลูกหนี้รับรู้เมื่อ</w:t>
      </w:r>
      <w:r w:rsidRPr="007929E5">
        <w:rPr>
          <w:rFonts w:asciiTheme="majorHAnsi" w:hAnsiTheme="majorHAnsi" w:hint="cs"/>
          <w:sz w:val="30"/>
          <w:szCs w:val="30"/>
          <w:cs/>
        </w:rPr>
        <w:t>ก</w:t>
      </w:r>
      <w:r w:rsidRPr="007929E5">
        <w:rPr>
          <w:rFonts w:asciiTheme="majorHAnsi" w:hAnsiTheme="majorHAnsi"/>
          <w:sz w:val="30"/>
          <w:szCs w:val="30"/>
          <w:cs/>
        </w:rPr>
        <w:t>ลุ่มบริษัทมีสิทธิที่ปราศจากเงื่อนไขในการได้รับสิ่งตอบแทนตามสัญญา</w:t>
      </w:r>
    </w:p>
    <w:p w14:paraId="1F48AB34" w14:textId="77777777" w:rsidR="00B24E92" w:rsidRPr="007929E5" w:rsidRDefault="00B24E92" w:rsidP="00B24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HAnsi" w:hAnsiTheme="majorHAnsi"/>
          <w:sz w:val="30"/>
          <w:szCs w:val="30"/>
        </w:rPr>
      </w:pPr>
    </w:p>
    <w:p w14:paraId="030B561A" w14:textId="0E3FA58C" w:rsidR="00B24E92" w:rsidRPr="007929E5" w:rsidRDefault="007A4D36" w:rsidP="00B24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HAnsi" w:hAnsiTheme="majorHAnsi"/>
          <w:sz w:val="30"/>
          <w:szCs w:val="30"/>
        </w:rPr>
      </w:pPr>
      <w:r w:rsidRPr="007929E5">
        <w:rPr>
          <w:rFonts w:asciiTheme="majorHAnsi" w:hAnsiTheme="majorHAnsi"/>
          <w:sz w:val="30"/>
          <w:szCs w:val="30"/>
          <w:cs/>
        </w:rPr>
        <w:t>ลูกหนี้แสดงในราคาตามใบแจ้งหนี้หักค่าเผื่อหนี้สงสัยจะสูญ 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</w:t>
      </w:r>
    </w:p>
    <w:p w14:paraId="3ABE9CCA" w14:textId="77777777" w:rsidR="007A4D36" w:rsidRPr="007929E5" w:rsidRDefault="007A4D36" w:rsidP="00B24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HAnsi" w:hAnsiTheme="majorHAnsi"/>
          <w:sz w:val="30"/>
          <w:szCs w:val="30"/>
          <w:cs/>
        </w:rPr>
      </w:pPr>
    </w:p>
    <w:p w14:paraId="22EDB2FA" w14:textId="77777777" w:rsidR="008C370D" w:rsidRPr="007929E5" w:rsidRDefault="008C370D" w:rsidP="005E2DE1">
      <w:pPr>
        <w:pStyle w:val="Heading8"/>
        <w:numPr>
          <w:ilvl w:val="1"/>
          <w:numId w:val="24"/>
        </w:numPr>
        <w:jc w:val="thaiDistribute"/>
        <w:rPr>
          <w:rFonts w:asciiTheme="majorHAnsi" w:hAnsiTheme="majorHAnsi" w:cstheme="majorHAnsi"/>
          <w:i/>
          <w:iCs/>
          <w:sz w:val="30"/>
          <w:szCs w:val="30"/>
        </w:rPr>
      </w:pPr>
      <w:r w:rsidRPr="007929E5">
        <w:rPr>
          <w:rFonts w:asciiTheme="majorHAnsi" w:hAnsiTheme="majorHAnsi" w:cstheme="majorHAnsi"/>
          <w:i/>
          <w:iCs/>
          <w:sz w:val="30"/>
          <w:szCs w:val="30"/>
          <w:cs/>
        </w:rPr>
        <w:t>ลูกหนี้ผ่อนชำระ</w:t>
      </w:r>
    </w:p>
    <w:p w14:paraId="13F7F08C" w14:textId="77777777" w:rsidR="008C370D" w:rsidRPr="007929E5" w:rsidRDefault="008C370D" w:rsidP="008C370D">
      <w:pPr>
        <w:rPr>
          <w:rFonts w:asciiTheme="majorHAnsi" w:hAnsiTheme="majorHAnsi" w:cstheme="majorHAnsi"/>
          <w:sz w:val="30"/>
          <w:szCs w:val="30"/>
          <w:cs/>
          <w:lang w:val="th-TH"/>
        </w:rPr>
      </w:pPr>
    </w:p>
    <w:p w14:paraId="29D3E887" w14:textId="19062147" w:rsidR="008C370D" w:rsidRPr="007929E5" w:rsidRDefault="008C370D" w:rsidP="008C37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7929E5">
        <w:rPr>
          <w:rFonts w:asciiTheme="majorHAnsi" w:hAnsiTheme="majorHAnsi" w:cstheme="majorHAnsi"/>
          <w:sz w:val="30"/>
          <w:szCs w:val="30"/>
          <w:cs/>
        </w:rPr>
        <w:t>ลูกหนี้ผ่อนชำระ</w:t>
      </w:r>
      <w:r w:rsidR="009D1781" w:rsidRPr="007929E5">
        <w:rPr>
          <w:rFonts w:asciiTheme="majorHAnsi" w:hAnsiTheme="majorHAnsi" w:cstheme="majorHAnsi" w:hint="cs"/>
          <w:sz w:val="30"/>
          <w:szCs w:val="30"/>
          <w:cs/>
        </w:rPr>
        <w:t>วัดมูลค่า</w:t>
      </w:r>
      <w:r w:rsidRPr="007929E5">
        <w:rPr>
          <w:rFonts w:asciiTheme="majorHAnsi" w:hAnsiTheme="majorHAnsi" w:cstheme="majorHAnsi"/>
          <w:sz w:val="30"/>
          <w:szCs w:val="30"/>
          <w:cs/>
        </w:rPr>
        <w:t>ด้วยจำนวนหนี้คงเหลือหักด้วยดอกเบี้ยรอการรับรู้ และค่าเผื่อหนี้สงสัยจะสูญ</w:t>
      </w:r>
    </w:p>
    <w:p w14:paraId="418C4953" w14:textId="77777777" w:rsidR="008C370D" w:rsidRPr="007929E5" w:rsidRDefault="008C370D" w:rsidP="008C37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3DE5DD87" w14:textId="3852FF84" w:rsidR="008C370D" w:rsidRPr="007929E5" w:rsidRDefault="004F2776" w:rsidP="008C37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7929E5">
        <w:rPr>
          <w:rFonts w:asciiTheme="majorHAnsi" w:hAnsiTheme="majorHAnsi" w:cstheme="majorHAnsi" w:hint="cs"/>
          <w:sz w:val="30"/>
          <w:szCs w:val="30"/>
          <w:cs/>
        </w:rPr>
        <w:t>กลุ่ม</w:t>
      </w:r>
      <w:r w:rsidR="008C370D" w:rsidRPr="007929E5">
        <w:rPr>
          <w:rFonts w:asciiTheme="majorHAnsi" w:hAnsiTheme="majorHAnsi" w:cstheme="majorHAnsi"/>
          <w:sz w:val="30"/>
          <w:szCs w:val="30"/>
          <w:cs/>
        </w:rPr>
        <w:t xml:space="preserve">บริษัทตั้งค่าเผื่อหนี้สงสัยจะสูญเป็นจำนวนเท่ากับผลเสียหายที่อาจเกิดขึ้นจากการเรียกเก็บเงินจากลูกหนี้ไม่ได้โดยการวิเคราะห์ประเภทและการพิจารณาฐานะของลูกหนี้ในปัจจุบัน และการคาดการณ์เกี่ยวกับการชำระหนี้ในอนาคตของลูกค้า ลูกหนี้จะถูกตัดจำหน่ายบัญชีเมื่อทราบว่าเป็นหนี้สูญ </w:t>
      </w:r>
    </w:p>
    <w:p w14:paraId="36705EDB" w14:textId="77777777" w:rsidR="008C370D" w:rsidRPr="007929E5" w:rsidRDefault="008C370D" w:rsidP="008C370D">
      <w:pPr>
        <w:rPr>
          <w:rFonts w:asciiTheme="minorHAnsi" w:hAnsiTheme="minorHAnsi"/>
          <w:sz w:val="30"/>
          <w:szCs w:val="30"/>
        </w:rPr>
      </w:pPr>
    </w:p>
    <w:p w14:paraId="53DDB3A6" w14:textId="52145709" w:rsidR="00EC7213" w:rsidRDefault="008E3C0D" w:rsidP="00191B39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HAnsi" w:hAnsiTheme="majorHAnsi"/>
          <w:sz w:val="30"/>
          <w:szCs w:val="30"/>
        </w:rPr>
      </w:pPr>
      <w:r w:rsidRPr="007929E5">
        <w:rPr>
          <w:rFonts w:asciiTheme="majorHAnsi" w:hAnsiTheme="majorHAnsi" w:cstheme="majorHAnsi"/>
          <w:sz w:val="30"/>
          <w:szCs w:val="30"/>
          <w:cs/>
        </w:rPr>
        <w:t xml:space="preserve">ค่าเผื่อหนี้สงสัยจะสูญพิจารณาจากลูกหนี้ที่ค้างชำระ (สุทธิจากดอกเบี้ยรับรอการรับรู้) </w:t>
      </w:r>
      <w:r w:rsidR="00FF36AE" w:rsidRPr="007929E5">
        <w:rPr>
          <w:rFonts w:asciiTheme="majorHAnsi" w:hAnsiTheme="majorHAnsi" w:cstheme="majorHAnsi" w:hint="cs"/>
          <w:sz w:val="30"/>
          <w:szCs w:val="30"/>
          <w:cs/>
        </w:rPr>
        <w:t>หักด้วย</w:t>
      </w:r>
      <w:r w:rsidR="00BD1FC6">
        <w:rPr>
          <w:rFonts w:asciiTheme="majorHAnsi" w:hAnsiTheme="majorHAnsi" w:cstheme="majorHAnsi" w:hint="cs"/>
          <w:sz w:val="30"/>
          <w:szCs w:val="30"/>
          <w:cs/>
        </w:rPr>
        <w:t>มูลค่า</w:t>
      </w:r>
      <w:r w:rsidRPr="007929E5">
        <w:rPr>
          <w:rFonts w:asciiTheme="majorHAnsi" w:hAnsiTheme="majorHAnsi" w:cstheme="majorHAnsi"/>
          <w:sz w:val="30"/>
          <w:szCs w:val="30"/>
          <w:cs/>
        </w:rPr>
        <w:t>หลักประกัน</w:t>
      </w:r>
      <w:r w:rsidR="00FF36AE" w:rsidRPr="007929E5">
        <w:rPr>
          <w:rFonts w:asciiTheme="majorHAnsi" w:hAnsiTheme="majorHAnsi" w:cstheme="majorHAnsi" w:hint="cs"/>
          <w:sz w:val="30"/>
          <w:szCs w:val="30"/>
          <w:cs/>
        </w:rPr>
        <w:t>สำ</w:t>
      </w:r>
      <w:r w:rsidR="00E3229E" w:rsidRPr="007929E5">
        <w:rPr>
          <w:rFonts w:asciiTheme="majorHAnsi" w:hAnsiTheme="majorHAnsi" w:cstheme="majorHAnsi" w:hint="cs"/>
          <w:sz w:val="30"/>
          <w:szCs w:val="30"/>
          <w:cs/>
        </w:rPr>
        <w:t>หรับ</w:t>
      </w:r>
      <w:r w:rsidR="00FF36AE" w:rsidRPr="007929E5">
        <w:rPr>
          <w:rFonts w:asciiTheme="majorHAnsi" w:hAnsiTheme="majorHAnsi" w:cstheme="majorHAnsi" w:hint="cs"/>
          <w:vanish/>
          <w:sz w:val="30"/>
          <w:szCs w:val="30"/>
          <w:cs/>
        </w:rPr>
        <w:t>หร</w:t>
      </w:r>
      <w:r w:rsidR="003076F5" w:rsidRPr="007929E5">
        <w:rPr>
          <w:rFonts w:asciiTheme="majorHAnsi" w:hAnsiTheme="majorHAnsi" w:cstheme="majorHAnsi" w:hint="cs"/>
          <w:vanish/>
          <w:sz w:val="30"/>
          <w:szCs w:val="30"/>
          <w:cs/>
        </w:rPr>
        <w:t>ับ</w:t>
      </w:r>
      <w:r w:rsidRPr="007929E5">
        <w:rPr>
          <w:rFonts w:asciiTheme="majorHAnsi" w:hAnsiTheme="majorHAnsi" w:cstheme="majorHAnsi"/>
          <w:sz w:val="30"/>
          <w:szCs w:val="30"/>
          <w:cs/>
        </w:rPr>
        <w:t xml:space="preserve">ลูกหนี้ที่เกินกำหนดชำระไม่เกิน </w:t>
      </w:r>
      <w:r w:rsidR="00BD1FC6">
        <w:rPr>
          <w:rFonts w:asciiTheme="majorHAnsi" w:hAnsiTheme="majorHAnsi" w:cstheme="majorHAnsi"/>
          <w:sz w:val="30"/>
          <w:szCs w:val="30"/>
        </w:rPr>
        <w:t>9</w:t>
      </w:r>
      <w:r w:rsidRPr="007929E5">
        <w:rPr>
          <w:rFonts w:asciiTheme="majorHAnsi" w:hAnsiTheme="majorHAnsi" w:cstheme="majorHAnsi"/>
          <w:sz w:val="30"/>
          <w:szCs w:val="30"/>
        </w:rPr>
        <w:t xml:space="preserve"> </w:t>
      </w:r>
      <w:r w:rsidRPr="007929E5">
        <w:rPr>
          <w:rFonts w:asciiTheme="majorHAnsi" w:hAnsiTheme="majorHAnsi" w:cstheme="majorHAnsi"/>
          <w:sz w:val="30"/>
          <w:szCs w:val="30"/>
          <w:cs/>
        </w:rPr>
        <w:t>เดือน</w:t>
      </w:r>
      <w:r w:rsidR="00FF36AE" w:rsidRPr="007929E5">
        <w:rPr>
          <w:rFonts w:asciiTheme="majorHAnsi" w:hAnsiTheme="majorHAnsi" w:cstheme="majorHAnsi" w:hint="cs"/>
          <w:sz w:val="30"/>
          <w:szCs w:val="30"/>
          <w:cs/>
        </w:rPr>
        <w:t xml:space="preserve"> </w:t>
      </w:r>
      <w:r w:rsidR="00191B39" w:rsidRPr="00191B39">
        <w:rPr>
          <w:rFonts w:asciiTheme="majorHAnsi" w:hAnsiTheme="majorHAnsi"/>
          <w:sz w:val="30"/>
          <w:szCs w:val="30"/>
          <w:cs/>
        </w:rPr>
        <w:t xml:space="preserve">กลุ่มบริษัทมีการจัดกลุ่มลูกหนี้บางประเภทออกจากลูกหนี้ผ่อนชำระปกติเพื่อแยกคำนวณค่าเผื่อหนี้สงสัยจะสูญ </w:t>
      </w:r>
      <w:r w:rsidR="00CD5722">
        <w:rPr>
          <w:rFonts w:asciiTheme="majorHAnsi" w:hAnsiTheme="majorHAnsi" w:hint="cs"/>
          <w:sz w:val="30"/>
          <w:szCs w:val="30"/>
          <w:cs/>
        </w:rPr>
        <w:t>ดังนี้</w:t>
      </w:r>
    </w:p>
    <w:p w14:paraId="4B6B11E7" w14:textId="77777777" w:rsidR="00CD5722" w:rsidRDefault="00CD5722" w:rsidP="00191B39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HAnsi" w:hAnsiTheme="majorHAnsi"/>
          <w:sz w:val="30"/>
          <w:szCs w:val="30"/>
        </w:rPr>
      </w:pPr>
    </w:p>
    <w:p w14:paraId="509BE06F" w14:textId="4CAC06E2" w:rsidR="00A9276E" w:rsidRPr="00191B39" w:rsidRDefault="00EC7213" w:rsidP="00220384">
      <w:pPr>
        <w:pStyle w:val="block"/>
        <w:numPr>
          <w:ilvl w:val="0"/>
          <w:numId w:val="30"/>
        </w:numPr>
        <w:spacing w:after="0" w:line="240" w:lineRule="atLeast"/>
        <w:jc w:val="thaiDistribute"/>
        <w:rPr>
          <w:rFonts w:ascii="Angsana New" w:hAnsi="Angsana New"/>
          <w:sz w:val="28"/>
          <w:szCs w:val="28"/>
          <w:cs/>
          <w:lang w:val="en-US" w:bidi="th-TH"/>
        </w:rPr>
      </w:pPr>
      <w:bookmarkStart w:id="1" w:name="_Hlk31110113"/>
      <w:r w:rsidRPr="00191B39">
        <w:rPr>
          <w:rFonts w:ascii="Angsana New" w:hAnsi="Angsana New" w:hint="cs"/>
          <w:sz w:val="30"/>
          <w:szCs w:val="30"/>
          <w:cs/>
          <w:lang w:bidi="th-TH"/>
        </w:rPr>
        <w:t>ลูกหนี้ที่มีการซื้อ</w:t>
      </w:r>
      <w:r w:rsidR="00DB383A" w:rsidRPr="00191B39">
        <w:rPr>
          <w:rFonts w:ascii="Angsana New" w:hAnsi="Angsana New"/>
          <w:sz w:val="30"/>
          <w:szCs w:val="30"/>
          <w:cs/>
          <w:lang w:bidi="th-TH"/>
        </w:rPr>
        <w:t>เครื่องรับชำระเงินอัตโนมัติ</w:t>
      </w:r>
      <w:r w:rsidRPr="00191B39">
        <w:rPr>
          <w:rFonts w:ascii="Angsana New" w:hAnsi="Angsana New" w:hint="cs"/>
          <w:sz w:val="30"/>
          <w:szCs w:val="30"/>
          <w:cs/>
          <w:lang w:bidi="th-TH"/>
        </w:rPr>
        <w:t xml:space="preserve">กับกลุ่มบริษัทเกินกว่า </w:t>
      </w:r>
      <w:r w:rsidRPr="00191B39">
        <w:rPr>
          <w:rFonts w:ascii="Angsana New" w:hAnsi="Angsana New"/>
          <w:sz w:val="30"/>
          <w:szCs w:val="30"/>
          <w:lang w:val="en-US" w:bidi="th-TH"/>
        </w:rPr>
        <w:t xml:space="preserve">15 </w:t>
      </w:r>
      <w:r w:rsidRPr="00191B39">
        <w:rPr>
          <w:rFonts w:ascii="Angsana New" w:hAnsi="Angsana New" w:hint="cs"/>
          <w:sz w:val="30"/>
          <w:szCs w:val="30"/>
          <w:cs/>
          <w:lang w:val="en-US" w:bidi="th-TH"/>
        </w:rPr>
        <w:t xml:space="preserve">ตู้ขึ้นไป </w:t>
      </w:r>
      <w:r w:rsidR="00A5048E">
        <w:rPr>
          <w:rFonts w:ascii="Angsana New" w:hAnsi="Angsana New" w:hint="cs"/>
          <w:sz w:val="30"/>
          <w:szCs w:val="30"/>
          <w:cs/>
          <w:lang w:val="en-US" w:bidi="th-TH"/>
        </w:rPr>
        <w:t>ซึ่ง</w:t>
      </w:r>
      <w:r w:rsidRPr="00191B39">
        <w:rPr>
          <w:rFonts w:ascii="Angsana New" w:hAnsi="Angsana New" w:hint="cs"/>
          <w:sz w:val="30"/>
          <w:szCs w:val="30"/>
          <w:cs/>
          <w:lang w:val="en-US" w:bidi="th-TH"/>
        </w:rPr>
        <w:t xml:space="preserve">จัดเป็นลูกหนี้ที่มีมูลค่าสูง </w:t>
      </w:r>
    </w:p>
    <w:p w14:paraId="7BC713E3" w14:textId="074ECF82" w:rsidR="00A9276E" w:rsidRPr="00191B39" w:rsidRDefault="00EC7213" w:rsidP="00220384">
      <w:pPr>
        <w:pStyle w:val="block"/>
        <w:numPr>
          <w:ilvl w:val="0"/>
          <w:numId w:val="30"/>
        </w:numPr>
        <w:spacing w:after="0" w:line="240" w:lineRule="atLeast"/>
        <w:jc w:val="thaiDistribute"/>
        <w:rPr>
          <w:rFonts w:ascii="Angsana New" w:hAnsi="Angsana New"/>
          <w:spacing w:val="-6"/>
          <w:sz w:val="28"/>
          <w:szCs w:val="28"/>
          <w:lang w:val="en-US" w:bidi="th-TH"/>
        </w:rPr>
      </w:pPr>
      <w:r w:rsidRPr="00191B39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ลูกหนี้</w:t>
      </w:r>
      <w:r w:rsidR="00E3229E" w:rsidRPr="00191B39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ผ่อนชำระที่มี</w:t>
      </w:r>
      <w:r w:rsidRPr="00191B39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การเปลี่ยนแปลงเงื่อนไขการชำระหนี้ </w:t>
      </w:r>
    </w:p>
    <w:p w14:paraId="43D4F7E3" w14:textId="6B7C2A07" w:rsidR="00F82F30" w:rsidRPr="00163DEA" w:rsidRDefault="00F82F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</w:p>
    <w:p w14:paraId="18F88CB9" w14:textId="77777777" w:rsidR="00BD1FC6" w:rsidRDefault="00BD1F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 w:cstheme="minorHAnsi"/>
          <w:i/>
          <w:iCs/>
          <w:sz w:val="30"/>
          <w:szCs w:val="30"/>
          <w:cs/>
        </w:rPr>
      </w:pPr>
      <w:r>
        <w:rPr>
          <w:rFonts w:asciiTheme="minorHAnsi" w:hAnsiTheme="minorHAnsi" w:cstheme="minorHAnsi"/>
          <w:i/>
          <w:iCs/>
          <w:sz w:val="30"/>
          <w:szCs w:val="30"/>
          <w:cs/>
        </w:rPr>
        <w:br w:type="page"/>
      </w:r>
    </w:p>
    <w:p w14:paraId="5C36A43E" w14:textId="757B5F00" w:rsidR="008C370D" w:rsidRPr="007929E5" w:rsidRDefault="008C370D" w:rsidP="008C37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both"/>
        <w:rPr>
          <w:rFonts w:asciiTheme="minorHAnsi" w:hAnsiTheme="minorHAnsi" w:cstheme="minorHAnsi"/>
          <w:i/>
          <w:iCs/>
          <w:sz w:val="30"/>
          <w:szCs w:val="30"/>
        </w:rPr>
      </w:pPr>
      <w:r w:rsidRPr="007929E5">
        <w:rPr>
          <w:rFonts w:asciiTheme="minorHAnsi" w:hAnsiTheme="minorHAnsi" w:cstheme="minorHAnsi"/>
          <w:i/>
          <w:iCs/>
          <w:sz w:val="30"/>
          <w:szCs w:val="30"/>
          <w:cs/>
        </w:rPr>
        <w:lastRenderedPageBreak/>
        <w:t>ขาดทุนจากการ</w:t>
      </w:r>
      <w:r w:rsidR="00B24E92" w:rsidRPr="007929E5">
        <w:rPr>
          <w:rFonts w:asciiTheme="minorHAnsi" w:hAnsiTheme="minorHAnsi" w:cstheme="minorHAnsi" w:hint="cs"/>
          <w:i/>
          <w:iCs/>
          <w:sz w:val="30"/>
          <w:szCs w:val="30"/>
          <w:cs/>
        </w:rPr>
        <w:t>ยกเลิกสัญญา</w:t>
      </w:r>
    </w:p>
    <w:p w14:paraId="3747C421" w14:textId="77777777" w:rsidR="008C370D" w:rsidRPr="00163DEA" w:rsidRDefault="008C370D" w:rsidP="008C37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 w:cstheme="minorHAnsi"/>
          <w:sz w:val="28"/>
          <w:szCs w:val="28"/>
        </w:rPr>
      </w:pPr>
    </w:p>
    <w:p w14:paraId="573BE527" w14:textId="421ADAAA" w:rsidR="001471B6" w:rsidRPr="007929E5" w:rsidRDefault="008C370D" w:rsidP="001471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thaiDistribute"/>
        <w:rPr>
          <w:rFonts w:asciiTheme="minorHAnsi" w:hAnsiTheme="minorHAnsi" w:cstheme="minorHAnsi"/>
          <w:sz w:val="30"/>
          <w:szCs w:val="30"/>
        </w:rPr>
      </w:pPr>
      <w:r w:rsidRPr="007929E5">
        <w:rPr>
          <w:rFonts w:asciiTheme="minorHAnsi" w:hAnsiTheme="minorHAnsi" w:cstheme="minorHAnsi"/>
          <w:sz w:val="30"/>
          <w:szCs w:val="30"/>
          <w:cs/>
        </w:rPr>
        <w:t>ขาดทุนจากการ</w:t>
      </w:r>
      <w:r w:rsidR="00B24E92" w:rsidRPr="007929E5">
        <w:rPr>
          <w:rFonts w:asciiTheme="minorHAnsi" w:hAnsiTheme="minorHAnsi" w:cstheme="minorHAnsi" w:hint="cs"/>
          <w:sz w:val="30"/>
          <w:szCs w:val="30"/>
          <w:cs/>
        </w:rPr>
        <w:t>ยกเลิกสัญญา</w:t>
      </w:r>
      <w:r w:rsidRPr="007929E5">
        <w:rPr>
          <w:rFonts w:asciiTheme="minorHAnsi" w:hAnsiTheme="minorHAnsi" w:cstheme="minorHAnsi"/>
          <w:sz w:val="30"/>
          <w:szCs w:val="30"/>
          <w:cs/>
        </w:rPr>
        <w:t>คือ</w:t>
      </w:r>
      <w:r w:rsidR="00514F7E" w:rsidRPr="007929E5">
        <w:rPr>
          <w:rFonts w:asciiTheme="minorHAnsi" w:hAnsiTheme="minorHAnsi" w:cstheme="minorHAnsi" w:hint="cs"/>
          <w:sz w:val="30"/>
          <w:szCs w:val="30"/>
          <w:cs/>
        </w:rPr>
        <w:t xml:space="preserve"> </w:t>
      </w:r>
      <w:r w:rsidRPr="007929E5">
        <w:rPr>
          <w:rFonts w:asciiTheme="minorHAnsi" w:hAnsiTheme="minorHAnsi" w:cstheme="minorHAnsi"/>
          <w:sz w:val="30"/>
          <w:szCs w:val="30"/>
          <w:cs/>
        </w:rPr>
        <w:t>ผลต่าง</w:t>
      </w:r>
      <w:r w:rsidR="00514F7E" w:rsidRPr="007929E5">
        <w:rPr>
          <w:rFonts w:asciiTheme="minorHAnsi" w:hAnsiTheme="minorHAnsi" w:cstheme="minorHAnsi" w:hint="cs"/>
          <w:sz w:val="30"/>
          <w:szCs w:val="30"/>
          <w:cs/>
        </w:rPr>
        <w:t>ระหว่าง</w:t>
      </w:r>
      <w:r w:rsidRPr="007929E5">
        <w:rPr>
          <w:rFonts w:asciiTheme="minorHAnsi" w:hAnsiTheme="minorHAnsi" w:cstheme="minorHAnsi"/>
          <w:sz w:val="30"/>
          <w:szCs w:val="30"/>
          <w:cs/>
        </w:rPr>
        <w:t>มูลค่า</w:t>
      </w:r>
      <w:r w:rsidR="00B24E92" w:rsidRPr="007929E5">
        <w:rPr>
          <w:rFonts w:asciiTheme="minorHAnsi" w:hAnsiTheme="minorHAnsi" w:cstheme="minorHAnsi" w:hint="cs"/>
          <w:sz w:val="30"/>
          <w:szCs w:val="30"/>
          <w:cs/>
        </w:rPr>
        <w:t>สินทรัพย์</w:t>
      </w:r>
      <w:r w:rsidRPr="007929E5">
        <w:rPr>
          <w:rFonts w:asciiTheme="minorHAnsi" w:hAnsiTheme="minorHAnsi" w:cstheme="minorHAnsi"/>
          <w:sz w:val="30"/>
          <w:szCs w:val="30"/>
          <w:cs/>
        </w:rPr>
        <w:t>ที่ยึดคืนจากลูกหนี้ที่ผิดนัดชำระกับจำนวนหนี้คงเหลือของลูกหนี้ผ่อนชำระ</w:t>
      </w:r>
    </w:p>
    <w:bookmarkEnd w:id="1"/>
    <w:p w14:paraId="5BBFE752" w14:textId="77777777" w:rsidR="00163DEA" w:rsidRPr="007929E5" w:rsidRDefault="00163DEA" w:rsidP="001471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thaiDistribute"/>
        <w:rPr>
          <w:rFonts w:asciiTheme="minorHAnsi" w:hAnsiTheme="minorHAnsi" w:cstheme="minorHAnsi"/>
          <w:sz w:val="30"/>
          <w:szCs w:val="30"/>
          <w:cs/>
        </w:rPr>
      </w:pPr>
    </w:p>
    <w:p w14:paraId="4910AD40" w14:textId="15653892" w:rsidR="00225148" w:rsidRPr="007929E5" w:rsidRDefault="00225148" w:rsidP="005E2DE1">
      <w:pPr>
        <w:pStyle w:val="Heading8"/>
        <w:numPr>
          <w:ilvl w:val="1"/>
          <w:numId w:val="24"/>
        </w:numPr>
        <w:jc w:val="thaiDistribute"/>
        <w:rPr>
          <w:rFonts w:asciiTheme="minorHAnsi" w:hAnsiTheme="minorHAnsi" w:cstheme="minorHAnsi"/>
          <w:i/>
          <w:iCs/>
          <w:sz w:val="30"/>
          <w:szCs w:val="30"/>
          <w:cs/>
          <w:lang w:val="th-TH"/>
        </w:rPr>
      </w:pPr>
      <w:r w:rsidRPr="007929E5">
        <w:rPr>
          <w:rFonts w:asciiTheme="minorHAnsi" w:hAnsiTheme="minorHAnsi" w:cstheme="minorHAnsi"/>
          <w:i/>
          <w:iCs/>
          <w:sz w:val="30"/>
          <w:szCs w:val="30"/>
          <w:cs/>
          <w:lang w:val="th-TH"/>
        </w:rPr>
        <w:t>สินค้าคงเหลือ</w:t>
      </w:r>
    </w:p>
    <w:p w14:paraId="1FD3528F" w14:textId="77777777" w:rsidR="00225148" w:rsidRPr="007929E5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sz w:val="30"/>
          <w:szCs w:val="30"/>
        </w:rPr>
      </w:pPr>
    </w:p>
    <w:p w14:paraId="0912F76B" w14:textId="77777777" w:rsidR="00225148" w:rsidRPr="007929E5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inorHAnsi" w:hAnsiTheme="minorHAnsi" w:cstheme="minorHAnsi"/>
          <w:i/>
          <w:iCs/>
          <w:sz w:val="30"/>
          <w:szCs w:val="30"/>
        </w:rPr>
      </w:pPr>
      <w:r w:rsidRPr="007929E5">
        <w:rPr>
          <w:rFonts w:asciiTheme="minorHAnsi" w:hAnsiTheme="minorHAnsi" w:cstheme="minorHAnsi"/>
          <w:i/>
          <w:iCs/>
          <w:sz w:val="30"/>
          <w:szCs w:val="30"/>
        </w:rPr>
        <w:tab/>
      </w:r>
      <w:r w:rsidRPr="007929E5">
        <w:rPr>
          <w:rFonts w:asciiTheme="minorHAnsi" w:hAnsiTheme="minorHAnsi" w:cstheme="minorHAns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</w:p>
    <w:p w14:paraId="37AA7194" w14:textId="77777777" w:rsidR="00225148" w:rsidRPr="007929E5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sz w:val="30"/>
          <w:szCs w:val="30"/>
        </w:rPr>
      </w:pPr>
    </w:p>
    <w:p w14:paraId="20D40CF7" w14:textId="77777777" w:rsidR="00225148" w:rsidRPr="007929E5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inorHAnsi" w:hAnsiTheme="minorHAnsi" w:cstheme="minorHAnsi"/>
          <w:sz w:val="30"/>
          <w:szCs w:val="30"/>
          <w:cs/>
        </w:rPr>
      </w:pPr>
      <w:r w:rsidRPr="007929E5">
        <w:rPr>
          <w:rFonts w:asciiTheme="minorHAnsi" w:hAnsiTheme="minorHAnsi" w:cstheme="minorHAnsi"/>
          <w:sz w:val="30"/>
          <w:szCs w:val="30"/>
        </w:rPr>
        <w:tab/>
      </w:r>
      <w:r w:rsidRPr="007929E5">
        <w:rPr>
          <w:rFonts w:asciiTheme="minorHAnsi" w:hAnsiTheme="minorHAnsi" w:cstheme="minorHAnsi"/>
          <w:sz w:val="30"/>
          <w:szCs w:val="30"/>
          <w:cs/>
        </w:rPr>
        <w:t>ต้นทุนของสินค้าคำนวณโดยใช้วิธีถัวเฉลี่ยถ่วงน้ำหนัก</w:t>
      </w:r>
      <w:r w:rsidR="00A1094B" w:rsidRPr="007929E5">
        <w:rPr>
          <w:rFonts w:asciiTheme="minorHAnsi" w:hAnsiTheme="minorHAnsi" w:cstheme="minorHAnsi"/>
          <w:sz w:val="30"/>
          <w:szCs w:val="30"/>
        </w:rPr>
        <w:t xml:space="preserve"> </w:t>
      </w:r>
      <w:r w:rsidRPr="007929E5">
        <w:rPr>
          <w:rFonts w:asciiTheme="minorHAnsi" w:hAnsiTheme="minorHAnsi" w:cstheme="minorHAnsi"/>
          <w:sz w:val="30"/>
          <w:szCs w:val="30"/>
          <w:cs/>
        </w:rPr>
        <w:t>ต้นทุนสินค้าประกอบด้วยราคาทุนที่ซื้อ ต้นทุนแปลงสภาพหรือต้นทุนอื่นเพื่อให้สินค</w:t>
      </w:r>
      <w:r w:rsidR="00A1094B" w:rsidRPr="007929E5">
        <w:rPr>
          <w:rFonts w:asciiTheme="minorHAnsi" w:hAnsiTheme="minorHAnsi" w:cstheme="minorHAnsi"/>
          <w:sz w:val="30"/>
          <w:szCs w:val="30"/>
          <w:cs/>
        </w:rPr>
        <w:t>้าอยู่ในสถานที่และสภาพปัจจุบัน</w:t>
      </w:r>
    </w:p>
    <w:p w14:paraId="02021D2D" w14:textId="77777777" w:rsidR="00225148" w:rsidRPr="007929E5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sz w:val="30"/>
          <w:szCs w:val="30"/>
        </w:rPr>
      </w:pPr>
    </w:p>
    <w:p w14:paraId="2625F8BA" w14:textId="77777777" w:rsidR="00225148" w:rsidRPr="007929E5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inorHAnsi" w:hAnsiTheme="minorHAnsi" w:cstheme="minorHAnsi"/>
          <w:sz w:val="30"/>
          <w:szCs w:val="30"/>
        </w:rPr>
      </w:pPr>
      <w:r w:rsidRPr="007929E5">
        <w:rPr>
          <w:rFonts w:asciiTheme="minorHAnsi" w:hAnsiTheme="minorHAnsi" w:cstheme="minorHAnsi"/>
          <w:sz w:val="30"/>
          <w:szCs w:val="30"/>
        </w:rPr>
        <w:tab/>
      </w:r>
      <w:r w:rsidRPr="007929E5">
        <w:rPr>
          <w:rFonts w:asciiTheme="minorHAnsi" w:hAnsiTheme="minorHAnsi" w:cstheme="minorHAnsi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19C3C5F3" w14:textId="77777777" w:rsidR="00225148" w:rsidRPr="007929E5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sz w:val="30"/>
          <w:szCs w:val="30"/>
        </w:rPr>
      </w:pPr>
    </w:p>
    <w:p w14:paraId="068DC59C" w14:textId="77777777" w:rsidR="00225148" w:rsidRPr="007929E5" w:rsidRDefault="00225148" w:rsidP="005E2DE1">
      <w:pPr>
        <w:pStyle w:val="Heading8"/>
        <w:numPr>
          <w:ilvl w:val="1"/>
          <w:numId w:val="24"/>
        </w:numPr>
        <w:jc w:val="thaiDistribute"/>
        <w:rPr>
          <w:rFonts w:asciiTheme="minorHAnsi" w:hAnsiTheme="minorHAnsi" w:cstheme="minorHAnsi"/>
          <w:i/>
          <w:iCs/>
          <w:sz w:val="30"/>
          <w:szCs w:val="30"/>
          <w:cs/>
          <w:lang w:val="th-TH"/>
        </w:rPr>
      </w:pPr>
      <w:r w:rsidRPr="007929E5">
        <w:rPr>
          <w:rFonts w:asciiTheme="minorHAnsi" w:hAnsiTheme="minorHAnsi" w:cstheme="minorHAnsi"/>
          <w:i/>
          <w:iCs/>
          <w:sz w:val="30"/>
          <w:szCs w:val="30"/>
          <w:cs/>
          <w:lang w:val="th-TH"/>
        </w:rPr>
        <w:t>เงินลงทุน</w:t>
      </w:r>
    </w:p>
    <w:p w14:paraId="07E2AC58" w14:textId="77777777" w:rsidR="00225148" w:rsidRPr="007929E5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sz w:val="30"/>
          <w:szCs w:val="30"/>
          <w:cs/>
        </w:rPr>
      </w:pPr>
    </w:p>
    <w:p w14:paraId="1DFA6810" w14:textId="77777777" w:rsidR="00225148" w:rsidRPr="007929E5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i/>
          <w:iCs/>
          <w:sz w:val="30"/>
          <w:szCs w:val="30"/>
          <w:cs/>
        </w:rPr>
      </w:pPr>
      <w:r w:rsidRPr="007929E5">
        <w:rPr>
          <w:rFonts w:asciiTheme="minorHAnsi" w:hAnsiTheme="minorHAnsi" w:cstheme="minorHAnsi"/>
          <w:i/>
          <w:iCs/>
          <w:sz w:val="30"/>
          <w:szCs w:val="30"/>
          <w:cs/>
          <w:lang w:val="th-TH"/>
        </w:rPr>
        <w:t>เงินลงทุนใน</w:t>
      </w:r>
      <w:r w:rsidRPr="007929E5">
        <w:rPr>
          <w:rFonts w:asciiTheme="minorHAnsi" w:hAnsiTheme="minorHAnsi" w:cstheme="minorHAnsi"/>
          <w:i/>
          <w:iCs/>
          <w:sz w:val="30"/>
          <w:szCs w:val="30"/>
          <w:cs/>
        </w:rPr>
        <w:t>บริษัทย่อย</w:t>
      </w:r>
    </w:p>
    <w:p w14:paraId="2A76FB37" w14:textId="77777777" w:rsidR="00225148" w:rsidRPr="007929E5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sz w:val="30"/>
          <w:szCs w:val="30"/>
        </w:rPr>
      </w:pPr>
    </w:p>
    <w:p w14:paraId="319038CF" w14:textId="0BB4093A" w:rsidR="00225148" w:rsidRPr="007929E5" w:rsidRDefault="00A1094B" w:rsidP="00D72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inorHAnsi" w:hAnsiTheme="minorHAnsi" w:cstheme="minorHAnsi"/>
          <w:spacing w:val="-4"/>
          <w:sz w:val="30"/>
          <w:szCs w:val="30"/>
        </w:rPr>
      </w:pPr>
      <w:r w:rsidRPr="007929E5">
        <w:rPr>
          <w:rFonts w:asciiTheme="minorHAnsi" w:hAnsiTheme="minorHAnsi" w:cstheme="minorHAnsi"/>
          <w:spacing w:val="-4"/>
          <w:sz w:val="30"/>
          <w:szCs w:val="30"/>
          <w:cs/>
        </w:rPr>
        <w:t>เงินลงทุนใน</w:t>
      </w:r>
      <w:r w:rsidR="00225148" w:rsidRPr="007929E5">
        <w:rPr>
          <w:rFonts w:asciiTheme="minorHAnsi" w:hAnsiTheme="minorHAnsi" w:cstheme="minorHAnsi"/>
          <w:spacing w:val="-4"/>
          <w:sz w:val="30"/>
          <w:szCs w:val="30"/>
          <w:cs/>
        </w:rPr>
        <w:t>บริษัทย่อ</w:t>
      </w:r>
      <w:r w:rsidRPr="007929E5">
        <w:rPr>
          <w:rFonts w:asciiTheme="minorHAnsi" w:hAnsiTheme="minorHAnsi" w:cstheme="minorHAnsi"/>
          <w:spacing w:val="-4"/>
          <w:sz w:val="30"/>
          <w:szCs w:val="30"/>
          <w:cs/>
        </w:rPr>
        <w:t>ย</w:t>
      </w:r>
      <w:r w:rsidR="00741757" w:rsidRPr="007929E5">
        <w:rPr>
          <w:rFonts w:asciiTheme="minorHAnsi" w:hAnsiTheme="minorHAnsi" w:cstheme="minorHAnsi"/>
          <w:spacing w:val="-4"/>
          <w:sz w:val="30"/>
          <w:szCs w:val="30"/>
          <w:cs/>
        </w:rPr>
        <w:t>ในงบการเงินเฉพาะกิจการของบริษัท</w:t>
      </w:r>
      <w:r w:rsidR="00225148" w:rsidRPr="007929E5">
        <w:rPr>
          <w:rFonts w:asciiTheme="minorHAnsi" w:hAnsiTheme="minorHAnsi" w:cstheme="minorHAnsi"/>
          <w:spacing w:val="-4"/>
          <w:sz w:val="30"/>
          <w:szCs w:val="30"/>
          <w:cs/>
        </w:rPr>
        <w:t>บันทึกบัญชีโดยใช้วิธีราคาทุน</w:t>
      </w:r>
    </w:p>
    <w:p w14:paraId="04E03026" w14:textId="77777777" w:rsidR="00225148" w:rsidRPr="007929E5" w:rsidRDefault="00225148" w:rsidP="00A10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inorHAnsi" w:hAnsiTheme="minorHAnsi" w:cstheme="minorHAnsi"/>
          <w:sz w:val="30"/>
          <w:szCs w:val="30"/>
        </w:rPr>
      </w:pPr>
    </w:p>
    <w:p w14:paraId="27A3D834" w14:textId="77777777" w:rsidR="00225148" w:rsidRPr="007929E5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inorHAnsi" w:hAnsiTheme="minorHAnsi" w:cstheme="minorHAnsi"/>
          <w:i/>
          <w:iCs/>
          <w:sz w:val="30"/>
          <w:szCs w:val="30"/>
        </w:rPr>
      </w:pPr>
      <w:r w:rsidRPr="007929E5">
        <w:rPr>
          <w:rFonts w:asciiTheme="minorHAnsi" w:hAnsiTheme="minorHAnsi" w:cstheme="minorHAnsi"/>
          <w:i/>
          <w:iCs/>
          <w:sz w:val="30"/>
          <w:szCs w:val="30"/>
          <w:cs/>
        </w:rPr>
        <w:t>การจำหน่ายเงินลงทุน</w:t>
      </w:r>
    </w:p>
    <w:p w14:paraId="53AA17C9" w14:textId="77777777" w:rsidR="00225148" w:rsidRPr="007929E5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sz w:val="30"/>
          <w:szCs w:val="30"/>
        </w:rPr>
      </w:pPr>
    </w:p>
    <w:p w14:paraId="3F5F4C24" w14:textId="77777777" w:rsidR="00E727E8" w:rsidRPr="007929E5" w:rsidRDefault="00225148" w:rsidP="00E72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  <w:r w:rsidRPr="007929E5">
        <w:rPr>
          <w:rFonts w:asciiTheme="minorHAnsi" w:hAnsiTheme="minorHAnsi" w:cstheme="minorHAnsi"/>
          <w:sz w:val="30"/>
          <w:szCs w:val="30"/>
          <w:cs/>
        </w:rPr>
        <w:t>เมื่อมีการจำหน่ายเงินลง</w:t>
      </w:r>
      <w:r w:rsidR="00D720A8" w:rsidRPr="007929E5">
        <w:rPr>
          <w:rFonts w:asciiTheme="minorHAnsi" w:hAnsiTheme="minorHAnsi" w:cstheme="minorHAnsi"/>
          <w:sz w:val="30"/>
          <w:szCs w:val="30"/>
          <w:cs/>
        </w:rPr>
        <w:t>ทุน</w:t>
      </w:r>
      <w:r w:rsidRPr="007929E5">
        <w:rPr>
          <w:rFonts w:asciiTheme="minorHAnsi" w:hAnsiTheme="minorHAnsi" w:cstheme="minorHAnsi"/>
          <w:sz w:val="30"/>
          <w:szCs w:val="30"/>
          <w:cs/>
        </w:rPr>
        <w:t xml:space="preserve"> ผลต่างระหว่างจำนวนเงินสุทธิที่ได้รับและมูลค่าตามบัญชี จะถูกบันทึกในกำไรหรือขาดทุน</w:t>
      </w:r>
    </w:p>
    <w:p w14:paraId="45F8DDEA" w14:textId="77777777" w:rsidR="001471B6" w:rsidRPr="007929E5" w:rsidRDefault="001471B6" w:rsidP="00E72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776635DE" w14:textId="77777777" w:rsidR="00225148" w:rsidRPr="007929E5" w:rsidRDefault="00225148" w:rsidP="00E72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HAnsi" w:hAnsiTheme="minorHAnsi" w:cstheme="minorHAnsi"/>
          <w:sz w:val="30"/>
          <w:szCs w:val="30"/>
          <w:cs/>
        </w:rPr>
      </w:pPr>
      <w:r w:rsidRPr="007929E5">
        <w:rPr>
          <w:rFonts w:asciiTheme="minorHAnsi" w:hAnsiTheme="minorHAnsi" w:cstheme="minorHAnsi"/>
          <w:sz w:val="30"/>
          <w:szCs w:val="30"/>
          <w:cs/>
        </w:rPr>
        <w:t>ในกรณีที่บริษัทจำหน่ายบางส่วนของเงินลงทุนที่ถืออยู่ การคำนวณต้นทุนสำหรับเงินลงทุนที่จำหน่ายไปและ</w:t>
      </w:r>
      <w:r w:rsidR="001015F3" w:rsidRPr="007929E5">
        <w:rPr>
          <w:rFonts w:asciiTheme="minorHAnsi" w:hAnsiTheme="minorHAnsi" w:cstheme="minorHAnsi" w:hint="cs"/>
          <w:sz w:val="30"/>
          <w:szCs w:val="30"/>
          <w:cs/>
        </w:rPr>
        <w:t xml:space="preserve"> </w:t>
      </w:r>
      <w:r w:rsidR="001015F3" w:rsidRPr="007929E5">
        <w:rPr>
          <w:rFonts w:asciiTheme="minorHAnsi" w:hAnsiTheme="minorHAnsi" w:cstheme="minorHAnsi"/>
          <w:sz w:val="30"/>
          <w:szCs w:val="30"/>
          <w:cs/>
        </w:rPr>
        <w:br/>
      </w:r>
      <w:r w:rsidRPr="007929E5">
        <w:rPr>
          <w:rFonts w:asciiTheme="minorHAnsi" w:hAnsiTheme="minorHAnsi" w:cstheme="minorHAnsi"/>
          <w:sz w:val="30"/>
          <w:szCs w:val="30"/>
          <w:cs/>
        </w:rPr>
        <w:t>เงินลงทุนที่ยังถืออยู่ใช้วิธีถัวเฉลี่ยถ่วงน้ำหนัก</w:t>
      </w:r>
      <w:r w:rsidRPr="007929E5">
        <w:rPr>
          <w:rFonts w:asciiTheme="minorHAnsi" w:hAnsiTheme="minorHAnsi" w:cstheme="minorHAnsi"/>
          <w:sz w:val="30"/>
          <w:szCs w:val="30"/>
        </w:rPr>
        <w:t xml:space="preserve"> </w:t>
      </w:r>
      <w:r w:rsidRPr="007929E5">
        <w:rPr>
          <w:rFonts w:asciiTheme="minorHAnsi" w:hAnsiTheme="minorHAnsi" w:cstheme="minorHAnsi"/>
          <w:sz w:val="30"/>
          <w:szCs w:val="30"/>
          <w:cs/>
        </w:rPr>
        <w:t>ปรับใช้กับมูลค่าตามบัญชีของเงินลงทุนที่เหลืออยู่ทั้งหมด</w:t>
      </w:r>
    </w:p>
    <w:p w14:paraId="272D7A04" w14:textId="77777777" w:rsidR="00AF58F6" w:rsidRPr="007929E5" w:rsidRDefault="00AF5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 w:cstheme="minorHAnsi"/>
          <w:sz w:val="30"/>
          <w:szCs w:val="30"/>
          <w:cs/>
        </w:rPr>
      </w:pPr>
      <w:r w:rsidRPr="007929E5">
        <w:rPr>
          <w:rFonts w:asciiTheme="minorHAnsi" w:hAnsiTheme="minorHAnsi" w:cstheme="minorHAnsi"/>
          <w:sz w:val="30"/>
          <w:szCs w:val="30"/>
          <w:cs/>
        </w:rPr>
        <w:br w:type="page"/>
      </w:r>
    </w:p>
    <w:p w14:paraId="16AEA261" w14:textId="787E2336" w:rsidR="00225148" w:rsidRPr="007929E5" w:rsidRDefault="00D720A8" w:rsidP="005E2DE1">
      <w:pPr>
        <w:pStyle w:val="Heading8"/>
        <w:numPr>
          <w:ilvl w:val="1"/>
          <w:numId w:val="24"/>
        </w:numPr>
        <w:jc w:val="thaiDistribute"/>
        <w:rPr>
          <w:rFonts w:asciiTheme="minorHAnsi" w:hAnsiTheme="minorHAnsi" w:cs="Angsana New"/>
          <w:i/>
          <w:iCs/>
          <w:sz w:val="30"/>
          <w:szCs w:val="30"/>
          <w:cs/>
          <w:lang w:val="th-TH"/>
        </w:rPr>
      </w:pPr>
      <w:r w:rsidRPr="007929E5">
        <w:rPr>
          <w:rFonts w:asciiTheme="minorHAnsi" w:hAnsiTheme="minorHAnsi" w:cstheme="minorHAnsi"/>
          <w:i/>
          <w:iCs/>
          <w:sz w:val="30"/>
          <w:szCs w:val="30"/>
          <w:cs/>
        </w:rPr>
        <w:lastRenderedPageBreak/>
        <w:t>ส่วนปรับปรุงอาคารเช่าและอุปกรณ์</w:t>
      </w:r>
      <w:r w:rsidR="009A58DD" w:rsidRPr="007929E5">
        <w:rPr>
          <w:rFonts w:asciiTheme="minorHAnsi" w:hAnsiTheme="minorHAnsi" w:cstheme="minorHAnsi" w:hint="cs"/>
          <w:i/>
          <w:iCs/>
          <w:sz w:val="30"/>
          <w:szCs w:val="30"/>
          <w:cs/>
        </w:rPr>
        <w:t xml:space="preserve"> และสินทรัพย์เพื่อการให้บริการ</w:t>
      </w:r>
    </w:p>
    <w:p w14:paraId="44981C2F" w14:textId="77777777" w:rsidR="00D720A8" w:rsidRPr="007929E5" w:rsidRDefault="00D720A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both"/>
        <w:rPr>
          <w:rFonts w:asciiTheme="minorHAnsi" w:hAnsiTheme="minorHAnsi" w:cstheme="minorHAnsi"/>
          <w:sz w:val="30"/>
          <w:szCs w:val="30"/>
        </w:rPr>
      </w:pPr>
    </w:p>
    <w:p w14:paraId="1A7E12B7" w14:textId="77777777" w:rsidR="00225148" w:rsidRPr="007929E5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both"/>
        <w:rPr>
          <w:rFonts w:asciiTheme="minorHAnsi" w:hAnsiTheme="minorHAnsi" w:cstheme="minorHAnsi"/>
          <w:i/>
          <w:iCs/>
          <w:sz w:val="30"/>
          <w:szCs w:val="30"/>
        </w:rPr>
      </w:pPr>
      <w:r w:rsidRPr="007929E5">
        <w:rPr>
          <w:rFonts w:asciiTheme="minorHAnsi" w:hAnsiTheme="minorHAnsi" w:cstheme="minorHAnsi"/>
          <w:i/>
          <w:iCs/>
          <w:sz w:val="30"/>
          <w:szCs w:val="30"/>
          <w:cs/>
        </w:rPr>
        <w:t>การรับรู้และการวัดมูลค่า</w:t>
      </w:r>
    </w:p>
    <w:p w14:paraId="71A0AF93" w14:textId="77777777" w:rsidR="00225148" w:rsidRPr="007929E5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sz w:val="30"/>
          <w:szCs w:val="30"/>
          <w:cs/>
        </w:rPr>
      </w:pPr>
    </w:p>
    <w:p w14:paraId="3C7C83FA" w14:textId="77777777" w:rsidR="00225148" w:rsidRPr="007929E5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i/>
          <w:iCs/>
          <w:sz w:val="30"/>
          <w:szCs w:val="30"/>
        </w:rPr>
      </w:pPr>
      <w:r w:rsidRPr="007929E5">
        <w:rPr>
          <w:rFonts w:asciiTheme="minorHAnsi" w:hAnsiTheme="minorHAnsi" w:cstheme="minorHAnsi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0FDFE51D" w14:textId="77777777" w:rsidR="00225148" w:rsidRPr="007929E5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sz w:val="30"/>
          <w:szCs w:val="30"/>
        </w:rPr>
      </w:pPr>
    </w:p>
    <w:p w14:paraId="1B655477" w14:textId="1FF1F7FE" w:rsidR="001471B6" w:rsidRPr="007929E5" w:rsidRDefault="00D720A8" w:rsidP="001471B6">
      <w:pPr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  <w:r w:rsidRPr="007929E5">
        <w:rPr>
          <w:rFonts w:asciiTheme="minorHAnsi" w:hAnsiTheme="minorHAnsi" w:cstheme="minorHAnsi"/>
          <w:spacing w:val="-6"/>
          <w:sz w:val="30"/>
          <w:szCs w:val="30"/>
          <w:cs/>
        </w:rPr>
        <w:t>ส่วนปรับปรุงอาคารเช่าและอุปกรณ์</w:t>
      </w:r>
      <w:r w:rsidR="009A58DD" w:rsidRPr="007929E5">
        <w:rPr>
          <w:rFonts w:asciiTheme="minorHAnsi" w:hAnsiTheme="minorHAnsi" w:cstheme="minorHAnsi" w:hint="cs"/>
          <w:spacing w:val="-6"/>
          <w:sz w:val="30"/>
          <w:szCs w:val="30"/>
          <w:cs/>
        </w:rPr>
        <w:t xml:space="preserve"> </w:t>
      </w:r>
      <w:r w:rsidR="009A58DD" w:rsidRPr="007929E5">
        <w:rPr>
          <w:rFonts w:asciiTheme="minorHAnsi" w:hAnsiTheme="minorHAnsi"/>
          <w:spacing w:val="-6"/>
          <w:sz w:val="30"/>
          <w:szCs w:val="30"/>
          <w:cs/>
        </w:rPr>
        <w:t>และสินทรัพย์เพื่อการให้บริการ</w:t>
      </w:r>
      <w:r w:rsidR="00225148" w:rsidRPr="007929E5">
        <w:rPr>
          <w:rFonts w:asciiTheme="minorHAnsi" w:hAnsiTheme="minorHAnsi" w:cstheme="minorHAnsi"/>
          <w:sz w:val="30"/>
          <w:szCs w:val="30"/>
          <w:cs/>
        </w:rPr>
        <w:t>วัดมูลค่าด้วยราคาทุนหักค่าเสื่อมราคาสะสมและขาดทุ</w:t>
      </w:r>
      <w:r w:rsidR="008155D5" w:rsidRPr="007929E5">
        <w:rPr>
          <w:rFonts w:asciiTheme="minorHAnsi" w:hAnsiTheme="minorHAnsi" w:cstheme="minorHAnsi"/>
          <w:sz w:val="30"/>
          <w:szCs w:val="30"/>
          <w:cs/>
        </w:rPr>
        <w:t>นจากการด้อยค่า</w:t>
      </w:r>
    </w:p>
    <w:p w14:paraId="19662549" w14:textId="77777777" w:rsidR="00AF58F6" w:rsidRPr="007929E5" w:rsidRDefault="00AF58F6" w:rsidP="001471B6">
      <w:pPr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7EB12301" w14:textId="20C38319" w:rsidR="00225148" w:rsidRPr="007929E5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inorHAnsi" w:hAnsiTheme="minorHAnsi" w:cstheme="minorHAnsi"/>
          <w:sz w:val="30"/>
          <w:szCs w:val="30"/>
          <w:cs/>
        </w:rPr>
      </w:pPr>
      <w:r w:rsidRPr="007929E5">
        <w:rPr>
          <w:rFonts w:asciiTheme="minorHAnsi" w:hAnsiTheme="minorHAnsi" w:cstheme="minorHAns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ราคาทุนรวมถึงต้นทุนทางตรงที่เกี่ยวข้องกับการได้มาของสินทรัพย์และต้นทุนทางตรงอื่นๆ ที่เกี่ยวข้องกับการ</w:t>
      </w:r>
      <w:r w:rsidRPr="007929E5">
        <w:rPr>
          <w:rFonts w:asciiTheme="minorHAnsi" w:hAnsiTheme="minorHAnsi" w:cstheme="minorHAnsi"/>
          <w:spacing w:val="-6"/>
          <w:sz w:val="30"/>
          <w:szCs w:val="30"/>
          <w:cs/>
        </w:rPr>
        <w:t>จัดหาสินทรัพย์เพื่อให้สินทรัพย์นั้นอยู่ในสภาพที</w:t>
      </w:r>
      <w:r w:rsidR="00D720A8" w:rsidRPr="007929E5">
        <w:rPr>
          <w:rFonts w:asciiTheme="minorHAnsi" w:hAnsiTheme="minorHAnsi" w:cstheme="minorHAnsi"/>
          <w:spacing w:val="-6"/>
          <w:sz w:val="30"/>
          <w:szCs w:val="30"/>
          <w:cs/>
        </w:rPr>
        <w:t>่พร้อมจะใช้งานได้ตามความประสงค์</w:t>
      </w:r>
      <w:r w:rsidRPr="007929E5">
        <w:rPr>
          <w:rFonts w:asciiTheme="minorHAnsi" w:hAnsiTheme="minorHAnsi" w:cstheme="minorHAnsi"/>
          <w:spacing w:val="-6"/>
          <w:sz w:val="30"/>
          <w:szCs w:val="30"/>
          <w:cs/>
        </w:rPr>
        <w:t xml:space="preserve"> ต้นทุนในการรื้อถอน</w:t>
      </w:r>
      <w:r w:rsidRPr="007929E5">
        <w:rPr>
          <w:rFonts w:asciiTheme="minorHAnsi" w:hAnsiTheme="minorHAnsi" w:cstheme="minorHAnsi"/>
          <w:spacing w:val="-6"/>
          <w:sz w:val="30"/>
          <w:szCs w:val="30"/>
        </w:rPr>
        <w:t xml:space="preserve"> </w:t>
      </w:r>
      <w:r w:rsidRPr="007929E5">
        <w:rPr>
          <w:rFonts w:asciiTheme="minorHAnsi" w:hAnsiTheme="minorHAnsi" w:cstheme="minorHAnsi"/>
          <w:spacing w:val="-6"/>
          <w:sz w:val="30"/>
          <w:szCs w:val="30"/>
          <w:cs/>
        </w:rPr>
        <w:t>การขนย้าย</w:t>
      </w:r>
      <w:r w:rsidRPr="007929E5">
        <w:rPr>
          <w:rFonts w:asciiTheme="minorHAnsi" w:hAnsiTheme="minorHAnsi" w:cstheme="minorHAnsi"/>
          <w:sz w:val="30"/>
          <w:szCs w:val="30"/>
        </w:rPr>
        <w:t xml:space="preserve"> </w:t>
      </w:r>
      <w:r w:rsidRPr="007929E5">
        <w:rPr>
          <w:rFonts w:asciiTheme="minorHAnsi" w:hAnsiTheme="minorHAnsi" w:cstheme="minorHAnsi"/>
          <w:sz w:val="30"/>
          <w:szCs w:val="30"/>
          <w:cs/>
        </w:rPr>
        <w:t>การบูรณะสถานที่ตั้งของสินทรัพย์</w:t>
      </w:r>
      <w:r w:rsidR="00ED4F5F" w:rsidRPr="007929E5">
        <w:rPr>
          <w:rFonts w:asciiTheme="minorHAnsi" w:hAnsiTheme="minorHAnsi" w:cstheme="minorHAnsi"/>
          <w:sz w:val="30"/>
          <w:szCs w:val="30"/>
        </w:rPr>
        <w:t xml:space="preserve"> </w:t>
      </w:r>
      <w:r w:rsidRPr="007929E5">
        <w:rPr>
          <w:rFonts w:asciiTheme="minorHAnsi" w:hAnsiTheme="minorHAnsi" w:cstheme="minorHAnsi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 ลิขสิทธิ์ซอฟต์แวร์ดังกล่าวเป็นส่วนหนึ่งของอุปกรณ์</w:t>
      </w:r>
    </w:p>
    <w:p w14:paraId="6C98D41F" w14:textId="77777777" w:rsidR="00225148" w:rsidRPr="007929E5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sz w:val="30"/>
          <w:szCs w:val="30"/>
        </w:rPr>
      </w:pPr>
    </w:p>
    <w:p w14:paraId="3E0EA5B8" w14:textId="7C7DB19D" w:rsidR="00225148" w:rsidRPr="007929E5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inorHAnsi" w:hAnsiTheme="minorHAnsi" w:cstheme="minorHAnsi"/>
          <w:color w:val="000000"/>
          <w:sz w:val="30"/>
          <w:szCs w:val="30"/>
          <w:lang w:eastAsia="en-GB"/>
        </w:rPr>
      </w:pPr>
      <w:r w:rsidRPr="007929E5">
        <w:rPr>
          <w:rFonts w:asciiTheme="minorHAnsi" w:hAnsiTheme="minorHAnsi" w:cstheme="minorHAnsi"/>
          <w:color w:val="000000"/>
          <w:sz w:val="30"/>
          <w:szCs w:val="30"/>
          <w:cs/>
          <w:lang w:eastAsia="en-GB"/>
        </w:rPr>
        <w:t>ส่วนประกอบของรายการ</w:t>
      </w:r>
      <w:r w:rsidR="00D720A8" w:rsidRPr="007929E5">
        <w:rPr>
          <w:rFonts w:asciiTheme="minorHAnsi" w:hAnsiTheme="minorHAnsi" w:cstheme="minorHAnsi"/>
          <w:spacing w:val="-6"/>
          <w:sz w:val="30"/>
          <w:szCs w:val="30"/>
          <w:cs/>
        </w:rPr>
        <w:t>ส่วนปรับปรุงอาคารเช่าและอุปกรณ์</w:t>
      </w:r>
      <w:r w:rsidR="009A58DD" w:rsidRPr="007929E5">
        <w:rPr>
          <w:rFonts w:asciiTheme="minorHAnsi" w:hAnsiTheme="minorHAnsi" w:cstheme="minorHAnsi" w:hint="cs"/>
          <w:spacing w:val="-6"/>
          <w:sz w:val="30"/>
          <w:szCs w:val="30"/>
          <w:cs/>
        </w:rPr>
        <w:t xml:space="preserve"> </w:t>
      </w:r>
      <w:r w:rsidR="009A58DD" w:rsidRPr="007929E5">
        <w:rPr>
          <w:rFonts w:asciiTheme="minorHAnsi" w:hAnsiTheme="minorHAnsi"/>
          <w:spacing w:val="-6"/>
          <w:sz w:val="30"/>
          <w:szCs w:val="30"/>
          <w:cs/>
        </w:rPr>
        <w:t>และสินทรัพย์เพื่อการให้บริการ</w:t>
      </w:r>
      <w:r w:rsidRPr="007929E5">
        <w:rPr>
          <w:rFonts w:asciiTheme="minorHAnsi" w:hAnsiTheme="minorHAnsi" w:cstheme="minorHAnsi"/>
          <w:color w:val="000000"/>
          <w:sz w:val="30"/>
          <w:szCs w:val="30"/>
          <w:cs/>
          <w:lang w:eastAsia="en-GB"/>
        </w:rPr>
        <w:t>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7929E5">
        <w:rPr>
          <w:rFonts w:asciiTheme="minorHAnsi" w:hAnsiTheme="minorHAnsi" w:cstheme="minorHAnsi"/>
          <w:color w:val="000000"/>
          <w:sz w:val="30"/>
          <w:szCs w:val="30"/>
          <w:lang w:eastAsia="en-GB"/>
        </w:rPr>
        <w:t xml:space="preserve"> </w:t>
      </w:r>
    </w:p>
    <w:p w14:paraId="52F85271" w14:textId="77777777" w:rsidR="00E727E8" w:rsidRPr="007929E5" w:rsidRDefault="00E727E8" w:rsidP="00225148">
      <w:pPr>
        <w:pStyle w:val="Default"/>
        <w:ind w:left="540"/>
        <w:jc w:val="thaiDistribute"/>
        <w:rPr>
          <w:rFonts w:asciiTheme="minorHAnsi" w:hAnsiTheme="minorHAnsi" w:cstheme="minorHAnsi"/>
          <w:color w:val="auto"/>
          <w:sz w:val="30"/>
          <w:szCs w:val="30"/>
        </w:rPr>
      </w:pPr>
    </w:p>
    <w:p w14:paraId="1B7FA7A6" w14:textId="0F2EDB66" w:rsidR="00225148" w:rsidRPr="007929E5" w:rsidRDefault="00225148" w:rsidP="00225148">
      <w:pPr>
        <w:pStyle w:val="Default"/>
        <w:ind w:left="540"/>
        <w:jc w:val="thaiDistribute"/>
        <w:rPr>
          <w:rFonts w:asciiTheme="minorHAnsi" w:hAnsiTheme="minorHAnsi" w:cstheme="minorHAnsi"/>
          <w:color w:val="auto"/>
          <w:sz w:val="30"/>
          <w:szCs w:val="30"/>
          <w:cs/>
        </w:rPr>
      </w:pPr>
      <w:r w:rsidRPr="007929E5">
        <w:rPr>
          <w:rFonts w:asciiTheme="minorHAnsi" w:hAnsiTheme="minorHAnsi" w:cstheme="minorHAnsi"/>
          <w:color w:val="auto"/>
          <w:sz w:val="30"/>
          <w:szCs w:val="30"/>
          <w:cs/>
        </w:rPr>
        <w:t>กำไรหรือขาดทุนจากการจำหน่าย</w:t>
      </w:r>
      <w:r w:rsidR="00D720A8" w:rsidRPr="007929E5">
        <w:rPr>
          <w:rFonts w:asciiTheme="minorHAnsi" w:hAnsiTheme="minorHAnsi" w:cstheme="minorHAnsi"/>
          <w:color w:val="auto"/>
          <w:sz w:val="30"/>
          <w:szCs w:val="30"/>
          <w:cs/>
        </w:rPr>
        <w:t>ส่วนปรับปรุงอาคารเช่าและอุปกรณ์</w:t>
      </w:r>
      <w:r w:rsidR="009157F6" w:rsidRPr="007929E5">
        <w:rPr>
          <w:rFonts w:asciiTheme="minorHAnsi" w:hAnsiTheme="minorHAnsi" w:cstheme="minorHAnsi"/>
          <w:color w:val="auto"/>
          <w:sz w:val="30"/>
          <w:szCs w:val="30"/>
        </w:rPr>
        <w:t xml:space="preserve"> </w:t>
      </w:r>
      <w:r w:rsidR="009157F6" w:rsidRPr="007929E5">
        <w:rPr>
          <w:rFonts w:asciiTheme="minorHAnsi" w:hAnsiTheme="minorHAnsi" w:cs="Angsana New"/>
          <w:color w:val="auto"/>
          <w:sz w:val="30"/>
          <w:szCs w:val="30"/>
          <w:cs/>
        </w:rPr>
        <w:t>และสินทรัพย์เพื่อการให้บริการ</w:t>
      </w:r>
      <w:r w:rsidR="009157F6" w:rsidRPr="007929E5">
        <w:rPr>
          <w:rFonts w:asciiTheme="minorHAnsi" w:hAnsiTheme="minorHAnsi" w:cs="Angsana New"/>
          <w:color w:val="auto"/>
          <w:sz w:val="30"/>
          <w:szCs w:val="30"/>
        </w:rPr>
        <w:t xml:space="preserve"> </w:t>
      </w:r>
      <w:r w:rsidR="009157F6" w:rsidRPr="007929E5">
        <w:rPr>
          <w:rFonts w:asciiTheme="minorHAnsi" w:hAnsiTheme="minorHAnsi" w:cs="Angsana New" w:hint="cs"/>
          <w:color w:val="auto"/>
          <w:sz w:val="30"/>
          <w:szCs w:val="30"/>
          <w:cs/>
        </w:rPr>
        <w:t>คือ</w:t>
      </w:r>
      <w:r w:rsidRPr="007929E5">
        <w:rPr>
          <w:rFonts w:asciiTheme="minorHAnsi" w:hAnsiTheme="minorHAnsi" w:cstheme="minorHAnsi"/>
          <w:color w:val="auto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</w:t>
      </w:r>
      <w:r w:rsidR="00AF58F6" w:rsidRPr="007929E5">
        <w:rPr>
          <w:rFonts w:asciiTheme="minorHAnsi" w:hAnsiTheme="minorHAnsi" w:cstheme="minorHAnsi" w:hint="cs"/>
          <w:color w:val="auto"/>
          <w:sz w:val="30"/>
          <w:szCs w:val="30"/>
          <w:cs/>
        </w:rPr>
        <w:t>ส่วนปรับปรุงอาคารเช่า</w:t>
      </w:r>
      <w:r w:rsidRPr="007929E5">
        <w:rPr>
          <w:rFonts w:asciiTheme="minorHAnsi" w:hAnsiTheme="minorHAnsi" w:cstheme="minorHAnsi"/>
          <w:color w:val="auto"/>
          <w:sz w:val="30"/>
          <w:szCs w:val="30"/>
          <w:cs/>
        </w:rPr>
        <w:t>และอุปกรณ์</w:t>
      </w:r>
      <w:r w:rsidR="009157F6" w:rsidRPr="007929E5">
        <w:rPr>
          <w:rFonts w:asciiTheme="minorHAnsi" w:hAnsiTheme="minorHAnsi" w:cstheme="minorHAnsi" w:hint="cs"/>
          <w:color w:val="auto"/>
          <w:sz w:val="30"/>
          <w:szCs w:val="30"/>
          <w:cs/>
        </w:rPr>
        <w:t xml:space="preserve"> และสินทรัพย์เพื่อการให้บริการ</w:t>
      </w:r>
      <w:r w:rsidRPr="007929E5">
        <w:rPr>
          <w:rFonts w:asciiTheme="minorHAnsi" w:hAnsiTheme="minorHAnsi" w:cstheme="minorHAnsi"/>
          <w:color w:val="auto"/>
          <w:sz w:val="30"/>
          <w:szCs w:val="30"/>
          <w:cs/>
        </w:rPr>
        <w:t xml:space="preserve"> โดยรับรู้ในกำไรหรือขาดทุน</w:t>
      </w:r>
    </w:p>
    <w:p w14:paraId="0B4F42AE" w14:textId="77777777" w:rsidR="00225148" w:rsidRPr="007929E5" w:rsidRDefault="00225148" w:rsidP="00FD6F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inorHAnsi" w:hAnsiTheme="minorHAnsi" w:cstheme="minorHAnsi"/>
          <w:sz w:val="30"/>
          <w:szCs w:val="30"/>
        </w:rPr>
      </w:pPr>
    </w:p>
    <w:p w14:paraId="7ABDC99A" w14:textId="77777777" w:rsidR="00444796" w:rsidRPr="007929E5" w:rsidRDefault="00444796" w:rsidP="004447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929E5">
        <w:rPr>
          <w:rFonts w:ascii="Angsana New" w:hAnsi="Angsana New"/>
          <w:i/>
          <w:iCs/>
          <w:sz w:val="30"/>
          <w:szCs w:val="30"/>
          <w:cs/>
        </w:rPr>
        <w:t>สินทรัพย์ที่เช่า</w:t>
      </w:r>
    </w:p>
    <w:p w14:paraId="5DEC0238" w14:textId="77777777" w:rsidR="00444796" w:rsidRPr="007929E5" w:rsidRDefault="00444796" w:rsidP="004447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421E0020" w14:textId="2644F845" w:rsidR="002C28D4" w:rsidRPr="007929E5" w:rsidRDefault="00444796" w:rsidP="004447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7929E5">
        <w:rPr>
          <w:rFonts w:ascii="Angsana New" w:hAnsi="Angsana New"/>
          <w:sz w:val="30"/>
          <w:szCs w:val="30"/>
          <w:cs/>
        </w:rPr>
        <w:t>การเช่าซึ่ง</w:t>
      </w:r>
      <w:r w:rsidR="00AF58F6" w:rsidRPr="007929E5">
        <w:rPr>
          <w:rFonts w:ascii="Angsana New" w:hAnsi="Angsana New" w:hint="cs"/>
          <w:sz w:val="30"/>
          <w:szCs w:val="30"/>
          <w:cs/>
        </w:rPr>
        <w:t>กลุ่ม</w:t>
      </w:r>
      <w:r w:rsidRPr="007929E5">
        <w:rPr>
          <w:rFonts w:ascii="Angsana New" w:hAnsi="Angsana New" w:hint="cs"/>
          <w:sz w:val="30"/>
          <w:szCs w:val="30"/>
          <w:cs/>
        </w:rPr>
        <w:t>บริษัท</w:t>
      </w:r>
      <w:r w:rsidRPr="007929E5">
        <w:rPr>
          <w:rFonts w:ascii="Angsana New" w:hAnsi="Angsana New"/>
          <w:sz w:val="30"/>
          <w:szCs w:val="30"/>
          <w:cs/>
        </w:rPr>
        <w:t>ได้รับ</w:t>
      </w:r>
      <w:r w:rsidR="00AF58F6" w:rsidRPr="007929E5">
        <w:rPr>
          <w:rFonts w:ascii="Angsana New" w:hAnsi="Angsana New" w:hint="cs"/>
          <w:sz w:val="30"/>
          <w:szCs w:val="30"/>
          <w:cs/>
        </w:rPr>
        <w:t>ส่วนใหญ่ของความเสี่ยงแ</w:t>
      </w:r>
      <w:r w:rsidRPr="007929E5">
        <w:rPr>
          <w:rFonts w:ascii="Angsana New" w:hAnsi="Angsana New"/>
          <w:sz w:val="30"/>
          <w:szCs w:val="30"/>
          <w:cs/>
        </w:rPr>
        <w:t xml:space="preserve">ละผลตอบแทนจากการครอบครองทรัพย์สินที่เช่านั้นๆ ให้จัดประเภทเป็นสัญญาเช่าการเงิน </w:t>
      </w:r>
      <w:r w:rsidR="00DC4F03">
        <w:rPr>
          <w:rFonts w:ascii="Angsana New" w:hAnsi="Angsana New" w:hint="cs"/>
          <w:sz w:val="30"/>
          <w:szCs w:val="30"/>
          <w:cs/>
        </w:rPr>
        <w:t>สินทรัพย์ที่</w:t>
      </w:r>
      <w:r w:rsidRPr="007929E5">
        <w:rPr>
          <w:rFonts w:ascii="Angsana New" w:hAnsi="Angsana New"/>
          <w:sz w:val="30"/>
          <w:szCs w:val="30"/>
          <w:cs/>
        </w:rPr>
        <w:t>ได้มาโดยทำสัญญาเช่าการเงินบันทึกเป็นสินทรัพย์ด้วย</w:t>
      </w:r>
      <w:r w:rsidRPr="007929E5">
        <w:rPr>
          <w:rFonts w:ascii="Angsana New" w:hAnsi="Angsana New" w:hint="cs"/>
          <w:sz w:val="30"/>
          <w:szCs w:val="30"/>
          <w:cs/>
        </w:rPr>
        <w:t>มูลค่า</w:t>
      </w:r>
      <w:r w:rsidRPr="007929E5">
        <w:rPr>
          <w:rFonts w:ascii="Angsana New" w:hAnsi="Angsana New"/>
          <w:sz w:val="30"/>
          <w:szCs w:val="30"/>
          <w:cs/>
        </w:rPr>
        <w:t>ยุติธรรม</w:t>
      </w:r>
      <w:r w:rsidR="00DC4F03">
        <w:rPr>
          <w:rFonts w:ascii="Angsana New" w:hAnsi="Angsana New" w:hint="cs"/>
          <w:sz w:val="30"/>
          <w:szCs w:val="30"/>
          <w:cs/>
        </w:rPr>
        <w:t xml:space="preserve">  </w:t>
      </w:r>
      <w:r w:rsidRPr="007929E5">
        <w:rPr>
          <w:rFonts w:ascii="Angsana New" w:hAnsi="Angsana New"/>
          <w:sz w:val="30"/>
          <w:szCs w:val="30"/>
          <w:cs/>
        </w:rPr>
        <w:t>หรือมูลค่าปัจจุบันของจำนวนเงินขั้นต่ำที่ต้องจ่ายตามสัญญาเช่าแล้วแต่จำนวนใดจะต่ำกว่า หักด้วยค่าเสื่อมราคาสะสมและขาดทุนจากการ</w:t>
      </w:r>
      <w:r w:rsidR="00AF58F6" w:rsidRPr="007929E5">
        <w:rPr>
          <w:rFonts w:ascii="Angsana New" w:hAnsi="Angsana New" w:hint="cs"/>
          <w:sz w:val="30"/>
          <w:szCs w:val="30"/>
          <w:cs/>
        </w:rPr>
        <w:t>ด้อย</w:t>
      </w:r>
      <w:r w:rsidRPr="007929E5">
        <w:rPr>
          <w:rFonts w:ascii="Angsana New" w:hAnsi="Angsana New"/>
          <w:sz w:val="30"/>
          <w:szCs w:val="30"/>
          <w:cs/>
        </w:rPr>
        <w:t xml:space="preserve">ค่า ค่าเช่าที่ชำระจะแยกเป็นส่วนที่เป็นค่าใช้จ่ายทางการเงิน และส่วนที่จะหักจากหนี้ตามสัญญา </w:t>
      </w:r>
      <w:r w:rsidRPr="007929E5">
        <w:rPr>
          <w:rFonts w:ascii="Angsana New" w:hAnsi="Angsana New" w:hint="cs"/>
          <w:sz w:val="30"/>
          <w:szCs w:val="30"/>
          <w:cs/>
        </w:rPr>
        <w:t>เพื่อทำให้อัตราดอกเบี้ยแต่ละงวดเป็นอัตราคงที่สำหรับยอดคงเหลือของหนี้สิน</w:t>
      </w:r>
      <w:r w:rsidRPr="007929E5">
        <w:rPr>
          <w:rFonts w:ascii="Angsana New" w:hAnsi="Angsana New"/>
          <w:sz w:val="30"/>
          <w:szCs w:val="30"/>
          <w:cs/>
        </w:rPr>
        <w:t xml:space="preserve"> ค่าใช้จ่ายทางการเงิน</w:t>
      </w:r>
      <w:r w:rsidR="00560AD2" w:rsidRPr="007929E5">
        <w:rPr>
          <w:rFonts w:ascii="Angsana New" w:hAnsi="Angsana New"/>
          <w:sz w:val="30"/>
          <w:szCs w:val="30"/>
          <w:cs/>
        </w:rPr>
        <w:br/>
      </w:r>
      <w:r w:rsidRPr="007929E5">
        <w:rPr>
          <w:rFonts w:ascii="Angsana New" w:hAnsi="Angsana New"/>
          <w:sz w:val="30"/>
          <w:szCs w:val="30"/>
          <w:cs/>
        </w:rPr>
        <w:t>จะบันทึกโดยตรงในกำไร</w:t>
      </w:r>
      <w:r w:rsidRPr="007929E5">
        <w:rPr>
          <w:rFonts w:ascii="Angsana New" w:hAnsi="Angsana New" w:hint="cs"/>
          <w:sz w:val="30"/>
          <w:szCs w:val="30"/>
          <w:cs/>
        </w:rPr>
        <w:t>หรือ</w:t>
      </w:r>
      <w:r w:rsidRPr="007929E5">
        <w:rPr>
          <w:rFonts w:ascii="Angsana New" w:hAnsi="Angsana New"/>
          <w:sz w:val="30"/>
          <w:szCs w:val="30"/>
          <w:cs/>
        </w:rPr>
        <w:t>ขาดทุน</w:t>
      </w:r>
    </w:p>
    <w:p w14:paraId="13F7A70A" w14:textId="77777777" w:rsidR="002C28D4" w:rsidRPr="007929E5" w:rsidRDefault="002C2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7929E5">
        <w:rPr>
          <w:rFonts w:ascii="Angsana New" w:hAnsi="Angsana New"/>
          <w:sz w:val="30"/>
          <w:szCs w:val="30"/>
          <w:cs/>
        </w:rPr>
        <w:br w:type="page"/>
      </w:r>
    </w:p>
    <w:p w14:paraId="1ECFF530" w14:textId="77777777" w:rsidR="00225148" w:rsidRPr="007929E5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i/>
          <w:iCs/>
          <w:sz w:val="30"/>
          <w:szCs w:val="30"/>
        </w:rPr>
      </w:pPr>
      <w:r w:rsidRPr="007929E5">
        <w:rPr>
          <w:rFonts w:asciiTheme="minorHAnsi" w:hAnsiTheme="minorHAnsi" w:cstheme="minorHAnsi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14:paraId="2AFE0203" w14:textId="77777777" w:rsidR="00225148" w:rsidRPr="007929E5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sz w:val="30"/>
          <w:szCs w:val="30"/>
        </w:rPr>
      </w:pPr>
    </w:p>
    <w:p w14:paraId="6DA0032E" w14:textId="596805FC" w:rsidR="00225148" w:rsidRPr="007929E5" w:rsidRDefault="00225148" w:rsidP="00225148">
      <w:pPr>
        <w:pStyle w:val="Default"/>
        <w:ind w:left="540"/>
        <w:jc w:val="thaiDistribute"/>
        <w:rPr>
          <w:rFonts w:asciiTheme="minorHAnsi" w:hAnsiTheme="minorHAnsi" w:cstheme="minorHAnsi"/>
          <w:color w:val="auto"/>
          <w:sz w:val="30"/>
          <w:szCs w:val="30"/>
        </w:rPr>
      </w:pPr>
      <w:r w:rsidRPr="007929E5">
        <w:rPr>
          <w:rFonts w:asciiTheme="minorHAnsi" w:hAnsiTheme="minorHAnsi" w:cstheme="minorHAnsi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</w:t>
      </w:r>
      <w:r w:rsidR="00444796" w:rsidRPr="007929E5">
        <w:rPr>
          <w:rFonts w:asciiTheme="minorHAnsi" w:hAnsiTheme="minorHAnsi" w:cstheme="minorHAnsi"/>
          <w:color w:val="auto"/>
          <w:sz w:val="30"/>
          <w:szCs w:val="30"/>
          <w:cs/>
        </w:rPr>
        <w:t>ส่วนปรับปรุงอาคารเช่า และอุปกรณ์</w:t>
      </w:r>
      <w:r w:rsidR="009A58DD" w:rsidRPr="007929E5">
        <w:rPr>
          <w:rFonts w:asciiTheme="minorHAnsi" w:hAnsiTheme="minorHAnsi" w:cstheme="minorHAnsi" w:hint="cs"/>
          <w:color w:val="auto"/>
          <w:sz w:val="30"/>
          <w:szCs w:val="30"/>
          <w:cs/>
        </w:rPr>
        <w:t xml:space="preserve"> </w:t>
      </w:r>
      <w:r w:rsidR="009A58DD" w:rsidRPr="007929E5">
        <w:rPr>
          <w:rFonts w:asciiTheme="minorHAnsi" w:hAnsiTheme="minorHAnsi" w:cs="Angsana New"/>
          <w:spacing w:val="-6"/>
          <w:sz w:val="30"/>
          <w:szCs w:val="30"/>
          <w:cs/>
        </w:rPr>
        <w:t>และสินทรัพย์เพื่อการให้บริการ</w:t>
      </w:r>
      <w:r w:rsidRPr="007929E5">
        <w:rPr>
          <w:rFonts w:asciiTheme="minorHAnsi" w:hAnsiTheme="minorHAnsi" w:cstheme="minorHAnsi"/>
          <w:color w:val="auto"/>
          <w:sz w:val="30"/>
          <w:szCs w:val="30"/>
          <w:cs/>
        </w:rPr>
        <w:t xml:space="preserve">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</w:t>
      </w:r>
      <w:r w:rsidR="00444796" w:rsidRPr="007929E5">
        <w:rPr>
          <w:rFonts w:asciiTheme="minorHAnsi" w:hAnsiTheme="minorHAnsi" w:cstheme="minorHAnsi"/>
          <w:color w:val="auto"/>
          <w:sz w:val="30"/>
          <w:szCs w:val="30"/>
          <w:cs/>
        </w:rPr>
        <w:t xml:space="preserve"> </w:t>
      </w:r>
      <w:r w:rsidRPr="007929E5">
        <w:rPr>
          <w:rFonts w:asciiTheme="minorHAnsi" w:hAnsiTheme="minorHAnsi" w:cstheme="minorHAnsi"/>
          <w:color w:val="auto"/>
          <w:sz w:val="30"/>
          <w:szCs w:val="30"/>
          <w:cs/>
        </w:rPr>
        <w:t>ชิ้นส่วนที่ถูกเปลี่ยนแทนจะ</w:t>
      </w:r>
      <w:r w:rsidR="00444796" w:rsidRPr="007929E5">
        <w:rPr>
          <w:rFonts w:asciiTheme="minorHAnsi" w:hAnsiTheme="minorHAnsi" w:cstheme="minorHAnsi"/>
          <w:color w:val="auto"/>
          <w:sz w:val="30"/>
          <w:szCs w:val="30"/>
          <w:cs/>
        </w:rPr>
        <w:t xml:space="preserve">ถูกตัดจำหน่ายตามมูลค่าตามบัญชี </w:t>
      </w:r>
      <w:r w:rsidRPr="007929E5">
        <w:rPr>
          <w:rFonts w:asciiTheme="minorHAnsi" w:hAnsiTheme="minorHAnsi" w:cstheme="minorHAnsi"/>
          <w:color w:val="auto"/>
          <w:sz w:val="30"/>
          <w:szCs w:val="30"/>
          <w:cs/>
        </w:rPr>
        <w:t>ต้นทุนที่เกิดขึ้นในการซ่อมบำรุง</w:t>
      </w:r>
      <w:r w:rsidR="00444796" w:rsidRPr="007929E5">
        <w:rPr>
          <w:rFonts w:asciiTheme="minorHAnsi" w:hAnsiTheme="minorHAnsi" w:cstheme="minorHAnsi"/>
          <w:color w:val="auto"/>
          <w:sz w:val="30"/>
          <w:szCs w:val="30"/>
          <w:cs/>
        </w:rPr>
        <w:t>ส่วนปรับปรุงอาคารเช่าและอุปกรณ์</w:t>
      </w:r>
      <w:r w:rsidR="009A58DD" w:rsidRPr="007929E5">
        <w:rPr>
          <w:rFonts w:asciiTheme="minorHAnsi" w:hAnsiTheme="minorHAnsi" w:cstheme="minorHAnsi" w:hint="cs"/>
          <w:color w:val="auto"/>
          <w:sz w:val="30"/>
          <w:szCs w:val="30"/>
          <w:cs/>
        </w:rPr>
        <w:t xml:space="preserve"> </w:t>
      </w:r>
      <w:r w:rsidR="009A58DD" w:rsidRPr="007929E5">
        <w:rPr>
          <w:rFonts w:asciiTheme="minorHAnsi" w:hAnsiTheme="minorHAnsi" w:cs="Angsana New"/>
          <w:spacing w:val="-6"/>
          <w:sz w:val="30"/>
          <w:szCs w:val="30"/>
          <w:cs/>
        </w:rPr>
        <w:t>และสินทรัพย์เพื่อการให้บริการ</w:t>
      </w:r>
      <w:r w:rsidRPr="007929E5">
        <w:rPr>
          <w:rFonts w:asciiTheme="minorHAnsi" w:hAnsiTheme="minorHAnsi" w:cstheme="minorHAnsi"/>
          <w:color w:val="auto"/>
          <w:sz w:val="30"/>
          <w:szCs w:val="30"/>
          <w:cs/>
        </w:rPr>
        <w:t>ที่เกิดขึ้นเป็นประจำจะรับรู้ในกำไรหรือขาดทุนเมื่อเกิดขึ้น</w:t>
      </w:r>
    </w:p>
    <w:p w14:paraId="2EA6F09A" w14:textId="77777777" w:rsidR="00225148" w:rsidRPr="007929E5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sz w:val="30"/>
          <w:szCs w:val="30"/>
        </w:rPr>
      </w:pPr>
    </w:p>
    <w:p w14:paraId="55690535" w14:textId="77777777" w:rsidR="00225148" w:rsidRPr="007929E5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both"/>
        <w:rPr>
          <w:rFonts w:asciiTheme="minorHAnsi" w:hAnsiTheme="minorHAnsi" w:cstheme="minorHAnsi"/>
          <w:i/>
          <w:iCs/>
          <w:sz w:val="30"/>
          <w:szCs w:val="30"/>
        </w:rPr>
      </w:pPr>
      <w:r w:rsidRPr="007929E5">
        <w:rPr>
          <w:rFonts w:asciiTheme="minorHAnsi" w:hAnsiTheme="minorHAnsi" w:cstheme="minorHAnsi"/>
          <w:i/>
          <w:iCs/>
          <w:sz w:val="30"/>
          <w:szCs w:val="30"/>
          <w:cs/>
        </w:rPr>
        <w:t>ค่าเสื่อมราคา</w:t>
      </w:r>
    </w:p>
    <w:p w14:paraId="38F9A41C" w14:textId="77777777" w:rsidR="00225148" w:rsidRPr="007929E5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sz w:val="30"/>
          <w:szCs w:val="30"/>
        </w:rPr>
      </w:pPr>
    </w:p>
    <w:p w14:paraId="5C19A88D" w14:textId="1DE96A57" w:rsidR="001471B6" w:rsidRPr="007929E5" w:rsidRDefault="00225148" w:rsidP="001471B6">
      <w:pPr>
        <w:pStyle w:val="Default"/>
        <w:ind w:left="540"/>
        <w:jc w:val="thaiDistribute"/>
        <w:rPr>
          <w:rFonts w:asciiTheme="minorHAnsi" w:hAnsiTheme="minorHAnsi" w:cstheme="minorHAnsi"/>
          <w:color w:val="auto"/>
          <w:sz w:val="30"/>
          <w:szCs w:val="30"/>
        </w:rPr>
      </w:pPr>
      <w:r w:rsidRPr="007929E5">
        <w:rPr>
          <w:rFonts w:asciiTheme="minorHAnsi" w:hAnsiTheme="minorHAnsi" w:cstheme="minorHAnsi"/>
          <w:color w:val="auto"/>
          <w:sz w:val="30"/>
          <w:szCs w:val="30"/>
          <w:cs/>
        </w:rPr>
        <w:t>ค่าเสื่อมราคาคำนวณจากมูลค่าเสื่อมสภาพของรายการ</w:t>
      </w:r>
      <w:r w:rsidR="006B086A" w:rsidRPr="007929E5">
        <w:rPr>
          <w:rFonts w:asciiTheme="minorHAnsi" w:hAnsiTheme="minorHAnsi" w:cstheme="minorHAnsi"/>
          <w:color w:val="auto"/>
          <w:sz w:val="30"/>
          <w:szCs w:val="30"/>
          <w:cs/>
        </w:rPr>
        <w:t>ส่วนปรับปรุงอาคารเช่าและอุปกรณ์</w:t>
      </w:r>
      <w:r w:rsidR="00EC7ED9" w:rsidRPr="007929E5">
        <w:rPr>
          <w:rFonts w:asciiTheme="minorHAnsi" w:hAnsiTheme="minorHAnsi" w:cstheme="minorHAnsi"/>
          <w:color w:val="auto"/>
          <w:sz w:val="30"/>
          <w:szCs w:val="30"/>
        </w:rPr>
        <w:t xml:space="preserve"> </w:t>
      </w:r>
      <w:r w:rsidR="009A58DD" w:rsidRPr="007929E5">
        <w:rPr>
          <w:rFonts w:asciiTheme="minorHAnsi" w:hAnsiTheme="minorHAnsi" w:cs="Angsana New"/>
          <w:spacing w:val="-6"/>
          <w:sz w:val="30"/>
          <w:szCs w:val="30"/>
          <w:cs/>
        </w:rPr>
        <w:t>และสินทรัพย์เพื่อ</w:t>
      </w:r>
      <w:r w:rsidR="00EC7ED9" w:rsidRPr="007929E5">
        <w:rPr>
          <w:rFonts w:asciiTheme="minorHAnsi" w:hAnsiTheme="minorHAnsi" w:cs="Angsana New"/>
          <w:spacing w:val="-6"/>
          <w:sz w:val="30"/>
          <w:szCs w:val="30"/>
        </w:rPr>
        <w:t xml:space="preserve">          </w:t>
      </w:r>
      <w:r w:rsidR="009A58DD" w:rsidRPr="007929E5">
        <w:rPr>
          <w:rFonts w:asciiTheme="minorHAnsi" w:hAnsiTheme="minorHAnsi" w:cs="Angsana New"/>
          <w:spacing w:val="-6"/>
          <w:sz w:val="30"/>
          <w:szCs w:val="30"/>
          <w:cs/>
        </w:rPr>
        <w:t>การให้บริการ</w:t>
      </w:r>
      <w:r w:rsidR="009A58DD" w:rsidRPr="007929E5">
        <w:rPr>
          <w:rFonts w:asciiTheme="minorHAnsi" w:hAnsiTheme="minorHAnsi" w:cs="Angsana New" w:hint="cs"/>
          <w:spacing w:val="-6"/>
          <w:sz w:val="30"/>
          <w:szCs w:val="30"/>
          <w:cs/>
        </w:rPr>
        <w:t xml:space="preserve"> </w:t>
      </w:r>
      <w:r w:rsidRPr="007929E5">
        <w:rPr>
          <w:rFonts w:asciiTheme="minorHAnsi" w:hAnsiTheme="minorHAnsi" w:cstheme="minorHAnsi"/>
          <w:color w:val="auto"/>
          <w:sz w:val="30"/>
          <w:szCs w:val="30"/>
          <w:cs/>
        </w:rPr>
        <w:t>ซึ่งประกอบด้วยราคาทุนของสินทรัพย์หรือต้นทุนในการเปลี่ยนแทนอื่น</w:t>
      </w:r>
      <w:r w:rsidRPr="007929E5">
        <w:rPr>
          <w:rFonts w:asciiTheme="minorHAnsi" w:hAnsiTheme="minorHAnsi" w:cstheme="minorHAnsi"/>
          <w:color w:val="auto"/>
          <w:sz w:val="30"/>
          <w:szCs w:val="30"/>
        </w:rPr>
        <w:t xml:space="preserve"> </w:t>
      </w:r>
      <w:r w:rsidRPr="007929E5">
        <w:rPr>
          <w:rFonts w:asciiTheme="minorHAnsi" w:hAnsiTheme="minorHAnsi" w:cstheme="minorHAnsi"/>
          <w:color w:val="auto"/>
          <w:sz w:val="30"/>
          <w:szCs w:val="30"/>
          <w:cs/>
        </w:rPr>
        <w:t>หักด้วยมูลค่าคงเหลือของสินทรัพย์</w:t>
      </w:r>
    </w:p>
    <w:p w14:paraId="5F641604" w14:textId="77777777" w:rsidR="002C28D4" w:rsidRPr="007929E5" w:rsidRDefault="002C28D4" w:rsidP="001471B6">
      <w:pPr>
        <w:pStyle w:val="Default"/>
        <w:ind w:left="540"/>
        <w:jc w:val="thaiDistribute"/>
        <w:rPr>
          <w:rFonts w:asciiTheme="minorHAnsi" w:hAnsiTheme="minorHAnsi" w:cstheme="minorHAnsi"/>
          <w:color w:val="auto"/>
          <w:sz w:val="30"/>
          <w:szCs w:val="30"/>
        </w:rPr>
      </w:pPr>
    </w:p>
    <w:p w14:paraId="1DAD8DC4" w14:textId="77777777" w:rsidR="00E727E8" w:rsidRPr="007929E5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inorHAnsi" w:hAnsiTheme="minorHAnsi" w:cstheme="minorHAnsi"/>
          <w:sz w:val="30"/>
          <w:szCs w:val="30"/>
        </w:rPr>
      </w:pPr>
      <w:r w:rsidRPr="007929E5">
        <w:rPr>
          <w:rFonts w:asciiTheme="minorHAnsi" w:hAnsiTheme="minorHAnsi" w:cstheme="minorHAnsi"/>
          <w:sz w:val="30"/>
          <w:szCs w:val="30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</w:t>
      </w:r>
      <w:r w:rsidR="006B086A" w:rsidRPr="007929E5">
        <w:rPr>
          <w:rFonts w:asciiTheme="minorHAnsi" w:hAnsiTheme="minorHAnsi" w:cstheme="minorHAnsi"/>
          <w:sz w:val="30"/>
          <w:szCs w:val="30"/>
          <w:cs/>
        </w:rPr>
        <w:t>สินทรัพย์แต่ละรายการ</w:t>
      </w:r>
      <w:r w:rsidRPr="007929E5">
        <w:rPr>
          <w:rFonts w:asciiTheme="minorHAnsi" w:hAnsiTheme="minorHAnsi" w:cstheme="minorHAnsi"/>
          <w:sz w:val="30"/>
          <w:szCs w:val="30"/>
          <w:cs/>
        </w:rPr>
        <w:t xml:space="preserve"> ประมาณการอายุการให้ประโยชน์ของสินทรัพย์แสดงได้ดังนี้</w:t>
      </w:r>
    </w:p>
    <w:p w14:paraId="26246AC7" w14:textId="77777777" w:rsidR="00E727E8" w:rsidRPr="007929E5" w:rsidRDefault="00E727E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inorHAnsi" w:hAnsiTheme="minorHAnsi" w:cstheme="minorHAnsi"/>
          <w:sz w:val="30"/>
          <w:szCs w:val="30"/>
        </w:rPr>
      </w:pPr>
    </w:p>
    <w:tbl>
      <w:tblPr>
        <w:tblW w:w="7380" w:type="dxa"/>
        <w:tblInd w:w="450" w:type="dxa"/>
        <w:tblLook w:val="0000" w:firstRow="0" w:lastRow="0" w:firstColumn="0" w:lastColumn="0" w:noHBand="0" w:noVBand="0"/>
      </w:tblPr>
      <w:tblGrid>
        <w:gridCol w:w="6120"/>
        <w:gridCol w:w="720"/>
        <w:gridCol w:w="540"/>
      </w:tblGrid>
      <w:tr w:rsidR="006B086A" w:rsidRPr="007929E5" w14:paraId="39E63BE3" w14:textId="77777777" w:rsidTr="00A11472">
        <w:tc>
          <w:tcPr>
            <w:tcW w:w="6120" w:type="dxa"/>
            <w:vAlign w:val="bottom"/>
          </w:tcPr>
          <w:p w14:paraId="5E210E36" w14:textId="77777777" w:rsidR="006B086A" w:rsidRPr="007929E5" w:rsidRDefault="006B086A" w:rsidP="00D306C8">
            <w:pPr>
              <w:ind w:right="-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ส่วนปรับปรุงอาคารเช่า</w:t>
            </w:r>
          </w:p>
        </w:tc>
        <w:tc>
          <w:tcPr>
            <w:tcW w:w="720" w:type="dxa"/>
          </w:tcPr>
          <w:p w14:paraId="352B171E" w14:textId="43EFD980" w:rsidR="006B086A" w:rsidRPr="007929E5" w:rsidRDefault="00A11472" w:rsidP="00A11472">
            <w:pPr>
              <w:tabs>
                <w:tab w:val="clear" w:pos="454"/>
                <w:tab w:val="clear" w:pos="680"/>
                <w:tab w:val="center" w:pos="332"/>
                <w:tab w:val="right" w:pos="552"/>
              </w:tabs>
              <w:ind w:right="-2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3 - 20</w:t>
            </w:r>
          </w:p>
        </w:tc>
        <w:tc>
          <w:tcPr>
            <w:tcW w:w="540" w:type="dxa"/>
          </w:tcPr>
          <w:p w14:paraId="5122AA25" w14:textId="77777777" w:rsidR="006B086A" w:rsidRPr="007929E5" w:rsidRDefault="006B086A" w:rsidP="00D306C8">
            <w:pPr>
              <w:ind w:right="-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6B086A" w:rsidRPr="007929E5" w14:paraId="6ACFB2F3" w14:textId="77777777" w:rsidTr="00A11472">
        <w:tc>
          <w:tcPr>
            <w:tcW w:w="6120" w:type="dxa"/>
            <w:vAlign w:val="bottom"/>
          </w:tcPr>
          <w:p w14:paraId="50944343" w14:textId="77777777" w:rsidR="006B086A" w:rsidRPr="007929E5" w:rsidRDefault="006B086A" w:rsidP="00D306C8">
            <w:pPr>
              <w:ind w:right="-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720" w:type="dxa"/>
          </w:tcPr>
          <w:p w14:paraId="62E54C56" w14:textId="77777777" w:rsidR="006B086A" w:rsidRPr="007929E5" w:rsidRDefault="006B086A" w:rsidP="00A11472">
            <w:pPr>
              <w:tabs>
                <w:tab w:val="clear" w:pos="454"/>
                <w:tab w:val="clear" w:pos="680"/>
                <w:tab w:val="center" w:pos="332"/>
                <w:tab w:val="right" w:pos="552"/>
              </w:tabs>
              <w:ind w:right="-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540" w:type="dxa"/>
          </w:tcPr>
          <w:p w14:paraId="11AE67C5" w14:textId="77777777" w:rsidR="006B086A" w:rsidRPr="007929E5" w:rsidRDefault="006B086A" w:rsidP="00D306C8">
            <w:pPr>
              <w:ind w:right="-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6B086A" w:rsidRPr="007929E5" w14:paraId="03077D01" w14:textId="77777777" w:rsidTr="00A11472">
        <w:tc>
          <w:tcPr>
            <w:tcW w:w="6120" w:type="dxa"/>
            <w:vAlign w:val="bottom"/>
          </w:tcPr>
          <w:p w14:paraId="3D1111EF" w14:textId="77777777" w:rsidR="006B086A" w:rsidRPr="007929E5" w:rsidRDefault="006B086A" w:rsidP="002C28D4">
            <w:pPr>
              <w:ind w:right="-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>เครื่องมือ</w:t>
            </w:r>
            <w:r w:rsidR="002C28D4" w:rsidRPr="007929E5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720" w:type="dxa"/>
          </w:tcPr>
          <w:p w14:paraId="52E9C8D4" w14:textId="77777777" w:rsidR="006B086A" w:rsidRPr="007929E5" w:rsidRDefault="006B086A" w:rsidP="00A11472">
            <w:pPr>
              <w:tabs>
                <w:tab w:val="clear" w:pos="454"/>
                <w:tab w:val="clear" w:pos="680"/>
                <w:tab w:val="center" w:pos="332"/>
                <w:tab w:val="right" w:pos="552"/>
              </w:tabs>
              <w:ind w:right="-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540" w:type="dxa"/>
          </w:tcPr>
          <w:p w14:paraId="6DCA4009" w14:textId="77777777" w:rsidR="006B086A" w:rsidRPr="007929E5" w:rsidRDefault="006B086A" w:rsidP="00D306C8">
            <w:pPr>
              <w:ind w:right="-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6B086A" w:rsidRPr="007929E5" w14:paraId="1BE761C5" w14:textId="77777777" w:rsidTr="00A11472">
        <w:tc>
          <w:tcPr>
            <w:tcW w:w="6120" w:type="dxa"/>
            <w:vAlign w:val="bottom"/>
          </w:tcPr>
          <w:p w14:paraId="515339D9" w14:textId="77777777" w:rsidR="006B086A" w:rsidRPr="007929E5" w:rsidRDefault="006B086A" w:rsidP="00D306C8">
            <w:pPr>
              <w:ind w:right="-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720" w:type="dxa"/>
          </w:tcPr>
          <w:p w14:paraId="00DF134E" w14:textId="77777777" w:rsidR="006B086A" w:rsidRPr="007929E5" w:rsidRDefault="006B086A" w:rsidP="00A11472">
            <w:pPr>
              <w:tabs>
                <w:tab w:val="clear" w:pos="454"/>
                <w:tab w:val="clear" w:pos="680"/>
                <w:tab w:val="center" w:pos="332"/>
                <w:tab w:val="right" w:pos="552"/>
              </w:tabs>
              <w:ind w:right="-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540" w:type="dxa"/>
          </w:tcPr>
          <w:p w14:paraId="08F436CF" w14:textId="77777777" w:rsidR="006B086A" w:rsidRPr="007929E5" w:rsidRDefault="006B086A" w:rsidP="00D306C8">
            <w:pPr>
              <w:ind w:right="-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6B086A" w:rsidRPr="007929E5" w14:paraId="6F7046A2" w14:textId="77777777" w:rsidTr="00A11472">
        <w:tc>
          <w:tcPr>
            <w:tcW w:w="6120" w:type="dxa"/>
            <w:vAlign w:val="bottom"/>
          </w:tcPr>
          <w:p w14:paraId="169E74E2" w14:textId="77777777" w:rsidR="006B086A" w:rsidRPr="007929E5" w:rsidRDefault="006B086A" w:rsidP="00D306C8">
            <w:pPr>
              <w:ind w:right="-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>เครื่องรับชำระเงินอัตโนมัติ</w:t>
            </w:r>
          </w:p>
        </w:tc>
        <w:tc>
          <w:tcPr>
            <w:tcW w:w="720" w:type="dxa"/>
          </w:tcPr>
          <w:p w14:paraId="57F6C7AC" w14:textId="0A4D7698" w:rsidR="006B086A" w:rsidRPr="007929E5" w:rsidRDefault="00A11472" w:rsidP="00A11472">
            <w:pPr>
              <w:tabs>
                <w:tab w:val="clear" w:pos="454"/>
                <w:tab w:val="clear" w:pos="680"/>
                <w:tab w:val="center" w:pos="332"/>
                <w:tab w:val="right" w:pos="552"/>
              </w:tabs>
              <w:ind w:right="-2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5 - 7</w:t>
            </w:r>
          </w:p>
        </w:tc>
        <w:tc>
          <w:tcPr>
            <w:tcW w:w="540" w:type="dxa"/>
          </w:tcPr>
          <w:p w14:paraId="3156F135" w14:textId="77777777" w:rsidR="006B086A" w:rsidRPr="007929E5" w:rsidRDefault="006B086A" w:rsidP="00D306C8">
            <w:pPr>
              <w:ind w:right="-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0406EB" w:rsidRPr="007929E5" w14:paraId="03604736" w14:textId="77777777" w:rsidTr="00A11472">
        <w:tc>
          <w:tcPr>
            <w:tcW w:w="6120" w:type="dxa"/>
            <w:vAlign w:val="bottom"/>
          </w:tcPr>
          <w:p w14:paraId="4152A086" w14:textId="77777777" w:rsidR="000406EB" w:rsidRPr="007929E5" w:rsidRDefault="000406EB" w:rsidP="00D306C8">
            <w:pPr>
              <w:ind w:right="-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>เครื่องขายสินค้าอัตโนมัติ</w:t>
            </w:r>
          </w:p>
        </w:tc>
        <w:tc>
          <w:tcPr>
            <w:tcW w:w="720" w:type="dxa"/>
          </w:tcPr>
          <w:p w14:paraId="19E50F45" w14:textId="6F435142" w:rsidR="000406EB" w:rsidRPr="007929E5" w:rsidRDefault="000406EB" w:rsidP="00A11472">
            <w:pPr>
              <w:tabs>
                <w:tab w:val="clear" w:pos="454"/>
                <w:tab w:val="clear" w:pos="680"/>
                <w:tab w:val="center" w:pos="332"/>
                <w:tab w:val="right" w:pos="552"/>
              </w:tabs>
              <w:ind w:right="-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7</w:t>
            </w:r>
            <w:r w:rsidR="00A11472">
              <w:rPr>
                <w:rFonts w:ascii="Angsana New" w:hAnsi="Angsana New"/>
                <w:sz w:val="30"/>
                <w:szCs w:val="30"/>
              </w:rPr>
              <w:t xml:space="preserve"> - 12</w:t>
            </w:r>
          </w:p>
        </w:tc>
        <w:tc>
          <w:tcPr>
            <w:tcW w:w="540" w:type="dxa"/>
          </w:tcPr>
          <w:p w14:paraId="038794B3" w14:textId="77777777" w:rsidR="000406EB" w:rsidRPr="007929E5" w:rsidRDefault="000406EB" w:rsidP="00D306C8">
            <w:pPr>
              <w:ind w:right="-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9A58DD" w:rsidRPr="007929E5" w14:paraId="1552751F" w14:textId="77777777" w:rsidTr="00A11472">
        <w:tc>
          <w:tcPr>
            <w:tcW w:w="6120" w:type="dxa"/>
            <w:vAlign w:val="bottom"/>
          </w:tcPr>
          <w:p w14:paraId="37062DA6" w14:textId="530B79E5" w:rsidR="009A58DD" w:rsidRPr="007929E5" w:rsidRDefault="009A58DD" w:rsidP="009A58DD">
            <w:pPr>
              <w:ind w:right="-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>สินทรัพย์เพื่อการให้บริการ</w:t>
            </w:r>
          </w:p>
        </w:tc>
        <w:tc>
          <w:tcPr>
            <w:tcW w:w="720" w:type="dxa"/>
          </w:tcPr>
          <w:p w14:paraId="0311FF24" w14:textId="67CAC4AA" w:rsidR="009A58DD" w:rsidRPr="007929E5" w:rsidRDefault="009A58DD" w:rsidP="00A11472">
            <w:pPr>
              <w:tabs>
                <w:tab w:val="clear" w:pos="454"/>
                <w:tab w:val="clear" w:pos="680"/>
                <w:tab w:val="center" w:pos="332"/>
                <w:tab w:val="right" w:pos="552"/>
              </w:tabs>
              <w:ind w:right="-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540" w:type="dxa"/>
          </w:tcPr>
          <w:p w14:paraId="6475C6A4" w14:textId="68E7911C" w:rsidR="009A58DD" w:rsidRPr="007929E5" w:rsidRDefault="009A58DD" w:rsidP="009A58DD">
            <w:pPr>
              <w:ind w:right="-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1F988E3A" w14:textId="77777777" w:rsidR="00225148" w:rsidRPr="007929E5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sz w:val="30"/>
          <w:szCs w:val="30"/>
        </w:rPr>
      </w:pPr>
    </w:p>
    <w:p w14:paraId="627B76C7" w14:textId="2997FE11" w:rsidR="00940B88" w:rsidRPr="007929E5" w:rsidRDefault="00940B8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  <w:r w:rsidRPr="007929E5">
        <w:rPr>
          <w:rFonts w:asciiTheme="minorHAnsi" w:hAnsiTheme="minorHAnsi" w:cstheme="minorHAnsi" w:hint="cs"/>
          <w:sz w:val="30"/>
          <w:szCs w:val="30"/>
          <w:cs/>
        </w:rPr>
        <w:t>กลุ่มบริษัทไม่คิดค่าเสื่อมราคาสำหรับสินทรัพย์ที่อยู่ระหว่างติดตั้ง</w:t>
      </w:r>
    </w:p>
    <w:p w14:paraId="525EA991" w14:textId="77777777" w:rsidR="00940B88" w:rsidRPr="007929E5" w:rsidRDefault="00940B8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3A9515F8" w14:textId="2E3FD92E" w:rsidR="00225148" w:rsidRPr="007929E5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  <w:r w:rsidRPr="007929E5">
        <w:rPr>
          <w:rFonts w:asciiTheme="minorHAnsi" w:hAnsiTheme="minorHAnsi" w:cstheme="minorHAnsi"/>
          <w:sz w:val="30"/>
          <w:szCs w:val="30"/>
          <w:cs/>
        </w:rPr>
        <w:t>วิธีการคิดค่าเสื่อมราคา อายุการให้ประโยชน์ของสินทรัพย์</w:t>
      </w:r>
      <w:r w:rsidR="002C28D4" w:rsidRPr="007929E5">
        <w:rPr>
          <w:rFonts w:asciiTheme="minorHAnsi" w:hAnsiTheme="minorHAnsi" w:cstheme="minorHAnsi" w:hint="cs"/>
          <w:sz w:val="30"/>
          <w:szCs w:val="30"/>
          <w:cs/>
        </w:rPr>
        <w:t xml:space="preserve"> </w:t>
      </w:r>
      <w:r w:rsidRPr="007929E5">
        <w:rPr>
          <w:rFonts w:asciiTheme="minorHAnsi" w:hAnsiTheme="minorHAnsi" w:cstheme="minorHAnsi"/>
          <w:sz w:val="30"/>
          <w:szCs w:val="30"/>
          <w:cs/>
        </w:rPr>
        <w:t>และมูลค่าคงเหลือ ถูกทบทวนอ</w:t>
      </w:r>
      <w:r w:rsidR="00304B9E" w:rsidRPr="007929E5">
        <w:rPr>
          <w:rFonts w:asciiTheme="minorHAnsi" w:hAnsiTheme="minorHAnsi" w:cstheme="minorHAnsi"/>
          <w:sz w:val="30"/>
          <w:szCs w:val="30"/>
          <w:cs/>
        </w:rPr>
        <w:t>ย่างน้อยที่สุด</w:t>
      </w:r>
      <w:r w:rsidR="00304B9E" w:rsidRPr="007929E5">
        <w:rPr>
          <w:rFonts w:asciiTheme="minorHAnsi" w:hAnsiTheme="minorHAnsi" w:cstheme="minorHAnsi"/>
          <w:sz w:val="30"/>
          <w:szCs w:val="30"/>
          <w:cs/>
        </w:rPr>
        <w:br/>
        <w:t>ทุกสิ้นรอบ</w:t>
      </w:r>
      <w:r w:rsidR="0034580E" w:rsidRPr="007929E5">
        <w:rPr>
          <w:rFonts w:asciiTheme="minorHAnsi" w:hAnsiTheme="minorHAnsi" w:cstheme="minorHAnsi"/>
          <w:sz w:val="30"/>
          <w:szCs w:val="30"/>
          <w:cs/>
        </w:rPr>
        <w:t>ปีบัญชี</w:t>
      </w:r>
      <w:r w:rsidR="002C28D4" w:rsidRPr="007929E5">
        <w:rPr>
          <w:rFonts w:asciiTheme="minorHAnsi" w:hAnsiTheme="minorHAnsi" w:cstheme="minorHAnsi" w:hint="cs"/>
          <w:sz w:val="30"/>
          <w:szCs w:val="30"/>
          <w:cs/>
        </w:rPr>
        <w:t xml:space="preserve"> </w:t>
      </w:r>
      <w:r w:rsidRPr="007929E5">
        <w:rPr>
          <w:rFonts w:asciiTheme="minorHAnsi" w:hAnsiTheme="minorHAnsi" w:cstheme="minorHAnsi"/>
          <w:sz w:val="30"/>
          <w:szCs w:val="30"/>
          <w:cs/>
        </w:rPr>
        <w:t>และปรับปรุงตามความเหมาะสม</w:t>
      </w:r>
    </w:p>
    <w:p w14:paraId="01CE9002" w14:textId="77777777" w:rsidR="009A58DD" w:rsidRPr="007929E5" w:rsidRDefault="009A58DD" w:rsidP="009A58DD">
      <w:pPr>
        <w:pStyle w:val="Heading8"/>
        <w:numPr>
          <w:ilvl w:val="1"/>
          <w:numId w:val="24"/>
        </w:numPr>
        <w:jc w:val="thaiDistribute"/>
        <w:rPr>
          <w:rFonts w:asciiTheme="minorHAnsi" w:hAnsiTheme="minorHAnsi" w:cstheme="minorHAnsi"/>
          <w:i/>
          <w:iCs/>
          <w:sz w:val="30"/>
          <w:szCs w:val="30"/>
          <w:lang w:val="th-TH"/>
        </w:rPr>
      </w:pPr>
      <w:r w:rsidRPr="007929E5">
        <w:rPr>
          <w:rFonts w:asciiTheme="minorHAnsi" w:hAnsiTheme="minorHAnsi" w:cstheme="minorHAnsi" w:hint="cs"/>
          <w:i/>
          <w:iCs/>
          <w:sz w:val="30"/>
          <w:szCs w:val="30"/>
          <w:cs/>
          <w:lang w:val="th-TH"/>
        </w:rPr>
        <w:lastRenderedPageBreak/>
        <w:t>สินทรัพย์ต้นทุนของสัญญา</w:t>
      </w:r>
    </w:p>
    <w:p w14:paraId="6C7750A6" w14:textId="77777777" w:rsidR="009A58DD" w:rsidRPr="007929E5" w:rsidRDefault="009A58DD" w:rsidP="009A58DD">
      <w:pPr>
        <w:rPr>
          <w:rFonts w:asciiTheme="minorBidi" w:hAnsiTheme="minorBidi" w:cstheme="minorBidi"/>
          <w:sz w:val="30"/>
          <w:szCs w:val="30"/>
          <w:lang w:val="th-TH"/>
        </w:rPr>
      </w:pPr>
    </w:p>
    <w:p w14:paraId="385DEBCA" w14:textId="6C298110" w:rsidR="009A58DD" w:rsidRPr="007929E5" w:rsidRDefault="009A58DD" w:rsidP="009A58DD">
      <w:pPr>
        <w:autoSpaceDE w:val="0"/>
        <w:autoSpaceDN w:val="0"/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  <w:bookmarkStart w:id="2" w:name="_Hlk33556272"/>
      <w:r w:rsidRPr="007929E5">
        <w:rPr>
          <w:rFonts w:asciiTheme="minorHAnsi" w:hAnsiTheme="minorHAnsi" w:cstheme="minorHAnsi"/>
          <w:sz w:val="30"/>
          <w:szCs w:val="30"/>
          <w:cs/>
        </w:rPr>
        <w:t xml:space="preserve">สินทรัพย์ต้นทุนของสัญญาเป็นต้นทุนที่เกิดขึ้นจากการทำสัญญากับลูกค้า โดยกลุ่มบริษัทคาดว่าจะสามารถเรียกเก็บต้นทุนดังกล่าวได้ </w:t>
      </w:r>
    </w:p>
    <w:p w14:paraId="062B7C21" w14:textId="77777777" w:rsidR="009A58DD" w:rsidRPr="007929E5" w:rsidRDefault="009A58DD" w:rsidP="009A58DD">
      <w:pPr>
        <w:autoSpaceDE w:val="0"/>
        <w:autoSpaceDN w:val="0"/>
        <w:ind w:left="540"/>
        <w:jc w:val="thaiDistribute"/>
        <w:rPr>
          <w:rFonts w:asciiTheme="minorHAnsi" w:hAnsiTheme="minorHAnsi" w:cstheme="minorHAnsi"/>
          <w:sz w:val="30"/>
          <w:szCs w:val="30"/>
          <w:cs/>
        </w:rPr>
      </w:pPr>
    </w:p>
    <w:p w14:paraId="4D45A600" w14:textId="7EAAFF43" w:rsidR="009A58DD" w:rsidRPr="007929E5" w:rsidRDefault="009A58DD" w:rsidP="009A58DD">
      <w:pPr>
        <w:autoSpaceDE w:val="0"/>
        <w:autoSpaceDN w:val="0"/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  <w:r w:rsidRPr="007929E5">
        <w:rPr>
          <w:rFonts w:asciiTheme="minorHAnsi" w:hAnsiTheme="minorHAnsi" w:cstheme="minorHAnsi"/>
          <w:sz w:val="30"/>
          <w:szCs w:val="30"/>
          <w:cs/>
        </w:rPr>
        <w:t xml:space="preserve">สินทรัพย์ต้นทุนของสัญญาวัดมูลค่าด้วยราคาทุนหักค่าตัดจำหน่ายสะสมและขาดทุนจากการด้อยค่า </w:t>
      </w:r>
      <w:bookmarkEnd w:id="2"/>
      <w:r w:rsidRPr="007929E5">
        <w:rPr>
          <w:rFonts w:asciiTheme="minorHAnsi" w:hAnsiTheme="minorHAnsi" w:cstheme="minorHAnsi"/>
          <w:sz w:val="30"/>
          <w:szCs w:val="30"/>
          <w:cs/>
        </w:rPr>
        <w:t>ค่าตัดจำหน่ายบันทึกเป็นค่าใช้จ่ายในกำไรหรือขาดทุน คำนวณโดยวิธีเส้นตรงซึ่งสอดคล้องกับการรับรู้รายได้ของสัญญานั้น</w:t>
      </w:r>
    </w:p>
    <w:p w14:paraId="550FD4DB" w14:textId="77777777" w:rsidR="00303D1A" w:rsidRPr="007929E5" w:rsidRDefault="00303D1A" w:rsidP="00303D1A">
      <w:pPr>
        <w:rPr>
          <w:rFonts w:asciiTheme="majorHAnsi" w:hAnsiTheme="majorHAnsi" w:cstheme="majorHAnsi"/>
          <w:sz w:val="30"/>
          <w:szCs w:val="30"/>
          <w:lang w:val="th-TH"/>
        </w:rPr>
      </w:pPr>
    </w:p>
    <w:p w14:paraId="24E604C8" w14:textId="1303DDF6" w:rsidR="00225148" w:rsidRPr="007929E5" w:rsidRDefault="00225148" w:rsidP="005E2DE1">
      <w:pPr>
        <w:pStyle w:val="Heading8"/>
        <w:numPr>
          <w:ilvl w:val="1"/>
          <w:numId w:val="24"/>
        </w:numPr>
        <w:jc w:val="thaiDistribute"/>
        <w:rPr>
          <w:rFonts w:asciiTheme="minorHAnsi" w:hAnsiTheme="minorHAnsi" w:cstheme="minorHAnsi"/>
          <w:i/>
          <w:iCs/>
          <w:sz w:val="30"/>
          <w:szCs w:val="30"/>
          <w:cs/>
          <w:lang w:val="th-TH"/>
        </w:rPr>
      </w:pPr>
      <w:r w:rsidRPr="007929E5">
        <w:rPr>
          <w:rFonts w:asciiTheme="minorHAnsi" w:hAnsiTheme="minorHAnsi" w:cstheme="minorHAnsi"/>
          <w:i/>
          <w:iCs/>
          <w:sz w:val="30"/>
          <w:szCs w:val="30"/>
          <w:cs/>
          <w:lang w:val="th-TH"/>
        </w:rPr>
        <w:t xml:space="preserve">สินทรัพย์ไม่มีตัวตน </w:t>
      </w:r>
    </w:p>
    <w:p w14:paraId="27522A8D" w14:textId="77777777" w:rsidR="00225148" w:rsidRPr="007929E5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sz w:val="30"/>
          <w:szCs w:val="30"/>
        </w:rPr>
      </w:pPr>
    </w:p>
    <w:p w14:paraId="1637180D" w14:textId="77777777" w:rsidR="00225148" w:rsidRPr="007929E5" w:rsidRDefault="002716E9" w:rsidP="0022514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  <w:r w:rsidRPr="007929E5">
        <w:rPr>
          <w:rFonts w:asciiTheme="minorHAnsi" w:hAnsiTheme="minorHAnsi" w:cstheme="minorHAnsi"/>
          <w:sz w:val="30"/>
          <w:szCs w:val="30"/>
          <w:cs/>
        </w:rPr>
        <w:t>สินทรัพย์ไม่มีตัวตน</w:t>
      </w:r>
      <w:r w:rsidR="00225148" w:rsidRPr="007929E5">
        <w:rPr>
          <w:rFonts w:asciiTheme="minorHAnsi" w:hAnsiTheme="minorHAnsi" w:cstheme="minorHAnsi"/>
          <w:sz w:val="30"/>
          <w:szCs w:val="30"/>
          <w:cs/>
        </w:rPr>
        <w:t>ที่กลุ่มบริษัทซื้อมาและมีอายุการใช้งานจำกัด วัดมูลค่าด้วย</w:t>
      </w:r>
      <w:r w:rsidR="002C28D4" w:rsidRPr="007929E5">
        <w:rPr>
          <w:rFonts w:asciiTheme="minorHAnsi" w:hAnsiTheme="minorHAnsi" w:cstheme="minorHAnsi"/>
          <w:sz w:val="30"/>
          <w:szCs w:val="30"/>
          <w:cs/>
        </w:rPr>
        <w:t>ราคาทุนหักค่าตัดจำหน่ายสะสมและ</w:t>
      </w:r>
      <w:r w:rsidR="00225148" w:rsidRPr="007929E5">
        <w:rPr>
          <w:rFonts w:asciiTheme="minorHAnsi" w:hAnsiTheme="minorHAnsi" w:cstheme="minorHAnsi"/>
          <w:sz w:val="30"/>
          <w:szCs w:val="30"/>
          <w:cs/>
        </w:rPr>
        <w:t>ขาดทุนจาก</w:t>
      </w:r>
      <w:r w:rsidRPr="007929E5">
        <w:rPr>
          <w:rFonts w:asciiTheme="minorHAnsi" w:hAnsiTheme="minorHAnsi" w:cstheme="minorHAnsi"/>
          <w:sz w:val="30"/>
          <w:szCs w:val="30"/>
          <w:cs/>
        </w:rPr>
        <w:t>การด้อยค่</w:t>
      </w:r>
      <w:r w:rsidRPr="007929E5">
        <w:rPr>
          <w:rFonts w:asciiTheme="minorHAnsi" w:hAnsiTheme="minorHAnsi" w:cstheme="minorHAnsi" w:hint="cs"/>
          <w:sz w:val="30"/>
          <w:szCs w:val="30"/>
          <w:cs/>
        </w:rPr>
        <w:t>า</w:t>
      </w:r>
      <w:r w:rsidR="00225148" w:rsidRPr="007929E5">
        <w:rPr>
          <w:rFonts w:asciiTheme="minorHAnsi" w:hAnsiTheme="minorHAnsi" w:cstheme="minorHAnsi"/>
          <w:sz w:val="30"/>
          <w:szCs w:val="30"/>
        </w:rPr>
        <w:t xml:space="preserve"> </w:t>
      </w:r>
    </w:p>
    <w:p w14:paraId="5AA2605F" w14:textId="77777777" w:rsidR="00225148" w:rsidRPr="007929E5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sz w:val="30"/>
          <w:szCs w:val="30"/>
        </w:rPr>
      </w:pPr>
    </w:p>
    <w:p w14:paraId="23E328C0" w14:textId="77777777" w:rsidR="00225148" w:rsidRPr="007929E5" w:rsidRDefault="00225148" w:rsidP="0022514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inorHAnsi" w:hAnsiTheme="minorHAnsi" w:cstheme="minorHAnsi"/>
          <w:i/>
          <w:iCs/>
          <w:sz w:val="30"/>
          <w:szCs w:val="30"/>
        </w:rPr>
      </w:pPr>
      <w:r w:rsidRPr="007929E5">
        <w:rPr>
          <w:rFonts w:asciiTheme="minorHAnsi" w:hAnsiTheme="minorHAnsi" w:cstheme="minorHAnsi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5C9F007A" w14:textId="77777777" w:rsidR="00225148" w:rsidRPr="007929E5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sz w:val="30"/>
          <w:szCs w:val="30"/>
        </w:rPr>
      </w:pPr>
    </w:p>
    <w:p w14:paraId="5AE22109" w14:textId="77777777" w:rsidR="00225148" w:rsidRPr="007929E5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inorHAnsi" w:eastAsia="Calibri" w:hAnsiTheme="minorHAnsi" w:cstheme="minorHAnsi"/>
          <w:sz w:val="30"/>
          <w:szCs w:val="30"/>
        </w:rPr>
      </w:pPr>
      <w:r w:rsidRPr="007929E5">
        <w:rPr>
          <w:rFonts w:asciiTheme="minorHAnsi" w:eastAsia="Calibri" w:hAnsiTheme="minorHAnsi" w:cstheme="minorHAns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="002716E9" w:rsidRPr="007929E5">
        <w:rPr>
          <w:rFonts w:asciiTheme="minorHAnsi" w:eastAsia="Calibri" w:hAnsiTheme="minorHAnsi" w:cstheme="minorHAnsi"/>
          <w:sz w:val="30"/>
          <w:szCs w:val="30"/>
          <w:cs/>
        </w:rPr>
        <w:t xml:space="preserve"> </w:t>
      </w:r>
      <w:r w:rsidRPr="007929E5">
        <w:rPr>
          <w:rFonts w:asciiTheme="minorHAnsi" w:eastAsia="Calibri" w:hAnsiTheme="minorHAnsi" w:cstheme="minorHAnsi"/>
          <w:sz w:val="30"/>
          <w:szCs w:val="30"/>
          <w:cs/>
        </w:rPr>
        <w:t>โดยรวมเป็นสินทรัพย์ที่สามารถระบุได้</w:t>
      </w:r>
      <w:r w:rsidR="002716E9" w:rsidRPr="007929E5">
        <w:rPr>
          <w:rFonts w:asciiTheme="minorHAnsi" w:eastAsia="Calibri" w:hAnsiTheme="minorHAnsi" w:cstheme="minorHAnsi"/>
          <w:sz w:val="30"/>
          <w:szCs w:val="30"/>
          <w:cs/>
        </w:rPr>
        <w:t xml:space="preserve">ที่เกี่ยวข้องนั้น </w:t>
      </w:r>
    </w:p>
    <w:p w14:paraId="301A3282" w14:textId="77777777" w:rsidR="00225148" w:rsidRPr="007929E5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sz w:val="30"/>
          <w:szCs w:val="30"/>
        </w:rPr>
      </w:pPr>
    </w:p>
    <w:p w14:paraId="78106FB4" w14:textId="77777777" w:rsidR="00225148" w:rsidRPr="007929E5" w:rsidRDefault="00225148" w:rsidP="0022514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inorHAnsi" w:hAnsiTheme="minorHAnsi" w:cstheme="minorHAnsi"/>
          <w:b/>
          <w:bCs/>
          <w:i/>
          <w:iCs/>
          <w:color w:val="0000FF"/>
          <w:sz w:val="30"/>
          <w:szCs w:val="30"/>
          <w:shd w:val="clear" w:color="auto" w:fill="E0E0E0"/>
        </w:rPr>
      </w:pPr>
      <w:r w:rsidRPr="007929E5">
        <w:rPr>
          <w:rFonts w:asciiTheme="minorHAnsi" w:hAnsiTheme="minorHAnsi" w:cstheme="minorHAnsi"/>
          <w:i/>
          <w:iCs/>
          <w:sz w:val="30"/>
          <w:szCs w:val="30"/>
          <w:cs/>
        </w:rPr>
        <w:t>ค่าตัดจำหน่าย</w:t>
      </w:r>
    </w:p>
    <w:p w14:paraId="299A3B5C" w14:textId="77777777" w:rsidR="00225148" w:rsidRPr="007929E5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sz w:val="30"/>
          <w:szCs w:val="30"/>
        </w:rPr>
      </w:pPr>
    </w:p>
    <w:p w14:paraId="1CE412B7" w14:textId="77777777" w:rsidR="00225148" w:rsidRPr="007929E5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inorHAnsi" w:eastAsia="Calibri" w:hAnsiTheme="minorHAnsi" w:cstheme="minorHAnsi"/>
          <w:sz w:val="30"/>
          <w:szCs w:val="30"/>
        </w:rPr>
      </w:pPr>
      <w:r w:rsidRPr="007929E5">
        <w:rPr>
          <w:rFonts w:asciiTheme="minorHAnsi" w:hAnsiTheme="minorHAnsi" w:cstheme="minorHAnsi"/>
          <w:sz w:val="30"/>
          <w:szCs w:val="30"/>
          <w:cs/>
        </w:rPr>
        <w:t>ค่าตัดจำหน่ายคำนวณจาก</w:t>
      </w:r>
      <w:r w:rsidRPr="007929E5">
        <w:rPr>
          <w:rFonts w:asciiTheme="minorHAnsi" w:eastAsia="Calibri" w:hAnsiTheme="minorHAnsi" w:cstheme="minorHAnsi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74AEA53C" w14:textId="77777777" w:rsidR="00225148" w:rsidRPr="007929E5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sz w:val="30"/>
          <w:szCs w:val="30"/>
        </w:rPr>
      </w:pPr>
    </w:p>
    <w:p w14:paraId="6B05D5D2" w14:textId="77777777" w:rsidR="001471B6" w:rsidRPr="007929E5" w:rsidRDefault="00225148" w:rsidP="00ED5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  <w:r w:rsidRPr="007929E5">
        <w:rPr>
          <w:rFonts w:asciiTheme="minorHAnsi" w:hAnsiTheme="minorHAnsi" w:cstheme="minorHAnsi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</w:t>
      </w:r>
      <w:r w:rsidR="009D5738" w:rsidRPr="007929E5">
        <w:rPr>
          <w:rFonts w:asciiTheme="minorHAnsi" w:hAnsiTheme="minorHAnsi" w:cstheme="minorHAnsi"/>
          <w:sz w:val="30"/>
          <w:szCs w:val="30"/>
          <w:cs/>
        </w:rPr>
        <w:t>์ไม่มีตัวตน</w:t>
      </w:r>
      <w:r w:rsidRPr="007929E5">
        <w:rPr>
          <w:rFonts w:asciiTheme="minorHAnsi" w:hAnsiTheme="minorHAnsi" w:cstheme="minorHAnsi"/>
          <w:sz w:val="30"/>
          <w:szCs w:val="30"/>
          <w:cs/>
        </w:rPr>
        <w:t xml:space="preserve"> โดยเริ่มตัดจำหน่ายสินทรัพย์ไม่มีตัวตนเมื่อสินทรัพย์นั้นพร้อมที่จะให้ประโยชน์</w:t>
      </w:r>
    </w:p>
    <w:p w14:paraId="59E8D033" w14:textId="77777777" w:rsidR="002C28D4" w:rsidRPr="007929E5" w:rsidRDefault="002C28D4" w:rsidP="00ED5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inorHAnsi" w:hAnsiTheme="minorHAnsi" w:cstheme="minorHAnsi"/>
          <w:sz w:val="30"/>
          <w:szCs w:val="30"/>
          <w:cs/>
        </w:rPr>
      </w:pPr>
    </w:p>
    <w:p w14:paraId="5388188E" w14:textId="77777777" w:rsidR="00225148" w:rsidRPr="007929E5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  <w:r w:rsidRPr="007929E5">
        <w:rPr>
          <w:rFonts w:asciiTheme="minorHAnsi" w:hAnsiTheme="minorHAnsi" w:cstheme="minorHAnsi"/>
          <w:sz w:val="30"/>
          <w:szCs w:val="30"/>
          <w:cs/>
        </w:rPr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14:paraId="2722EC3C" w14:textId="77777777" w:rsidR="002716E9" w:rsidRPr="007929E5" w:rsidRDefault="002716E9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inorHAnsi" w:hAnsiTheme="minorHAnsi" w:cstheme="minorHAnsi"/>
          <w:sz w:val="30"/>
          <w:szCs w:val="30"/>
          <w:cs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483"/>
        <w:gridCol w:w="1062"/>
        <w:gridCol w:w="3212"/>
      </w:tblGrid>
      <w:tr w:rsidR="002716E9" w:rsidRPr="007929E5" w14:paraId="3515EC4F" w14:textId="77777777" w:rsidTr="003555E5">
        <w:tc>
          <w:tcPr>
            <w:tcW w:w="4483" w:type="dxa"/>
          </w:tcPr>
          <w:p w14:paraId="01CD7BD0" w14:textId="77777777" w:rsidR="002716E9" w:rsidRPr="007929E5" w:rsidRDefault="002716E9" w:rsidP="0027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062" w:type="dxa"/>
          </w:tcPr>
          <w:p w14:paraId="43138F03" w14:textId="2A0F7B15" w:rsidR="002716E9" w:rsidRPr="007929E5" w:rsidRDefault="002716E9" w:rsidP="0027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5</w:t>
            </w:r>
            <w:r w:rsidR="00561AC8" w:rsidRPr="007929E5">
              <w:rPr>
                <w:rFonts w:asciiTheme="minorHAnsi" w:hAnsiTheme="minorHAnsi" w:cstheme="minorHAnsi" w:hint="cs"/>
                <w:sz w:val="30"/>
                <w:szCs w:val="30"/>
                <w:cs/>
              </w:rPr>
              <w:t xml:space="preserve"> </w:t>
            </w:r>
            <w:r w:rsidR="00561AC8" w:rsidRPr="007929E5">
              <w:rPr>
                <w:rFonts w:asciiTheme="minorHAnsi" w:hAnsiTheme="minorHAnsi" w:cstheme="minorHAnsi"/>
                <w:sz w:val="30"/>
                <w:szCs w:val="30"/>
              </w:rPr>
              <w:t>-</w:t>
            </w:r>
            <w:r w:rsidR="00561AC8" w:rsidRPr="007929E5">
              <w:rPr>
                <w:rFonts w:asciiTheme="minorHAnsi" w:hAnsiTheme="minorHAnsi" w:cstheme="minorHAnsi" w:hint="cs"/>
                <w:sz w:val="30"/>
                <w:szCs w:val="30"/>
                <w:cs/>
              </w:rPr>
              <w:t xml:space="preserve"> </w:t>
            </w:r>
            <w:r w:rsidR="00561AC8" w:rsidRPr="007929E5">
              <w:rPr>
                <w:rFonts w:asciiTheme="minorHAnsi" w:hAnsiTheme="minorHAnsi" w:cstheme="minorHAnsi"/>
                <w:sz w:val="30"/>
                <w:szCs w:val="30"/>
              </w:rPr>
              <w:t>10</w:t>
            </w:r>
          </w:p>
        </w:tc>
        <w:tc>
          <w:tcPr>
            <w:tcW w:w="3212" w:type="dxa"/>
          </w:tcPr>
          <w:p w14:paraId="606245A0" w14:textId="77777777" w:rsidR="002716E9" w:rsidRPr="007929E5" w:rsidRDefault="002716E9" w:rsidP="0027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ปี</w:t>
            </w:r>
          </w:p>
        </w:tc>
      </w:tr>
      <w:tr w:rsidR="003431E8" w:rsidRPr="007929E5" w14:paraId="5DB2BB74" w14:textId="77777777" w:rsidTr="003555E5">
        <w:tc>
          <w:tcPr>
            <w:tcW w:w="4483" w:type="dxa"/>
          </w:tcPr>
          <w:p w14:paraId="04CA0EC5" w14:textId="0B7F7E89" w:rsidR="003431E8" w:rsidRPr="007760AC" w:rsidRDefault="003431E8" w:rsidP="0027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  <w:r w:rsidRPr="007760AC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ค่าสิทธิบัตรและเครื่องหมายการค้า</w:t>
            </w:r>
          </w:p>
        </w:tc>
        <w:tc>
          <w:tcPr>
            <w:tcW w:w="1062" w:type="dxa"/>
          </w:tcPr>
          <w:p w14:paraId="56A55F86" w14:textId="0201B6E2" w:rsidR="003431E8" w:rsidRPr="007760AC" w:rsidRDefault="001967F8" w:rsidP="0027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10</w:t>
            </w:r>
          </w:p>
        </w:tc>
        <w:tc>
          <w:tcPr>
            <w:tcW w:w="3212" w:type="dxa"/>
          </w:tcPr>
          <w:p w14:paraId="214E8E38" w14:textId="1035669A" w:rsidR="003431E8" w:rsidRPr="007760AC" w:rsidRDefault="003431E8" w:rsidP="0027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760AC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ปี</w:t>
            </w:r>
          </w:p>
        </w:tc>
      </w:tr>
    </w:tbl>
    <w:p w14:paraId="20B15171" w14:textId="358CA385" w:rsidR="00AA04BD" w:rsidRPr="007929E5" w:rsidRDefault="00AA04BD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  <w:cs/>
        </w:rPr>
      </w:pPr>
    </w:p>
    <w:p w14:paraId="0B43A382" w14:textId="6BADDF3C" w:rsidR="009D5738" w:rsidRPr="007929E5" w:rsidRDefault="00AA04BD" w:rsidP="003431E8">
      <w:pPr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  <w:r w:rsidRPr="007929E5">
        <w:rPr>
          <w:rFonts w:ascii="Angsana New" w:hAnsi="Angsana New"/>
          <w:sz w:val="30"/>
          <w:szCs w:val="30"/>
          <w:cs/>
        </w:rPr>
        <w:br w:type="page"/>
      </w:r>
      <w:r w:rsidR="009D5738" w:rsidRPr="003431E8">
        <w:rPr>
          <w:rFonts w:asciiTheme="minorHAnsi" w:hAnsiTheme="minorHAnsi" w:cstheme="minorHAnsi" w:hint="cs"/>
          <w:sz w:val="30"/>
          <w:szCs w:val="30"/>
          <w:cs/>
        </w:rPr>
        <w:lastRenderedPageBreak/>
        <w:t>กลุ่มบริษัทไม่คิดค่าตัดจำหน่ายสำหรับโปรแกรมคอมพิวเตอร์ระหว่าง</w:t>
      </w:r>
      <w:r w:rsidR="0034580E" w:rsidRPr="003431E8">
        <w:rPr>
          <w:rFonts w:asciiTheme="minorHAnsi" w:hAnsiTheme="minorHAnsi" w:cstheme="minorHAnsi" w:hint="cs"/>
          <w:sz w:val="30"/>
          <w:szCs w:val="30"/>
          <w:cs/>
        </w:rPr>
        <w:t>ติดตั้ง</w:t>
      </w:r>
    </w:p>
    <w:p w14:paraId="3CE46122" w14:textId="77777777" w:rsidR="008E3C0D" w:rsidRPr="007929E5" w:rsidRDefault="008E3C0D" w:rsidP="002716E9">
      <w:pPr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206F23F4" w14:textId="77777777" w:rsidR="002716E9" w:rsidRPr="007929E5" w:rsidRDefault="002716E9" w:rsidP="002716E9">
      <w:pPr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  <w:r w:rsidRPr="007929E5">
        <w:rPr>
          <w:rFonts w:asciiTheme="minorHAnsi" w:hAnsiTheme="minorHAnsi" w:cstheme="minorHAnsi"/>
          <w:sz w:val="30"/>
          <w:szCs w:val="30"/>
          <w:cs/>
        </w:rPr>
        <w:t>วิธีการตัดจำหน่าย</w:t>
      </w:r>
      <w:r w:rsidR="00225148" w:rsidRPr="007929E5">
        <w:rPr>
          <w:rFonts w:asciiTheme="minorHAnsi" w:hAnsiTheme="minorHAnsi" w:cstheme="minorHAnsi"/>
          <w:sz w:val="30"/>
          <w:szCs w:val="30"/>
          <w:cs/>
        </w:rPr>
        <w:t xml:space="preserve"> ระ</w:t>
      </w:r>
      <w:r w:rsidR="0034580E" w:rsidRPr="007929E5">
        <w:rPr>
          <w:rFonts w:asciiTheme="minorHAnsi" w:hAnsiTheme="minorHAnsi" w:cstheme="minorHAnsi"/>
          <w:sz w:val="30"/>
          <w:szCs w:val="30"/>
          <w:cs/>
        </w:rPr>
        <w:t>ยะเวลาที่คาดว่าจะได้รับประโยชน์</w:t>
      </w:r>
      <w:r w:rsidR="002C28D4" w:rsidRPr="007929E5">
        <w:rPr>
          <w:rFonts w:asciiTheme="minorHAnsi" w:hAnsiTheme="minorHAnsi" w:cstheme="minorHAnsi" w:hint="cs"/>
          <w:sz w:val="30"/>
          <w:szCs w:val="30"/>
          <w:cs/>
        </w:rPr>
        <w:t xml:space="preserve"> </w:t>
      </w:r>
      <w:r w:rsidR="0034580E" w:rsidRPr="007929E5">
        <w:rPr>
          <w:rFonts w:asciiTheme="minorHAnsi" w:hAnsiTheme="minorHAnsi" w:cstheme="minorHAnsi"/>
          <w:sz w:val="30"/>
          <w:szCs w:val="30"/>
          <w:cs/>
        </w:rPr>
        <w:t>และ</w:t>
      </w:r>
      <w:r w:rsidR="00225148" w:rsidRPr="007929E5">
        <w:rPr>
          <w:rFonts w:asciiTheme="minorHAnsi" w:hAnsiTheme="minorHAnsi" w:cstheme="minorHAnsi"/>
          <w:sz w:val="30"/>
          <w:szCs w:val="30"/>
          <w:cs/>
        </w:rPr>
        <w:t>มูลค่าคงเหลือ จะได้รับการทบทวนทุกสิ้นรอบปีบัญชีและปรับปรุงตามความเหมาะสม</w:t>
      </w:r>
    </w:p>
    <w:p w14:paraId="0B3E2BA6" w14:textId="77777777" w:rsidR="009A58DD" w:rsidRPr="007929E5" w:rsidRDefault="009A58DD" w:rsidP="009A58DD">
      <w:pPr>
        <w:autoSpaceDE w:val="0"/>
        <w:autoSpaceDN w:val="0"/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7044BBBF" w14:textId="16B6D9D5" w:rsidR="00225148" w:rsidRPr="007929E5" w:rsidRDefault="00225148" w:rsidP="005E2DE1">
      <w:pPr>
        <w:pStyle w:val="Heading8"/>
        <w:numPr>
          <w:ilvl w:val="1"/>
          <w:numId w:val="24"/>
        </w:numPr>
        <w:jc w:val="thaiDistribute"/>
        <w:rPr>
          <w:rFonts w:asciiTheme="minorHAnsi" w:hAnsiTheme="minorHAnsi" w:cstheme="minorHAnsi"/>
          <w:i/>
          <w:iCs/>
          <w:sz w:val="30"/>
          <w:szCs w:val="30"/>
          <w:cs/>
          <w:lang w:val="th-TH"/>
        </w:rPr>
      </w:pPr>
      <w:r w:rsidRPr="007929E5">
        <w:rPr>
          <w:rFonts w:asciiTheme="minorHAnsi" w:hAnsiTheme="minorHAnsi" w:cstheme="minorHAnsi"/>
          <w:i/>
          <w:iCs/>
          <w:sz w:val="30"/>
          <w:szCs w:val="30"/>
          <w:cs/>
          <w:lang w:val="th-TH"/>
        </w:rPr>
        <w:t>การด้อยค่า</w:t>
      </w:r>
    </w:p>
    <w:p w14:paraId="17E37125" w14:textId="77777777" w:rsidR="00225148" w:rsidRPr="007929E5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sz w:val="24"/>
          <w:szCs w:val="24"/>
        </w:rPr>
      </w:pPr>
    </w:p>
    <w:p w14:paraId="0B785B81" w14:textId="77777777" w:rsidR="00225148" w:rsidRPr="007929E5" w:rsidRDefault="00225148" w:rsidP="002C28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  <w:r w:rsidRPr="007929E5">
        <w:rPr>
          <w:rFonts w:asciiTheme="minorHAnsi" w:hAnsiTheme="minorHAnsi" w:cstheme="minorHAnsi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="002716E9" w:rsidRPr="007929E5">
        <w:rPr>
          <w:rFonts w:asciiTheme="minorHAnsi" w:hAnsiTheme="minorHAnsi" w:cstheme="minorHAnsi"/>
          <w:sz w:val="30"/>
          <w:szCs w:val="30"/>
          <w:cs/>
        </w:rPr>
        <w:br/>
      </w:r>
      <w:r w:rsidRPr="007929E5">
        <w:rPr>
          <w:rFonts w:asciiTheme="minorHAnsi" w:hAnsiTheme="minorHAnsi" w:cstheme="minorHAnsi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="002C28D4" w:rsidRPr="007929E5">
        <w:rPr>
          <w:rFonts w:asciiTheme="minorHAnsi" w:hAnsiTheme="minorHAnsi" w:cstheme="minorHAnsi" w:hint="cs"/>
          <w:sz w:val="30"/>
          <w:szCs w:val="30"/>
          <w:cs/>
        </w:rPr>
        <w:t xml:space="preserve"> สำหรับสินทรัพย์ไม่มีตัวตนที่มีอายุการให้ประโยชน์ไม่ทราบแน่นอน หรือ ยังไม่พร้อมใช้งาน จะประมาณ</w:t>
      </w:r>
      <w:r w:rsidR="002C28D4" w:rsidRPr="007929E5">
        <w:rPr>
          <w:rFonts w:asciiTheme="minorHAnsi" w:hAnsiTheme="minorHAnsi"/>
          <w:sz w:val="30"/>
          <w:szCs w:val="30"/>
          <w:cs/>
        </w:rPr>
        <w:t>มูลค่าที่คาดว่าจะได้รับคืนทุกปี ในช่วงเวลาเดียวกัน</w:t>
      </w:r>
    </w:p>
    <w:p w14:paraId="235B2D25" w14:textId="77777777" w:rsidR="00225148" w:rsidRPr="007929E5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sz w:val="24"/>
          <w:szCs w:val="24"/>
        </w:rPr>
      </w:pPr>
    </w:p>
    <w:p w14:paraId="7BDFB0A4" w14:textId="6926EED1" w:rsidR="00225148" w:rsidRPr="007929E5" w:rsidRDefault="00225148" w:rsidP="001015F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  <w:r w:rsidRPr="007929E5">
        <w:rPr>
          <w:rFonts w:asciiTheme="minorHAnsi" w:hAnsiTheme="minorHAnsi" w:cstheme="minorHAnsi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</w:t>
      </w:r>
      <w:r w:rsidR="001015F3" w:rsidRPr="007929E5">
        <w:rPr>
          <w:rFonts w:asciiTheme="minorHAnsi" w:hAnsiTheme="minorHAnsi" w:cstheme="minorHAnsi" w:hint="cs"/>
          <w:sz w:val="30"/>
          <w:szCs w:val="30"/>
          <w:cs/>
        </w:rPr>
        <w:t xml:space="preserve"> </w:t>
      </w:r>
      <w:r w:rsidR="001015F3" w:rsidRPr="007929E5">
        <w:rPr>
          <w:rFonts w:asciiTheme="minorHAnsi" w:hAnsiTheme="minorHAnsi" w:cstheme="minorHAnsi"/>
          <w:sz w:val="30"/>
          <w:szCs w:val="30"/>
          <w:cs/>
        </w:rPr>
        <w:br/>
      </w:r>
      <w:r w:rsidRPr="007929E5">
        <w:rPr>
          <w:rFonts w:asciiTheme="minorHAnsi" w:hAnsiTheme="minorHAnsi" w:cstheme="minorHAnsi"/>
          <w:sz w:val="30"/>
          <w:szCs w:val="30"/>
          <w:cs/>
        </w:rPr>
        <w:t>เงินสด สูงกว่ามูลค่าที่จะได้รับคืน ขาดทุนจากการด้อยค่าบันทึกในกำไรหรือขาดทุน</w:t>
      </w:r>
    </w:p>
    <w:p w14:paraId="15A4BB8B" w14:textId="77777777" w:rsidR="00513580" w:rsidRPr="007929E5" w:rsidRDefault="00513580" w:rsidP="001015F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41A4D34E" w14:textId="77777777" w:rsidR="00225148" w:rsidRPr="007929E5" w:rsidRDefault="00225148" w:rsidP="0022514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inorHAnsi" w:hAnsiTheme="minorHAnsi" w:cstheme="minorHAnsi"/>
          <w:iCs/>
          <w:sz w:val="30"/>
          <w:szCs w:val="30"/>
        </w:rPr>
      </w:pPr>
      <w:r w:rsidRPr="007929E5">
        <w:rPr>
          <w:rFonts w:asciiTheme="minorHAnsi" w:hAnsiTheme="minorHAnsi" w:cstheme="minorHAnsi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6B4B2E1A" w14:textId="77777777" w:rsidR="00225148" w:rsidRPr="007929E5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sz w:val="24"/>
          <w:szCs w:val="24"/>
        </w:rPr>
      </w:pPr>
    </w:p>
    <w:p w14:paraId="3E348253" w14:textId="77777777" w:rsidR="00225148" w:rsidRPr="007929E5" w:rsidRDefault="00225148" w:rsidP="0022514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  <w:r w:rsidRPr="007929E5">
        <w:rPr>
          <w:rFonts w:asciiTheme="minorHAnsi" w:hAnsiTheme="minorHAnsi" w:cstheme="minorHAnsi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</w:t>
      </w:r>
      <w:r w:rsidR="009D5738" w:rsidRPr="007929E5">
        <w:rPr>
          <w:rFonts w:asciiTheme="minorHAnsi" w:hAnsiTheme="minorHAnsi" w:cstheme="minorHAnsi"/>
          <w:sz w:val="30"/>
          <w:szCs w:val="30"/>
          <w:cs/>
        </w:rPr>
        <w:t>เมินมูลค่าจากการใช้ของสินทรัพย์</w:t>
      </w:r>
      <w:r w:rsidRPr="007929E5">
        <w:rPr>
          <w:rFonts w:asciiTheme="minorHAnsi" w:hAnsiTheme="minorHAnsi" w:cstheme="minorHAnsi"/>
          <w:sz w:val="30"/>
          <w:szCs w:val="30"/>
          <w:cs/>
        </w:rPr>
        <w:t xml:space="preserve">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7F786CC3" w14:textId="77777777" w:rsidR="00225148" w:rsidRPr="007929E5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sz w:val="24"/>
          <w:szCs w:val="24"/>
        </w:rPr>
      </w:pPr>
    </w:p>
    <w:p w14:paraId="49F16109" w14:textId="77777777" w:rsidR="00560AD2" w:rsidRPr="007929E5" w:rsidRDefault="00560AD2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i/>
          <w:iCs/>
          <w:sz w:val="30"/>
          <w:szCs w:val="30"/>
        </w:rPr>
      </w:pPr>
      <w:r w:rsidRPr="007929E5">
        <w:rPr>
          <w:rFonts w:asciiTheme="minorHAnsi" w:hAnsiTheme="minorHAnsi" w:cstheme="minorHAnsi" w:hint="cs"/>
          <w:i/>
          <w:iCs/>
          <w:sz w:val="30"/>
          <w:szCs w:val="30"/>
          <w:cs/>
        </w:rPr>
        <w:t>การกลับรายการด้อยค่า</w:t>
      </w:r>
    </w:p>
    <w:p w14:paraId="4C247B33" w14:textId="77777777" w:rsidR="00560AD2" w:rsidRPr="007929E5" w:rsidRDefault="00560AD2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sz w:val="24"/>
          <w:szCs w:val="24"/>
        </w:rPr>
      </w:pPr>
    </w:p>
    <w:p w14:paraId="2E9720B4" w14:textId="77777777" w:rsidR="00225148" w:rsidRPr="007929E5" w:rsidRDefault="00225148" w:rsidP="0022514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  <w:r w:rsidRPr="007929E5">
        <w:rPr>
          <w:rFonts w:asciiTheme="minorHAnsi" w:hAnsiTheme="minorHAnsi" w:cstheme="minorHAnsi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 ที่เคยรับรู้ในงวดก่อนจะถูกประเมิน ณ ทุกวันที่</w:t>
      </w:r>
      <w:r w:rsidR="009D5738" w:rsidRPr="007929E5">
        <w:rPr>
          <w:rFonts w:asciiTheme="minorHAnsi" w:hAnsiTheme="minorHAnsi" w:cstheme="minorHAnsi"/>
          <w:sz w:val="30"/>
          <w:szCs w:val="30"/>
          <w:cs/>
        </w:rPr>
        <w:br/>
      </w:r>
      <w:r w:rsidRPr="007929E5">
        <w:rPr>
          <w:rFonts w:asciiTheme="minorHAnsi" w:hAnsiTheme="minorHAnsi" w:cstheme="minorHAnsi"/>
          <w:sz w:val="30"/>
          <w:szCs w:val="30"/>
          <w:cs/>
        </w:rPr>
        <w:t>ที่ออกรายงานว่ามีข้</w:t>
      </w:r>
      <w:r w:rsidR="009D5738" w:rsidRPr="007929E5">
        <w:rPr>
          <w:rFonts w:asciiTheme="minorHAnsi" w:hAnsiTheme="minorHAnsi" w:cstheme="minorHAnsi"/>
          <w:sz w:val="30"/>
          <w:szCs w:val="30"/>
          <w:cs/>
        </w:rPr>
        <w:t xml:space="preserve">อบ่งชี้เรื่องการด้อยค่าหรือไม่ </w:t>
      </w:r>
      <w:r w:rsidRPr="007929E5">
        <w:rPr>
          <w:rFonts w:asciiTheme="minorHAnsi" w:hAnsiTheme="minorHAnsi" w:cstheme="minorHAnsi"/>
          <w:sz w:val="30"/>
          <w:szCs w:val="30"/>
          <w:cs/>
        </w:rPr>
        <w:t>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</w:t>
      </w:r>
      <w:r w:rsidR="009D5738" w:rsidRPr="007929E5">
        <w:rPr>
          <w:rFonts w:asciiTheme="minorHAnsi" w:hAnsiTheme="minorHAnsi" w:cstheme="minorHAnsi"/>
          <w:sz w:val="30"/>
          <w:szCs w:val="30"/>
          <w:cs/>
        </w:rPr>
        <w:br/>
      </w:r>
      <w:r w:rsidRPr="007929E5">
        <w:rPr>
          <w:rFonts w:asciiTheme="minorHAnsi" w:hAnsiTheme="minorHAnsi" w:cstheme="minorHAnsi"/>
          <w:sz w:val="30"/>
          <w:szCs w:val="30"/>
          <w:cs/>
        </w:rPr>
        <w:t>มีการบันทึกขาดทุนจากการด้อยค่ามาก่อน</w:t>
      </w:r>
    </w:p>
    <w:p w14:paraId="76CE76AC" w14:textId="77777777" w:rsidR="00225148" w:rsidRPr="007929E5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sz w:val="24"/>
          <w:szCs w:val="24"/>
        </w:rPr>
      </w:pPr>
      <w:bookmarkStart w:id="3" w:name="OLE_LINK7"/>
      <w:bookmarkStart w:id="4" w:name="OLE_LINK8"/>
    </w:p>
    <w:p w14:paraId="2BA7BBE7" w14:textId="77777777" w:rsidR="009A58DD" w:rsidRPr="007929E5" w:rsidRDefault="009A5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 w:cstheme="minorHAnsi"/>
          <w:b/>
          <w:bCs/>
          <w:i/>
          <w:iCs/>
          <w:sz w:val="30"/>
          <w:szCs w:val="30"/>
          <w:cs/>
          <w:lang w:val="th-TH"/>
        </w:rPr>
      </w:pPr>
      <w:r w:rsidRPr="007929E5">
        <w:rPr>
          <w:rFonts w:asciiTheme="minorHAnsi" w:hAnsiTheme="minorHAnsi" w:cstheme="minorHAnsi"/>
          <w:i/>
          <w:iCs/>
          <w:sz w:val="30"/>
          <w:szCs w:val="30"/>
          <w:cs/>
          <w:lang w:val="th-TH"/>
        </w:rPr>
        <w:br w:type="page"/>
      </w:r>
    </w:p>
    <w:p w14:paraId="69ABAA27" w14:textId="48457509" w:rsidR="00225148" w:rsidRPr="007929E5" w:rsidRDefault="00225148" w:rsidP="005E2DE1">
      <w:pPr>
        <w:pStyle w:val="Heading8"/>
        <w:numPr>
          <w:ilvl w:val="1"/>
          <w:numId w:val="24"/>
        </w:numPr>
        <w:jc w:val="thaiDistribute"/>
        <w:rPr>
          <w:rFonts w:asciiTheme="minorHAnsi" w:hAnsiTheme="minorHAnsi" w:cstheme="minorHAnsi"/>
          <w:i/>
          <w:iCs/>
          <w:sz w:val="30"/>
          <w:szCs w:val="30"/>
          <w:cs/>
          <w:lang w:val="th-TH"/>
        </w:rPr>
      </w:pPr>
      <w:r w:rsidRPr="007929E5">
        <w:rPr>
          <w:rFonts w:asciiTheme="minorHAnsi" w:hAnsiTheme="minorHAnsi" w:cstheme="minorHAnsi"/>
          <w:i/>
          <w:iCs/>
          <w:sz w:val="30"/>
          <w:szCs w:val="30"/>
          <w:cs/>
          <w:lang w:val="th-TH"/>
        </w:rPr>
        <w:lastRenderedPageBreak/>
        <w:t>หนี้สินที่มีภาระดอกเบี้ย</w:t>
      </w:r>
    </w:p>
    <w:p w14:paraId="79AB9C2A" w14:textId="77777777" w:rsidR="00225148" w:rsidRPr="007929E5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sz w:val="24"/>
          <w:szCs w:val="24"/>
        </w:rPr>
      </w:pPr>
    </w:p>
    <w:p w14:paraId="4792FD14" w14:textId="77777777" w:rsidR="00225148" w:rsidRPr="007929E5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  <w:r w:rsidRPr="007929E5">
        <w:rPr>
          <w:rFonts w:asciiTheme="minorHAnsi" w:hAnsiTheme="minorHAnsi" w:cstheme="minorHAnsi"/>
          <w:sz w:val="30"/>
          <w:szCs w:val="30"/>
          <w:cs/>
        </w:rPr>
        <w:t>หนี้สินที่มีภาระดอกเบี้ย</w:t>
      </w:r>
      <w:r w:rsidR="00560AD2" w:rsidRPr="007929E5">
        <w:rPr>
          <w:rFonts w:asciiTheme="minorHAnsi" w:hAnsiTheme="minorHAnsi" w:cstheme="minorHAnsi" w:hint="cs"/>
          <w:sz w:val="30"/>
          <w:szCs w:val="30"/>
          <w:cs/>
        </w:rPr>
        <w:t>แสดงในราคาทุน</w:t>
      </w:r>
    </w:p>
    <w:bookmarkEnd w:id="3"/>
    <w:bookmarkEnd w:id="4"/>
    <w:p w14:paraId="6D03D1FD" w14:textId="77777777" w:rsidR="00225148" w:rsidRPr="007929E5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sz w:val="24"/>
          <w:szCs w:val="24"/>
        </w:rPr>
      </w:pPr>
    </w:p>
    <w:p w14:paraId="469BBC10" w14:textId="77777777" w:rsidR="00225148" w:rsidRPr="007929E5" w:rsidRDefault="00225148" w:rsidP="005E2DE1">
      <w:pPr>
        <w:pStyle w:val="Heading8"/>
        <w:numPr>
          <w:ilvl w:val="1"/>
          <w:numId w:val="24"/>
        </w:numPr>
        <w:jc w:val="thaiDistribute"/>
        <w:rPr>
          <w:rFonts w:asciiTheme="minorHAnsi" w:hAnsiTheme="minorHAnsi" w:cstheme="minorHAnsi"/>
          <w:i/>
          <w:iCs/>
          <w:sz w:val="30"/>
          <w:szCs w:val="30"/>
          <w:cs/>
          <w:lang w:val="th-TH"/>
        </w:rPr>
      </w:pPr>
      <w:r w:rsidRPr="007929E5">
        <w:rPr>
          <w:rFonts w:asciiTheme="minorHAnsi" w:hAnsiTheme="minorHAnsi" w:cstheme="minorHAnsi"/>
          <w:i/>
          <w:iCs/>
          <w:sz w:val="30"/>
          <w:szCs w:val="30"/>
          <w:cs/>
          <w:lang w:val="th-TH"/>
        </w:rPr>
        <w:t>เจ้าหนี้การค้าและเจ้าหนี้อื่น</w:t>
      </w:r>
    </w:p>
    <w:p w14:paraId="5F8A940B" w14:textId="77777777" w:rsidR="00225148" w:rsidRPr="007929E5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sz w:val="24"/>
          <w:szCs w:val="24"/>
        </w:rPr>
      </w:pPr>
    </w:p>
    <w:p w14:paraId="625E48DB" w14:textId="4F3E353C" w:rsidR="00225148" w:rsidRPr="007929E5" w:rsidRDefault="00225148" w:rsidP="00A13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inorHAnsi" w:hAnsiTheme="minorHAnsi" w:cstheme="minorHAnsi"/>
          <w:i/>
          <w:iCs/>
          <w:sz w:val="30"/>
          <w:szCs w:val="30"/>
          <w:lang w:val="th-TH"/>
        </w:rPr>
      </w:pPr>
      <w:r w:rsidRPr="007929E5">
        <w:rPr>
          <w:rFonts w:asciiTheme="minorHAnsi" w:hAnsiTheme="minorHAnsi" w:cstheme="minorHAnsi"/>
          <w:sz w:val="30"/>
          <w:szCs w:val="30"/>
          <w:cs/>
        </w:rPr>
        <w:t>เจ้าหนี้การค้าและเจ้าหนี้อื่นแสดงในราคาทุน</w:t>
      </w:r>
    </w:p>
    <w:p w14:paraId="25F8A77D" w14:textId="77777777" w:rsidR="009A58DD" w:rsidRPr="007929E5" w:rsidRDefault="009A58DD" w:rsidP="00A13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inorHAnsi" w:hAnsiTheme="minorHAnsi"/>
          <w:i/>
          <w:iCs/>
          <w:sz w:val="30"/>
          <w:szCs w:val="30"/>
          <w:cs/>
          <w:lang w:val="th-TH"/>
        </w:rPr>
      </w:pPr>
    </w:p>
    <w:p w14:paraId="2E34F948" w14:textId="4481946A" w:rsidR="00EA6499" w:rsidRPr="007929E5" w:rsidRDefault="00AA04BD" w:rsidP="005E2DE1">
      <w:pPr>
        <w:pStyle w:val="Heading8"/>
        <w:numPr>
          <w:ilvl w:val="1"/>
          <w:numId w:val="24"/>
        </w:numPr>
        <w:jc w:val="thaiDistribute"/>
        <w:rPr>
          <w:rFonts w:asciiTheme="minorHAnsi" w:hAnsiTheme="minorHAnsi" w:cstheme="minorHAnsi"/>
          <w:i/>
          <w:iCs/>
          <w:sz w:val="30"/>
          <w:szCs w:val="30"/>
          <w:lang w:val="th-TH"/>
        </w:rPr>
      </w:pPr>
      <w:r w:rsidRPr="007929E5">
        <w:rPr>
          <w:rFonts w:asciiTheme="minorHAnsi" w:hAnsiTheme="minorHAnsi" w:cstheme="minorHAnsi" w:hint="cs"/>
          <w:i/>
          <w:iCs/>
          <w:sz w:val="30"/>
          <w:szCs w:val="30"/>
          <w:cs/>
          <w:lang w:val="th-TH"/>
        </w:rPr>
        <w:t>หนี้สินที่เกิดจากสัญญา</w:t>
      </w:r>
    </w:p>
    <w:p w14:paraId="4452A767" w14:textId="31ECF29C" w:rsidR="00F6487C" w:rsidRPr="007929E5" w:rsidRDefault="00F6487C" w:rsidP="00F6487C">
      <w:pPr>
        <w:rPr>
          <w:rFonts w:asciiTheme="minorBidi" w:hAnsiTheme="minorBidi" w:cstheme="minorBidi"/>
          <w:sz w:val="30"/>
          <w:szCs w:val="30"/>
          <w:lang w:val="th-TH"/>
        </w:rPr>
      </w:pPr>
    </w:p>
    <w:p w14:paraId="6A241C7E" w14:textId="58B255B1" w:rsidR="00F6487C" w:rsidRPr="007929E5" w:rsidRDefault="008C7743" w:rsidP="00F64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  <w:r>
        <w:rPr>
          <w:rFonts w:asciiTheme="minorHAnsi" w:hAnsiTheme="minorHAnsi" w:cstheme="minorHAnsi" w:hint="cs"/>
          <w:sz w:val="30"/>
          <w:szCs w:val="30"/>
          <w:cs/>
        </w:rPr>
        <w:t>หนี้สินที่เกิดจากสัญญา</w:t>
      </w:r>
      <w:r w:rsidR="00F6487C" w:rsidRPr="007929E5">
        <w:rPr>
          <w:rFonts w:asciiTheme="minorHAnsi" w:hAnsiTheme="minorHAnsi" w:cstheme="minorHAnsi" w:hint="cs"/>
          <w:sz w:val="30"/>
          <w:szCs w:val="30"/>
          <w:cs/>
        </w:rPr>
        <w:t xml:space="preserve">เป็นภาระผูกพันที่จะต้องโอนสินค้าหรือบริการให้กับลูกค้า </w:t>
      </w:r>
      <w:r w:rsidR="004805F7">
        <w:rPr>
          <w:rFonts w:asciiTheme="minorHAnsi" w:hAnsiTheme="minorHAnsi" w:cstheme="minorHAnsi" w:hint="cs"/>
          <w:sz w:val="30"/>
          <w:szCs w:val="30"/>
          <w:cs/>
        </w:rPr>
        <w:t>หนี้สินที่เกิดจากสัญญา</w:t>
      </w:r>
      <w:r w:rsidR="00F6487C" w:rsidRPr="007929E5">
        <w:rPr>
          <w:rFonts w:asciiTheme="minorHAnsi" w:hAnsiTheme="minorHAnsi" w:cstheme="minorHAnsi" w:hint="cs"/>
          <w:sz w:val="30"/>
          <w:szCs w:val="30"/>
          <w:cs/>
        </w:rPr>
        <w:t>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</w:t>
      </w:r>
      <w:r w:rsidR="004805F7">
        <w:rPr>
          <w:rFonts w:asciiTheme="minorHAnsi" w:hAnsiTheme="minorHAnsi" w:cstheme="minorHAnsi" w:hint="cs"/>
          <w:sz w:val="30"/>
          <w:szCs w:val="30"/>
          <w:cs/>
        </w:rPr>
        <w:t xml:space="preserve">    </w:t>
      </w:r>
      <w:r w:rsidR="00F6487C" w:rsidRPr="007929E5">
        <w:rPr>
          <w:rFonts w:asciiTheme="minorHAnsi" w:hAnsiTheme="minorHAnsi" w:cstheme="minorHAnsi" w:hint="cs"/>
          <w:sz w:val="30"/>
          <w:szCs w:val="30"/>
          <w:cs/>
        </w:rPr>
        <w:t>กลุ่มบริษัทรับรู้รายได้ที่เกี่ยวข้อง</w:t>
      </w:r>
    </w:p>
    <w:p w14:paraId="2E385A8C" w14:textId="77777777" w:rsidR="00F6487C" w:rsidRPr="007929E5" w:rsidRDefault="00F6487C" w:rsidP="00F64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0E6F98BA" w14:textId="230266F8" w:rsidR="00252A5D" w:rsidRPr="007929E5" w:rsidRDefault="00252A5D" w:rsidP="005E2DE1">
      <w:pPr>
        <w:pStyle w:val="Heading8"/>
        <w:numPr>
          <w:ilvl w:val="1"/>
          <w:numId w:val="24"/>
        </w:numPr>
        <w:jc w:val="thaiDistribute"/>
        <w:rPr>
          <w:rFonts w:asciiTheme="minorHAnsi" w:hAnsiTheme="minorHAnsi" w:cstheme="minorHAnsi"/>
          <w:i/>
          <w:iCs/>
          <w:sz w:val="30"/>
          <w:szCs w:val="30"/>
          <w:cs/>
          <w:lang w:val="th-TH"/>
        </w:rPr>
      </w:pPr>
      <w:r w:rsidRPr="007929E5">
        <w:rPr>
          <w:rFonts w:asciiTheme="minorHAnsi" w:hAnsiTheme="minorHAnsi" w:cstheme="minorHAnsi" w:hint="cs"/>
          <w:i/>
          <w:iCs/>
          <w:sz w:val="30"/>
          <w:szCs w:val="30"/>
          <w:cs/>
          <w:lang w:val="th-TH"/>
        </w:rPr>
        <w:t>ผลประโยชน์</w:t>
      </w:r>
      <w:r w:rsidR="009A58DD" w:rsidRPr="007929E5">
        <w:rPr>
          <w:rFonts w:asciiTheme="minorHAnsi" w:hAnsiTheme="minorHAnsi" w:cstheme="minorHAnsi" w:hint="cs"/>
          <w:i/>
          <w:iCs/>
          <w:sz w:val="30"/>
          <w:szCs w:val="30"/>
          <w:cs/>
          <w:lang w:val="th-TH"/>
        </w:rPr>
        <w:t>ของ</w:t>
      </w:r>
      <w:r w:rsidRPr="007929E5">
        <w:rPr>
          <w:rFonts w:asciiTheme="minorHAnsi" w:hAnsiTheme="minorHAnsi" w:cstheme="minorHAnsi" w:hint="cs"/>
          <w:i/>
          <w:iCs/>
          <w:sz w:val="30"/>
          <w:szCs w:val="30"/>
          <w:cs/>
          <w:lang w:val="th-TH"/>
        </w:rPr>
        <w:t>พนักงาน</w:t>
      </w:r>
    </w:p>
    <w:p w14:paraId="561DD1C0" w14:textId="77777777" w:rsidR="00225148" w:rsidRPr="007929E5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sz w:val="30"/>
          <w:szCs w:val="30"/>
        </w:rPr>
      </w:pPr>
    </w:p>
    <w:p w14:paraId="51048492" w14:textId="77777777" w:rsidR="00225148" w:rsidRPr="007929E5" w:rsidRDefault="00225148" w:rsidP="0022514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inorHAnsi" w:hAnsiTheme="minorHAnsi" w:cstheme="minorHAnsi"/>
          <w:iCs/>
          <w:sz w:val="30"/>
          <w:szCs w:val="30"/>
        </w:rPr>
      </w:pPr>
      <w:r w:rsidRPr="007929E5">
        <w:rPr>
          <w:rFonts w:asciiTheme="minorHAnsi" w:hAnsiTheme="minorHAnsi" w:cstheme="minorHAnsi"/>
          <w:iCs/>
          <w:sz w:val="30"/>
          <w:szCs w:val="30"/>
          <w:cs/>
        </w:rPr>
        <w:t>โครงการสมทบเงิน</w:t>
      </w:r>
    </w:p>
    <w:p w14:paraId="355EBC5E" w14:textId="77777777" w:rsidR="00225148" w:rsidRPr="007929E5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sz w:val="30"/>
          <w:szCs w:val="30"/>
        </w:rPr>
      </w:pPr>
    </w:p>
    <w:p w14:paraId="0E6D2823" w14:textId="77777777" w:rsidR="00225148" w:rsidRPr="007929E5" w:rsidRDefault="00225148" w:rsidP="0022514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inorHAnsi" w:hAnsiTheme="minorHAnsi" w:cstheme="minorHAnsi"/>
          <w:iCs/>
          <w:sz w:val="30"/>
          <w:szCs w:val="30"/>
        </w:rPr>
      </w:pPr>
      <w:r w:rsidRPr="007929E5">
        <w:rPr>
          <w:rFonts w:asciiTheme="minorHAnsi" w:hAnsiTheme="minorHAnsi" w:cstheme="minorHAnsi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0CA96CDB" w14:textId="18A8619F" w:rsidR="00A13499" w:rsidRPr="007929E5" w:rsidRDefault="00A13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 w:cstheme="minorHAnsi"/>
          <w:sz w:val="30"/>
          <w:szCs w:val="30"/>
        </w:rPr>
      </w:pPr>
    </w:p>
    <w:p w14:paraId="5AC1D27E" w14:textId="77777777" w:rsidR="00225148" w:rsidRPr="007929E5" w:rsidRDefault="00225148" w:rsidP="0022514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inorHAnsi" w:hAnsiTheme="minorHAnsi" w:cstheme="minorHAnsi"/>
          <w:iCs/>
          <w:sz w:val="30"/>
          <w:szCs w:val="30"/>
        </w:rPr>
      </w:pPr>
      <w:r w:rsidRPr="007929E5">
        <w:rPr>
          <w:rFonts w:asciiTheme="minorHAnsi" w:hAnsiTheme="minorHAnsi" w:cstheme="minorHAnsi"/>
          <w:iCs/>
          <w:sz w:val="30"/>
          <w:szCs w:val="30"/>
          <w:cs/>
        </w:rPr>
        <w:t>โครงการผลประโยชน์ที่กำหนดไว้</w:t>
      </w:r>
    </w:p>
    <w:p w14:paraId="58B509CF" w14:textId="77777777" w:rsidR="00225148" w:rsidRPr="007929E5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sz w:val="30"/>
          <w:szCs w:val="30"/>
        </w:rPr>
      </w:pPr>
    </w:p>
    <w:p w14:paraId="34462277" w14:textId="77777777" w:rsidR="00225148" w:rsidRPr="007929E5" w:rsidRDefault="00225148" w:rsidP="00225148">
      <w:pPr>
        <w:ind w:left="540"/>
        <w:jc w:val="thaiDistribute"/>
        <w:rPr>
          <w:rFonts w:asciiTheme="minorHAnsi" w:hAnsiTheme="minorHAnsi" w:cstheme="minorHAnsi"/>
          <w:i/>
          <w:sz w:val="30"/>
          <w:szCs w:val="30"/>
        </w:rPr>
      </w:pPr>
      <w:r w:rsidRPr="007929E5">
        <w:rPr>
          <w:rFonts w:asciiTheme="minorHAnsi" w:hAnsiTheme="minorHAnsi" w:cstheme="minorHAnsi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</w:t>
      </w:r>
      <w:r w:rsidR="00CF391F" w:rsidRPr="007929E5">
        <w:rPr>
          <w:rFonts w:asciiTheme="minorHAnsi" w:hAnsiTheme="minorHAnsi" w:cstheme="minorHAnsi" w:hint="cs"/>
          <w:i/>
          <w:sz w:val="30"/>
          <w:szCs w:val="30"/>
          <w:cs/>
        </w:rPr>
        <w:t xml:space="preserve"> </w:t>
      </w:r>
      <w:r w:rsidRPr="007929E5">
        <w:rPr>
          <w:rFonts w:asciiTheme="minorHAnsi" w:hAnsiTheme="minorHAnsi" w:cstheme="minorHAnsi"/>
          <w:i/>
          <w:sz w:val="30"/>
          <w:szCs w:val="30"/>
          <w:cs/>
        </w:rPr>
        <w:t>ๆ ผลประโยชน์ดังกล่าวได้มีการคิดลดกระแสเงินสดเพื่อให้เป็นมูลค่าปัจจุบัน</w:t>
      </w:r>
    </w:p>
    <w:p w14:paraId="01A50806" w14:textId="77777777" w:rsidR="00225148" w:rsidRPr="007929E5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sz w:val="30"/>
          <w:szCs w:val="30"/>
        </w:rPr>
      </w:pPr>
    </w:p>
    <w:p w14:paraId="33318B06" w14:textId="77777777" w:rsidR="00225148" w:rsidRPr="007929E5" w:rsidRDefault="00225148" w:rsidP="00225148">
      <w:pPr>
        <w:ind w:left="540"/>
        <w:jc w:val="thaiDistribute"/>
        <w:rPr>
          <w:rFonts w:asciiTheme="minorHAnsi" w:hAnsiTheme="minorHAnsi" w:cstheme="minorHAnsi"/>
          <w:i/>
          <w:sz w:val="30"/>
          <w:szCs w:val="30"/>
          <w:cs/>
        </w:rPr>
      </w:pPr>
      <w:r w:rsidRPr="007929E5">
        <w:rPr>
          <w:rFonts w:asciiTheme="minorHAnsi" w:hAnsiTheme="minorHAnsi" w:cstheme="minorHAnsi"/>
          <w:i/>
          <w:sz w:val="30"/>
          <w:szCs w:val="30"/>
          <w:cs/>
        </w:rPr>
        <w:t>การคำนวณภาระผูกพันของโครงการผลประโยชน์ที่กำหนดไว้นั้นจัดทำโดยนักคณิตศาสตร์ประกัน</w:t>
      </w:r>
      <w:r w:rsidR="00CF391F" w:rsidRPr="007929E5">
        <w:rPr>
          <w:rFonts w:asciiTheme="minorHAnsi" w:hAnsiTheme="minorHAnsi" w:cstheme="minorHAnsi"/>
          <w:i/>
          <w:sz w:val="30"/>
          <w:szCs w:val="30"/>
          <w:cs/>
        </w:rPr>
        <w:t>ภัยที่ได้รับอนุญาต</w:t>
      </w:r>
      <w:r w:rsidRPr="007929E5">
        <w:rPr>
          <w:rFonts w:asciiTheme="minorHAnsi" w:hAnsiTheme="minorHAnsi" w:cstheme="minorHAnsi"/>
          <w:i/>
          <w:sz w:val="30"/>
          <w:szCs w:val="30"/>
          <w:cs/>
        </w:rPr>
        <w:t xml:space="preserve"> โดยวิธีคิดลดแต่ละหน่วยที่ประมาณการไว้</w:t>
      </w:r>
    </w:p>
    <w:p w14:paraId="0EAF2B8B" w14:textId="1D3FE190" w:rsidR="00225148" w:rsidRPr="007929E5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sz w:val="30"/>
          <w:szCs w:val="30"/>
        </w:rPr>
      </w:pPr>
    </w:p>
    <w:p w14:paraId="36BD2203" w14:textId="77777777" w:rsidR="00433A4A" w:rsidRPr="007929E5" w:rsidRDefault="00433A4A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sz w:val="30"/>
          <w:szCs w:val="30"/>
        </w:rPr>
      </w:pPr>
    </w:p>
    <w:p w14:paraId="7126219D" w14:textId="498748A2" w:rsidR="00225148" w:rsidRPr="007929E5" w:rsidRDefault="00225148" w:rsidP="00225148">
      <w:pPr>
        <w:pStyle w:val="BodyText"/>
        <w:spacing w:after="0"/>
        <w:ind w:left="540"/>
        <w:jc w:val="thaiDistribute"/>
        <w:rPr>
          <w:rFonts w:asciiTheme="minorHAnsi" w:hAnsiTheme="minorHAnsi" w:cstheme="minorHAnsi"/>
          <w:i/>
          <w:sz w:val="30"/>
          <w:szCs w:val="30"/>
        </w:rPr>
      </w:pPr>
      <w:r w:rsidRPr="007929E5">
        <w:rPr>
          <w:rFonts w:asciiTheme="minorHAnsi" w:hAnsiTheme="minorHAnsi" w:cstheme="minorHAnsi"/>
          <w:i/>
          <w:sz w:val="30"/>
          <w:szCs w:val="30"/>
          <w:cs/>
        </w:rPr>
        <w:lastRenderedPageBreak/>
        <w:t>ในการวัดมูลค่าใหม่ของหนี้สินผลประโยชน์ที่กำหนดไว้สุทธิ</w:t>
      </w:r>
      <w:r w:rsidR="00CF391F" w:rsidRPr="007929E5">
        <w:rPr>
          <w:rFonts w:asciiTheme="minorHAnsi" w:hAnsiTheme="minorHAnsi" w:cstheme="minorHAnsi" w:hint="cs"/>
          <w:i/>
          <w:sz w:val="30"/>
          <w:szCs w:val="30"/>
          <w:cs/>
        </w:rPr>
        <w:t xml:space="preserve"> </w:t>
      </w:r>
      <w:r w:rsidRPr="007929E5">
        <w:rPr>
          <w:rFonts w:asciiTheme="minorHAnsi" w:hAnsiTheme="minorHAnsi" w:cstheme="minorHAnsi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="00AB7618" w:rsidRPr="007929E5">
        <w:rPr>
          <w:rFonts w:asciiTheme="minorHAnsi" w:hAnsiTheme="minorHAnsi" w:cstheme="minorHAnsi" w:hint="cs"/>
          <w:i/>
          <w:sz w:val="30"/>
          <w:szCs w:val="30"/>
          <w:cs/>
        </w:rPr>
        <w:t xml:space="preserve"> </w:t>
      </w:r>
      <w:r w:rsidRPr="007929E5">
        <w:rPr>
          <w:rFonts w:asciiTheme="minorHAnsi" w:hAnsiTheme="minorHAnsi" w:cstheme="minorHAnsi"/>
          <w:i/>
          <w:sz w:val="30"/>
          <w:szCs w:val="30"/>
          <w:cs/>
        </w:rPr>
        <w:t>กลุ่มบริษัทกำหนดดอกเบี้ยจ่ายของ</w:t>
      </w:r>
      <w:r w:rsidRPr="007929E5">
        <w:rPr>
          <w:rFonts w:asciiTheme="minorHAnsi" w:hAnsiTheme="minorHAnsi" w:cstheme="minorHAnsi"/>
          <w:i/>
          <w:spacing w:val="-6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</w:t>
      </w:r>
      <w:r w:rsidRPr="007929E5">
        <w:rPr>
          <w:rFonts w:asciiTheme="minorHAnsi" w:hAnsiTheme="minorHAnsi" w:cstheme="minorHAnsi"/>
          <w:i/>
          <w:sz w:val="30"/>
          <w:szCs w:val="30"/>
          <w:cs/>
        </w:rPr>
        <w:t xml:space="preserve"> โดยคำนึงถึงการเปลี่ยนแปลงใด</w:t>
      </w:r>
      <w:r w:rsidR="00CF391F" w:rsidRPr="007929E5">
        <w:rPr>
          <w:rFonts w:asciiTheme="minorHAnsi" w:hAnsiTheme="minorHAnsi" w:cstheme="minorHAnsi" w:hint="cs"/>
          <w:i/>
          <w:sz w:val="30"/>
          <w:szCs w:val="30"/>
          <w:cs/>
        </w:rPr>
        <w:t xml:space="preserve"> </w:t>
      </w:r>
      <w:r w:rsidRPr="007929E5">
        <w:rPr>
          <w:rFonts w:asciiTheme="minorHAnsi" w:hAnsiTheme="minorHAnsi" w:cstheme="minorHAnsi"/>
          <w:i/>
          <w:sz w:val="30"/>
          <w:szCs w:val="30"/>
          <w:cs/>
        </w:rPr>
        <w:t>ๆ ในหนี้สินผลประโยชน์ที่กำหนดไว้สุทธิซึ่งเป็นผลมาจากการสมทบเงินและ</w:t>
      </w:r>
      <w:r w:rsidR="00287F18" w:rsidRPr="007929E5">
        <w:rPr>
          <w:rFonts w:asciiTheme="minorHAnsi" w:hAnsiTheme="minorHAnsi" w:cstheme="minorHAnsi"/>
          <w:i/>
          <w:sz w:val="30"/>
          <w:szCs w:val="30"/>
        </w:rPr>
        <w:t xml:space="preserve">    </w:t>
      </w:r>
      <w:r w:rsidRPr="007929E5">
        <w:rPr>
          <w:rFonts w:asciiTheme="minorHAnsi" w:hAnsiTheme="minorHAnsi" w:cstheme="minorHAnsi"/>
          <w:i/>
          <w:sz w:val="30"/>
          <w:szCs w:val="30"/>
          <w:cs/>
        </w:rPr>
        <w:t>การจ่ายชำระผลประโยชน์ ดอกเบี้ยจ่ายสุทธิและค่าใช้จ่ายอื่น</w:t>
      </w:r>
      <w:r w:rsidR="00CF391F" w:rsidRPr="007929E5">
        <w:rPr>
          <w:rFonts w:asciiTheme="minorHAnsi" w:hAnsiTheme="minorHAnsi" w:cstheme="minorHAnsi" w:hint="cs"/>
          <w:i/>
          <w:sz w:val="30"/>
          <w:szCs w:val="30"/>
          <w:cs/>
        </w:rPr>
        <w:t xml:space="preserve"> </w:t>
      </w:r>
      <w:r w:rsidRPr="007929E5">
        <w:rPr>
          <w:rFonts w:asciiTheme="minorHAnsi" w:hAnsiTheme="minorHAnsi" w:cstheme="minorHAnsi"/>
          <w:i/>
          <w:sz w:val="30"/>
          <w:szCs w:val="30"/>
          <w:cs/>
        </w:rPr>
        <w:t>ๆ ที่เกี่ยวข้องกับโครงการผลประโยชน์รับรู้รายการ</w:t>
      </w:r>
      <w:r w:rsidR="00287F18" w:rsidRPr="007929E5">
        <w:rPr>
          <w:rFonts w:asciiTheme="minorHAnsi" w:hAnsiTheme="minorHAnsi" w:cstheme="minorHAnsi"/>
          <w:i/>
          <w:sz w:val="30"/>
          <w:szCs w:val="30"/>
        </w:rPr>
        <w:t xml:space="preserve">   </w:t>
      </w:r>
      <w:r w:rsidRPr="007929E5">
        <w:rPr>
          <w:rFonts w:asciiTheme="minorHAnsi" w:hAnsiTheme="minorHAnsi" w:cstheme="minorHAnsi"/>
          <w:i/>
          <w:sz w:val="30"/>
          <w:szCs w:val="30"/>
          <w:cs/>
        </w:rPr>
        <w:t>ในกำไรหรือขาดทุน</w:t>
      </w:r>
    </w:p>
    <w:p w14:paraId="5EE46960" w14:textId="77777777" w:rsidR="001471B6" w:rsidRPr="007929E5" w:rsidRDefault="001471B6" w:rsidP="001471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sz w:val="30"/>
          <w:szCs w:val="30"/>
          <w:cs/>
        </w:rPr>
      </w:pPr>
    </w:p>
    <w:p w14:paraId="7BAB684E" w14:textId="77777777" w:rsidR="00225148" w:rsidRPr="007929E5" w:rsidRDefault="00225148" w:rsidP="0005649B">
      <w:pPr>
        <w:pStyle w:val="BodyText"/>
        <w:spacing w:after="0"/>
        <w:ind w:left="547"/>
        <w:jc w:val="thaiDistribute"/>
        <w:rPr>
          <w:rFonts w:asciiTheme="minorHAnsi" w:hAnsiTheme="minorHAnsi" w:cstheme="minorHAnsi"/>
          <w:i/>
          <w:sz w:val="30"/>
          <w:szCs w:val="30"/>
        </w:rPr>
      </w:pPr>
      <w:r w:rsidRPr="007929E5">
        <w:rPr>
          <w:rFonts w:asciiTheme="minorHAnsi" w:hAnsiTheme="minorHAnsi" w:cstheme="minorHAnsi"/>
          <w:i/>
          <w:sz w:val="30"/>
          <w:szCs w:val="30"/>
          <w:cs/>
        </w:rPr>
        <w:t>การเปลี่ยนแปลงในผลประโยชน์ที่เกี่ยวข้องกับการบริการในอดีต 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79CD6FC5" w14:textId="77777777" w:rsidR="00225148" w:rsidRPr="007929E5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sz w:val="30"/>
          <w:szCs w:val="30"/>
        </w:rPr>
      </w:pPr>
    </w:p>
    <w:p w14:paraId="5945C716" w14:textId="77777777" w:rsidR="00225148" w:rsidRPr="007929E5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inorHAnsi" w:hAnsiTheme="minorHAnsi" w:cstheme="minorHAnsi"/>
          <w:iCs/>
          <w:sz w:val="30"/>
          <w:szCs w:val="30"/>
        </w:rPr>
      </w:pPr>
      <w:r w:rsidRPr="007929E5">
        <w:rPr>
          <w:rFonts w:asciiTheme="minorHAnsi" w:hAnsiTheme="minorHAnsi" w:cstheme="minorHAnsi"/>
          <w:iCs/>
          <w:sz w:val="30"/>
          <w:szCs w:val="30"/>
          <w:cs/>
        </w:rPr>
        <w:t>ผลประโยชน์ระยะสั้นของพนักงาน</w:t>
      </w:r>
    </w:p>
    <w:p w14:paraId="64F36DD5" w14:textId="77777777" w:rsidR="00225148" w:rsidRPr="007929E5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sz w:val="30"/>
          <w:szCs w:val="30"/>
        </w:rPr>
      </w:pPr>
    </w:p>
    <w:p w14:paraId="69C97239" w14:textId="37A4D7B5" w:rsidR="00225148" w:rsidRPr="007929E5" w:rsidRDefault="00225148" w:rsidP="0022514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inorHAnsi" w:hAnsiTheme="minorHAnsi" w:cstheme="minorHAnsi"/>
          <w:i/>
          <w:sz w:val="30"/>
          <w:szCs w:val="30"/>
        </w:rPr>
      </w:pPr>
      <w:r w:rsidRPr="007929E5">
        <w:rPr>
          <w:rFonts w:asciiTheme="minorHAnsi" w:hAnsiTheme="minorHAnsi" w:cstheme="minorHAns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49F40502" w14:textId="77777777" w:rsidR="009A58DD" w:rsidRPr="007929E5" w:rsidRDefault="009A58DD" w:rsidP="0022514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inorHAnsi" w:hAnsiTheme="minorHAnsi" w:cstheme="minorHAnsi"/>
          <w:i/>
          <w:sz w:val="30"/>
          <w:szCs w:val="30"/>
        </w:rPr>
      </w:pPr>
    </w:p>
    <w:p w14:paraId="03D615DB" w14:textId="719E23AF" w:rsidR="009A58DD" w:rsidRPr="007929E5" w:rsidRDefault="009A58DD" w:rsidP="009A58DD">
      <w:pPr>
        <w:pStyle w:val="Heading8"/>
        <w:numPr>
          <w:ilvl w:val="1"/>
          <w:numId w:val="24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7929E5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การจ่ายโดยใช้หุ้นเป็นเกณฑ์</w:t>
      </w:r>
    </w:p>
    <w:p w14:paraId="4711206A" w14:textId="77777777" w:rsidR="009A58DD" w:rsidRPr="007929E5" w:rsidRDefault="009A58DD" w:rsidP="009A5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A760925" w14:textId="3C3F6655" w:rsidR="009A58DD" w:rsidRPr="007929E5" w:rsidRDefault="009A58DD" w:rsidP="009A5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929E5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มูลค่ายุติธรรมของสิทธิซื้อหุ้น ณ วันที่ให้สิทธิแก่พนักงาน </w:t>
      </w:r>
      <w:r w:rsidRPr="007929E5">
        <w:rPr>
          <w:rFonts w:asciiTheme="majorBidi" w:hAnsiTheme="majorBidi" w:cstheme="majorBidi"/>
          <w:spacing w:val="-2"/>
          <w:sz w:val="30"/>
          <w:szCs w:val="30"/>
        </w:rPr>
        <w:t>(</w:t>
      </w:r>
      <w:r w:rsidRPr="007929E5">
        <w:rPr>
          <w:rFonts w:asciiTheme="majorBidi" w:hAnsiTheme="majorBidi" w:cstheme="majorBidi"/>
          <w:spacing w:val="-2"/>
          <w:sz w:val="30"/>
          <w:szCs w:val="30"/>
          <w:cs/>
        </w:rPr>
        <w:t>ชำระด้วยตราสารทุน) รับรู้เป็นค่าใช้จ่ายพร้อม ๆ 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 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 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</w:t>
      </w:r>
    </w:p>
    <w:p w14:paraId="6745A59D" w14:textId="77777777" w:rsidR="009A58DD" w:rsidRPr="007929E5" w:rsidRDefault="009A58DD" w:rsidP="009A5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6D4982B7" w14:textId="6B8094E3" w:rsidR="009A58DD" w:rsidRPr="007929E5" w:rsidRDefault="009A58DD" w:rsidP="009A5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29E5">
        <w:rPr>
          <w:rFonts w:asciiTheme="majorBidi" w:hAnsiTheme="majorBidi" w:cstheme="majorBidi"/>
          <w:sz w:val="30"/>
          <w:szCs w:val="30"/>
          <w:cs/>
        </w:rPr>
        <w:t>มูลค่ายุติธรรมของจำนวนที่จ่ายให้แก่พนักงานจากราคาหุ้นที่เพิ่มขึ้นที่ชำระด้วยเงินสดรับรู้เป็นค่าใช้จ่ายพร้อมๆ ไปกับการเพิ่มขึ้นในส่วนของหนี้สิน ตลอดระยะเวลาที่พนักงานมีสิทธิได้รับชำระอย่างไม่มีเงื่อนไข  หนี้สินถูกวัดมูลค่าใหม่ทุกๆ วันที่ในรายงานและวันที่จ่ายชำระ</w:t>
      </w:r>
      <w:r w:rsidR="00651852" w:rsidRPr="007929E5">
        <w:rPr>
          <w:rFonts w:asciiTheme="majorBidi" w:hAnsiTheme="majorBidi" w:cstheme="majorBidi"/>
          <w:sz w:val="30"/>
          <w:szCs w:val="30"/>
        </w:rPr>
        <w:t xml:space="preserve"> </w:t>
      </w:r>
      <w:r w:rsidRPr="007929E5">
        <w:rPr>
          <w:rFonts w:asciiTheme="majorBidi" w:hAnsiTheme="majorBidi" w:cstheme="majorBidi"/>
          <w:sz w:val="30"/>
          <w:szCs w:val="30"/>
          <w:cs/>
        </w:rPr>
        <w:t>การเปลี่ยนแปลงในมูลค่ายุติธรรมของหนี้สินรับรู้เป็นค่าใช้จ่ายพนักงานในกำไรหรือขาดทุน</w:t>
      </w:r>
    </w:p>
    <w:p w14:paraId="66C6C820" w14:textId="77777777" w:rsidR="000E09BC" w:rsidRPr="007929E5" w:rsidRDefault="000E0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 w:cstheme="minorHAnsi"/>
          <w:b/>
          <w:bCs/>
          <w:i/>
          <w:iCs/>
          <w:sz w:val="30"/>
          <w:szCs w:val="30"/>
          <w:cs/>
          <w:lang w:val="th-TH"/>
        </w:rPr>
      </w:pPr>
      <w:r w:rsidRPr="007929E5">
        <w:rPr>
          <w:rFonts w:asciiTheme="minorHAnsi" w:hAnsiTheme="minorHAnsi" w:cstheme="minorHAnsi"/>
          <w:i/>
          <w:iCs/>
          <w:sz w:val="30"/>
          <w:szCs w:val="30"/>
          <w:cs/>
          <w:lang w:val="th-TH"/>
        </w:rPr>
        <w:br w:type="page"/>
      </w:r>
    </w:p>
    <w:p w14:paraId="76B74FA6" w14:textId="68DFA4EB" w:rsidR="00225148" w:rsidRPr="007929E5" w:rsidRDefault="00225148" w:rsidP="005E2DE1">
      <w:pPr>
        <w:pStyle w:val="Heading8"/>
        <w:numPr>
          <w:ilvl w:val="1"/>
          <w:numId w:val="24"/>
        </w:numPr>
        <w:jc w:val="thaiDistribute"/>
        <w:rPr>
          <w:rFonts w:asciiTheme="minorHAnsi" w:hAnsiTheme="minorHAnsi" w:cstheme="minorHAnsi"/>
          <w:i/>
          <w:iCs/>
          <w:sz w:val="30"/>
          <w:szCs w:val="30"/>
          <w:cs/>
          <w:lang w:val="th-TH"/>
        </w:rPr>
      </w:pPr>
      <w:r w:rsidRPr="007929E5">
        <w:rPr>
          <w:rFonts w:asciiTheme="minorHAnsi" w:hAnsiTheme="minorHAnsi" w:cstheme="minorHAnsi"/>
          <w:i/>
          <w:iCs/>
          <w:sz w:val="30"/>
          <w:szCs w:val="30"/>
          <w:cs/>
          <w:lang w:val="th-TH"/>
        </w:rPr>
        <w:lastRenderedPageBreak/>
        <w:t>ประมาณการหนี้สิน</w:t>
      </w:r>
    </w:p>
    <w:p w14:paraId="717778D4" w14:textId="77777777" w:rsidR="00225148" w:rsidRPr="007929E5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sz w:val="30"/>
          <w:szCs w:val="30"/>
        </w:rPr>
      </w:pPr>
    </w:p>
    <w:p w14:paraId="72B3F6D0" w14:textId="381A8308" w:rsidR="00225148" w:rsidRPr="007929E5" w:rsidRDefault="00225148" w:rsidP="005E7B4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inorHAnsi" w:hAnsiTheme="minorHAnsi" w:cstheme="minorHAnsi"/>
          <w:sz w:val="30"/>
          <w:szCs w:val="30"/>
        </w:rPr>
      </w:pPr>
      <w:r w:rsidRPr="007929E5">
        <w:rPr>
          <w:rFonts w:asciiTheme="minorHAnsi" w:hAnsiTheme="minorHAnsi" w:cstheme="minorHAnsi"/>
          <w:sz w:val="30"/>
          <w:szCs w:val="30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</w:t>
      </w:r>
      <w:r w:rsidR="005E7B46" w:rsidRPr="007929E5">
        <w:rPr>
          <w:rFonts w:asciiTheme="minorHAnsi" w:hAnsiTheme="minorHAnsi" w:cstheme="minorHAnsi" w:hint="cs"/>
          <w:sz w:val="30"/>
          <w:szCs w:val="30"/>
          <w:cs/>
        </w:rPr>
        <w:t xml:space="preserve">     </w:t>
      </w:r>
      <w:r w:rsidRPr="007929E5">
        <w:rPr>
          <w:rFonts w:asciiTheme="minorHAnsi" w:hAnsiTheme="minorHAnsi" w:cstheme="minorHAnsi"/>
          <w:sz w:val="30"/>
          <w:szCs w:val="30"/>
          <w:cs/>
        </w:rPr>
        <w:t>มีความเป็นไปได้ค่อนข้างแน่นอนว่าประโยชน์เชิงเศรษฐกิจจะต้องถูกจ่ายไปเพื่อชำระภาระผูกพัน</w:t>
      </w:r>
      <w:r w:rsidR="00BC4BAD" w:rsidRPr="007929E5">
        <w:rPr>
          <w:rFonts w:asciiTheme="minorHAnsi" w:hAnsiTheme="minorHAnsi" w:cstheme="minorHAnsi"/>
          <w:sz w:val="30"/>
          <w:szCs w:val="30"/>
          <w:cs/>
        </w:rPr>
        <w:t xml:space="preserve">ดังกล่าว </w:t>
      </w:r>
      <w:r w:rsidRPr="007929E5">
        <w:rPr>
          <w:rFonts w:asciiTheme="minorHAnsi" w:hAnsiTheme="minorHAnsi" w:cstheme="minorHAnsi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</w:t>
      </w:r>
      <w:r w:rsidR="00BC4BAD" w:rsidRPr="007929E5">
        <w:rPr>
          <w:rFonts w:asciiTheme="minorHAnsi" w:hAnsiTheme="minorHAnsi" w:cstheme="minorHAnsi"/>
          <w:sz w:val="30"/>
          <w:szCs w:val="30"/>
          <w:cs/>
        </w:rPr>
        <w:t>นได้</w:t>
      </w:r>
      <w:r w:rsidRPr="007929E5">
        <w:rPr>
          <w:rFonts w:asciiTheme="minorHAnsi" w:hAnsiTheme="minorHAnsi" w:cstheme="minorHAnsi"/>
          <w:sz w:val="30"/>
          <w:szCs w:val="30"/>
          <w:cs/>
        </w:rPr>
        <w:t xml:space="preserve">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  <w:r w:rsidR="005E7B46" w:rsidRPr="007929E5">
        <w:rPr>
          <w:rFonts w:asciiTheme="minorHAnsi" w:hAnsiTheme="minorHAnsi" w:cstheme="minorHAnsi" w:hint="cs"/>
          <w:sz w:val="30"/>
          <w:szCs w:val="30"/>
          <w:cs/>
        </w:rPr>
        <w:t xml:space="preserve"> </w:t>
      </w:r>
      <w:r w:rsidRPr="007929E5">
        <w:rPr>
          <w:rFonts w:asciiTheme="minorHAnsi" w:hAnsiTheme="minorHAnsi" w:cstheme="minorHAnsi"/>
          <w:sz w:val="30"/>
          <w:szCs w:val="30"/>
          <w:cs/>
        </w:rPr>
        <w:t>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7D106EB6" w14:textId="77777777" w:rsidR="00BC4BAD" w:rsidRPr="007929E5" w:rsidRDefault="00BC4BAD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 w:cstheme="minorHAnsi"/>
          <w:iCs/>
          <w:sz w:val="30"/>
          <w:szCs w:val="30"/>
        </w:rPr>
      </w:pPr>
    </w:p>
    <w:p w14:paraId="7A7444B5" w14:textId="77777777" w:rsidR="00225148" w:rsidRPr="007929E5" w:rsidRDefault="00225148" w:rsidP="0022514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inorHAnsi" w:hAnsiTheme="minorHAnsi" w:cstheme="minorHAnsi"/>
          <w:iCs/>
          <w:sz w:val="30"/>
          <w:szCs w:val="30"/>
        </w:rPr>
      </w:pPr>
      <w:r w:rsidRPr="007929E5">
        <w:rPr>
          <w:rFonts w:asciiTheme="minorHAnsi" w:hAnsiTheme="minorHAnsi" w:cstheme="minorHAnsi"/>
          <w:iCs/>
          <w:sz w:val="30"/>
          <w:szCs w:val="30"/>
          <w:cs/>
        </w:rPr>
        <w:t>ประมาณการค่าประกันความเสียหาย</w:t>
      </w:r>
    </w:p>
    <w:p w14:paraId="597CD90D" w14:textId="77777777" w:rsidR="00225148" w:rsidRPr="007929E5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sz w:val="30"/>
          <w:szCs w:val="30"/>
        </w:rPr>
      </w:pPr>
    </w:p>
    <w:p w14:paraId="259FA6F5" w14:textId="62F81805" w:rsidR="00225148" w:rsidRPr="007929E5" w:rsidRDefault="00225148" w:rsidP="0022514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inorHAnsi" w:hAnsiTheme="minorHAnsi" w:cstheme="minorHAnsi"/>
          <w:sz w:val="30"/>
          <w:szCs w:val="30"/>
        </w:rPr>
      </w:pPr>
      <w:r w:rsidRPr="007929E5">
        <w:rPr>
          <w:rFonts w:asciiTheme="minorHAnsi" w:hAnsiTheme="minorHAnsi" w:cstheme="minorHAnsi"/>
          <w:sz w:val="30"/>
          <w:szCs w:val="30"/>
          <w:cs/>
        </w:rPr>
        <w:t>ประมาณการค่าประกันความเสียหายจะบันทึกเมื่อได้ขายสินค้าหรือให้บริการ</w:t>
      </w:r>
      <w:r w:rsidR="00BC4BAD" w:rsidRPr="007929E5">
        <w:rPr>
          <w:rFonts w:asciiTheme="minorHAnsi" w:hAnsiTheme="minorHAnsi" w:cstheme="minorHAnsi"/>
          <w:sz w:val="30"/>
          <w:szCs w:val="30"/>
          <w:cs/>
        </w:rPr>
        <w:t xml:space="preserve">แก่ลูกค้าแล้ว </w:t>
      </w:r>
      <w:r w:rsidRPr="007929E5">
        <w:rPr>
          <w:rFonts w:asciiTheme="minorHAnsi" w:hAnsiTheme="minorHAnsi" w:cstheme="minorHAnsi"/>
          <w:sz w:val="30"/>
          <w:szCs w:val="30"/>
          <w:cs/>
        </w:rPr>
        <w:t>ประมาณการค่าใช้จ่ายพิจารณาจากประวัติการจ่ายค่า</w:t>
      </w:r>
      <w:r w:rsidR="00BC4BAD" w:rsidRPr="007929E5">
        <w:rPr>
          <w:rFonts w:asciiTheme="minorHAnsi" w:hAnsiTheme="minorHAnsi" w:cstheme="minorHAnsi"/>
          <w:sz w:val="30"/>
          <w:szCs w:val="30"/>
          <w:cs/>
        </w:rPr>
        <w:t>ประกันความเสียหาย</w:t>
      </w:r>
      <w:r w:rsidRPr="007929E5">
        <w:rPr>
          <w:rFonts w:asciiTheme="minorHAnsi" w:hAnsiTheme="minorHAnsi" w:cstheme="minorHAnsi"/>
          <w:sz w:val="30"/>
          <w:szCs w:val="30"/>
          <w:cs/>
        </w:rPr>
        <w:t xml:space="preserve"> และปัจจัยต่างๆ ที่อาจเกี่ยวข้องกับความน่าจะเป็นที่จะเกิด</w:t>
      </w:r>
      <w:r w:rsidR="005E7B46" w:rsidRPr="007929E5">
        <w:rPr>
          <w:rFonts w:asciiTheme="minorHAnsi" w:hAnsiTheme="minorHAnsi" w:cstheme="minorHAnsi" w:hint="cs"/>
          <w:sz w:val="30"/>
          <w:szCs w:val="30"/>
          <w:cs/>
        </w:rPr>
        <w:t xml:space="preserve"> </w:t>
      </w:r>
      <w:r w:rsidRPr="007929E5">
        <w:rPr>
          <w:rFonts w:asciiTheme="minorHAnsi" w:hAnsiTheme="minorHAnsi" w:cstheme="minorHAnsi"/>
          <w:sz w:val="30"/>
          <w:szCs w:val="30"/>
          <w:cs/>
        </w:rPr>
        <w:t xml:space="preserve">ความเสียหายดังกล่าว  </w:t>
      </w:r>
    </w:p>
    <w:p w14:paraId="78D4D9AB" w14:textId="77777777" w:rsidR="00C70D6D" w:rsidRPr="007929E5" w:rsidRDefault="00C70D6D" w:rsidP="00C70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inorHAnsi" w:hAnsiTheme="minorHAnsi" w:cstheme="minorHAnsi"/>
          <w:sz w:val="30"/>
          <w:szCs w:val="30"/>
        </w:rPr>
      </w:pPr>
    </w:p>
    <w:p w14:paraId="3A91B327" w14:textId="3D195BDA" w:rsidR="00BC50D6" w:rsidRPr="007929E5" w:rsidRDefault="00BC50D6" w:rsidP="00BC50D6">
      <w:pPr>
        <w:pStyle w:val="Heading8"/>
        <w:numPr>
          <w:ilvl w:val="1"/>
          <w:numId w:val="24"/>
        </w:numPr>
        <w:jc w:val="thaiDistribute"/>
        <w:rPr>
          <w:rFonts w:asciiTheme="minorHAnsi" w:hAnsiTheme="minorHAnsi" w:cstheme="minorHAnsi"/>
          <w:i/>
          <w:iCs/>
          <w:sz w:val="30"/>
          <w:szCs w:val="30"/>
          <w:lang w:val="th-TH"/>
        </w:rPr>
      </w:pPr>
      <w:r w:rsidRPr="007929E5">
        <w:rPr>
          <w:rFonts w:asciiTheme="minorHAnsi" w:hAnsiTheme="minorHAnsi" w:cstheme="minorHAnsi" w:hint="cs"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10E57FA8" w14:textId="4F5F121E" w:rsidR="00BC50D6" w:rsidRPr="007929E5" w:rsidRDefault="00BC50D6" w:rsidP="00BC50D6">
      <w:pPr>
        <w:rPr>
          <w:sz w:val="30"/>
          <w:szCs w:val="30"/>
        </w:rPr>
      </w:pPr>
    </w:p>
    <w:p w14:paraId="3892C7F4" w14:textId="77777777" w:rsidR="00BC50D6" w:rsidRPr="007929E5" w:rsidRDefault="00BC50D6" w:rsidP="00BC50D6">
      <w:pPr>
        <w:pStyle w:val="block"/>
        <w:spacing w:after="0" w:line="240" w:lineRule="atLeast"/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  <w:r w:rsidRPr="007929E5">
        <w:rPr>
          <w:rFonts w:asciiTheme="minorHAnsi" w:hAnsiTheme="minorHAnsi" w:cstheme="minorHAnsi"/>
          <w:sz w:val="30"/>
          <w:szCs w:val="30"/>
          <w:cs/>
          <w:lang w:bidi="th-TH"/>
        </w:rPr>
        <w:t>กลุ่มบริษัทกำหนดกรอบแนวคิดของการควบคุมเกี่ยวกับการวัดมูลค่ายุติธรรม</w:t>
      </w:r>
      <w:r w:rsidRPr="007929E5">
        <w:rPr>
          <w:rFonts w:asciiTheme="minorHAnsi" w:hAnsiTheme="minorHAnsi" w:cstheme="minorHAnsi"/>
          <w:sz w:val="30"/>
          <w:szCs w:val="30"/>
          <w:lang w:bidi="th-TH"/>
        </w:rPr>
        <w:t xml:space="preserve"> </w:t>
      </w:r>
      <w:r w:rsidRPr="007929E5">
        <w:rPr>
          <w:rFonts w:asciiTheme="minorHAnsi" w:hAnsiTheme="minorHAnsi" w:cstheme="minorHAnsi"/>
          <w:sz w:val="30"/>
          <w:szCs w:val="30"/>
          <w:cs/>
          <w:lang w:bidi="th-TH"/>
        </w:rPr>
        <w:t xml:space="preserve">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7929E5">
        <w:rPr>
          <w:rFonts w:asciiTheme="minorHAnsi" w:hAnsiTheme="minorHAnsi" w:cstheme="minorHAnsi"/>
          <w:sz w:val="30"/>
          <w:szCs w:val="30"/>
          <w:lang w:val="en-US" w:bidi="th-TH"/>
        </w:rPr>
        <w:t xml:space="preserve">3 </w:t>
      </w:r>
      <w:r w:rsidRPr="007929E5">
        <w:rPr>
          <w:rFonts w:asciiTheme="minorHAnsi" w:hAnsiTheme="minorHAnsi" w:cstheme="minorHAnsi"/>
          <w:sz w:val="30"/>
          <w:szCs w:val="30"/>
          <w:cs/>
          <w:lang w:val="en-US" w:bidi="th-TH"/>
        </w:rPr>
        <w:t>และรายงานโดยตรงต่อผู้บริหารสูงสุดทางด้านการเงิน</w:t>
      </w:r>
      <w:r w:rsidRPr="007929E5">
        <w:rPr>
          <w:rFonts w:asciiTheme="minorHAnsi" w:hAnsiTheme="minorHAnsi" w:cstheme="minorHAnsi"/>
          <w:sz w:val="30"/>
          <w:szCs w:val="30"/>
          <w:lang w:val="en-US" w:bidi="th-TH"/>
        </w:rPr>
        <w:t xml:space="preserve"> </w:t>
      </w:r>
    </w:p>
    <w:p w14:paraId="720D9D46" w14:textId="77777777" w:rsidR="00BC50D6" w:rsidRPr="007929E5" w:rsidRDefault="00BC50D6" w:rsidP="00BC50D6">
      <w:pPr>
        <w:pStyle w:val="BodyText"/>
        <w:shd w:val="clear" w:color="auto" w:fill="FFFFFF"/>
        <w:spacing w:after="0"/>
        <w:ind w:left="540"/>
        <w:jc w:val="both"/>
        <w:rPr>
          <w:rFonts w:asciiTheme="minorHAnsi" w:hAnsiTheme="minorHAnsi" w:cstheme="minorHAnsi"/>
          <w:sz w:val="30"/>
          <w:szCs w:val="30"/>
        </w:rPr>
      </w:pPr>
    </w:p>
    <w:p w14:paraId="0F578B22" w14:textId="77777777" w:rsidR="00BC50D6" w:rsidRPr="007929E5" w:rsidRDefault="00BC50D6" w:rsidP="00BC50D6">
      <w:pPr>
        <w:pStyle w:val="block"/>
        <w:spacing w:after="0" w:line="240" w:lineRule="atLeast"/>
        <w:ind w:left="540"/>
        <w:jc w:val="thaiDistribute"/>
        <w:rPr>
          <w:rFonts w:asciiTheme="minorHAnsi" w:hAnsiTheme="minorHAnsi" w:cstheme="minorHAnsi"/>
          <w:sz w:val="30"/>
          <w:szCs w:val="30"/>
          <w:cs/>
          <w:lang w:bidi="th-TH"/>
        </w:rPr>
      </w:pPr>
      <w:r w:rsidRPr="007929E5">
        <w:rPr>
          <w:rFonts w:asciiTheme="minorHAnsi" w:hAnsiTheme="minorHAnsi" w:cstheme="minorHAnsi"/>
          <w:sz w:val="30"/>
          <w:szCs w:val="30"/>
          <w:cs/>
          <w:lang w:bidi="th-TH"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</w:t>
      </w:r>
      <w:r w:rsidRPr="007929E5">
        <w:rPr>
          <w:rFonts w:asciiTheme="minorHAnsi" w:hAnsiTheme="minorHAnsi" w:cstheme="minorHAnsi"/>
          <w:spacing w:val="-4"/>
          <w:sz w:val="30"/>
          <w:szCs w:val="30"/>
          <w:rtl/>
          <w:cs/>
        </w:rPr>
        <w:br/>
      </w:r>
      <w:r w:rsidRPr="007929E5">
        <w:rPr>
          <w:rFonts w:asciiTheme="minorHAnsi" w:hAnsiTheme="minorHAnsi" w:cstheme="minorHAnsi"/>
          <w:spacing w:val="-4"/>
          <w:sz w:val="30"/>
          <w:szCs w:val="30"/>
          <w:cs/>
          <w:lang w:bidi="th-TH"/>
        </w:rPr>
        <w:t>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</w:t>
      </w:r>
      <w:r w:rsidRPr="007929E5">
        <w:rPr>
          <w:rFonts w:asciiTheme="minorHAnsi" w:hAnsiTheme="minorHAnsi" w:cstheme="minorHAnsi"/>
          <w:spacing w:val="-4"/>
          <w:sz w:val="30"/>
          <w:szCs w:val="30"/>
          <w:rtl/>
          <w:cs/>
        </w:rPr>
        <w:br/>
      </w:r>
      <w:r w:rsidRPr="007929E5">
        <w:rPr>
          <w:rFonts w:asciiTheme="minorHAnsi" w:hAnsiTheme="minorHAnsi" w:cstheme="minorHAnsi"/>
          <w:sz w:val="30"/>
          <w:szCs w:val="30"/>
          <w:cs/>
          <w:lang w:bidi="th-TH"/>
        </w:rPr>
        <w:t>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</w:t>
      </w:r>
      <w:r w:rsidRPr="007929E5">
        <w:rPr>
          <w:rFonts w:asciiTheme="minorHAnsi" w:hAnsiTheme="minorHAnsi" w:cstheme="minorHAnsi"/>
          <w:spacing w:val="-4"/>
          <w:sz w:val="30"/>
          <w:szCs w:val="30"/>
          <w:rtl/>
          <w:cs/>
        </w:rPr>
        <w:br/>
      </w:r>
      <w:r w:rsidRPr="007929E5">
        <w:rPr>
          <w:rFonts w:asciiTheme="minorHAnsi" w:hAnsiTheme="minorHAnsi" w:cstheme="minorHAnsi"/>
          <w:sz w:val="30"/>
          <w:szCs w:val="30"/>
          <w:cs/>
          <w:lang w:bidi="th-TH"/>
        </w:rPr>
        <w:t>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14:paraId="2C813ED7" w14:textId="77777777" w:rsidR="00BC50D6" w:rsidRPr="007929E5" w:rsidRDefault="00BC50D6" w:rsidP="00BC50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 w:cstheme="minorHAnsi"/>
          <w:sz w:val="30"/>
          <w:szCs w:val="30"/>
          <w:cs/>
          <w:lang w:val="en-GB"/>
        </w:rPr>
      </w:pPr>
    </w:p>
    <w:p w14:paraId="75548D60" w14:textId="77777777" w:rsidR="00BC50D6" w:rsidRPr="007929E5" w:rsidRDefault="00BC50D6" w:rsidP="00BC50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  <w:r w:rsidRPr="007929E5">
        <w:rPr>
          <w:rFonts w:asciiTheme="minorHAnsi" w:hAnsiTheme="minorHAnsi" w:cstheme="minorHAnsi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ประเด็นปัญหาของการวัดมูลค่าที่มีนัยสำคัญจะถูกรายงานต่อคณะกรรมการตรวจสอบของกลุ่มบริษัท</w:t>
      </w:r>
    </w:p>
    <w:p w14:paraId="47C0A2D2" w14:textId="77777777" w:rsidR="00BC50D6" w:rsidRPr="007929E5" w:rsidRDefault="00BC50D6" w:rsidP="00BC50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0437F090" w14:textId="77777777" w:rsidR="00BC50D6" w:rsidRPr="007929E5" w:rsidRDefault="00BC50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/>
          <w:sz w:val="30"/>
          <w:szCs w:val="30"/>
          <w:cs/>
        </w:rPr>
      </w:pPr>
      <w:r w:rsidRPr="007929E5">
        <w:rPr>
          <w:rFonts w:asciiTheme="minorHAnsi" w:hAnsiTheme="minorHAnsi"/>
          <w:sz w:val="30"/>
          <w:szCs w:val="30"/>
          <w:cs/>
        </w:rPr>
        <w:br w:type="page"/>
      </w:r>
    </w:p>
    <w:p w14:paraId="7AF9F69B" w14:textId="71147098" w:rsidR="00BC50D6" w:rsidRPr="007929E5" w:rsidRDefault="00BC50D6" w:rsidP="00BC50D6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inorHAnsi" w:hAnsiTheme="minorHAnsi"/>
          <w:sz w:val="30"/>
          <w:szCs w:val="30"/>
        </w:rPr>
      </w:pPr>
      <w:r w:rsidRPr="007929E5">
        <w:rPr>
          <w:rFonts w:asciiTheme="minorHAnsi" w:hAnsiTheme="minorHAnsi"/>
          <w:sz w:val="30"/>
          <w:szCs w:val="30"/>
          <w:cs/>
        </w:rPr>
        <w:lastRenderedPageBreak/>
        <w:t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38305E79" w14:textId="77777777" w:rsidR="00BC50D6" w:rsidRPr="007929E5" w:rsidRDefault="00BC50D6" w:rsidP="00BC50D6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inorHAnsi" w:hAnsiTheme="minorHAnsi" w:cstheme="minorHAnsi"/>
          <w:sz w:val="28"/>
          <w:szCs w:val="28"/>
        </w:rPr>
      </w:pPr>
    </w:p>
    <w:p w14:paraId="62768421" w14:textId="5CB870F8" w:rsidR="00BC50D6" w:rsidRPr="007929E5" w:rsidRDefault="00BC50D6" w:rsidP="00BC50D6">
      <w:pPr>
        <w:pStyle w:val="block"/>
        <w:numPr>
          <w:ilvl w:val="0"/>
          <w:numId w:val="46"/>
        </w:numPr>
        <w:spacing w:after="0" w:line="240" w:lineRule="atLeast"/>
        <w:ind w:left="990" w:right="-7" w:hanging="450"/>
        <w:jc w:val="thaiDistribute"/>
        <w:rPr>
          <w:rFonts w:asciiTheme="minorHAnsi" w:hAnsiTheme="minorHAnsi" w:cstheme="minorHAnsi"/>
          <w:sz w:val="30"/>
          <w:szCs w:val="30"/>
          <w:lang w:bidi="th-TH"/>
        </w:rPr>
      </w:pPr>
      <w:r w:rsidRPr="007929E5">
        <w:rPr>
          <w:rFonts w:asciiTheme="minorHAnsi" w:hAnsiTheme="minorHAnsi" w:cstheme="minorHAnsi"/>
          <w:sz w:val="30"/>
          <w:szCs w:val="30"/>
          <w:cs/>
          <w:lang w:bidi="th-TH"/>
        </w:rPr>
        <w:t xml:space="preserve">ข้อมูลระดับ </w:t>
      </w:r>
      <w:r w:rsidRPr="007929E5">
        <w:rPr>
          <w:rFonts w:asciiTheme="minorHAnsi" w:hAnsiTheme="minorHAnsi" w:cstheme="minorHAnsi"/>
          <w:sz w:val="30"/>
          <w:szCs w:val="30"/>
          <w:lang w:val="en-US" w:bidi="th-TH"/>
        </w:rPr>
        <w:t xml:space="preserve">1 </w:t>
      </w:r>
      <w:r w:rsidRPr="007929E5">
        <w:rPr>
          <w:rFonts w:asciiTheme="minorHAnsi" w:hAnsiTheme="minorHAnsi" w:cstheme="minorHAns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77B7CE83" w14:textId="73542B6B" w:rsidR="00BC50D6" w:rsidRPr="007929E5" w:rsidRDefault="00BC50D6" w:rsidP="00BC50D6">
      <w:pPr>
        <w:pStyle w:val="block"/>
        <w:numPr>
          <w:ilvl w:val="0"/>
          <w:numId w:val="46"/>
        </w:numPr>
        <w:spacing w:after="0" w:line="240" w:lineRule="atLeast"/>
        <w:ind w:left="990" w:right="-7" w:hanging="450"/>
        <w:jc w:val="thaiDistribute"/>
        <w:rPr>
          <w:rFonts w:asciiTheme="minorHAnsi" w:hAnsiTheme="minorHAnsi" w:cstheme="minorHAnsi"/>
          <w:sz w:val="30"/>
          <w:szCs w:val="30"/>
          <w:lang w:bidi="th-TH"/>
        </w:rPr>
      </w:pPr>
      <w:r w:rsidRPr="007929E5">
        <w:rPr>
          <w:rFonts w:asciiTheme="minorHAnsi" w:hAnsiTheme="minorHAnsi" w:cstheme="minorHAnsi"/>
          <w:sz w:val="30"/>
          <w:szCs w:val="30"/>
          <w:cs/>
          <w:lang w:bidi="th-TH"/>
        </w:rPr>
        <w:t>ข้อมูลระดับ</w:t>
      </w:r>
      <w:r w:rsidRPr="007929E5">
        <w:rPr>
          <w:rFonts w:asciiTheme="minorHAnsi" w:hAnsiTheme="minorHAnsi" w:cstheme="minorHAnsi"/>
          <w:sz w:val="30"/>
          <w:szCs w:val="30"/>
          <w:lang w:bidi="th-TH"/>
        </w:rPr>
        <w:t xml:space="preserve"> 2  </w:t>
      </w:r>
      <w:r w:rsidRPr="007929E5">
        <w:rPr>
          <w:rFonts w:asciiTheme="minorHAnsi" w:hAnsiTheme="minorHAnsi" w:cstheme="minorHAnsi"/>
          <w:sz w:val="30"/>
          <w:szCs w:val="30"/>
          <w:cs/>
          <w:lang w:bidi="th-TH"/>
        </w:rPr>
        <w:t>เป็นข้อมูลอื่นที่สังเกตได้โดยตร</w:t>
      </w:r>
      <w:r w:rsidRPr="007929E5">
        <w:rPr>
          <w:rFonts w:asciiTheme="minorHAnsi" w:hAnsiTheme="minorHAnsi" w:cstheme="minorHAnsi" w:hint="cs"/>
          <w:sz w:val="30"/>
          <w:szCs w:val="30"/>
          <w:cs/>
          <w:lang w:bidi="th-TH"/>
        </w:rPr>
        <w:t>ง</w:t>
      </w:r>
      <w:r w:rsidRPr="007929E5">
        <w:rPr>
          <w:rFonts w:asciiTheme="minorHAnsi" w:hAnsiTheme="minorHAnsi" w:cstheme="minorHAnsi"/>
          <w:sz w:val="30"/>
          <w:szCs w:val="30"/>
          <w:cs/>
          <w:lang w:bidi="th-TH"/>
        </w:rPr>
        <w:t xml:space="preserve">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7929E5">
        <w:rPr>
          <w:rFonts w:asciiTheme="minorHAnsi" w:hAnsiTheme="minorHAnsi" w:cstheme="minorHAnsi"/>
          <w:sz w:val="30"/>
          <w:szCs w:val="30"/>
          <w:lang w:bidi="th-TH"/>
        </w:rPr>
        <w:t>1</w:t>
      </w:r>
    </w:p>
    <w:p w14:paraId="617A6057" w14:textId="4661F61B" w:rsidR="00BC50D6" w:rsidRPr="007929E5" w:rsidRDefault="00BC50D6" w:rsidP="00BC50D6">
      <w:pPr>
        <w:pStyle w:val="block"/>
        <w:numPr>
          <w:ilvl w:val="0"/>
          <w:numId w:val="46"/>
        </w:numPr>
        <w:spacing w:after="0" w:line="240" w:lineRule="atLeast"/>
        <w:ind w:left="990" w:right="-7" w:hanging="450"/>
        <w:jc w:val="thaiDistribute"/>
        <w:rPr>
          <w:rFonts w:asciiTheme="minorHAnsi" w:hAnsiTheme="minorHAnsi" w:cstheme="minorHAnsi"/>
          <w:sz w:val="30"/>
          <w:szCs w:val="30"/>
          <w:lang w:bidi="th-TH"/>
        </w:rPr>
      </w:pPr>
      <w:r w:rsidRPr="007929E5">
        <w:rPr>
          <w:rFonts w:asciiTheme="minorHAnsi" w:hAnsiTheme="minorHAnsi" w:cstheme="minorHAnsi"/>
          <w:sz w:val="30"/>
          <w:szCs w:val="30"/>
          <w:cs/>
          <w:lang w:bidi="th-TH"/>
        </w:rPr>
        <w:t>ข้อมูลระดับ</w:t>
      </w:r>
      <w:r w:rsidRPr="007929E5">
        <w:rPr>
          <w:rFonts w:asciiTheme="minorHAnsi" w:hAnsiTheme="minorHAnsi" w:cstheme="minorHAnsi"/>
          <w:sz w:val="30"/>
          <w:szCs w:val="30"/>
          <w:lang w:bidi="th-TH"/>
        </w:rPr>
        <w:t xml:space="preserve"> 3  </w:t>
      </w:r>
      <w:r w:rsidRPr="007929E5">
        <w:rPr>
          <w:rFonts w:asciiTheme="minorHAnsi" w:hAnsiTheme="minorHAns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372B4526" w14:textId="77777777" w:rsidR="00BC50D6" w:rsidRPr="007929E5" w:rsidRDefault="00BC50D6" w:rsidP="00A76F2E">
      <w:pPr>
        <w:pStyle w:val="block"/>
        <w:spacing w:after="0" w:line="240" w:lineRule="atLeast"/>
        <w:ind w:left="990" w:right="-7"/>
        <w:jc w:val="thaiDistribute"/>
        <w:rPr>
          <w:rFonts w:asciiTheme="minorHAnsi" w:hAnsiTheme="minorHAnsi" w:cstheme="minorHAnsi"/>
          <w:sz w:val="28"/>
          <w:szCs w:val="28"/>
          <w:lang w:bidi="th-TH"/>
        </w:rPr>
      </w:pPr>
    </w:p>
    <w:p w14:paraId="2ECEC10C" w14:textId="77777777" w:rsidR="00BC50D6" w:rsidRPr="007929E5" w:rsidRDefault="00BC50D6" w:rsidP="00BC50D6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  <w:r w:rsidRPr="007929E5">
        <w:rPr>
          <w:rFonts w:asciiTheme="minorHAnsi" w:hAnsiTheme="minorHAnsi" w:cstheme="minorHAns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0D46EAAF" w14:textId="77777777" w:rsidR="00BC50D6" w:rsidRPr="007929E5" w:rsidRDefault="00BC50D6" w:rsidP="00BC50D6">
      <w:pPr>
        <w:rPr>
          <w:sz w:val="28"/>
          <w:szCs w:val="28"/>
          <w:lang w:val="en-GB"/>
        </w:rPr>
      </w:pPr>
    </w:p>
    <w:p w14:paraId="18AF7F11" w14:textId="144798BF" w:rsidR="00225148" w:rsidRPr="007929E5" w:rsidRDefault="00225148" w:rsidP="005E2DE1">
      <w:pPr>
        <w:pStyle w:val="Heading8"/>
        <w:numPr>
          <w:ilvl w:val="1"/>
          <w:numId w:val="24"/>
        </w:numPr>
        <w:jc w:val="thaiDistribute"/>
        <w:rPr>
          <w:rFonts w:asciiTheme="minorHAnsi" w:hAnsiTheme="minorHAnsi" w:cstheme="minorHAnsi"/>
          <w:i/>
          <w:iCs/>
          <w:sz w:val="30"/>
          <w:szCs w:val="30"/>
          <w:cs/>
          <w:lang w:val="th-TH"/>
        </w:rPr>
      </w:pPr>
      <w:r w:rsidRPr="007929E5">
        <w:rPr>
          <w:rFonts w:asciiTheme="minorHAnsi" w:hAnsiTheme="minorHAnsi" w:cstheme="minorHAnsi"/>
          <w:i/>
          <w:iCs/>
          <w:sz w:val="30"/>
          <w:szCs w:val="30"/>
          <w:cs/>
          <w:lang w:val="th-TH"/>
        </w:rPr>
        <w:t>รายได้</w:t>
      </w:r>
    </w:p>
    <w:p w14:paraId="1FAA7217" w14:textId="77777777" w:rsidR="00225148" w:rsidRPr="007929E5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sz w:val="28"/>
          <w:szCs w:val="28"/>
        </w:rPr>
      </w:pPr>
    </w:p>
    <w:p w14:paraId="61DF85E0" w14:textId="05161508" w:rsidR="00F6487C" w:rsidRPr="007929E5" w:rsidRDefault="00F6487C" w:rsidP="0022514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inorHAnsi" w:hAnsiTheme="minorHAnsi"/>
          <w:spacing w:val="-6"/>
          <w:sz w:val="30"/>
          <w:szCs w:val="30"/>
        </w:rPr>
      </w:pPr>
      <w:r w:rsidRPr="007929E5">
        <w:rPr>
          <w:rFonts w:asciiTheme="minorHAnsi" w:hAnsiTheme="minorHAnsi"/>
          <w:spacing w:val="-6"/>
          <w:sz w:val="30"/>
          <w:szCs w:val="30"/>
          <w:cs/>
        </w:rPr>
        <w:t>ข้อมูลเกี่ยวกับนโยบายการบัญชีของกลุ่มบริษัท</w:t>
      </w:r>
      <w:r w:rsidR="00B068FF" w:rsidRPr="007929E5">
        <w:rPr>
          <w:rFonts w:asciiTheme="minorHAnsi" w:hAnsiTheme="minorHAnsi" w:hint="cs"/>
          <w:spacing w:val="-6"/>
          <w:sz w:val="30"/>
          <w:szCs w:val="30"/>
          <w:cs/>
        </w:rPr>
        <w:t xml:space="preserve"> </w:t>
      </w:r>
      <w:r w:rsidRPr="007929E5">
        <w:rPr>
          <w:rFonts w:asciiTheme="minorHAnsi" w:hAnsiTheme="minorHAnsi"/>
          <w:spacing w:val="-6"/>
          <w:sz w:val="30"/>
          <w:szCs w:val="30"/>
          <w:cs/>
        </w:rPr>
        <w:t>สำหรับรายได้จากสัญญาที่ทำกับลูกค้าได้เปิดเผยไว้ในหมายเหตุข้อ 3</w:t>
      </w:r>
    </w:p>
    <w:p w14:paraId="79F9DF54" w14:textId="77777777" w:rsidR="00F6487C" w:rsidRPr="007929E5" w:rsidRDefault="00F6487C" w:rsidP="0022514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inorHAnsi" w:hAnsiTheme="minorHAnsi"/>
          <w:sz w:val="28"/>
          <w:szCs w:val="28"/>
        </w:rPr>
      </w:pPr>
    </w:p>
    <w:p w14:paraId="4A5B36D2" w14:textId="77777777" w:rsidR="00F03ED5" w:rsidRPr="007929E5" w:rsidRDefault="00F03ED5" w:rsidP="005E2DE1">
      <w:pPr>
        <w:pStyle w:val="Heading8"/>
        <w:numPr>
          <w:ilvl w:val="1"/>
          <w:numId w:val="24"/>
        </w:numPr>
        <w:jc w:val="thaiDistribute"/>
        <w:rPr>
          <w:rFonts w:asciiTheme="minorHAnsi" w:hAnsiTheme="minorHAnsi" w:cstheme="minorHAnsi"/>
          <w:i/>
          <w:iCs/>
          <w:sz w:val="30"/>
          <w:szCs w:val="30"/>
          <w:lang w:val="th-TH"/>
        </w:rPr>
      </w:pPr>
      <w:r w:rsidRPr="007929E5">
        <w:rPr>
          <w:rFonts w:asciiTheme="minorHAnsi" w:hAnsiTheme="minorHAnsi" w:cstheme="minorHAnsi" w:hint="cs"/>
          <w:i/>
          <w:iCs/>
          <w:sz w:val="30"/>
          <w:szCs w:val="30"/>
          <w:cs/>
          <w:lang w:val="th-TH"/>
        </w:rPr>
        <w:t>รายได้จากการลงทุน</w:t>
      </w:r>
    </w:p>
    <w:p w14:paraId="172B9442" w14:textId="77777777" w:rsidR="00F03ED5" w:rsidRPr="007929E5" w:rsidRDefault="00F03ED5" w:rsidP="00F03ED5">
      <w:pPr>
        <w:pStyle w:val="Heading8"/>
        <w:ind w:left="518"/>
        <w:jc w:val="thaiDistribute"/>
        <w:rPr>
          <w:rFonts w:asciiTheme="minorHAnsi" w:hAnsiTheme="minorHAnsi" w:cs="Angsana New"/>
          <w:b w:val="0"/>
          <w:bCs w:val="0"/>
        </w:rPr>
      </w:pPr>
    </w:p>
    <w:p w14:paraId="08108F70" w14:textId="540699F9" w:rsidR="00F03ED5" w:rsidRPr="007929E5" w:rsidRDefault="00F03ED5" w:rsidP="00F03ED5">
      <w:pPr>
        <w:pStyle w:val="Heading8"/>
        <w:ind w:left="518"/>
        <w:jc w:val="thaiDistribute"/>
        <w:rPr>
          <w:rFonts w:asciiTheme="minorHAnsi" w:hAnsiTheme="minorHAnsi" w:cs="Angsana New"/>
          <w:b w:val="0"/>
          <w:bCs w:val="0"/>
          <w:sz w:val="30"/>
          <w:szCs w:val="30"/>
        </w:rPr>
      </w:pPr>
      <w:r w:rsidRPr="007929E5">
        <w:rPr>
          <w:rFonts w:asciiTheme="minorHAnsi" w:hAnsiTheme="minorHAnsi" w:cs="Angsana New"/>
          <w:b w:val="0"/>
          <w:bCs w:val="0"/>
          <w:sz w:val="30"/>
          <w:szCs w:val="30"/>
          <w:cs/>
        </w:rPr>
        <w:t>รายได้จากการลงทุนประกอบด้วยเงินปันผลและดอกเบี้ยรับจากการลงทุนและเงินฝากธนาคาร โดยเงินปันผลรับบันทึกในกำไรหรือขาดทุนในวันที่กลุ่มบริษัท มีสิทธิได้รับเงินปันผล และดอกเบี้ยรับบันทึกในกำไร</w:t>
      </w:r>
      <w:r w:rsidR="00A76F2E" w:rsidRPr="007929E5">
        <w:rPr>
          <w:rFonts w:asciiTheme="minorHAnsi" w:hAnsiTheme="minorHAnsi" w:cs="Angsana New" w:hint="cs"/>
          <w:b w:val="0"/>
          <w:bCs w:val="0"/>
          <w:sz w:val="30"/>
          <w:szCs w:val="30"/>
          <w:cs/>
        </w:rPr>
        <w:t>หรือ</w:t>
      </w:r>
      <w:r w:rsidRPr="007929E5">
        <w:rPr>
          <w:rFonts w:asciiTheme="minorHAnsi" w:hAnsiTheme="minorHAnsi" w:cs="Angsana New"/>
          <w:b w:val="0"/>
          <w:bCs w:val="0"/>
          <w:sz w:val="30"/>
          <w:szCs w:val="30"/>
          <w:cs/>
        </w:rPr>
        <w:t>ขาดทุนตามเกณฑ์คงค้าง</w:t>
      </w:r>
    </w:p>
    <w:p w14:paraId="3CAEA8B0" w14:textId="77777777" w:rsidR="00F03ED5" w:rsidRPr="007929E5" w:rsidRDefault="00F03ED5" w:rsidP="00F03ED5">
      <w:pPr>
        <w:pStyle w:val="Heading8"/>
        <w:ind w:left="518"/>
        <w:jc w:val="thaiDistribute"/>
        <w:rPr>
          <w:rFonts w:asciiTheme="minorHAnsi" w:hAnsiTheme="minorHAnsi" w:cs="Angsana New"/>
          <w:b w:val="0"/>
          <w:bCs w:val="0"/>
        </w:rPr>
      </w:pPr>
    </w:p>
    <w:p w14:paraId="2A3B1957" w14:textId="2852E0EB" w:rsidR="00225148" w:rsidRPr="007929E5" w:rsidRDefault="00225148" w:rsidP="005E2DE1">
      <w:pPr>
        <w:pStyle w:val="Heading8"/>
        <w:numPr>
          <w:ilvl w:val="1"/>
          <w:numId w:val="24"/>
        </w:numPr>
        <w:jc w:val="thaiDistribute"/>
        <w:rPr>
          <w:rFonts w:asciiTheme="minorHAnsi" w:hAnsiTheme="minorHAnsi" w:cstheme="minorHAnsi"/>
          <w:i/>
          <w:iCs/>
          <w:sz w:val="30"/>
          <w:szCs w:val="30"/>
          <w:cs/>
          <w:lang w:val="th-TH"/>
        </w:rPr>
      </w:pPr>
      <w:r w:rsidRPr="007929E5">
        <w:rPr>
          <w:rFonts w:asciiTheme="minorHAnsi" w:hAnsiTheme="minorHAnsi" w:cstheme="minorHAnsi"/>
          <w:i/>
          <w:iCs/>
          <w:sz w:val="30"/>
          <w:szCs w:val="30"/>
          <w:cs/>
          <w:lang w:val="th-TH"/>
        </w:rPr>
        <w:t>ต้นทุนทางการเงิน</w:t>
      </w:r>
    </w:p>
    <w:p w14:paraId="3847D873" w14:textId="77777777" w:rsidR="00225148" w:rsidRPr="007929E5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sz w:val="28"/>
          <w:szCs w:val="28"/>
          <w:cs/>
        </w:rPr>
      </w:pPr>
    </w:p>
    <w:p w14:paraId="3747964F" w14:textId="77777777" w:rsidR="00225148" w:rsidRPr="007929E5" w:rsidRDefault="00225148" w:rsidP="0022514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  <w:r w:rsidRPr="007929E5">
        <w:rPr>
          <w:rFonts w:asciiTheme="minorHAnsi" w:hAnsiTheme="minorHAnsi" w:cstheme="minorHAnsi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ดอกเบี้ยจ่ายและค่าใช้จ่ายในทำนองเดียวกันบันทึกในกำไรหรือขาดทุนในงว</w:t>
      </w:r>
      <w:r w:rsidR="000B0192" w:rsidRPr="007929E5">
        <w:rPr>
          <w:rFonts w:asciiTheme="minorHAnsi" w:hAnsiTheme="minorHAnsi" w:cstheme="minorHAnsi"/>
          <w:sz w:val="30"/>
          <w:szCs w:val="30"/>
          <w:cs/>
        </w:rPr>
        <w:t xml:space="preserve">ดที่ค่าใช้จ่ายดังกล่าวเกิดขึ้น </w:t>
      </w:r>
    </w:p>
    <w:p w14:paraId="5B1A36F8" w14:textId="77777777" w:rsidR="001F1854" w:rsidRPr="007929E5" w:rsidRDefault="001F1854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sz w:val="28"/>
          <w:szCs w:val="28"/>
          <w:cs/>
        </w:rPr>
      </w:pPr>
    </w:p>
    <w:p w14:paraId="475A5F3F" w14:textId="77777777" w:rsidR="00225148" w:rsidRPr="007929E5" w:rsidRDefault="00225148" w:rsidP="005E2DE1">
      <w:pPr>
        <w:pStyle w:val="Heading8"/>
        <w:numPr>
          <w:ilvl w:val="1"/>
          <w:numId w:val="24"/>
        </w:numPr>
        <w:jc w:val="thaiDistribute"/>
        <w:rPr>
          <w:rFonts w:asciiTheme="minorHAnsi" w:eastAsia="Calibri" w:hAnsiTheme="minorHAnsi" w:cstheme="minorHAnsi"/>
          <w:i/>
          <w:iCs/>
          <w:sz w:val="30"/>
          <w:szCs w:val="30"/>
        </w:rPr>
      </w:pPr>
      <w:r w:rsidRPr="007929E5">
        <w:rPr>
          <w:rFonts w:asciiTheme="minorHAnsi" w:eastAsia="Calibri" w:hAnsiTheme="minorHAnsi" w:cstheme="minorHAnsi"/>
          <w:i/>
          <w:iCs/>
          <w:sz w:val="30"/>
          <w:szCs w:val="30"/>
          <w:cs/>
        </w:rPr>
        <w:t xml:space="preserve">สัญญาเช่าดำเนินงาน </w:t>
      </w:r>
    </w:p>
    <w:p w14:paraId="7104C734" w14:textId="77777777" w:rsidR="00225148" w:rsidRPr="007929E5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sz w:val="28"/>
          <w:szCs w:val="28"/>
        </w:rPr>
      </w:pPr>
    </w:p>
    <w:p w14:paraId="5F5B157E" w14:textId="1CE24AC9" w:rsidR="00225148" w:rsidRPr="007929E5" w:rsidRDefault="00225148" w:rsidP="00225148">
      <w:pPr>
        <w:ind w:left="518"/>
        <w:jc w:val="thaiDistribute"/>
        <w:rPr>
          <w:rFonts w:asciiTheme="minorHAnsi" w:eastAsia="Calibri" w:hAnsiTheme="minorHAnsi" w:cstheme="minorHAnsi"/>
          <w:sz w:val="30"/>
          <w:szCs w:val="30"/>
          <w:cs/>
        </w:rPr>
      </w:pPr>
      <w:r w:rsidRPr="007929E5">
        <w:rPr>
          <w:rFonts w:asciiTheme="minorHAnsi" w:eastAsia="Calibri" w:hAnsiTheme="minorHAnsi" w:cstheme="minorHAnsi"/>
          <w:sz w:val="30"/>
          <w:szCs w:val="30"/>
          <w:cs/>
        </w:rPr>
        <w:t>รายจ่ายภายใต้สัญญาเช่าดำเนินงานบันทึกในกำไรหรือขาดทุนโด</w:t>
      </w:r>
      <w:r w:rsidR="00B26F64" w:rsidRPr="007929E5">
        <w:rPr>
          <w:rFonts w:asciiTheme="minorHAnsi" w:eastAsia="Calibri" w:hAnsiTheme="minorHAnsi" w:cstheme="minorHAnsi"/>
          <w:sz w:val="30"/>
          <w:szCs w:val="30"/>
          <w:cs/>
        </w:rPr>
        <w:t>ยวิธีเส้นตรงตลอดอายุสัญญาเช่า</w:t>
      </w:r>
      <w:r w:rsidR="00AA04BD" w:rsidRPr="007929E5">
        <w:rPr>
          <w:rFonts w:asciiTheme="minorHAnsi" w:eastAsia="Calibri" w:hAnsiTheme="minorHAnsi" w:cstheme="minorHAnsi" w:hint="cs"/>
          <w:sz w:val="30"/>
          <w:szCs w:val="30"/>
          <w:cs/>
        </w:rPr>
        <w:t xml:space="preserve"> ประโยชน์ที่ได้รับตามสัญญาเช่าจะรับรู้ในกำไรหรือขาดทุนเป็นส่วนหนึ่งของค่าเช่าทั้งสิ้นตามสัญญาตลอดอายุสัญญาเช่า</w:t>
      </w:r>
    </w:p>
    <w:p w14:paraId="44546980" w14:textId="305BBBB1" w:rsidR="00AA04BD" w:rsidRPr="007929E5" w:rsidRDefault="00AA0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 w:cstheme="minorHAnsi"/>
          <w:sz w:val="28"/>
          <w:szCs w:val="28"/>
          <w:cs/>
        </w:rPr>
      </w:pPr>
      <w:r w:rsidRPr="007929E5">
        <w:rPr>
          <w:rFonts w:asciiTheme="minorHAnsi" w:hAnsiTheme="minorHAnsi" w:cstheme="minorHAnsi"/>
          <w:sz w:val="28"/>
          <w:szCs w:val="28"/>
          <w:cs/>
        </w:rPr>
        <w:br w:type="page"/>
      </w:r>
    </w:p>
    <w:p w14:paraId="34F49007" w14:textId="1722C2C6" w:rsidR="00D15D7D" w:rsidRPr="007929E5" w:rsidRDefault="00D15D7D" w:rsidP="00D15D7D">
      <w:pPr>
        <w:ind w:left="540"/>
        <w:rPr>
          <w:rFonts w:asciiTheme="minorHAnsi" w:eastAsia="Calibri" w:hAnsiTheme="minorHAnsi" w:cstheme="minorHAnsi"/>
          <w:i/>
          <w:iCs/>
          <w:sz w:val="30"/>
          <w:szCs w:val="30"/>
        </w:rPr>
      </w:pPr>
      <w:r w:rsidRPr="007929E5">
        <w:rPr>
          <w:rFonts w:asciiTheme="minorHAnsi" w:eastAsia="Calibri" w:hAnsiTheme="minorHAnsi" w:cstheme="minorHAnsi"/>
          <w:i/>
          <w:iCs/>
          <w:sz w:val="30"/>
          <w:szCs w:val="30"/>
          <w:cs/>
        </w:rPr>
        <w:lastRenderedPageBreak/>
        <w:t xml:space="preserve">การประเมินว่าข้อตกลงประกอบด้วยสัญญาเช่าหรือไม่  </w:t>
      </w:r>
    </w:p>
    <w:p w14:paraId="25462899" w14:textId="77777777" w:rsidR="00D15D7D" w:rsidRPr="007929E5" w:rsidRDefault="00D15D7D" w:rsidP="00D15D7D">
      <w:pPr>
        <w:ind w:left="540"/>
        <w:rPr>
          <w:rFonts w:asciiTheme="minorHAnsi" w:eastAsia="Calibri" w:hAnsiTheme="minorHAnsi" w:cstheme="minorHAnsi"/>
          <w:sz w:val="30"/>
          <w:szCs w:val="30"/>
        </w:rPr>
      </w:pPr>
    </w:p>
    <w:p w14:paraId="0F903713" w14:textId="38F0BEC8" w:rsidR="00D15D7D" w:rsidRPr="007929E5" w:rsidRDefault="00D15D7D" w:rsidP="00D15D7D">
      <w:pPr>
        <w:ind w:left="540"/>
        <w:jc w:val="thaiDistribute"/>
        <w:rPr>
          <w:rFonts w:asciiTheme="minorHAnsi" w:eastAsia="Calibri" w:hAnsiTheme="minorHAnsi" w:cstheme="minorHAnsi"/>
          <w:sz w:val="30"/>
          <w:szCs w:val="30"/>
        </w:rPr>
      </w:pPr>
      <w:r w:rsidRPr="007929E5">
        <w:rPr>
          <w:rFonts w:asciiTheme="minorHAnsi" w:eastAsia="Calibri" w:hAnsiTheme="minorHAnsi" w:cstheme="minorHAnsi"/>
          <w:sz w:val="30"/>
          <w:szCs w:val="30"/>
          <w:cs/>
        </w:rPr>
        <w:t>ณ วันที่เริ่มต้นข้อตกลง กลุ่มบริษัทจะพิจารณาว่าข้อตกลงดังกล่าวประกอบด้วยสัญญาเช่าหรือมีสัญญาเช่า</w:t>
      </w:r>
      <w:r w:rsidRPr="007929E5">
        <w:rPr>
          <w:rFonts w:asciiTheme="minorHAnsi" w:eastAsia="Calibri" w:hAnsiTheme="minorHAnsi" w:cstheme="minorHAnsi" w:hint="cs"/>
          <w:sz w:val="30"/>
          <w:szCs w:val="30"/>
          <w:cs/>
        </w:rPr>
        <w:t xml:space="preserve">            </w:t>
      </w:r>
      <w:r w:rsidRPr="007929E5">
        <w:rPr>
          <w:rFonts w:asciiTheme="minorHAnsi" w:eastAsia="Calibri" w:hAnsiTheme="minorHAnsi" w:cstheme="minorHAnsi"/>
          <w:spacing w:val="-6"/>
          <w:sz w:val="30"/>
          <w:szCs w:val="30"/>
          <w:cs/>
        </w:rPr>
        <w:t>เป็นส่วนประกอบหรือไม่ โดยพิจารณาจากสินทรัพย์ที่มีลักษณะเฉพาะเจาะจง  ถ้าการปฏิบัติตามข้อตกลงนั้นขึ้นอยู่กับ</w:t>
      </w:r>
      <w:r w:rsidRPr="007929E5">
        <w:rPr>
          <w:rFonts w:asciiTheme="minorHAnsi" w:eastAsia="Calibri" w:hAnsiTheme="minorHAnsi" w:cstheme="minorHAnsi"/>
          <w:sz w:val="30"/>
          <w:szCs w:val="30"/>
          <w:cs/>
        </w:rPr>
        <w:t>การใช้สินทรัพย์ที่มีลักษณะเฉพาะเจาะจง</w:t>
      </w:r>
      <w:r w:rsidRPr="007929E5">
        <w:rPr>
          <w:rFonts w:asciiTheme="minorHAnsi" w:eastAsia="Calibri" w:hAnsiTheme="minorHAnsi" w:cstheme="minorHAnsi" w:hint="cs"/>
          <w:sz w:val="30"/>
          <w:szCs w:val="30"/>
          <w:cs/>
        </w:rPr>
        <w:t xml:space="preserve"> </w:t>
      </w:r>
      <w:r w:rsidRPr="007929E5">
        <w:rPr>
          <w:rFonts w:asciiTheme="minorHAnsi" w:eastAsia="Calibri" w:hAnsiTheme="minorHAnsi" w:cstheme="minorHAnsi"/>
          <w:sz w:val="30"/>
          <w:szCs w:val="30"/>
          <w:cs/>
        </w:rPr>
        <w:t>และข้อตกลงนั้นจะนำไปสู่สิทธิในการใช้สินทรัพย์ ถ้าทำให้กลุ่มบริษัท</w:t>
      </w:r>
      <w:r w:rsidRPr="007929E5">
        <w:rPr>
          <w:rFonts w:asciiTheme="minorHAnsi" w:eastAsia="Calibri" w:hAnsiTheme="minorHAnsi" w:cstheme="minorHAnsi" w:hint="cs"/>
          <w:sz w:val="30"/>
          <w:szCs w:val="30"/>
          <w:cs/>
        </w:rPr>
        <w:t xml:space="preserve">    </w:t>
      </w:r>
      <w:r w:rsidRPr="007929E5">
        <w:rPr>
          <w:rFonts w:asciiTheme="minorHAnsi" w:eastAsia="Calibri" w:hAnsiTheme="minorHAnsi" w:cstheme="minorHAnsi"/>
          <w:sz w:val="30"/>
          <w:szCs w:val="30"/>
          <w:cs/>
        </w:rPr>
        <w:t xml:space="preserve">มีสิทธิในการควบคุมการใช้สินทรัพย์ </w:t>
      </w:r>
    </w:p>
    <w:p w14:paraId="2A9D7DF0" w14:textId="77777777" w:rsidR="00D15D7D" w:rsidRPr="007929E5" w:rsidRDefault="00D15D7D" w:rsidP="00D15D7D">
      <w:pPr>
        <w:ind w:left="540"/>
        <w:jc w:val="thaiDistribute"/>
        <w:rPr>
          <w:rFonts w:asciiTheme="minorHAnsi" w:eastAsia="Calibri" w:hAnsiTheme="minorHAnsi" w:cstheme="minorHAnsi"/>
          <w:sz w:val="30"/>
          <w:szCs w:val="30"/>
        </w:rPr>
      </w:pPr>
    </w:p>
    <w:p w14:paraId="23EE5B11" w14:textId="6244601D" w:rsidR="00D15D7D" w:rsidRPr="007929E5" w:rsidRDefault="00D15D7D" w:rsidP="00D15D7D">
      <w:pPr>
        <w:ind w:left="540"/>
        <w:jc w:val="thaiDistribute"/>
        <w:rPr>
          <w:rFonts w:asciiTheme="minorHAnsi" w:eastAsia="Calibri" w:hAnsiTheme="minorHAnsi" w:cstheme="minorHAnsi"/>
          <w:sz w:val="30"/>
          <w:szCs w:val="30"/>
        </w:rPr>
      </w:pPr>
      <w:r w:rsidRPr="007929E5">
        <w:rPr>
          <w:rFonts w:asciiTheme="minorHAnsi" w:eastAsia="Calibri" w:hAnsiTheme="minorHAnsi" w:cstheme="minorHAnsi"/>
          <w:sz w:val="30"/>
          <w:szCs w:val="30"/>
          <w:cs/>
        </w:rPr>
        <w:t>ณ วันที่เริ่มต้นข้อตกลง หรือมีการประเมินข้อตกลงใหม่ กลุ่มบริษัทแยกค่าตอบแทนสำหรับสัญญาเช่า และส่วน</w:t>
      </w:r>
      <w:r w:rsidRPr="007929E5">
        <w:rPr>
          <w:rFonts w:asciiTheme="minorHAnsi" w:eastAsia="Calibri" w:hAnsiTheme="minorHAnsi" w:cstheme="minorHAnsi" w:hint="cs"/>
          <w:sz w:val="30"/>
          <w:szCs w:val="30"/>
          <w:cs/>
        </w:rPr>
        <w:t xml:space="preserve">       </w:t>
      </w:r>
      <w:r w:rsidRPr="007929E5">
        <w:rPr>
          <w:rFonts w:asciiTheme="minorHAnsi" w:eastAsia="Calibri" w:hAnsiTheme="minorHAnsi" w:cstheme="minorHAnsi"/>
          <w:sz w:val="30"/>
          <w:szCs w:val="30"/>
          <w:cs/>
        </w:rPr>
        <w:t xml:space="preserve">ที่เป็นองค์ประกอบอื่นโดยใช้มูลค่ายุติธรรมเป็นเกณฑ์ในการแยก หากกลุ่มบริษัทสรุปว่าเป็นสัญญาเช่าการเงิน </w:t>
      </w:r>
      <w:r w:rsidRPr="007929E5">
        <w:rPr>
          <w:rFonts w:asciiTheme="minorHAnsi" w:eastAsia="Calibri" w:hAnsiTheme="minorHAnsi" w:cstheme="minorHAnsi" w:hint="cs"/>
          <w:sz w:val="30"/>
          <w:szCs w:val="30"/>
          <w:cs/>
        </w:rPr>
        <w:t xml:space="preserve">     </w:t>
      </w:r>
      <w:r w:rsidRPr="007929E5">
        <w:rPr>
          <w:rFonts w:asciiTheme="minorHAnsi" w:eastAsia="Calibri" w:hAnsiTheme="minorHAnsi" w:cstheme="minorHAnsi"/>
          <w:sz w:val="30"/>
          <w:szCs w:val="30"/>
          <w:cs/>
        </w:rPr>
        <w:t>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การเงินตามนัยจากหนี้สินจะรับรู้โดยใช้อัตราดอกเบี้ยเงินกู้ยืมส่วนเพิ่มของกลุ่มบริษัท</w:t>
      </w:r>
    </w:p>
    <w:p w14:paraId="336832BB" w14:textId="77777777" w:rsidR="00D15D7D" w:rsidRPr="007929E5" w:rsidRDefault="00D15D7D" w:rsidP="00225148">
      <w:pPr>
        <w:ind w:left="540"/>
        <w:rPr>
          <w:rFonts w:asciiTheme="minorHAnsi" w:eastAsia="Calibri" w:hAnsiTheme="minorHAnsi" w:cstheme="minorHAnsi"/>
          <w:sz w:val="30"/>
          <w:szCs w:val="30"/>
        </w:rPr>
      </w:pPr>
    </w:p>
    <w:p w14:paraId="7CDA959D" w14:textId="77777777" w:rsidR="00225148" w:rsidRPr="007929E5" w:rsidRDefault="00225148" w:rsidP="005E2DE1">
      <w:pPr>
        <w:pStyle w:val="Heading8"/>
        <w:numPr>
          <w:ilvl w:val="1"/>
          <w:numId w:val="24"/>
        </w:numPr>
        <w:jc w:val="thaiDistribute"/>
        <w:rPr>
          <w:rFonts w:asciiTheme="minorHAnsi" w:hAnsiTheme="minorHAnsi" w:cstheme="minorHAnsi"/>
          <w:i/>
          <w:iCs/>
          <w:sz w:val="30"/>
          <w:szCs w:val="30"/>
          <w:cs/>
          <w:lang w:val="th-TH"/>
        </w:rPr>
      </w:pPr>
      <w:r w:rsidRPr="007929E5">
        <w:rPr>
          <w:rFonts w:asciiTheme="minorHAnsi" w:hAnsiTheme="minorHAnsi" w:cstheme="minorHAnsi"/>
          <w:i/>
          <w:iCs/>
          <w:sz w:val="30"/>
          <w:szCs w:val="30"/>
          <w:cs/>
          <w:lang w:val="th-TH"/>
        </w:rPr>
        <w:t>ภาษีเงินได้</w:t>
      </w:r>
    </w:p>
    <w:p w14:paraId="68AAA936" w14:textId="77777777" w:rsidR="00225148" w:rsidRPr="007929E5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sz w:val="30"/>
          <w:szCs w:val="30"/>
        </w:rPr>
      </w:pPr>
    </w:p>
    <w:p w14:paraId="762A5C26" w14:textId="77777777" w:rsidR="00225148" w:rsidRPr="007929E5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HAnsi" w:hAnsiTheme="minorHAnsi" w:cstheme="minorHAnsi"/>
          <w:sz w:val="30"/>
          <w:szCs w:val="30"/>
          <w:cs/>
        </w:rPr>
      </w:pPr>
      <w:r w:rsidRPr="007929E5">
        <w:rPr>
          <w:rFonts w:asciiTheme="minorHAnsi" w:hAnsiTheme="minorHAnsi" w:cstheme="minorHAns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</w:t>
      </w:r>
      <w:r w:rsidR="00B26F64" w:rsidRPr="007929E5">
        <w:rPr>
          <w:rFonts w:asciiTheme="minorHAnsi" w:hAnsiTheme="minorHAnsi" w:cstheme="minorHAnsi"/>
          <w:sz w:val="30"/>
          <w:szCs w:val="30"/>
          <w:cs/>
        </w:rPr>
        <w:t xml:space="preserve">บัญชี </w:t>
      </w:r>
      <w:r w:rsidRPr="007929E5">
        <w:rPr>
          <w:rFonts w:asciiTheme="minorHAnsi" w:hAnsiTheme="minorHAnsi" w:cstheme="minorHAnsi"/>
          <w:sz w:val="30"/>
          <w:szCs w:val="30"/>
          <w:cs/>
        </w:rPr>
        <w:t>ภาษีเงินได้</w:t>
      </w:r>
      <w:r w:rsidR="00B26F64" w:rsidRPr="007929E5">
        <w:rPr>
          <w:rFonts w:asciiTheme="minorHAnsi" w:hAnsiTheme="minorHAnsi" w:cstheme="minorHAnsi"/>
          <w:sz w:val="30"/>
          <w:szCs w:val="30"/>
          <w:cs/>
        </w:rPr>
        <w:br/>
      </w:r>
      <w:r w:rsidRPr="007929E5">
        <w:rPr>
          <w:rFonts w:asciiTheme="minorHAnsi" w:hAnsiTheme="minorHAnsi" w:cstheme="minorHAnsi"/>
          <w:sz w:val="30"/>
          <w:szCs w:val="30"/>
          <w:cs/>
        </w:rPr>
        <w:t>ของงวดปัจจุบันและภาษีเงินได้รอกา</w:t>
      </w:r>
      <w:r w:rsidR="00AB7618" w:rsidRPr="007929E5">
        <w:rPr>
          <w:rFonts w:asciiTheme="minorHAnsi" w:hAnsiTheme="minorHAnsi" w:cstheme="minorHAnsi"/>
          <w:sz w:val="30"/>
          <w:szCs w:val="30"/>
          <w:cs/>
        </w:rPr>
        <w:t>รตัดบัญชีรับรู้ในกำไรหรือขาดทุน</w:t>
      </w:r>
    </w:p>
    <w:p w14:paraId="521E0E59" w14:textId="77777777" w:rsidR="00225148" w:rsidRPr="007929E5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sz w:val="30"/>
          <w:szCs w:val="30"/>
        </w:rPr>
      </w:pPr>
    </w:p>
    <w:p w14:paraId="66193F93" w14:textId="35751E82" w:rsidR="00225148" w:rsidRPr="007929E5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  <w:r w:rsidRPr="007929E5">
        <w:rPr>
          <w:rFonts w:asciiTheme="minorHAnsi" w:hAnsiTheme="minorHAnsi" w:cstheme="minorHAnsi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B26F64" w:rsidRPr="007929E5">
        <w:rPr>
          <w:rFonts w:asciiTheme="minorHAnsi" w:hAnsiTheme="minorHAnsi" w:cstheme="minorHAnsi" w:hint="cs"/>
          <w:sz w:val="30"/>
          <w:szCs w:val="30"/>
          <w:cs/>
        </w:rPr>
        <w:t xml:space="preserve"> </w:t>
      </w:r>
      <w:r w:rsidRPr="007929E5">
        <w:rPr>
          <w:rFonts w:asciiTheme="minorHAnsi" w:hAnsiTheme="minorHAnsi" w:cstheme="minorHAnsi"/>
          <w:sz w:val="30"/>
          <w:szCs w:val="30"/>
          <w:cs/>
        </w:rPr>
        <w:t>ๆ</w:t>
      </w:r>
    </w:p>
    <w:p w14:paraId="71A8E309" w14:textId="77777777" w:rsidR="00225148" w:rsidRPr="007929E5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sz w:val="30"/>
          <w:szCs w:val="30"/>
        </w:rPr>
      </w:pPr>
    </w:p>
    <w:p w14:paraId="771ABB0A" w14:textId="77777777" w:rsidR="00225148" w:rsidRPr="007929E5" w:rsidRDefault="00225148" w:rsidP="00225148">
      <w:pPr>
        <w:pStyle w:val="BodyText"/>
        <w:spacing w:after="0"/>
        <w:ind w:left="540" w:right="27"/>
        <w:jc w:val="thaiDistribute"/>
        <w:rPr>
          <w:rFonts w:asciiTheme="minorHAnsi" w:hAnsiTheme="minorHAnsi" w:cstheme="minorHAnsi"/>
          <w:sz w:val="30"/>
          <w:szCs w:val="30"/>
        </w:rPr>
      </w:pPr>
      <w:r w:rsidRPr="007929E5">
        <w:rPr>
          <w:rFonts w:asciiTheme="minorHAnsi" w:hAnsiTheme="minorHAnsi" w:cstheme="minorHAns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</w:t>
      </w:r>
      <w:r w:rsidR="00B26F64" w:rsidRPr="007929E5">
        <w:rPr>
          <w:rFonts w:asciiTheme="minorHAnsi" w:hAnsiTheme="minorHAnsi" w:cstheme="minorHAnsi"/>
          <w:sz w:val="30"/>
          <w:szCs w:val="30"/>
          <w:cs/>
        </w:rPr>
        <w:t xml:space="preserve">ที่ใช้เพื่อความมุ่งหมายทางภาษี </w:t>
      </w:r>
      <w:r w:rsidRPr="007929E5">
        <w:rPr>
          <w:rFonts w:asciiTheme="minorHAnsi" w:hAnsiTheme="minorHAnsi" w:cstheme="minorHAnsi"/>
          <w:sz w:val="30"/>
          <w:szCs w:val="30"/>
          <w:cs/>
        </w:rPr>
        <w:t>ภาษีเงินได้รอการตัดบัญชีจะไม่ถูกรับรู้เมื่อเกิดจาก</w:t>
      </w:r>
      <w:r w:rsidR="00B40DAE" w:rsidRPr="007929E5">
        <w:rPr>
          <w:rFonts w:asciiTheme="minorHAnsi" w:hAnsiTheme="minorHAnsi" w:cstheme="minorHAnsi"/>
          <w:sz w:val="30"/>
          <w:szCs w:val="30"/>
          <w:cs/>
        </w:rPr>
        <w:br/>
      </w:r>
      <w:r w:rsidRPr="007929E5">
        <w:rPr>
          <w:rFonts w:asciiTheme="minorHAnsi" w:hAnsiTheme="minorHAnsi" w:cstheme="minorHAnsi"/>
          <w:sz w:val="30"/>
          <w:szCs w:val="30"/>
          <w:cs/>
        </w:rPr>
        <w:t>ผลแตกต่างชั่วคราวต่อไปนี้ การรับรู้สินทรัพย์หรือหนี้สินในครั้งแรกซึ่งเป็นรายการที่ไม่ใช่การรวมธุรกิจ</w:t>
      </w:r>
      <w:r w:rsidR="00B40DAE" w:rsidRPr="007929E5">
        <w:rPr>
          <w:rFonts w:asciiTheme="minorHAnsi" w:hAnsiTheme="minorHAnsi" w:cstheme="minorHAnsi"/>
          <w:sz w:val="30"/>
          <w:szCs w:val="30"/>
          <w:cs/>
        </w:rPr>
        <w:br/>
      </w:r>
      <w:r w:rsidRPr="007929E5">
        <w:rPr>
          <w:rFonts w:asciiTheme="minorHAnsi" w:hAnsiTheme="minorHAnsi" w:cstheme="minorHAnsi"/>
          <w:sz w:val="30"/>
          <w:szCs w:val="30"/>
          <w:cs/>
        </w:rPr>
        <w:t>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578668B1" w14:textId="77777777" w:rsidR="00225148" w:rsidRPr="007929E5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sz w:val="30"/>
          <w:szCs w:val="30"/>
        </w:rPr>
      </w:pPr>
    </w:p>
    <w:p w14:paraId="5A6B2418" w14:textId="77777777" w:rsidR="00E727E8" w:rsidRPr="007929E5" w:rsidRDefault="00225148" w:rsidP="00E727E8">
      <w:pPr>
        <w:pStyle w:val="BodyText"/>
        <w:spacing w:after="0" w:line="240" w:lineRule="auto"/>
        <w:ind w:left="540" w:right="27"/>
        <w:jc w:val="thaiDistribute"/>
        <w:rPr>
          <w:rFonts w:asciiTheme="minorHAnsi" w:hAnsiTheme="minorHAnsi" w:cstheme="minorHAnsi"/>
          <w:sz w:val="30"/>
          <w:szCs w:val="30"/>
        </w:rPr>
      </w:pPr>
      <w:r w:rsidRPr="007929E5">
        <w:rPr>
          <w:rFonts w:asciiTheme="minorHAnsi" w:hAnsiTheme="minorHAnsi" w:cstheme="minorHAns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905A80" w:rsidRPr="007929E5">
        <w:rPr>
          <w:rFonts w:asciiTheme="minorHAnsi" w:hAnsiTheme="minorHAnsi" w:cstheme="minorHAnsi"/>
          <w:sz w:val="30"/>
          <w:szCs w:val="30"/>
          <w:cs/>
        </w:rPr>
        <w:br/>
      </w:r>
      <w:r w:rsidRPr="007929E5">
        <w:rPr>
          <w:rFonts w:asciiTheme="minorHAnsi" w:hAnsiTheme="minorHAnsi" w:cstheme="minorHAnsi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14:paraId="549B4F0B" w14:textId="77777777" w:rsidR="00225148" w:rsidRPr="007929E5" w:rsidRDefault="00225148" w:rsidP="00225148">
      <w:pPr>
        <w:pStyle w:val="BodyText"/>
        <w:spacing w:after="0" w:line="240" w:lineRule="auto"/>
        <w:ind w:left="540" w:right="27"/>
        <w:jc w:val="thaiDistribute"/>
        <w:rPr>
          <w:rFonts w:asciiTheme="minorHAnsi" w:hAnsiTheme="minorHAnsi" w:cstheme="minorHAnsi"/>
          <w:sz w:val="30"/>
          <w:szCs w:val="30"/>
        </w:rPr>
      </w:pPr>
      <w:r w:rsidRPr="007929E5">
        <w:rPr>
          <w:rFonts w:asciiTheme="minorHAnsi" w:hAnsiTheme="minorHAnsi" w:cstheme="minorHAnsi"/>
          <w:sz w:val="30"/>
          <w:szCs w:val="30"/>
          <w:cs/>
        </w:rPr>
        <w:lastRenderedPageBreak/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</w:t>
      </w:r>
      <w:r w:rsidR="00905A80" w:rsidRPr="007929E5">
        <w:rPr>
          <w:rFonts w:asciiTheme="minorHAnsi" w:hAnsiTheme="minorHAnsi" w:cstheme="minorHAnsi"/>
          <w:sz w:val="30"/>
          <w:szCs w:val="30"/>
          <w:cs/>
        </w:rPr>
        <w:br/>
      </w:r>
      <w:r w:rsidRPr="007929E5">
        <w:rPr>
          <w:rFonts w:asciiTheme="minorHAnsi" w:hAnsiTheme="minorHAnsi" w:cstheme="minorHAnsi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</w:p>
    <w:p w14:paraId="27C3F917" w14:textId="77777777" w:rsidR="00250FCB" w:rsidRPr="007929E5" w:rsidRDefault="00250FCB" w:rsidP="00330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1F89222A" w14:textId="2918E454" w:rsidR="00225148" w:rsidRPr="007929E5" w:rsidRDefault="00225148" w:rsidP="00BC0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inorHAnsi" w:hAnsiTheme="minorHAnsi" w:cstheme="minorHAnsi"/>
          <w:sz w:val="30"/>
          <w:szCs w:val="30"/>
        </w:rPr>
      </w:pPr>
      <w:r w:rsidRPr="007929E5">
        <w:rPr>
          <w:rFonts w:asciiTheme="minorHAnsi" w:hAnsiTheme="minorHAnsi" w:cstheme="minorHAnsi"/>
          <w:sz w:val="30"/>
          <w:szCs w:val="30"/>
          <w:cs/>
        </w:rPr>
        <w:t>ในการกำหนดมูลค่าของภาษีเงินได้ของงวดปัจจุบันและภาษีเงินได้รอการตัดบัญชี กลุ่มบริษัทคำนึงถึงผลกระทบของสถานการณ์ทางภาษีที่ไม่แน่นอนและอาจทำให้จำนวนภาษีที่ต้องจ่ายเพิ</w:t>
      </w:r>
      <w:r w:rsidR="005D4DE3" w:rsidRPr="007929E5">
        <w:rPr>
          <w:rFonts w:asciiTheme="minorHAnsi" w:hAnsiTheme="minorHAnsi" w:cstheme="minorHAnsi"/>
          <w:sz w:val="30"/>
          <w:szCs w:val="30"/>
          <w:cs/>
        </w:rPr>
        <w:t>่มขึ้น และมีดอกเบี้ยที่ต้องชำระ</w:t>
      </w:r>
      <w:r w:rsidR="005D4DE3" w:rsidRPr="007929E5">
        <w:rPr>
          <w:rFonts w:asciiTheme="minorHAnsi" w:hAnsiTheme="minorHAnsi" w:cstheme="minorHAnsi"/>
          <w:sz w:val="30"/>
          <w:szCs w:val="30"/>
        </w:rPr>
        <w:br/>
      </w:r>
      <w:r w:rsidRPr="007929E5">
        <w:rPr>
          <w:rFonts w:asciiTheme="minorHAnsi" w:hAnsiTheme="minorHAnsi" w:cstheme="minorHAnsi"/>
          <w:sz w:val="30"/>
          <w:szCs w:val="30"/>
          <w:cs/>
        </w:rPr>
        <w:t>กลุ่มบริษัทเชื่อว่าได้ตั้งภาษีเงินได้ค้างจ่ายเพียงพอสำหรับภาษีเงินได้ที่จะจ่า</w:t>
      </w:r>
      <w:r w:rsidR="00330435" w:rsidRPr="007929E5">
        <w:rPr>
          <w:rFonts w:asciiTheme="minorHAnsi" w:hAnsiTheme="minorHAnsi" w:cstheme="minorHAnsi"/>
          <w:sz w:val="30"/>
          <w:szCs w:val="30"/>
          <w:cs/>
        </w:rPr>
        <w:t>ยในอนาคต ซึ่งเกิดจากการประเมิน</w:t>
      </w:r>
      <w:r w:rsidR="00560AD2" w:rsidRPr="007929E5">
        <w:rPr>
          <w:rFonts w:asciiTheme="minorHAnsi" w:hAnsiTheme="minorHAnsi" w:cstheme="minorHAnsi"/>
          <w:sz w:val="30"/>
          <w:szCs w:val="30"/>
          <w:cs/>
        </w:rPr>
        <w:br/>
      </w:r>
      <w:r w:rsidR="00330435" w:rsidRPr="007929E5">
        <w:rPr>
          <w:rFonts w:asciiTheme="minorHAnsi" w:hAnsiTheme="minorHAnsi" w:cstheme="minorHAnsi"/>
          <w:sz w:val="30"/>
          <w:szCs w:val="30"/>
          <w:cs/>
        </w:rPr>
        <w:t>ผลกระทบจากหลายปัจจัย รวมถึง</w:t>
      </w:r>
      <w:r w:rsidRPr="007929E5">
        <w:rPr>
          <w:rFonts w:asciiTheme="minorHAnsi" w:hAnsiTheme="minorHAnsi" w:cstheme="minorHAnsi"/>
          <w:sz w:val="30"/>
          <w:szCs w:val="30"/>
          <w:cs/>
        </w:rPr>
        <w:t>การตีความทา</w:t>
      </w:r>
      <w:r w:rsidR="00317EA3" w:rsidRPr="007929E5">
        <w:rPr>
          <w:rFonts w:asciiTheme="minorHAnsi" w:hAnsiTheme="minorHAnsi" w:cstheme="minorHAnsi"/>
          <w:sz w:val="30"/>
          <w:szCs w:val="30"/>
          <w:cs/>
        </w:rPr>
        <w:t>งกฎหมายภาษี</w:t>
      </w:r>
      <w:r w:rsidR="00067191" w:rsidRPr="007929E5">
        <w:rPr>
          <w:rFonts w:asciiTheme="minorHAnsi" w:hAnsiTheme="minorHAnsi" w:cstheme="minorHAnsi" w:hint="cs"/>
          <w:sz w:val="30"/>
          <w:szCs w:val="30"/>
          <w:cs/>
        </w:rPr>
        <w:t xml:space="preserve"> </w:t>
      </w:r>
      <w:r w:rsidR="00317EA3" w:rsidRPr="007929E5">
        <w:rPr>
          <w:rFonts w:asciiTheme="minorHAnsi" w:hAnsiTheme="minorHAnsi" w:cstheme="minorHAnsi"/>
          <w:sz w:val="30"/>
          <w:szCs w:val="30"/>
          <w:cs/>
        </w:rPr>
        <w:t xml:space="preserve">และจากประสบการณ์ในอดีต </w:t>
      </w:r>
      <w:r w:rsidR="00330435" w:rsidRPr="007929E5">
        <w:rPr>
          <w:rFonts w:asciiTheme="minorHAnsi" w:hAnsiTheme="minorHAnsi" w:cstheme="minorHAnsi"/>
          <w:sz w:val="30"/>
          <w:szCs w:val="30"/>
          <w:cs/>
        </w:rPr>
        <w:t>การประเมินนี้อยู่บน</w:t>
      </w:r>
      <w:r w:rsidRPr="007929E5">
        <w:rPr>
          <w:rFonts w:asciiTheme="minorHAnsi" w:hAnsiTheme="minorHAnsi" w:cstheme="minorHAnsi"/>
          <w:sz w:val="30"/>
          <w:szCs w:val="30"/>
          <w:cs/>
        </w:rPr>
        <w:t>พื้นฐานการประมาณการและข้อสมมติ และอาจจะเกี่ยวข้องกับการตัด</w:t>
      </w:r>
      <w:r w:rsidR="00317EA3" w:rsidRPr="007929E5">
        <w:rPr>
          <w:rFonts w:asciiTheme="minorHAnsi" w:hAnsiTheme="minorHAnsi" w:cstheme="minorHAnsi"/>
          <w:sz w:val="30"/>
          <w:szCs w:val="30"/>
          <w:cs/>
        </w:rPr>
        <w:t>สินใจเกี่ยวกั</w:t>
      </w:r>
      <w:r w:rsidR="00330435" w:rsidRPr="007929E5">
        <w:rPr>
          <w:rFonts w:asciiTheme="minorHAnsi" w:hAnsiTheme="minorHAnsi" w:cstheme="minorHAnsi"/>
          <w:sz w:val="30"/>
          <w:szCs w:val="30"/>
          <w:cs/>
        </w:rPr>
        <w:t>บเหตุการณ์ในอนาคต</w:t>
      </w:r>
      <w:r w:rsidR="00330435" w:rsidRPr="007929E5">
        <w:rPr>
          <w:rFonts w:asciiTheme="minorHAnsi" w:hAnsiTheme="minorHAnsi" w:cstheme="minorHAnsi" w:hint="cs"/>
          <w:sz w:val="30"/>
          <w:szCs w:val="30"/>
          <w:cs/>
        </w:rPr>
        <w:t xml:space="preserve"> </w:t>
      </w:r>
      <w:r w:rsidRPr="007929E5">
        <w:rPr>
          <w:rFonts w:asciiTheme="minorHAnsi" w:hAnsiTheme="minorHAnsi" w:cstheme="minorHAnsi"/>
          <w:sz w:val="30"/>
          <w:szCs w:val="30"/>
          <w:cs/>
        </w:rPr>
        <w:t>ข้อมูล</w:t>
      </w:r>
      <w:r w:rsidR="00BC0476" w:rsidRPr="007929E5">
        <w:rPr>
          <w:rFonts w:asciiTheme="minorHAnsi" w:hAnsiTheme="minorHAnsi" w:cstheme="minorHAnsi"/>
          <w:sz w:val="30"/>
          <w:szCs w:val="30"/>
          <w:cs/>
        </w:rPr>
        <w:br/>
      </w:r>
      <w:r w:rsidRPr="007929E5">
        <w:rPr>
          <w:rFonts w:asciiTheme="minorHAnsi" w:hAnsiTheme="minorHAnsi" w:cstheme="minorHAnsi"/>
          <w:sz w:val="30"/>
          <w:szCs w:val="30"/>
          <w:cs/>
        </w:rPr>
        <w:t>ใหม่</w:t>
      </w:r>
      <w:r w:rsidR="00317EA3" w:rsidRPr="007929E5">
        <w:rPr>
          <w:rFonts w:asciiTheme="minorHAnsi" w:hAnsiTheme="minorHAnsi" w:cstheme="minorHAnsi" w:hint="cs"/>
          <w:sz w:val="30"/>
          <w:szCs w:val="30"/>
          <w:cs/>
        </w:rPr>
        <w:t xml:space="preserve"> </w:t>
      </w:r>
      <w:r w:rsidRPr="007929E5">
        <w:rPr>
          <w:rFonts w:asciiTheme="minorHAnsi" w:hAnsiTheme="minorHAnsi" w:cstheme="minorHAnsi"/>
          <w:sz w:val="30"/>
          <w:szCs w:val="30"/>
          <w:cs/>
        </w:rPr>
        <w:t>ๆ</w:t>
      </w:r>
      <w:r w:rsidR="00C70D6D" w:rsidRPr="007929E5">
        <w:rPr>
          <w:rFonts w:asciiTheme="minorHAnsi" w:hAnsiTheme="minorHAnsi" w:cstheme="minorHAnsi" w:hint="cs"/>
          <w:sz w:val="30"/>
          <w:szCs w:val="30"/>
          <w:cs/>
        </w:rPr>
        <w:t xml:space="preserve"> </w:t>
      </w:r>
      <w:r w:rsidRPr="007929E5">
        <w:rPr>
          <w:rFonts w:asciiTheme="minorHAnsi" w:hAnsiTheme="minorHAnsi" w:cstheme="minorHAnsi"/>
          <w:sz w:val="30"/>
          <w:szCs w:val="30"/>
          <w:cs/>
        </w:rPr>
        <w:t>อาจจะทำให้กลุ่มบริษัทเปลี่ยนการตัดสินใจ</w:t>
      </w:r>
      <w:r w:rsidR="00317EA3" w:rsidRPr="007929E5">
        <w:rPr>
          <w:rFonts w:asciiTheme="minorHAnsi" w:hAnsiTheme="minorHAnsi" w:cstheme="minorHAnsi" w:hint="cs"/>
          <w:sz w:val="30"/>
          <w:szCs w:val="30"/>
          <w:cs/>
        </w:rPr>
        <w:t xml:space="preserve"> </w:t>
      </w:r>
      <w:r w:rsidRPr="007929E5">
        <w:rPr>
          <w:rFonts w:asciiTheme="minorHAnsi" w:hAnsiTheme="minorHAnsi" w:cstheme="minorHAnsi"/>
          <w:sz w:val="30"/>
          <w:szCs w:val="30"/>
          <w:cs/>
        </w:rPr>
        <w:t>โดยขึ้นอยู่กับความเพียงพอของภาษีเงินได้ค้างจ่ายที่ม</w:t>
      </w:r>
      <w:r w:rsidR="00330435" w:rsidRPr="007929E5">
        <w:rPr>
          <w:rFonts w:asciiTheme="minorHAnsi" w:hAnsiTheme="minorHAnsi" w:cstheme="minorHAnsi"/>
          <w:sz w:val="30"/>
          <w:szCs w:val="30"/>
          <w:cs/>
        </w:rPr>
        <w:t>ีอยู่</w:t>
      </w:r>
      <w:r w:rsidR="005D4DE3" w:rsidRPr="007929E5">
        <w:rPr>
          <w:rFonts w:asciiTheme="minorHAnsi" w:hAnsiTheme="minorHAnsi" w:cstheme="minorHAnsi"/>
          <w:sz w:val="30"/>
          <w:szCs w:val="30"/>
        </w:rPr>
        <w:br/>
      </w:r>
      <w:r w:rsidR="00330435" w:rsidRPr="007929E5">
        <w:rPr>
          <w:rFonts w:asciiTheme="minorHAnsi" w:hAnsiTheme="minorHAnsi" w:cstheme="minorHAnsi"/>
          <w:sz w:val="30"/>
          <w:szCs w:val="30"/>
          <w:cs/>
        </w:rPr>
        <w:t>การ</w:t>
      </w:r>
      <w:r w:rsidRPr="007929E5">
        <w:rPr>
          <w:rFonts w:asciiTheme="minorHAnsi" w:hAnsiTheme="minorHAnsi" w:cstheme="minorHAnsi"/>
          <w:sz w:val="30"/>
          <w:szCs w:val="30"/>
          <w:cs/>
        </w:rPr>
        <w:t>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3AFC2DBA" w14:textId="77777777" w:rsidR="00A76F2E" w:rsidRPr="007929E5" w:rsidRDefault="00A76F2E" w:rsidP="00BC0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inorHAnsi" w:hAnsiTheme="minorHAnsi" w:cstheme="minorHAnsi"/>
          <w:sz w:val="30"/>
          <w:szCs w:val="30"/>
          <w:cs/>
        </w:rPr>
      </w:pPr>
    </w:p>
    <w:p w14:paraId="253AAB6C" w14:textId="77777777" w:rsidR="00225148" w:rsidRPr="007929E5" w:rsidRDefault="00225148" w:rsidP="00225148">
      <w:pPr>
        <w:pStyle w:val="BodyText"/>
        <w:spacing w:after="0" w:line="240" w:lineRule="auto"/>
        <w:ind w:left="540" w:right="27"/>
        <w:jc w:val="thaiDistribute"/>
        <w:rPr>
          <w:rFonts w:asciiTheme="minorHAnsi" w:hAnsiTheme="minorHAnsi" w:cstheme="minorHAnsi"/>
          <w:b/>
          <w:color w:val="0000FF"/>
          <w:sz w:val="30"/>
          <w:szCs w:val="30"/>
        </w:rPr>
      </w:pPr>
      <w:r w:rsidRPr="007929E5">
        <w:rPr>
          <w:rFonts w:asciiTheme="minorHAnsi" w:hAnsiTheme="minorHAnsi" w:cstheme="minorHAnsi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</w:t>
      </w:r>
      <w:r w:rsidR="00317EA3" w:rsidRPr="007929E5">
        <w:rPr>
          <w:rFonts w:asciiTheme="minorHAnsi" w:hAnsiTheme="minorHAnsi" w:cstheme="minorHAnsi"/>
          <w:sz w:val="30"/>
          <w:szCs w:val="30"/>
        </w:rPr>
        <w:br/>
      </w:r>
      <w:r w:rsidRPr="007929E5">
        <w:rPr>
          <w:rFonts w:asciiTheme="minorHAnsi" w:hAnsiTheme="minorHAnsi" w:cstheme="minorHAnsi"/>
          <w:sz w:val="30"/>
          <w:szCs w:val="30"/>
          <w:cs/>
        </w:rPr>
        <w:t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</w:t>
      </w:r>
      <w:r w:rsidR="00317EA3" w:rsidRPr="007929E5">
        <w:rPr>
          <w:rFonts w:asciiTheme="minorHAnsi" w:hAnsiTheme="minorHAnsi" w:cstheme="minorHAnsi"/>
          <w:sz w:val="30"/>
          <w:szCs w:val="30"/>
        </w:rPr>
        <w:br/>
      </w:r>
      <w:r w:rsidRPr="007929E5">
        <w:rPr>
          <w:rFonts w:asciiTheme="minorHAnsi" w:hAnsiTheme="minorHAnsi" w:cstheme="minorHAnsi"/>
          <w:sz w:val="30"/>
          <w:szCs w:val="30"/>
          <w:cs/>
        </w:rPr>
        <w:t>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</w:t>
      </w:r>
      <w:r w:rsidR="00317EA3" w:rsidRPr="007929E5">
        <w:rPr>
          <w:rFonts w:asciiTheme="minorHAnsi" w:hAnsiTheme="minorHAnsi" w:cstheme="minorHAnsi"/>
          <w:sz w:val="30"/>
          <w:szCs w:val="30"/>
        </w:rPr>
        <w:br/>
      </w:r>
      <w:r w:rsidRPr="007929E5">
        <w:rPr>
          <w:rFonts w:asciiTheme="minorHAnsi" w:hAnsiTheme="minorHAnsi" w:cstheme="minorHAnsi"/>
          <w:sz w:val="30"/>
          <w:szCs w:val="30"/>
          <w:cs/>
        </w:rPr>
        <w:t>ด้วยยอดสุทธิหรือตั้งใจจะรับคืนสินทรัพย์และจ่ายชำระหนี้สินในเวลาเดียวกัน</w:t>
      </w:r>
    </w:p>
    <w:p w14:paraId="56CF1A96" w14:textId="77777777" w:rsidR="00225148" w:rsidRPr="007929E5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sz w:val="30"/>
          <w:szCs w:val="30"/>
          <w:cs/>
        </w:rPr>
      </w:pPr>
    </w:p>
    <w:p w14:paraId="623BC9DA" w14:textId="77777777" w:rsidR="00225148" w:rsidRPr="007929E5" w:rsidRDefault="00225148" w:rsidP="00560AD2">
      <w:pPr>
        <w:pStyle w:val="BodyText"/>
        <w:spacing w:after="0" w:line="240" w:lineRule="auto"/>
        <w:ind w:left="547" w:right="29"/>
        <w:jc w:val="thaiDistribute"/>
        <w:rPr>
          <w:rFonts w:asciiTheme="minorHAnsi" w:hAnsiTheme="minorHAnsi" w:cstheme="minorHAnsi"/>
          <w:sz w:val="30"/>
          <w:szCs w:val="30"/>
        </w:rPr>
      </w:pPr>
      <w:r w:rsidRPr="007929E5">
        <w:rPr>
          <w:rFonts w:asciiTheme="minorHAnsi" w:hAnsiTheme="minorHAnsi" w:cstheme="minorHAns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</w:t>
      </w:r>
      <w:r w:rsidR="00317EA3" w:rsidRPr="007929E5">
        <w:rPr>
          <w:rFonts w:asciiTheme="minorHAnsi" w:hAnsiTheme="minorHAnsi" w:cstheme="minorHAnsi"/>
          <w:sz w:val="30"/>
          <w:szCs w:val="30"/>
          <w:cs/>
        </w:rPr>
        <w:t xml:space="preserve">น์จากผลแตกต่างชั่วคราวดังกล่าว </w:t>
      </w:r>
      <w:r w:rsidRPr="007929E5">
        <w:rPr>
          <w:rFonts w:asciiTheme="minorHAnsi" w:hAnsiTheme="minorHAnsi" w:cstheme="minorHAnsi"/>
          <w:sz w:val="30"/>
          <w:szCs w:val="30"/>
          <w:cs/>
        </w:rPr>
        <w:t>กำไรเพื่อเสียภาษีในอนาคตต้องพิจารณาถึง</w:t>
      </w:r>
      <w:r w:rsidR="00317EA3" w:rsidRPr="007929E5">
        <w:rPr>
          <w:rFonts w:asciiTheme="minorHAnsi" w:hAnsiTheme="minorHAnsi" w:cstheme="minorHAnsi"/>
          <w:sz w:val="30"/>
          <w:szCs w:val="30"/>
        </w:rPr>
        <w:br/>
      </w:r>
      <w:r w:rsidRPr="007929E5">
        <w:rPr>
          <w:rFonts w:asciiTheme="minorHAnsi" w:hAnsiTheme="minorHAnsi" w:cstheme="minorHAnsi"/>
          <w:sz w:val="30"/>
          <w:szCs w:val="30"/>
          <w:cs/>
        </w:rPr>
        <w:t>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</w:t>
      </w:r>
      <w:r w:rsidR="00317EA3" w:rsidRPr="007929E5">
        <w:rPr>
          <w:rFonts w:asciiTheme="minorHAnsi" w:hAnsiTheme="minorHAnsi" w:cstheme="minorHAnsi"/>
          <w:sz w:val="30"/>
          <w:szCs w:val="30"/>
        </w:rPr>
        <w:br/>
      </w:r>
      <w:r w:rsidRPr="007929E5">
        <w:rPr>
          <w:rFonts w:asciiTheme="minorHAnsi" w:hAnsiTheme="minorHAnsi" w:cstheme="minorHAnsi"/>
          <w:sz w:val="30"/>
          <w:szCs w:val="30"/>
          <w:cs/>
        </w:rPr>
        <w:t>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2ABB9679" w14:textId="77777777" w:rsidR="00225148" w:rsidRPr="007929E5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sz w:val="30"/>
          <w:szCs w:val="30"/>
        </w:rPr>
      </w:pPr>
    </w:p>
    <w:p w14:paraId="79887778" w14:textId="57A4451D" w:rsidR="00225148" w:rsidRPr="007929E5" w:rsidRDefault="00A61426" w:rsidP="005E2DE1">
      <w:pPr>
        <w:pStyle w:val="Heading8"/>
        <w:numPr>
          <w:ilvl w:val="1"/>
          <w:numId w:val="24"/>
        </w:numPr>
        <w:tabs>
          <w:tab w:val="clear" w:pos="518"/>
          <w:tab w:val="left" w:pos="540"/>
        </w:tabs>
        <w:ind w:left="540"/>
        <w:jc w:val="both"/>
        <w:rPr>
          <w:rFonts w:asciiTheme="minorHAnsi" w:hAnsiTheme="minorHAnsi" w:cs="Angsana New"/>
          <w:i/>
          <w:iCs/>
          <w:sz w:val="30"/>
          <w:szCs w:val="30"/>
          <w:cs/>
          <w:lang w:val="th-TH"/>
        </w:rPr>
      </w:pPr>
      <w:r w:rsidRPr="007929E5">
        <w:rPr>
          <w:rFonts w:asciiTheme="minorHAnsi" w:hAnsiTheme="minorHAnsi" w:cstheme="minorHAnsi"/>
          <w:i/>
          <w:iCs/>
          <w:sz w:val="30"/>
          <w:szCs w:val="30"/>
          <w:cs/>
          <w:lang w:val="th-TH"/>
        </w:rPr>
        <w:t>กำไรต่อหุ้น</w:t>
      </w:r>
    </w:p>
    <w:p w14:paraId="035C3CCB" w14:textId="77777777" w:rsidR="00A61426" w:rsidRPr="007929E5" w:rsidRDefault="00A61426" w:rsidP="00A61426">
      <w:pPr>
        <w:rPr>
          <w:rFonts w:cs="Arial"/>
          <w:cs/>
          <w:lang w:val="th-TH"/>
        </w:rPr>
      </w:pPr>
    </w:p>
    <w:p w14:paraId="0494F784" w14:textId="45EBC947" w:rsidR="00AA04BD" w:rsidRPr="007929E5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inorHAnsi" w:hAnsiTheme="minorHAnsi" w:cstheme="minorHAnsi"/>
          <w:b/>
          <w:sz w:val="30"/>
          <w:szCs w:val="30"/>
          <w:cs/>
        </w:rPr>
      </w:pPr>
      <w:r w:rsidRPr="007929E5">
        <w:rPr>
          <w:rFonts w:asciiTheme="minorHAnsi" w:hAnsiTheme="minorHAnsi" w:cstheme="minorHAnsi"/>
          <w:b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</w:t>
      </w:r>
      <w:r w:rsidR="007929E5" w:rsidRPr="007929E5">
        <w:rPr>
          <w:rFonts w:asciiTheme="minorHAnsi" w:hAnsiTheme="minorHAnsi" w:cstheme="minorHAnsi"/>
          <w:b/>
          <w:sz w:val="30"/>
          <w:szCs w:val="30"/>
        </w:rPr>
        <w:br/>
      </w:r>
      <w:r w:rsidRPr="007929E5">
        <w:rPr>
          <w:rFonts w:asciiTheme="minorHAnsi" w:hAnsiTheme="minorHAnsi" w:cstheme="minorHAnsi"/>
          <w:b/>
          <w:sz w:val="30"/>
          <w:szCs w:val="30"/>
          <w:cs/>
        </w:rPr>
        <w:t>ถัวเฉลี่ยถ่วงน้ำหนักที่</w:t>
      </w:r>
      <w:r w:rsidR="00FA0393" w:rsidRPr="007929E5">
        <w:rPr>
          <w:rFonts w:asciiTheme="minorHAnsi" w:hAnsiTheme="minorHAnsi" w:cstheme="minorHAnsi" w:hint="cs"/>
          <w:b/>
          <w:sz w:val="30"/>
          <w:szCs w:val="30"/>
          <w:cs/>
        </w:rPr>
        <w:t>อ</w:t>
      </w:r>
      <w:r w:rsidRPr="007929E5">
        <w:rPr>
          <w:rFonts w:asciiTheme="minorHAnsi" w:hAnsiTheme="minorHAnsi" w:cstheme="minorHAnsi"/>
          <w:b/>
          <w:sz w:val="30"/>
          <w:szCs w:val="30"/>
          <w:cs/>
        </w:rPr>
        <w:t>อกจำหน่ายระหว่างปี</w:t>
      </w:r>
      <w:r w:rsidR="00BF003F" w:rsidRPr="007929E5">
        <w:rPr>
          <w:rFonts w:asciiTheme="minorHAnsi" w:hAnsiTheme="minorHAnsi" w:cstheme="minorHAnsi" w:hint="cs"/>
          <w:b/>
          <w:sz w:val="30"/>
          <w:szCs w:val="30"/>
          <w:cs/>
        </w:rPr>
        <w:t xml:space="preserve"> </w:t>
      </w:r>
    </w:p>
    <w:p w14:paraId="0B14D29D" w14:textId="77777777" w:rsidR="00AA04BD" w:rsidRPr="007929E5" w:rsidRDefault="00AA0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 w:cstheme="minorHAnsi"/>
          <w:b/>
          <w:sz w:val="30"/>
          <w:szCs w:val="30"/>
          <w:cs/>
        </w:rPr>
      </w:pPr>
      <w:r w:rsidRPr="007929E5">
        <w:rPr>
          <w:rFonts w:asciiTheme="minorHAnsi" w:hAnsiTheme="minorHAnsi" w:cstheme="minorHAnsi"/>
          <w:b/>
          <w:sz w:val="30"/>
          <w:szCs w:val="30"/>
          <w:cs/>
        </w:rPr>
        <w:br w:type="page"/>
      </w:r>
    </w:p>
    <w:p w14:paraId="6DF3446C" w14:textId="267B507E" w:rsidR="00BF003F" w:rsidRPr="007929E5" w:rsidRDefault="00BF003F" w:rsidP="00BF003F">
      <w:pPr>
        <w:pStyle w:val="Heading8"/>
        <w:numPr>
          <w:ilvl w:val="1"/>
          <w:numId w:val="24"/>
        </w:numPr>
        <w:jc w:val="thaiDistribute"/>
        <w:rPr>
          <w:rFonts w:asciiTheme="minorHAnsi" w:hAnsiTheme="minorHAnsi" w:cstheme="minorHAnsi"/>
          <w:i/>
          <w:iCs/>
          <w:sz w:val="30"/>
          <w:szCs w:val="30"/>
        </w:rPr>
      </w:pPr>
      <w:r w:rsidRPr="007929E5">
        <w:rPr>
          <w:rFonts w:asciiTheme="minorHAnsi" w:hAnsiTheme="minorHAnsi" w:cstheme="minorHAnsi" w:hint="cs"/>
          <w:i/>
          <w:i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2326E712" w14:textId="1E4AB7B9" w:rsidR="00BF003F" w:rsidRPr="007929E5" w:rsidRDefault="00FA0393" w:rsidP="00BF003F">
      <w:pPr>
        <w:rPr>
          <w:sz w:val="30"/>
          <w:szCs w:val="30"/>
        </w:rPr>
      </w:pPr>
      <w:r w:rsidRPr="007929E5">
        <w:rPr>
          <w:rFonts w:hint="cs"/>
          <w:sz w:val="30"/>
          <w:szCs w:val="30"/>
          <w:cs/>
        </w:rPr>
        <w:t xml:space="preserve">          </w:t>
      </w:r>
    </w:p>
    <w:p w14:paraId="5AE4FC81" w14:textId="22515362" w:rsidR="00BF003F" w:rsidRPr="007929E5" w:rsidRDefault="00BF003F" w:rsidP="00BF003F">
      <w:pPr>
        <w:spacing w:line="240" w:lineRule="auto"/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929E5">
        <w:rPr>
          <w:rFonts w:asciiTheme="majorBidi" w:hAnsiTheme="majorBidi" w:cstheme="majorBidi" w:hint="cs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</w:t>
      </w:r>
      <w:r w:rsidRPr="007929E5">
        <w:rPr>
          <w:rFonts w:asciiTheme="majorBidi" w:hAnsiTheme="majorBidi" w:cstheme="majorBidi" w:hint="cs"/>
          <w:b/>
          <w:spacing w:val="-6"/>
          <w:sz w:val="30"/>
          <w:szCs w:val="30"/>
          <w:cs/>
        </w:rPr>
        <w:t>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</w:t>
      </w:r>
      <w:r w:rsidR="00FA0393" w:rsidRPr="007929E5">
        <w:rPr>
          <w:rFonts w:asciiTheme="majorBidi" w:hAnsiTheme="majorBidi" w:cstheme="majorBidi" w:hint="cs"/>
          <w:b/>
          <w:spacing w:val="-6"/>
          <w:sz w:val="30"/>
          <w:szCs w:val="30"/>
          <w:cs/>
        </w:rPr>
        <w:t xml:space="preserve">      </w:t>
      </w:r>
      <w:r w:rsidRPr="007929E5">
        <w:rPr>
          <w:rFonts w:asciiTheme="majorBidi" w:hAnsiTheme="majorBidi" w:cstheme="majorBidi" w:hint="cs"/>
          <w:b/>
          <w:sz w:val="30"/>
          <w:szCs w:val="30"/>
          <w:cs/>
        </w:rPr>
        <w:t>มีอำนาจควบคุมหรือควบคุมร่วมกันทั้งทางตรงและทางอ้อม หรือมีอิทธิพลอย่างมีสาระสำคัญในการตัดสินใจ</w:t>
      </w:r>
      <w:r w:rsidR="00FA0393" w:rsidRPr="007929E5">
        <w:rPr>
          <w:rFonts w:asciiTheme="majorBidi" w:hAnsiTheme="majorBidi" w:cstheme="majorBidi" w:hint="cs"/>
          <w:b/>
          <w:sz w:val="30"/>
          <w:szCs w:val="30"/>
          <w:cs/>
        </w:rPr>
        <w:t xml:space="preserve">         </w:t>
      </w:r>
      <w:r w:rsidRPr="007929E5">
        <w:rPr>
          <w:rFonts w:asciiTheme="majorBidi" w:hAnsiTheme="majorBidi" w:cstheme="majorBidi" w:hint="cs"/>
          <w:b/>
          <w:sz w:val="30"/>
          <w:szCs w:val="30"/>
          <w:cs/>
        </w:rPr>
        <w:t xml:space="preserve">ทางการเงินและการบริหารต่อบุคคลหรือกิจการนั้น </w:t>
      </w:r>
    </w:p>
    <w:p w14:paraId="24F89C96" w14:textId="709BF2FE" w:rsidR="00660811" w:rsidRPr="007929E5" w:rsidRDefault="00660811" w:rsidP="00BF003F">
      <w:pPr>
        <w:spacing w:line="240" w:lineRule="auto"/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220D27B3" w14:textId="77730FC9" w:rsidR="00225148" w:rsidRPr="007929E5" w:rsidRDefault="00225148" w:rsidP="005E2DE1">
      <w:pPr>
        <w:pStyle w:val="Heading8"/>
        <w:numPr>
          <w:ilvl w:val="1"/>
          <w:numId w:val="24"/>
        </w:numPr>
        <w:jc w:val="thaiDistribute"/>
        <w:rPr>
          <w:rFonts w:asciiTheme="minorHAnsi" w:hAnsiTheme="minorHAnsi" w:cstheme="minorHAnsi"/>
          <w:i/>
          <w:iCs/>
          <w:sz w:val="30"/>
          <w:szCs w:val="30"/>
          <w:cs/>
          <w:lang w:val="th-TH"/>
        </w:rPr>
      </w:pPr>
      <w:r w:rsidRPr="007929E5">
        <w:rPr>
          <w:rFonts w:asciiTheme="minorHAnsi" w:hAnsiTheme="minorHAnsi" w:cstheme="minorHAnsi"/>
          <w:i/>
          <w:iCs/>
          <w:sz w:val="30"/>
          <w:szCs w:val="30"/>
          <w:cs/>
          <w:lang w:val="th-TH"/>
        </w:rPr>
        <w:t>รายงานทางการเงินจำแนกตามส่วนงาน</w:t>
      </w:r>
    </w:p>
    <w:p w14:paraId="6DB8BCF7" w14:textId="77777777" w:rsidR="00225148" w:rsidRPr="007929E5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sz w:val="30"/>
          <w:szCs w:val="30"/>
        </w:rPr>
      </w:pPr>
    </w:p>
    <w:p w14:paraId="63363FBF" w14:textId="1233481D" w:rsidR="00A1094B" w:rsidRPr="007929E5" w:rsidRDefault="00A61426" w:rsidP="00A61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inorHAnsi" w:hAnsiTheme="minorHAnsi" w:cstheme="minorHAnsi"/>
          <w:b/>
          <w:sz w:val="30"/>
          <w:szCs w:val="30"/>
        </w:rPr>
      </w:pPr>
      <w:r w:rsidRPr="007929E5">
        <w:rPr>
          <w:rFonts w:asciiTheme="minorHAnsi" w:hAnsiTheme="minorHAnsi" w:cstheme="minorHAnsi"/>
          <w:b/>
          <w:sz w:val="30"/>
          <w:szCs w:val="30"/>
          <w:cs/>
        </w:rPr>
        <w:t>ผลการดำเนินงานของส่วนงานที่รายงานต่อ</w:t>
      </w:r>
      <w:r w:rsidR="00067191" w:rsidRPr="007929E5">
        <w:rPr>
          <w:rFonts w:asciiTheme="minorHAnsi" w:hAnsiTheme="minorHAnsi" w:cstheme="minorHAnsi" w:hint="cs"/>
          <w:b/>
          <w:sz w:val="30"/>
          <w:szCs w:val="30"/>
          <w:cs/>
        </w:rPr>
        <w:t>ประธานเจ้าหน้าที่บริหาร</w:t>
      </w:r>
      <w:r w:rsidRPr="007929E5">
        <w:rPr>
          <w:rFonts w:asciiTheme="minorHAnsi" w:hAnsiTheme="minorHAnsi" w:cstheme="minorHAnsi"/>
          <w:b/>
          <w:sz w:val="30"/>
          <w:szCs w:val="30"/>
          <w:cs/>
        </w:rPr>
        <w:t>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</w:t>
      </w:r>
      <w:r w:rsidRPr="007929E5">
        <w:rPr>
          <w:rFonts w:asciiTheme="minorHAnsi" w:hAnsiTheme="minorHAnsi" w:cstheme="minorHAnsi"/>
          <w:b/>
          <w:sz w:val="30"/>
          <w:szCs w:val="30"/>
        </w:rPr>
        <w:br/>
      </w:r>
      <w:r w:rsidRPr="007929E5">
        <w:rPr>
          <w:rFonts w:asciiTheme="minorHAnsi" w:hAnsiTheme="minorHAnsi" w:cstheme="minorHAnsi"/>
          <w:b/>
          <w:sz w:val="30"/>
          <w:szCs w:val="30"/>
          <w:cs/>
        </w:rPr>
        <w:t>อย่างสมเหตุสมผล รายการที่ไม่สามารถปันส่วนได้ส่วนใหญ่</w:t>
      </w:r>
      <w:r w:rsidRPr="007929E5">
        <w:rPr>
          <w:rFonts w:asciiTheme="minorHAnsi" w:hAnsiTheme="minorHAnsi" w:cstheme="minorHAnsi" w:hint="cs"/>
          <w:b/>
          <w:sz w:val="30"/>
          <w:szCs w:val="30"/>
          <w:cs/>
        </w:rPr>
        <w:t>เป็นรายการ</w:t>
      </w:r>
      <w:r w:rsidRPr="007929E5">
        <w:rPr>
          <w:rFonts w:asciiTheme="minorHAnsi" w:hAnsiTheme="minorHAnsi" w:cstheme="minorHAnsi"/>
          <w:b/>
          <w:sz w:val="30"/>
          <w:szCs w:val="30"/>
          <w:cs/>
        </w:rPr>
        <w:t xml:space="preserve">รายได้อื่น </w:t>
      </w:r>
      <w:r w:rsidRPr="007929E5">
        <w:rPr>
          <w:rFonts w:asciiTheme="minorHAnsi" w:hAnsiTheme="minorHAnsi" w:cstheme="minorHAnsi" w:hint="cs"/>
          <w:b/>
          <w:sz w:val="30"/>
          <w:szCs w:val="30"/>
          <w:cs/>
        </w:rPr>
        <w:t>ต้นทุนในการจัดจำหน่ายและ</w:t>
      </w:r>
      <w:r w:rsidRPr="007929E5">
        <w:rPr>
          <w:rFonts w:asciiTheme="minorHAnsi" w:hAnsiTheme="minorHAnsi" w:cstheme="minorHAnsi"/>
          <w:b/>
          <w:sz w:val="30"/>
          <w:szCs w:val="30"/>
        </w:rPr>
        <w:br/>
      </w:r>
      <w:r w:rsidRPr="007929E5">
        <w:rPr>
          <w:rFonts w:asciiTheme="minorHAnsi" w:hAnsiTheme="minorHAnsi" w:cstheme="minorHAnsi" w:hint="cs"/>
          <w:b/>
          <w:sz w:val="30"/>
          <w:szCs w:val="30"/>
          <w:cs/>
        </w:rPr>
        <w:t xml:space="preserve">การบริหาร </w:t>
      </w:r>
      <w:r w:rsidRPr="007929E5">
        <w:rPr>
          <w:rFonts w:asciiTheme="minorHAnsi" w:hAnsiTheme="minorHAnsi" w:cstheme="minorHAnsi"/>
          <w:b/>
          <w:sz w:val="30"/>
          <w:szCs w:val="30"/>
          <w:cs/>
        </w:rPr>
        <w:t>ต้นทุนทางการเงิน สินทรัพย์และหนี้สินอื่น</w:t>
      </w:r>
    </w:p>
    <w:p w14:paraId="33387182" w14:textId="050181F9" w:rsidR="00560AD2" w:rsidRPr="007929E5" w:rsidRDefault="00560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 w:cstheme="minorHAnsi"/>
          <w:b/>
          <w:bCs/>
          <w:sz w:val="30"/>
          <w:szCs w:val="30"/>
          <w:cs/>
        </w:rPr>
      </w:pPr>
    </w:p>
    <w:p w14:paraId="4DE03F5F" w14:textId="77777777" w:rsidR="0023426A" w:rsidRPr="007929E5" w:rsidRDefault="0023426A" w:rsidP="005E2DE1">
      <w:pPr>
        <w:pStyle w:val="BodyText2"/>
        <w:numPr>
          <w:ilvl w:val="0"/>
          <w:numId w:val="22"/>
        </w:numPr>
        <w:ind w:left="540" w:hanging="540"/>
        <w:rPr>
          <w:rFonts w:asciiTheme="minorHAnsi" w:hAnsiTheme="minorHAnsi" w:cstheme="minorHAnsi"/>
          <w:b/>
          <w:bCs/>
          <w:cs/>
        </w:rPr>
      </w:pPr>
      <w:r w:rsidRPr="007929E5">
        <w:rPr>
          <w:rFonts w:asciiTheme="minorHAnsi" w:hAnsiTheme="minorHAnsi" w:cstheme="minorHAnsi"/>
          <w:b/>
          <w:bCs/>
          <w:cs/>
          <w:lang w:val="en-US"/>
        </w:rPr>
        <w:t xml:space="preserve">บุคคลหรือกิจการที่เกี่ยวข้องกัน </w:t>
      </w:r>
    </w:p>
    <w:p w14:paraId="2EEC075D" w14:textId="77777777" w:rsidR="0023426A" w:rsidRPr="007929E5" w:rsidRDefault="0023426A" w:rsidP="00234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 w:cstheme="minorHAnsi"/>
          <w:b/>
          <w:sz w:val="30"/>
          <w:szCs w:val="30"/>
        </w:rPr>
      </w:pPr>
    </w:p>
    <w:p w14:paraId="000B692E" w14:textId="25673942" w:rsidR="00954879" w:rsidRPr="007929E5" w:rsidRDefault="00BF003F" w:rsidP="00BF0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inorHAnsi" w:hAnsiTheme="minorHAnsi" w:cstheme="minorHAnsi"/>
          <w:b/>
          <w:sz w:val="30"/>
          <w:szCs w:val="30"/>
        </w:rPr>
      </w:pPr>
      <w:r w:rsidRPr="007929E5">
        <w:rPr>
          <w:rFonts w:asciiTheme="minorHAnsi" w:hAnsiTheme="minorHAnsi" w:cstheme="minorHAnsi"/>
          <w:b/>
          <w:spacing w:val="-6"/>
          <w:sz w:val="30"/>
          <w:szCs w:val="30"/>
          <w:cs/>
        </w:rPr>
        <w:t xml:space="preserve">ความสัมพันธ์ที่มีกับบริษัทย่อยได้เปิดเผยในหมายเหตุข้อ </w:t>
      </w:r>
      <w:r w:rsidR="000E4F85" w:rsidRPr="007929E5">
        <w:rPr>
          <w:rFonts w:asciiTheme="minorHAnsi" w:hAnsiTheme="minorHAnsi" w:cstheme="minorHAnsi"/>
          <w:bCs/>
          <w:spacing w:val="-6"/>
          <w:sz w:val="30"/>
          <w:szCs w:val="30"/>
        </w:rPr>
        <w:t>10</w:t>
      </w:r>
      <w:r w:rsidRPr="007929E5">
        <w:rPr>
          <w:rFonts w:asciiTheme="minorHAnsi" w:hAnsiTheme="minorHAnsi" w:cstheme="minorHAnsi"/>
          <w:b/>
          <w:spacing w:val="-6"/>
          <w:sz w:val="30"/>
          <w:szCs w:val="30"/>
          <w:cs/>
        </w:rPr>
        <w:t xml:space="preserve"> บุคคลหรือกิจการอื่นที่เกี่ยวข้องกันที่มีรายการระหว่างกัน</w:t>
      </w:r>
      <w:r w:rsidR="00115D52" w:rsidRPr="007929E5">
        <w:rPr>
          <w:rFonts w:asciiTheme="minorHAnsi" w:hAnsiTheme="minorHAnsi" w:cstheme="minorHAnsi"/>
          <w:b/>
          <w:sz w:val="30"/>
          <w:szCs w:val="30"/>
        </w:rPr>
        <w:t xml:space="preserve">   </w:t>
      </w:r>
      <w:r w:rsidRPr="007929E5">
        <w:rPr>
          <w:rFonts w:asciiTheme="minorHAnsi" w:hAnsiTheme="minorHAnsi" w:cstheme="minorHAnsi"/>
          <w:b/>
          <w:sz w:val="30"/>
          <w:szCs w:val="30"/>
          <w:cs/>
        </w:rPr>
        <w:t>ที่มีนัยสำคัญกับกลุ่มบริษัทในระหว่างปีมีดังต่อไปนี้</w:t>
      </w:r>
    </w:p>
    <w:p w14:paraId="675D00F2" w14:textId="77777777" w:rsidR="00BF003F" w:rsidRPr="007929E5" w:rsidRDefault="00BF003F" w:rsidP="00BF0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inorHAnsi" w:hAnsiTheme="minorHAnsi" w:cstheme="minorHAnsi"/>
          <w:b/>
          <w:sz w:val="30"/>
          <w:szCs w:val="30"/>
          <w:cs/>
        </w:rPr>
      </w:pPr>
    </w:p>
    <w:tbl>
      <w:tblPr>
        <w:tblW w:w="9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4743"/>
      </w:tblGrid>
      <w:tr w:rsidR="0023426A" w:rsidRPr="007929E5" w14:paraId="0F602AA0" w14:textId="77777777" w:rsidTr="00DA5ED4">
        <w:trPr>
          <w:trHeight w:val="20"/>
          <w:tblHeader/>
        </w:trPr>
        <w:tc>
          <w:tcPr>
            <w:tcW w:w="3240" w:type="dxa"/>
          </w:tcPr>
          <w:p w14:paraId="50CEC4D4" w14:textId="77777777" w:rsidR="0023426A" w:rsidRPr="007929E5" w:rsidRDefault="0023426A" w:rsidP="00234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sz w:val="30"/>
                <w:szCs w:val="30"/>
                <w:cs/>
              </w:rPr>
              <w:br w:type="page"/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</w:tcPr>
          <w:p w14:paraId="2761DEEC" w14:textId="77777777" w:rsidR="0023426A" w:rsidRPr="007929E5" w:rsidRDefault="0023426A" w:rsidP="00234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35"/>
              <w:jc w:val="center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70B1C60B" w14:textId="77777777" w:rsidR="0023426A" w:rsidRPr="007929E5" w:rsidRDefault="0023426A" w:rsidP="00234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35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/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743" w:type="dxa"/>
          </w:tcPr>
          <w:p w14:paraId="6F078AAE" w14:textId="77777777" w:rsidR="0023426A" w:rsidRPr="007929E5" w:rsidRDefault="0023426A" w:rsidP="002B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/>
              <w:jc w:val="center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850220" w:rsidRPr="007929E5" w14:paraId="445925D4" w14:textId="77777777" w:rsidTr="00DA5ED4">
        <w:trPr>
          <w:trHeight w:val="20"/>
        </w:trPr>
        <w:tc>
          <w:tcPr>
            <w:tcW w:w="3240" w:type="dxa"/>
          </w:tcPr>
          <w:p w14:paraId="225B48C3" w14:textId="5A69C54B" w:rsidR="00850220" w:rsidRPr="007929E5" w:rsidRDefault="00850220" w:rsidP="00850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>บุคคลอื่นที่เกี่ยวข้องกัน</w:t>
            </w:r>
          </w:p>
        </w:tc>
        <w:tc>
          <w:tcPr>
            <w:tcW w:w="1350" w:type="dxa"/>
          </w:tcPr>
          <w:p w14:paraId="23032CBF" w14:textId="176EC65F" w:rsidR="00850220" w:rsidRPr="007929E5" w:rsidRDefault="00850220" w:rsidP="00850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743" w:type="dxa"/>
          </w:tcPr>
          <w:p w14:paraId="4BD84EF0" w14:textId="4728F788" w:rsidR="00850220" w:rsidRPr="007929E5" w:rsidRDefault="003824A6" w:rsidP="00850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inorHAnsi" w:hAnsiTheme="minorHAnsi" w:cstheme="minorHAnsi"/>
                <w:spacing w:val="6"/>
                <w:sz w:val="30"/>
                <w:szCs w:val="30"/>
                <w:cs/>
              </w:rPr>
            </w:pP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>เป็นผู้ถือหุ้น</w:t>
            </w:r>
            <w:r w:rsidR="00850372" w:rsidRPr="007929E5">
              <w:rPr>
                <w:rFonts w:ascii="Angsana New" w:hAnsi="Angsana New" w:hint="cs"/>
                <w:sz w:val="30"/>
                <w:szCs w:val="30"/>
                <w:cs/>
              </w:rPr>
              <w:t>ของบริษัท</w:t>
            </w:r>
          </w:p>
        </w:tc>
      </w:tr>
      <w:tr w:rsidR="00850220" w:rsidRPr="007929E5" w14:paraId="63360E18" w14:textId="77777777" w:rsidTr="00DA5ED4">
        <w:trPr>
          <w:trHeight w:val="20"/>
        </w:trPr>
        <w:tc>
          <w:tcPr>
            <w:tcW w:w="3240" w:type="dxa"/>
          </w:tcPr>
          <w:p w14:paraId="1E135D63" w14:textId="2F1CAEBB" w:rsidR="00850220" w:rsidRPr="007929E5" w:rsidRDefault="00850220" w:rsidP="00850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929E5">
              <w:rPr>
                <w:rFonts w:asciiTheme="majorHAnsi" w:eastAsia="Cordia New" w:hAnsiTheme="majorHAnsi" w:cstheme="majorHAnsi" w:hint="cs"/>
                <w:sz w:val="30"/>
                <w:szCs w:val="30"/>
                <w:cs/>
              </w:rPr>
              <w:t>บริษัท ไฮเปอร์ โซลูชั่น จำกัด</w:t>
            </w:r>
          </w:p>
        </w:tc>
        <w:tc>
          <w:tcPr>
            <w:tcW w:w="1350" w:type="dxa"/>
          </w:tcPr>
          <w:p w14:paraId="67F270EF" w14:textId="7A67FAA5" w:rsidR="00850220" w:rsidRPr="007929E5" w:rsidRDefault="00850220" w:rsidP="00850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743" w:type="dxa"/>
          </w:tcPr>
          <w:p w14:paraId="5AE37616" w14:textId="02078D6C" w:rsidR="00850220" w:rsidRPr="007929E5" w:rsidRDefault="00850220" w:rsidP="00850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29E5">
              <w:rPr>
                <w:rFonts w:hint="cs"/>
                <w:spacing w:val="-10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850220" w:rsidRPr="007929E5" w14:paraId="4970045F" w14:textId="77777777" w:rsidTr="00DA5ED4">
        <w:trPr>
          <w:trHeight w:val="20"/>
        </w:trPr>
        <w:tc>
          <w:tcPr>
            <w:tcW w:w="3240" w:type="dxa"/>
          </w:tcPr>
          <w:p w14:paraId="47A8F04D" w14:textId="76C916E9" w:rsidR="00850220" w:rsidRPr="007929E5" w:rsidRDefault="00850220" w:rsidP="00850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929E5">
              <w:rPr>
                <w:rFonts w:asciiTheme="majorHAnsi" w:eastAsia="Cordia New" w:hAnsiTheme="majorHAnsi" w:cstheme="majorHAnsi" w:hint="cs"/>
                <w:sz w:val="30"/>
                <w:szCs w:val="30"/>
                <w:cs/>
              </w:rPr>
              <w:t>บริษัท สเปซ แอท สยาม จำกัด</w:t>
            </w:r>
          </w:p>
        </w:tc>
        <w:tc>
          <w:tcPr>
            <w:tcW w:w="1350" w:type="dxa"/>
          </w:tcPr>
          <w:p w14:paraId="3717A575" w14:textId="1B80EF12" w:rsidR="00850220" w:rsidRPr="007929E5" w:rsidRDefault="00850220" w:rsidP="00850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743" w:type="dxa"/>
          </w:tcPr>
          <w:p w14:paraId="213355D1" w14:textId="3C604AD9" w:rsidR="00850220" w:rsidRPr="007929E5" w:rsidRDefault="00850220" w:rsidP="00850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850220" w:rsidRPr="007929E5" w14:paraId="5EC655DA" w14:textId="77777777" w:rsidTr="00DA5ED4">
        <w:trPr>
          <w:trHeight w:val="20"/>
        </w:trPr>
        <w:tc>
          <w:tcPr>
            <w:tcW w:w="3240" w:type="dxa"/>
          </w:tcPr>
          <w:p w14:paraId="27DD4F53" w14:textId="55244158" w:rsidR="00850220" w:rsidRPr="007929E5" w:rsidRDefault="00850220" w:rsidP="00850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บริษัท อัครวิชัย พัฒนา จำกัด</w:t>
            </w:r>
          </w:p>
        </w:tc>
        <w:tc>
          <w:tcPr>
            <w:tcW w:w="1350" w:type="dxa"/>
          </w:tcPr>
          <w:p w14:paraId="7038EB88" w14:textId="6AEBB6FD" w:rsidR="00850220" w:rsidRPr="007929E5" w:rsidRDefault="00850220" w:rsidP="00850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743" w:type="dxa"/>
          </w:tcPr>
          <w:p w14:paraId="52B0AC14" w14:textId="6FD808EF" w:rsidR="00850220" w:rsidRPr="007929E5" w:rsidRDefault="00850220" w:rsidP="00850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850220" w:rsidRPr="007929E5" w14:paraId="14336F04" w14:textId="77777777" w:rsidTr="00DA5ED4">
        <w:trPr>
          <w:trHeight w:val="20"/>
        </w:trPr>
        <w:tc>
          <w:tcPr>
            <w:tcW w:w="3240" w:type="dxa"/>
          </w:tcPr>
          <w:p w14:paraId="61F36CE5" w14:textId="4DDBB0EF" w:rsidR="00850220" w:rsidRPr="007929E5" w:rsidRDefault="00850220" w:rsidP="00850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บริษัท ไอแอพพ์เทคโนโลยี จำกัด</w:t>
            </w:r>
          </w:p>
        </w:tc>
        <w:tc>
          <w:tcPr>
            <w:tcW w:w="1350" w:type="dxa"/>
          </w:tcPr>
          <w:p w14:paraId="52A581DB" w14:textId="001FA143" w:rsidR="00850220" w:rsidRPr="007929E5" w:rsidRDefault="00850220" w:rsidP="00850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743" w:type="dxa"/>
          </w:tcPr>
          <w:p w14:paraId="32738148" w14:textId="587A320C" w:rsidR="00850220" w:rsidRPr="007929E5" w:rsidRDefault="00850220" w:rsidP="00850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>มีผู้บริหารสำคัญของบริษัทเป็นกรรมการ</w:t>
            </w:r>
          </w:p>
        </w:tc>
      </w:tr>
    </w:tbl>
    <w:p w14:paraId="75122CD2" w14:textId="77777777" w:rsidR="003824A6" w:rsidRPr="007929E5" w:rsidRDefault="003824A6" w:rsidP="00C30F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HAnsi" w:hAnsiTheme="majorHAnsi" w:cstheme="majorHAnsi"/>
          <w:b/>
          <w:sz w:val="30"/>
          <w:szCs w:val="30"/>
        </w:rPr>
      </w:pPr>
    </w:p>
    <w:p w14:paraId="3E75F07C" w14:textId="77777777" w:rsidR="003824A6" w:rsidRPr="007929E5" w:rsidRDefault="003824A6" w:rsidP="00C30F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HAnsi" w:hAnsiTheme="majorHAnsi" w:cstheme="majorHAnsi"/>
          <w:b/>
          <w:sz w:val="30"/>
          <w:szCs w:val="30"/>
          <w:cs/>
        </w:rPr>
      </w:pPr>
    </w:p>
    <w:p w14:paraId="498400FF" w14:textId="77777777" w:rsidR="003824A6" w:rsidRPr="007929E5" w:rsidRDefault="003824A6" w:rsidP="00C30F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HAnsi" w:hAnsiTheme="majorHAnsi" w:cstheme="majorHAnsi"/>
          <w:b/>
          <w:sz w:val="30"/>
          <w:szCs w:val="30"/>
        </w:rPr>
      </w:pPr>
    </w:p>
    <w:p w14:paraId="3B68643F" w14:textId="77777777" w:rsidR="003824A6" w:rsidRPr="007929E5" w:rsidRDefault="003824A6" w:rsidP="00C30F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HAnsi" w:hAnsiTheme="majorHAnsi" w:cstheme="majorHAnsi"/>
          <w:b/>
          <w:sz w:val="30"/>
          <w:szCs w:val="30"/>
        </w:rPr>
      </w:pPr>
    </w:p>
    <w:p w14:paraId="2B0D0B49" w14:textId="68270143" w:rsidR="0023426A" w:rsidRPr="007929E5" w:rsidRDefault="0023426A" w:rsidP="00C30F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HAnsi" w:hAnsiTheme="majorHAnsi" w:cstheme="majorHAnsi"/>
          <w:b/>
          <w:sz w:val="30"/>
          <w:szCs w:val="30"/>
        </w:rPr>
      </w:pPr>
      <w:r w:rsidRPr="007929E5">
        <w:rPr>
          <w:rFonts w:asciiTheme="majorHAnsi" w:hAnsiTheme="majorHAnsi" w:cstheme="majorHAnsi"/>
          <w:b/>
          <w:sz w:val="30"/>
          <w:szCs w:val="30"/>
          <w:cs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p w14:paraId="2E76BE1F" w14:textId="77777777" w:rsidR="00A35CF2" w:rsidRPr="0089384C" w:rsidRDefault="00A35CF2" w:rsidP="0023426A">
      <w:pPr>
        <w:pStyle w:val="block"/>
        <w:spacing w:after="0" w:line="240" w:lineRule="auto"/>
        <w:ind w:left="0" w:right="-45" w:firstLine="540"/>
        <w:jc w:val="thaiDistribute"/>
        <w:rPr>
          <w:rFonts w:asciiTheme="majorHAnsi" w:hAnsiTheme="majorHAnsi" w:cstheme="majorHAnsi"/>
          <w:sz w:val="20"/>
          <w:cs/>
          <w:lang w:val="en-US" w:bidi="th-TH"/>
        </w:rPr>
      </w:pP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4187"/>
        <w:gridCol w:w="4813"/>
      </w:tblGrid>
      <w:tr w:rsidR="002511DF" w:rsidRPr="007929E5" w14:paraId="63EC0BFB" w14:textId="77777777" w:rsidTr="00F137D6">
        <w:trPr>
          <w:trHeight w:val="422"/>
        </w:trPr>
        <w:tc>
          <w:tcPr>
            <w:tcW w:w="4187" w:type="dxa"/>
          </w:tcPr>
          <w:p w14:paraId="1C68737F" w14:textId="77777777" w:rsidR="002511DF" w:rsidRPr="007929E5" w:rsidRDefault="002511DF" w:rsidP="002511DF">
            <w:pPr>
              <w:pStyle w:val="block"/>
              <w:spacing w:after="0" w:line="240" w:lineRule="atLeast"/>
              <w:ind w:left="0" w:right="-45"/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4813" w:type="dxa"/>
          </w:tcPr>
          <w:p w14:paraId="6E238682" w14:textId="77777777" w:rsidR="002511DF" w:rsidRPr="007929E5" w:rsidRDefault="002511DF" w:rsidP="002511DF">
            <w:pPr>
              <w:pStyle w:val="block"/>
              <w:spacing w:after="0" w:line="240" w:lineRule="atLeast"/>
              <w:ind w:left="0" w:right="-45"/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  <w:t xml:space="preserve"> </w:t>
            </w:r>
          </w:p>
        </w:tc>
      </w:tr>
      <w:tr w:rsidR="0089384C" w:rsidRPr="007929E5" w14:paraId="1BBF29C2" w14:textId="77777777" w:rsidTr="00F86B67">
        <w:trPr>
          <w:trHeight w:val="410"/>
        </w:trPr>
        <w:tc>
          <w:tcPr>
            <w:tcW w:w="4187" w:type="dxa"/>
            <w:shd w:val="clear" w:color="auto" w:fill="auto"/>
          </w:tcPr>
          <w:p w14:paraId="405C2E7F" w14:textId="0BACB040" w:rsidR="0089384C" w:rsidRPr="007929E5" w:rsidRDefault="0089384C" w:rsidP="0089384C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Theme="majorHAnsi" w:eastAsia="Calibri" w:hAnsiTheme="majorHAnsi" w:cstheme="majorHAnsi"/>
                <w:b/>
                <w:sz w:val="30"/>
                <w:szCs w:val="30"/>
                <w:cs/>
                <w:lang w:bidi="th-TH"/>
              </w:rPr>
            </w:pPr>
            <w:r w:rsidRPr="00452A9E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4813" w:type="dxa"/>
          </w:tcPr>
          <w:p w14:paraId="2B70A6E3" w14:textId="4EBB3C8E" w:rsidR="0089384C" w:rsidRPr="007929E5" w:rsidRDefault="0089384C" w:rsidP="0089384C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  <w:lang w:val="en-US" w:bidi="th-TH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cs/>
                <w:lang w:val="en-US" w:bidi="th-TH"/>
              </w:rPr>
              <w:t>ราคาที่ตกลงร่วมกัน</w:t>
            </w:r>
          </w:p>
        </w:tc>
      </w:tr>
      <w:tr w:rsidR="002511DF" w:rsidRPr="007929E5" w14:paraId="6437AEFE" w14:textId="77777777" w:rsidTr="00F137D6">
        <w:trPr>
          <w:trHeight w:val="410"/>
        </w:trPr>
        <w:tc>
          <w:tcPr>
            <w:tcW w:w="4187" w:type="dxa"/>
          </w:tcPr>
          <w:p w14:paraId="7194859B" w14:textId="77777777" w:rsidR="002511DF" w:rsidRPr="007929E5" w:rsidRDefault="00512362" w:rsidP="002511DF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7929E5">
              <w:rPr>
                <w:rFonts w:asciiTheme="majorHAnsi" w:eastAsia="Calibri" w:hAnsiTheme="majorHAnsi" w:cstheme="majorHAnsi"/>
                <w:b/>
                <w:sz w:val="30"/>
                <w:szCs w:val="30"/>
                <w:cs/>
                <w:lang w:bidi="th-TH"/>
              </w:rPr>
              <w:t>รายได้</w:t>
            </w:r>
            <w:r w:rsidR="008F7702" w:rsidRPr="007929E5">
              <w:rPr>
                <w:rFonts w:asciiTheme="majorHAnsi" w:eastAsia="Calibri" w:hAnsiTheme="majorHAnsi" w:cstheme="majorHAnsi"/>
                <w:b/>
                <w:sz w:val="30"/>
                <w:szCs w:val="30"/>
                <w:cs/>
                <w:lang w:bidi="th-TH"/>
              </w:rPr>
              <w:t>ค่า</w:t>
            </w:r>
            <w:r w:rsidR="003C6905" w:rsidRPr="007929E5">
              <w:rPr>
                <w:rFonts w:asciiTheme="majorHAnsi" w:eastAsia="Calibri" w:hAnsiTheme="majorHAnsi" w:cstheme="majorHAnsi"/>
                <w:b/>
                <w:sz w:val="30"/>
                <w:szCs w:val="30"/>
                <w:cs/>
                <w:lang w:bidi="th-TH"/>
              </w:rPr>
              <w:t>บริห</w:t>
            </w:r>
            <w:r w:rsidR="008F7702" w:rsidRPr="007929E5">
              <w:rPr>
                <w:rFonts w:asciiTheme="majorHAnsi" w:eastAsia="Calibri" w:hAnsiTheme="majorHAnsi" w:cstheme="majorHAnsi"/>
                <w:b/>
                <w:sz w:val="30"/>
                <w:szCs w:val="30"/>
                <w:cs/>
                <w:lang w:bidi="th-TH"/>
              </w:rPr>
              <w:t>ารจัดการ</w:t>
            </w:r>
          </w:p>
        </w:tc>
        <w:tc>
          <w:tcPr>
            <w:tcW w:w="4813" w:type="dxa"/>
          </w:tcPr>
          <w:p w14:paraId="69D67AF3" w14:textId="77777777" w:rsidR="002511DF" w:rsidRPr="007929E5" w:rsidRDefault="008F7702" w:rsidP="002511DF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  <w:lang w:val="en-US" w:bidi="th-TH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cs/>
                <w:lang w:val="en-US" w:bidi="th-TH"/>
              </w:rPr>
              <w:t>ราคาที่ตกลงร่วมกัน</w:t>
            </w:r>
          </w:p>
        </w:tc>
      </w:tr>
      <w:tr w:rsidR="00850220" w:rsidRPr="007929E5" w14:paraId="409D8C47" w14:textId="77777777" w:rsidTr="00F137D6">
        <w:trPr>
          <w:trHeight w:val="398"/>
        </w:trPr>
        <w:tc>
          <w:tcPr>
            <w:tcW w:w="4187" w:type="dxa"/>
            <w:hideMark/>
          </w:tcPr>
          <w:p w14:paraId="206A04A6" w14:textId="77777777" w:rsidR="00850220" w:rsidRPr="007929E5" w:rsidRDefault="00850220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eastAsia="Calibri" w:hAnsi="Angsana New"/>
                <w:b/>
                <w:sz w:val="30"/>
                <w:szCs w:val="30"/>
                <w:lang w:bidi="th-TH"/>
              </w:rPr>
            </w:pPr>
            <w:r w:rsidRPr="007929E5">
              <w:rPr>
                <w:rFonts w:ascii="Angsana New" w:eastAsia="Calibri" w:hAnsi="Angsana New" w:hint="cs"/>
                <w:b/>
                <w:sz w:val="30"/>
                <w:szCs w:val="30"/>
                <w:cs/>
                <w:lang w:bidi="th-TH"/>
              </w:rPr>
              <w:t>ซื้อสินทรัพย์ไม่มีตัวตน</w:t>
            </w:r>
          </w:p>
        </w:tc>
        <w:tc>
          <w:tcPr>
            <w:tcW w:w="4813" w:type="dxa"/>
            <w:hideMark/>
          </w:tcPr>
          <w:p w14:paraId="1E410D07" w14:textId="77777777" w:rsidR="00850220" w:rsidRPr="007929E5" w:rsidRDefault="00850220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929E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ราคาที่ตกลงร่วมกัน</w:t>
            </w:r>
          </w:p>
        </w:tc>
      </w:tr>
      <w:tr w:rsidR="00850220" w:rsidRPr="007929E5" w14:paraId="717485C4" w14:textId="77777777" w:rsidTr="00F137D6">
        <w:trPr>
          <w:trHeight w:val="410"/>
        </w:trPr>
        <w:tc>
          <w:tcPr>
            <w:tcW w:w="4187" w:type="dxa"/>
          </w:tcPr>
          <w:p w14:paraId="5A0A07EB" w14:textId="1FEB79AB" w:rsidR="00850220" w:rsidRPr="007929E5" w:rsidRDefault="00850220" w:rsidP="00850220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Theme="majorHAnsi" w:eastAsia="Calibri" w:hAnsiTheme="majorHAnsi" w:cstheme="majorHAnsi"/>
                <w:b/>
                <w:sz w:val="30"/>
                <w:szCs w:val="30"/>
                <w:cs/>
                <w:lang w:val="en-US" w:bidi="th-TH"/>
              </w:rPr>
            </w:pPr>
            <w:r w:rsidRPr="007929E5">
              <w:rPr>
                <w:rFonts w:asciiTheme="majorHAnsi" w:eastAsia="Calibri" w:hAnsiTheme="majorHAnsi" w:cstheme="majorHAnsi"/>
                <w:b/>
                <w:sz w:val="30"/>
                <w:szCs w:val="30"/>
                <w:cs/>
                <w:lang w:val="en-US" w:bidi="th-TH"/>
              </w:rPr>
              <w:t>ดอกเบี้ยรับ</w:t>
            </w:r>
          </w:p>
        </w:tc>
        <w:tc>
          <w:tcPr>
            <w:tcW w:w="4813" w:type="dxa"/>
          </w:tcPr>
          <w:p w14:paraId="4DDEA533" w14:textId="27A760CD" w:rsidR="00850220" w:rsidRPr="007929E5" w:rsidRDefault="00850220" w:rsidP="00850220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  <w:lang w:val="en-US" w:bidi="th-TH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cs/>
                <w:lang w:val="en-US" w:bidi="th-TH"/>
              </w:rPr>
              <w:t>อัตราที่ตกลงร่วมกัน</w:t>
            </w:r>
          </w:p>
        </w:tc>
      </w:tr>
      <w:tr w:rsidR="00850220" w:rsidRPr="007929E5" w14:paraId="223C9D82" w14:textId="77777777" w:rsidTr="00F137D6">
        <w:trPr>
          <w:trHeight w:val="410"/>
        </w:trPr>
        <w:tc>
          <w:tcPr>
            <w:tcW w:w="4187" w:type="dxa"/>
          </w:tcPr>
          <w:p w14:paraId="474123A2" w14:textId="42C41CB0" w:rsidR="00850220" w:rsidRPr="007929E5" w:rsidRDefault="00850220" w:rsidP="00850220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Theme="majorHAnsi" w:eastAsia="Calibri" w:hAnsiTheme="majorHAnsi" w:cstheme="majorHAnsi"/>
                <w:b/>
                <w:sz w:val="30"/>
                <w:szCs w:val="30"/>
                <w:cs/>
                <w:lang w:val="en-US" w:bidi="th-TH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ดอกเบี้ยจ่าย</w:t>
            </w:r>
          </w:p>
        </w:tc>
        <w:tc>
          <w:tcPr>
            <w:tcW w:w="4813" w:type="dxa"/>
          </w:tcPr>
          <w:p w14:paraId="2900E421" w14:textId="62ABDECB" w:rsidR="00850220" w:rsidRPr="007929E5" w:rsidRDefault="00850220" w:rsidP="00850220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  <w:lang w:val="en-US" w:bidi="th-TH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cs/>
                <w:lang w:val="en-US" w:bidi="th-TH"/>
              </w:rPr>
              <w:t>อัตราที่ตกลงร่วมกัน</w:t>
            </w:r>
          </w:p>
        </w:tc>
      </w:tr>
      <w:tr w:rsidR="00850220" w:rsidRPr="007929E5" w14:paraId="23B84475" w14:textId="77777777" w:rsidTr="00F137D6">
        <w:trPr>
          <w:trHeight w:val="410"/>
        </w:trPr>
        <w:tc>
          <w:tcPr>
            <w:tcW w:w="4187" w:type="dxa"/>
          </w:tcPr>
          <w:p w14:paraId="0A733DB3" w14:textId="06DA2D27" w:rsidR="00850220" w:rsidRPr="007929E5" w:rsidRDefault="00850220" w:rsidP="00850220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7929E5">
              <w:rPr>
                <w:rFonts w:asciiTheme="majorHAnsi" w:hAnsiTheme="majorHAnsi" w:cstheme="majorHAnsi" w:hint="cs"/>
                <w:sz w:val="30"/>
                <w:szCs w:val="30"/>
                <w:cs/>
                <w:lang w:bidi="th-TH"/>
              </w:rPr>
              <w:t>ค่าเช่า</w:t>
            </w:r>
            <w:r w:rsidRPr="007929E5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จ่าย</w:t>
            </w:r>
          </w:p>
        </w:tc>
        <w:tc>
          <w:tcPr>
            <w:tcW w:w="4813" w:type="dxa"/>
          </w:tcPr>
          <w:p w14:paraId="0212BBB8" w14:textId="77777777" w:rsidR="00850220" w:rsidRPr="007929E5" w:rsidRDefault="00850220" w:rsidP="00850220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  <w:lang w:val="en-US" w:bidi="th-TH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cs/>
                <w:lang w:val="en-US" w:bidi="th-TH"/>
              </w:rPr>
              <w:t>อัตราที่ตกลงร่วมกัน</w:t>
            </w:r>
          </w:p>
        </w:tc>
      </w:tr>
      <w:tr w:rsidR="00850220" w:rsidRPr="007929E5" w14:paraId="71D7F61C" w14:textId="77777777" w:rsidTr="00F137D6">
        <w:trPr>
          <w:trHeight w:val="410"/>
        </w:trPr>
        <w:tc>
          <w:tcPr>
            <w:tcW w:w="4187" w:type="dxa"/>
          </w:tcPr>
          <w:p w14:paraId="760CB742" w14:textId="6514F032" w:rsidR="00850220" w:rsidRPr="007929E5" w:rsidRDefault="00850220" w:rsidP="00850220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  <w:r w:rsidRPr="007929E5">
              <w:rPr>
                <w:rFonts w:asciiTheme="majorHAnsi" w:eastAsia="Calibri" w:hAnsiTheme="majorHAnsi" w:cstheme="majorHAnsi" w:hint="cs"/>
                <w:b/>
                <w:sz w:val="30"/>
                <w:szCs w:val="30"/>
                <w:cs/>
                <w:lang w:bidi="th-TH"/>
              </w:rPr>
              <w:t>รายได้</w:t>
            </w:r>
            <w:r w:rsidRPr="007929E5">
              <w:rPr>
                <w:rFonts w:asciiTheme="majorHAnsi" w:eastAsia="Calibri" w:hAnsiTheme="majorHAnsi" w:cstheme="majorHAnsi"/>
                <w:b/>
                <w:sz w:val="30"/>
                <w:szCs w:val="30"/>
                <w:cs/>
                <w:lang w:bidi="th-TH"/>
              </w:rPr>
              <w:t>อื่น</w:t>
            </w:r>
          </w:p>
        </w:tc>
        <w:tc>
          <w:tcPr>
            <w:tcW w:w="4813" w:type="dxa"/>
          </w:tcPr>
          <w:p w14:paraId="60DF4E9E" w14:textId="73B7297D" w:rsidR="00850220" w:rsidRPr="007929E5" w:rsidRDefault="00850220" w:rsidP="00850220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  <w:lang w:val="en-US" w:bidi="th-TH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cs/>
                <w:lang w:val="en-US" w:bidi="th-TH"/>
              </w:rPr>
              <w:t>ราคาที่ตกลงร่วมกัน</w:t>
            </w:r>
          </w:p>
        </w:tc>
      </w:tr>
      <w:tr w:rsidR="00850220" w:rsidRPr="007929E5" w14:paraId="5AAE179B" w14:textId="77777777" w:rsidTr="00F137D6">
        <w:trPr>
          <w:trHeight w:val="371"/>
        </w:trPr>
        <w:tc>
          <w:tcPr>
            <w:tcW w:w="4187" w:type="dxa"/>
          </w:tcPr>
          <w:p w14:paraId="6F270256" w14:textId="77777777" w:rsidR="00850220" w:rsidRPr="007929E5" w:rsidRDefault="00850220" w:rsidP="00850220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Theme="majorHAnsi" w:eastAsia="Calibri" w:hAnsiTheme="majorHAnsi" w:cstheme="majorHAnsi"/>
                <w:b/>
                <w:sz w:val="30"/>
                <w:szCs w:val="30"/>
                <w:cs/>
                <w:lang w:bidi="th-TH"/>
              </w:rPr>
            </w:pPr>
            <w:r w:rsidRPr="007929E5">
              <w:rPr>
                <w:rFonts w:asciiTheme="majorHAnsi" w:eastAsia="Calibri" w:hAnsiTheme="majorHAnsi" w:cstheme="majorHAnsi"/>
                <w:b/>
                <w:sz w:val="30"/>
                <w:szCs w:val="30"/>
                <w:cs/>
                <w:lang w:bidi="th-TH"/>
              </w:rPr>
              <w:t>ค่าใช้จ่ายอื่น</w:t>
            </w:r>
          </w:p>
        </w:tc>
        <w:tc>
          <w:tcPr>
            <w:tcW w:w="4813" w:type="dxa"/>
          </w:tcPr>
          <w:p w14:paraId="4691992C" w14:textId="77777777" w:rsidR="00850220" w:rsidRPr="007929E5" w:rsidRDefault="00850220" w:rsidP="00850220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Theme="majorHAnsi" w:eastAsia="Calibri" w:hAnsiTheme="majorHAnsi" w:cstheme="majorHAnsi"/>
                <w:b/>
                <w:sz w:val="30"/>
                <w:szCs w:val="30"/>
                <w:rtl/>
                <w:cs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cs/>
                <w:lang w:val="en-US" w:bidi="th-TH"/>
              </w:rPr>
              <w:t>ราคาที่ตกลงร่วมกัน</w:t>
            </w:r>
          </w:p>
        </w:tc>
      </w:tr>
      <w:tr w:rsidR="00850220" w:rsidRPr="007929E5" w14:paraId="77976323" w14:textId="77777777" w:rsidTr="00F137D6">
        <w:trPr>
          <w:trHeight w:val="398"/>
        </w:trPr>
        <w:tc>
          <w:tcPr>
            <w:tcW w:w="4187" w:type="dxa"/>
          </w:tcPr>
          <w:p w14:paraId="63CC815A" w14:textId="77777777" w:rsidR="00850220" w:rsidRPr="007929E5" w:rsidRDefault="00850220" w:rsidP="00850220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7929E5">
              <w:rPr>
                <w:rFonts w:asciiTheme="majorHAnsi" w:eastAsia="Calibri" w:hAnsiTheme="majorHAnsi" w:cstheme="majorHAnsi"/>
                <w:b/>
                <w:sz w:val="30"/>
                <w:szCs w:val="30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4813" w:type="dxa"/>
          </w:tcPr>
          <w:p w14:paraId="378B570D" w14:textId="77777777" w:rsidR="00850220" w:rsidRPr="007929E5" w:rsidRDefault="00850220" w:rsidP="00850220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ตามหลักเกณฑ์กำหนดโดยคณะกรรมการสรรหา</w:t>
            </w:r>
          </w:p>
        </w:tc>
      </w:tr>
    </w:tbl>
    <w:p w14:paraId="05C3389E" w14:textId="77777777" w:rsidR="00385C26" w:rsidRPr="0089384C" w:rsidRDefault="00385C26" w:rsidP="002B1D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HAnsi" w:hAnsiTheme="majorHAnsi" w:cstheme="majorHAnsi"/>
          <w:b/>
          <w:spacing w:val="-8"/>
          <w:sz w:val="20"/>
          <w:szCs w:val="20"/>
        </w:rPr>
      </w:pPr>
    </w:p>
    <w:p w14:paraId="4E272552" w14:textId="77777777" w:rsidR="0023426A" w:rsidRPr="007929E5" w:rsidRDefault="0023426A" w:rsidP="002B1D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HAnsi" w:hAnsiTheme="majorHAnsi" w:cstheme="majorHAnsi"/>
          <w:b/>
          <w:spacing w:val="-8"/>
          <w:sz w:val="30"/>
          <w:szCs w:val="30"/>
          <w:lang w:val="en-GB" w:eastAsia="x-none"/>
        </w:rPr>
      </w:pPr>
      <w:r w:rsidRPr="007929E5">
        <w:rPr>
          <w:rFonts w:asciiTheme="majorHAnsi" w:hAnsiTheme="majorHAnsi" w:cstheme="majorHAnsi"/>
          <w:b/>
          <w:spacing w:val="-8"/>
          <w:sz w:val="30"/>
          <w:szCs w:val="30"/>
          <w:cs/>
        </w:rPr>
        <w:t>รายการ</w:t>
      </w:r>
      <w:r w:rsidRPr="007929E5">
        <w:rPr>
          <w:rFonts w:asciiTheme="majorHAnsi" w:hAnsiTheme="majorHAnsi" w:cstheme="majorHAnsi"/>
          <w:b/>
          <w:spacing w:val="-8"/>
          <w:sz w:val="30"/>
          <w:szCs w:val="30"/>
          <w:cs/>
          <w:lang w:val="en-GB" w:eastAsia="x-none"/>
        </w:rPr>
        <w:t>ที่สำคัญกับบุคคลหรือกิจการที่เกี่ยวข้องกันสำหรับ</w:t>
      </w:r>
      <w:r w:rsidR="00A22ECC" w:rsidRPr="007929E5">
        <w:rPr>
          <w:rFonts w:asciiTheme="majorHAnsi" w:hAnsiTheme="majorHAnsi" w:cstheme="majorHAnsi" w:hint="cs"/>
          <w:b/>
          <w:spacing w:val="-8"/>
          <w:sz w:val="30"/>
          <w:szCs w:val="30"/>
          <w:cs/>
          <w:lang w:val="en-GB" w:eastAsia="x-none"/>
        </w:rPr>
        <w:t>แต่ละ</w:t>
      </w:r>
      <w:r w:rsidR="005759C1" w:rsidRPr="007929E5">
        <w:rPr>
          <w:rFonts w:asciiTheme="majorHAnsi" w:hAnsiTheme="majorHAnsi" w:cstheme="majorHAnsi"/>
          <w:b/>
          <w:spacing w:val="-8"/>
          <w:sz w:val="30"/>
          <w:szCs w:val="30"/>
          <w:cs/>
          <w:lang w:val="en-GB" w:eastAsia="x-none"/>
        </w:rPr>
        <w:t>ปี</w:t>
      </w:r>
      <w:r w:rsidRPr="007929E5">
        <w:rPr>
          <w:rFonts w:asciiTheme="majorHAnsi" w:hAnsiTheme="majorHAnsi" w:cstheme="majorHAnsi"/>
          <w:b/>
          <w:spacing w:val="-8"/>
          <w:sz w:val="30"/>
          <w:szCs w:val="30"/>
          <w:cs/>
          <w:lang w:val="en-GB" w:eastAsia="x-none"/>
        </w:rPr>
        <w:t>สิ้นสุดวันที่</w:t>
      </w:r>
      <w:r w:rsidRPr="007929E5">
        <w:rPr>
          <w:rFonts w:asciiTheme="majorHAnsi" w:hAnsiTheme="majorHAnsi" w:cstheme="majorHAnsi"/>
          <w:bCs/>
          <w:spacing w:val="-8"/>
          <w:sz w:val="30"/>
          <w:szCs w:val="30"/>
          <w:lang w:eastAsia="x-none"/>
        </w:rPr>
        <w:t xml:space="preserve"> </w:t>
      </w:r>
      <w:r w:rsidR="00A50038" w:rsidRPr="007929E5">
        <w:rPr>
          <w:rFonts w:asciiTheme="majorHAnsi" w:hAnsiTheme="majorHAnsi" w:cstheme="majorHAnsi"/>
          <w:bCs/>
          <w:spacing w:val="-8"/>
          <w:sz w:val="30"/>
          <w:szCs w:val="30"/>
          <w:lang w:eastAsia="x-none"/>
        </w:rPr>
        <w:t>31</w:t>
      </w:r>
      <w:r w:rsidR="005759C1" w:rsidRPr="007929E5">
        <w:rPr>
          <w:rFonts w:asciiTheme="majorHAnsi" w:hAnsiTheme="majorHAnsi" w:cstheme="majorHAnsi"/>
          <w:b/>
          <w:spacing w:val="-8"/>
          <w:sz w:val="30"/>
          <w:szCs w:val="30"/>
          <w:cs/>
          <w:lang w:eastAsia="x-none"/>
        </w:rPr>
        <w:t xml:space="preserve"> ธันวาคม</w:t>
      </w:r>
      <w:r w:rsidRPr="007929E5">
        <w:rPr>
          <w:rFonts w:asciiTheme="majorHAnsi" w:hAnsiTheme="majorHAnsi" w:cstheme="majorHAnsi"/>
          <w:b/>
          <w:spacing w:val="-8"/>
          <w:sz w:val="30"/>
          <w:szCs w:val="30"/>
          <w:cs/>
          <w:lang w:eastAsia="x-none"/>
        </w:rPr>
        <w:t xml:space="preserve"> สรุปได้ดังนี้</w:t>
      </w:r>
      <w:r w:rsidRPr="007929E5">
        <w:rPr>
          <w:rFonts w:asciiTheme="majorHAnsi" w:hAnsiTheme="majorHAnsi" w:cstheme="majorHAnsi"/>
          <w:b/>
          <w:spacing w:val="-8"/>
          <w:sz w:val="30"/>
          <w:szCs w:val="30"/>
          <w:cs/>
          <w:lang w:val="en-GB" w:eastAsia="x-none"/>
        </w:rPr>
        <w:t xml:space="preserve"> </w:t>
      </w:r>
    </w:p>
    <w:p w14:paraId="4ECF9261" w14:textId="77777777" w:rsidR="0023426A" w:rsidRPr="0089384C" w:rsidRDefault="0023426A" w:rsidP="00234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HAnsi" w:hAnsiTheme="majorHAnsi" w:cstheme="majorHAnsi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78"/>
        <w:gridCol w:w="274"/>
        <w:gridCol w:w="1098"/>
        <w:gridCol w:w="255"/>
        <w:gridCol w:w="1087"/>
        <w:gridCol w:w="266"/>
        <w:gridCol w:w="1072"/>
      </w:tblGrid>
      <w:tr w:rsidR="00BE69E5" w:rsidRPr="007929E5" w14:paraId="2F20F2DD" w14:textId="77777777" w:rsidTr="00F137D6">
        <w:trPr>
          <w:tblHeader/>
        </w:trPr>
        <w:tc>
          <w:tcPr>
            <w:tcW w:w="2206" w:type="pct"/>
          </w:tcPr>
          <w:p w14:paraId="0C2F7A0B" w14:textId="77777777" w:rsidR="00401368" w:rsidRPr="007929E5" w:rsidRDefault="00401368" w:rsidP="00234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4" w:type="pct"/>
            <w:gridSpan w:val="3"/>
          </w:tcPr>
          <w:p w14:paraId="1469B391" w14:textId="77777777" w:rsidR="00401368" w:rsidRPr="007929E5" w:rsidRDefault="00401368" w:rsidP="00234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361A84AA" w14:textId="77777777" w:rsidR="00401368" w:rsidRPr="007929E5" w:rsidRDefault="00401368" w:rsidP="00234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21" w:type="pct"/>
            <w:gridSpan w:val="3"/>
          </w:tcPr>
          <w:p w14:paraId="32603012" w14:textId="77777777" w:rsidR="00401368" w:rsidRPr="007929E5" w:rsidRDefault="00401368" w:rsidP="00234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69E5" w:rsidRPr="007929E5" w14:paraId="13836B51" w14:textId="77777777" w:rsidTr="006B5C94">
        <w:trPr>
          <w:tblHeader/>
        </w:trPr>
        <w:tc>
          <w:tcPr>
            <w:tcW w:w="2206" w:type="pct"/>
          </w:tcPr>
          <w:p w14:paraId="1E11D756" w14:textId="77777777" w:rsidR="00B9288C" w:rsidRPr="007929E5" w:rsidRDefault="00B9288C" w:rsidP="00575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5759C1" w:rsidRPr="007929E5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7929E5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EC1A7A" w:rsidRPr="007929E5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>31</w:t>
            </w:r>
            <w:r w:rsidR="005759C1" w:rsidRPr="007929E5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87" w:type="pct"/>
          </w:tcPr>
          <w:p w14:paraId="2D7EC9EC" w14:textId="3124084A" w:rsidR="00B9288C" w:rsidRPr="007929E5" w:rsidRDefault="00B9288C" w:rsidP="00B9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>256</w:t>
            </w:r>
            <w:r w:rsidR="007E0335" w:rsidRPr="007929E5">
              <w:rPr>
                <w:rFonts w:asciiTheme="majorHAnsi" w:hAnsiTheme="majorHAnsi" w:cstheme="majorHAnsi" w:hint="cs"/>
                <w:sz w:val="30"/>
                <w:szCs w:val="30"/>
                <w:cs/>
              </w:rPr>
              <w:t>2</w:t>
            </w:r>
          </w:p>
        </w:tc>
        <w:tc>
          <w:tcPr>
            <w:tcW w:w="149" w:type="pct"/>
          </w:tcPr>
          <w:p w14:paraId="741527BE" w14:textId="77777777" w:rsidR="00B9288C" w:rsidRPr="007929E5" w:rsidRDefault="00B9288C" w:rsidP="00B9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8" w:type="pct"/>
          </w:tcPr>
          <w:p w14:paraId="6AA28906" w14:textId="250C6125" w:rsidR="00B9288C" w:rsidRPr="007929E5" w:rsidRDefault="00B9288C" w:rsidP="00B9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256</w:t>
            </w:r>
            <w:r w:rsidR="007E0335" w:rsidRPr="007929E5">
              <w:rPr>
                <w:rFonts w:asciiTheme="majorHAnsi" w:hAnsiTheme="majorHAnsi" w:cstheme="majorHAnsi" w:hint="cs"/>
                <w:sz w:val="30"/>
                <w:szCs w:val="30"/>
                <w:cs/>
              </w:rPr>
              <w:t>1</w:t>
            </w:r>
          </w:p>
        </w:tc>
        <w:tc>
          <w:tcPr>
            <w:tcW w:w="139" w:type="pct"/>
          </w:tcPr>
          <w:p w14:paraId="786FA5AF" w14:textId="77777777" w:rsidR="00B9288C" w:rsidRPr="007929E5" w:rsidRDefault="00B9288C" w:rsidP="00B9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</w:tcPr>
          <w:p w14:paraId="6E342A1A" w14:textId="4011AFC4" w:rsidR="00B9288C" w:rsidRPr="007929E5" w:rsidRDefault="00B9288C" w:rsidP="00B9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>256</w:t>
            </w:r>
            <w:r w:rsidR="007E0335" w:rsidRPr="007929E5">
              <w:rPr>
                <w:rFonts w:asciiTheme="majorHAnsi" w:hAnsiTheme="majorHAnsi" w:cstheme="majorHAnsi" w:hint="cs"/>
                <w:sz w:val="30"/>
                <w:szCs w:val="30"/>
                <w:cs/>
              </w:rPr>
              <w:t>2</w:t>
            </w:r>
          </w:p>
        </w:tc>
        <w:tc>
          <w:tcPr>
            <w:tcW w:w="145" w:type="pct"/>
          </w:tcPr>
          <w:p w14:paraId="62400747" w14:textId="77777777" w:rsidR="00B9288C" w:rsidRPr="007929E5" w:rsidRDefault="00B9288C" w:rsidP="00B9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D6414EB" w14:textId="2B974C2B" w:rsidR="00B9288C" w:rsidRPr="007929E5" w:rsidRDefault="00B9288C" w:rsidP="00B9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256</w:t>
            </w:r>
            <w:r w:rsidR="007E0335" w:rsidRPr="007929E5">
              <w:rPr>
                <w:rFonts w:asciiTheme="majorHAnsi" w:hAnsiTheme="majorHAnsi" w:cstheme="majorHAnsi" w:hint="cs"/>
                <w:sz w:val="30"/>
                <w:szCs w:val="30"/>
                <w:cs/>
              </w:rPr>
              <w:t>1</w:t>
            </w:r>
          </w:p>
        </w:tc>
      </w:tr>
      <w:tr w:rsidR="00A66C29" w:rsidRPr="007929E5" w14:paraId="62C28178" w14:textId="77777777" w:rsidTr="00F137D6">
        <w:trPr>
          <w:tblHeader/>
        </w:trPr>
        <w:tc>
          <w:tcPr>
            <w:tcW w:w="2206" w:type="pct"/>
          </w:tcPr>
          <w:p w14:paraId="33B8C424" w14:textId="77777777" w:rsidR="00A66C29" w:rsidRPr="007929E5" w:rsidRDefault="00A66C29" w:rsidP="00B9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4" w:type="pct"/>
            <w:gridSpan w:val="7"/>
          </w:tcPr>
          <w:p w14:paraId="52495804" w14:textId="77777777" w:rsidR="00A66C29" w:rsidRPr="007929E5" w:rsidRDefault="00A66C29" w:rsidP="00B9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(</w:t>
            </w:r>
            <w:r w:rsidRPr="007929E5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พันบาท</w:t>
            </w:r>
            <w:r w:rsidRPr="007929E5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)</w:t>
            </w:r>
          </w:p>
        </w:tc>
      </w:tr>
      <w:tr w:rsidR="00BE69E5" w:rsidRPr="007929E5" w14:paraId="1AFF8464" w14:textId="77777777" w:rsidTr="006B5C94">
        <w:tc>
          <w:tcPr>
            <w:tcW w:w="2206" w:type="pct"/>
            <w:shd w:val="clear" w:color="auto" w:fill="auto"/>
          </w:tcPr>
          <w:p w14:paraId="5AEDC7A3" w14:textId="77777777" w:rsidR="00B9288C" w:rsidRPr="007929E5" w:rsidRDefault="00B9288C" w:rsidP="00B9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7" w:type="pct"/>
            <w:shd w:val="clear" w:color="auto" w:fill="auto"/>
          </w:tcPr>
          <w:p w14:paraId="6F109965" w14:textId="77777777" w:rsidR="00B9288C" w:rsidRPr="007929E5" w:rsidRDefault="00B9288C" w:rsidP="004F5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9" w:type="pct"/>
          </w:tcPr>
          <w:p w14:paraId="6AD9A815" w14:textId="77777777" w:rsidR="00B9288C" w:rsidRPr="007929E5" w:rsidRDefault="00B9288C" w:rsidP="00B9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8" w:type="pct"/>
          </w:tcPr>
          <w:p w14:paraId="3B121927" w14:textId="77777777" w:rsidR="00B9288C" w:rsidRPr="007929E5" w:rsidRDefault="00B9288C" w:rsidP="00B9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405BB9D2" w14:textId="77777777" w:rsidR="00B9288C" w:rsidRPr="007929E5" w:rsidRDefault="00B9288C" w:rsidP="00B9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19F4802A" w14:textId="77777777" w:rsidR="00B9288C" w:rsidRPr="007929E5" w:rsidRDefault="00B9288C" w:rsidP="00B9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53E57AB0" w14:textId="77777777" w:rsidR="00B9288C" w:rsidRPr="007929E5" w:rsidRDefault="00B9288C" w:rsidP="00B9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25A08AF4" w14:textId="77777777" w:rsidR="00B9288C" w:rsidRPr="007929E5" w:rsidRDefault="00B9288C" w:rsidP="00B9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452A9E" w:rsidRPr="007929E5" w14:paraId="7664B2E9" w14:textId="77777777" w:rsidTr="00452A9E">
        <w:tc>
          <w:tcPr>
            <w:tcW w:w="2206" w:type="pct"/>
            <w:shd w:val="clear" w:color="auto" w:fill="auto"/>
          </w:tcPr>
          <w:p w14:paraId="009BC136" w14:textId="77777777" w:rsidR="00452A9E" w:rsidRPr="00452A9E" w:rsidRDefault="00452A9E" w:rsidP="00220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452A9E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587" w:type="pct"/>
            <w:shd w:val="clear" w:color="auto" w:fill="auto"/>
          </w:tcPr>
          <w:p w14:paraId="724FD44F" w14:textId="77777777" w:rsidR="00452A9E" w:rsidRPr="007929E5" w:rsidRDefault="00452A9E" w:rsidP="00452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7B90D488" w14:textId="77777777" w:rsidR="00452A9E" w:rsidRPr="007929E5" w:rsidRDefault="00452A9E" w:rsidP="00452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8" w:type="pct"/>
          </w:tcPr>
          <w:p w14:paraId="7E36581E" w14:textId="77777777" w:rsidR="00452A9E" w:rsidRPr="007929E5" w:rsidRDefault="00452A9E" w:rsidP="00452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05DF7AB4" w14:textId="77777777" w:rsidR="00452A9E" w:rsidRPr="007929E5" w:rsidRDefault="00452A9E" w:rsidP="00452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6972EBFB" w14:textId="77777777" w:rsidR="00452A9E" w:rsidRPr="007929E5" w:rsidRDefault="00452A9E" w:rsidP="00452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452A9E">
              <w:rPr>
                <w:rFonts w:asciiTheme="majorHAnsi" w:hAnsiTheme="majorHAnsi" w:cstheme="majorHAnsi"/>
                <w:sz w:val="30"/>
                <w:szCs w:val="30"/>
                <w:cs/>
              </w:rPr>
              <w:t>2</w:t>
            </w: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,</w:t>
            </w:r>
            <w:r w:rsidRPr="00452A9E">
              <w:rPr>
                <w:rFonts w:asciiTheme="majorHAnsi" w:hAnsiTheme="majorHAnsi" w:cstheme="majorHAnsi"/>
                <w:sz w:val="30"/>
                <w:szCs w:val="30"/>
                <w:cs/>
              </w:rPr>
              <w:t>272</w:t>
            </w:r>
          </w:p>
        </w:tc>
        <w:tc>
          <w:tcPr>
            <w:tcW w:w="145" w:type="pct"/>
            <w:shd w:val="clear" w:color="auto" w:fill="auto"/>
          </w:tcPr>
          <w:p w14:paraId="78D3FCE8" w14:textId="77777777" w:rsidR="00452A9E" w:rsidRPr="007929E5" w:rsidRDefault="00452A9E" w:rsidP="00452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779A52BA" w14:textId="77777777" w:rsidR="00452A9E" w:rsidRPr="007929E5" w:rsidRDefault="00452A9E" w:rsidP="00452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</w:tr>
      <w:tr w:rsidR="007E0335" w:rsidRPr="007929E5" w14:paraId="401DB164" w14:textId="77777777" w:rsidTr="006B5C94">
        <w:tc>
          <w:tcPr>
            <w:tcW w:w="2206" w:type="pct"/>
            <w:shd w:val="clear" w:color="auto" w:fill="auto"/>
          </w:tcPr>
          <w:p w14:paraId="5786AA52" w14:textId="77777777" w:rsidR="007E0335" w:rsidRPr="007929E5" w:rsidRDefault="007E0335" w:rsidP="007E0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87" w:type="pct"/>
            <w:shd w:val="clear" w:color="auto" w:fill="auto"/>
          </w:tcPr>
          <w:p w14:paraId="6440FC41" w14:textId="066B1D84" w:rsidR="007E0335" w:rsidRPr="007929E5" w:rsidRDefault="000E002A" w:rsidP="007E03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2C1A3C1B" w14:textId="77777777" w:rsidR="007E0335" w:rsidRPr="007929E5" w:rsidRDefault="007E0335" w:rsidP="007E03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8" w:type="pct"/>
          </w:tcPr>
          <w:p w14:paraId="0580A045" w14:textId="5AF33C45" w:rsidR="007E0335" w:rsidRPr="007929E5" w:rsidRDefault="007E0335" w:rsidP="007E03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32911CFB" w14:textId="77777777" w:rsidR="007E0335" w:rsidRPr="007929E5" w:rsidRDefault="007E0335" w:rsidP="007E03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04119F94" w14:textId="69A7D385" w:rsidR="007E0335" w:rsidRPr="007929E5" w:rsidRDefault="006B5C94" w:rsidP="007E03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3,848</w:t>
            </w:r>
          </w:p>
        </w:tc>
        <w:tc>
          <w:tcPr>
            <w:tcW w:w="145" w:type="pct"/>
            <w:shd w:val="clear" w:color="auto" w:fill="auto"/>
          </w:tcPr>
          <w:p w14:paraId="3323B4CD" w14:textId="77777777" w:rsidR="007E0335" w:rsidRPr="007929E5" w:rsidRDefault="007E0335" w:rsidP="007E03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7BDBF39C" w14:textId="0003A033" w:rsidR="007E0335" w:rsidRPr="007929E5" w:rsidRDefault="007E0335" w:rsidP="007E03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4,295</w:t>
            </w:r>
          </w:p>
        </w:tc>
      </w:tr>
      <w:tr w:rsidR="007E0335" w:rsidRPr="007929E5" w14:paraId="6E375CCD" w14:textId="77777777" w:rsidTr="006B5C94">
        <w:tc>
          <w:tcPr>
            <w:tcW w:w="2206" w:type="pct"/>
            <w:shd w:val="clear" w:color="auto" w:fill="auto"/>
          </w:tcPr>
          <w:p w14:paraId="4E2B1DC6" w14:textId="77777777" w:rsidR="007E0335" w:rsidRPr="007929E5" w:rsidRDefault="007E0335" w:rsidP="007E0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7" w:type="pct"/>
            <w:shd w:val="clear" w:color="auto" w:fill="auto"/>
          </w:tcPr>
          <w:p w14:paraId="6722039A" w14:textId="5657FB83" w:rsidR="007E0335" w:rsidRPr="007929E5" w:rsidRDefault="000E002A" w:rsidP="007E03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1EF12083" w14:textId="77777777" w:rsidR="007E0335" w:rsidRPr="007929E5" w:rsidRDefault="007E0335" w:rsidP="007E03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8" w:type="pct"/>
          </w:tcPr>
          <w:p w14:paraId="2378F4D8" w14:textId="2601CAEF" w:rsidR="007E0335" w:rsidRPr="007929E5" w:rsidRDefault="007E0335" w:rsidP="007E03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7255BF3C" w14:textId="77777777" w:rsidR="007E0335" w:rsidRPr="007929E5" w:rsidRDefault="007E0335" w:rsidP="007E03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5E96468C" w14:textId="07B2A58A" w:rsidR="007E0335" w:rsidRPr="007929E5" w:rsidRDefault="006B5C94" w:rsidP="007E03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1,209</w:t>
            </w:r>
          </w:p>
        </w:tc>
        <w:tc>
          <w:tcPr>
            <w:tcW w:w="145" w:type="pct"/>
            <w:shd w:val="clear" w:color="auto" w:fill="auto"/>
          </w:tcPr>
          <w:p w14:paraId="461D5C79" w14:textId="77777777" w:rsidR="007E0335" w:rsidRPr="007929E5" w:rsidRDefault="007E0335" w:rsidP="007E03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6F717235" w14:textId="05379E86" w:rsidR="007E0335" w:rsidRPr="007929E5" w:rsidRDefault="007E0335" w:rsidP="007E03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95</w:t>
            </w:r>
          </w:p>
        </w:tc>
      </w:tr>
      <w:tr w:rsidR="007E0335" w:rsidRPr="007929E5" w14:paraId="5FB40890" w14:textId="77777777" w:rsidTr="006B5C94">
        <w:tc>
          <w:tcPr>
            <w:tcW w:w="2206" w:type="pct"/>
            <w:shd w:val="clear" w:color="auto" w:fill="auto"/>
          </w:tcPr>
          <w:p w14:paraId="5CF026EC" w14:textId="77777777" w:rsidR="007E0335" w:rsidRPr="007929E5" w:rsidRDefault="007E0335" w:rsidP="007E0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87" w:type="pct"/>
            <w:shd w:val="clear" w:color="auto" w:fill="auto"/>
          </w:tcPr>
          <w:p w14:paraId="04120EB8" w14:textId="0858BF66" w:rsidR="007E0335" w:rsidRPr="007929E5" w:rsidRDefault="000E002A" w:rsidP="007E03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43CB5A4C" w14:textId="77777777" w:rsidR="007E0335" w:rsidRPr="007929E5" w:rsidRDefault="007E0335" w:rsidP="007E03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8" w:type="pct"/>
          </w:tcPr>
          <w:p w14:paraId="6B53EAF3" w14:textId="13D6303A" w:rsidR="007E0335" w:rsidRPr="007929E5" w:rsidRDefault="007E0335" w:rsidP="007E03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0D696836" w14:textId="77777777" w:rsidR="007E0335" w:rsidRPr="007929E5" w:rsidRDefault="007E0335" w:rsidP="007E03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1FCFA3E1" w14:textId="10DF6454" w:rsidR="007E0335" w:rsidRPr="007929E5" w:rsidRDefault="006B5C94" w:rsidP="007E03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1,864</w:t>
            </w:r>
          </w:p>
        </w:tc>
        <w:tc>
          <w:tcPr>
            <w:tcW w:w="145" w:type="pct"/>
            <w:shd w:val="clear" w:color="auto" w:fill="auto"/>
          </w:tcPr>
          <w:p w14:paraId="7BCEB46B" w14:textId="77777777" w:rsidR="007E0335" w:rsidRPr="007929E5" w:rsidRDefault="007E0335" w:rsidP="007E03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43EC6A3A" w14:textId="602B9D0C" w:rsidR="007E0335" w:rsidRPr="007929E5" w:rsidRDefault="007E0335" w:rsidP="007E03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601</w:t>
            </w:r>
          </w:p>
        </w:tc>
      </w:tr>
      <w:tr w:rsidR="00931045" w:rsidRPr="007929E5" w14:paraId="1619FA52" w14:textId="77777777" w:rsidTr="006B5C94">
        <w:tc>
          <w:tcPr>
            <w:tcW w:w="2206" w:type="pct"/>
            <w:shd w:val="clear" w:color="auto" w:fill="auto"/>
          </w:tcPr>
          <w:p w14:paraId="6D48BD2F" w14:textId="0CCE65CA" w:rsidR="00931045" w:rsidRPr="007929E5" w:rsidRDefault="00931045" w:rsidP="00931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587" w:type="pct"/>
            <w:shd w:val="clear" w:color="auto" w:fill="auto"/>
          </w:tcPr>
          <w:p w14:paraId="1A8EB03C" w14:textId="3DA63D47" w:rsidR="00931045" w:rsidRPr="007929E5" w:rsidRDefault="00931045" w:rsidP="00931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6F0BA085" w14:textId="77777777" w:rsidR="00931045" w:rsidRPr="007929E5" w:rsidRDefault="00931045" w:rsidP="00931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8" w:type="pct"/>
          </w:tcPr>
          <w:p w14:paraId="2C1A0D65" w14:textId="2D89AF66" w:rsidR="00931045" w:rsidRPr="007929E5" w:rsidRDefault="00931045" w:rsidP="00931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7E80B7ED" w14:textId="77777777" w:rsidR="00931045" w:rsidRPr="007929E5" w:rsidRDefault="00931045" w:rsidP="00931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2B1CEFF1" w14:textId="25A25E4D" w:rsidR="00931045" w:rsidRPr="007929E5" w:rsidRDefault="00931045" w:rsidP="00931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Theme="majorHAnsi" w:hAnsiTheme="majorHAnsi"/>
                <w:sz w:val="30"/>
                <w:szCs w:val="30"/>
              </w:rPr>
            </w:pPr>
            <w:r w:rsidRPr="007929E5">
              <w:rPr>
                <w:rFonts w:asciiTheme="majorHAnsi" w:hAnsiTheme="majorHAnsi"/>
                <w:sz w:val="30"/>
                <w:szCs w:val="30"/>
              </w:rPr>
              <w:t>90</w:t>
            </w:r>
          </w:p>
        </w:tc>
        <w:tc>
          <w:tcPr>
            <w:tcW w:w="145" w:type="pct"/>
            <w:shd w:val="clear" w:color="auto" w:fill="auto"/>
          </w:tcPr>
          <w:p w14:paraId="102DB94F" w14:textId="77777777" w:rsidR="00931045" w:rsidRPr="007929E5" w:rsidRDefault="00931045" w:rsidP="00931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452ACD7C" w14:textId="610874D4" w:rsidR="00931045" w:rsidRPr="007929E5" w:rsidRDefault="00931045" w:rsidP="00931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</w:tr>
      <w:tr w:rsidR="00850220" w:rsidRPr="007929E5" w14:paraId="4EA9A6DF" w14:textId="77777777" w:rsidTr="006B5C94">
        <w:tc>
          <w:tcPr>
            <w:tcW w:w="2206" w:type="pct"/>
            <w:shd w:val="clear" w:color="auto" w:fill="auto"/>
          </w:tcPr>
          <w:p w14:paraId="18B95FD2" w14:textId="77777777" w:rsidR="00850220" w:rsidRPr="007929E5" w:rsidRDefault="00850220" w:rsidP="00850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87" w:type="pct"/>
            <w:shd w:val="clear" w:color="auto" w:fill="auto"/>
          </w:tcPr>
          <w:p w14:paraId="1A9DB729" w14:textId="2FAF72B8" w:rsidR="00850220" w:rsidRPr="007929E5" w:rsidRDefault="000E002A" w:rsidP="0085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2F885864" w14:textId="77777777" w:rsidR="00850220" w:rsidRPr="007929E5" w:rsidRDefault="00850220" w:rsidP="0085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8" w:type="pct"/>
          </w:tcPr>
          <w:p w14:paraId="1CB3CC85" w14:textId="2509FD22" w:rsidR="00850220" w:rsidRPr="007929E5" w:rsidRDefault="00850220" w:rsidP="0085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38B9DC24" w14:textId="77777777" w:rsidR="00850220" w:rsidRPr="007929E5" w:rsidRDefault="00850220" w:rsidP="0085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4D3F120A" w14:textId="3DE08F5D" w:rsidR="00850220" w:rsidRPr="007929E5" w:rsidRDefault="00C6143F" w:rsidP="0085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3</w:t>
            </w:r>
            <w:r w:rsidR="006B5C94" w:rsidRPr="007929E5">
              <w:rPr>
                <w:rFonts w:asciiTheme="majorHAnsi" w:hAnsiTheme="majorHAnsi" w:cstheme="majorHAnsi"/>
                <w:sz w:val="30"/>
                <w:szCs w:val="30"/>
              </w:rPr>
              <w:t>1</w:t>
            </w:r>
          </w:p>
        </w:tc>
        <w:tc>
          <w:tcPr>
            <w:tcW w:w="145" w:type="pct"/>
            <w:shd w:val="clear" w:color="auto" w:fill="auto"/>
          </w:tcPr>
          <w:p w14:paraId="07A3F5FC" w14:textId="77777777" w:rsidR="00850220" w:rsidRPr="007929E5" w:rsidRDefault="00850220" w:rsidP="0085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38206AB0" w14:textId="779EC1C0" w:rsidR="00850220" w:rsidRPr="007929E5" w:rsidRDefault="00850220" w:rsidP="0085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97</w:t>
            </w:r>
          </w:p>
        </w:tc>
      </w:tr>
      <w:tr w:rsidR="00850220" w:rsidRPr="007929E5" w14:paraId="030AA469" w14:textId="77777777" w:rsidTr="0089384C">
        <w:trPr>
          <w:trHeight w:hRule="exact" w:val="288"/>
        </w:trPr>
        <w:tc>
          <w:tcPr>
            <w:tcW w:w="2206" w:type="pct"/>
            <w:shd w:val="clear" w:color="auto" w:fill="auto"/>
          </w:tcPr>
          <w:p w14:paraId="5D73970C" w14:textId="77777777" w:rsidR="00850220" w:rsidRPr="007929E5" w:rsidRDefault="00850220" w:rsidP="00850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587" w:type="pct"/>
            <w:shd w:val="clear" w:color="auto" w:fill="auto"/>
          </w:tcPr>
          <w:p w14:paraId="36767FA0" w14:textId="7A287E86" w:rsidR="00850220" w:rsidRPr="007929E5" w:rsidRDefault="00850220" w:rsidP="0085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160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9" w:type="pct"/>
          </w:tcPr>
          <w:p w14:paraId="7B0AF5E9" w14:textId="77777777" w:rsidR="00850220" w:rsidRPr="007929E5" w:rsidRDefault="00850220" w:rsidP="0085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8" w:type="pct"/>
          </w:tcPr>
          <w:p w14:paraId="6E88F536" w14:textId="77777777" w:rsidR="00850220" w:rsidRPr="007929E5" w:rsidRDefault="00850220" w:rsidP="0085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17340557" w14:textId="77777777" w:rsidR="00850220" w:rsidRPr="007929E5" w:rsidRDefault="00850220" w:rsidP="0085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41BDA3A9" w14:textId="77777777" w:rsidR="00850220" w:rsidRPr="007929E5" w:rsidRDefault="00850220" w:rsidP="0085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233C680F" w14:textId="77777777" w:rsidR="00850220" w:rsidRPr="007929E5" w:rsidRDefault="00850220" w:rsidP="0085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5F70BCDF" w14:textId="77777777" w:rsidR="00850220" w:rsidRPr="007929E5" w:rsidRDefault="00850220" w:rsidP="0085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850220" w:rsidRPr="007929E5" w14:paraId="002066A0" w14:textId="77777777" w:rsidTr="006B5C94">
        <w:tc>
          <w:tcPr>
            <w:tcW w:w="2206" w:type="pct"/>
            <w:shd w:val="clear" w:color="auto" w:fill="auto"/>
          </w:tcPr>
          <w:p w14:paraId="4A520B1D" w14:textId="77777777" w:rsidR="00850220" w:rsidRPr="007929E5" w:rsidRDefault="00850220" w:rsidP="00850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7" w:type="pct"/>
            <w:shd w:val="clear" w:color="auto" w:fill="auto"/>
          </w:tcPr>
          <w:p w14:paraId="48812F81" w14:textId="77777777" w:rsidR="00850220" w:rsidRPr="007929E5" w:rsidRDefault="00850220" w:rsidP="0085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160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9" w:type="pct"/>
          </w:tcPr>
          <w:p w14:paraId="1F083BC9" w14:textId="77777777" w:rsidR="00850220" w:rsidRPr="007929E5" w:rsidRDefault="00850220" w:rsidP="0085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8" w:type="pct"/>
          </w:tcPr>
          <w:p w14:paraId="19EA5248" w14:textId="77777777" w:rsidR="00850220" w:rsidRPr="007929E5" w:rsidRDefault="00850220" w:rsidP="0085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4D6359D7" w14:textId="77777777" w:rsidR="00850220" w:rsidRPr="007929E5" w:rsidRDefault="00850220" w:rsidP="0085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777A6418" w14:textId="77777777" w:rsidR="00850220" w:rsidRPr="007929E5" w:rsidRDefault="00850220" w:rsidP="0085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2D5EE880" w14:textId="77777777" w:rsidR="00850220" w:rsidRPr="007929E5" w:rsidRDefault="00850220" w:rsidP="0085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2D0A530A" w14:textId="77777777" w:rsidR="00850220" w:rsidRPr="007929E5" w:rsidRDefault="00850220" w:rsidP="0085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850220" w:rsidRPr="007929E5" w14:paraId="57917565" w14:textId="77777777" w:rsidTr="006B5C94">
        <w:tc>
          <w:tcPr>
            <w:tcW w:w="2206" w:type="pct"/>
            <w:shd w:val="clear" w:color="auto" w:fill="auto"/>
          </w:tcPr>
          <w:p w14:paraId="760DC03E" w14:textId="77777777" w:rsidR="00850220" w:rsidRPr="007929E5" w:rsidRDefault="00850220" w:rsidP="00850220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i/>
                <w:iCs/>
                <w:color w:val="0000FF"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>ดอกเบี้ยจ่าย</w:t>
            </w:r>
            <w:r w:rsidRPr="007929E5">
              <w:rPr>
                <w:rFonts w:asciiTheme="majorHAnsi" w:hAnsiTheme="majorHAnsi" w:cstheme="majorHAnsi"/>
                <w:color w:val="0000FF"/>
                <w:sz w:val="30"/>
                <w:szCs w:val="30"/>
              </w:rPr>
              <w:t xml:space="preserve"> </w:t>
            </w:r>
            <w:r w:rsidRPr="007929E5">
              <w:rPr>
                <w:rFonts w:asciiTheme="majorHAnsi" w:hAnsiTheme="majorHAnsi" w:cstheme="majorHAnsi"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87" w:type="pct"/>
            <w:shd w:val="clear" w:color="auto" w:fill="auto"/>
          </w:tcPr>
          <w:p w14:paraId="08950C9B" w14:textId="7FE494A6" w:rsidR="00850220" w:rsidRPr="007929E5" w:rsidRDefault="006633CA" w:rsidP="0085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 w:right="-77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5</w:t>
            </w:r>
          </w:p>
        </w:tc>
        <w:tc>
          <w:tcPr>
            <w:tcW w:w="149" w:type="pct"/>
          </w:tcPr>
          <w:p w14:paraId="59113E65" w14:textId="77777777" w:rsidR="00850220" w:rsidRPr="007929E5" w:rsidRDefault="00850220" w:rsidP="0085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98" w:type="pct"/>
          </w:tcPr>
          <w:p w14:paraId="0593895A" w14:textId="516DC0C0" w:rsidR="00850220" w:rsidRPr="007929E5" w:rsidRDefault="00850220" w:rsidP="0085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 xml:space="preserve">  197</w:t>
            </w:r>
          </w:p>
        </w:tc>
        <w:tc>
          <w:tcPr>
            <w:tcW w:w="139" w:type="pct"/>
            <w:shd w:val="clear" w:color="auto" w:fill="auto"/>
          </w:tcPr>
          <w:p w14:paraId="08090150" w14:textId="77777777" w:rsidR="00850220" w:rsidRPr="007929E5" w:rsidRDefault="00850220" w:rsidP="0085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5C8415B4" w14:textId="0D79ADBB" w:rsidR="00850220" w:rsidRPr="007929E5" w:rsidRDefault="006B5C94" w:rsidP="006B5C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5</w:t>
            </w:r>
          </w:p>
        </w:tc>
        <w:tc>
          <w:tcPr>
            <w:tcW w:w="145" w:type="pct"/>
            <w:shd w:val="clear" w:color="auto" w:fill="auto"/>
          </w:tcPr>
          <w:p w14:paraId="52418AB5" w14:textId="77777777" w:rsidR="00850220" w:rsidRPr="007929E5" w:rsidRDefault="00850220" w:rsidP="0085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3773264F" w14:textId="4D090D97" w:rsidR="00850220" w:rsidRPr="007929E5" w:rsidRDefault="00850220" w:rsidP="0085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/>
              <w:ind w:left="-108" w:right="-38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197</w:t>
            </w:r>
          </w:p>
        </w:tc>
      </w:tr>
      <w:tr w:rsidR="00850220" w:rsidRPr="007929E5" w14:paraId="209BD857" w14:textId="77777777" w:rsidTr="006B5C94">
        <w:tc>
          <w:tcPr>
            <w:tcW w:w="2206" w:type="pct"/>
            <w:shd w:val="clear" w:color="auto" w:fill="auto"/>
          </w:tcPr>
          <w:p w14:paraId="02519596" w14:textId="77777777" w:rsidR="00850220" w:rsidRPr="007929E5" w:rsidRDefault="00850220" w:rsidP="00850220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i/>
                <w:iCs/>
                <w:color w:val="0000FF"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>ค่าตอบแทนผู้บริหารสำคัญ</w:t>
            </w:r>
            <w:r w:rsidRPr="007929E5">
              <w:rPr>
                <w:rFonts w:asciiTheme="majorHAnsi" w:hAnsiTheme="majorHAnsi" w:cstheme="majorHAnsi"/>
                <w:color w:val="0000FF"/>
                <w:sz w:val="30"/>
                <w:szCs w:val="30"/>
              </w:rPr>
              <w:t xml:space="preserve"> </w:t>
            </w:r>
            <w:r w:rsidRPr="007929E5">
              <w:rPr>
                <w:rFonts w:asciiTheme="majorHAnsi" w:hAnsiTheme="majorHAnsi" w:cstheme="majorHAnsi"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87" w:type="pct"/>
            <w:shd w:val="clear" w:color="auto" w:fill="auto"/>
          </w:tcPr>
          <w:p w14:paraId="0EE45291" w14:textId="77777777" w:rsidR="00850220" w:rsidRPr="007929E5" w:rsidRDefault="00850220" w:rsidP="0085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9" w:type="pct"/>
          </w:tcPr>
          <w:p w14:paraId="68404B8F" w14:textId="77777777" w:rsidR="00850220" w:rsidRPr="007929E5" w:rsidRDefault="00850220" w:rsidP="0085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8" w:type="pct"/>
          </w:tcPr>
          <w:p w14:paraId="059F975A" w14:textId="77777777" w:rsidR="00850220" w:rsidRPr="007929E5" w:rsidRDefault="00850220" w:rsidP="0085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567E0879" w14:textId="77777777" w:rsidR="00850220" w:rsidRPr="007929E5" w:rsidRDefault="00850220" w:rsidP="0085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3C17ED50" w14:textId="77777777" w:rsidR="00850220" w:rsidRPr="007929E5" w:rsidRDefault="00850220" w:rsidP="0085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7CF7EA5A" w14:textId="77777777" w:rsidR="00850220" w:rsidRPr="007929E5" w:rsidRDefault="00850220" w:rsidP="0085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4DE68C29" w14:textId="77777777" w:rsidR="00850220" w:rsidRPr="007929E5" w:rsidRDefault="00850220" w:rsidP="0085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850220" w:rsidRPr="007929E5" w14:paraId="019F5AD6" w14:textId="77777777" w:rsidTr="006B5C94">
        <w:tc>
          <w:tcPr>
            <w:tcW w:w="2206" w:type="pct"/>
            <w:shd w:val="clear" w:color="auto" w:fill="auto"/>
          </w:tcPr>
          <w:p w14:paraId="15C7341C" w14:textId="77777777" w:rsidR="00850220" w:rsidRPr="007929E5" w:rsidRDefault="00850220" w:rsidP="00850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87" w:type="pct"/>
            <w:shd w:val="clear" w:color="auto" w:fill="auto"/>
          </w:tcPr>
          <w:p w14:paraId="1626D9FC" w14:textId="487D2DC5" w:rsidR="00850220" w:rsidRPr="007929E5" w:rsidRDefault="007F7BF8" w:rsidP="0085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55,705</w:t>
            </w:r>
          </w:p>
        </w:tc>
        <w:tc>
          <w:tcPr>
            <w:tcW w:w="149" w:type="pct"/>
            <w:shd w:val="clear" w:color="auto" w:fill="auto"/>
          </w:tcPr>
          <w:p w14:paraId="6B855AC8" w14:textId="77777777" w:rsidR="00850220" w:rsidRPr="007929E5" w:rsidRDefault="00850220" w:rsidP="0085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75F89A5F" w14:textId="5BFEBE94" w:rsidR="00850220" w:rsidRPr="007929E5" w:rsidRDefault="00850220" w:rsidP="0085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37,982</w:t>
            </w:r>
          </w:p>
        </w:tc>
        <w:tc>
          <w:tcPr>
            <w:tcW w:w="139" w:type="pct"/>
            <w:shd w:val="clear" w:color="auto" w:fill="auto"/>
          </w:tcPr>
          <w:p w14:paraId="5D47281E" w14:textId="77777777" w:rsidR="00850220" w:rsidRPr="007929E5" w:rsidRDefault="00850220" w:rsidP="0085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0DDAFF9C" w14:textId="44E7E549" w:rsidR="00850220" w:rsidRPr="007929E5" w:rsidRDefault="006633CA" w:rsidP="0085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45,831</w:t>
            </w:r>
          </w:p>
        </w:tc>
        <w:tc>
          <w:tcPr>
            <w:tcW w:w="145" w:type="pct"/>
            <w:shd w:val="clear" w:color="auto" w:fill="auto"/>
          </w:tcPr>
          <w:p w14:paraId="258CCF0D" w14:textId="77777777" w:rsidR="00850220" w:rsidRPr="007929E5" w:rsidRDefault="00850220" w:rsidP="0085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25EFF539" w14:textId="18D82578" w:rsidR="00850220" w:rsidRPr="007929E5" w:rsidRDefault="00850220" w:rsidP="0085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/>
              <w:ind w:left="-108" w:right="-38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30,467</w:t>
            </w:r>
          </w:p>
        </w:tc>
      </w:tr>
      <w:tr w:rsidR="00850220" w:rsidRPr="007929E5" w14:paraId="45281393" w14:textId="77777777" w:rsidTr="006B5C94">
        <w:tc>
          <w:tcPr>
            <w:tcW w:w="2206" w:type="pct"/>
            <w:shd w:val="clear" w:color="auto" w:fill="auto"/>
          </w:tcPr>
          <w:p w14:paraId="596C7006" w14:textId="77777777" w:rsidR="00850220" w:rsidRPr="007929E5" w:rsidRDefault="00850220" w:rsidP="00850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30127D6F" w14:textId="47AD8FB4" w:rsidR="00850220" w:rsidRPr="007929E5" w:rsidRDefault="007F7BF8" w:rsidP="0085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2,678</w:t>
            </w:r>
          </w:p>
        </w:tc>
        <w:tc>
          <w:tcPr>
            <w:tcW w:w="149" w:type="pct"/>
            <w:shd w:val="clear" w:color="auto" w:fill="auto"/>
          </w:tcPr>
          <w:p w14:paraId="5062D5CD" w14:textId="77777777" w:rsidR="00850220" w:rsidRPr="007929E5" w:rsidRDefault="00850220" w:rsidP="00850220">
            <w:pPr>
              <w:pStyle w:val="BodyText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</w:tcPr>
          <w:p w14:paraId="7AB10870" w14:textId="3C1C235B" w:rsidR="00850220" w:rsidRPr="007929E5" w:rsidRDefault="00850220" w:rsidP="0085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713</w:t>
            </w:r>
          </w:p>
        </w:tc>
        <w:tc>
          <w:tcPr>
            <w:tcW w:w="139" w:type="pct"/>
            <w:shd w:val="clear" w:color="auto" w:fill="auto"/>
          </w:tcPr>
          <w:p w14:paraId="749DB143" w14:textId="77777777" w:rsidR="00850220" w:rsidRPr="007929E5" w:rsidRDefault="00850220" w:rsidP="0085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</w:tcPr>
          <w:p w14:paraId="60A64BDA" w14:textId="6F415CAE" w:rsidR="00850220" w:rsidRPr="007929E5" w:rsidRDefault="006633CA" w:rsidP="0085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2,382</w:t>
            </w:r>
          </w:p>
        </w:tc>
        <w:tc>
          <w:tcPr>
            <w:tcW w:w="145" w:type="pct"/>
            <w:shd w:val="clear" w:color="auto" w:fill="auto"/>
          </w:tcPr>
          <w:p w14:paraId="66B8D56A" w14:textId="77777777" w:rsidR="00850220" w:rsidRPr="007929E5" w:rsidRDefault="00850220" w:rsidP="0085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5BE040F0" w14:textId="33C4DDBF" w:rsidR="00850220" w:rsidRPr="007929E5" w:rsidRDefault="00850220" w:rsidP="0085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498</w:t>
            </w:r>
          </w:p>
        </w:tc>
      </w:tr>
      <w:tr w:rsidR="00850220" w:rsidRPr="007929E5" w14:paraId="0F88F556" w14:textId="77777777" w:rsidTr="006B5C94">
        <w:tc>
          <w:tcPr>
            <w:tcW w:w="2206" w:type="pct"/>
            <w:shd w:val="clear" w:color="auto" w:fill="auto"/>
          </w:tcPr>
          <w:p w14:paraId="2D83C6D2" w14:textId="77777777" w:rsidR="00850220" w:rsidRPr="007929E5" w:rsidRDefault="00850220" w:rsidP="00850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6F26A7" w14:textId="10858EF0" w:rsidR="00850220" w:rsidRPr="007929E5" w:rsidRDefault="007F7BF8" w:rsidP="0085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58,383</w:t>
            </w:r>
          </w:p>
        </w:tc>
        <w:tc>
          <w:tcPr>
            <w:tcW w:w="149" w:type="pct"/>
            <w:shd w:val="clear" w:color="auto" w:fill="auto"/>
          </w:tcPr>
          <w:p w14:paraId="4A2AAFA1" w14:textId="77777777" w:rsidR="00850220" w:rsidRPr="007929E5" w:rsidRDefault="00850220" w:rsidP="0085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A0A0F5" w14:textId="777B0C58" w:rsidR="00850220" w:rsidRPr="007929E5" w:rsidRDefault="00850220" w:rsidP="0085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38,695</w:t>
            </w:r>
          </w:p>
        </w:tc>
        <w:tc>
          <w:tcPr>
            <w:tcW w:w="139" w:type="pct"/>
            <w:shd w:val="clear" w:color="auto" w:fill="auto"/>
          </w:tcPr>
          <w:p w14:paraId="474BBF4E" w14:textId="77777777" w:rsidR="00850220" w:rsidRPr="007929E5" w:rsidRDefault="00850220" w:rsidP="0085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F6E72E" w14:textId="18234E40" w:rsidR="00850220" w:rsidRPr="007929E5" w:rsidRDefault="006633CA" w:rsidP="0085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48,213</w:t>
            </w:r>
          </w:p>
        </w:tc>
        <w:tc>
          <w:tcPr>
            <w:tcW w:w="145" w:type="pct"/>
            <w:shd w:val="clear" w:color="auto" w:fill="auto"/>
          </w:tcPr>
          <w:p w14:paraId="7E0FB35D" w14:textId="77777777" w:rsidR="00850220" w:rsidRPr="007929E5" w:rsidRDefault="00850220" w:rsidP="0085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60E6F4" w14:textId="7EA39616" w:rsidR="00850220" w:rsidRPr="007929E5" w:rsidRDefault="00850220" w:rsidP="0085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/>
              <w:ind w:left="-108" w:right="-38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30,965</w:t>
            </w:r>
          </w:p>
        </w:tc>
      </w:tr>
      <w:tr w:rsidR="00850220" w:rsidRPr="007929E5" w14:paraId="220224C5" w14:textId="77777777" w:rsidTr="006B5C94">
        <w:tc>
          <w:tcPr>
            <w:tcW w:w="2206" w:type="pct"/>
            <w:shd w:val="clear" w:color="auto" w:fill="auto"/>
          </w:tcPr>
          <w:p w14:paraId="14389DCA" w14:textId="77777777" w:rsidR="00850220" w:rsidRPr="007929E5" w:rsidRDefault="00850220" w:rsidP="00850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7" w:type="pct"/>
            <w:shd w:val="clear" w:color="auto" w:fill="auto"/>
          </w:tcPr>
          <w:p w14:paraId="5B0A150A" w14:textId="77777777" w:rsidR="00850220" w:rsidRPr="007929E5" w:rsidRDefault="00850220" w:rsidP="0085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2CD6057D" w14:textId="77777777" w:rsidR="00850220" w:rsidRPr="007929E5" w:rsidRDefault="00850220" w:rsidP="0085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8" w:type="pct"/>
          </w:tcPr>
          <w:p w14:paraId="299D529F" w14:textId="77777777" w:rsidR="00850220" w:rsidRPr="007929E5" w:rsidRDefault="00850220" w:rsidP="0085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137758CF" w14:textId="77777777" w:rsidR="00850220" w:rsidRPr="007929E5" w:rsidRDefault="00850220" w:rsidP="0085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6496B5C5" w14:textId="77777777" w:rsidR="00850220" w:rsidRPr="007929E5" w:rsidRDefault="00850220" w:rsidP="0085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04C825BB" w14:textId="77777777" w:rsidR="00850220" w:rsidRPr="007929E5" w:rsidRDefault="00850220" w:rsidP="0085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0D5C1E46" w14:textId="77777777" w:rsidR="00850220" w:rsidRPr="007929E5" w:rsidRDefault="00850220" w:rsidP="0085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850220" w:rsidRPr="007929E5" w14:paraId="428C07E8" w14:textId="77777777" w:rsidTr="006B5C94">
        <w:tc>
          <w:tcPr>
            <w:tcW w:w="2206" w:type="pct"/>
            <w:shd w:val="clear" w:color="auto" w:fill="auto"/>
          </w:tcPr>
          <w:p w14:paraId="47495C07" w14:textId="02E45634" w:rsidR="00850220" w:rsidRPr="007929E5" w:rsidRDefault="00850220" w:rsidP="00850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บุคคล</w:t>
            </w:r>
            <w:r w:rsidRPr="007929E5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หรือกิจการอื่น</w:t>
            </w: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87" w:type="pct"/>
            <w:shd w:val="clear" w:color="auto" w:fill="auto"/>
          </w:tcPr>
          <w:p w14:paraId="645C56CD" w14:textId="77777777" w:rsidR="00850220" w:rsidRPr="007929E5" w:rsidRDefault="00850220" w:rsidP="0085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457AE3A5" w14:textId="77777777" w:rsidR="00850220" w:rsidRPr="007929E5" w:rsidRDefault="00850220" w:rsidP="0085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8" w:type="pct"/>
          </w:tcPr>
          <w:p w14:paraId="167BFD5F" w14:textId="77777777" w:rsidR="00850220" w:rsidRPr="007929E5" w:rsidRDefault="00850220" w:rsidP="0085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2DB3E37B" w14:textId="77777777" w:rsidR="00850220" w:rsidRPr="007929E5" w:rsidRDefault="00850220" w:rsidP="0085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692AA179" w14:textId="77777777" w:rsidR="00850220" w:rsidRPr="007929E5" w:rsidRDefault="00850220" w:rsidP="0085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23819D37" w14:textId="77777777" w:rsidR="00850220" w:rsidRPr="007929E5" w:rsidRDefault="00850220" w:rsidP="0085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3E78FCEE" w14:textId="77777777" w:rsidR="00850220" w:rsidRPr="007929E5" w:rsidRDefault="00850220" w:rsidP="0085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850220" w:rsidRPr="007929E5" w14:paraId="38158D07" w14:textId="77777777" w:rsidTr="006B5C94">
        <w:tc>
          <w:tcPr>
            <w:tcW w:w="2206" w:type="pct"/>
            <w:shd w:val="clear" w:color="auto" w:fill="auto"/>
          </w:tcPr>
          <w:p w14:paraId="11183A22" w14:textId="77777777" w:rsidR="00850220" w:rsidRPr="007929E5" w:rsidRDefault="00850220" w:rsidP="00850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87" w:type="pct"/>
            <w:shd w:val="clear" w:color="auto" w:fill="auto"/>
          </w:tcPr>
          <w:p w14:paraId="697ADE93" w14:textId="279D44A5" w:rsidR="00850220" w:rsidRPr="007929E5" w:rsidRDefault="00C96038" w:rsidP="00C9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77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29B99E65" w14:textId="77777777" w:rsidR="00850220" w:rsidRPr="007929E5" w:rsidRDefault="00850220" w:rsidP="0085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98" w:type="pct"/>
          </w:tcPr>
          <w:p w14:paraId="50FE5F3C" w14:textId="70D6553F" w:rsidR="00850220" w:rsidRPr="007929E5" w:rsidRDefault="00850220" w:rsidP="0085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88</w:t>
            </w:r>
          </w:p>
        </w:tc>
        <w:tc>
          <w:tcPr>
            <w:tcW w:w="139" w:type="pct"/>
            <w:shd w:val="clear" w:color="auto" w:fill="auto"/>
          </w:tcPr>
          <w:p w14:paraId="499852C5" w14:textId="77777777" w:rsidR="00850220" w:rsidRPr="007929E5" w:rsidRDefault="00850220" w:rsidP="0085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73AC1E77" w14:textId="2888450A" w:rsidR="00850220" w:rsidRPr="007929E5" w:rsidRDefault="006B5C94" w:rsidP="006B5C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2D199F56" w14:textId="77777777" w:rsidR="00850220" w:rsidRPr="007929E5" w:rsidRDefault="00850220" w:rsidP="0085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4B02737E" w14:textId="4A1170C6" w:rsidR="00850220" w:rsidRPr="007929E5" w:rsidRDefault="006B5C94" w:rsidP="0085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/>
              <w:ind w:left="-108" w:right="-38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88</w:t>
            </w:r>
          </w:p>
        </w:tc>
      </w:tr>
      <w:tr w:rsidR="00C96038" w:rsidRPr="007929E5" w14:paraId="576C6D86" w14:textId="77777777" w:rsidTr="006B5C94">
        <w:tc>
          <w:tcPr>
            <w:tcW w:w="2206" w:type="pct"/>
            <w:shd w:val="clear" w:color="auto" w:fill="auto"/>
          </w:tcPr>
          <w:p w14:paraId="6A513A42" w14:textId="619A9647" w:rsidR="00C96038" w:rsidRPr="007929E5" w:rsidRDefault="00C96038" w:rsidP="00850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587" w:type="pct"/>
            <w:shd w:val="clear" w:color="auto" w:fill="auto"/>
          </w:tcPr>
          <w:p w14:paraId="4934E625" w14:textId="3B3B95DB" w:rsidR="00C96038" w:rsidRPr="007929E5" w:rsidRDefault="00C96038" w:rsidP="0085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 w:right="-77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2,769</w:t>
            </w:r>
          </w:p>
        </w:tc>
        <w:tc>
          <w:tcPr>
            <w:tcW w:w="149" w:type="pct"/>
          </w:tcPr>
          <w:p w14:paraId="0D6DF010" w14:textId="77777777" w:rsidR="00C96038" w:rsidRPr="007929E5" w:rsidRDefault="00C96038" w:rsidP="0085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98" w:type="pct"/>
          </w:tcPr>
          <w:p w14:paraId="4D9F4863" w14:textId="77F0BEE8" w:rsidR="00C96038" w:rsidRPr="007929E5" w:rsidRDefault="00C96038" w:rsidP="00C9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72A8EF1B" w14:textId="77777777" w:rsidR="00C96038" w:rsidRPr="007929E5" w:rsidRDefault="00C96038" w:rsidP="0085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55E9C349" w14:textId="78832434" w:rsidR="00C96038" w:rsidRPr="007929E5" w:rsidRDefault="00C96038" w:rsidP="006B5C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3F5B7B1" w14:textId="77777777" w:rsidR="00C96038" w:rsidRPr="007929E5" w:rsidRDefault="00C96038" w:rsidP="0085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0494B18F" w14:textId="5A10C5B1" w:rsidR="00C96038" w:rsidRPr="007929E5" w:rsidRDefault="00C96038" w:rsidP="00C9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/>
              <w:ind w:left="-108" w:right="-38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-</w:t>
            </w:r>
          </w:p>
        </w:tc>
      </w:tr>
      <w:tr w:rsidR="00850220" w:rsidRPr="007929E5" w14:paraId="756259C3" w14:textId="77777777" w:rsidTr="006B5C94">
        <w:tc>
          <w:tcPr>
            <w:tcW w:w="2206" w:type="pct"/>
            <w:shd w:val="clear" w:color="auto" w:fill="auto"/>
          </w:tcPr>
          <w:p w14:paraId="44524C63" w14:textId="624384E0" w:rsidR="00850220" w:rsidRPr="007929E5" w:rsidRDefault="00850220" w:rsidP="00850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929E5">
              <w:rPr>
                <w:rFonts w:asciiTheme="minorBidi" w:hAnsiTheme="minorBidi" w:cstheme="minorBidi" w:hint="cs"/>
                <w:sz w:val="30"/>
                <w:szCs w:val="30"/>
                <w:cs/>
              </w:rPr>
              <w:t>ซื้อสินทรัพย์ไม่มีตัวตน</w:t>
            </w:r>
          </w:p>
        </w:tc>
        <w:tc>
          <w:tcPr>
            <w:tcW w:w="587" w:type="pct"/>
            <w:shd w:val="clear" w:color="auto" w:fill="auto"/>
          </w:tcPr>
          <w:p w14:paraId="24494968" w14:textId="169DA671" w:rsidR="00850220" w:rsidRPr="007929E5" w:rsidRDefault="00C96038" w:rsidP="0085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 w:right="-77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845</w:t>
            </w:r>
          </w:p>
        </w:tc>
        <w:tc>
          <w:tcPr>
            <w:tcW w:w="149" w:type="pct"/>
          </w:tcPr>
          <w:p w14:paraId="2A91F3A6" w14:textId="77777777" w:rsidR="00850220" w:rsidRPr="007929E5" w:rsidRDefault="00850220" w:rsidP="0085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98" w:type="pct"/>
          </w:tcPr>
          <w:p w14:paraId="3C3CEB1E" w14:textId="240BECAB" w:rsidR="00850220" w:rsidRPr="007929E5" w:rsidRDefault="00C96038" w:rsidP="0085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3,103</w:t>
            </w:r>
          </w:p>
        </w:tc>
        <w:tc>
          <w:tcPr>
            <w:tcW w:w="139" w:type="pct"/>
            <w:shd w:val="clear" w:color="auto" w:fill="auto"/>
          </w:tcPr>
          <w:p w14:paraId="0814A024" w14:textId="77777777" w:rsidR="00850220" w:rsidRPr="007929E5" w:rsidRDefault="00850220" w:rsidP="0085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1A502813" w14:textId="3BDF18D9" w:rsidR="00850220" w:rsidRPr="007929E5" w:rsidRDefault="006B5C94" w:rsidP="0085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845</w:t>
            </w:r>
          </w:p>
        </w:tc>
        <w:tc>
          <w:tcPr>
            <w:tcW w:w="145" w:type="pct"/>
            <w:shd w:val="clear" w:color="auto" w:fill="auto"/>
          </w:tcPr>
          <w:p w14:paraId="101E0DB6" w14:textId="77777777" w:rsidR="00850220" w:rsidRPr="007929E5" w:rsidRDefault="00850220" w:rsidP="0085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6C00CA6B" w14:textId="181F8A27" w:rsidR="00850220" w:rsidRPr="007929E5" w:rsidRDefault="006B5C94" w:rsidP="0085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/>
              <w:ind w:left="-108" w:right="-38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3,103</w:t>
            </w:r>
          </w:p>
        </w:tc>
      </w:tr>
    </w:tbl>
    <w:p w14:paraId="2DD020BB" w14:textId="77777777" w:rsidR="00385C26" w:rsidRPr="007929E5" w:rsidRDefault="00385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30"/>
          <w:szCs w:val="30"/>
        </w:rPr>
      </w:pPr>
    </w:p>
    <w:p w14:paraId="0A79FCDB" w14:textId="77777777" w:rsidR="0023426A" w:rsidRPr="007929E5" w:rsidRDefault="0023426A" w:rsidP="002B1D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HAnsi" w:hAnsiTheme="majorHAnsi" w:cstheme="majorHAnsi"/>
          <w:sz w:val="30"/>
          <w:szCs w:val="30"/>
        </w:rPr>
      </w:pPr>
      <w:r w:rsidRPr="007929E5">
        <w:rPr>
          <w:rFonts w:asciiTheme="majorHAnsi" w:hAnsiTheme="majorHAnsi" w:cstheme="majorHAnsi"/>
          <w:sz w:val="30"/>
          <w:szCs w:val="30"/>
          <w:cs/>
        </w:rPr>
        <w:t>ยอดคงเหลือกับ</w:t>
      </w:r>
      <w:r w:rsidR="003C6905" w:rsidRPr="007929E5">
        <w:rPr>
          <w:rFonts w:asciiTheme="majorHAnsi" w:hAnsiTheme="majorHAnsi" w:cstheme="majorHAnsi"/>
          <w:sz w:val="30"/>
          <w:szCs w:val="30"/>
          <w:cs/>
        </w:rPr>
        <w:t>บุคคลหรือ</w:t>
      </w:r>
      <w:r w:rsidRPr="007929E5">
        <w:rPr>
          <w:rFonts w:asciiTheme="majorHAnsi" w:hAnsiTheme="majorHAnsi" w:cstheme="majorHAnsi"/>
          <w:sz w:val="30"/>
          <w:szCs w:val="30"/>
          <w:cs/>
        </w:rPr>
        <w:t>กิจการที่เกี่ยวข้องกัน ณ วันที่</w:t>
      </w:r>
      <w:r w:rsidRPr="007929E5">
        <w:rPr>
          <w:rFonts w:asciiTheme="majorHAnsi" w:hAnsiTheme="majorHAnsi" w:cstheme="majorHAnsi"/>
          <w:sz w:val="30"/>
          <w:szCs w:val="30"/>
        </w:rPr>
        <w:t xml:space="preserve"> </w:t>
      </w:r>
      <w:r w:rsidR="00381EBA" w:rsidRPr="007929E5">
        <w:rPr>
          <w:rFonts w:asciiTheme="majorHAnsi" w:hAnsiTheme="majorHAnsi" w:cstheme="majorHAnsi"/>
          <w:sz w:val="30"/>
          <w:szCs w:val="30"/>
        </w:rPr>
        <w:t xml:space="preserve">31 </w:t>
      </w:r>
      <w:r w:rsidR="00381EBA" w:rsidRPr="007929E5">
        <w:rPr>
          <w:rFonts w:asciiTheme="majorHAnsi" w:hAnsiTheme="majorHAnsi" w:cstheme="majorHAnsi"/>
          <w:sz w:val="30"/>
          <w:szCs w:val="30"/>
          <w:cs/>
        </w:rPr>
        <w:t xml:space="preserve">ธันวาคม </w:t>
      </w:r>
      <w:r w:rsidRPr="007929E5">
        <w:rPr>
          <w:rFonts w:asciiTheme="majorHAnsi" w:hAnsiTheme="majorHAnsi" w:cstheme="majorHAnsi"/>
          <w:sz w:val="30"/>
          <w:szCs w:val="30"/>
          <w:cs/>
        </w:rPr>
        <w:t>มีดังนี้</w:t>
      </w:r>
    </w:p>
    <w:p w14:paraId="04E60C2B" w14:textId="77777777" w:rsidR="0023426A" w:rsidRPr="007929E5" w:rsidRDefault="0023426A" w:rsidP="00234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HAnsi" w:hAnsiTheme="majorHAnsi" w:cstheme="majorHAnsi"/>
          <w:sz w:val="30"/>
          <w:szCs w:val="30"/>
        </w:rPr>
      </w:pPr>
    </w:p>
    <w:tbl>
      <w:tblPr>
        <w:tblW w:w="92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1"/>
        <w:gridCol w:w="956"/>
        <w:gridCol w:w="249"/>
        <w:gridCol w:w="950"/>
        <w:gridCol w:w="8"/>
        <w:gridCol w:w="239"/>
        <w:gridCol w:w="7"/>
        <w:gridCol w:w="937"/>
        <w:gridCol w:w="44"/>
        <w:gridCol w:w="215"/>
        <w:gridCol w:w="28"/>
        <w:gridCol w:w="893"/>
      </w:tblGrid>
      <w:tr w:rsidR="004F5B3D" w:rsidRPr="007929E5" w14:paraId="5606394A" w14:textId="77777777" w:rsidTr="000E09BC">
        <w:trPr>
          <w:tblHeader/>
        </w:trPr>
        <w:tc>
          <w:tcPr>
            <w:tcW w:w="2542" w:type="pct"/>
          </w:tcPr>
          <w:p w14:paraId="086D805A" w14:textId="3E1846B0" w:rsidR="00535893" w:rsidRPr="007929E5" w:rsidRDefault="00535893" w:rsidP="004E2F9C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70" w:type="pct"/>
            <w:gridSpan w:val="3"/>
          </w:tcPr>
          <w:p w14:paraId="6BE1AF0B" w14:textId="77777777" w:rsidR="00535893" w:rsidRPr="007929E5" w:rsidRDefault="00535893" w:rsidP="00CA5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4" w:type="pct"/>
            <w:gridSpan w:val="2"/>
          </w:tcPr>
          <w:p w14:paraId="4C053B98" w14:textId="77777777" w:rsidR="00535893" w:rsidRPr="007929E5" w:rsidRDefault="00535893" w:rsidP="00CA5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55" w:type="pct"/>
            <w:gridSpan w:val="6"/>
          </w:tcPr>
          <w:p w14:paraId="7FCC2722" w14:textId="77777777" w:rsidR="00535893" w:rsidRPr="007929E5" w:rsidRDefault="00535893" w:rsidP="00CA5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F007D" w:rsidRPr="007929E5" w14:paraId="16FCFF7B" w14:textId="77777777" w:rsidTr="000E09BC">
        <w:trPr>
          <w:tblHeader/>
        </w:trPr>
        <w:tc>
          <w:tcPr>
            <w:tcW w:w="2542" w:type="pct"/>
          </w:tcPr>
          <w:p w14:paraId="47D0A220" w14:textId="77777777" w:rsidR="00BF007D" w:rsidRPr="007929E5" w:rsidRDefault="00BF007D" w:rsidP="00BF00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7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19" w:type="pct"/>
          </w:tcPr>
          <w:p w14:paraId="29E88217" w14:textId="2E205236" w:rsidR="00BF007D" w:rsidRPr="007929E5" w:rsidRDefault="00BF007D" w:rsidP="00BF00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>256</w:t>
            </w:r>
            <w:r w:rsidRPr="007929E5">
              <w:rPr>
                <w:rFonts w:asciiTheme="majorHAnsi" w:hAnsiTheme="majorHAnsi" w:cstheme="majorHAnsi" w:hint="cs"/>
                <w:sz w:val="30"/>
                <w:szCs w:val="30"/>
                <w:cs/>
              </w:rPr>
              <w:t>2</w:t>
            </w:r>
          </w:p>
        </w:tc>
        <w:tc>
          <w:tcPr>
            <w:tcW w:w="135" w:type="pct"/>
          </w:tcPr>
          <w:p w14:paraId="57D36560" w14:textId="77777777" w:rsidR="00BF007D" w:rsidRPr="007929E5" w:rsidRDefault="00BF007D" w:rsidP="00BF00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20" w:type="pct"/>
            <w:gridSpan w:val="2"/>
          </w:tcPr>
          <w:p w14:paraId="63E4F67B" w14:textId="4D95BE41" w:rsidR="00BF007D" w:rsidRPr="007929E5" w:rsidRDefault="00BF007D" w:rsidP="00BF00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256</w:t>
            </w:r>
            <w:r w:rsidRPr="007929E5">
              <w:rPr>
                <w:rFonts w:asciiTheme="majorHAnsi" w:hAnsiTheme="majorHAnsi" w:cstheme="majorHAnsi" w:hint="cs"/>
                <w:sz w:val="30"/>
                <w:szCs w:val="30"/>
                <w:cs/>
              </w:rPr>
              <w:t>1</w:t>
            </w:r>
          </w:p>
        </w:tc>
        <w:tc>
          <w:tcPr>
            <w:tcW w:w="134" w:type="pct"/>
            <w:gridSpan w:val="2"/>
          </w:tcPr>
          <w:p w14:paraId="61D0A805" w14:textId="77777777" w:rsidR="00BF007D" w:rsidRPr="007929E5" w:rsidRDefault="00BF007D" w:rsidP="00BF00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33" w:type="pct"/>
            <w:gridSpan w:val="2"/>
          </w:tcPr>
          <w:p w14:paraId="1CCAB1C4" w14:textId="09723BD7" w:rsidR="00BF007D" w:rsidRPr="007929E5" w:rsidRDefault="00BF007D" w:rsidP="00BF00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>256</w:t>
            </w:r>
            <w:r w:rsidRPr="007929E5">
              <w:rPr>
                <w:rFonts w:asciiTheme="majorHAnsi" w:hAnsiTheme="majorHAnsi" w:cstheme="majorHAnsi" w:hint="cs"/>
                <w:sz w:val="30"/>
                <w:szCs w:val="30"/>
                <w:cs/>
              </w:rPr>
              <w:t>2</w:t>
            </w:r>
          </w:p>
        </w:tc>
        <w:tc>
          <w:tcPr>
            <w:tcW w:w="132" w:type="pct"/>
            <w:gridSpan w:val="2"/>
          </w:tcPr>
          <w:p w14:paraId="27127FE6" w14:textId="77777777" w:rsidR="00BF007D" w:rsidRPr="007929E5" w:rsidRDefault="00BF007D" w:rsidP="00BF00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485" w:type="pct"/>
          </w:tcPr>
          <w:p w14:paraId="0BC17047" w14:textId="6842D292" w:rsidR="00BF007D" w:rsidRPr="007929E5" w:rsidRDefault="00BF007D" w:rsidP="00BF00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256</w:t>
            </w:r>
            <w:r w:rsidRPr="007929E5">
              <w:rPr>
                <w:rFonts w:asciiTheme="majorHAnsi" w:hAnsiTheme="majorHAnsi" w:cstheme="majorHAnsi" w:hint="cs"/>
                <w:sz w:val="30"/>
                <w:szCs w:val="30"/>
                <w:cs/>
              </w:rPr>
              <w:t>1</w:t>
            </w:r>
          </w:p>
        </w:tc>
      </w:tr>
      <w:tr w:rsidR="004F5B3D" w:rsidRPr="007929E5" w14:paraId="59AAB2DC" w14:textId="77777777" w:rsidTr="000E09BC">
        <w:trPr>
          <w:tblHeader/>
        </w:trPr>
        <w:tc>
          <w:tcPr>
            <w:tcW w:w="2542" w:type="pct"/>
          </w:tcPr>
          <w:p w14:paraId="02E1C131" w14:textId="77777777" w:rsidR="003F7057" w:rsidRPr="007929E5" w:rsidRDefault="003F7057" w:rsidP="003F7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458" w:type="pct"/>
            <w:gridSpan w:val="11"/>
          </w:tcPr>
          <w:p w14:paraId="29BD2E6C" w14:textId="77777777" w:rsidR="003F7057" w:rsidRPr="007929E5" w:rsidRDefault="003F7057" w:rsidP="003F7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903CE" w:rsidRPr="007929E5" w14:paraId="755E8A9E" w14:textId="77777777" w:rsidTr="000E09BC">
        <w:tc>
          <w:tcPr>
            <w:tcW w:w="2542" w:type="pct"/>
          </w:tcPr>
          <w:p w14:paraId="049C99A9" w14:textId="77777777" w:rsidR="00A903CE" w:rsidRPr="007929E5" w:rsidRDefault="00A903CE" w:rsidP="00A9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19" w:type="pct"/>
          </w:tcPr>
          <w:p w14:paraId="06BFA5EA" w14:textId="4116532E" w:rsidR="00A903CE" w:rsidRPr="007929E5" w:rsidRDefault="007C52E4" w:rsidP="007C5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014CBA5C" w14:textId="77777777" w:rsidR="00A903CE" w:rsidRPr="007929E5" w:rsidRDefault="00A903CE" w:rsidP="00A90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520" w:type="pct"/>
            <w:gridSpan w:val="2"/>
          </w:tcPr>
          <w:p w14:paraId="7795FF4F" w14:textId="5E90D7E8" w:rsidR="00A903CE" w:rsidRPr="007929E5" w:rsidRDefault="00A903CE" w:rsidP="00A90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2"/>
          </w:tcPr>
          <w:p w14:paraId="50707A20" w14:textId="77777777" w:rsidR="00A903CE" w:rsidRPr="007929E5" w:rsidRDefault="00A903CE" w:rsidP="00A90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09" w:type="pct"/>
          </w:tcPr>
          <w:p w14:paraId="060A0FBF" w14:textId="11D4C9B1" w:rsidR="00A903CE" w:rsidRPr="007929E5" w:rsidRDefault="00E51973" w:rsidP="00A90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3,435</w:t>
            </w:r>
          </w:p>
        </w:tc>
        <w:tc>
          <w:tcPr>
            <w:tcW w:w="141" w:type="pct"/>
            <w:gridSpan w:val="2"/>
          </w:tcPr>
          <w:p w14:paraId="4B0AB800" w14:textId="77777777" w:rsidR="00A903CE" w:rsidRPr="007929E5" w:rsidRDefault="00A903CE" w:rsidP="00A90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00" w:type="pct"/>
            <w:gridSpan w:val="2"/>
          </w:tcPr>
          <w:p w14:paraId="7541B8E1" w14:textId="6F5DE9FF" w:rsidR="00A903CE" w:rsidRPr="007929E5" w:rsidRDefault="00A903CE" w:rsidP="00A90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1,600</w:t>
            </w:r>
          </w:p>
        </w:tc>
      </w:tr>
      <w:tr w:rsidR="00A903CE" w:rsidRPr="007929E5" w14:paraId="373D1669" w14:textId="77777777" w:rsidTr="000E09BC">
        <w:tc>
          <w:tcPr>
            <w:tcW w:w="2542" w:type="pct"/>
          </w:tcPr>
          <w:p w14:paraId="46F8CB68" w14:textId="77777777" w:rsidR="00A903CE" w:rsidRPr="007929E5" w:rsidRDefault="00A903CE" w:rsidP="00A9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</w:tcPr>
          <w:p w14:paraId="51A01FEF" w14:textId="1081F06B" w:rsidR="00A903CE" w:rsidRPr="007929E5" w:rsidRDefault="007C52E4" w:rsidP="007C5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78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06F5F4C9" w14:textId="77777777" w:rsidR="00A903CE" w:rsidRPr="007929E5" w:rsidRDefault="00A903CE" w:rsidP="00A90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2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BC7825" w14:textId="278A264D" w:rsidR="00A903CE" w:rsidRPr="007929E5" w:rsidRDefault="00A903CE" w:rsidP="00A90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400</w:t>
            </w:r>
          </w:p>
        </w:tc>
        <w:tc>
          <w:tcPr>
            <w:tcW w:w="134" w:type="pct"/>
            <w:gridSpan w:val="2"/>
            <w:shd w:val="clear" w:color="auto" w:fill="auto"/>
          </w:tcPr>
          <w:p w14:paraId="6D59F4F6" w14:textId="77777777" w:rsidR="00A903CE" w:rsidRPr="007929E5" w:rsidRDefault="00A903CE" w:rsidP="00A90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09" w:type="pct"/>
            <w:tcBorders>
              <w:bottom w:val="single" w:sz="4" w:space="0" w:color="auto"/>
            </w:tcBorders>
            <w:shd w:val="clear" w:color="auto" w:fill="auto"/>
          </w:tcPr>
          <w:p w14:paraId="2F17732F" w14:textId="2B4A357D" w:rsidR="00A903CE" w:rsidRPr="007929E5" w:rsidRDefault="00E51973" w:rsidP="00E519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2"/>
          </w:tcPr>
          <w:p w14:paraId="31AAA89E" w14:textId="77777777" w:rsidR="00A903CE" w:rsidRPr="007929E5" w:rsidRDefault="00A903CE" w:rsidP="00A90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00" w:type="pct"/>
            <w:gridSpan w:val="2"/>
            <w:tcBorders>
              <w:bottom w:val="single" w:sz="4" w:space="0" w:color="auto"/>
            </w:tcBorders>
          </w:tcPr>
          <w:p w14:paraId="7B13875E" w14:textId="3230C894" w:rsidR="00A903CE" w:rsidRPr="007929E5" w:rsidRDefault="00A903CE" w:rsidP="00A90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400</w:t>
            </w:r>
          </w:p>
        </w:tc>
      </w:tr>
      <w:tr w:rsidR="00A903CE" w:rsidRPr="007929E5" w14:paraId="216704C0" w14:textId="77777777" w:rsidTr="000E09BC">
        <w:tc>
          <w:tcPr>
            <w:tcW w:w="2542" w:type="pct"/>
          </w:tcPr>
          <w:p w14:paraId="3D919E53" w14:textId="77777777" w:rsidR="00A903CE" w:rsidRPr="007929E5" w:rsidRDefault="00A903CE" w:rsidP="00A9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73AA60" w14:textId="63F0F124" w:rsidR="00A903CE" w:rsidRPr="007929E5" w:rsidRDefault="007C52E4" w:rsidP="007C5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6E5BDEA4" w14:textId="77777777" w:rsidR="00A903CE" w:rsidRPr="007929E5" w:rsidRDefault="00A903CE" w:rsidP="00A90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2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793B81" w14:textId="73B31C14" w:rsidR="00A903CE" w:rsidRPr="007929E5" w:rsidRDefault="00A903CE" w:rsidP="00A90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400</w:t>
            </w:r>
          </w:p>
        </w:tc>
        <w:tc>
          <w:tcPr>
            <w:tcW w:w="134" w:type="pct"/>
            <w:gridSpan w:val="2"/>
            <w:shd w:val="clear" w:color="auto" w:fill="auto"/>
          </w:tcPr>
          <w:p w14:paraId="26EC9C81" w14:textId="77777777" w:rsidR="00A903CE" w:rsidRPr="007929E5" w:rsidRDefault="00A903CE" w:rsidP="00A90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3CD621" w14:textId="008FD405" w:rsidR="00A903CE" w:rsidRPr="007929E5" w:rsidRDefault="00E51973" w:rsidP="00A90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3,435</w:t>
            </w:r>
          </w:p>
        </w:tc>
        <w:tc>
          <w:tcPr>
            <w:tcW w:w="141" w:type="pct"/>
            <w:gridSpan w:val="2"/>
          </w:tcPr>
          <w:p w14:paraId="5EEFA4F3" w14:textId="77777777" w:rsidR="00A903CE" w:rsidRPr="007929E5" w:rsidRDefault="00A903CE" w:rsidP="00A90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A97ECE0" w14:textId="4A1F758C" w:rsidR="00A903CE" w:rsidRPr="007929E5" w:rsidRDefault="00A903CE" w:rsidP="00A90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2,000</w:t>
            </w:r>
          </w:p>
        </w:tc>
      </w:tr>
    </w:tbl>
    <w:p w14:paraId="082DF625" w14:textId="565CD27B" w:rsidR="00F56585" w:rsidRPr="007929E5" w:rsidRDefault="00F56585" w:rsidP="00C364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HAnsi" w:hAnsiTheme="majorHAnsi" w:cstheme="majorHAnsi"/>
          <w:sz w:val="30"/>
          <w:szCs w:val="30"/>
        </w:rPr>
      </w:pPr>
    </w:p>
    <w:tbl>
      <w:tblPr>
        <w:tblStyle w:val="TableGrid"/>
        <w:tblW w:w="923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48"/>
        <w:gridCol w:w="1337"/>
        <w:gridCol w:w="234"/>
        <w:gridCol w:w="236"/>
        <w:gridCol w:w="1018"/>
        <w:gridCol w:w="235"/>
        <w:gridCol w:w="944"/>
        <w:gridCol w:w="236"/>
        <w:gridCol w:w="992"/>
        <w:gridCol w:w="235"/>
        <w:gridCol w:w="1020"/>
      </w:tblGrid>
      <w:tr w:rsidR="00F137D6" w:rsidRPr="007929E5" w14:paraId="18E0EB86" w14:textId="77777777" w:rsidTr="002F6C0B">
        <w:trPr>
          <w:tblHeader/>
        </w:trPr>
        <w:tc>
          <w:tcPr>
            <w:tcW w:w="2755" w:type="dxa"/>
            <w:vAlign w:val="bottom"/>
          </w:tcPr>
          <w:p w14:paraId="60A68A20" w14:textId="77777777" w:rsidR="00F137D6" w:rsidRPr="007929E5" w:rsidRDefault="00F137D6" w:rsidP="00F137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9" w:type="dxa"/>
            <w:vAlign w:val="bottom"/>
          </w:tcPr>
          <w:p w14:paraId="700DD0D4" w14:textId="31CEE4D4" w:rsidR="00F137D6" w:rsidRPr="007929E5" w:rsidRDefault="00F137D6" w:rsidP="00F137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4" w:type="dxa"/>
            <w:vAlign w:val="bottom"/>
          </w:tcPr>
          <w:p w14:paraId="5D1141BC" w14:textId="77777777" w:rsidR="00F137D6" w:rsidRPr="007929E5" w:rsidRDefault="00F137D6" w:rsidP="00F137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7A13B8B6" w14:textId="77777777" w:rsidR="00F137D6" w:rsidRPr="007929E5" w:rsidRDefault="00F137D6" w:rsidP="00F137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671" w:type="dxa"/>
            <w:gridSpan w:val="7"/>
            <w:vAlign w:val="bottom"/>
          </w:tcPr>
          <w:p w14:paraId="1BD36BF2" w14:textId="1654423D" w:rsidR="00F137D6" w:rsidRPr="007929E5" w:rsidRDefault="00F137D6" w:rsidP="00F137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37D6" w:rsidRPr="007929E5" w14:paraId="38010425" w14:textId="77777777" w:rsidTr="002F6C0B">
        <w:trPr>
          <w:tblHeader/>
        </w:trPr>
        <w:tc>
          <w:tcPr>
            <w:tcW w:w="2755" w:type="dxa"/>
            <w:vAlign w:val="bottom"/>
          </w:tcPr>
          <w:p w14:paraId="391CB1DD" w14:textId="77777777" w:rsidR="0021791F" w:rsidRPr="007929E5" w:rsidRDefault="00A76F2E" w:rsidP="0021791F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left" w:pos="720"/>
                <w:tab w:val="left" w:pos="2320"/>
              </w:tabs>
              <w:spacing w:line="240" w:lineRule="auto"/>
              <w:ind w:right="-140"/>
              <w:rPr>
                <w:rFonts w:ascii="Angsana New" w:hAnsi="Angsana New"/>
                <w:b/>
                <w:bCs/>
                <w:i/>
                <w:iCs/>
                <w:spacing w:val="6"/>
                <w:sz w:val="30"/>
                <w:szCs w:val="30"/>
              </w:rPr>
            </w:pPr>
            <w:r w:rsidRPr="007929E5">
              <w:rPr>
                <w:rFonts w:ascii="Angsana New" w:hAnsi="Angsana New" w:hint="cs"/>
                <w:b/>
                <w:bCs/>
                <w:i/>
                <w:iCs/>
                <w:spacing w:val="6"/>
                <w:sz w:val="30"/>
                <w:szCs w:val="30"/>
                <w:cs/>
              </w:rPr>
              <w:t>รายการเคลื่อนไหวของ</w:t>
            </w:r>
          </w:p>
          <w:p w14:paraId="06374C46" w14:textId="5A53BEA2" w:rsidR="00F137D6" w:rsidRPr="007929E5" w:rsidRDefault="0021791F" w:rsidP="0021791F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left" w:pos="720"/>
                <w:tab w:val="left" w:pos="232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929E5">
              <w:rPr>
                <w:rFonts w:ascii="Angsana New" w:hAnsi="Angsana New" w:hint="cs"/>
                <w:b/>
                <w:bCs/>
                <w:i/>
                <w:iCs/>
                <w:spacing w:val="6"/>
                <w:sz w:val="30"/>
                <w:szCs w:val="30"/>
                <w:cs/>
              </w:rPr>
              <w:t xml:space="preserve">   </w:t>
            </w:r>
            <w:r w:rsidR="00A76F2E" w:rsidRPr="007929E5">
              <w:rPr>
                <w:rFonts w:ascii="Angsana New" w:hAnsi="Angsana New" w:hint="cs"/>
                <w:b/>
                <w:bCs/>
                <w:i/>
                <w:iCs/>
                <w:spacing w:val="6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339" w:type="dxa"/>
            <w:vAlign w:val="bottom"/>
            <w:hideMark/>
          </w:tcPr>
          <w:p w14:paraId="1275D201" w14:textId="77777777" w:rsidR="00F137D6" w:rsidRPr="007929E5" w:rsidRDefault="00F137D6" w:rsidP="00F137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14:paraId="4D062929" w14:textId="77777777" w:rsidR="00F137D6" w:rsidRPr="007929E5" w:rsidRDefault="00F137D6" w:rsidP="00F137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 xml:space="preserve">31 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0065D799" w14:textId="77777777" w:rsidR="00F137D6" w:rsidRPr="007929E5" w:rsidRDefault="00F137D6" w:rsidP="00F137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5FBEDBCF" w14:textId="77777777" w:rsidR="00F137D6" w:rsidRPr="007929E5" w:rsidRDefault="00F137D6" w:rsidP="00F137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9" w:type="dxa"/>
            <w:vAlign w:val="bottom"/>
            <w:hideMark/>
          </w:tcPr>
          <w:p w14:paraId="38037C93" w14:textId="77777777" w:rsidR="00F137D6" w:rsidRPr="007929E5" w:rsidRDefault="00F137D6" w:rsidP="00F137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14:paraId="78CEEE36" w14:textId="66B0F39A" w:rsidR="00F137D6" w:rsidRPr="007929E5" w:rsidRDefault="00F137D6" w:rsidP="00F137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 xml:space="preserve">1 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35" w:type="dxa"/>
            <w:vAlign w:val="bottom"/>
          </w:tcPr>
          <w:p w14:paraId="35959384" w14:textId="77777777" w:rsidR="00F137D6" w:rsidRPr="007929E5" w:rsidRDefault="00F137D6" w:rsidP="00F137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3" w:type="dxa"/>
            <w:vAlign w:val="bottom"/>
          </w:tcPr>
          <w:p w14:paraId="4648F935" w14:textId="7EA6BAA7" w:rsidR="00F137D6" w:rsidRPr="007929E5" w:rsidRDefault="00F137D6" w:rsidP="00F137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788D4051" w14:textId="77777777" w:rsidR="00F137D6" w:rsidRPr="007929E5" w:rsidRDefault="00F137D6" w:rsidP="00F137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</w:tcPr>
          <w:p w14:paraId="5DE94A00" w14:textId="5D539DBD" w:rsidR="00F137D6" w:rsidRPr="007929E5" w:rsidRDefault="00F137D6" w:rsidP="00F137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59C8D577" w14:textId="77777777" w:rsidR="00F137D6" w:rsidRPr="007929E5" w:rsidRDefault="00F137D6" w:rsidP="00F137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1" w:type="dxa"/>
            <w:vAlign w:val="bottom"/>
            <w:hideMark/>
          </w:tcPr>
          <w:p w14:paraId="09F0509C" w14:textId="77777777" w:rsidR="00F137D6" w:rsidRPr="007929E5" w:rsidRDefault="00F137D6" w:rsidP="00F137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14:paraId="31983A4A" w14:textId="63513980" w:rsidR="00F137D6" w:rsidRPr="007929E5" w:rsidRDefault="00F137D6" w:rsidP="00F137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 xml:space="preserve">31 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F137D6" w:rsidRPr="007929E5" w14:paraId="47A5753C" w14:textId="77777777" w:rsidTr="002F6C0B">
        <w:trPr>
          <w:tblHeader/>
        </w:trPr>
        <w:tc>
          <w:tcPr>
            <w:tcW w:w="2755" w:type="dxa"/>
          </w:tcPr>
          <w:p w14:paraId="3A6E5648" w14:textId="77777777" w:rsidR="00F137D6" w:rsidRPr="007929E5" w:rsidRDefault="00F137D6" w:rsidP="00F137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9" w:type="dxa"/>
          </w:tcPr>
          <w:p w14:paraId="75852085" w14:textId="608A448C" w:rsidR="00F137D6" w:rsidRPr="007929E5" w:rsidRDefault="00F137D6" w:rsidP="00F137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470" w:type="dxa"/>
            <w:gridSpan w:val="2"/>
            <w:hideMark/>
          </w:tcPr>
          <w:p w14:paraId="50FA361A" w14:textId="685296A3" w:rsidR="00F137D6" w:rsidRPr="007929E5" w:rsidRDefault="00F137D6" w:rsidP="00F137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671" w:type="dxa"/>
            <w:gridSpan w:val="7"/>
          </w:tcPr>
          <w:p w14:paraId="0F3D8F0C" w14:textId="240ED6C9" w:rsidR="00F137D6" w:rsidRPr="007929E5" w:rsidRDefault="00F137D6" w:rsidP="00F137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52E2B" w:rsidRPr="007929E5" w14:paraId="5FAF757E" w14:textId="77777777" w:rsidTr="002F6C0B">
        <w:trPr>
          <w:tblHeader/>
        </w:trPr>
        <w:tc>
          <w:tcPr>
            <w:tcW w:w="2755" w:type="dxa"/>
          </w:tcPr>
          <w:p w14:paraId="76D6424D" w14:textId="0C9DFA73" w:rsidR="00E52E2B" w:rsidRPr="007929E5" w:rsidRDefault="00E52E2B" w:rsidP="00F137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929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339" w:type="dxa"/>
          </w:tcPr>
          <w:p w14:paraId="14BA6A07" w14:textId="77777777" w:rsidR="00E52E2B" w:rsidRPr="007929E5" w:rsidRDefault="00E52E2B" w:rsidP="00F137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0" w:type="dxa"/>
            <w:gridSpan w:val="2"/>
          </w:tcPr>
          <w:p w14:paraId="4E82514E" w14:textId="77777777" w:rsidR="00E52E2B" w:rsidRPr="007929E5" w:rsidRDefault="00E52E2B" w:rsidP="00F137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671" w:type="dxa"/>
            <w:gridSpan w:val="7"/>
          </w:tcPr>
          <w:p w14:paraId="7875F11A" w14:textId="77777777" w:rsidR="00E52E2B" w:rsidRPr="007929E5" w:rsidRDefault="00E52E2B" w:rsidP="00F137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E52E2B" w:rsidRPr="007929E5" w14:paraId="71C7BD17" w14:textId="77777777" w:rsidTr="002F6C0B">
        <w:tc>
          <w:tcPr>
            <w:tcW w:w="2755" w:type="dxa"/>
          </w:tcPr>
          <w:p w14:paraId="05A8055F" w14:textId="080CC951" w:rsidR="00E52E2B" w:rsidRPr="007929E5" w:rsidRDefault="00E52E2B" w:rsidP="00E52E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39" w:type="dxa"/>
          </w:tcPr>
          <w:p w14:paraId="19E2C842" w14:textId="1652BB2F" w:rsidR="00E52E2B" w:rsidRPr="007929E5" w:rsidRDefault="00E51973" w:rsidP="00E52E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4.70 - 4.95</w:t>
            </w:r>
          </w:p>
        </w:tc>
        <w:tc>
          <w:tcPr>
            <w:tcW w:w="234" w:type="dxa"/>
          </w:tcPr>
          <w:p w14:paraId="2C294F0A" w14:textId="77777777" w:rsidR="00E52E2B" w:rsidRPr="007929E5" w:rsidRDefault="00E52E2B" w:rsidP="00E52E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7C9FBEA" w14:textId="77777777" w:rsidR="00E52E2B" w:rsidRPr="007929E5" w:rsidRDefault="00E52E2B" w:rsidP="00E52E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left w:val="nil"/>
              <w:bottom w:val="double" w:sz="4" w:space="0" w:color="auto"/>
              <w:right w:val="nil"/>
            </w:tcBorders>
          </w:tcPr>
          <w:p w14:paraId="2AD20C36" w14:textId="6EA77502" w:rsidR="00E52E2B" w:rsidRPr="007929E5" w:rsidRDefault="00E52E2B" w:rsidP="00E52E2B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9E5">
              <w:rPr>
                <w:rFonts w:ascii="Angsana New" w:hAnsi="Angsana New" w:hint="cs"/>
                <w:b/>
                <w:bCs/>
                <w:sz w:val="30"/>
                <w:szCs w:val="30"/>
              </w:rPr>
              <w:t>13,200</w:t>
            </w:r>
          </w:p>
        </w:tc>
        <w:tc>
          <w:tcPr>
            <w:tcW w:w="235" w:type="dxa"/>
          </w:tcPr>
          <w:p w14:paraId="572B430A" w14:textId="77777777" w:rsidR="00E52E2B" w:rsidRPr="007929E5" w:rsidRDefault="00E52E2B" w:rsidP="00E52E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</w:tcPr>
          <w:p w14:paraId="31B7C527" w14:textId="3BEF2D99" w:rsidR="00E52E2B" w:rsidRPr="007929E5" w:rsidRDefault="00E51973" w:rsidP="00DA6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133,710</w:t>
            </w:r>
          </w:p>
        </w:tc>
        <w:tc>
          <w:tcPr>
            <w:tcW w:w="236" w:type="dxa"/>
          </w:tcPr>
          <w:p w14:paraId="72133FEF" w14:textId="77777777" w:rsidR="00E52E2B" w:rsidRPr="007929E5" w:rsidRDefault="00E52E2B" w:rsidP="00E52E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14:paraId="67889AB3" w14:textId="370FEBA9" w:rsidR="00E52E2B" w:rsidRPr="007929E5" w:rsidRDefault="00E51973" w:rsidP="00E52E2B">
            <w:pPr>
              <w:tabs>
                <w:tab w:val="clear" w:pos="227"/>
                <w:tab w:val="clear" w:pos="454"/>
                <w:tab w:val="decimal" w:pos="574"/>
              </w:tabs>
              <w:spacing w:line="240" w:lineRule="auto"/>
              <w:ind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(103,850)</w:t>
            </w:r>
          </w:p>
        </w:tc>
        <w:tc>
          <w:tcPr>
            <w:tcW w:w="235" w:type="dxa"/>
          </w:tcPr>
          <w:p w14:paraId="7EA3AE00" w14:textId="77777777" w:rsidR="00E52E2B" w:rsidRPr="007929E5" w:rsidRDefault="00E52E2B" w:rsidP="00E52E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  <w:tcBorders>
              <w:left w:val="nil"/>
              <w:bottom w:val="double" w:sz="4" w:space="0" w:color="auto"/>
              <w:right w:val="nil"/>
            </w:tcBorders>
          </w:tcPr>
          <w:p w14:paraId="68572232" w14:textId="55F1A320" w:rsidR="00E52E2B" w:rsidRPr="007929E5" w:rsidRDefault="00E51973" w:rsidP="00E52E2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</w:rPr>
              <w:t>43,060</w:t>
            </w:r>
          </w:p>
        </w:tc>
      </w:tr>
      <w:tr w:rsidR="00E52E2B" w:rsidRPr="007929E5" w14:paraId="0115BC6E" w14:textId="77777777" w:rsidTr="002F6C0B">
        <w:tc>
          <w:tcPr>
            <w:tcW w:w="2755" w:type="dxa"/>
          </w:tcPr>
          <w:p w14:paraId="6DA5076C" w14:textId="77777777" w:rsidR="00E52E2B" w:rsidRPr="007929E5" w:rsidRDefault="00E52E2B" w:rsidP="00E52E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9" w:type="dxa"/>
          </w:tcPr>
          <w:p w14:paraId="6F1AB976" w14:textId="77777777" w:rsidR="00E52E2B" w:rsidRPr="007929E5" w:rsidRDefault="00E52E2B" w:rsidP="00E52E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6F49CE30" w14:textId="77777777" w:rsidR="00E52E2B" w:rsidRPr="007929E5" w:rsidRDefault="00E52E2B" w:rsidP="00E52E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D77FE0C" w14:textId="77777777" w:rsidR="00E52E2B" w:rsidRPr="007929E5" w:rsidRDefault="00E52E2B" w:rsidP="00E52E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double" w:sz="4" w:space="0" w:color="auto"/>
              <w:left w:val="nil"/>
              <w:right w:val="nil"/>
            </w:tcBorders>
          </w:tcPr>
          <w:p w14:paraId="7F5A00E0" w14:textId="77777777" w:rsidR="00E52E2B" w:rsidRPr="007929E5" w:rsidRDefault="00E52E2B" w:rsidP="00E52E2B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3AE08E95" w14:textId="77777777" w:rsidR="00E52E2B" w:rsidRPr="007929E5" w:rsidRDefault="00E52E2B" w:rsidP="00E52E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</w:tcPr>
          <w:p w14:paraId="53CAB1AF" w14:textId="77777777" w:rsidR="00E52E2B" w:rsidRPr="007929E5" w:rsidRDefault="00E52E2B" w:rsidP="00DA6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0F7253" w14:textId="77777777" w:rsidR="00E52E2B" w:rsidRPr="007929E5" w:rsidRDefault="00E52E2B" w:rsidP="00E52E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14:paraId="45A19545" w14:textId="77777777" w:rsidR="00E52E2B" w:rsidRPr="007929E5" w:rsidRDefault="00E52E2B" w:rsidP="00E52E2B">
            <w:pPr>
              <w:tabs>
                <w:tab w:val="clear" w:pos="227"/>
                <w:tab w:val="clear" w:pos="454"/>
                <w:tab w:val="decimal" w:pos="574"/>
              </w:tabs>
              <w:spacing w:line="240" w:lineRule="auto"/>
              <w:ind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62E85DF8" w14:textId="77777777" w:rsidR="00E52E2B" w:rsidRPr="007929E5" w:rsidRDefault="00E52E2B" w:rsidP="00E52E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  <w:tcBorders>
              <w:left w:val="nil"/>
              <w:right w:val="nil"/>
            </w:tcBorders>
          </w:tcPr>
          <w:p w14:paraId="0769CE23" w14:textId="77777777" w:rsidR="00E52E2B" w:rsidRPr="007929E5" w:rsidRDefault="00E52E2B" w:rsidP="00E52E2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52E2B" w:rsidRPr="007929E5" w14:paraId="467C7F46" w14:textId="77777777" w:rsidTr="002F6C0B">
        <w:tc>
          <w:tcPr>
            <w:tcW w:w="2755" w:type="dxa"/>
          </w:tcPr>
          <w:p w14:paraId="7A6B4962" w14:textId="2327E9E7" w:rsidR="00E52E2B" w:rsidRPr="007929E5" w:rsidRDefault="00E52E2B" w:rsidP="00E52E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29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339" w:type="dxa"/>
          </w:tcPr>
          <w:p w14:paraId="00EB3149" w14:textId="77777777" w:rsidR="00E52E2B" w:rsidRPr="007929E5" w:rsidRDefault="00E52E2B" w:rsidP="00E52E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59CE7A96" w14:textId="77777777" w:rsidR="00E52E2B" w:rsidRPr="007929E5" w:rsidRDefault="00E52E2B" w:rsidP="00E52E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141A7C1" w14:textId="77777777" w:rsidR="00E52E2B" w:rsidRPr="007929E5" w:rsidRDefault="00E52E2B" w:rsidP="00E52E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left w:val="nil"/>
              <w:right w:val="nil"/>
            </w:tcBorders>
          </w:tcPr>
          <w:p w14:paraId="2ECD858F" w14:textId="77777777" w:rsidR="00E52E2B" w:rsidRPr="007929E5" w:rsidRDefault="00E52E2B" w:rsidP="00E52E2B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1D898EC0" w14:textId="77777777" w:rsidR="00E52E2B" w:rsidRPr="007929E5" w:rsidRDefault="00E52E2B" w:rsidP="00E52E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</w:tcPr>
          <w:p w14:paraId="41362062" w14:textId="77777777" w:rsidR="00E52E2B" w:rsidRPr="007929E5" w:rsidRDefault="00E52E2B" w:rsidP="00DA6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853820" w14:textId="77777777" w:rsidR="00E52E2B" w:rsidRPr="007929E5" w:rsidRDefault="00E52E2B" w:rsidP="00E52E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14:paraId="15C70C61" w14:textId="77777777" w:rsidR="00E52E2B" w:rsidRPr="007929E5" w:rsidRDefault="00E52E2B" w:rsidP="00E52E2B">
            <w:pPr>
              <w:tabs>
                <w:tab w:val="clear" w:pos="227"/>
                <w:tab w:val="clear" w:pos="454"/>
                <w:tab w:val="decimal" w:pos="574"/>
              </w:tabs>
              <w:spacing w:line="240" w:lineRule="auto"/>
              <w:ind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1032962B" w14:textId="77777777" w:rsidR="00E52E2B" w:rsidRPr="007929E5" w:rsidRDefault="00E52E2B" w:rsidP="00E52E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  <w:tcBorders>
              <w:left w:val="nil"/>
              <w:right w:val="nil"/>
            </w:tcBorders>
          </w:tcPr>
          <w:p w14:paraId="7FB7BA8C" w14:textId="77777777" w:rsidR="00E52E2B" w:rsidRPr="007929E5" w:rsidRDefault="00E52E2B" w:rsidP="00E52E2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52E2B" w:rsidRPr="007929E5" w14:paraId="4C22B997" w14:textId="77777777" w:rsidTr="002F6C0B">
        <w:tc>
          <w:tcPr>
            <w:tcW w:w="2755" w:type="dxa"/>
            <w:hideMark/>
          </w:tcPr>
          <w:p w14:paraId="43670050" w14:textId="77777777" w:rsidR="00E52E2B" w:rsidRPr="007929E5" w:rsidRDefault="00E52E2B" w:rsidP="00E52E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39" w:type="dxa"/>
          </w:tcPr>
          <w:p w14:paraId="6183CD75" w14:textId="09870D8D" w:rsidR="00E52E2B" w:rsidRPr="007929E5" w:rsidRDefault="00E52E2B" w:rsidP="00E52E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 xml:space="preserve">1.15 </w:t>
            </w:r>
            <w:r w:rsidR="00B43EDB" w:rsidRPr="007929E5">
              <w:rPr>
                <w:rFonts w:ascii="Angsana New" w:hAnsi="Angsana New"/>
                <w:sz w:val="30"/>
                <w:szCs w:val="30"/>
              </w:rPr>
              <w:t>-</w:t>
            </w:r>
            <w:r w:rsidRPr="007929E5">
              <w:rPr>
                <w:rFonts w:ascii="Angsana New" w:hAnsi="Angsana New"/>
                <w:sz w:val="30"/>
                <w:szCs w:val="30"/>
              </w:rPr>
              <w:t xml:space="preserve"> 6.50</w:t>
            </w:r>
          </w:p>
        </w:tc>
        <w:tc>
          <w:tcPr>
            <w:tcW w:w="234" w:type="dxa"/>
          </w:tcPr>
          <w:p w14:paraId="186DFDE3" w14:textId="77777777" w:rsidR="00E52E2B" w:rsidRPr="007929E5" w:rsidRDefault="00E52E2B" w:rsidP="00E52E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EB1B505" w14:textId="77777777" w:rsidR="00E52E2B" w:rsidRPr="007929E5" w:rsidRDefault="00E52E2B" w:rsidP="00E52E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left w:val="nil"/>
              <w:bottom w:val="double" w:sz="4" w:space="0" w:color="auto"/>
              <w:right w:val="nil"/>
            </w:tcBorders>
            <w:hideMark/>
          </w:tcPr>
          <w:p w14:paraId="127A6C91" w14:textId="77777777" w:rsidR="00E52E2B" w:rsidRPr="007929E5" w:rsidRDefault="00E52E2B" w:rsidP="00E52E2B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7DA3B1CA" w14:textId="77777777" w:rsidR="00E52E2B" w:rsidRPr="007929E5" w:rsidRDefault="00E52E2B" w:rsidP="00E52E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</w:tcPr>
          <w:p w14:paraId="0BE89EA7" w14:textId="77777777" w:rsidR="00E52E2B" w:rsidRPr="007929E5" w:rsidRDefault="00E52E2B" w:rsidP="00DA6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 w:hint="cs"/>
                <w:sz w:val="30"/>
                <w:szCs w:val="30"/>
              </w:rPr>
              <w:t>13,200</w:t>
            </w:r>
          </w:p>
        </w:tc>
        <w:tc>
          <w:tcPr>
            <w:tcW w:w="236" w:type="dxa"/>
          </w:tcPr>
          <w:p w14:paraId="761B2157" w14:textId="77777777" w:rsidR="00E52E2B" w:rsidRPr="007929E5" w:rsidRDefault="00E52E2B" w:rsidP="00E51973">
            <w:pPr>
              <w:tabs>
                <w:tab w:val="clear" w:pos="227"/>
                <w:tab w:val="clear" w:pos="454"/>
                <w:tab w:val="decimal" w:pos="647"/>
                <w:tab w:val="left" w:pos="72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09DAFB0C" w14:textId="77777777" w:rsidR="00E52E2B" w:rsidRPr="007929E5" w:rsidRDefault="00E52E2B" w:rsidP="00E52E2B">
            <w:pPr>
              <w:tabs>
                <w:tab w:val="clear" w:pos="227"/>
                <w:tab w:val="clear" w:pos="454"/>
                <w:tab w:val="decimal" w:pos="574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30DDB954" w14:textId="77777777" w:rsidR="00E52E2B" w:rsidRPr="007929E5" w:rsidRDefault="00E52E2B" w:rsidP="00E52E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  <w:tcBorders>
              <w:left w:val="nil"/>
              <w:bottom w:val="double" w:sz="4" w:space="0" w:color="auto"/>
              <w:right w:val="nil"/>
            </w:tcBorders>
          </w:tcPr>
          <w:p w14:paraId="451B874F" w14:textId="77777777" w:rsidR="00E52E2B" w:rsidRPr="007929E5" w:rsidRDefault="00E52E2B" w:rsidP="00E52E2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9E5">
              <w:rPr>
                <w:rFonts w:ascii="Angsana New" w:hAnsi="Angsana New" w:hint="cs"/>
                <w:b/>
                <w:bCs/>
                <w:sz w:val="30"/>
                <w:szCs w:val="30"/>
              </w:rPr>
              <w:t>13,200</w:t>
            </w:r>
          </w:p>
        </w:tc>
      </w:tr>
    </w:tbl>
    <w:p w14:paraId="420391C6" w14:textId="77777777" w:rsidR="00616972" w:rsidRPr="007929E5" w:rsidRDefault="00616972" w:rsidP="00C364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HAnsi" w:hAnsiTheme="majorHAnsi" w:cstheme="majorHAnsi"/>
          <w:sz w:val="30"/>
          <w:szCs w:val="30"/>
        </w:rPr>
      </w:pPr>
    </w:p>
    <w:tbl>
      <w:tblPr>
        <w:tblW w:w="92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09"/>
        <w:gridCol w:w="1034"/>
        <w:gridCol w:w="244"/>
        <w:gridCol w:w="1028"/>
        <w:gridCol w:w="17"/>
        <w:gridCol w:w="225"/>
        <w:gridCol w:w="20"/>
        <w:gridCol w:w="1011"/>
        <w:gridCol w:w="249"/>
        <w:gridCol w:w="986"/>
        <w:gridCol w:w="6"/>
      </w:tblGrid>
      <w:tr w:rsidR="00F137D6" w:rsidRPr="007929E5" w14:paraId="780242B0" w14:textId="77777777" w:rsidTr="00501681">
        <w:trPr>
          <w:tblHeader/>
        </w:trPr>
        <w:tc>
          <w:tcPr>
            <w:tcW w:w="2389" w:type="pct"/>
          </w:tcPr>
          <w:p w14:paraId="002FC9E5" w14:textId="431766AD" w:rsidR="00F137D6" w:rsidRPr="007929E5" w:rsidRDefault="000F2E33" w:rsidP="00F00EC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 w:hint="cs"/>
                <w:i/>
                <w:iCs/>
                <w:sz w:val="30"/>
                <w:szCs w:val="30"/>
                <w:cs/>
              </w:rPr>
              <w:lastRenderedPageBreak/>
              <w:t>เจ้าหนี้การค้า</w:t>
            </w:r>
          </w:p>
        </w:tc>
        <w:tc>
          <w:tcPr>
            <w:tcW w:w="1249" w:type="pct"/>
            <w:gridSpan w:val="3"/>
          </w:tcPr>
          <w:p w14:paraId="4460F9FF" w14:textId="77777777" w:rsidR="00F137D6" w:rsidRPr="007929E5" w:rsidRDefault="00F137D6" w:rsidP="00F00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1" w:type="pct"/>
            <w:gridSpan w:val="2"/>
          </w:tcPr>
          <w:p w14:paraId="576395D7" w14:textId="77777777" w:rsidR="00F137D6" w:rsidRPr="007929E5" w:rsidRDefault="00F137D6" w:rsidP="00F00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31" w:type="pct"/>
            <w:gridSpan w:val="5"/>
          </w:tcPr>
          <w:p w14:paraId="22783126" w14:textId="77777777" w:rsidR="00F137D6" w:rsidRPr="007929E5" w:rsidRDefault="00F137D6" w:rsidP="00F00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137D6" w:rsidRPr="007929E5" w14:paraId="628484A1" w14:textId="77777777" w:rsidTr="00501681">
        <w:trPr>
          <w:tblHeader/>
        </w:trPr>
        <w:tc>
          <w:tcPr>
            <w:tcW w:w="2389" w:type="pct"/>
          </w:tcPr>
          <w:p w14:paraId="09C54982" w14:textId="77777777" w:rsidR="00F137D6" w:rsidRPr="007929E5" w:rsidRDefault="00F137D6" w:rsidP="00F00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</w:tcPr>
          <w:p w14:paraId="70A1C588" w14:textId="77777777" w:rsidR="00F137D6" w:rsidRPr="007929E5" w:rsidRDefault="00F137D6" w:rsidP="00F00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>256</w:t>
            </w:r>
            <w:r w:rsidRPr="007929E5">
              <w:rPr>
                <w:rFonts w:asciiTheme="majorHAnsi" w:hAnsiTheme="majorHAnsi" w:cstheme="majorHAnsi" w:hint="cs"/>
                <w:sz w:val="30"/>
                <w:szCs w:val="30"/>
                <w:cs/>
              </w:rPr>
              <w:t>2</w:t>
            </w:r>
          </w:p>
        </w:tc>
        <w:tc>
          <w:tcPr>
            <w:tcW w:w="132" w:type="pct"/>
          </w:tcPr>
          <w:p w14:paraId="0923F349" w14:textId="77777777" w:rsidR="00F137D6" w:rsidRPr="007929E5" w:rsidRDefault="00F137D6" w:rsidP="00F00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66" w:type="pct"/>
            <w:gridSpan w:val="2"/>
          </w:tcPr>
          <w:p w14:paraId="4338FB2E" w14:textId="77777777" w:rsidR="00F137D6" w:rsidRPr="007929E5" w:rsidRDefault="00F137D6" w:rsidP="00F00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256</w:t>
            </w:r>
            <w:r w:rsidRPr="007929E5">
              <w:rPr>
                <w:rFonts w:asciiTheme="majorHAnsi" w:hAnsiTheme="majorHAnsi" w:cstheme="majorHAnsi" w:hint="cs"/>
                <w:sz w:val="30"/>
                <w:szCs w:val="30"/>
                <w:cs/>
              </w:rPr>
              <w:t>1</w:t>
            </w:r>
          </w:p>
        </w:tc>
        <w:tc>
          <w:tcPr>
            <w:tcW w:w="133" w:type="pct"/>
            <w:gridSpan w:val="2"/>
          </w:tcPr>
          <w:p w14:paraId="7C08EE5F" w14:textId="77777777" w:rsidR="00F137D6" w:rsidRPr="007929E5" w:rsidRDefault="00F137D6" w:rsidP="00F00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48" w:type="pct"/>
          </w:tcPr>
          <w:p w14:paraId="7DADAA78" w14:textId="77777777" w:rsidR="00F137D6" w:rsidRPr="007929E5" w:rsidRDefault="00F137D6" w:rsidP="00F00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>256</w:t>
            </w:r>
            <w:r w:rsidRPr="007929E5">
              <w:rPr>
                <w:rFonts w:asciiTheme="majorHAnsi" w:hAnsiTheme="majorHAnsi" w:cstheme="majorHAnsi" w:hint="cs"/>
                <w:sz w:val="30"/>
                <w:szCs w:val="30"/>
                <w:cs/>
              </w:rPr>
              <w:t>2</w:t>
            </w:r>
          </w:p>
        </w:tc>
        <w:tc>
          <w:tcPr>
            <w:tcW w:w="135" w:type="pct"/>
          </w:tcPr>
          <w:p w14:paraId="0A71B675" w14:textId="77777777" w:rsidR="00F137D6" w:rsidRPr="007929E5" w:rsidRDefault="00F137D6" w:rsidP="00F00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37" w:type="pct"/>
            <w:gridSpan w:val="2"/>
          </w:tcPr>
          <w:p w14:paraId="47715988" w14:textId="77777777" w:rsidR="00F137D6" w:rsidRPr="007929E5" w:rsidRDefault="00F137D6" w:rsidP="00F00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256</w:t>
            </w:r>
            <w:r w:rsidRPr="007929E5">
              <w:rPr>
                <w:rFonts w:asciiTheme="majorHAnsi" w:hAnsiTheme="majorHAnsi" w:cstheme="majorHAnsi" w:hint="cs"/>
                <w:sz w:val="30"/>
                <w:szCs w:val="30"/>
                <w:cs/>
              </w:rPr>
              <w:t>1</w:t>
            </w:r>
          </w:p>
        </w:tc>
      </w:tr>
      <w:tr w:rsidR="00F137D6" w:rsidRPr="007929E5" w14:paraId="2C2DB567" w14:textId="77777777" w:rsidTr="00501681">
        <w:trPr>
          <w:tblHeader/>
        </w:trPr>
        <w:tc>
          <w:tcPr>
            <w:tcW w:w="2389" w:type="pct"/>
          </w:tcPr>
          <w:p w14:paraId="10E1069B" w14:textId="77777777" w:rsidR="00F137D6" w:rsidRPr="007929E5" w:rsidRDefault="00F137D6" w:rsidP="00F00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611" w:type="pct"/>
            <w:gridSpan w:val="10"/>
          </w:tcPr>
          <w:p w14:paraId="23C7344A" w14:textId="77777777" w:rsidR="00F137D6" w:rsidRPr="007929E5" w:rsidRDefault="00F137D6" w:rsidP="00F00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01681" w:rsidRPr="007929E5" w14:paraId="6658FD83" w14:textId="77777777" w:rsidTr="00501681">
        <w:trPr>
          <w:gridAfter w:val="1"/>
          <w:wAfter w:w="3" w:type="pct"/>
        </w:trPr>
        <w:tc>
          <w:tcPr>
            <w:tcW w:w="2389" w:type="pct"/>
          </w:tcPr>
          <w:p w14:paraId="72A380FA" w14:textId="1B1111AB" w:rsidR="00501681" w:rsidRPr="007929E5" w:rsidRDefault="00501681" w:rsidP="00501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0" w:type="pct"/>
            <w:tcBorders>
              <w:bottom w:val="double" w:sz="4" w:space="0" w:color="auto"/>
            </w:tcBorders>
            <w:shd w:val="clear" w:color="auto" w:fill="auto"/>
          </w:tcPr>
          <w:p w14:paraId="0597F694" w14:textId="5F3B6513" w:rsidR="00501681" w:rsidRPr="007929E5" w:rsidRDefault="00E51973" w:rsidP="00501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31DB33B4" w14:textId="77777777" w:rsidR="00501681" w:rsidRPr="007929E5" w:rsidRDefault="00501681" w:rsidP="00501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gridSpan w:val="2"/>
            <w:tcBorders>
              <w:bottom w:val="double" w:sz="4" w:space="0" w:color="auto"/>
            </w:tcBorders>
          </w:tcPr>
          <w:p w14:paraId="415B531D" w14:textId="657780C5" w:rsidR="00501681" w:rsidRPr="007929E5" w:rsidRDefault="00501681" w:rsidP="00CE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33" w:type="pct"/>
            <w:gridSpan w:val="2"/>
            <w:vAlign w:val="bottom"/>
          </w:tcPr>
          <w:p w14:paraId="67904764" w14:textId="77777777" w:rsidR="00501681" w:rsidRPr="007929E5" w:rsidRDefault="00501681" w:rsidP="00501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50FA896" w14:textId="79FB9CB6" w:rsidR="00501681" w:rsidRPr="007929E5" w:rsidRDefault="00E51973" w:rsidP="00501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91</w:t>
            </w:r>
          </w:p>
        </w:tc>
        <w:tc>
          <w:tcPr>
            <w:tcW w:w="135" w:type="pct"/>
            <w:vAlign w:val="bottom"/>
          </w:tcPr>
          <w:p w14:paraId="64C3537D" w14:textId="77777777" w:rsidR="00501681" w:rsidRPr="007929E5" w:rsidRDefault="00501681" w:rsidP="00501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double" w:sz="4" w:space="0" w:color="auto"/>
            </w:tcBorders>
          </w:tcPr>
          <w:p w14:paraId="3466C9D0" w14:textId="2CB3C157" w:rsidR="00501681" w:rsidRPr="007929E5" w:rsidRDefault="00501681" w:rsidP="008B13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after="0" w:line="240" w:lineRule="auto"/>
              <w:ind w:left="-108" w:right="7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</w:tr>
      <w:tr w:rsidR="00501681" w:rsidRPr="007929E5" w14:paraId="3C672435" w14:textId="77777777" w:rsidTr="00501681">
        <w:trPr>
          <w:gridAfter w:val="1"/>
          <w:wAfter w:w="3" w:type="pct"/>
        </w:trPr>
        <w:tc>
          <w:tcPr>
            <w:tcW w:w="2389" w:type="pct"/>
          </w:tcPr>
          <w:p w14:paraId="6B8C56EF" w14:textId="349529E2" w:rsidR="00501681" w:rsidRPr="007929E5" w:rsidRDefault="00501681" w:rsidP="00501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0" w:type="pct"/>
            <w:shd w:val="clear" w:color="auto" w:fill="auto"/>
          </w:tcPr>
          <w:p w14:paraId="01F00A16" w14:textId="77777777" w:rsidR="00501681" w:rsidRPr="007929E5" w:rsidRDefault="00501681" w:rsidP="00501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right="-27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32" w:type="pct"/>
            <w:vAlign w:val="bottom"/>
          </w:tcPr>
          <w:p w14:paraId="70BF99D3" w14:textId="77777777" w:rsidR="00501681" w:rsidRPr="007929E5" w:rsidRDefault="00501681" w:rsidP="00501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-27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566" w:type="pct"/>
            <w:gridSpan w:val="2"/>
          </w:tcPr>
          <w:p w14:paraId="017D1777" w14:textId="77777777" w:rsidR="00501681" w:rsidRPr="007929E5" w:rsidRDefault="00501681" w:rsidP="00501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08" w:right="-27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33" w:type="pct"/>
            <w:gridSpan w:val="2"/>
            <w:vAlign w:val="bottom"/>
          </w:tcPr>
          <w:p w14:paraId="36F9D253" w14:textId="77777777" w:rsidR="00501681" w:rsidRPr="007929E5" w:rsidRDefault="00501681" w:rsidP="00501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548" w:type="pct"/>
            <w:shd w:val="clear" w:color="auto" w:fill="auto"/>
          </w:tcPr>
          <w:p w14:paraId="2906866F" w14:textId="77777777" w:rsidR="00501681" w:rsidRPr="007929E5" w:rsidRDefault="00501681" w:rsidP="00501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35" w:type="pct"/>
            <w:vAlign w:val="bottom"/>
          </w:tcPr>
          <w:p w14:paraId="7A600BD0" w14:textId="77777777" w:rsidR="00501681" w:rsidRPr="007929E5" w:rsidRDefault="00501681" w:rsidP="00501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534" w:type="pct"/>
          </w:tcPr>
          <w:p w14:paraId="51B2334E" w14:textId="77777777" w:rsidR="00501681" w:rsidRPr="007929E5" w:rsidRDefault="00501681" w:rsidP="00501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08" w:right="72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CE49D8" w:rsidRPr="007929E5" w14:paraId="1AF214D3" w14:textId="77777777" w:rsidTr="007D55AF">
        <w:trPr>
          <w:tblHeader/>
        </w:trPr>
        <w:tc>
          <w:tcPr>
            <w:tcW w:w="2389" w:type="pct"/>
          </w:tcPr>
          <w:p w14:paraId="7A9F8D21" w14:textId="61EB40F5" w:rsidR="00CE49D8" w:rsidRPr="007929E5" w:rsidRDefault="00CE49D8" w:rsidP="007D55AF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 w:hint="cs"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49" w:type="pct"/>
            <w:gridSpan w:val="3"/>
          </w:tcPr>
          <w:p w14:paraId="55F6250C" w14:textId="77777777" w:rsidR="00CE49D8" w:rsidRPr="007929E5" w:rsidRDefault="00CE49D8" w:rsidP="007D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1" w:type="pct"/>
            <w:gridSpan w:val="2"/>
          </w:tcPr>
          <w:p w14:paraId="5EF81327" w14:textId="77777777" w:rsidR="00CE49D8" w:rsidRPr="007929E5" w:rsidRDefault="00CE49D8" w:rsidP="007D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31" w:type="pct"/>
            <w:gridSpan w:val="5"/>
          </w:tcPr>
          <w:p w14:paraId="6E03982E" w14:textId="77777777" w:rsidR="00CE49D8" w:rsidRPr="007929E5" w:rsidRDefault="00CE49D8" w:rsidP="007D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CE49D8" w:rsidRPr="007929E5" w14:paraId="16B20564" w14:textId="77777777" w:rsidTr="007D55AF">
        <w:trPr>
          <w:tblHeader/>
        </w:trPr>
        <w:tc>
          <w:tcPr>
            <w:tcW w:w="2389" w:type="pct"/>
          </w:tcPr>
          <w:p w14:paraId="54159CB9" w14:textId="77777777" w:rsidR="00CE49D8" w:rsidRPr="007929E5" w:rsidRDefault="00CE49D8" w:rsidP="007D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</w:tcPr>
          <w:p w14:paraId="5C2A3647" w14:textId="77777777" w:rsidR="00CE49D8" w:rsidRPr="007929E5" w:rsidRDefault="00CE49D8" w:rsidP="007D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>256</w:t>
            </w:r>
            <w:r w:rsidRPr="007929E5">
              <w:rPr>
                <w:rFonts w:asciiTheme="majorHAnsi" w:hAnsiTheme="majorHAnsi" w:cstheme="majorHAnsi" w:hint="cs"/>
                <w:sz w:val="30"/>
                <w:szCs w:val="30"/>
                <w:cs/>
              </w:rPr>
              <w:t>2</w:t>
            </w:r>
          </w:p>
        </w:tc>
        <w:tc>
          <w:tcPr>
            <w:tcW w:w="132" w:type="pct"/>
          </w:tcPr>
          <w:p w14:paraId="5A713029" w14:textId="77777777" w:rsidR="00CE49D8" w:rsidRPr="007929E5" w:rsidRDefault="00CE49D8" w:rsidP="007D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66" w:type="pct"/>
            <w:gridSpan w:val="2"/>
          </w:tcPr>
          <w:p w14:paraId="43518417" w14:textId="77777777" w:rsidR="00CE49D8" w:rsidRPr="007929E5" w:rsidRDefault="00CE49D8" w:rsidP="007D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256</w:t>
            </w:r>
            <w:r w:rsidRPr="007929E5">
              <w:rPr>
                <w:rFonts w:asciiTheme="majorHAnsi" w:hAnsiTheme="majorHAnsi" w:cstheme="majorHAnsi" w:hint="cs"/>
                <w:sz w:val="30"/>
                <w:szCs w:val="30"/>
                <w:cs/>
              </w:rPr>
              <w:t>1</w:t>
            </w:r>
          </w:p>
        </w:tc>
        <w:tc>
          <w:tcPr>
            <w:tcW w:w="133" w:type="pct"/>
            <w:gridSpan w:val="2"/>
          </w:tcPr>
          <w:p w14:paraId="29452F1D" w14:textId="77777777" w:rsidR="00CE49D8" w:rsidRPr="007929E5" w:rsidRDefault="00CE49D8" w:rsidP="007D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48" w:type="pct"/>
          </w:tcPr>
          <w:p w14:paraId="5E2D2D52" w14:textId="77777777" w:rsidR="00CE49D8" w:rsidRPr="007929E5" w:rsidRDefault="00CE49D8" w:rsidP="007D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>256</w:t>
            </w:r>
            <w:r w:rsidRPr="007929E5">
              <w:rPr>
                <w:rFonts w:asciiTheme="majorHAnsi" w:hAnsiTheme="majorHAnsi" w:cstheme="majorHAnsi" w:hint="cs"/>
                <w:sz w:val="30"/>
                <w:szCs w:val="30"/>
                <w:cs/>
              </w:rPr>
              <w:t>2</w:t>
            </w:r>
          </w:p>
        </w:tc>
        <w:tc>
          <w:tcPr>
            <w:tcW w:w="135" w:type="pct"/>
          </w:tcPr>
          <w:p w14:paraId="06308F10" w14:textId="77777777" w:rsidR="00CE49D8" w:rsidRPr="007929E5" w:rsidRDefault="00CE49D8" w:rsidP="007D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37" w:type="pct"/>
            <w:gridSpan w:val="2"/>
          </w:tcPr>
          <w:p w14:paraId="0FED1E59" w14:textId="77777777" w:rsidR="00CE49D8" w:rsidRPr="007929E5" w:rsidRDefault="00CE49D8" w:rsidP="007D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256</w:t>
            </w:r>
            <w:r w:rsidRPr="007929E5">
              <w:rPr>
                <w:rFonts w:asciiTheme="majorHAnsi" w:hAnsiTheme="majorHAnsi" w:cstheme="majorHAnsi" w:hint="cs"/>
                <w:sz w:val="30"/>
                <w:szCs w:val="30"/>
                <w:cs/>
              </w:rPr>
              <w:t>1</w:t>
            </w:r>
          </w:p>
        </w:tc>
      </w:tr>
      <w:tr w:rsidR="00CE49D8" w:rsidRPr="007929E5" w14:paraId="5C77DD0A" w14:textId="77777777" w:rsidTr="007D55AF">
        <w:trPr>
          <w:tblHeader/>
        </w:trPr>
        <w:tc>
          <w:tcPr>
            <w:tcW w:w="2389" w:type="pct"/>
          </w:tcPr>
          <w:p w14:paraId="468584A0" w14:textId="77777777" w:rsidR="00CE49D8" w:rsidRPr="007929E5" w:rsidRDefault="00CE49D8" w:rsidP="007D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611" w:type="pct"/>
            <w:gridSpan w:val="10"/>
          </w:tcPr>
          <w:p w14:paraId="0B3DC9EA" w14:textId="77777777" w:rsidR="00CE49D8" w:rsidRPr="007929E5" w:rsidRDefault="00CE49D8" w:rsidP="007D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01681" w:rsidRPr="007929E5" w14:paraId="00F7EC05" w14:textId="77777777" w:rsidTr="00501681">
        <w:trPr>
          <w:gridAfter w:val="1"/>
          <w:wAfter w:w="3" w:type="pct"/>
        </w:trPr>
        <w:tc>
          <w:tcPr>
            <w:tcW w:w="2389" w:type="pct"/>
          </w:tcPr>
          <w:p w14:paraId="23C18019" w14:textId="77777777" w:rsidR="00501681" w:rsidRPr="007929E5" w:rsidRDefault="00501681" w:rsidP="00501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0" w:type="pct"/>
            <w:shd w:val="clear" w:color="auto" w:fill="auto"/>
          </w:tcPr>
          <w:p w14:paraId="515C0510" w14:textId="04A1677E" w:rsidR="00501681" w:rsidRPr="007929E5" w:rsidRDefault="00E51973" w:rsidP="00501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right="-27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523B29AD" w14:textId="77777777" w:rsidR="00501681" w:rsidRPr="007929E5" w:rsidRDefault="00501681" w:rsidP="00501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-27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66" w:type="pct"/>
            <w:gridSpan w:val="2"/>
          </w:tcPr>
          <w:p w14:paraId="42BABD25" w14:textId="7B88887F" w:rsidR="00501681" w:rsidRPr="007929E5" w:rsidRDefault="00501681" w:rsidP="00CE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33" w:type="pct"/>
            <w:gridSpan w:val="2"/>
            <w:vAlign w:val="bottom"/>
          </w:tcPr>
          <w:p w14:paraId="10F7127B" w14:textId="77777777" w:rsidR="00501681" w:rsidRPr="007929E5" w:rsidRDefault="00501681" w:rsidP="00501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</w:tcPr>
          <w:p w14:paraId="718CAA95" w14:textId="460478A7" w:rsidR="00501681" w:rsidRPr="007929E5" w:rsidRDefault="00E51973" w:rsidP="00501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330</w:t>
            </w:r>
          </w:p>
        </w:tc>
        <w:tc>
          <w:tcPr>
            <w:tcW w:w="135" w:type="pct"/>
            <w:vAlign w:val="bottom"/>
          </w:tcPr>
          <w:p w14:paraId="3C791548" w14:textId="77777777" w:rsidR="00501681" w:rsidRPr="007929E5" w:rsidRDefault="00501681" w:rsidP="00501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34" w:type="pct"/>
          </w:tcPr>
          <w:p w14:paraId="0C324E71" w14:textId="7AFECD3E" w:rsidR="00501681" w:rsidRPr="007929E5" w:rsidRDefault="00501681" w:rsidP="00501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08" w:right="72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140</w:t>
            </w:r>
          </w:p>
        </w:tc>
      </w:tr>
      <w:tr w:rsidR="00501681" w:rsidRPr="007929E5" w14:paraId="2FD44AD5" w14:textId="77777777" w:rsidTr="00501681">
        <w:trPr>
          <w:gridAfter w:val="1"/>
          <w:wAfter w:w="3" w:type="pct"/>
        </w:trPr>
        <w:tc>
          <w:tcPr>
            <w:tcW w:w="2389" w:type="pct"/>
          </w:tcPr>
          <w:p w14:paraId="42261A50" w14:textId="77777777" w:rsidR="00501681" w:rsidRPr="007929E5" w:rsidRDefault="00501681" w:rsidP="00501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60" w:type="pct"/>
            <w:shd w:val="clear" w:color="auto" w:fill="auto"/>
          </w:tcPr>
          <w:p w14:paraId="4ACC4621" w14:textId="044F5FBC" w:rsidR="00501681" w:rsidRPr="007929E5" w:rsidRDefault="0074138C" w:rsidP="00501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19AB47D7" w14:textId="77777777" w:rsidR="00501681" w:rsidRPr="007929E5" w:rsidRDefault="00501681" w:rsidP="00501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66" w:type="pct"/>
            <w:gridSpan w:val="2"/>
          </w:tcPr>
          <w:p w14:paraId="5AEFD381" w14:textId="76E9C98F" w:rsidR="00501681" w:rsidRPr="007929E5" w:rsidRDefault="00501681" w:rsidP="00501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4</w:t>
            </w:r>
          </w:p>
        </w:tc>
        <w:tc>
          <w:tcPr>
            <w:tcW w:w="133" w:type="pct"/>
            <w:gridSpan w:val="2"/>
            <w:vAlign w:val="bottom"/>
          </w:tcPr>
          <w:p w14:paraId="3D91D1E2" w14:textId="77777777" w:rsidR="00501681" w:rsidRPr="007929E5" w:rsidRDefault="00501681" w:rsidP="00501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</w:tcPr>
          <w:p w14:paraId="1E2D92A9" w14:textId="34956ADF" w:rsidR="00501681" w:rsidRPr="007929E5" w:rsidRDefault="00E51973" w:rsidP="00E519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35" w:type="pct"/>
            <w:vAlign w:val="bottom"/>
          </w:tcPr>
          <w:p w14:paraId="556022C7" w14:textId="77777777" w:rsidR="00501681" w:rsidRPr="007929E5" w:rsidRDefault="00501681" w:rsidP="00501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34" w:type="pct"/>
          </w:tcPr>
          <w:p w14:paraId="64230DC6" w14:textId="63FEA462" w:rsidR="00501681" w:rsidRPr="007929E5" w:rsidRDefault="00501681" w:rsidP="00501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08" w:right="72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4</w:t>
            </w:r>
          </w:p>
        </w:tc>
      </w:tr>
      <w:tr w:rsidR="00501681" w:rsidRPr="007929E5" w14:paraId="3383324C" w14:textId="77777777" w:rsidTr="00501681">
        <w:trPr>
          <w:gridAfter w:val="1"/>
          <w:wAfter w:w="3" w:type="pct"/>
        </w:trPr>
        <w:tc>
          <w:tcPr>
            <w:tcW w:w="2389" w:type="pct"/>
          </w:tcPr>
          <w:p w14:paraId="4E4C13B6" w14:textId="77777777" w:rsidR="00501681" w:rsidRPr="007929E5" w:rsidRDefault="00501681" w:rsidP="00501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9D114C" w14:textId="74186EAF" w:rsidR="00501681" w:rsidRPr="007929E5" w:rsidRDefault="0074138C" w:rsidP="00501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3FAD64D4" w14:textId="77777777" w:rsidR="00501681" w:rsidRPr="007929E5" w:rsidRDefault="00501681" w:rsidP="00501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A01F925" w14:textId="6DD68DF1" w:rsidR="00501681" w:rsidRPr="007929E5" w:rsidRDefault="00501681" w:rsidP="00501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33" w:type="pct"/>
            <w:gridSpan w:val="2"/>
            <w:vAlign w:val="bottom"/>
          </w:tcPr>
          <w:p w14:paraId="38C0025E" w14:textId="77777777" w:rsidR="00501681" w:rsidRPr="007929E5" w:rsidRDefault="00501681" w:rsidP="00501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27A8CA" w14:textId="1975B383" w:rsidR="00501681" w:rsidRPr="007929E5" w:rsidRDefault="00E51973" w:rsidP="00501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330</w:t>
            </w:r>
          </w:p>
        </w:tc>
        <w:tc>
          <w:tcPr>
            <w:tcW w:w="135" w:type="pct"/>
            <w:vAlign w:val="bottom"/>
          </w:tcPr>
          <w:p w14:paraId="418322A7" w14:textId="77777777" w:rsidR="00501681" w:rsidRPr="007929E5" w:rsidRDefault="00501681" w:rsidP="00501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D52F44" w14:textId="3061890A" w:rsidR="00501681" w:rsidRPr="007929E5" w:rsidRDefault="00501681" w:rsidP="00501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08" w:right="7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144</w:t>
            </w:r>
          </w:p>
        </w:tc>
      </w:tr>
    </w:tbl>
    <w:p w14:paraId="74A0ACA6" w14:textId="77777777" w:rsidR="00993563" w:rsidRPr="007929E5" w:rsidRDefault="00993563" w:rsidP="004B66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HAnsi" w:hAnsiTheme="majorHAnsi" w:cstheme="majorHAnsi"/>
          <w:sz w:val="28"/>
          <w:szCs w:val="28"/>
        </w:rPr>
      </w:pPr>
    </w:p>
    <w:tbl>
      <w:tblPr>
        <w:tblStyle w:val="TableGrid"/>
        <w:tblW w:w="923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54"/>
        <w:gridCol w:w="1339"/>
        <w:gridCol w:w="234"/>
        <w:gridCol w:w="236"/>
        <w:gridCol w:w="1019"/>
        <w:gridCol w:w="235"/>
        <w:gridCol w:w="934"/>
        <w:gridCol w:w="236"/>
        <w:gridCol w:w="992"/>
        <w:gridCol w:w="235"/>
        <w:gridCol w:w="1021"/>
      </w:tblGrid>
      <w:tr w:rsidR="00F00ECB" w:rsidRPr="007929E5" w14:paraId="2C17940E" w14:textId="77777777" w:rsidTr="00F00ECB">
        <w:trPr>
          <w:tblHeader/>
        </w:trPr>
        <w:tc>
          <w:tcPr>
            <w:tcW w:w="2754" w:type="dxa"/>
            <w:vAlign w:val="bottom"/>
          </w:tcPr>
          <w:p w14:paraId="3E1695CA" w14:textId="77777777" w:rsidR="00F00ECB" w:rsidRPr="007929E5" w:rsidRDefault="00F00ECB" w:rsidP="00F00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9" w:type="dxa"/>
            <w:vAlign w:val="bottom"/>
          </w:tcPr>
          <w:p w14:paraId="037D440C" w14:textId="77777777" w:rsidR="00F00ECB" w:rsidRPr="007929E5" w:rsidRDefault="00F00ECB" w:rsidP="00F00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4" w:type="dxa"/>
            <w:vAlign w:val="bottom"/>
          </w:tcPr>
          <w:p w14:paraId="77A835C8" w14:textId="77777777" w:rsidR="00F00ECB" w:rsidRPr="007929E5" w:rsidRDefault="00F00ECB" w:rsidP="00F00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0B24270E" w14:textId="77777777" w:rsidR="00F00ECB" w:rsidRPr="007929E5" w:rsidRDefault="00F00ECB" w:rsidP="00F00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672" w:type="dxa"/>
            <w:gridSpan w:val="7"/>
            <w:vAlign w:val="bottom"/>
          </w:tcPr>
          <w:p w14:paraId="04FAFF0F" w14:textId="77777777" w:rsidR="00F00ECB" w:rsidRPr="007929E5" w:rsidRDefault="00F00ECB" w:rsidP="00F00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00ECB" w:rsidRPr="007929E5" w14:paraId="6066F0F7" w14:textId="77777777" w:rsidTr="00F00ECB">
        <w:trPr>
          <w:tblHeader/>
        </w:trPr>
        <w:tc>
          <w:tcPr>
            <w:tcW w:w="2754" w:type="dxa"/>
            <w:vAlign w:val="bottom"/>
          </w:tcPr>
          <w:p w14:paraId="4F27C8AA" w14:textId="77777777" w:rsidR="00A22352" w:rsidRPr="007929E5" w:rsidRDefault="00A22352" w:rsidP="00F00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HAnsi" w:hAnsiTheme="majorHAnsi" w:cstheme="majorHAnsi"/>
                <w:b/>
                <w:bCs/>
                <w:i/>
                <w:iCs/>
                <w:spacing w:val="6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b/>
                <w:bCs/>
                <w:i/>
                <w:iCs/>
                <w:spacing w:val="6"/>
                <w:sz w:val="30"/>
                <w:szCs w:val="30"/>
                <w:cs/>
              </w:rPr>
              <w:t>รายการเคลื่อนไหวของ</w:t>
            </w:r>
          </w:p>
          <w:p w14:paraId="1F979A01" w14:textId="779575AA" w:rsidR="00F00ECB" w:rsidRPr="007929E5" w:rsidRDefault="00A22352" w:rsidP="00F00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/>
                <w:b/>
                <w:bCs/>
                <w:i/>
                <w:iCs/>
                <w:spacing w:val="6"/>
                <w:sz w:val="30"/>
                <w:szCs w:val="30"/>
              </w:rPr>
              <w:t xml:space="preserve">   </w:t>
            </w:r>
            <w:r w:rsidRPr="007929E5">
              <w:rPr>
                <w:rFonts w:asciiTheme="majorHAnsi" w:hAnsiTheme="majorHAnsi" w:cstheme="majorHAnsi"/>
                <w:b/>
                <w:bCs/>
                <w:i/>
                <w:iCs/>
                <w:spacing w:val="6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339" w:type="dxa"/>
            <w:vAlign w:val="bottom"/>
            <w:hideMark/>
          </w:tcPr>
          <w:p w14:paraId="15FBE5B1" w14:textId="77777777" w:rsidR="00F00ECB" w:rsidRPr="007929E5" w:rsidRDefault="00F00ECB" w:rsidP="00F00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14:paraId="7BA77C28" w14:textId="77777777" w:rsidR="00F00ECB" w:rsidRPr="007929E5" w:rsidRDefault="00F00ECB" w:rsidP="00F00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 xml:space="preserve">31 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635307F6" w14:textId="77777777" w:rsidR="00F00ECB" w:rsidRPr="007929E5" w:rsidRDefault="00F00ECB" w:rsidP="00F00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036544E8" w14:textId="77777777" w:rsidR="00F00ECB" w:rsidRPr="007929E5" w:rsidRDefault="00F00ECB" w:rsidP="00F00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9" w:type="dxa"/>
            <w:vAlign w:val="bottom"/>
            <w:hideMark/>
          </w:tcPr>
          <w:p w14:paraId="5F113845" w14:textId="77777777" w:rsidR="00F00ECB" w:rsidRPr="007929E5" w:rsidRDefault="00F00ECB" w:rsidP="00F00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14:paraId="32A88D8D" w14:textId="77777777" w:rsidR="00F00ECB" w:rsidRPr="007929E5" w:rsidRDefault="00F00ECB" w:rsidP="00F00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 xml:space="preserve">1 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35" w:type="dxa"/>
            <w:vAlign w:val="bottom"/>
          </w:tcPr>
          <w:p w14:paraId="074B35F0" w14:textId="77777777" w:rsidR="00F00ECB" w:rsidRPr="007929E5" w:rsidRDefault="00F00ECB" w:rsidP="00F00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4" w:type="dxa"/>
            <w:vAlign w:val="bottom"/>
          </w:tcPr>
          <w:p w14:paraId="6B60F840" w14:textId="77777777" w:rsidR="00F00ECB" w:rsidRPr="007929E5" w:rsidRDefault="00F00ECB" w:rsidP="00F00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022094B5" w14:textId="77777777" w:rsidR="00F00ECB" w:rsidRPr="007929E5" w:rsidRDefault="00F00ECB" w:rsidP="00F00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</w:tcPr>
          <w:p w14:paraId="36F59522" w14:textId="77777777" w:rsidR="00F00ECB" w:rsidRPr="007929E5" w:rsidRDefault="00F00ECB" w:rsidP="00F00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066707BC" w14:textId="77777777" w:rsidR="00F00ECB" w:rsidRPr="007929E5" w:rsidRDefault="00F00ECB" w:rsidP="00F00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1" w:type="dxa"/>
            <w:vAlign w:val="bottom"/>
            <w:hideMark/>
          </w:tcPr>
          <w:p w14:paraId="39A05B43" w14:textId="77777777" w:rsidR="00F00ECB" w:rsidRPr="007929E5" w:rsidRDefault="00F00ECB" w:rsidP="00F00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14:paraId="57D9FA5F" w14:textId="77777777" w:rsidR="00F00ECB" w:rsidRPr="007929E5" w:rsidRDefault="00F00ECB" w:rsidP="00F00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 xml:space="preserve">31 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F00ECB" w:rsidRPr="007929E5" w14:paraId="7C5F3690" w14:textId="77777777" w:rsidTr="00F00ECB">
        <w:trPr>
          <w:tblHeader/>
        </w:trPr>
        <w:tc>
          <w:tcPr>
            <w:tcW w:w="2754" w:type="dxa"/>
          </w:tcPr>
          <w:p w14:paraId="6837277E" w14:textId="77777777" w:rsidR="00F00ECB" w:rsidRPr="007929E5" w:rsidRDefault="00F00ECB" w:rsidP="00F00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9" w:type="dxa"/>
          </w:tcPr>
          <w:p w14:paraId="26F2FEF7" w14:textId="77777777" w:rsidR="00F00ECB" w:rsidRPr="007929E5" w:rsidRDefault="00F00ECB" w:rsidP="00F00E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470" w:type="dxa"/>
            <w:gridSpan w:val="2"/>
            <w:hideMark/>
          </w:tcPr>
          <w:p w14:paraId="532C1CAD" w14:textId="77777777" w:rsidR="00F00ECB" w:rsidRPr="007929E5" w:rsidRDefault="00F00ECB" w:rsidP="00F00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672" w:type="dxa"/>
            <w:gridSpan w:val="7"/>
          </w:tcPr>
          <w:p w14:paraId="5E54F59B" w14:textId="77777777" w:rsidR="00F00ECB" w:rsidRPr="007929E5" w:rsidRDefault="00F00ECB" w:rsidP="00F00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0ECB" w:rsidRPr="007929E5" w14:paraId="6B2D6B59" w14:textId="77777777" w:rsidTr="00F00ECB">
        <w:trPr>
          <w:tblHeader/>
        </w:trPr>
        <w:tc>
          <w:tcPr>
            <w:tcW w:w="2754" w:type="dxa"/>
          </w:tcPr>
          <w:p w14:paraId="6BBD2ACB" w14:textId="147FDBD9" w:rsidR="00F00ECB" w:rsidRPr="007929E5" w:rsidRDefault="00501681" w:rsidP="00F00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929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339" w:type="dxa"/>
          </w:tcPr>
          <w:p w14:paraId="531FB0F2" w14:textId="77777777" w:rsidR="00F00ECB" w:rsidRPr="007929E5" w:rsidRDefault="00F00ECB" w:rsidP="00F00E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0" w:type="dxa"/>
            <w:gridSpan w:val="2"/>
          </w:tcPr>
          <w:p w14:paraId="01D40FDB" w14:textId="77777777" w:rsidR="00F00ECB" w:rsidRPr="007929E5" w:rsidRDefault="00F00ECB" w:rsidP="00F00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672" w:type="dxa"/>
            <w:gridSpan w:val="7"/>
          </w:tcPr>
          <w:p w14:paraId="3F70F32A" w14:textId="77777777" w:rsidR="00F00ECB" w:rsidRPr="007929E5" w:rsidRDefault="00F00ECB" w:rsidP="00F00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F00ECB" w:rsidRPr="007929E5" w14:paraId="161BA25D" w14:textId="77777777" w:rsidTr="0058573F">
        <w:tc>
          <w:tcPr>
            <w:tcW w:w="2754" w:type="dxa"/>
          </w:tcPr>
          <w:p w14:paraId="487C250D" w14:textId="77777777" w:rsidR="00F00ECB" w:rsidRPr="007929E5" w:rsidRDefault="00F00ECB" w:rsidP="00F00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39" w:type="dxa"/>
          </w:tcPr>
          <w:p w14:paraId="5DA636F7" w14:textId="23DCACA3" w:rsidR="00F00ECB" w:rsidRPr="007929E5" w:rsidRDefault="0074138C" w:rsidP="00F00EC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4" w:type="dxa"/>
          </w:tcPr>
          <w:p w14:paraId="4C979A5D" w14:textId="77777777" w:rsidR="00F00ECB" w:rsidRPr="007929E5" w:rsidRDefault="00F00ECB" w:rsidP="00F00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F09CC8E" w14:textId="77777777" w:rsidR="00F00ECB" w:rsidRPr="007929E5" w:rsidRDefault="00F00ECB" w:rsidP="00F00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</w:tcPr>
          <w:p w14:paraId="65F95D91" w14:textId="5B2D2EF9" w:rsidR="00F00ECB" w:rsidRPr="007929E5" w:rsidRDefault="00F00ECB" w:rsidP="00F00ECB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24,000</w:t>
            </w:r>
          </w:p>
        </w:tc>
        <w:tc>
          <w:tcPr>
            <w:tcW w:w="235" w:type="dxa"/>
          </w:tcPr>
          <w:p w14:paraId="2A8778CA" w14:textId="77777777" w:rsidR="00F00ECB" w:rsidRPr="007929E5" w:rsidRDefault="00F00ECB" w:rsidP="00F00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2A31B38D" w14:textId="35B15F2C" w:rsidR="00F00ECB" w:rsidRPr="007929E5" w:rsidRDefault="00E51973" w:rsidP="00F00EC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FC1FDB7" w14:textId="77777777" w:rsidR="00F00ECB" w:rsidRPr="007929E5" w:rsidRDefault="00F00ECB" w:rsidP="00F00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602F38FC" w14:textId="13116253" w:rsidR="00F00ECB" w:rsidRPr="007929E5" w:rsidRDefault="00E51973" w:rsidP="00F00EC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(24,000)</w:t>
            </w:r>
          </w:p>
        </w:tc>
        <w:tc>
          <w:tcPr>
            <w:tcW w:w="235" w:type="dxa"/>
          </w:tcPr>
          <w:p w14:paraId="0EA9FDC8" w14:textId="77777777" w:rsidR="00F00ECB" w:rsidRPr="007929E5" w:rsidRDefault="00F00ECB" w:rsidP="00F00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</w:tcPr>
          <w:p w14:paraId="2A799A27" w14:textId="1CF5D5E8" w:rsidR="00F00ECB" w:rsidRPr="007929E5" w:rsidRDefault="00E51973" w:rsidP="00F00EC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F00ECB" w:rsidRPr="007929E5" w14:paraId="325F224F" w14:textId="77777777" w:rsidTr="00F00ECB">
        <w:trPr>
          <w:tblHeader/>
        </w:trPr>
        <w:tc>
          <w:tcPr>
            <w:tcW w:w="2754" w:type="dxa"/>
          </w:tcPr>
          <w:p w14:paraId="5C1F61D5" w14:textId="77777777" w:rsidR="00F00ECB" w:rsidRPr="007929E5" w:rsidRDefault="00F00ECB" w:rsidP="00F00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9" w:type="dxa"/>
          </w:tcPr>
          <w:p w14:paraId="3AF90092" w14:textId="77777777" w:rsidR="00F00ECB" w:rsidRPr="007929E5" w:rsidRDefault="00F00ECB" w:rsidP="00F00E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70" w:type="dxa"/>
            <w:gridSpan w:val="2"/>
          </w:tcPr>
          <w:p w14:paraId="7D97B2DB" w14:textId="77777777" w:rsidR="00F00ECB" w:rsidRPr="007929E5" w:rsidRDefault="00F00ECB" w:rsidP="00F00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4672" w:type="dxa"/>
            <w:gridSpan w:val="7"/>
          </w:tcPr>
          <w:p w14:paraId="3FB58940" w14:textId="77777777" w:rsidR="00F00ECB" w:rsidRPr="007929E5" w:rsidRDefault="00F00ECB" w:rsidP="00F00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E75283" w:rsidRPr="007929E5" w14:paraId="2A111802" w14:textId="77777777" w:rsidTr="00F00ECB">
        <w:tc>
          <w:tcPr>
            <w:tcW w:w="2754" w:type="dxa"/>
          </w:tcPr>
          <w:p w14:paraId="0CB5FB7A" w14:textId="6ACC378A" w:rsidR="00E75283" w:rsidRPr="007929E5" w:rsidRDefault="00E75283" w:rsidP="00E752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29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339" w:type="dxa"/>
          </w:tcPr>
          <w:p w14:paraId="3C7D3CEE" w14:textId="77777777" w:rsidR="00E75283" w:rsidRPr="007929E5" w:rsidRDefault="00E75283" w:rsidP="00E7528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2B97467C" w14:textId="77777777" w:rsidR="00E75283" w:rsidRPr="007929E5" w:rsidRDefault="00E75283" w:rsidP="00E752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77DC96" w14:textId="77777777" w:rsidR="00E75283" w:rsidRPr="007929E5" w:rsidRDefault="00E75283" w:rsidP="00E752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vAlign w:val="bottom"/>
          </w:tcPr>
          <w:p w14:paraId="425642A7" w14:textId="77777777" w:rsidR="00E75283" w:rsidRPr="007929E5" w:rsidRDefault="00E75283" w:rsidP="00E75283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 w:line="240" w:lineRule="auto"/>
              <w:ind w:right="-27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35" w:type="dxa"/>
          </w:tcPr>
          <w:p w14:paraId="0247EA8C" w14:textId="77777777" w:rsidR="00E75283" w:rsidRPr="007929E5" w:rsidRDefault="00E75283" w:rsidP="00E752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1BFDA33A" w14:textId="77777777" w:rsidR="00E75283" w:rsidRPr="007929E5" w:rsidRDefault="00E75283" w:rsidP="00E7528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6B9B8C" w14:textId="77777777" w:rsidR="00E75283" w:rsidRPr="007929E5" w:rsidRDefault="00E75283" w:rsidP="00E752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773B3288" w14:textId="77777777" w:rsidR="00E75283" w:rsidRPr="007929E5" w:rsidRDefault="00E75283" w:rsidP="00E7528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350E822B" w14:textId="77777777" w:rsidR="00E75283" w:rsidRPr="007929E5" w:rsidRDefault="00E75283" w:rsidP="00E752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08A481B8" w14:textId="77777777" w:rsidR="00E75283" w:rsidRPr="007929E5" w:rsidRDefault="00E75283" w:rsidP="00E7528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3477" w:rsidRPr="007929E5" w14:paraId="3D97D323" w14:textId="77777777" w:rsidTr="003954C7">
        <w:tc>
          <w:tcPr>
            <w:tcW w:w="2754" w:type="dxa"/>
          </w:tcPr>
          <w:p w14:paraId="7A031495" w14:textId="77777777" w:rsidR="00383477" w:rsidRPr="007929E5" w:rsidRDefault="00383477" w:rsidP="003834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39" w:type="dxa"/>
          </w:tcPr>
          <w:p w14:paraId="63397F74" w14:textId="2BF4D13B" w:rsidR="00383477" w:rsidRPr="007929E5" w:rsidRDefault="00383477" w:rsidP="0038347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1.15</w:t>
            </w:r>
          </w:p>
        </w:tc>
        <w:tc>
          <w:tcPr>
            <w:tcW w:w="234" w:type="dxa"/>
          </w:tcPr>
          <w:p w14:paraId="2FDB7190" w14:textId="77777777" w:rsidR="00383477" w:rsidRPr="007929E5" w:rsidRDefault="00383477" w:rsidP="003834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A074C9" w14:textId="77777777" w:rsidR="00383477" w:rsidRPr="007929E5" w:rsidRDefault="00383477" w:rsidP="003834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</w:tcPr>
          <w:p w14:paraId="76AD03D4" w14:textId="242A49E0" w:rsidR="00383477" w:rsidRPr="007929E5" w:rsidRDefault="00383477" w:rsidP="00383477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47,550</w:t>
            </w:r>
          </w:p>
        </w:tc>
        <w:tc>
          <w:tcPr>
            <w:tcW w:w="235" w:type="dxa"/>
          </w:tcPr>
          <w:p w14:paraId="6678E0C9" w14:textId="77777777" w:rsidR="00383477" w:rsidRPr="007929E5" w:rsidRDefault="00383477" w:rsidP="003834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46547A20" w14:textId="16607B2F" w:rsidR="00383477" w:rsidRPr="007929E5" w:rsidRDefault="00383477" w:rsidP="0038347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40,400</w:t>
            </w:r>
          </w:p>
        </w:tc>
        <w:tc>
          <w:tcPr>
            <w:tcW w:w="236" w:type="dxa"/>
          </w:tcPr>
          <w:p w14:paraId="31DE082D" w14:textId="77777777" w:rsidR="00383477" w:rsidRPr="007929E5" w:rsidRDefault="00383477" w:rsidP="003834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2DEC6510" w14:textId="4E650F28" w:rsidR="00383477" w:rsidRPr="007929E5" w:rsidRDefault="00383477" w:rsidP="0038347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(63,950)</w:t>
            </w:r>
          </w:p>
        </w:tc>
        <w:tc>
          <w:tcPr>
            <w:tcW w:w="235" w:type="dxa"/>
          </w:tcPr>
          <w:p w14:paraId="60EDF1EC" w14:textId="77777777" w:rsidR="00383477" w:rsidRPr="007929E5" w:rsidRDefault="00383477" w:rsidP="003834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</w:tcPr>
          <w:p w14:paraId="2366E625" w14:textId="486A700D" w:rsidR="00383477" w:rsidRPr="007929E5" w:rsidRDefault="00383477" w:rsidP="0038347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24,000</w:t>
            </w:r>
          </w:p>
        </w:tc>
      </w:tr>
      <w:tr w:rsidR="00383477" w:rsidRPr="007929E5" w14:paraId="3C2D902C" w14:textId="77777777" w:rsidTr="003954C7">
        <w:tc>
          <w:tcPr>
            <w:tcW w:w="2754" w:type="dxa"/>
          </w:tcPr>
          <w:p w14:paraId="048BBA50" w14:textId="77777777" w:rsidR="00383477" w:rsidRPr="007929E5" w:rsidRDefault="00383477" w:rsidP="003834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บุคคลหรือกิจการอื่นที่</w:t>
            </w:r>
          </w:p>
          <w:p w14:paraId="7F77454F" w14:textId="77777777" w:rsidR="00383477" w:rsidRPr="007929E5" w:rsidRDefault="00383477" w:rsidP="003834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เกี่ยวข้องกัน</w:t>
            </w:r>
          </w:p>
        </w:tc>
        <w:tc>
          <w:tcPr>
            <w:tcW w:w="1339" w:type="dxa"/>
          </w:tcPr>
          <w:p w14:paraId="5A7338B9" w14:textId="77777777" w:rsidR="00383477" w:rsidRPr="007929E5" w:rsidRDefault="00383477" w:rsidP="0038347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DAAD506" w14:textId="1153EAE6" w:rsidR="00383477" w:rsidRPr="007929E5" w:rsidRDefault="00383477" w:rsidP="0038347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4" w:type="dxa"/>
          </w:tcPr>
          <w:p w14:paraId="3DBAFB41" w14:textId="77777777" w:rsidR="00383477" w:rsidRPr="007929E5" w:rsidRDefault="00383477" w:rsidP="003834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45CFAB" w14:textId="77777777" w:rsidR="00383477" w:rsidRPr="007929E5" w:rsidRDefault="00383477" w:rsidP="003834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</w:tcPr>
          <w:p w14:paraId="6B4A8C77" w14:textId="77777777" w:rsidR="00383477" w:rsidRPr="007929E5" w:rsidRDefault="00383477" w:rsidP="00383477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 w:line="240" w:lineRule="auto"/>
              <w:ind w:right="-27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163CB1E9" w14:textId="77E6C618" w:rsidR="00383477" w:rsidRPr="007929E5" w:rsidRDefault="00383477" w:rsidP="00383477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10,150</w:t>
            </w:r>
          </w:p>
        </w:tc>
        <w:tc>
          <w:tcPr>
            <w:tcW w:w="235" w:type="dxa"/>
          </w:tcPr>
          <w:p w14:paraId="3181E281" w14:textId="77777777" w:rsidR="00383477" w:rsidRPr="007929E5" w:rsidRDefault="00383477" w:rsidP="003834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0CF7DEE7" w14:textId="77777777" w:rsidR="00383477" w:rsidRPr="007929E5" w:rsidRDefault="00383477" w:rsidP="0038347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CEB79CA" w14:textId="1C2EE99C" w:rsidR="00383477" w:rsidRPr="007929E5" w:rsidRDefault="00383477" w:rsidP="0038347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0AC03E4" w14:textId="77777777" w:rsidR="00383477" w:rsidRPr="007929E5" w:rsidRDefault="00383477" w:rsidP="003834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6ACBA922" w14:textId="77777777" w:rsidR="00383477" w:rsidRPr="007929E5" w:rsidRDefault="00383477" w:rsidP="0038347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27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321DFC93" w14:textId="222A0C89" w:rsidR="00383477" w:rsidRPr="007929E5" w:rsidRDefault="00383477" w:rsidP="0038347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(10,150)</w:t>
            </w:r>
          </w:p>
        </w:tc>
        <w:tc>
          <w:tcPr>
            <w:tcW w:w="235" w:type="dxa"/>
          </w:tcPr>
          <w:p w14:paraId="436F5677" w14:textId="77777777" w:rsidR="00383477" w:rsidRPr="007929E5" w:rsidRDefault="00383477" w:rsidP="003834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</w:tcPr>
          <w:p w14:paraId="365990F1" w14:textId="77777777" w:rsidR="00383477" w:rsidRPr="007929E5" w:rsidRDefault="00383477" w:rsidP="0038347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F9C59CB" w14:textId="251A4ECF" w:rsidR="00383477" w:rsidRPr="007929E5" w:rsidRDefault="00383477" w:rsidP="0038347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83477" w:rsidRPr="007929E5" w14:paraId="3196C2DD" w14:textId="77777777" w:rsidTr="003954C7">
        <w:tc>
          <w:tcPr>
            <w:tcW w:w="2754" w:type="dxa"/>
            <w:hideMark/>
          </w:tcPr>
          <w:p w14:paraId="3B00B024" w14:textId="77777777" w:rsidR="00383477" w:rsidRPr="007929E5" w:rsidRDefault="00383477" w:rsidP="003834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39" w:type="dxa"/>
          </w:tcPr>
          <w:p w14:paraId="24722BD9" w14:textId="77777777" w:rsidR="00383477" w:rsidRPr="007929E5" w:rsidRDefault="00383477" w:rsidP="003834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14:paraId="4B08E458" w14:textId="77777777" w:rsidR="00383477" w:rsidRPr="007929E5" w:rsidRDefault="00383477" w:rsidP="003834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F2CECDF" w14:textId="77777777" w:rsidR="00383477" w:rsidRPr="007929E5" w:rsidRDefault="00383477" w:rsidP="003834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987E5E0" w14:textId="3F5C9B00" w:rsidR="00383477" w:rsidRPr="007929E5" w:rsidRDefault="00383477" w:rsidP="00383477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57,700</w:t>
            </w:r>
          </w:p>
        </w:tc>
        <w:tc>
          <w:tcPr>
            <w:tcW w:w="235" w:type="dxa"/>
          </w:tcPr>
          <w:p w14:paraId="1D8AAB6D" w14:textId="77777777" w:rsidR="00383477" w:rsidRPr="007929E5" w:rsidRDefault="00383477" w:rsidP="003834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6BDF4166" w14:textId="77777777" w:rsidR="00383477" w:rsidRPr="007929E5" w:rsidRDefault="00383477" w:rsidP="00383477">
            <w:pPr>
              <w:tabs>
                <w:tab w:val="clear" w:pos="227"/>
                <w:tab w:val="clear" w:pos="454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EDCC6DC" w14:textId="77777777" w:rsidR="00383477" w:rsidRPr="007929E5" w:rsidRDefault="00383477" w:rsidP="003834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14:paraId="26C5D9D6" w14:textId="77777777" w:rsidR="00383477" w:rsidRPr="007929E5" w:rsidRDefault="00383477" w:rsidP="00383477">
            <w:pPr>
              <w:tabs>
                <w:tab w:val="clear" w:pos="227"/>
                <w:tab w:val="clear" w:pos="454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0F42C096" w14:textId="77777777" w:rsidR="00383477" w:rsidRPr="007929E5" w:rsidRDefault="00383477" w:rsidP="003834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E2E5CE" w14:textId="6CCFA8B3" w:rsidR="00383477" w:rsidRPr="007929E5" w:rsidRDefault="00383477" w:rsidP="0038347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24,000</w:t>
            </w:r>
          </w:p>
        </w:tc>
      </w:tr>
    </w:tbl>
    <w:p w14:paraId="166AABCE" w14:textId="77777777" w:rsidR="00F00ECB" w:rsidRPr="007929E5" w:rsidRDefault="00F00ECB" w:rsidP="004B66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HAnsi" w:hAnsiTheme="majorHAnsi" w:cstheme="majorHAnsi"/>
          <w:i/>
          <w:iCs/>
          <w:sz w:val="30"/>
          <w:szCs w:val="30"/>
        </w:rPr>
      </w:pPr>
    </w:p>
    <w:p w14:paraId="221FF7D7" w14:textId="2319FE47" w:rsidR="00F00ECB" w:rsidRPr="007929E5" w:rsidRDefault="00F00ECB" w:rsidP="004B66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HAnsi" w:hAnsiTheme="majorHAnsi" w:cstheme="majorHAnsi"/>
          <w:i/>
          <w:iCs/>
          <w:sz w:val="30"/>
          <w:szCs w:val="30"/>
        </w:rPr>
      </w:pPr>
    </w:p>
    <w:tbl>
      <w:tblPr>
        <w:tblStyle w:val="TableGrid"/>
        <w:tblW w:w="923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43"/>
        <w:gridCol w:w="1335"/>
        <w:gridCol w:w="234"/>
        <w:gridCol w:w="236"/>
        <w:gridCol w:w="1017"/>
        <w:gridCol w:w="235"/>
        <w:gridCol w:w="933"/>
        <w:gridCol w:w="236"/>
        <w:gridCol w:w="1012"/>
        <w:gridCol w:w="235"/>
        <w:gridCol w:w="1019"/>
      </w:tblGrid>
      <w:tr w:rsidR="00F00ECB" w:rsidRPr="007929E5" w14:paraId="1BDAC4C0" w14:textId="77777777" w:rsidTr="00F00ECB">
        <w:trPr>
          <w:tblHeader/>
        </w:trPr>
        <w:tc>
          <w:tcPr>
            <w:tcW w:w="2754" w:type="dxa"/>
            <w:vAlign w:val="bottom"/>
          </w:tcPr>
          <w:p w14:paraId="435C3FBC" w14:textId="77777777" w:rsidR="00F00ECB" w:rsidRPr="007929E5" w:rsidRDefault="00F00ECB" w:rsidP="00F00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9" w:type="dxa"/>
            <w:vAlign w:val="bottom"/>
          </w:tcPr>
          <w:p w14:paraId="4505DB6D" w14:textId="77777777" w:rsidR="00F00ECB" w:rsidRPr="007929E5" w:rsidRDefault="00F00ECB" w:rsidP="00F00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4" w:type="dxa"/>
            <w:vAlign w:val="bottom"/>
          </w:tcPr>
          <w:p w14:paraId="0CBFAD0F" w14:textId="77777777" w:rsidR="00F00ECB" w:rsidRPr="007929E5" w:rsidRDefault="00F00ECB" w:rsidP="00F00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305EBE5D" w14:textId="77777777" w:rsidR="00F00ECB" w:rsidRPr="007929E5" w:rsidRDefault="00F00ECB" w:rsidP="00F00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672" w:type="dxa"/>
            <w:gridSpan w:val="7"/>
            <w:vAlign w:val="bottom"/>
          </w:tcPr>
          <w:p w14:paraId="3DB9CC2E" w14:textId="03E9F66B" w:rsidR="00F00ECB" w:rsidRPr="007929E5" w:rsidRDefault="00F00ECB" w:rsidP="00F00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2352" w:rsidRPr="007929E5" w14:paraId="4DA8195E" w14:textId="77777777" w:rsidTr="00F00ECB">
        <w:trPr>
          <w:tblHeader/>
        </w:trPr>
        <w:tc>
          <w:tcPr>
            <w:tcW w:w="2754" w:type="dxa"/>
            <w:vAlign w:val="bottom"/>
          </w:tcPr>
          <w:p w14:paraId="11D5B30D" w14:textId="77777777" w:rsidR="00A22352" w:rsidRPr="007929E5" w:rsidRDefault="00A22352" w:rsidP="00A223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HAnsi" w:hAnsiTheme="majorHAnsi" w:cstheme="majorHAnsi"/>
                <w:b/>
                <w:bCs/>
                <w:i/>
                <w:iCs/>
                <w:spacing w:val="6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b/>
                <w:bCs/>
                <w:i/>
                <w:iCs/>
                <w:spacing w:val="6"/>
                <w:sz w:val="30"/>
                <w:szCs w:val="30"/>
                <w:cs/>
              </w:rPr>
              <w:t>รายการเคลื่อนไหวของ</w:t>
            </w:r>
          </w:p>
          <w:p w14:paraId="32BAAA88" w14:textId="4E42C447" w:rsidR="00A22352" w:rsidRPr="007929E5" w:rsidRDefault="00A22352" w:rsidP="00A223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/>
                <w:b/>
                <w:bCs/>
                <w:i/>
                <w:iCs/>
                <w:spacing w:val="6"/>
                <w:sz w:val="30"/>
                <w:szCs w:val="30"/>
              </w:rPr>
              <w:t xml:space="preserve">   </w:t>
            </w:r>
            <w:r w:rsidRPr="007929E5">
              <w:rPr>
                <w:rFonts w:asciiTheme="majorHAnsi" w:hAnsiTheme="majorHAnsi" w:cstheme="majorHAnsi"/>
                <w:b/>
                <w:bCs/>
                <w:i/>
                <w:iCs/>
                <w:spacing w:val="6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339" w:type="dxa"/>
            <w:vAlign w:val="bottom"/>
            <w:hideMark/>
          </w:tcPr>
          <w:p w14:paraId="3E2CE066" w14:textId="77777777" w:rsidR="00A22352" w:rsidRPr="007929E5" w:rsidRDefault="00A22352" w:rsidP="00A223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14:paraId="5AA97D59" w14:textId="77777777" w:rsidR="00A22352" w:rsidRPr="007929E5" w:rsidRDefault="00A22352" w:rsidP="00A223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 xml:space="preserve">31 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333AA66F" w14:textId="77777777" w:rsidR="00A22352" w:rsidRPr="007929E5" w:rsidRDefault="00A22352" w:rsidP="00A223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6C0FC7C3" w14:textId="77777777" w:rsidR="00A22352" w:rsidRPr="007929E5" w:rsidRDefault="00A22352" w:rsidP="00A223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9" w:type="dxa"/>
            <w:vAlign w:val="bottom"/>
            <w:hideMark/>
          </w:tcPr>
          <w:p w14:paraId="346F8312" w14:textId="77777777" w:rsidR="00A22352" w:rsidRPr="007929E5" w:rsidRDefault="00A22352" w:rsidP="00A223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14:paraId="35040D80" w14:textId="77777777" w:rsidR="00A22352" w:rsidRPr="007929E5" w:rsidRDefault="00A22352" w:rsidP="00A223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 xml:space="preserve">1 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35" w:type="dxa"/>
            <w:vAlign w:val="bottom"/>
          </w:tcPr>
          <w:p w14:paraId="7786B7AC" w14:textId="77777777" w:rsidR="00A22352" w:rsidRPr="007929E5" w:rsidRDefault="00A22352" w:rsidP="00A223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4" w:type="dxa"/>
            <w:vAlign w:val="bottom"/>
          </w:tcPr>
          <w:p w14:paraId="064128F7" w14:textId="77777777" w:rsidR="00A22352" w:rsidRPr="007929E5" w:rsidRDefault="00A22352" w:rsidP="00A223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0CCD395E" w14:textId="77777777" w:rsidR="00A22352" w:rsidRPr="007929E5" w:rsidRDefault="00A22352" w:rsidP="00A223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</w:tcPr>
          <w:p w14:paraId="381E7004" w14:textId="77777777" w:rsidR="00A22352" w:rsidRPr="007929E5" w:rsidRDefault="00A22352" w:rsidP="00A223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02BC0B05" w14:textId="77777777" w:rsidR="00A22352" w:rsidRPr="007929E5" w:rsidRDefault="00A22352" w:rsidP="00A223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1" w:type="dxa"/>
            <w:vAlign w:val="bottom"/>
            <w:hideMark/>
          </w:tcPr>
          <w:p w14:paraId="02FF6FD3" w14:textId="77777777" w:rsidR="00A22352" w:rsidRPr="007929E5" w:rsidRDefault="00A22352" w:rsidP="00A223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14:paraId="1C719D31" w14:textId="77777777" w:rsidR="00A22352" w:rsidRPr="007929E5" w:rsidRDefault="00A22352" w:rsidP="00A223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 xml:space="preserve">31 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A22352" w:rsidRPr="007929E5" w14:paraId="558217CF" w14:textId="77777777" w:rsidTr="00F00ECB">
        <w:trPr>
          <w:tblHeader/>
        </w:trPr>
        <w:tc>
          <w:tcPr>
            <w:tcW w:w="2754" w:type="dxa"/>
          </w:tcPr>
          <w:p w14:paraId="44E202AA" w14:textId="77777777" w:rsidR="00A22352" w:rsidRPr="007929E5" w:rsidRDefault="00A22352" w:rsidP="00A223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9" w:type="dxa"/>
          </w:tcPr>
          <w:p w14:paraId="2D8D1398" w14:textId="77777777" w:rsidR="00A22352" w:rsidRPr="007929E5" w:rsidRDefault="00A22352" w:rsidP="00A2235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470" w:type="dxa"/>
            <w:gridSpan w:val="2"/>
            <w:hideMark/>
          </w:tcPr>
          <w:p w14:paraId="18356DE9" w14:textId="77777777" w:rsidR="00A22352" w:rsidRPr="007929E5" w:rsidRDefault="00A22352" w:rsidP="00A223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672" w:type="dxa"/>
            <w:gridSpan w:val="7"/>
          </w:tcPr>
          <w:p w14:paraId="54C64641" w14:textId="77777777" w:rsidR="00A22352" w:rsidRPr="007929E5" w:rsidRDefault="00A22352" w:rsidP="00A223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22352" w:rsidRPr="007929E5" w14:paraId="43753087" w14:textId="77777777" w:rsidTr="00F00ECB">
        <w:tc>
          <w:tcPr>
            <w:tcW w:w="2754" w:type="dxa"/>
          </w:tcPr>
          <w:p w14:paraId="29711445" w14:textId="785758E5" w:rsidR="00A22352" w:rsidRPr="007929E5" w:rsidRDefault="00A22352" w:rsidP="00A223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339" w:type="dxa"/>
          </w:tcPr>
          <w:p w14:paraId="72236E16" w14:textId="77777777" w:rsidR="00A22352" w:rsidRPr="007929E5" w:rsidRDefault="00A22352" w:rsidP="00A2235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544325B9" w14:textId="77777777" w:rsidR="00A22352" w:rsidRPr="007929E5" w:rsidRDefault="00A22352" w:rsidP="00A223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0AFB0E" w14:textId="77777777" w:rsidR="00A22352" w:rsidRPr="007929E5" w:rsidRDefault="00A22352" w:rsidP="00A223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vAlign w:val="bottom"/>
          </w:tcPr>
          <w:p w14:paraId="534E218D" w14:textId="77777777" w:rsidR="00A22352" w:rsidRPr="007929E5" w:rsidRDefault="00A22352" w:rsidP="00A22352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 w:line="240" w:lineRule="auto"/>
              <w:ind w:right="-27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35" w:type="dxa"/>
          </w:tcPr>
          <w:p w14:paraId="7769F36A" w14:textId="77777777" w:rsidR="00A22352" w:rsidRPr="007929E5" w:rsidRDefault="00A22352" w:rsidP="00A223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36AC1781" w14:textId="77777777" w:rsidR="00A22352" w:rsidRPr="007929E5" w:rsidRDefault="00A22352" w:rsidP="00A2235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27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0E7C38" w14:textId="77777777" w:rsidR="00A22352" w:rsidRPr="007929E5" w:rsidRDefault="00A22352" w:rsidP="00A223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5DC02757" w14:textId="77777777" w:rsidR="00A22352" w:rsidRPr="007929E5" w:rsidRDefault="00A22352" w:rsidP="00A2235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27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35" w:type="dxa"/>
          </w:tcPr>
          <w:p w14:paraId="2FB21AE3" w14:textId="77777777" w:rsidR="00A22352" w:rsidRPr="007929E5" w:rsidRDefault="00A22352" w:rsidP="00A223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5EBE3E9F" w14:textId="77777777" w:rsidR="00A22352" w:rsidRPr="007929E5" w:rsidRDefault="00A22352" w:rsidP="00A2235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27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A22352" w:rsidRPr="007929E5" w14:paraId="5F99D6B1" w14:textId="77777777" w:rsidTr="00383477">
        <w:tc>
          <w:tcPr>
            <w:tcW w:w="2754" w:type="dxa"/>
          </w:tcPr>
          <w:p w14:paraId="7058F187" w14:textId="7FBE902D" w:rsidR="00A22352" w:rsidRPr="007929E5" w:rsidRDefault="00A22352" w:rsidP="00A223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39" w:type="dxa"/>
          </w:tcPr>
          <w:p w14:paraId="1F36AFE5" w14:textId="1215FF22" w:rsidR="00A22352" w:rsidRPr="007929E5" w:rsidRDefault="00E51973" w:rsidP="00A2235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1.55</w:t>
            </w:r>
          </w:p>
        </w:tc>
        <w:tc>
          <w:tcPr>
            <w:tcW w:w="234" w:type="dxa"/>
          </w:tcPr>
          <w:p w14:paraId="1006B4BE" w14:textId="77777777" w:rsidR="00A22352" w:rsidRPr="007929E5" w:rsidRDefault="00A22352" w:rsidP="00A223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509A9D" w14:textId="77777777" w:rsidR="00A22352" w:rsidRPr="007929E5" w:rsidRDefault="00A22352" w:rsidP="00A223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vAlign w:val="bottom"/>
          </w:tcPr>
          <w:p w14:paraId="6B485EB6" w14:textId="5E4DFD86" w:rsidR="00A22352" w:rsidRPr="007929E5" w:rsidRDefault="00A22352" w:rsidP="00A22352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 w:line="240" w:lineRule="auto"/>
              <w:ind w:right="-27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30,680</w:t>
            </w:r>
          </w:p>
        </w:tc>
        <w:tc>
          <w:tcPr>
            <w:tcW w:w="235" w:type="dxa"/>
          </w:tcPr>
          <w:p w14:paraId="526658B0" w14:textId="77777777" w:rsidR="00A22352" w:rsidRPr="007929E5" w:rsidRDefault="00A22352" w:rsidP="00A223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3B65396B" w14:textId="3E6AE102" w:rsidR="00A22352" w:rsidRPr="007929E5" w:rsidRDefault="00E51973" w:rsidP="00A2235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27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134,500</w:t>
            </w:r>
          </w:p>
        </w:tc>
        <w:tc>
          <w:tcPr>
            <w:tcW w:w="236" w:type="dxa"/>
          </w:tcPr>
          <w:p w14:paraId="3558A3C6" w14:textId="77777777" w:rsidR="00A22352" w:rsidRPr="007929E5" w:rsidRDefault="00A22352" w:rsidP="00A223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248FBDF8" w14:textId="6746CDE6" w:rsidR="00A22352" w:rsidRPr="007929E5" w:rsidRDefault="00E51973" w:rsidP="00404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-140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(101,680)</w:t>
            </w:r>
          </w:p>
        </w:tc>
        <w:tc>
          <w:tcPr>
            <w:tcW w:w="235" w:type="dxa"/>
          </w:tcPr>
          <w:p w14:paraId="3977A12B" w14:textId="77777777" w:rsidR="00A22352" w:rsidRPr="007929E5" w:rsidRDefault="00A22352" w:rsidP="00A223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3D6ED2CD" w14:textId="647D084E" w:rsidR="00A22352" w:rsidRPr="007929E5" w:rsidRDefault="00E51973" w:rsidP="00A2235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27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63,500</w:t>
            </w:r>
          </w:p>
        </w:tc>
      </w:tr>
      <w:tr w:rsidR="00A22352" w:rsidRPr="007929E5" w14:paraId="0E671E23" w14:textId="77777777" w:rsidTr="00383477">
        <w:tc>
          <w:tcPr>
            <w:tcW w:w="2754" w:type="dxa"/>
          </w:tcPr>
          <w:p w14:paraId="7640B27C" w14:textId="161AE83D" w:rsidR="00A22352" w:rsidRPr="007929E5" w:rsidRDefault="00A22352" w:rsidP="00A223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39" w:type="dxa"/>
          </w:tcPr>
          <w:p w14:paraId="2B0C3B5B" w14:textId="6760F7E7" w:rsidR="00A22352" w:rsidRPr="007929E5" w:rsidRDefault="00011BF1" w:rsidP="00A2235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1.15</w:t>
            </w:r>
          </w:p>
        </w:tc>
        <w:tc>
          <w:tcPr>
            <w:tcW w:w="234" w:type="dxa"/>
          </w:tcPr>
          <w:p w14:paraId="0F4DD2BA" w14:textId="77777777" w:rsidR="00A22352" w:rsidRPr="007929E5" w:rsidRDefault="00A22352" w:rsidP="00A223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99D3AE" w14:textId="77777777" w:rsidR="00A22352" w:rsidRPr="007929E5" w:rsidRDefault="00A22352" w:rsidP="00A223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235A9733" w14:textId="3D92026B" w:rsidR="00A22352" w:rsidRPr="007929E5" w:rsidRDefault="00A22352" w:rsidP="00A22352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 w:line="240" w:lineRule="auto"/>
              <w:ind w:right="-27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24,000</w:t>
            </w:r>
          </w:p>
        </w:tc>
        <w:tc>
          <w:tcPr>
            <w:tcW w:w="235" w:type="dxa"/>
          </w:tcPr>
          <w:p w14:paraId="656742F6" w14:textId="77777777" w:rsidR="00A22352" w:rsidRPr="007929E5" w:rsidRDefault="00A22352" w:rsidP="00A223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4580C37D" w14:textId="797C6E2D" w:rsidR="00A22352" w:rsidRPr="007929E5" w:rsidRDefault="00E51973" w:rsidP="00A2235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27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7D8705E" w14:textId="77777777" w:rsidR="00A22352" w:rsidRPr="007929E5" w:rsidRDefault="00A22352" w:rsidP="00A223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455BBDCF" w14:textId="1BE16BFD" w:rsidR="00A22352" w:rsidRPr="007929E5" w:rsidRDefault="00E51973" w:rsidP="00404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-140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(24,000)</w:t>
            </w:r>
          </w:p>
        </w:tc>
        <w:tc>
          <w:tcPr>
            <w:tcW w:w="235" w:type="dxa"/>
          </w:tcPr>
          <w:p w14:paraId="6B8D8B2F" w14:textId="77777777" w:rsidR="00A22352" w:rsidRPr="007929E5" w:rsidRDefault="00A22352" w:rsidP="00A223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302173E0" w14:textId="1698A847" w:rsidR="00A22352" w:rsidRPr="007929E5" w:rsidRDefault="00E51973" w:rsidP="00A2235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27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</w:tr>
      <w:tr w:rsidR="00A22352" w:rsidRPr="007929E5" w14:paraId="3A0BF328" w14:textId="77777777" w:rsidTr="00383477">
        <w:tc>
          <w:tcPr>
            <w:tcW w:w="2754" w:type="dxa"/>
          </w:tcPr>
          <w:p w14:paraId="16BC65F2" w14:textId="4CF5E729" w:rsidR="00A22352" w:rsidRPr="007929E5" w:rsidRDefault="00A22352" w:rsidP="00A223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39" w:type="dxa"/>
          </w:tcPr>
          <w:p w14:paraId="549FAF48" w14:textId="77777777" w:rsidR="00A22352" w:rsidRPr="007929E5" w:rsidRDefault="00A22352" w:rsidP="00A2235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0D144A1B" w14:textId="77777777" w:rsidR="00A22352" w:rsidRPr="007929E5" w:rsidRDefault="00A22352" w:rsidP="00A223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6BA554" w14:textId="77777777" w:rsidR="00A22352" w:rsidRPr="007929E5" w:rsidRDefault="00A22352" w:rsidP="00A223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B27835" w14:textId="21CEC195" w:rsidR="00A22352" w:rsidRPr="007929E5" w:rsidRDefault="00A22352" w:rsidP="00A22352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 w:line="240" w:lineRule="auto"/>
              <w:ind w:right="-27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54,680</w:t>
            </w:r>
          </w:p>
        </w:tc>
        <w:tc>
          <w:tcPr>
            <w:tcW w:w="235" w:type="dxa"/>
          </w:tcPr>
          <w:p w14:paraId="73BA6A49" w14:textId="77777777" w:rsidR="00A22352" w:rsidRPr="007929E5" w:rsidRDefault="00A22352" w:rsidP="00A223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518C54F9" w14:textId="77777777" w:rsidR="00A22352" w:rsidRPr="007929E5" w:rsidRDefault="00A22352" w:rsidP="00A2235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27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A4C860" w14:textId="77777777" w:rsidR="00A22352" w:rsidRPr="007929E5" w:rsidRDefault="00A22352" w:rsidP="00A223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3FA7BE47" w14:textId="77777777" w:rsidR="00A22352" w:rsidRPr="007929E5" w:rsidRDefault="00A22352" w:rsidP="00404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-14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35" w:type="dxa"/>
          </w:tcPr>
          <w:p w14:paraId="213B7480" w14:textId="77777777" w:rsidR="00A22352" w:rsidRPr="007929E5" w:rsidRDefault="00A22352" w:rsidP="00A223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F109A7" w14:textId="31089B5E" w:rsidR="00A22352" w:rsidRPr="007929E5" w:rsidRDefault="00E51973" w:rsidP="00A2235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27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63,500</w:t>
            </w:r>
          </w:p>
        </w:tc>
      </w:tr>
      <w:tr w:rsidR="00A22352" w:rsidRPr="007929E5" w14:paraId="010F7F5D" w14:textId="77777777" w:rsidTr="00383477">
        <w:tc>
          <w:tcPr>
            <w:tcW w:w="2754" w:type="dxa"/>
          </w:tcPr>
          <w:p w14:paraId="4000581F" w14:textId="77777777" w:rsidR="00A22352" w:rsidRPr="007929E5" w:rsidRDefault="00A22352" w:rsidP="00A223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339" w:type="dxa"/>
          </w:tcPr>
          <w:p w14:paraId="68418197" w14:textId="77777777" w:rsidR="00A22352" w:rsidRPr="007929E5" w:rsidRDefault="00A22352" w:rsidP="00A2235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4" w:type="dxa"/>
          </w:tcPr>
          <w:p w14:paraId="34156003" w14:textId="77777777" w:rsidR="00A22352" w:rsidRPr="007929E5" w:rsidRDefault="00A22352" w:rsidP="00A223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3112AFB" w14:textId="77777777" w:rsidR="00A22352" w:rsidRPr="007929E5" w:rsidRDefault="00A22352" w:rsidP="00A223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double" w:sz="4" w:space="0" w:color="auto"/>
            </w:tcBorders>
            <w:vAlign w:val="bottom"/>
          </w:tcPr>
          <w:p w14:paraId="34AABB7F" w14:textId="77777777" w:rsidR="00A22352" w:rsidRPr="007929E5" w:rsidRDefault="00A22352" w:rsidP="00A22352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 w:line="240" w:lineRule="auto"/>
              <w:ind w:right="-27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35" w:type="dxa"/>
          </w:tcPr>
          <w:p w14:paraId="14E7C896" w14:textId="77777777" w:rsidR="00A22352" w:rsidRPr="007929E5" w:rsidRDefault="00A22352" w:rsidP="00A223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1B06E6FB" w14:textId="77777777" w:rsidR="00A22352" w:rsidRPr="007929E5" w:rsidRDefault="00A22352" w:rsidP="00A2235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27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36" w:type="dxa"/>
          </w:tcPr>
          <w:p w14:paraId="72D7DF68" w14:textId="77777777" w:rsidR="00A22352" w:rsidRPr="007929E5" w:rsidRDefault="00A22352" w:rsidP="00A223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5EA289C6" w14:textId="77777777" w:rsidR="00A22352" w:rsidRPr="007929E5" w:rsidRDefault="00A22352" w:rsidP="00404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-14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35" w:type="dxa"/>
          </w:tcPr>
          <w:p w14:paraId="1C8C4779" w14:textId="77777777" w:rsidR="00A22352" w:rsidRPr="007929E5" w:rsidRDefault="00A22352" w:rsidP="00A223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double" w:sz="4" w:space="0" w:color="auto"/>
            </w:tcBorders>
            <w:vAlign w:val="bottom"/>
          </w:tcPr>
          <w:p w14:paraId="4C9EBEEE" w14:textId="77777777" w:rsidR="00A22352" w:rsidRPr="007929E5" w:rsidRDefault="00A22352" w:rsidP="00A2235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27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A22352" w:rsidRPr="007929E5" w14:paraId="3D53F4C3" w14:textId="77777777" w:rsidTr="00F00ECB">
        <w:tc>
          <w:tcPr>
            <w:tcW w:w="2754" w:type="dxa"/>
          </w:tcPr>
          <w:p w14:paraId="1649CA57" w14:textId="38444A16" w:rsidR="00A22352" w:rsidRPr="007929E5" w:rsidRDefault="00A22352" w:rsidP="00A223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929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339" w:type="dxa"/>
          </w:tcPr>
          <w:p w14:paraId="27E43A5B" w14:textId="77777777" w:rsidR="00A22352" w:rsidRPr="007929E5" w:rsidRDefault="00A22352" w:rsidP="00A2235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799F8B39" w14:textId="77777777" w:rsidR="00A22352" w:rsidRPr="007929E5" w:rsidRDefault="00A22352" w:rsidP="00A223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AD058F" w14:textId="77777777" w:rsidR="00A22352" w:rsidRPr="007929E5" w:rsidRDefault="00A22352" w:rsidP="00A223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vAlign w:val="bottom"/>
          </w:tcPr>
          <w:p w14:paraId="20BB48E5" w14:textId="77777777" w:rsidR="00A22352" w:rsidRPr="007929E5" w:rsidRDefault="00A22352" w:rsidP="00A22352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 w:line="240" w:lineRule="auto"/>
              <w:ind w:right="-27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35" w:type="dxa"/>
          </w:tcPr>
          <w:p w14:paraId="4BE83C1A" w14:textId="77777777" w:rsidR="00A22352" w:rsidRPr="007929E5" w:rsidRDefault="00A22352" w:rsidP="00A223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27569327" w14:textId="77777777" w:rsidR="00A22352" w:rsidRPr="007929E5" w:rsidRDefault="00A22352" w:rsidP="00A2235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27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58139D" w14:textId="77777777" w:rsidR="00A22352" w:rsidRPr="007929E5" w:rsidRDefault="00A22352" w:rsidP="00A223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30F53CB6" w14:textId="77777777" w:rsidR="00A22352" w:rsidRPr="007929E5" w:rsidRDefault="00A22352" w:rsidP="00404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-14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35" w:type="dxa"/>
          </w:tcPr>
          <w:p w14:paraId="4B26E151" w14:textId="77777777" w:rsidR="00A22352" w:rsidRPr="007929E5" w:rsidRDefault="00A22352" w:rsidP="00A223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2D9EBA0B" w14:textId="77777777" w:rsidR="00A22352" w:rsidRPr="007929E5" w:rsidRDefault="00A22352" w:rsidP="00A2235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27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A22352" w:rsidRPr="007929E5" w14:paraId="6B2F2513" w14:textId="77777777" w:rsidTr="00F00ECB">
        <w:tc>
          <w:tcPr>
            <w:tcW w:w="2754" w:type="dxa"/>
          </w:tcPr>
          <w:p w14:paraId="63C20E37" w14:textId="1B8D6C7B" w:rsidR="00A22352" w:rsidRPr="007929E5" w:rsidRDefault="00A22352" w:rsidP="00A223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39" w:type="dxa"/>
          </w:tcPr>
          <w:p w14:paraId="26A83BD5" w14:textId="45B1E261" w:rsidR="00A22352" w:rsidRPr="007929E5" w:rsidRDefault="00A22352" w:rsidP="00A2235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6.53</w:t>
            </w:r>
          </w:p>
        </w:tc>
        <w:tc>
          <w:tcPr>
            <w:tcW w:w="234" w:type="dxa"/>
          </w:tcPr>
          <w:p w14:paraId="1F0C2AC8" w14:textId="77777777" w:rsidR="00A22352" w:rsidRPr="007929E5" w:rsidRDefault="00A22352" w:rsidP="00A223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D1EA50" w14:textId="77777777" w:rsidR="00A22352" w:rsidRPr="007929E5" w:rsidRDefault="00A22352" w:rsidP="00A223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vAlign w:val="bottom"/>
          </w:tcPr>
          <w:p w14:paraId="0016C6A0" w14:textId="1E5B846E" w:rsidR="00A22352" w:rsidRPr="007929E5" w:rsidRDefault="00A22352" w:rsidP="00A22352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26,000</w:t>
            </w:r>
          </w:p>
        </w:tc>
        <w:tc>
          <w:tcPr>
            <w:tcW w:w="235" w:type="dxa"/>
          </w:tcPr>
          <w:p w14:paraId="04CE8726" w14:textId="77777777" w:rsidR="00A22352" w:rsidRPr="007929E5" w:rsidRDefault="00A22352" w:rsidP="00A223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022377EE" w14:textId="75C7E448" w:rsidR="00A22352" w:rsidRPr="007929E5" w:rsidRDefault="00A22352" w:rsidP="00A2235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132,580</w:t>
            </w:r>
          </w:p>
        </w:tc>
        <w:tc>
          <w:tcPr>
            <w:tcW w:w="236" w:type="dxa"/>
          </w:tcPr>
          <w:p w14:paraId="25BC8C4B" w14:textId="77777777" w:rsidR="00A22352" w:rsidRPr="007929E5" w:rsidRDefault="00A22352" w:rsidP="00A223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4D5EEEAF" w14:textId="6F991CC1" w:rsidR="00A22352" w:rsidRPr="007929E5" w:rsidRDefault="00A22352" w:rsidP="00404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-140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(127,900)</w:t>
            </w:r>
          </w:p>
        </w:tc>
        <w:tc>
          <w:tcPr>
            <w:tcW w:w="235" w:type="dxa"/>
          </w:tcPr>
          <w:p w14:paraId="4DF79B3F" w14:textId="77777777" w:rsidR="00A22352" w:rsidRPr="007929E5" w:rsidRDefault="00A22352" w:rsidP="00A223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2F0B9A67" w14:textId="4EBD630D" w:rsidR="00A22352" w:rsidRPr="007929E5" w:rsidRDefault="00A22352" w:rsidP="00A2235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30,680</w:t>
            </w:r>
          </w:p>
        </w:tc>
      </w:tr>
      <w:tr w:rsidR="00A22352" w:rsidRPr="007929E5" w14:paraId="2183D2C8" w14:textId="77777777" w:rsidTr="00F00ECB">
        <w:tc>
          <w:tcPr>
            <w:tcW w:w="2754" w:type="dxa"/>
          </w:tcPr>
          <w:p w14:paraId="41670168" w14:textId="0FECE9F3" w:rsidR="00A22352" w:rsidRPr="007929E5" w:rsidRDefault="00A22352" w:rsidP="00A223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39" w:type="dxa"/>
          </w:tcPr>
          <w:p w14:paraId="27ADDD2E" w14:textId="77D64F85" w:rsidR="00A22352" w:rsidRPr="007929E5" w:rsidRDefault="00A22352" w:rsidP="00A2235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1.15</w:t>
            </w:r>
          </w:p>
        </w:tc>
        <w:tc>
          <w:tcPr>
            <w:tcW w:w="234" w:type="dxa"/>
          </w:tcPr>
          <w:p w14:paraId="540B04DA" w14:textId="77777777" w:rsidR="00A22352" w:rsidRPr="007929E5" w:rsidRDefault="00A22352" w:rsidP="00A223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C6028D" w14:textId="77777777" w:rsidR="00A22352" w:rsidRPr="007929E5" w:rsidRDefault="00A22352" w:rsidP="00A223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vAlign w:val="bottom"/>
          </w:tcPr>
          <w:p w14:paraId="585CAF84" w14:textId="07798ABA" w:rsidR="00A22352" w:rsidRPr="007929E5" w:rsidRDefault="00A22352" w:rsidP="00A22352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47,550</w:t>
            </w:r>
          </w:p>
        </w:tc>
        <w:tc>
          <w:tcPr>
            <w:tcW w:w="235" w:type="dxa"/>
          </w:tcPr>
          <w:p w14:paraId="76C6420D" w14:textId="77777777" w:rsidR="00A22352" w:rsidRPr="007929E5" w:rsidRDefault="00A22352" w:rsidP="00A223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2EE0EA87" w14:textId="0EB975DA" w:rsidR="00A22352" w:rsidRPr="007929E5" w:rsidRDefault="00A22352" w:rsidP="00A2235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40,400</w:t>
            </w:r>
          </w:p>
        </w:tc>
        <w:tc>
          <w:tcPr>
            <w:tcW w:w="236" w:type="dxa"/>
          </w:tcPr>
          <w:p w14:paraId="059215FD" w14:textId="77777777" w:rsidR="00A22352" w:rsidRPr="007929E5" w:rsidRDefault="00A22352" w:rsidP="00A223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50622F53" w14:textId="7EA7633A" w:rsidR="00A22352" w:rsidRPr="007929E5" w:rsidRDefault="00A22352" w:rsidP="00404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-140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(63,950)</w:t>
            </w:r>
          </w:p>
        </w:tc>
        <w:tc>
          <w:tcPr>
            <w:tcW w:w="235" w:type="dxa"/>
          </w:tcPr>
          <w:p w14:paraId="61BE67A1" w14:textId="77777777" w:rsidR="00A22352" w:rsidRPr="007929E5" w:rsidRDefault="00A22352" w:rsidP="00A223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</w:tcPr>
          <w:p w14:paraId="609A7B94" w14:textId="0D6ECF6C" w:rsidR="00A22352" w:rsidRPr="007929E5" w:rsidRDefault="00A22352" w:rsidP="00A2235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24,000</w:t>
            </w:r>
          </w:p>
        </w:tc>
      </w:tr>
      <w:tr w:rsidR="00A22352" w:rsidRPr="007929E5" w14:paraId="182CF0B5" w14:textId="77777777" w:rsidTr="00383477">
        <w:tc>
          <w:tcPr>
            <w:tcW w:w="2754" w:type="dxa"/>
          </w:tcPr>
          <w:p w14:paraId="46AB6D6B" w14:textId="77777777" w:rsidR="00A22352" w:rsidRPr="007929E5" w:rsidRDefault="00A22352" w:rsidP="00A223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บุคคลหรือกิจการอื่นที่</w:t>
            </w:r>
          </w:p>
          <w:p w14:paraId="7AD84520" w14:textId="6C11AB13" w:rsidR="00A22352" w:rsidRPr="007929E5" w:rsidRDefault="00A22352" w:rsidP="00A223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เกี่ยวข้องกัน</w:t>
            </w:r>
          </w:p>
        </w:tc>
        <w:tc>
          <w:tcPr>
            <w:tcW w:w="1339" w:type="dxa"/>
          </w:tcPr>
          <w:p w14:paraId="73B59B5F" w14:textId="77777777" w:rsidR="00A22352" w:rsidRPr="007929E5" w:rsidRDefault="00A22352" w:rsidP="00A2235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5E0D02A" w14:textId="191687AC" w:rsidR="00A22352" w:rsidRPr="007929E5" w:rsidRDefault="00A22352" w:rsidP="00A2235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4" w:type="dxa"/>
          </w:tcPr>
          <w:p w14:paraId="2C9EB8B2" w14:textId="77777777" w:rsidR="00A22352" w:rsidRPr="007929E5" w:rsidRDefault="00A22352" w:rsidP="00A223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0204B8B" w14:textId="77777777" w:rsidR="00A22352" w:rsidRPr="007929E5" w:rsidRDefault="00A22352" w:rsidP="00A223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51FF0D41" w14:textId="7D204733" w:rsidR="00A22352" w:rsidRPr="007929E5" w:rsidRDefault="00A22352" w:rsidP="00A22352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10,150</w:t>
            </w:r>
          </w:p>
        </w:tc>
        <w:tc>
          <w:tcPr>
            <w:tcW w:w="235" w:type="dxa"/>
          </w:tcPr>
          <w:p w14:paraId="40AC56D2" w14:textId="77777777" w:rsidR="00A22352" w:rsidRPr="007929E5" w:rsidRDefault="00A22352" w:rsidP="00A223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33E5FFF5" w14:textId="77777777" w:rsidR="00A22352" w:rsidRPr="007929E5" w:rsidRDefault="00A22352" w:rsidP="00A2235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E8B98D2" w14:textId="7EF5B9CE" w:rsidR="00A22352" w:rsidRPr="007929E5" w:rsidRDefault="00A22352" w:rsidP="00A2235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C7284A9" w14:textId="77777777" w:rsidR="00A22352" w:rsidRPr="007929E5" w:rsidRDefault="00A22352" w:rsidP="00A223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10580F1B" w14:textId="48750022" w:rsidR="00A22352" w:rsidRPr="007929E5" w:rsidRDefault="00A22352" w:rsidP="00404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-140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(10,150)</w:t>
            </w:r>
          </w:p>
        </w:tc>
        <w:tc>
          <w:tcPr>
            <w:tcW w:w="235" w:type="dxa"/>
          </w:tcPr>
          <w:p w14:paraId="1D482BC5" w14:textId="77777777" w:rsidR="00A22352" w:rsidRPr="007929E5" w:rsidRDefault="00A22352" w:rsidP="00A223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</w:tcPr>
          <w:p w14:paraId="4D8FC3D1" w14:textId="77777777" w:rsidR="00A22352" w:rsidRPr="007929E5" w:rsidRDefault="00A22352" w:rsidP="00A2235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4C3D771" w14:textId="1F5809A9" w:rsidR="00A22352" w:rsidRPr="007929E5" w:rsidRDefault="00A22352" w:rsidP="00A2235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22352" w:rsidRPr="007929E5" w14:paraId="2EAAD7C4" w14:textId="77777777" w:rsidTr="00383477">
        <w:tc>
          <w:tcPr>
            <w:tcW w:w="2754" w:type="dxa"/>
            <w:hideMark/>
          </w:tcPr>
          <w:p w14:paraId="0F1AFD8A" w14:textId="77777777" w:rsidR="00A22352" w:rsidRPr="007929E5" w:rsidRDefault="00A22352" w:rsidP="00A223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39" w:type="dxa"/>
          </w:tcPr>
          <w:p w14:paraId="197D49F0" w14:textId="77777777" w:rsidR="00A22352" w:rsidRPr="007929E5" w:rsidRDefault="00A22352" w:rsidP="00A223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14:paraId="768A3581" w14:textId="77777777" w:rsidR="00A22352" w:rsidRPr="007929E5" w:rsidRDefault="00A22352" w:rsidP="00A223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F339458" w14:textId="77777777" w:rsidR="00A22352" w:rsidRPr="007929E5" w:rsidRDefault="00A22352" w:rsidP="00A223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8CEBED2" w14:textId="3D61075B" w:rsidR="00A22352" w:rsidRPr="007929E5" w:rsidRDefault="00A22352" w:rsidP="00A22352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83,700</w:t>
            </w:r>
          </w:p>
        </w:tc>
        <w:tc>
          <w:tcPr>
            <w:tcW w:w="235" w:type="dxa"/>
          </w:tcPr>
          <w:p w14:paraId="5E7B69BC" w14:textId="77777777" w:rsidR="00A22352" w:rsidRPr="007929E5" w:rsidRDefault="00A22352" w:rsidP="00A223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3F943D45" w14:textId="77777777" w:rsidR="00A22352" w:rsidRPr="007929E5" w:rsidRDefault="00A22352" w:rsidP="00A22352">
            <w:pPr>
              <w:tabs>
                <w:tab w:val="clear" w:pos="227"/>
                <w:tab w:val="clear" w:pos="454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4FF5017" w14:textId="77777777" w:rsidR="00A22352" w:rsidRPr="007929E5" w:rsidRDefault="00A22352" w:rsidP="00A223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14:paraId="41B05BE5" w14:textId="77777777" w:rsidR="00A22352" w:rsidRPr="007929E5" w:rsidRDefault="00A22352" w:rsidP="00A22352">
            <w:pPr>
              <w:tabs>
                <w:tab w:val="clear" w:pos="227"/>
                <w:tab w:val="clear" w:pos="454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25C23C5B" w14:textId="77777777" w:rsidR="00A22352" w:rsidRPr="007929E5" w:rsidRDefault="00A22352" w:rsidP="00A223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923292" w14:textId="407EBACC" w:rsidR="00A22352" w:rsidRPr="007929E5" w:rsidRDefault="00A22352" w:rsidP="00A2235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54,680</w:t>
            </w:r>
          </w:p>
        </w:tc>
      </w:tr>
    </w:tbl>
    <w:p w14:paraId="42189015" w14:textId="77777777" w:rsidR="00F00ECB" w:rsidRPr="007929E5" w:rsidRDefault="00F00ECB" w:rsidP="004B66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HAnsi" w:hAnsiTheme="majorHAnsi" w:cstheme="majorHAnsi"/>
          <w:sz w:val="30"/>
          <w:szCs w:val="30"/>
        </w:rPr>
      </w:pPr>
    </w:p>
    <w:p w14:paraId="12942993" w14:textId="23E65F5D" w:rsidR="003134F4" w:rsidRPr="007929E5" w:rsidRDefault="003134F4" w:rsidP="00A500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HAnsi" w:hAnsiTheme="majorHAnsi" w:cstheme="majorHAnsi"/>
          <w:spacing w:val="-2"/>
          <w:sz w:val="30"/>
          <w:szCs w:val="30"/>
        </w:rPr>
      </w:pPr>
      <w:r w:rsidRPr="007929E5">
        <w:rPr>
          <w:rFonts w:asciiTheme="majorHAnsi" w:hAnsiTheme="majorHAnsi" w:cstheme="majorHAnsi"/>
          <w:b/>
          <w:bCs/>
          <w:i/>
          <w:iCs/>
          <w:spacing w:val="6"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590BA4BF" w14:textId="77777777" w:rsidR="003134F4" w:rsidRPr="007929E5" w:rsidRDefault="003134F4" w:rsidP="00313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273D50FD" w14:textId="77777777" w:rsidR="002D1E31" w:rsidRPr="007929E5" w:rsidRDefault="002D1E31" w:rsidP="002D1E3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bookmarkStart w:id="5" w:name="_Hlk8121443"/>
      <w:r w:rsidRPr="007929E5">
        <w:rPr>
          <w:rFonts w:ascii="Angsana New" w:hAnsi="Angsana New" w:hint="cs"/>
          <w:i/>
          <w:iCs/>
          <w:sz w:val="30"/>
          <w:szCs w:val="30"/>
          <w:cs/>
        </w:rPr>
        <w:t>สัญญาจ้างบริหารงาน</w:t>
      </w:r>
    </w:p>
    <w:p w14:paraId="7658C177" w14:textId="77777777" w:rsidR="002D1E31" w:rsidRPr="007929E5" w:rsidRDefault="002D1E31" w:rsidP="002D1E3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</w:p>
    <w:p w14:paraId="4602E97B" w14:textId="22C02636" w:rsidR="002D1E31" w:rsidRPr="007929E5" w:rsidRDefault="002D1E31" w:rsidP="002D1E31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New" w:hAnsi="AngsanaNew" w:cs="AngsanaNew"/>
          <w:sz w:val="30"/>
          <w:szCs w:val="30"/>
          <w:shd w:val="clear" w:color="auto" w:fill="FFFF00"/>
        </w:rPr>
      </w:pPr>
      <w:r w:rsidRPr="007929E5">
        <w:rPr>
          <w:rFonts w:ascii="Angsana New" w:hAnsi="Angsana New" w:hint="cs"/>
          <w:sz w:val="30"/>
          <w:szCs w:val="30"/>
          <w:cs/>
        </w:rPr>
        <w:t xml:space="preserve">บริษัททำสัญญาจ้างบริหารงานกับบริษัทย่อย </w:t>
      </w:r>
      <w:r w:rsidRPr="007929E5">
        <w:rPr>
          <w:rFonts w:ascii="Angsana New" w:hAnsi="Angsana New" w:hint="cs"/>
          <w:sz w:val="30"/>
          <w:szCs w:val="30"/>
        </w:rPr>
        <w:t xml:space="preserve">3 </w:t>
      </w:r>
      <w:r w:rsidRPr="007929E5">
        <w:rPr>
          <w:rFonts w:ascii="Angsana New" w:hAnsi="Angsana New" w:hint="cs"/>
          <w:sz w:val="30"/>
          <w:szCs w:val="30"/>
          <w:cs/>
        </w:rPr>
        <w:t>แห่ง เพื่อบริหารจัดการงานตามที่ระบุในสัญญา ทั้งนี้ บริษัทจะไม่ดำเนินธุรกิจอื่นใดที่มีผลประโยชน์ขัดกันกับบริษัทย่อยดังกล่าว สัญญาดังกล่าว</w:t>
      </w:r>
      <w:r w:rsidRPr="007929E5">
        <w:rPr>
          <w:rFonts w:ascii="AngsanaNew" w:hAnsi="AngsanaNew" w:cs="AngsanaNew" w:hint="cs"/>
          <w:sz w:val="30"/>
          <w:szCs w:val="30"/>
          <w:cs/>
        </w:rPr>
        <w:t xml:space="preserve">มีกำหนดระยะเวลา </w:t>
      </w:r>
      <w:r w:rsidRPr="007929E5">
        <w:rPr>
          <w:rFonts w:ascii="AngsanaNew" w:hAnsi="AngsanaNew" w:cs="AngsanaNew" w:hint="cs"/>
          <w:sz w:val="30"/>
          <w:szCs w:val="30"/>
        </w:rPr>
        <w:t>8</w:t>
      </w:r>
      <w:r w:rsidRPr="007929E5">
        <w:rPr>
          <w:rFonts w:ascii="AngsanaNew" w:hAnsi="AngsanaNew" w:cs="AngsanaNew" w:hint="cs"/>
          <w:sz w:val="30"/>
          <w:szCs w:val="30"/>
          <w:cs/>
        </w:rPr>
        <w:t xml:space="preserve"> เดือน เริ่มตั้งแต่วันที่ </w:t>
      </w:r>
      <w:r w:rsidRPr="007929E5">
        <w:rPr>
          <w:rFonts w:ascii="AngsanaNew" w:hAnsi="AngsanaNew" w:cs="AngsanaNew" w:hint="cs"/>
          <w:sz w:val="30"/>
          <w:szCs w:val="30"/>
        </w:rPr>
        <w:t xml:space="preserve">1 </w:t>
      </w:r>
      <w:r w:rsidRPr="007929E5">
        <w:rPr>
          <w:rFonts w:ascii="AngsanaNew" w:hAnsi="AngsanaNew" w:cs="AngsanaNew" w:hint="cs"/>
          <w:sz w:val="30"/>
          <w:szCs w:val="30"/>
          <w:cs/>
        </w:rPr>
        <w:t xml:space="preserve">พฤษภาคม </w:t>
      </w:r>
      <w:r w:rsidRPr="007929E5">
        <w:rPr>
          <w:rFonts w:ascii="AngsanaNew" w:hAnsi="AngsanaNew" w:cs="AngsanaNew" w:hint="cs"/>
          <w:sz w:val="30"/>
          <w:szCs w:val="30"/>
        </w:rPr>
        <w:t xml:space="preserve">2562 </w:t>
      </w:r>
      <w:r w:rsidRPr="007929E5">
        <w:rPr>
          <w:rFonts w:ascii="AngsanaNew" w:hAnsi="AngsanaNew" w:cs="AngsanaNew" w:hint="cs"/>
          <w:sz w:val="30"/>
          <w:szCs w:val="30"/>
          <w:cs/>
        </w:rPr>
        <w:t xml:space="preserve">ถึง </w:t>
      </w:r>
      <w:r w:rsidRPr="007929E5">
        <w:rPr>
          <w:rFonts w:ascii="AngsanaNew" w:hAnsi="AngsanaNew" w:cs="AngsanaNew" w:hint="cs"/>
          <w:sz w:val="30"/>
          <w:szCs w:val="30"/>
        </w:rPr>
        <w:t xml:space="preserve">31 </w:t>
      </w:r>
      <w:r w:rsidRPr="007929E5">
        <w:rPr>
          <w:rFonts w:ascii="AngsanaNew" w:hAnsi="AngsanaNew" w:cs="AngsanaNew" w:hint="cs"/>
          <w:sz w:val="30"/>
          <w:szCs w:val="30"/>
          <w:cs/>
        </w:rPr>
        <w:t xml:space="preserve">ธันวาคม </w:t>
      </w:r>
      <w:r w:rsidRPr="007929E5">
        <w:rPr>
          <w:rFonts w:ascii="AngsanaNew" w:hAnsi="AngsanaNew" w:cs="AngsanaNew" w:hint="cs"/>
          <w:sz w:val="30"/>
          <w:szCs w:val="30"/>
        </w:rPr>
        <w:t xml:space="preserve">2562 </w:t>
      </w:r>
      <w:r w:rsidRPr="007929E5">
        <w:rPr>
          <w:rFonts w:ascii="AngsanaNew" w:hAnsi="AngsanaNew" w:cs="AngsanaNew" w:hint="cs"/>
          <w:sz w:val="30"/>
          <w:szCs w:val="30"/>
          <w:cs/>
        </w:rPr>
        <w:t xml:space="preserve">โดยหากไม่มีฝ่ายหนึ่งฝ่ายใดบอกเลิกสัญญาเป็นลายลักษณ์อักษรให้ถือว่าสัญญาฉบับนี้มีผลผูกพันตามข้อความเดิมต่อไปอีกคราวละ </w:t>
      </w:r>
      <w:r w:rsidRPr="007929E5">
        <w:rPr>
          <w:rFonts w:ascii="AngsanaNew" w:hAnsi="AngsanaNew" w:cs="AngsanaNew" w:hint="cs"/>
          <w:sz w:val="30"/>
          <w:szCs w:val="30"/>
        </w:rPr>
        <w:t xml:space="preserve">6 </w:t>
      </w:r>
      <w:r w:rsidRPr="007929E5">
        <w:rPr>
          <w:rFonts w:ascii="AngsanaNew" w:hAnsi="AngsanaNew" w:cs="AngsanaNew" w:hint="cs"/>
          <w:sz w:val="30"/>
          <w:szCs w:val="30"/>
          <w:cs/>
        </w:rPr>
        <w:t>เดือน โดย</w:t>
      </w:r>
      <w:r w:rsidRPr="007929E5">
        <w:rPr>
          <w:rFonts w:ascii="Angsana New" w:hAnsi="Angsana New" w:hint="cs"/>
          <w:sz w:val="30"/>
          <w:szCs w:val="30"/>
          <w:cs/>
        </w:rPr>
        <w:t>บริษัทย่อยดังกล่าว</w:t>
      </w:r>
      <w:r w:rsidRPr="007929E5">
        <w:rPr>
          <w:rFonts w:ascii="AngsanaNew" w:hAnsi="AngsanaNew" w:cs="AngsanaNew" w:hint="cs"/>
          <w:sz w:val="30"/>
          <w:szCs w:val="30"/>
          <w:cs/>
        </w:rPr>
        <w:t>ตกลงที่จะจ่ายค่าจ้างบริหารงานให้แก่บริษัทในอัตราที่ตกลงกันตามสัญญา</w:t>
      </w:r>
    </w:p>
    <w:p w14:paraId="78C3DD7C" w14:textId="6CA183FD" w:rsidR="002D1E31" w:rsidRPr="007929E5" w:rsidRDefault="002D1E31" w:rsidP="002D1E3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="Angsana New" w:hAnsi="Angsana New"/>
        </w:rPr>
      </w:pPr>
    </w:p>
    <w:p w14:paraId="0B5183BD" w14:textId="5137A2D4" w:rsidR="004A6308" w:rsidRPr="007929E5" w:rsidRDefault="004A6308" w:rsidP="002D1E3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="Angsana New" w:hAnsi="Angsana New"/>
        </w:rPr>
      </w:pPr>
    </w:p>
    <w:p w14:paraId="5E6E8F8E" w14:textId="5286340B" w:rsidR="004A6308" w:rsidRPr="007929E5" w:rsidRDefault="004A6308" w:rsidP="002D1E3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="Angsana New" w:hAnsi="Angsana New"/>
        </w:rPr>
      </w:pPr>
    </w:p>
    <w:p w14:paraId="018774B3" w14:textId="44949D51" w:rsidR="004A6308" w:rsidRPr="007929E5" w:rsidRDefault="004A6308" w:rsidP="002D1E3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="Angsana New" w:hAnsi="Angsana New"/>
        </w:rPr>
      </w:pPr>
    </w:p>
    <w:p w14:paraId="1463FF4D" w14:textId="5B45E7DD" w:rsidR="004A6308" w:rsidRPr="007929E5" w:rsidRDefault="004A6308" w:rsidP="002D1E3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="Angsana New" w:hAnsi="Angsana New"/>
        </w:rPr>
      </w:pPr>
    </w:p>
    <w:p w14:paraId="23DD00A6" w14:textId="706EA157" w:rsidR="004A6308" w:rsidRPr="007929E5" w:rsidRDefault="004A6308" w:rsidP="002D1E3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="Angsana New" w:hAnsi="Angsana New"/>
        </w:rPr>
      </w:pPr>
    </w:p>
    <w:p w14:paraId="5F3079EB" w14:textId="61C21B30" w:rsidR="004A6308" w:rsidRPr="007929E5" w:rsidRDefault="004A6308" w:rsidP="002D1E3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="Angsana New" w:hAnsi="Angsana New"/>
        </w:rPr>
      </w:pPr>
    </w:p>
    <w:p w14:paraId="6E99F313" w14:textId="230F1CA9" w:rsidR="004A6308" w:rsidRPr="007929E5" w:rsidRDefault="004A6308" w:rsidP="002D1E3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="Angsana New" w:hAnsi="Angsana New"/>
        </w:rPr>
      </w:pPr>
    </w:p>
    <w:p w14:paraId="15CB4382" w14:textId="31E989F9" w:rsidR="004A6308" w:rsidRPr="007929E5" w:rsidRDefault="004A6308" w:rsidP="002D1E3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="Angsana New" w:hAnsi="Angsana New"/>
        </w:rPr>
      </w:pPr>
    </w:p>
    <w:p w14:paraId="675EF4B0" w14:textId="40DDFEF8" w:rsidR="004A6308" w:rsidRPr="007929E5" w:rsidRDefault="004A6308" w:rsidP="002D1E3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="Angsana New" w:hAnsi="Angsana New"/>
        </w:rPr>
      </w:pPr>
    </w:p>
    <w:p w14:paraId="0D14DB08" w14:textId="77777777" w:rsidR="002D1E31" w:rsidRPr="007929E5" w:rsidRDefault="002D1E31" w:rsidP="002D1E3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7929E5">
        <w:rPr>
          <w:rFonts w:ascii="Angsana New" w:hAnsi="Angsana New" w:hint="cs"/>
          <w:i/>
          <w:iCs/>
          <w:sz w:val="30"/>
          <w:szCs w:val="30"/>
          <w:cs/>
        </w:rPr>
        <w:lastRenderedPageBreak/>
        <w:t>สัญญาบริหารจัดการ</w:t>
      </w:r>
    </w:p>
    <w:p w14:paraId="7423747B" w14:textId="77777777" w:rsidR="002D1E31" w:rsidRPr="007929E5" w:rsidRDefault="002D1E31" w:rsidP="002D1E3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</w:p>
    <w:p w14:paraId="0F3883D4" w14:textId="2F9AA692" w:rsidR="002D1E31" w:rsidRPr="007929E5" w:rsidRDefault="002D1E31" w:rsidP="002D1E31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New" w:hAnsi="AngsanaNew" w:cs="AngsanaNew"/>
          <w:sz w:val="30"/>
          <w:szCs w:val="30"/>
        </w:rPr>
      </w:pPr>
      <w:r w:rsidRPr="007929E5">
        <w:rPr>
          <w:rFonts w:ascii="Angsana New" w:hAnsi="Angsana New" w:hint="cs"/>
          <w:sz w:val="30"/>
          <w:szCs w:val="30"/>
          <w:cs/>
        </w:rPr>
        <w:t xml:space="preserve">บริษัททำสัญญาบริหารจัดการกับบริษัทย่อย </w:t>
      </w:r>
      <w:r w:rsidRPr="007929E5">
        <w:rPr>
          <w:rFonts w:ascii="Angsana New" w:hAnsi="Angsana New" w:hint="cs"/>
          <w:sz w:val="30"/>
          <w:szCs w:val="30"/>
        </w:rPr>
        <w:t xml:space="preserve">3 </w:t>
      </w:r>
      <w:r w:rsidRPr="007929E5">
        <w:rPr>
          <w:rFonts w:ascii="Angsana New" w:hAnsi="Angsana New" w:hint="cs"/>
          <w:sz w:val="30"/>
          <w:szCs w:val="30"/>
          <w:cs/>
        </w:rPr>
        <w:t>แห่ง เพื่อบริหารจัดการงานให้กับบริษัทย่อยดังกล่าว สัญญาดังกล่าว</w:t>
      </w:r>
      <w:r w:rsidRPr="007929E5">
        <w:rPr>
          <w:rFonts w:ascii="AngsanaNew" w:hAnsi="AngsanaNew" w:cs="AngsanaNew" w:hint="cs"/>
          <w:sz w:val="30"/>
          <w:szCs w:val="30"/>
          <w:cs/>
        </w:rPr>
        <w:t>มีกำหนดระยะเวลา</w:t>
      </w:r>
      <w:r w:rsidRPr="007929E5">
        <w:rPr>
          <w:rFonts w:ascii="AngsanaNew" w:hAnsi="AngsanaNew" w:cs="AngsanaNew" w:hint="cs"/>
          <w:sz w:val="30"/>
          <w:szCs w:val="30"/>
        </w:rPr>
        <w:t xml:space="preserve"> 3</w:t>
      </w:r>
      <w:r w:rsidRPr="007929E5">
        <w:rPr>
          <w:rFonts w:ascii="AngsanaNew" w:hAnsi="AngsanaNew" w:cs="AngsanaNew" w:hint="cs"/>
          <w:sz w:val="30"/>
          <w:szCs w:val="30"/>
          <w:cs/>
        </w:rPr>
        <w:t xml:space="preserve"> เดือน เริ่มตั้งแต่วันที่</w:t>
      </w:r>
      <w:r w:rsidRPr="007929E5">
        <w:rPr>
          <w:rFonts w:ascii="AngsanaNew" w:hAnsi="AngsanaNew" w:cs="AngsanaNew" w:hint="cs"/>
          <w:sz w:val="30"/>
          <w:szCs w:val="30"/>
        </w:rPr>
        <w:t xml:space="preserve"> 1 </w:t>
      </w:r>
      <w:r w:rsidRPr="007929E5">
        <w:rPr>
          <w:rFonts w:ascii="AngsanaNew" w:hAnsi="AngsanaNew" w:cs="AngsanaNew" w:hint="cs"/>
          <w:sz w:val="30"/>
          <w:szCs w:val="30"/>
          <w:cs/>
        </w:rPr>
        <w:t>มกราคม</w:t>
      </w:r>
      <w:r w:rsidRPr="007929E5">
        <w:rPr>
          <w:rFonts w:ascii="AngsanaNew" w:hAnsi="AngsanaNew" w:cs="AngsanaNew" w:hint="cs"/>
          <w:sz w:val="30"/>
          <w:szCs w:val="30"/>
        </w:rPr>
        <w:t xml:space="preserve"> 2562 </w:t>
      </w:r>
      <w:r w:rsidRPr="007929E5">
        <w:rPr>
          <w:rFonts w:ascii="AngsanaNew" w:hAnsi="AngsanaNew" w:cs="AngsanaNew" w:hint="cs"/>
          <w:sz w:val="30"/>
          <w:szCs w:val="30"/>
          <w:cs/>
        </w:rPr>
        <w:t xml:space="preserve">ถึงวันที่ </w:t>
      </w:r>
      <w:r w:rsidRPr="007929E5">
        <w:rPr>
          <w:rFonts w:ascii="AngsanaNew" w:hAnsi="AngsanaNew" w:cs="AngsanaNew" w:hint="cs"/>
          <w:sz w:val="30"/>
          <w:szCs w:val="30"/>
        </w:rPr>
        <w:t xml:space="preserve">31 </w:t>
      </w:r>
      <w:r w:rsidRPr="007929E5">
        <w:rPr>
          <w:rFonts w:ascii="AngsanaNew" w:hAnsi="AngsanaNew" w:cs="AngsanaNew" w:hint="cs"/>
          <w:sz w:val="30"/>
          <w:szCs w:val="30"/>
          <w:cs/>
        </w:rPr>
        <w:t>มีนาคม</w:t>
      </w:r>
      <w:r w:rsidRPr="007929E5">
        <w:rPr>
          <w:rFonts w:ascii="AngsanaNew" w:hAnsi="AngsanaNew" w:cs="AngsanaNew" w:hint="cs"/>
          <w:sz w:val="30"/>
          <w:szCs w:val="30"/>
        </w:rPr>
        <w:t xml:space="preserve"> 2562 </w:t>
      </w:r>
      <w:r w:rsidRPr="007929E5">
        <w:rPr>
          <w:rFonts w:ascii="AngsanaNew" w:hAnsi="AngsanaNew" w:cs="AngsanaNew" w:hint="cs"/>
          <w:sz w:val="30"/>
          <w:szCs w:val="30"/>
          <w:cs/>
        </w:rPr>
        <w:t xml:space="preserve">และวันที่ </w:t>
      </w:r>
      <w:r w:rsidRPr="007929E5">
        <w:rPr>
          <w:rFonts w:ascii="AngsanaNew" w:hAnsi="AngsanaNew" w:cs="AngsanaNew" w:hint="cs"/>
          <w:sz w:val="30"/>
          <w:szCs w:val="30"/>
        </w:rPr>
        <w:t xml:space="preserve">1 </w:t>
      </w:r>
      <w:r w:rsidRPr="007929E5">
        <w:rPr>
          <w:rFonts w:ascii="AngsanaNew" w:hAnsi="AngsanaNew" w:cs="AngsanaNew" w:hint="cs"/>
          <w:sz w:val="30"/>
          <w:szCs w:val="30"/>
          <w:cs/>
        </w:rPr>
        <w:t>มีนาคม</w:t>
      </w:r>
      <w:r w:rsidRPr="007929E5">
        <w:rPr>
          <w:rFonts w:ascii="AngsanaNew" w:hAnsi="AngsanaNew" w:cs="AngsanaNew" w:hint="cs"/>
          <w:sz w:val="30"/>
          <w:szCs w:val="30"/>
        </w:rPr>
        <w:t xml:space="preserve"> 2562 </w:t>
      </w:r>
      <w:r w:rsidRPr="007929E5">
        <w:rPr>
          <w:rFonts w:ascii="AngsanaNew" w:hAnsi="AngsanaNew" w:cs="AngsanaNew" w:hint="cs"/>
          <w:sz w:val="30"/>
          <w:szCs w:val="30"/>
          <w:cs/>
        </w:rPr>
        <w:t xml:space="preserve">ถึงวันที่ </w:t>
      </w:r>
      <w:r w:rsidRPr="007929E5">
        <w:rPr>
          <w:rFonts w:ascii="AngsanaNew" w:hAnsi="AngsanaNew" w:cs="AngsanaNew" w:hint="cs"/>
          <w:sz w:val="30"/>
          <w:szCs w:val="30"/>
        </w:rPr>
        <w:t xml:space="preserve">31 </w:t>
      </w:r>
      <w:r w:rsidRPr="007929E5">
        <w:rPr>
          <w:rFonts w:ascii="AngsanaNew" w:hAnsi="AngsanaNew" w:cs="AngsanaNew" w:hint="cs"/>
          <w:sz w:val="30"/>
          <w:szCs w:val="30"/>
          <w:cs/>
        </w:rPr>
        <w:t>พฤษภาคม</w:t>
      </w:r>
      <w:r w:rsidRPr="007929E5">
        <w:rPr>
          <w:rFonts w:ascii="AngsanaNew" w:hAnsi="AngsanaNew" w:cs="AngsanaNew" w:hint="cs"/>
          <w:sz w:val="30"/>
          <w:szCs w:val="30"/>
        </w:rPr>
        <w:t xml:space="preserve"> 2562 </w:t>
      </w:r>
      <w:r w:rsidRPr="007929E5">
        <w:rPr>
          <w:rFonts w:ascii="AngsanaNew" w:hAnsi="AngsanaNew" w:cs="AngsanaNew" w:hint="cs"/>
          <w:sz w:val="30"/>
          <w:szCs w:val="30"/>
          <w:cs/>
        </w:rPr>
        <w:t xml:space="preserve">โดยหากไม่มีฝ่ายหนึ่งฝ่ายใดบอกเลิกสัญญาเป็นลายลักษณ์อักษร ให้ถือว่าสัญญาดังกล่าวมีผลผูกพันตามข้อความเดิมต่อไปอีกคราวละ </w:t>
      </w:r>
      <w:r w:rsidRPr="007929E5">
        <w:rPr>
          <w:rFonts w:ascii="AngsanaNew" w:hAnsi="AngsanaNew" w:cs="AngsanaNew" w:hint="cs"/>
          <w:sz w:val="30"/>
          <w:szCs w:val="30"/>
        </w:rPr>
        <w:t xml:space="preserve">3 </w:t>
      </w:r>
      <w:r w:rsidRPr="007929E5">
        <w:rPr>
          <w:rFonts w:ascii="AngsanaNew" w:hAnsi="AngsanaNew" w:cs="AngsanaNew" w:hint="cs"/>
          <w:sz w:val="30"/>
          <w:szCs w:val="30"/>
          <w:cs/>
        </w:rPr>
        <w:t>เดือน โดย</w:t>
      </w:r>
      <w:r w:rsidRPr="007929E5">
        <w:rPr>
          <w:rFonts w:ascii="Angsana New" w:hAnsi="Angsana New" w:hint="cs"/>
          <w:sz w:val="30"/>
          <w:szCs w:val="30"/>
          <w:cs/>
        </w:rPr>
        <w:t>บริษัทย่อยดังกล่าว</w:t>
      </w:r>
      <w:r w:rsidRPr="007929E5">
        <w:rPr>
          <w:rFonts w:ascii="AngsanaNew" w:hAnsi="AngsanaNew" w:cs="AngsanaNew" w:hint="cs"/>
          <w:sz w:val="30"/>
          <w:szCs w:val="30"/>
          <w:cs/>
        </w:rPr>
        <w:t>ตกลงที่จะจ่ายค่าบริหารจัดการให้แก่บริษัทในอัตราที่ตกลงกันตามสัญญา</w:t>
      </w:r>
      <w:bookmarkEnd w:id="5"/>
    </w:p>
    <w:p w14:paraId="1FA684B9" w14:textId="77777777" w:rsidR="002D1E31" w:rsidRPr="007929E5" w:rsidRDefault="002D1E31" w:rsidP="002D1E31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46"/>
        <w:gridCol w:w="1082"/>
        <w:gridCol w:w="977"/>
        <w:gridCol w:w="13"/>
        <w:gridCol w:w="263"/>
        <w:gridCol w:w="13"/>
        <w:gridCol w:w="985"/>
        <w:gridCol w:w="13"/>
        <w:gridCol w:w="261"/>
        <w:gridCol w:w="13"/>
        <w:gridCol w:w="1082"/>
        <w:gridCol w:w="7"/>
        <w:gridCol w:w="274"/>
        <w:gridCol w:w="1058"/>
      </w:tblGrid>
      <w:tr w:rsidR="002D1E31" w:rsidRPr="007929E5" w14:paraId="18B772B7" w14:textId="77777777" w:rsidTr="00503AA6">
        <w:trPr>
          <w:tblHeader/>
        </w:trPr>
        <w:tc>
          <w:tcPr>
            <w:tcW w:w="2301" w:type="pct"/>
            <w:gridSpan w:val="2"/>
          </w:tcPr>
          <w:p w14:paraId="523E7330" w14:textId="23F21BDC" w:rsidR="002D1E31" w:rsidRPr="007929E5" w:rsidRDefault="004C4FB5" w:rsidP="004C4F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9E5">
              <w:rPr>
                <w:rFonts w:ascii="Angsana New" w:hAnsi="Angsana New" w:hint="cs"/>
                <w:b/>
                <w:bCs/>
                <w:i/>
                <w:iCs/>
                <w:spacing w:val="6"/>
                <w:sz w:val="30"/>
                <w:szCs w:val="30"/>
                <w:cs/>
              </w:rPr>
              <w:t>ภาระผูกพันกับกิจการที่เกี่ยวข้องกัน</w:t>
            </w:r>
          </w:p>
        </w:tc>
        <w:tc>
          <w:tcPr>
            <w:tcW w:w="1232" w:type="pct"/>
            <w:gridSpan w:val="6"/>
            <w:hideMark/>
          </w:tcPr>
          <w:p w14:paraId="40D5EB4E" w14:textId="77777777" w:rsidR="002D1E31" w:rsidRPr="007929E5" w:rsidRDefault="002D1E3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gridSpan w:val="2"/>
          </w:tcPr>
          <w:p w14:paraId="69B0D445" w14:textId="77777777" w:rsidR="002D1E31" w:rsidRPr="007929E5" w:rsidRDefault="002D1E3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pct"/>
            <w:gridSpan w:val="4"/>
            <w:hideMark/>
          </w:tcPr>
          <w:p w14:paraId="3FCC391A" w14:textId="77777777" w:rsidR="002D1E31" w:rsidRPr="007929E5" w:rsidRDefault="002D1E3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3AA6" w:rsidRPr="007929E5" w14:paraId="6A950636" w14:textId="77777777" w:rsidTr="00503AA6">
        <w:trPr>
          <w:trHeight w:val="344"/>
          <w:tblHeader/>
        </w:trPr>
        <w:tc>
          <w:tcPr>
            <w:tcW w:w="2301" w:type="pct"/>
            <w:gridSpan w:val="2"/>
          </w:tcPr>
          <w:p w14:paraId="2664FAA7" w14:textId="77777777" w:rsidR="002D1E31" w:rsidRPr="007929E5" w:rsidRDefault="002D1E31" w:rsidP="002D1E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hideMark/>
          </w:tcPr>
          <w:p w14:paraId="0AF0913E" w14:textId="77777777" w:rsidR="002D1E31" w:rsidRPr="007929E5" w:rsidRDefault="002D1E31" w:rsidP="002D1E3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929E5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50" w:type="pct"/>
            <w:gridSpan w:val="2"/>
          </w:tcPr>
          <w:p w14:paraId="4A00B052" w14:textId="77777777" w:rsidR="002D1E31" w:rsidRPr="007929E5" w:rsidRDefault="002D1E31" w:rsidP="002D1E3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gridSpan w:val="2"/>
            <w:hideMark/>
          </w:tcPr>
          <w:p w14:paraId="1779077E" w14:textId="77777777" w:rsidR="002D1E31" w:rsidRPr="007929E5" w:rsidRDefault="002D1E31" w:rsidP="002D1E3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  <w:tc>
          <w:tcPr>
            <w:tcW w:w="149" w:type="pct"/>
            <w:gridSpan w:val="2"/>
          </w:tcPr>
          <w:p w14:paraId="19212E1D" w14:textId="77777777" w:rsidR="002D1E31" w:rsidRPr="007929E5" w:rsidRDefault="002D1E31" w:rsidP="002D1E3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hideMark/>
          </w:tcPr>
          <w:p w14:paraId="28F2D100" w14:textId="77777777" w:rsidR="002D1E31" w:rsidRPr="007929E5" w:rsidRDefault="002D1E31" w:rsidP="002D1E3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929E5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49" w:type="pct"/>
          </w:tcPr>
          <w:p w14:paraId="0648A4E6" w14:textId="77777777" w:rsidR="002D1E31" w:rsidRPr="007929E5" w:rsidRDefault="002D1E31" w:rsidP="002D1E3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hideMark/>
          </w:tcPr>
          <w:p w14:paraId="2BEAD25D" w14:textId="77777777" w:rsidR="002D1E31" w:rsidRPr="007929E5" w:rsidRDefault="002D1E31" w:rsidP="002D1E3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</w:tr>
      <w:tr w:rsidR="002D1E31" w:rsidRPr="007929E5" w14:paraId="407DDD04" w14:textId="77777777" w:rsidTr="00503AA6">
        <w:trPr>
          <w:tblHeader/>
        </w:trPr>
        <w:tc>
          <w:tcPr>
            <w:tcW w:w="1712" w:type="pct"/>
          </w:tcPr>
          <w:p w14:paraId="721C29F2" w14:textId="77777777" w:rsidR="002D1E31" w:rsidRPr="007929E5" w:rsidRDefault="002D1E31" w:rsidP="002D1E3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3D820B12" w14:textId="77777777" w:rsidR="002D1E31" w:rsidRPr="007929E5" w:rsidRDefault="002D1E31" w:rsidP="002D1E3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9" w:type="pct"/>
            <w:gridSpan w:val="12"/>
            <w:hideMark/>
          </w:tcPr>
          <w:p w14:paraId="40EF8994" w14:textId="77777777" w:rsidR="002D1E31" w:rsidRPr="007929E5" w:rsidRDefault="002D1E31" w:rsidP="002D1E3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29E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03AA6" w:rsidRPr="007929E5" w14:paraId="4F4480AD" w14:textId="77777777" w:rsidTr="00503AA6">
        <w:tc>
          <w:tcPr>
            <w:tcW w:w="2833" w:type="pct"/>
            <w:gridSpan w:val="3"/>
            <w:hideMark/>
          </w:tcPr>
          <w:p w14:paraId="21ED8FC0" w14:textId="02B81E54" w:rsidR="00AA5040" w:rsidRDefault="00AA5040" w:rsidP="00503AA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4"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จำนวนเงินที่ต้องจ่ายในอนาคตทั้งสิ้น</w:t>
            </w:r>
          </w:p>
          <w:p w14:paraId="5D8A37A0" w14:textId="3702619B" w:rsidR="00503AA6" w:rsidRPr="007929E5" w:rsidRDefault="00AA5040" w:rsidP="00AA504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503AA6" w:rsidRPr="007929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ยใต้</w:t>
            </w:r>
            <w:r w:rsidR="00503AA6" w:rsidRPr="007929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สัญญาเช่าดำเนินงานที่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บอ</w:t>
            </w:r>
            <w:r w:rsidR="00503AA6" w:rsidRPr="007929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กเลิกไม่ได้</w:t>
            </w:r>
          </w:p>
        </w:tc>
        <w:tc>
          <w:tcPr>
            <w:tcW w:w="150" w:type="pct"/>
            <w:gridSpan w:val="2"/>
          </w:tcPr>
          <w:p w14:paraId="1A84EF09" w14:textId="77777777" w:rsidR="00503AA6" w:rsidRPr="007929E5" w:rsidRDefault="00503AA6" w:rsidP="002D1E3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gridSpan w:val="2"/>
          </w:tcPr>
          <w:p w14:paraId="78D2F40C" w14:textId="77777777" w:rsidR="00503AA6" w:rsidRPr="007929E5" w:rsidRDefault="00503AA6" w:rsidP="002D1E3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4FE97103" w14:textId="77777777" w:rsidR="00503AA6" w:rsidRPr="007929E5" w:rsidRDefault="00503AA6" w:rsidP="002D1E3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</w:tcPr>
          <w:p w14:paraId="49A15548" w14:textId="77777777" w:rsidR="00503AA6" w:rsidRPr="007929E5" w:rsidRDefault="00503AA6" w:rsidP="002D1E3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  <w:gridSpan w:val="2"/>
          </w:tcPr>
          <w:p w14:paraId="4D519927" w14:textId="77777777" w:rsidR="00503AA6" w:rsidRPr="007929E5" w:rsidRDefault="00503AA6" w:rsidP="002D1E3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E6D3985" w14:textId="77777777" w:rsidR="00503AA6" w:rsidRPr="007929E5" w:rsidRDefault="00503AA6" w:rsidP="002D1E3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3AA6" w:rsidRPr="007929E5" w14:paraId="48F1BB8D" w14:textId="77777777" w:rsidTr="00503AA6">
        <w:tc>
          <w:tcPr>
            <w:tcW w:w="2301" w:type="pct"/>
            <w:gridSpan w:val="2"/>
            <w:hideMark/>
          </w:tcPr>
          <w:p w14:paraId="12095321" w14:textId="31AE15D7" w:rsidR="002D1E31" w:rsidRPr="007929E5" w:rsidRDefault="002D1E31" w:rsidP="002D1E3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>ภายใน</w:t>
            </w:r>
            <w:r w:rsidR="00AA5040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532" w:type="pct"/>
          </w:tcPr>
          <w:p w14:paraId="0AC6CA25" w14:textId="4136EDF9" w:rsidR="002D1E31" w:rsidRPr="007929E5" w:rsidRDefault="0074138C" w:rsidP="002D1E3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2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4,438</w:t>
            </w:r>
          </w:p>
        </w:tc>
        <w:tc>
          <w:tcPr>
            <w:tcW w:w="150" w:type="pct"/>
            <w:gridSpan w:val="2"/>
          </w:tcPr>
          <w:p w14:paraId="0745A6EA" w14:textId="77777777" w:rsidR="002D1E31" w:rsidRPr="007929E5" w:rsidRDefault="002D1E31" w:rsidP="002D1E3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2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gridSpan w:val="2"/>
            <w:hideMark/>
          </w:tcPr>
          <w:p w14:paraId="16211EB3" w14:textId="77777777" w:rsidR="002D1E31" w:rsidRPr="007929E5" w:rsidRDefault="002D1E31" w:rsidP="002D1E3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</w:tcPr>
          <w:p w14:paraId="0FA37BA4" w14:textId="77777777" w:rsidR="002D1E31" w:rsidRPr="007929E5" w:rsidRDefault="002D1E31" w:rsidP="002D1E3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</w:tcPr>
          <w:p w14:paraId="0DCB086A" w14:textId="3744A006" w:rsidR="002D1E31" w:rsidRPr="007929E5" w:rsidRDefault="0074138C" w:rsidP="002D1E3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" w:type="pct"/>
            <w:gridSpan w:val="2"/>
          </w:tcPr>
          <w:p w14:paraId="410E8913" w14:textId="77777777" w:rsidR="002D1E31" w:rsidRPr="007929E5" w:rsidRDefault="002D1E31" w:rsidP="002D1E3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hideMark/>
          </w:tcPr>
          <w:p w14:paraId="65AD6B14" w14:textId="77777777" w:rsidR="002D1E31" w:rsidRPr="007929E5" w:rsidRDefault="002D1E31" w:rsidP="002D1E3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03AA6" w:rsidRPr="007929E5" w14:paraId="3E749FC1" w14:textId="77777777" w:rsidTr="00503AA6">
        <w:tc>
          <w:tcPr>
            <w:tcW w:w="2301" w:type="pct"/>
            <w:gridSpan w:val="2"/>
            <w:hideMark/>
          </w:tcPr>
          <w:p w14:paraId="7CB4EF87" w14:textId="36E39B64" w:rsidR="002D1E31" w:rsidRPr="007929E5" w:rsidRDefault="00AA5040" w:rsidP="002D1E3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1 - 5 </w:t>
            </w:r>
            <w:r w:rsidR="002D1E31" w:rsidRPr="007929E5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56100B" w14:textId="75ECC27F" w:rsidR="002D1E31" w:rsidRPr="007929E5" w:rsidRDefault="0074138C" w:rsidP="002D1E3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2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5,917</w:t>
            </w:r>
          </w:p>
        </w:tc>
        <w:tc>
          <w:tcPr>
            <w:tcW w:w="150" w:type="pct"/>
            <w:gridSpan w:val="2"/>
          </w:tcPr>
          <w:p w14:paraId="34B25588" w14:textId="77777777" w:rsidR="002D1E31" w:rsidRPr="007929E5" w:rsidRDefault="002D1E31" w:rsidP="002D1E3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2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880C96" w14:textId="77777777" w:rsidR="002D1E31" w:rsidRPr="007929E5" w:rsidRDefault="002D1E31" w:rsidP="002D1E3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</w:tcPr>
          <w:p w14:paraId="5657A996" w14:textId="77777777" w:rsidR="002D1E31" w:rsidRPr="007929E5" w:rsidRDefault="002D1E31" w:rsidP="002D1E3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11CA30" w14:textId="5EBBE676" w:rsidR="002D1E31" w:rsidRPr="007929E5" w:rsidRDefault="0074138C" w:rsidP="002D1E3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" w:type="pct"/>
            <w:gridSpan w:val="2"/>
          </w:tcPr>
          <w:p w14:paraId="51868674" w14:textId="77777777" w:rsidR="002D1E31" w:rsidRPr="007929E5" w:rsidRDefault="002D1E31" w:rsidP="002D1E3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E0E316" w14:textId="77777777" w:rsidR="002D1E31" w:rsidRPr="007929E5" w:rsidRDefault="002D1E31" w:rsidP="002D1E3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03AA6" w:rsidRPr="007929E5" w14:paraId="72F6CA33" w14:textId="77777777" w:rsidTr="00503AA6">
        <w:tc>
          <w:tcPr>
            <w:tcW w:w="2301" w:type="pct"/>
            <w:gridSpan w:val="2"/>
            <w:hideMark/>
          </w:tcPr>
          <w:p w14:paraId="1B218402" w14:textId="77777777" w:rsidR="002D1E31" w:rsidRPr="007929E5" w:rsidRDefault="002D1E31" w:rsidP="002D1E3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929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D212D8" w14:textId="5CB8C403" w:rsidR="002D1E31" w:rsidRPr="007929E5" w:rsidRDefault="0074138C" w:rsidP="002D1E3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</w:rPr>
              <w:t>10,355</w:t>
            </w:r>
          </w:p>
        </w:tc>
        <w:tc>
          <w:tcPr>
            <w:tcW w:w="150" w:type="pct"/>
            <w:gridSpan w:val="2"/>
          </w:tcPr>
          <w:p w14:paraId="6929EBAA" w14:textId="77777777" w:rsidR="002D1E31" w:rsidRPr="007929E5" w:rsidRDefault="002D1E31" w:rsidP="002D1E3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2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842DB10" w14:textId="77777777" w:rsidR="002D1E31" w:rsidRPr="007929E5" w:rsidRDefault="002D1E31" w:rsidP="002D1E3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9E5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</w:tcPr>
          <w:p w14:paraId="07DAA36C" w14:textId="77777777" w:rsidR="002D1E31" w:rsidRPr="007929E5" w:rsidRDefault="002D1E31" w:rsidP="002D1E3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BC18F5" w14:textId="6985265D" w:rsidR="002D1E31" w:rsidRPr="007929E5" w:rsidRDefault="0074138C" w:rsidP="002D1E3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3" w:type="pct"/>
            <w:gridSpan w:val="2"/>
          </w:tcPr>
          <w:p w14:paraId="70166E14" w14:textId="77777777" w:rsidR="002D1E31" w:rsidRPr="007929E5" w:rsidRDefault="002D1E31" w:rsidP="002D1E3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789F7DE" w14:textId="77777777" w:rsidR="002D1E31" w:rsidRPr="007929E5" w:rsidRDefault="002D1E31" w:rsidP="002D1E3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9E5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</w:tbl>
    <w:p w14:paraId="55A9375D" w14:textId="29C20D8C" w:rsidR="00963B8A" w:rsidRPr="007929E5" w:rsidRDefault="00963B8A" w:rsidP="00963B8A">
      <w:pPr>
        <w:pStyle w:val="BodyText2"/>
        <w:ind w:left="540"/>
        <w:rPr>
          <w:rFonts w:asciiTheme="minorHAnsi" w:hAnsiTheme="minorHAnsi"/>
          <w:lang w:val="en-US"/>
        </w:rPr>
      </w:pPr>
    </w:p>
    <w:p w14:paraId="046D483B" w14:textId="0346FECA" w:rsidR="00117A06" w:rsidRPr="007929E5" w:rsidRDefault="00D306C8" w:rsidP="005E2DE1">
      <w:pPr>
        <w:pStyle w:val="BodyText2"/>
        <w:numPr>
          <w:ilvl w:val="0"/>
          <w:numId w:val="22"/>
        </w:numPr>
        <w:ind w:left="540" w:hanging="540"/>
        <w:rPr>
          <w:rFonts w:asciiTheme="minorHAnsi" w:hAnsiTheme="minorHAnsi"/>
          <w:cs/>
        </w:rPr>
      </w:pPr>
      <w:r w:rsidRPr="007929E5">
        <w:rPr>
          <w:b/>
          <w:bCs/>
          <w:cs/>
        </w:rPr>
        <w:t>เงินสดและรายการเทียบเท่าเงินสด</w:t>
      </w:r>
    </w:p>
    <w:p w14:paraId="6F78B78D" w14:textId="77777777" w:rsidR="00D306C8" w:rsidRPr="007929E5" w:rsidRDefault="00D306C8" w:rsidP="00D306C8">
      <w:pPr>
        <w:pStyle w:val="BodyText2"/>
        <w:ind w:left="540"/>
        <w:rPr>
          <w:rFonts w:asciiTheme="minorHAnsi" w:hAnsiTheme="minorHAnsi"/>
          <w:cs/>
        </w:rPr>
      </w:pPr>
    </w:p>
    <w:tbl>
      <w:tblPr>
        <w:tblW w:w="907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509"/>
        <w:gridCol w:w="447"/>
        <w:gridCol w:w="1093"/>
        <w:gridCol w:w="260"/>
        <w:gridCol w:w="1073"/>
        <w:gridCol w:w="269"/>
        <w:gridCol w:w="1084"/>
        <w:gridCol w:w="260"/>
        <w:gridCol w:w="1080"/>
      </w:tblGrid>
      <w:tr w:rsidR="00503AA6" w:rsidRPr="007929E5" w14:paraId="1FA1EC97" w14:textId="77777777" w:rsidTr="00503AA6">
        <w:tc>
          <w:tcPr>
            <w:tcW w:w="1934" w:type="pct"/>
          </w:tcPr>
          <w:p w14:paraId="05269E4D" w14:textId="77777777" w:rsidR="00503AA6" w:rsidRPr="007929E5" w:rsidRDefault="00503AA6" w:rsidP="00D306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247" w:type="pct"/>
          </w:tcPr>
          <w:p w14:paraId="7DD52EB8" w14:textId="77777777" w:rsidR="00503AA6" w:rsidRPr="007929E5" w:rsidRDefault="00503AA6" w:rsidP="00D306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335" w:type="pct"/>
            <w:gridSpan w:val="3"/>
          </w:tcPr>
          <w:p w14:paraId="766E46CC" w14:textId="77777777" w:rsidR="00503AA6" w:rsidRPr="007929E5" w:rsidRDefault="00503AA6" w:rsidP="00D306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8" w:type="pct"/>
          </w:tcPr>
          <w:p w14:paraId="7F9EE6FB" w14:textId="77777777" w:rsidR="00503AA6" w:rsidRPr="007929E5" w:rsidRDefault="00503AA6" w:rsidP="00D306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336" w:type="pct"/>
            <w:gridSpan w:val="3"/>
          </w:tcPr>
          <w:p w14:paraId="0E103A86" w14:textId="77777777" w:rsidR="00503AA6" w:rsidRPr="007929E5" w:rsidRDefault="00503AA6" w:rsidP="00D306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3AA6" w:rsidRPr="007929E5" w14:paraId="55E22343" w14:textId="77777777" w:rsidTr="00503AA6">
        <w:tc>
          <w:tcPr>
            <w:tcW w:w="1934" w:type="pct"/>
          </w:tcPr>
          <w:p w14:paraId="21FE2264" w14:textId="77777777" w:rsidR="00503AA6" w:rsidRPr="007929E5" w:rsidRDefault="00503AA6" w:rsidP="00D306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247" w:type="pct"/>
          </w:tcPr>
          <w:p w14:paraId="4112D043" w14:textId="77777777" w:rsidR="00503AA6" w:rsidRPr="007929E5" w:rsidRDefault="00503AA6" w:rsidP="00D306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602" w:type="pct"/>
          </w:tcPr>
          <w:p w14:paraId="09CC7621" w14:textId="5BE32F38" w:rsidR="00503AA6" w:rsidRPr="007929E5" w:rsidRDefault="00503AA6" w:rsidP="00D306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256</w:t>
            </w:r>
            <w:r w:rsidRPr="007929E5">
              <w:rPr>
                <w:rFonts w:asciiTheme="minorHAnsi" w:hAnsiTheme="minorHAnsi" w:cstheme="minorHAnsi" w:hint="cs"/>
                <w:sz w:val="30"/>
                <w:szCs w:val="30"/>
                <w:cs/>
              </w:rPr>
              <w:t>2</w:t>
            </w:r>
          </w:p>
        </w:tc>
        <w:tc>
          <w:tcPr>
            <w:tcW w:w="143" w:type="pct"/>
          </w:tcPr>
          <w:p w14:paraId="03DC9706" w14:textId="77777777" w:rsidR="00503AA6" w:rsidRPr="007929E5" w:rsidRDefault="00503AA6" w:rsidP="00D306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91" w:type="pct"/>
          </w:tcPr>
          <w:p w14:paraId="409A7C26" w14:textId="0DC9936F" w:rsidR="00503AA6" w:rsidRPr="007929E5" w:rsidRDefault="00503AA6" w:rsidP="00D306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256</w:t>
            </w:r>
            <w:r w:rsidRPr="007929E5">
              <w:rPr>
                <w:rFonts w:asciiTheme="minorHAnsi" w:hAnsiTheme="minorHAnsi" w:cstheme="minorHAnsi" w:hint="cs"/>
                <w:sz w:val="30"/>
                <w:szCs w:val="30"/>
                <w:cs/>
              </w:rPr>
              <w:t>1</w:t>
            </w:r>
          </w:p>
        </w:tc>
        <w:tc>
          <w:tcPr>
            <w:tcW w:w="148" w:type="pct"/>
          </w:tcPr>
          <w:p w14:paraId="019995C6" w14:textId="77777777" w:rsidR="00503AA6" w:rsidRPr="007929E5" w:rsidRDefault="00503AA6" w:rsidP="00D306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97" w:type="pct"/>
          </w:tcPr>
          <w:p w14:paraId="7C1389D8" w14:textId="207F1EAF" w:rsidR="00503AA6" w:rsidRPr="007929E5" w:rsidRDefault="00503AA6" w:rsidP="00D306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256</w:t>
            </w:r>
            <w:r w:rsidRPr="007929E5">
              <w:rPr>
                <w:rFonts w:asciiTheme="minorHAnsi" w:hAnsiTheme="minorHAnsi" w:cstheme="minorHAnsi" w:hint="cs"/>
                <w:sz w:val="30"/>
                <w:szCs w:val="30"/>
                <w:cs/>
              </w:rPr>
              <w:t>2</w:t>
            </w:r>
          </w:p>
        </w:tc>
        <w:tc>
          <w:tcPr>
            <w:tcW w:w="143" w:type="pct"/>
          </w:tcPr>
          <w:p w14:paraId="149C172A" w14:textId="77777777" w:rsidR="00503AA6" w:rsidRPr="007929E5" w:rsidRDefault="00503AA6" w:rsidP="00D306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96" w:type="pct"/>
          </w:tcPr>
          <w:p w14:paraId="4331504B" w14:textId="7EC86638" w:rsidR="00503AA6" w:rsidRPr="007929E5" w:rsidRDefault="00503AA6" w:rsidP="00D306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256</w:t>
            </w:r>
            <w:r w:rsidRPr="007929E5">
              <w:rPr>
                <w:rFonts w:asciiTheme="minorHAnsi" w:hAnsiTheme="minorHAnsi" w:cstheme="minorHAnsi" w:hint="cs"/>
                <w:sz w:val="30"/>
                <w:szCs w:val="30"/>
                <w:cs/>
              </w:rPr>
              <w:t>1</w:t>
            </w:r>
          </w:p>
        </w:tc>
      </w:tr>
      <w:tr w:rsidR="00503AA6" w:rsidRPr="007929E5" w14:paraId="2F02F825" w14:textId="77777777" w:rsidTr="00503AA6">
        <w:tc>
          <w:tcPr>
            <w:tcW w:w="1934" w:type="pct"/>
          </w:tcPr>
          <w:p w14:paraId="5F6FAF42" w14:textId="77777777" w:rsidR="00503AA6" w:rsidRPr="007929E5" w:rsidRDefault="00503AA6" w:rsidP="00D306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247" w:type="pct"/>
          </w:tcPr>
          <w:p w14:paraId="490F34B0" w14:textId="77777777" w:rsidR="00503AA6" w:rsidRPr="007929E5" w:rsidRDefault="00503AA6" w:rsidP="00D306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819" w:type="pct"/>
            <w:gridSpan w:val="7"/>
          </w:tcPr>
          <w:p w14:paraId="676529D7" w14:textId="77777777" w:rsidR="00503AA6" w:rsidRPr="007929E5" w:rsidRDefault="00503AA6" w:rsidP="00D306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50"/>
                <w:tab w:val="center" w:pos="2447"/>
              </w:tabs>
              <w:spacing w:after="0" w:line="240" w:lineRule="auto"/>
              <w:ind w:left="-108" w:right="-110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</w:rPr>
              <w:tab/>
            </w:r>
            <w:r w:rsidRPr="007929E5"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</w:rPr>
              <w:tab/>
              <w:t>(พันบาท)</w:t>
            </w:r>
          </w:p>
        </w:tc>
      </w:tr>
      <w:tr w:rsidR="00503AA6" w:rsidRPr="007929E5" w14:paraId="6122EDA8" w14:textId="77777777" w:rsidTr="00503AA6">
        <w:tc>
          <w:tcPr>
            <w:tcW w:w="1934" w:type="pct"/>
          </w:tcPr>
          <w:p w14:paraId="1FF67185" w14:textId="77777777" w:rsidR="00503AA6" w:rsidRPr="007929E5" w:rsidRDefault="00503AA6" w:rsidP="00AA4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247" w:type="pct"/>
          </w:tcPr>
          <w:p w14:paraId="28642193" w14:textId="77777777" w:rsidR="00503AA6" w:rsidRPr="007929E5" w:rsidRDefault="00503AA6" w:rsidP="00AA4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  <w:vAlign w:val="bottom"/>
          </w:tcPr>
          <w:p w14:paraId="2468BE2D" w14:textId="7B8B2B01" w:rsidR="00503AA6" w:rsidRPr="007929E5" w:rsidRDefault="001C5D02" w:rsidP="00AA4478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16,780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154798C" w14:textId="77777777" w:rsidR="00503AA6" w:rsidRPr="007929E5" w:rsidRDefault="00503AA6" w:rsidP="00AA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00C7C85B" w14:textId="45B8FA9F" w:rsidR="00503AA6" w:rsidRPr="007929E5" w:rsidRDefault="00503AA6" w:rsidP="00AA4478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8,659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0B5DEC08" w14:textId="77777777" w:rsidR="00503AA6" w:rsidRPr="007929E5" w:rsidRDefault="00503AA6" w:rsidP="00AA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14:paraId="2D349F63" w14:textId="1E95319E" w:rsidR="00503AA6" w:rsidRPr="007929E5" w:rsidRDefault="001C5D02" w:rsidP="00AA4478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sz w:val="30"/>
                <w:szCs w:val="30"/>
                <w:cs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8,247</w:t>
            </w:r>
          </w:p>
        </w:tc>
        <w:tc>
          <w:tcPr>
            <w:tcW w:w="143" w:type="pct"/>
            <w:vAlign w:val="bottom"/>
          </w:tcPr>
          <w:p w14:paraId="56D36BF2" w14:textId="77777777" w:rsidR="00503AA6" w:rsidRPr="007929E5" w:rsidRDefault="00503AA6" w:rsidP="00AA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07E11658" w14:textId="1398D688" w:rsidR="00503AA6" w:rsidRPr="007929E5" w:rsidRDefault="00503AA6" w:rsidP="00AA4478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4,9</w:t>
            </w:r>
            <w:r w:rsidRPr="007929E5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18</w:t>
            </w:r>
          </w:p>
        </w:tc>
      </w:tr>
      <w:tr w:rsidR="00503AA6" w:rsidRPr="007929E5" w14:paraId="0B90F278" w14:textId="77777777" w:rsidTr="00503AA6">
        <w:tc>
          <w:tcPr>
            <w:tcW w:w="1934" w:type="pct"/>
          </w:tcPr>
          <w:p w14:paraId="14042F02" w14:textId="77777777" w:rsidR="00503AA6" w:rsidRPr="007929E5" w:rsidRDefault="00503AA6" w:rsidP="00AA4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247" w:type="pct"/>
          </w:tcPr>
          <w:p w14:paraId="3E89C3E1" w14:textId="77777777" w:rsidR="00503AA6" w:rsidRPr="007929E5" w:rsidRDefault="00503AA6" w:rsidP="00AA4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  <w:vAlign w:val="bottom"/>
          </w:tcPr>
          <w:p w14:paraId="462C5BFD" w14:textId="6518D1E8" w:rsidR="00503AA6" w:rsidRPr="007929E5" w:rsidRDefault="001C5D02" w:rsidP="00AA4478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37,63</w:t>
            </w:r>
            <w:r w:rsidR="000C4036" w:rsidRPr="007929E5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ED1DD2A" w14:textId="77777777" w:rsidR="00503AA6" w:rsidRPr="007929E5" w:rsidRDefault="00503AA6" w:rsidP="00AA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441E6F72" w14:textId="3CA8777D" w:rsidR="00503AA6" w:rsidRPr="007929E5" w:rsidRDefault="00503AA6" w:rsidP="00AA4478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72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38,271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5EA6446D" w14:textId="77777777" w:rsidR="00503AA6" w:rsidRPr="007929E5" w:rsidRDefault="00503AA6" w:rsidP="00AA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14:paraId="2B9BE589" w14:textId="08636D44" w:rsidR="00503AA6" w:rsidRPr="007929E5" w:rsidRDefault="001C5D02" w:rsidP="00AA4478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32,699</w:t>
            </w:r>
          </w:p>
        </w:tc>
        <w:tc>
          <w:tcPr>
            <w:tcW w:w="143" w:type="pct"/>
            <w:vAlign w:val="bottom"/>
          </w:tcPr>
          <w:p w14:paraId="16C18DBE" w14:textId="77777777" w:rsidR="00503AA6" w:rsidRPr="007929E5" w:rsidRDefault="00503AA6" w:rsidP="00AA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1A6764C1" w14:textId="457333E2" w:rsidR="00503AA6" w:rsidRPr="007929E5" w:rsidRDefault="00503AA6" w:rsidP="00AA4478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72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41,882</w:t>
            </w:r>
          </w:p>
        </w:tc>
      </w:tr>
      <w:tr w:rsidR="00503AA6" w:rsidRPr="007929E5" w14:paraId="764B496A" w14:textId="77777777" w:rsidTr="00503AA6">
        <w:tc>
          <w:tcPr>
            <w:tcW w:w="1934" w:type="pct"/>
          </w:tcPr>
          <w:p w14:paraId="52B29B77" w14:textId="77777777" w:rsidR="00503AA6" w:rsidRPr="007929E5" w:rsidRDefault="00503AA6" w:rsidP="00AA4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247" w:type="pct"/>
          </w:tcPr>
          <w:p w14:paraId="764C4281" w14:textId="77777777" w:rsidR="00503AA6" w:rsidRPr="007929E5" w:rsidRDefault="00503AA6" w:rsidP="00AA4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  <w:vAlign w:val="bottom"/>
          </w:tcPr>
          <w:p w14:paraId="66A04F70" w14:textId="27874225" w:rsidR="00503AA6" w:rsidRPr="007929E5" w:rsidRDefault="001C5D02" w:rsidP="00AA4478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72,999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F147034" w14:textId="77777777" w:rsidR="00503AA6" w:rsidRPr="007929E5" w:rsidRDefault="00503AA6" w:rsidP="00AA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3E213FAD" w14:textId="70C5024A" w:rsidR="00503AA6" w:rsidRPr="007929E5" w:rsidRDefault="00503AA6" w:rsidP="00AA4478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72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37,282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1C949FF3" w14:textId="77777777" w:rsidR="00503AA6" w:rsidRPr="007929E5" w:rsidRDefault="00503AA6" w:rsidP="00AA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14:paraId="0CC8E76D" w14:textId="55910EAF" w:rsidR="00503AA6" w:rsidRPr="007929E5" w:rsidRDefault="001C5D02" w:rsidP="00AA4478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61,278</w:t>
            </w:r>
          </w:p>
        </w:tc>
        <w:tc>
          <w:tcPr>
            <w:tcW w:w="143" w:type="pct"/>
            <w:vAlign w:val="bottom"/>
          </w:tcPr>
          <w:p w14:paraId="1262F247" w14:textId="77777777" w:rsidR="00503AA6" w:rsidRPr="007929E5" w:rsidRDefault="00503AA6" w:rsidP="00AA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78F551AD" w14:textId="08A1B56E" w:rsidR="00503AA6" w:rsidRPr="007929E5" w:rsidRDefault="00503AA6" w:rsidP="00AA4478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72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33,903</w:t>
            </w:r>
          </w:p>
        </w:tc>
      </w:tr>
      <w:tr w:rsidR="00503AA6" w:rsidRPr="007929E5" w14:paraId="10BB6E0B" w14:textId="77777777" w:rsidTr="00503AA6">
        <w:tc>
          <w:tcPr>
            <w:tcW w:w="1934" w:type="pct"/>
          </w:tcPr>
          <w:p w14:paraId="414C532E" w14:textId="77777777" w:rsidR="00503AA6" w:rsidRPr="007929E5" w:rsidRDefault="00503AA6" w:rsidP="00AA4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247" w:type="pct"/>
          </w:tcPr>
          <w:p w14:paraId="6AD2E299" w14:textId="77777777" w:rsidR="00503AA6" w:rsidRPr="007929E5" w:rsidRDefault="00503AA6" w:rsidP="00AA4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4C047D" w14:textId="4CEAF343" w:rsidR="00503AA6" w:rsidRPr="007929E5" w:rsidRDefault="001C5D02" w:rsidP="00AA4478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49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A550174" w14:textId="77777777" w:rsidR="00503AA6" w:rsidRPr="007929E5" w:rsidRDefault="00503AA6" w:rsidP="00AA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5BB60" w14:textId="7CBA2055" w:rsidR="00503AA6" w:rsidRPr="007929E5" w:rsidRDefault="00503AA6" w:rsidP="00AA4478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72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04920BA6" w14:textId="77777777" w:rsidR="00503AA6" w:rsidRPr="007929E5" w:rsidRDefault="00503AA6" w:rsidP="00AA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59480" w14:textId="0023791C" w:rsidR="00503AA6" w:rsidRPr="007929E5" w:rsidRDefault="001C5D02" w:rsidP="00AA4478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44</w:t>
            </w:r>
          </w:p>
        </w:tc>
        <w:tc>
          <w:tcPr>
            <w:tcW w:w="143" w:type="pct"/>
            <w:vAlign w:val="bottom"/>
          </w:tcPr>
          <w:p w14:paraId="29AEF15B" w14:textId="77777777" w:rsidR="00503AA6" w:rsidRPr="007929E5" w:rsidRDefault="00503AA6" w:rsidP="00AA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376DF777" w14:textId="7CC89BB0" w:rsidR="00503AA6" w:rsidRPr="007929E5" w:rsidRDefault="00503AA6" w:rsidP="00AA4478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23</w:t>
            </w:r>
          </w:p>
        </w:tc>
      </w:tr>
      <w:tr w:rsidR="00503AA6" w:rsidRPr="007929E5" w14:paraId="4DF56E85" w14:textId="77777777" w:rsidTr="00503AA6">
        <w:tc>
          <w:tcPr>
            <w:tcW w:w="1934" w:type="pct"/>
          </w:tcPr>
          <w:p w14:paraId="01795F5C" w14:textId="35C63B86" w:rsidR="00503AA6" w:rsidRPr="007929E5" w:rsidRDefault="00FB1D0A" w:rsidP="00AA4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47" w:type="pct"/>
          </w:tcPr>
          <w:p w14:paraId="0856F8B4" w14:textId="77777777" w:rsidR="00503AA6" w:rsidRPr="007929E5" w:rsidRDefault="00503AA6" w:rsidP="00AA4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8FC774" w14:textId="4BE1EBC2" w:rsidR="00503AA6" w:rsidRPr="007929E5" w:rsidRDefault="001C5D02" w:rsidP="00AA4478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127,463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5E375DC" w14:textId="77777777" w:rsidR="00503AA6" w:rsidRPr="007929E5" w:rsidRDefault="00503AA6" w:rsidP="00AA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2D4A69" w14:textId="7ABF7D07" w:rsidR="00503AA6" w:rsidRPr="007929E5" w:rsidRDefault="00503AA6" w:rsidP="00AA4478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84,239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3E8C52EF" w14:textId="77777777" w:rsidR="00503AA6" w:rsidRPr="007929E5" w:rsidRDefault="00503AA6" w:rsidP="00AA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56602C" w14:textId="115B8A02" w:rsidR="00503AA6" w:rsidRPr="007929E5" w:rsidRDefault="001C5D02" w:rsidP="00AA4478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102,26</w:t>
            </w:r>
            <w:r w:rsidR="00976F72" w:rsidRPr="007929E5">
              <w:rPr>
                <w:rFonts w:asciiTheme="minorHAnsi" w:hAnsiTheme="minorHAnsi" w:cstheme="minorHAnsi" w:hint="cs"/>
                <w:b/>
                <w:bCs/>
                <w:sz w:val="30"/>
                <w:szCs w:val="30"/>
                <w:cs/>
                <w:lang w:val="en-US" w:bidi="th-TH"/>
              </w:rPr>
              <w:t>8</w:t>
            </w:r>
          </w:p>
        </w:tc>
        <w:tc>
          <w:tcPr>
            <w:tcW w:w="143" w:type="pct"/>
            <w:vAlign w:val="bottom"/>
          </w:tcPr>
          <w:p w14:paraId="14B442C4" w14:textId="77777777" w:rsidR="00503AA6" w:rsidRPr="007929E5" w:rsidRDefault="00503AA6" w:rsidP="00AA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721751" w14:textId="060472B2" w:rsidR="00503AA6" w:rsidRPr="007929E5" w:rsidRDefault="00503AA6" w:rsidP="00AA4478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80,726</w:t>
            </w:r>
          </w:p>
        </w:tc>
      </w:tr>
    </w:tbl>
    <w:p w14:paraId="5B9DB3F7" w14:textId="77777777" w:rsidR="00A13499" w:rsidRPr="007929E5" w:rsidRDefault="00A13499" w:rsidP="00A13499">
      <w:pPr>
        <w:pStyle w:val="BodyText2"/>
        <w:ind w:left="540"/>
        <w:rPr>
          <w:rFonts w:asciiTheme="minorHAnsi" w:hAnsiTheme="minorHAnsi" w:cstheme="minorHAnsi"/>
          <w:b/>
          <w:bCs/>
          <w:sz w:val="28"/>
          <w:szCs w:val="28"/>
          <w:cs/>
          <w:lang w:val="en-US"/>
        </w:rPr>
      </w:pPr>
    </w:p>
    <w:p w14:paraId="1E0D1E17" w14:textId="77777777" w:rsidR="00470B62" w:rsidRPr="007929E5" w:rsidRDefault="00470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 w:cstheme="minorHAnsi"/>
          <w:b/>
          <w:bCs/>
          <w:sz w:val="30"/>
          <w:szCs w:val="30"/>
          <w:cs/>
        </w:rPr>
      </w:pPr>
      <w:r w:rsidRPr="007929E5">
        <w:rPr>
          <w:rFonts w:asciiTheme="minorHAnsi" w:hAnsiTheme="minorHAnsi" w:cstheme="minorHAnsi"/>
          <w:b/>
          <w:bCs/>
          <w:cs/>
        </w:rPr>
        <w:br w:type="page"/>
      </w:r>
    </w:p>
    <w:p w14:paraId="4C822126" w14:textId="6D4C2AA6" w:rsidR="00B23029" w:rsidRPr="007929E5" w:rsidRDefault="00B23029" w:rsidP="005E2DE1">
      <w:pPr>
        <w:pStyle w:val="BodyText2"/>
        <w:numPr>
          <w:ilvl w:val="0"/>
          <w:numId w:val="22"/>
        </w:numPr>
        <w:ind w:left="540" w:hanging="540"/>
        <w:rPr>
          <w:rFonts w:asciiTheme="minorHAnsi" w:hAnsiTheme="minorHAnsi" w:cstheme="minorHAnsi"/>
          <w:b/>
          <w:bCs/>
          <w:cs/>
        </w:rPr>
      </w:pPr>
      <w:r w:rsidRPr="007929E5">
        <w:rPr>
          <w:rFonts w:asciiTheme="minorHAnsi" w:hAnsiTheme="minorHAnsi" w:cstheme="minorHAnsi"/>
          <w:b/>
          <w:bCs/>
          <w:cs/>
          <w:lang w:val="en-US"/>
        </w:rPr>
        <w:lastRenderedPageBreak/>
        <w:t xml:space="preserve">ลูกหนี้การค้า </w:t>
      </w:r>
    </w:p>
    <w:p w14:paraId="373E96CE" w14:textId="54C87F37" w:rsidR="00B23029" w:rsidRPr="007929E5" w:rsidRDefault="00B23029" w:rsidP="00B23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inorHAnsi" w:hAnsiTheme="minorHAnsi" w:cstheme="minorHAnsi"/>
          <w:sz w:val="28"/>
          <w:szCs w:val="28"/>
        </w:rPr>
      </w:pPr>
    </w:p>
    <w:tbl>
      <w:tblPr>
        <w:tblW w:w="917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973"/>
        <w:gridCol w:w="905"/>
        <w:gridCol w:w="266"/>
        <w:gridCol w:w="1079"/>
        <w:gridCol w:w="266"/>
        <w:gridCol w:w="1090"/>
        <w:gridCol w:w="273"/>
        <w:gridCol w:w="984"/>
        <w:gridCol w:w="273"/>
        <w:gridCol w:w="1068"/>
      </w:tblGrid>
      <w:tr w:rsidR="00503AA6" w:rsidRPr="007929E5" w14:paraId="0102A840" w14:textId="77777777" w:rsidTr="007953DF">
        <w:tc>
          <w:tcPr>
            <w:tcW w:w="1619" w:type="pct"/>
          </w:tcPr>
          <w:p w14:paraId="4FEC4116" w14:textId="77777777" w:rsidR="00503AA6" w:rsidRPr="007929E5" w:rsidRDefault="00503AA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3" w:type="pct"/>
          </w:tcPr>
          <w:p w14:paraId="3589D604" w14:textId="77777777" w:rsidR="00503AA6" w:rsidRPr="007929E5" w:rsidRDefault="00503AA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03E415F3" w14:textId="77777777" w:rsidR="00503AA6" w:rsidRPr="007929E5" w:rsidRDefault="00503AA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pct"/>
            <w:gridSpan w:val="3"/>
            <w:hideMark/>
          </w:tcPr>
          <w:p w14:paraId="602AAB1F" w14:textId="77777777" w:rsidR="00503AA6" w:rsidRPr="007929E5" w:rsidRDefault="00503AA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9" w:type="pct"/>
          </w:tcPr>
          <w:p w14:paraId="5FF3A5AB" w14:textId="77777777" w:rsidR="00503AA6" w:rsidRPr="007929E5" w:rsidRDefault="00503AA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pct"/>
            <w:gridSpan w:val="3"/>
            <w:hideMark/>
          </w:tcPr>
          <w:p w14:paraId="2127700F" w14:textId="77777777" w:rsidR="00503AA6" w:rsidRPr="007929E5" w:rsidRDefault="00503AA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3AA6" w:rsidRPr="007929E5" w14:paraId="34D31E65" w14:textId="77777777" w:rsidTr="007953DF">
        <w:tc>
          <w:tcPr>
            <w:tcW w:w="1619" w:type="pct"/>
          </w:tcPr>
          <w:p w14:paraId="5BD785C6" w14:textId="77777777" w:rsidR="00503AA6" w:rsidRPr="007929E5" w:rsidRDefault="00503AA6" w:rsidP="00503AA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3" w:type="pct"/>
          </w:tcPr>
          <w:p w14:paraId="7633F5A3" w14:textId="77777777" w:rsidR="00503AA6" w:rsidRPr="007929E5" w:rsidRDefault="00503AA6" w:rsidP="00503A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42635FF5" w14:textId="77777777" w:rsidR="00503AA6" w:rsidRPr="007929E5" w:rsidRDefault="00503AA6" w:rsidP="00503AA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hideMark/>
          </w:tcPr>
          <w:p w14:paraId="796509A6" w14:textId="77777777" w:rsidR="00503AA6" w:rsidRPr="007929E5" w:rsidRDefault="00503AA6" w:rsidP="00503AA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929E5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343028BB" w14:textId="77777777" w:rsidR="00503AA6" w:rsidRPr="007929E5" w:rsidRDefault="00503AA6" w:rsidP="00503AA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hideMark/>
          </w:tcPr>
          <w:p w14:paraId="3697587D" w14:textId="77777777" w:rsidR="00503AA6" w:rsidRPr="007929E5" w:rsidRDefault="00503AA6" w:rsidP="00503AA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  <w:tc>
          <w:tcPr>
            <w:tcW w:w="149" w:type="pct"/>
          </w:tcPr>
          <w:p w14:paraId="672A82FB" w14:textId="77777777" w:rsidR="00503AA6" w:rsidRPr="007929E5" w:rsidRDefault="00503AA6" w:rsidP="00503AA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  <w:hideMark/>
          </w:tcPr>
          <w:p w14:paraId="64EFD3A3" w14:textId="77777777" w:rsidR="00503AA6" w:rsidRPr="007929E5" w:rsidRDefault="00503AA6" w:rsidP="00503AA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929E5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49" w:type="pct"/>
          </w:tcPr>
          <w:p w14:paraId="5F97091A" w14:textId="77777777" w:rsidR="00503AA6" w:rsidRPr="007929E5" w:rsidRDefault="00503AA6" w:rsidP="00503AA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hideMark/>
          </w:tcPr>
          <w:p w14:paraId="40451212" w14:textId="77777777" w:rsidR="00503AA6" w:rsidRPr="007929E5" w:rsidRDefault="00503AA6" w:rsidP="00503AA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</w:tr>
      <w:tr w:rsidR="00503AA6" w:rsidRPr="007929E5" w14:paraId="62E2DFCB" w14:textId="77777777" w:rsidTr="007953DF">
        <w:tc>
          <w:tcPr>
            <w:tcW w:w="1619" w:type="pct"/>
          </w:tcPr>
          <w:p w14:paraId="2241EB13" w14:textId="77777777" w:rsidR="00503AA6" w:rsidRPr="007929E5" w:rsidRDefault="00503AA6" w:rsidP="00503AA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3" w:type="pct"/>
          </w:tcPr>
          <w:p w14:paraId="55E3FE55" w14:textId="77777777" w:rsidR="00503AA6" w:rsidRPr="007929E5" w:rsidRDefault="00503AA6" w:rsidP="00503AA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26A0F931" w14:textId="77777777" w:rsidR="00503AA6" w:rsidRPr="007929E5" w:rsidRDefault="00503AA6" w:rsidP="00503AA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3" w:type="pct"/>
            <w:gridSpan w:val="7"/>
            <w:hideMark/>
          </w:tcPr>
          <w:p w14:paraId="08849F60" w14:textId="77777777" w:rsidR="00503AA6" w:rsidRPr="007929E5" w:rsidRDefault="00503AA6" w:rsidP="00503AA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03AA6" w:rsidRPr="007929E5" w14:paraId="365386D9" w14:textId="77777777" w:rsidTr="007953DF">
        <w:tc>
          <w:tcPr>
            <w:tcW w:w="1619" w:type="pct"/>
            <w:hideMark/>
          </w:tcPr>
          <w:p w14:paraId="34B0583F" w14:textId="77777777" w:rsidR="00503AA6" w:rsidRPr="007929E5" w:rsidRDefault="00503AA6" w:rsidP="00503AA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9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493" w:type="pct"/>
          </w:tcPr>
          <w:p w14:paraId="6C363922" w14:textId="77777777" w:rsidR="00503AA6" w:rsidRPr="007929E5" w:rsidRDefault="00503AA6" w:rsidP="00503AA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773ABBCB" w14:textId="77777777" w:rsidR="00503AA6" w:rsidRPr="007929E5" w:rsidRDefault="00503AA6" w:rsidP="00503AA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343510F" w14:textId="77777777" w:rsidR="00503AA6" w:rsidRPr="007929E5" w:rsidRDefault="00503AA6" w:rsidP="00503AA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68897F18" w14:textId="77777777" w:rsidR="00503AA6" w:rsidRPr="007929E5" w:rsidRDefault="00503AA6" w:rsidP="00503AA6">
            <w:pPr>
              <w:tabs>
                <w:tab w:val="clear" w:pos="227"/>
                <w:tab w:val="clear" w:pos="454"/>
                <w:tab w:val="clear" w:pos="680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4" w:type="pct"/>
          </w:tcPr>
          <w:p w14:paraId="7DDDA2F7" w14:textId="77777777" w:rsidR="00503AA6" w:rsidRPr="007929E5" w:rsidRDefault="00503AA6" w:rsidP="00503AA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3AC1E979" w14:textId="77777777" w:rsidR="00503AA6" w:rsidRPr="007929E5" w:rsidRDefault="00503AA6" w:rsidP="00503AA6">
            <w:pPr>
              <w:tabs>
                <w:tab w:val="clear" w:pos="227"/>
                <w:tab w:val="clear" w:pos="454"/>
                <w:tab w:val="clear" w:pos="680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6" w:type="pct"/>
          </w:tcPr>
          <w:p w14:paraId="3C2697A8" w14:textId="77777777" w:rsidR="00503AA6" w:rsidRPr="007929E5" w:rsidRDefault="00503AA6" w:rsidP="00503AA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2F94D38F" w14:textId="77777777" w:rsidR="00503AA6" w:rsidRPr="007929E5" w:rsidRDefault="00503AA6" w:rsidP="00503AA6">
            <w:pPr>
              <w:tabs>
                <w:tab w:val="clear" w:pos="227"/>
                <w:tab w:val="clear" w:pos="454"/>
                <w:tab w:val="clear" w:pos="680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3" w:type="pct"/>
          </w:tcPr>
          <w:p w14:paraId="7B84F262" w14:textId="77777777" w:rsidR="00503AA6" w:rsidRPr="007929E5" w:rsidRDefault="00503AA6" w:rsidP="00503AA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3AA6" w:rsidRPr="007929E5" w14:paraId="706E647F" w14:textId="77777777" w:rsidTr="007953DF">
        <w:trPr>
          <w:trHeight w:val="20"/>
        </w:trPr>
        <w:tc>
          <w:tcPr>
            <w:tcW w:w="1619" w:type="pct"/>
            <w:hideMark/>
          </w:tcPr>
          <w:p w14:paraId="3D690661" w14:textId="77777777" w:rsidR="00503AA6" w:rsidRPr="007929E5" w:rsidRDefault="00503AA6" w:rsidP="00503AA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493" w:type="pct"/>
          </w:tcPr>
          <w:p w14:paraId="01267F06" w14:textId="77777777" w:rsidR="00503AA6" w:rsidRPr="007929E5" w:rsidRDefault="00503AA6" w:rsidP="00503AA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3CE3BD1B" w14:textId="77777777" w:rsidR="00503AA6" w:rsidRPr="007929E5" w:rsidRDefault="00503AA6" w:rsidP="00503AA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07DA89EF" w14:textId="3B4841CE" w:rsidR="00503AA6" w:rsidRPr="007929E5" w:rsidRDefault="000112D6" w:rsidP="00503AA6">
            <w:pPr>
              <w:pStyle w:val="acctfourfigures"/>
              <w:tabs>
                <w:tab w:val="left" w:pos="720"/>
              </w:tabs>
              <w:spacing w:line="240" w:lineRule="auto"/>
              <w:ind w:left="-105" w:right="6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929E5">
              <w:rPr>
                <w:rFonts w:ascii="Angsana New" w:hAnsi="Angsana New"/>
                <w:sz w:val="30"/>
                <w:szCs w:val="30"/>
                <w:lang w:bidi="th-TH"/>
              </w:rPr>
              <w:t>65,07</w:t>
            </w:r>
            <w:r w:rsidR="001D21D1" w:rsidRPr="007929E5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145" w:type="pct"/>
            <w:vAlign w:val="bottom"/>
          </w:tcPr>
          <w:p w14:paraId="65EA3B96" w14:textId="77777777" w:rsidR="00503AA6" w:rsidRPr="007929E5" w:rsidRDefault="00503AA6" w:rsidP="00503A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5" w:right="-21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594" w:type="pct"/>
            <w:vAlign w:val="bottom"/>
            <w:hideMark/>
          </w:tcPr>
          <w:p w14:paraId="65FCD84F" w14:textId="281E6342" w:rsidR="00503AA6" w:rsidRPr="007929E5" w:rsidRDefault="00503AA6" w:rsidP="00503AA6">
            <w:pPr>
              <w:pStyle w:val="acctfourfigures"/>
              <w:tabs>
                <w:tab w:val="left" w:pos="720"/>
              </w:tabs>
              <w:spacing w:line="240" w:lineRule="auto"/>
              <w:ind w:right="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 w:hint="cs"/>
                <w:sz w:val="30"/>
                <w:szCs w:val="30"/>
              </w:rPr>
              <w:t>5</w:t>
            </w:r>
            <w:r w:rsidR="0097070E">
              <w:rPr>
                <w:rFonts w:ascii="Angsana New" w:hAnsi="Angsana New"/>
                <w:sz w:val="30"/>
                <w:szCs w:val="30"/>
                <w:lang w:val="en-US"/>
              </w:rPr>
              <w:t>3,757</w:t>
            </w:r>
          </w:p>
        </w:tc>
        <w:tc>
          <w:tcPr>
            <w:tcW w:w="149" w:type="pct"/>
            <w:vAlign w:val="bottom"/>
          </w:tcPr>
          <w:p w14:paraId="30034157" w14:textId="77777777" w:rsidR="00503AA6" w:rsidRPr="007929E5" w:rsidRDefault="00503AA6" w:rsidP="00503A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5" w:right="-21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6" w:type="pct"/>
            <w:vAlign w:val="bottom"/>
          </w:tcPr>
          <w:p w14:paraId="07EE7D00" w14:textId="287DE8CB" w:rsidR="00503AA6" w:rsidRPr="007929E5" w:rsidRDefault="000112D6" w:rsidP="00503AA6">
            <w:pPr>
              <w:pStyle w:val="acctfourfigures"/>
              <w:tabs>
                <w:tab w:val="left" w:pos="720"/>
              </w:tabs>
              <w:spacing w:line="240" w:lineRule="auto"/>
              <w:ind w:left="-105" w:right="5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29E5">
              <w:rPr>
                <w:rFonts w:ascii="Angsana New" w:hAnsi="Angsana New"/>
                <w:sz w:val="30"/>
                <w:szCs w:val="30"/>
                <w:lang w:val="en-US" w:bidi="th-TH"/>
              </w:rPr>
              <w:t>49,022</w:t>
            </w:r>
          </w:p>
        </w:tc>
        <w:tc>
          <w:tcPr>
            <w:tcW w:w="149" w:type="pct"/>
            <w:vAlign w:val="bottom"/>
          </w:tcPr>
          <w:p w14:paraId="633E2D08" w14:textId="77777777" w:rsidR="00503AA6" w:rsidRPr="007929E5" w:rsidRDefault="00503AA6" w:rsidP="00503A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5" w:right="-21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3" w:type="pct"/>
            <w:vAlign w:val="bottom"/>
            <w:hideMark/>
          </w:tcPr>
          <w:p w14:paraId="63528969" w14:textId="77777777" w:rsidR="00503AA6" w:rsidRPr="007929E5" w:rsidRDefault="00503AA6" w:rsidP="00503AA6">
            <w:pPr>
              <w:pStyle w:val="acctfourfigures"/>
              <w:tabs>
                <w:tab w:val="left" w:pos="720"/>
              </w:tabs>
              <w:spacing w:line="240" w:lineRule="auto"/>
              <w:ind w:right="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 w:hint="cs"/>
                <w:sz w:val="30"/>
                <w:szCs w:val="30"/>
              </w:rPr>
              <w:t>36,726</w:t>
            </w:r>
          </w:p>
        </w:tc>
      </w:tr>
      <w:tr w:rsidR="00503AA6" w:rsidRPr="007929E5" w14:paraId="6DA5B8C8" w14:textId="77777777" w:rsidTr="007953DF">
        <w:trPr>
          <w:trHeight w:val="20"/>
        </w:trPr>
        <w:tc>
          <w:tcPr>
            <w:tcW w:w="1619" w:type="pct"/>
            <w:hideMark/>
          </w:tcPr>
          <w:p w14:paraId="561256CB" w14:textId="77777777" w:rsidR="00503AA6" w:rsidRPr="007929E5" w:rsidRDefault="00503AA6" w:rsidP="00503AA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 xml:space="preserve">เกินกำหนดชำระ </w:t>
            </w:r>
            <w:r w:rsidRPr="007929E5">
              <w:rPr>
                <w:rFonts w:ascii="Angsana New" w:hAnsi="Angsana New" w:hint="cs"/>
                <w:sz w:val="30"/>
                <w:szCs w:val="30"/>
              </w:rPr>
              <w:t>:</w:t>
            </w:r>
          </w:p>
        </w:tc>
        <w:tc>
          <w:tcPr>
            <w:tcW w:w="493" w:type="pct"/>
          </w:tcPr>
          <w:p w14:paraId="189890ED" w14:textId="77777777" w:rsidR="00503AA6" w:rsidRPr="007929E5" w:rsidRDefault="00503AA6" w:rsidP="00503AA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FFC8C25" w14:textId="77777777" w:rsidR="00503AA6" w:rsidRPr="007929E5" w:rsidRDefault="00503AA6" w:rsidP="00503AA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06993C30" w14:textId="77777777" w:rsidR="00503AA6" w:rsidRPr="007929E5" w:rsidRDefault="00503AA6" w:rsidP="00503AA6">
            <w:pPr>
              <w:pStyle w:val="acctfourfigures"/>
              <w:tabs>
                <w:tab w:val="left" w:pos="720"/>
              </w:tabs>
              <w:spacing w:line="240" w:lineRule="auto"/>
              <w:ind w:left="-105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3FA6C19F" w14:textId="77777777" w:rsidR="00503AA6" w:rsidRPr="007929E5" w:rsidRDefault="00503AA6" w:rsidP="00503A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5" w:right="-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7B5ED5D6" w14:textId="77777777" w:rsidR="00503AA6" w:rsidRPr="007929E5" w:rsidRDefault="00503AA6" w:rsidP="00503AA6">
            <w:pPr>
              <w:pStyle w:val="acctfourfigures"/>
              <w:tabs>
                <w:tab w:val="left" w:pos="720"/>
              </w:tabs>
              <w:spacing w:line="240" w:lineRule="auto"/>
              <w:ind w:left="-105"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vAlign w:val="bottom"/>
          </w:tcPr>
          <w:p w14:paraId="003E7439" w14:textId="77777777" w:rsidR="00503AA6" w:rsidRPr="007929E5" w:rsidRDefault="00503AA6" w:rsidP="00503A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5" w:right="-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vAlign w:val="bottom"/>
          </w:tcPr>
          <w:p w14:paraId="76FD5D62" w14:textId="77777777" w:rsidR="00503AA6" w:rsidRPr="007929E5" w:rsidRDefault="00503AA6" w:rsidP="00503AA6">
            <w:pPr>
              <w:pStyle w:val="acctfourfigures"/>
              <w:tabs>
                <w:tab w:val="left" w:pos="720"/>
              </w:tabs>
              <w:spacing w:line="240" w:lineRule="auto"/>
              <w:ind w:left="-105" w:right="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vAlign w:val="bottom"/>
          </w:tcPr>
          <w:p w14:paraId="70F47F06" w14:textId="77777777" w:rsidR="00503AA6" w:rsidRPr="007929E5" w:rsidRDefault="00503AA6" w:rsidP="00503A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5" w:right="-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6EB9EC28" w14:textId="77777777" w:rsidR="00503AA6" w:rsidRPr="007929E5" w:rsidRDefault="00503AA6" w:rsidP="00503AA6">
            <w:pPr>
              <w:pStyle w:val="acctfourfigures"/>
              <w:tabs>
                <w:tab w:val="left" w:pos="720"/>
              </w:tabs>
              <w:spacing w:line="240" w:lineRule="auto"/>
              <w:ind w:left="-105"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03AA6" w:rsidRPr="007929E5" w14:paraId="7C52C4EF" w14:textId="77777777" w:rsidTr="007953DF">
        <w:trPr>
          <w:trHeight w:val="20"/>
        </w:trPr>
        <w:tc>
          <w:tcPr>
            <w:tcW w:w="1619" w:type="pct"/>
            <w:hideMark/>
          </w:tcPr>
          <w:p w14:paraId="09AED369" w14:textId="77777777" w:rsidR="00503AA6" w:rsidRPr="007929E5" w:rsidRDefault="00503AA6" w:rsidP="00503AA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252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 xml:space="preserve">น้อยกว่า </w:t>
            </w:r>
            <w:r w:rsidRPr="007929E5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93" w:type="pct"/>
          </w:tcPr>
          <w:p w14:paraId="12F11546" w14:textId="77777777" w:rsidR="00503AA6" w:rsidRPr="007929E5" w:rsidRDefault="00503AA6" w:rsidP="00503AA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45C9E5C3" w14:textId="77777777" w:rsidR="00503AA6" w:rsidRPr="007929E5" w:rsidRDefault="00503AA6" w:rsidP="00503AA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6D8040AE" w14:textId="72B2C7F0" w:rsidR="00503AA6" w:rsidRPr="007929E5" w:rsidRDefault="000112D6" w:rsidP="00503AA6">
            <w:pPr>
              <w:pStyle w:val="acctfourfigures"/>
              <w:tabs>
                <w:tab w:val="left" w:pos="720"/>
              </w:tabs>
              <w:spacing w:line="240" w:lineRule="auto"/>
              <w:ind w:left="-105" w:right="6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29E5">
              <w:rPr>
                <w:rFonts w:ascii="Angsana New" w:hAnsi="Angsana New"/>
                <w:sz w:val="30"/>
                <w:szCs w:val="30"/>
                <w:lang w:val="en-US" w:bidi="th-TH"/>
              </w:rPr>
              <w:t>3,500</w:t>
            </w:r>
          </w:p>
        </w:tc>
        <w:tc>
          <w:tcPr>
            <w:tcW w:w="145" w:type="pct"/>
            <w:vAlign w:val="bottom"/>
          </w:tcPr>
          <w:p w14:paraId="6C3E410E" w14:textId="77777777" w:rsidR="00503AA6" w:rsidRPr="007929E5" w:rsidRDefault="00503AA6" w:rsidP="00503A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5" w:right="-21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4" w:type="pct"/>
            <w:vAlign w:val="bottom"/>
            <w:hideMark/>
          </w:tcPr>
          <w:p w14:paraId="2B529B04" w14:textId="77777777" w:rsidR="00503AA6" w:rsidRPr="007929E5" w:rsidRDefault="00503AA6" w:rsidP="00503AA6">
            <w:pPr>
              <w:pStyle w:val="acctfourfigures"/>
              <w:tabs>
                <w:tab w:val="left" w:pos="720"/>
              </w:tabs>
              <w:spacing w:line="240" w:lineRule="auto"/>
              <w:ind w:left="-105" w:right="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 w:hint="cs"/>
                <w:sz w:val="30"/>
                <w:szCs w:val="30"/>
              </w:rPr>
              <w:t>501</w:t>
            </w:r>
          </w:p>
        </w:tc>
        <w:tc>
          <w:tcPr>
            <w:tcW w:w="149" w:type="pct"/>
            <w:vAlign w:val="bottom"/>
          </w:tcPr>
          <w:p w14:paraId="1B11B5B5" w14:textId="77777777" w:rsidR="00503AA6" w:rsidRPr="007929E5" w:rsidRDefault="00503AA6" w:rsidP="00503A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5" w:right="-21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6" w:type="pct"/>
            <w:vAlign w:val="bottom"/>
          </w:tcPr>
          <w:p w14:paraId="11749EA6" w14:textId="35C5F334" w:rsidR="00503AA6" w:rsidRPr="007929E5" w:rsidRDefault="000112D6" w:rsidP="00503AA6">
            <w:pPr>
              <w:pStyle w:val="acctfourfigures"/>
              <w:tabs>
                <w:tab w:val="left" w:pos="720"/>
              </w:tabs>
              <w:spacing w:line="240" w:lineRule="auto"/>
              <w:ind w:left="-105" w:right="5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3,278</w:t>
            </w:r>
          </w:p>
        </w:tc>
        <w:tc>
          <w:tcPr>
            <w:tcW w:w="149" w:type="pct"/>
            <w:vAlign w:val="bottom"/>
          </w:tcPr>
          <w:p w14:paraId="41F6FB21" w14:textId="77777777" w:rsidR="00503AA6" w:rsidRPr="007929E5" w:rsidRDefault="00503AA6" w:rsidP="00503A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5" w:right="-21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3" w:type="pct"/>
            <w:vAlign w:val="bottom"/>
            <w:hideMark/>
          </w:tcPr>
          <w:p w14:paraId="3B0CFD00" w14:textId="77777777" w:rsidR="00503AA6" w:rsidRPr="007929E5" w:rsidRDefault="00503AA6" w:rsidP="00503AA6">
            <w:pPr>
              <w:pStyle w:val="acctfourfigures"/>
              <w:tabs>
                <w:tab w:val="left" w:pos="720"/>
              </w:tabs>
              <w:spacing w:line="240" w:lineRule="auto"/>
              <w:ind w:left="-105" w:right="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 w:hint="cs"/>
                <w:sz w:val="30"/>
                <w:szCs w:val="30"/>
              </w:rPr>
              <w:t>501</w:t>
            </w:r>
          </w:p>
        </w:tc>
      </w:tr>
      <w:tr w:rsidR="00503AA6" w:rsidRPr="007929E5" w14:paraId="46A60265" w14:textId="77777777" w:rsidTr="007953DF">
        <w:trPr>
          <w:trHeight w:val="20"/>
        </w:trPr>
        <w:tc>
          <w:tcPr>
            <w:tcW w:w="1619" w:type="pct"/>
            <w:hideMark/>
          </w:tcPr>
          <w:p w14:paraId="0E5A0029" w14:textId="77777777" w:rsidR="00503AA6" w:rsidRPr="007929E5" w:rsidRDefault="00503AA6" w:rsidP="00503AA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252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 w:hint="cs"/>
                <w:sz w:val="30"/>
                <w:szCs w:val="30"/>
              </w:rPr>
              <w:t xml:space="preserve">3 </w:t>
            </w: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7929E5">
              <w:rPr>
                <w:rFonts w:ascii="Angsana New" w:hAnsi="Angsana New" w:hint="cs"/>
                <w:sz w:val="30"/>
                <w:szCs w:val="30"/>
              </w:rPr>
              <w:t xml:space="preserve"> 6 </w:t>
            </w: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93" w:type="pct"/>
          </w:tcPr>
          <w:p w14:paraId="2DC4D7C6" w14:textId="77777777" w:rsidR="00503AA6" w:rsidRPr="007929E5" w:rsidRDefault="00503AA6" w:rsidP="00503AA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73968737" w14:textId="77777777" w:rsidR="00503AA6" w:rsidRPr="007929E5" w:rsidRDefault="00503AA6" w:rsidP="00503AA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70CE4356" w14:textId="010A7AEA" w:rsidR="00503AA6" w:rsidRPr="007929E5" w:rsidRDefault="000112D6" w:rsidP="00503AA6">
            <w:pPr>
              <w:pStyle w:val="acctfourfigures"/>
              <w:tabs>
                <w:tab w:val="left" w:pos="720"/>
              </w:tabs>
              <w:spacing w:line="240" w:lineRule="auto"/>
              <w:ind w:left="-105" w:right="6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29E5">
              <w:rPr>
                <w:rFonts w:ascii="Angsana New" w:hAnsi="Angsana New"/>
                <w:sz w:val="30"/>
                <w:szCs w:val="30"/>
                <w:lang w:val="en-US" w:bidi="th-TH"/>
              </w:rPr>
              <w:t>260</w:t>
            </w:r>
          </w:p>
        </w:tc>
        <w:tc>
          <w:tcPr>
            <w:tcW w:w="145" w:type="pct"/>
            <w:vAlign w:val="bottom"/>
          </w:tcPr>
          <w:p w14:paraId="33FA2BE9" w14:textId="77777777" w:rsidR="00503AA6" w:rsidRPr="007929E5" w:rsidRDefault="00503AA6" w:rsidP="00503AA6">
            <w:pPr>
              <w:pStyle w:val="acctfourfigures"/>
              <w:tabs>
                <w:tab w:val="left" w:pos="720"/>
              </w:tabs>
              <w:spacing w:line="240" w:lineRule="auto"/>
              <w:ind w:left="-105" w:right="6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4" w:type="pct"/>
            <w:vAlign w:val="bottom"/>
            <w:hideMark/>
          </w:tcPr>
          <w:p w14:paraId="1F735241" w14:textId="77777777" w:rsidR="00503AA6" w:rsidRPr="007929E5" w:rsidRDefault="00503AA6" w:rsidP="00503AA6">
            <w:pPr>
              <w:pStyle w:val="acctfourfigures"/>
              <w:tabs>
                <w:tab w:val="left" w:pos="720"/>
              </w:tabs>
              <w:spacing w:line="240" w:lineRule="auto"/>
              <w:ind w:left="-105" w:right="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 w:hint="cs"/>
                <w:sz w:val="30"/>
                <w:szCs w:val="30"/>
              </w:rPr>
              <w:t>566</w:t>
            </w:r>
          </w:p>
        </w:tc>
        <w:tc>
          <w:tcPr>
            <w:tcW w:w="149" w:type="pct"/>
            <w:vAlign w:val="bottom"/>
          </w:tcPr>
          <w:p w14:paraId="26273B77" w14:textId="77777777" w:rsidR="00503AA6" w:rsidRPr="007929E5" w:rsidRDefault="00503AA6" w:rsidP="00503A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5" w:right="-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vAlign w:val="bottom"/>
          </w:tcPr>
          <w:p w14:paraId="4A211261" w14:textId="21B706A0" w:rsidR="00503AA6" w:rsidRPr="007929E5" w:rsidRDefault="000112D6" w:rsidP="00503AA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157" w:right="-2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260</w:t>
            </w:r>
          </w:p>
        </w:tc>
        <w:tc>
          <w:tcPr>
            <w:tcW w:w="149" w:type="pct"/>
            <w:vAlign w:val="bottom"/>
          </w:tcPr>
          <w:p w14:paraId="71CAFE62" w14:textId="77777777" w:rsidR="00503AA6" w:rsidRPr="007929E5" w:rsidRDefault="00503AA6" w:rsidP="00503AA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157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  <w:hideMark/>
          </w:tcPr>
          <w:p w14:paraId="138DEC11" w14:textId="77777777" w:rsidR="00503AA6" w:rsidRPr="007929E5" w:rsidRDefault="00503AA6" w:rsidP="00503AA6">
            <w:pPr>
              <w:pStyle w:val="acctfourfigures"/>
              <w:tabs>
                <w:tab w:val="left" w:pos="720"/>
              </w:tabs>
              <w:spacing w:line="240" w:lineRule="auto"/>
              <w:ind w:left="-105" w:right="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 w:hint="cs"/>
                <w:sz w:val="30"/>
                <w:szCs w:val="30"/>
              </w:rPr>
              <w:t>566</w:t>
            </w:r>
          </w:p>
        </w:tc>
      </w:tr>
      <w:tr w:rsidR="00503AA6" w:rsidRPr="007929E5" w14:paraId="516E3E0A" w14:textId="77777777" w:rsidTr="007953DF">
        <w:trPr>
          <w:trHeight w:val="20"/>
        </w:trPr>
        <w:tc>
          <w:tcPr>
            <w:tcW w:w="1619" w:type="pct"/>
            <w:hideMark/>
          </w:tcPr>
          <w:p w14:paraId="69B6BBB3" w14:textId="77777777" w:rsidR="00503AA6" w:rsidRPr="007929E5" w:rsidRDefault="00503AA6" w:rsidP="00503AA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252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 w:hint="cs"/>
                <w:sz w:val="30"/>
                <w:szCs w:val="30"/>
              </w:rPr>
              <w:t xml:space="preserve">6 </w:t>
            </w: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7929E5">
              <w:rPr>
                <w:rFonts w:ascii="Angsana New" w:hAnsi="Angsana New" w:hint="cs"/>
                <w:sz w:val="30"/>
                <w:szCs w:val="30"/>
              </w:rPr>
              <w:t xml:space="preserve"> 9</w:t>
            </w: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93" w:type="pct"/>
          </w:tcPr>
          <w:p w14:paraId="224BA828" w14:textId="77777777" w:rsidR="00503AA6" w:rsidRPr="007929E5" w:rsidRDefault="00503AA6" w:rsidP="00503AA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4B7ED01C" w14:textId="77777777" w:rsidR="00503AA6" w:rsidRPr="007929E5" w:rsidRDefault="00503AA6" w:rsidP="00503AA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5B02AA3F" w14:textId="23E37B7C" w:rsidR="00503AA6" w:rsidRPr="007929E5" w:rsidRDefault="000112D6" w:rsidP="00503AA6">
            <w:pPr>
              <w:pStyle w:val="acctfourfigures"/>
              <w:tabs>
                <w:tab w:val="left" w:pos="720"/>
              </w:tabs>
              <w:spacing w:line="240" w:lineRule="auto"/>
              <w:ind w:left="-105" w:right="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45" w:type="pct"/>
            <w:vAlign w:val="bottom"/>
          </w:tcPr>
          <w:p w14:paraId="104A1831" w14:textId="77777777" w:rsidR="00503AA6" w:rsidRPr="007929E5" w:rsidRDefault="00503AA6" w:rsidP="00503A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5" w:right="-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  <w:hideMark/>
          </w:tcPr>
          <w:p w14:paraId="058ED976" w14:textId="77777777" w:rsidR="00503AA6" w:rsidRPr="007929E5" w:rsidRDefault="00503AA6" w:rsidP="00503AA6">
            <w:pPr>
              <w:pStyle w:val="acctfourfigures"/>
              <w:tabs>
                <w:tab w:val="left" w:pos="720"/>
              </w:tabs>
              <w:spacing w:line="240" w:lineRule="auto"/>
              <w:ind w:left="-105" w:right="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 w:hint="cs"/>
                <w:sz w:val="30"/>
                <w:szCs w:val="30"/>
              </w:rPr>
              <w:t>259</w:t>
            </w:r>
          </w:p>
        </w:tc>
        <w:tc>
          <w:tcPr>
            <w:tcW w:w="149" w:type="pct"/>
            <w:vAlign w:val="bottom"/>
          </w:tcPr>
          <w:p w14:paraId="5439262F" w14:textId="77777777" w:rsidR="00503AA6" w:rsidRPr="007929E5" w:rsidRDefault="00503AA6" w:rsidP="00503A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5" w:right="-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  <w:vAlign w:val="bottom"/>
          </w:tcPr>
          <w:p w14:paraId="2F7ABA42" w14:textId="7E31D2FD" w:rsidR="00503AA6" w:rsidRPr="007929E5" w:rsidRDefault="000112D6" w:rsidP="00503AA6">
            <w:pPr>
              <w:pStyle w:val="acctfourfigures"/>
              <w:tabs>
                <w:tab w:val="left" w:pos="720"/>
              </w:tabs>
              <w:spacing w:line="240" w:lineRule="auto"/>
              <w:ind w:left="-105" w:right="5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49" w:type="pct"/>
            <w:vAlign w:val="bottom"/>
          </w:tcPr>
          <w:p w14:paraId="12484002" w14:textId="77777777" w:rsidR="00503AA6" w:rsidRPr="007929E5" w:rsidRDefault="00503AA6" w:rsidP="00503A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5" w:right="-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  <w:hideMark/>
          </w:tcPr>
          <w:p w14:paraId="78CC51E2" w14:textId="77777777" w:rsidR="00503AA6" w:rsidRPr="007929E5" w:rsidRDefault="00503AA6" w:rsidP="00503AA6">
            <w:pPr>
              <w:pStyle w:val="acctfourfigures"/>
              <w:tabs>
                <w:tab w:val="left" w:pos="720"/>
              </w:tabs>
              <w:spacing w:line="240" w:lineRule="auto"/>
              <w:ind w:left="-105" w:right="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 w:hint="cs"/>
                <w:sz w:val="30"/>
                <w:szCs w:val="30"/>
              </w:rPr>
              <w:t>259</w:t>
            </w:r>
          </w:p>
        </w:tc>
      </w:tr>
      <w:tr w:rsidR="00503AA6" w:rsidRPr="007929E5" w14:paraId="1C0B28AF" w14:textId="77777777" w:rsidTr="007953DF">
        <w:tc>
          <w:tcPr>
            <w:tcW w:w="1619" w:type="pct"/>
            <w:hideMark/>
          </w:tcPr>
          <w:p w14:paraId="0D4EF80D" w14:textId="77777777" w:rsidR="00503AA6" w:rsidRPr="007929E5" w:rsidRDefault="00503AA6" w:rsidP="00503AA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252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 w:hint="cs"/>
                <w:sz w:val="30"/>
                <w:szCs w:val="30"/>
              </w:rPr>
              <w:t xml:space="preserve">9 </w:t>
            </w: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7929E5">
              <w:rPr>
                <w:rFonts w:ascii="Angsana New" w:hAnsi="Angsana New" w:hint="cs"/>
                <w:sz w:val="30"/>
                <w:szCs w:val="30"/>
              </w:rPr>
              <w:t xml:space="preserve"> 12 </w:t>
            </w: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93" w:type="pct"/>
          </w:tcPr>
          <w:p w14:paraId="298ECC36" w14:textId="77777777" w:rsidR="00503AA6" w:rsidRPr="007929E5" w:rsidRDefault="00503AA6" w:rsidP="00503AA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663D0403" w14:textId="77777777" w:rsidR="00503AA6" w:rsidRPr="007929E5" w:rsidRDefault="00503AA6" w:rsidP="00503AA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4DCFE378" w14:textId="7D19CD5D" w:rsidR="00503AA6" w:rsidRPr="007929E5" w:rsidRDefault="000112D6" w:rsidP="00503AA6">
            <w:pPr>
              <w:pStyle w:val="acctfourfigures"/>
              <w:tabs>
                <w:tab w:val="left" w:pos="720"/>
              </w:tabs>
              <w:spacing w:line="240" w:lineRule="auto"/>
              <w:ind w:left="-105" w:right="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2,656</w:t>
            </w:r>
          </w:p>
        </w:tc>
        <w:tc>
          <w:tcPr>
            <w:tcW w:w="145" w:type="pct"/>
            <w:vAlign w:val="bottom"/>
          </w:tcPr>
          <w:p w14:paraId="3B566084" w14:textId="77777777" w:rsidR="00503AA6" w:rsidRPr="007929E5" w:rsidRDefault="00503AA6" w:rsidP="00503A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5" w:right="-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  <w:hideMark/>
          </w:tcPr>
          <w:p w14:paraId="7BC16D55" w14:textId="77777777" w:rsidR="00503AA6" w:rsidRPr="007929E5" w:rsidRDefault="00503AA6" w:rsidP="00503AA6">
            <w:pPr>
              <w:pStyle w:val="acctfourfigures"/>
              <w:tabs>
                <w:tab w:val="left" w:pos="720"/>
              </w:tabs>
              <w:spacing w:line="240" w:lineRule="auto"/>
              <w:ind w:right="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 w:hint="cs"/>
                <w:sz w:val="30"/>
                <w:szCs w:val="30"/>
              </w:rPr>
              <w:t>14</w:t>
            </w:r>
          </w:p>
        </w:tc>
        <w:tc>
          <w:tcPr>
            <w:tcW w:w="149" w:type="pct"/>
            <w:vAlign w:val="bottom"/>
          </w:tcPr>
          <w:p w14:paraId="468C5DB9" w14:textId="77777777" w:rsidR="00503AA6" w:rsidRPr="007929E5" w:rsidRDefault="00503AA6" w:rsidP="00503AA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  <w:vAlign w:val="bottom"/>
          </w:tcPr>
          <w:p w14:paraId="11F46830" w14:textId="4BB412A5" w:rsidR="00503AA6" w:rsidRPr="007929E5" w:rsidRDefault="000112D6" w:rsidP="00503AA6">
            <w:pPr>
              <w:pStyle w:val="acctfourfigures"/>
              <w:tabs>
                <w:tab w:val="left" w:pos="720"/>
              </w:tabs>
              <w:spacing w:line="240" w:lineRule="auto"/>
              <w:ind w:left="-105" w:right="5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2,656</w:t>
            </w:r>
          </w:p>
        </w:tc>
        <w:tc>
          <w:tcPr>
            <w:tcW w:w="149" w:type="pct"/>
            <w:vAlign w:val="bottom"/>
          </w:tcPr>
          <w:p w14:paraId="684DB514" w14:textId="77777777" w:rsidR="00503AA6" w:rsidRPr="007929E5" w:rsidRDefault="00503AA6" w:rsidP="00503AA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  <w:hideMark/>
          </w:tcPr>
          <w:p w14:paraId="0828B096" w14:textId="77777777" w:rsidR="00503AA6" w:rsidRPr="007929E5" w:rsidRDefault="00503AA6" w:rsidP="00503AA6">
            <w:pPr>
              <w:pStyle w:val="acctfourfigures"/>
              <w:tabs>
                <w:tab w:val="left" w:pos="720"/>
              </w:tabs>
              <w:spacing w:line="240" w:lineRule="auto"/>
              <w:ind w:right="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 w:hint="cs"/>
                <w:sz w:val="30"/>
                <w:szCs w:val="30"/>
              </w:rPr>
              <w:t>14</w:t>
            </w:r>
          </w:p>
        </w:tc>
      </w:tr>
      <w:tr w:rsidR="00503AA6" w:rsidRPr="007929E5" w14:paraId="34A4481B" w14:textId="77777777" w:rsidTr="007953DF">
        <w:tc>
          <w:tcPr>
            <w:tcW w:w="1619" w:type="pct"/>
            <w:hideMark/>
          </w:tcPr>
          <w:p w14:paraId="73249245" w14:textId="77777777" w:rsidR="00503AA6" w:rsidRPr="007929E5" w:rsidRDefault="00503AA6" w:rsidP="00503AA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252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7929E5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93" w:type="pct"/>
          </w:tcPr>
          <w:p w14:paraId="5D0C52F5" w14:textId="77777777" w:rsidR="00503AA6" w:rsidRPr="007929E5" w:rsidRDefault="00503AA6" w:rsidP="00503AA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3CD75E71" w14:textId="77777777" w:rsidR="00503AA6" w:rsidRPr="007929E5" w:rsidRDefault="00503AA6" w:rsidP="00503AA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2D4EDBEF" w14:textId="012249AB" w:rsidR="00503AA6" w:rsidRPr="007929E5" w:rsidRDefault="000112D6" w:rsidP="00503AA6">
            <w:pPr>
              <w:pStyle w:val="acctfourfigures"/>
              <w:tabs>
                <w:tab w:val="left" w:pos="720"/>
              </w:tabs>
              <w:spacing w:line="240" w:lineRule="auto"/>
              <w:ind w:left="-105" w:right="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554</w:t>
            </w:r>
          </w:p>
        </w:tc>
        <w:tc>
          <w:tcPr>
            <w:tcW w:w="145" w:type="pct"/>
            <w:vAlign w:val="bottom"/>
          </w:tcPr>
          <w:p w14:paraId="45583338" w14:textId="77777777" w:rsidR="00503AA6" w:rsidRPr="007929E5" w:rsidRDefault="00503AA6" w:rsidP="00503AA6">
            <w:pPr>
              <w:pStyle w:val="acctfourfigures"/>
              <w:tabs>
                <w:tab w:val="left" w:pos="720"/>
              </w:tabs>
              <w:spacing w:line="240" w:lineRule="auto"/>
              <w:ind w:left="-105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  <w:hideMark/>
          </w:tcPr>
          <w:p w14:paraId="63B1CB8D" w14:textId="77777777" w:rsidR="00503AA6" w:rsidRPr="007929E5" w:rsidRDefault="00503AA6" w:rsidP="00503AA6">
            <w:pPr>
              <w:pStyle w:val="acctfourfigures"/>
              <w:tabs>
                <w:tab w:val="left" w:pos="720"/>
              </w:tabs>
              <w:spacing w:line="240" w:lineRule="auto"/>
              <w:ind w:left="-105" w:right="7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29E5">
              <w:rPr>
                <w:rFonts w:ascii="Angsana New" w:hAnsi="Angsana New" w:hint="cs"/>
                <w:sz w:val="30"/>
                <w:szCs w:val="30"/>
                <w:lang w:val="en-US" w:bidi="th-TH"/>
              </w:rPr>
              <w:t>2,853</w:t>
            </w:r>
          </w:p>
        </w:tc>
        <w:tc>
          <w:tcPr>
            <w:tcW w:w="149" w:type="pct"/>
            <w:vAlign w:val="bottom"/>
          </w:tcPr>
          <w:p w14:paraId="36DAC2C1" w14:textId="77777777" w:rsidR="00503AA6" w:rsidRPr="007929E5" w:rsidRDefault="00503AA6" w:rsidP="00503AA6">
            <w:pPr>
              <w:pStyle w:val="acctfourfigures"/>
              <w:tabs>
                <w:tab w:val="left" w:pos="720"/>
              </w:tabs>
              <w:spacing w:line="240" w:lineRule="auto"/>
              <w:ind w:left="-105" w:right="-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36" w:type="pct"/>
            <w:vAlign w:val="bottom"/>
          </w:tcPr>
          <w:p w14:paraId="016E3A7D" w14:textId="04CB1312" w:rsidR="00503AA6" w:rsidRPr="007929E5" w:rsidRDefault="000112D6" w:rsidP="00503AA6">
            <w:pPr>
              <w:pStyle w:val="acctfourfigures"/>
              <w:tabs>
                <w:tab w:val="left" w:pos="720"/>
              </w:tabs>
              <w:spacing w:line="240" w:lineRule="auto"/>
              <w:ind w:left="-105" w:right="5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554</w:t>
            </w:r>
          </w:p>
        </w:tc>
        <w:tc>
          <w:tcPr>
            <w:tcW w:w="149" w:type="pct"/>
            <w:vAlign w:val="bottom"/>
          </w:tcPr>
          <w:p w14:paraId="7CC66EC0" w14:textId="77777777" w:rsidR="00503AA6" w:rsidRPr="007929E5" w:rsidRDefault="00503AA6" w:rsidP="00503AA6">
            <w:pPr>
              <w:pStyle w:val="acctfourfigures"/>
              <w:tabs>
                <w:tab w:val="left" w:pos="720"/>
              </w:tabs>
              <w:spacing w:line="240" w:lineRule="auto"/>
              <w:ind w:left="-105" w:right="5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  <w:hideMark/>
          </w:tcPr>
          <w:p w14:paraId="6393B56F" w14:textId="77777777" w:rsidR="00503AA6" w:rsidRPr="007929E5" w:rsidRDefault="00503AA6" w:rsidP="00503AA6">
            <w:pPr>
              <w:pStyle w:val="acctfourfigures"/>
              <w:tabs>
                <w:tab w:val="left" w:pos="720"/>
              </w:tabs>
              <w:spacing w:line="240" w:lineRule="auto"/>
              <w:ind w:left="-105" w:right="7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29E5">
              <w:rPr>
                <w:rFonts w:ascii="Angsana New" w:hAnsi="Angsana New" w:hint="cs"/>
                <w:sz w:val="30"/>
                <w:szCs w:val="30"/>
                <w:lang w:val="en-US" w:bidi="th-TH"/>
              </w:rPr>
              <w:t>2,853</w:t>
            </w:r>
          </w:p>
        </w:tc>
      </w:tr>
      <w:tr w:rsidR="00503AA6" w:rsidRPr="007929E5" w14:paraId="3C94C8E6" w14:textId="77777777" w:rsidTr="007953DF">
        <w:tc>
          <w:tcPr>
            <w:tcW w:w="1619" w:type="pct"/>
            <w:hideMark/>
          </w:tcPr>
          <w:p w14:paraId="1D6EF30D" w14:textId="77777777" w:rsidR="00503AA6" w:rsidRPr="007929E5" w:rsidRDefault="00503AA6" w:rsidP="00503AA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>ลูกหนี้รอการยึดคืน</w:t>
            </w:r>
          </w:p>
        </w:tc>
        <w:tc>
          <w:tcPr>
            <w:tcW w:w="493" w:type="pct"/>
          </w:tcPr>
          <w:p w14:paraId="446EF8E3" w14:textId="77777777" w:rsidR="00503AA6" w:rsidRPr="007929E5" w:rsidRDefault="00503AA6" w:rsidP="00503AA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704EFB06" w14:textId="77777777" w:rsidR="00503AA6" w:rsidRPr="007929E5" w:rsidRDefault="00503AA6" w:rsidP="00503AA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00F7DD" w14:textId="53773426" w:rsidR="00503AA6" w:rsidRPr="007929E5" w:rsidRDefault="000112D6" w:rsidP="00503AA6">
            <w:pPr>
              <w:pStyle w:val="acctfourfigures"/>
              <w:tabs>
                <w:tab w:val="left" w:pos="720"/>
              </w:tabs>
              <w:spacing w:line="240" w:lineRule="auto"/>
              <w:ind w:left="-105" w:right="6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29E5">
              <w:rPr>
                <w:rFonts w:ascii="Angsana New" w:hAnsi="Angsana New"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145" w:type="pct"/>
            <w:vAlign w:val="bottom"/>
          </w:tcPr>
          <w:p w14:paraId="3D31954E" w14:textId="77777777" w:rsidR="00503AA6" w:rsidRPr="007929E5" w:rsidRDefault="00503AA6" w:rsidP="00503A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5" w:right="-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3997C5" w14:textId="77777777" w:rsidR="00503AA6" w:rsidRPr="007929E5" w:rsidRDefault="00503AA6" w:rsidP="00503AA6">
            <w:pPr>
              <w:pStyle w:val="acctfourfigures"/>
              <w:tabs>
                <w:tab w:val="center" w:pos="700"/>
              </w:tabs>
              <w:spacing w:line="240" w:lineRule="auto"/>
              <w:ind w:left="-105" w:right="7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29E5">
              <w:rPr>
                <w:rFonts w:ascii="Angsana New" w:hAnsi="Angsana New" w:hint="cs"/>
                <w:sz w:val="30"/>
                <w:szCs w:val="30"/>
                <w:lang w:val="en-US" w:bidi="th-TH"/>
              </w:rPr>
              <w:t>92</w:t>
            </w:r>
          </w:p>
        </w:tc>
        <w:tc>
          <w:tcPr>
            <w:tcW w:w="149" w:type="pct"/>
            <w:vAlign w:val="bottom"/>
          </w:tcPr>
          <w:p w14:paraId="66803083" w14:textId="77777777" w:rsidR="00503AA6" w:rsidRPr="007929E5" w:rsidRDefault="00503AA6" w:rsidP="00503AA6">
            <w:pPr>
              <w:pStyle w:val="acctfourfigures"/>
              <w:tabs>
                <w:tab w:val="left" w:pos="720"/>
              </w:tabs>
              <w:spacing w:line="240" w:lineRule="auto"/>
              <w:ind w:left="-105" w:right="-2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D20A86" w14:textId="16118654" w:rsidR="00503AA6" w:rsidRPr="007929E5" w:rsidRDefault="000112D6" w:rsidP="00503AA6">
            <w:pPr>
              <w:pStyle w:val="acctfourfigures"/>
              <w:tabs>
                <w:tab w:val="left" w:pos="720"/>
              </w:tabs>
              <w:spacing w:line="240" w:lineRule="auto"/>
              <w:ind w:left="-105" w:right="5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29E5">
              <w:rPr>
                <w:rFonts w:ascii="Angsana New" w:hAnsi="Angsana New"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149" w:type="pct"/>
            <w:vAlign w:val="bottom"/>
          </w:tcPr>
          <w:p w14:paraId="3AEA96F7" w14:textId="77777777" w:rsidR="00503AA6" w:rsidRPr="007929E5" w:rsidRDefault="00503AA6" w:rsidP="00503AA6">
            <w:pPr>
              <w:pStyle w:val="acctfourfigures"/>
              <w:tabs>
                <w:tab w:val="left" w:pos="720"/>
              </w:tabs>
              <w:spacing w:line="240" w:lineRule="auto"/>
              <w:ind w:left="-105" w:right="-2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AE44DE" w14:textId="77777777" w:rsidR="00503AA6" w:rsidRPr="007929E5" w:rsidRDefault="00503AA6" w:rsidP="00503AA6">
            <w:pPr>
              <w:pStyle w:val="acctfourfigures"/>
              <w:tabs>
                <w:tab w:val="center" w:pos="700"/>
              </w:tabs>
              <w:spacing w:line="240" w:lineRule="auto"/>
              <w:ind w:left="-105" w:right="7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29E5">
              <w:rPr>
                <w:rFonts w:ascii="Angsana New" w:hAnsi="Angsana New" w:hint="cs"/>
                <w:sz w:val="30"/>
                <w:szCs w:val="30"/>
                <w:lang w:val="en-US" w:bidi="th-TH"/>
              </w:rPr>
              <w:t>92</w:t>
            </w:r>
          </w:p>
        </w:tc>
      </w:tr>
      <w:tr w:rsidR="00503AA6" w:rsidRPr="007929E5" w14:paraId="03A9B15A" w14:textId="77777777" w:rsidTr="007953DF">
        <w:tc>
          <w:tcPr>
            <w:tcW w:w="1619" w:type="pct"/>
          </w:tcPr>
          <w:p w14:paraId="32EBE7A3" w14:textId="77777777" w:rsidR="00503AA6" w:rsidRPr="007929E5" w:rsidRDefault="00503AA6" w:rsidP="00503AA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3" w:type="pct"/>
          </w:tcPr>
          <w:p w14:paraId="1F222804" w14:textId="77777777" w:rsidR="00503AA6" w:rsidRPr="007929E5" w:rsidRDefault="00503AA6" w:rsidP="00503AA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7C65E616" w14:textId="77777777" w:rsidR="00503AA6" w:rsidRPr="007929E5" w:rsidRDefault="00503AA6" w:rsidP="00503AA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38C284" w14:textId="0662269C" w:rsidR="00503AA6" w:rsidRPr="007929E5" w:rsidRDefault="000112D6" w:rsidP="00503AA6">
            <w:pPr>
              <w:pStyle w:val="acctfourfigures"/>
              <w:tabs>
                <w:tab w:val="left" w:pos="720"/>
              </w:tabs>
              <w:spacing w:line="240" w:lineRule="auto"/>
              <w:ind w:left="-105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</w:rPr>
              <w:t>72,09</w:t>
            </w:r>
            <w:r w:rsidR="00F02DFC" w:rsidRPr="007929E5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5" w:type="pct"/>
            <w:vAlign w:val="bottom"/>
          </w:tcPr>
          <w:p w14:paraId="588B2AC7" w14:textId="77777777" w:rsidR="00503AA6" w:rsidRPr="007929E5" w:rsidRDefault="00503AA6" w:rsidP="00503A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5" w:right="-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DF4F2A0" w14:textId="23DBCDDE" w:rsidR="00503AA6" w:rsidRPr="007929E5" w:rsidRDefault="00503AA6" w:rsidP="00503AA6">
            <w:pPr>
              <w:pStyle w:val="acctfourfigures"/>
              <w:tabs>
                <w:tab w:val="center" w:pos="700"/>
              </w:tabs>
              <w:spacing w:line="240" w:lineRule="auto"/>
              <w:ind w:left="-105"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929E5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58,</w:t>
            </w:r>
            <w:r w:rsidR="009707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042</w:t>
            </w:r>
          </w:p>
        </w:tc>
        <w:tc>
          <w:tcPr>
            <w:tcW w:w="149" w:type="pct"/>
            <w:vAlign w:val="bottom"/>
          </w:tcPr>
          <w:p w14:paraId="690CD843" w14:textId="77777777" w:rsidR="00503AA6" w:rsidRPr="007929E5" w:rsidRDefault="00503AA6" w:rsidP="00503AA6">
            <w:pPr>
              <w:pStyle w:val="acctfourfigures"/>
              <w:tabs>
                <w:tab w:val="left" w:pos="720"/>
              </w:tabs>
              <w:spacing w:line="240" w:lineRule="auto"/>
              <w:ind w:left="-105" w:right="-2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D17129" w14:textId="2A0FEBD7" w:rsidR="00503AA6" w:rsidRPr="007929E5" w:rsidRDefault="000112D6" w:rsidP="00503AA6">
            <w:pPr>
              <w:pStyle w:val="acctfourfigures"/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55,817</w:t>
            </w:r>
          </w:p>
        </w:tc>
        <w:tc>
          <w:tcPr>
            <w:tcW w:w="149" w:type="pct"/>
            <w:vAlign w:val="bottom"/>
          </w:tcPr>
          <w:p w14:paraId="79EEFE2B" w14:textId="77777777" w:rsidR="00503AA6" w:rsidRPr="007929E5" w:rsidRDefault="00503AA6" w:rsidP="00503AA6">
            <w:pPr>
              <w:pStyle w:val="acctfourfigures"/>
              <w:tabs>
                <w:tab w:val="left" w:pos="720"/>
              </w:tabs>
              <w:spacing w:line="240" w:lineRule="auto"/>
              <w:ind w:left="-105" w:right="-2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099B460" w14:textId="77777777" w:rsidR="00503AA6" w:rsidRPr="007929E5" w:rsidRDefault="00503AA6" w:rsidP="00503AA6">
            <w:pPr>
              <w:pStyle w:val="acctfourfigures"/>
              <w:tabs>
                <w:tab w:val="center" w:pos="700"/>
              </w:tabs>
              <w:spacing w:line="240" w:lineRule="auto"/>
              <w:ind w:left="-105"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929E5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41,011</w:t>
            </w:r>
          </w:p>
        </w:tc>
      </w:tr>
      <w:tr w:rsidR="00503AA6" w:rsidRPr="007929E5" w14:paraId="3543374F" w14:textId="77777777" w:rsidTr="007953DF">
        <w:tc>
          <w:tcPr>
            <w:tcW w:w="1619" w:type="pct"/>
            <w:hideMark/>
          </w:tcPr>
          <w:p w14:paraId="20058172" w14:textId="77777777" w:rsidR="00503AA6" w:rsidRPr="007929E5" w:rsidRDefault="00503AA6" w:rsidP="00503AA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493" w:type="pct"/>
          </w:tcPr>
          <w:p w14:paraId="0E43AB4A" w14:textId="77777777" w:rsidR="00503AA6" w:rsidRPr="007929E5" w:rsidRDefault="00503AA6" w:rsidP="00503AA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50EE430" w14:textId="77777777" w:rsidR="00503AA6" w:rsidRPr="007929E5" w:rsidRDefault="00503AA6" w:rsidP="00503AA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54E905" w14:textId="4CC034A6" w:rsidR="00503AA6" w:rsidRPr="007929E5" w:rsidRDefault="000112D6" w:rsidP="00503AA6">
            <w:pPr>
              <w:pStyle w:val="acctfourfigures"/>
              <w:tabs>
                <w:tab w:val="left" w:pos="720"/>
              </w:tabs>
              <w:spacing w:line="240" w:lineRule="auto"/>
              <w:ind w:left="-10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(</w:t>
            </w:r>
            <w:r w:rsidR="00F02DFC" w:rsidRPr="007929E5">
              <w:rPr>
                <w:rFonts w:ascii="Angsana New" w:hAnsi="Angsana New"/>
                <w:sz w:val="30"/>
                <w:szCs w:val="30"/>
              </w:rPr>
              <w:t>2,707</w:t>
            </w:r>
            <w:r w:rsidRPr="007929E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4F7C27A7" w14:textId="77777777" w:rsidR="00503AA6" w:rsidRPr="007929E5" w:rsidRDefault="00503AA6" w:rsidP="00503A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0A0C67" w14:textId="77777777" w:rsidR="00503AA6" w:rsidRPr="007929E5" w:rsidRDefault="00503AA6" w:rsidP="00503AA6">
            <w:pPr>
              <w:pStyle w:val="acctfourfigures"/>
              <w:tabs>
                <w:tab w:val="clear" w:pos="765"/>
                <w:tab w:val="center" w:pos="880"/>
              </w:tabs>
              <w:spacing w:line="240" w:lineRule="auto"/>
              <w:ind w:left="-10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29E5">
              <w:rPr>
                <w:rFonts w:ascii="Angsana New" w:hAnsi="Angsana New" w:hint="cs"/>
                <w:sz w:val="30"/>
                <w:szCs w:val="30"/>
                <w:lang w:val="en-US" w:bidi="th-TH"/>
              </w:rPr>
              <w:t>(2,989)</w:t>
            </w:r>
          </w:p>
        </w:tc>
        <w:tc>
          <w:tcPr>
            <w:tcW w:w="149" w:type="pct"/>
            <w:vAlign w:val="bottom"/>
          </w:tcPr>
          <w:p w14:paraId="418ACA59" w14:textId="77777777" w:rsidR="00503AA6" w:rsidRPr="007929E5" w:rsidRDefault="00503AA6" w:rsidP="00503AA6">
            <w:pPr>
              <w:pStyle w:val="acctfourfigures"/>
              <w:tabs>
                <w:tab w:val="center" w:pos="698"/>
              </w:tabs>
              <w:spacing w:line="240" w:lineRule="auto"/>
              <w:ind w:left="-105" w:right="-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8186A3" w14:textId="3788E49C" w:rsidR="00503AA6" w:rsidRPr="007929E5" w:rsidRDefault="000112D6" w:rsidP="00503AA6">
            <w:pPr>
              <w:pStyle w:val="acctfourfigures"/>
              <w:tabs>
                <w:tab w:val="center" w:pos="698"/>
              </w:tabs>
              <w:spacing w:line="240" w:lineRule="auto"/>
              <w:ind w:left="-105" w:right="-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29E5">
              <w:rPr>
                <w:rFonts w:ascii="Angsana New" w:hAnsi="Angsana New"/>
                <w:sz w:val="30"/>
                <w:szCs w:val="30"/>
                <w:lang w:val="en-US" w:bidi="th-TH"/>
              </w:rPr>
              <w:t>(2,705)</w:t>
            </w:r>
          </w:p>
        </w:tc>
        <w:tc>
          <w:tcPr>
            <w:tcW w:w="149" w:type="pct"/>
            <w:vAlign w:val="bottom"/>
          </w:tcPr>
          <w:p w14:paraId="7816C792" w14:textId="77777777" w:rsidR="00503AA6" w:rsidRPr="007929E5" w:rsidRDefault="00503AA6" w:rsidP="00503AA6">
            <w:pPr>
              <w:pStyle w:val="acctfourfigures"/>
              <w:tabs>
                <w:tab w:val="left" w:pos="720"/>
              </w:tabs>
              <w:spacing w:line="240" w:lineRule="auto"/>
              <w:ind w:left="-105" w:right="-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F31A43" w14:textId="77777777" w:rsidR="00503AA6" w:rsidRPr="007929E5" w:rsidRDefault="00503AA6" w:rsidP="00503AA6">
            <w:pPr>
              <w:pStyle w:val="acctfourfigures"/>
              <w:tabs>
                <w:tab w:val="clear" w:pos="765"/>
                <w:tab w:val="center" w:pos="880"/>
              </w:tabs>
              <w:spacing w:line="240" w:lineRule="auto"/>
              <w:ind w:left="-10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29E5">
              <w:rPr>
                <w:rFonts w:ascii="Angsana New" w:hAnsi="Angsana New" w:hint="cs"/>
                <w:sz w:val="30"/>
                <w:szCs w:val="30"/>
                <w:lang w:val="en-US" w:bidi="th-TH"/>
              </w:rPr>
              <w:t>(2,989)</w:t>
            </w:r>
          </w:p>
        </w:tc>
      </w:tr>
      <w:tr w:rsidR="00503AA6" w:rsidRPr="007929E5" w14:paraId="63482949" w14:textId="77777777" w:rsidTr="007953DF">
        <w:tc>
          <w:tcPr>
            <w:tcW w:w="1619" w:type="pct"/>
            <w:hideMark/>
          </w:tcPr>
          <w:p w14:paraId="6EADA9AA" w14:textId="77777777" w:rsidR="00503AA6" w:rsidRPr="007929E5" w:rsidRDefault="00503AA6" w:rsidP="00503AA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9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93" w:type="pct"/>
          </w:tcPr>
          <w:p w14:paraId="1752C20A" w14:textId="77777777" w:rsidR="00503AA6" w:rsidRPr="007929E5" w:rsidRDefault="00503AA6" w:rsidP="00503AA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5CEAC708" w14:textId="77777777" w:rsidR="00503AA6" w:rsidRPr="007929E5" w:rsidRDefault="00503AA6" w:rsidP="00503AA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E27019" w14:textId="513F0C85" w:rsidR="00503AA6" w:rsidRPr="007929E5" w:rsidRDefault="000112D6" w:rsidP="00503AA6">
            <w:pPr>
              <w:pStyle w:val="acctfourfigures"/>
              <w:tabs>
                <w:tab w:val="left" w:pos="720"/>
              </w:tabs>
              <w:spacing w:line="240" w:lineRule="auto"/>
              <w:ind w:left="-105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F02DFC" w:rsidRPr="007929E5">
              <w:rPr>
                <w:rFonts w:ascii="Angsana New" w:hAnsi="Angsana New"/>
                <w:b/>
                <w:bCs/>
                <w:sz w:val="30"/>
                <w:szCs w:val="30"/>
              </w:rPr>
              <w:t>9,386</w:t>
            </w:r>
          </w:p>
        </w:tc>
        <w:tc>
          <w:tcPr>
            <w:tcW w:w="145" w:type="pct"/>
            <w:vAlign w:val="bottom"/>
          </w:tcPr>
          <w:p w14:paraId="4AF34207" w14:textId="77777777" w:rsidR="00503AA6" w:rsidRPr="007929E5" w:rsidRDefault="00503AA6" w:rsidP="00503A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5" w:right="-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138E34D" w14:textId="5FFD91C4" w:rsidR="00503AA6" w:rsidRPr="007929E5" w:rsidRDefault="00503AA6" w:rsidP="00503AA6">
            <w:pPr>
              <w:pStyle w:val="acctfourfigures"/>
              <w:tabs>
                <w:tab w:val="center" w:pos="700"/>
              </w:tabs>
              <w:spacing w:line="240" w:lineRule="auto"/>
              <w:ind w:left="-105"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929E5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55,</w:t>
            </w:r>
            <w:r w:rsidR="009707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053</w:t>
            </w:r>
          </w:p>
        </w:tc>
        <w:tc>
          <w:tcPr>
            <w:tcW w:w="149" w:type="pct"/>
            <w:vAlign w:val="bottom"/>
          </w:tcPr>
          <w:p w14:paraId="2E74FC3B" w14:textId="77777777" w:rsidR="00503AA6" w:rsidRPr="007929E5" w:rsidRDefault="00503AA6" w:rsidP="00503AA6">
            <w:pPr>
              <w:pStyle w:val="acctfourfigures"/>
              <w:tabs>
                <w:tab w:val="left" w:pos="720"/>
              </w:tabs>
              <w:spacing w:line="240" w:lineRule="auto"/>
              <w:ind w:left="-105" w:right="-2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FD35A1" w14:textId="4A233240" w:rsidR="00503AA6" w:rsidRPr="007929E5" w:rsidRDefault="000112D6" w:rsidP="00503AA6">
            <w:pPr>
              <w:pStyle w:val="acctfourfigures"/>
              <w:tabs>
                <w:tab w:val="left" w:pos="720"/>
              </w:tabs>
              <w:spacing w:line="240" w:lineRule="auto"/>
              <w:ind w:left="-105" w:right="5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53,112</w:t>
            </w:r>
          </w:p>
        </w:tc>
        <w:tc>
          <w:tcPr>
            <w:tcW w:w="149" w:type="pct"/>
            <w:vAlign w:val="bottom"/>
          </w:tcPr>
          <w:p w14:paraId="04FF454C" w14:textId="77777777" w:rsidR="00503AA6" w:rsidRPr="007929E5" w:rsidRDefault="00503AA6" w:rsidP="00503AA6">
            <w:pPr>
              <w:pStyle w:val="acctfourfigures"/>
              <w:tabs>
                <w:tab w:val="left" w:pos="720"/>
              </w:tabs>
              <w:spacing w:line="240" w:lineRule="auto"/>
              <w:ind w:left="-105" w:right="-2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01225FD" w14:textId="77777777" w:rsidR="00503AA6" w:rsidRPr="007929E5" w:rsidRDefault="00503AA6" w:rsidP="00503AA6">
            <w:pPr>
              <w:pStyle w:val="acctfourfigures"/>
              <w:tabs>
                <w:tab w:val="center" w:pos="700"/>
              </w:tabs>
              <w:spacing w:line="240" w:lineRule="auto"/>
              <w:ind w:left="-105"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929E5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38,022</w:t>
            </w:r>
          </w:p>
        </w:tc>
      </w:tr>
    </w:tbl>
    <w:p w14:paraId="6264AF35" w14:textId="77777777" w:rsidR="00503AA6" w:rsidRPr="007929E5" w:rsidRDefault="00503AA6" w:rsidP="00503AA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</w:p>
    <w:p w14:paraId="62176412" w14:textId="77777777" w:rsidR="00503AA6" w:rsidRPr="007929E5" w:rsidRDefault="00503AA6" w:rsidP="00503AA6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7929E5">
        <w:rPr>
          <w:rFonts w:ascii="Angsana New" w:hAnsi="Angsana New" w:hint="cs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Pr="007929E5">
        <w:rPr>
          <w:rFonts w:ascii="Angsana New" w:hAnsi="Angsana New" w:hint="cs"/>
          <w:sz w:val="30"/>
          <w:szCs w:val="30"/>
        </w:rPr>
        <w:t>30</w:t>
      </w:r>
      <w:r w:rsidRPr="007929E5">
        <w:rPr>
          <w:rFonts w:ascii="Angsana New" w:hAnsi="Angsana New" w:hint="cs"/>
          <w:sz w:val="30"/>
          <w:szCs w:val="30"/>
          <w:cs/>
        </w:rPr>
        <w:t xml:space="preserve"> วัน ถึง </w:t>
      </w:r>
      <w:r w:rsidRPr="007929E5">
        <w:rPr>
          <w:rFonts w:ascii="Angsana New" w:hAnsi="Angsana New" w:hint="cs"/>
          <w:sz w:val="30"/>
          <w:szCs w:val="30"/>
        </w:rPr>
        <w:t>90</w:t>
      </w:r>
      <w:r w:rsidRPr="007929E5">
        <w:rPr>
          <w:rFonts w:ascii="Angsana New" w:hAnsi="Angsana New" w:hint="cs"/>
          <w:sz w:val="30"/>
          <w:szCs w:val="30"/>
          <w:cs/>
        </w:rPr>
        <w:t xml:space="preserve"> วัน</w:t>
      </w:r>
    </w:p>
    <w:p w14:paraId="724178DB" w14:textId="02A1C47E" w:rsidR="0063583B" w:rsidRPr="007929E5" w:rsidRDefault="006358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 w:cstheme="minorHAnsi"/>
          <w:b/>
          <w:bCs/>
          <w:sz w:val="30"/>
          <w:szCs w:val="30"/>
        </w:rPr>
      </w:pPr>
    </w:p>
    <w:p w14:paraId="12FBD64A" w14:textId="6258976B" w:rsidR="007C6526" w:rsidRPr="007929E5" w:rsidRDefault="007C6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 w:cstheme="minorHAnsi"/>
          <w:b/>
          <w:bCs/>
          <w:sz w:val="30"/>
          <w:szCs w:val="30"/>
        </w:rPr>
      </w:pPr>
    </w:p>
    <w:p w14:paraId="7BB5E019" w14:textId="0B63256F" w:rsidR="007C6526" w:rsidRPr="007929E5" w:rsidRDefault="007C6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 w:cstheme="minorHAnsi"/>
          <w:b/>
          <w:bCs/>
          <w:sz w:val="30"/>
          <w:szCs w:val="30"/>
        </w:rPr>
      </w:pPr>
    </w:p>
    <w:p w14:paraId="759FBAA9" w14:textId="0BC8CD19" w:rsidR="007C6526" w:rsidRPr="007929E5" w:rsidRDefault="007C6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 w:cstheme="minorHAnsi"/>
          <w:b/>
          <w:bCs/>
          <w:sz w:val="30"/>
          <w:szCs w:val="30"/>
        </w:rPr>
      </w:pPr>
    </w:p>
    <w:p w14:paraId="3170FA8B" w14:textId="564884C1" w:rsidR="007C6526" w:rsidRPr="007929E5" w:rsidRDefault="007C6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 w:cstheme="minorHAnsi"/>
          <w:b/>
          <w:bCs/>
          <w:sz w:val="30"/>
          <w:szCs w:val="30"/>
        </w:rPr>
      </w:pPr>
    </w:p>
    <w:p w14:paraId="3719CD49" w14:textId="73E535F2" w:rsidR="007C6526" w:rsidRPr="007929E5" w:rsidRDefault="007C6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 w:cstheme="minorHAnsi"/>
          <w:b/>
          <w:bCs/>
          <w:sz w:val="30"/>
          <w:szCs w:val="30"/>
        </w:rPr>
      </w:pPr>
    </w:p>
    <w:p w14:paraId="3B53693E" w14:textId="09F951C2" w:rsidR="007C6526" w:rsidRPr="007929E5" w:rsidRDefault="007C6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 w:cstheme="minorHAnsi"/>
          <w:b/>
          <w:bCs/>
          <w:sz w:val="30"/>
          <w:szCs w:val="30"/>
        </w:rPr>
      </w:pPr>
    </w:p>
    <w:p w14:paraId="3CC237F9" w14:textId="01EA23A7" w:rsidR="007C6526" w:rsidRPr="007929E5" w:rsidRDefault="007C6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 w:cstheme="minorHAnsi"/>
          <w:b/>
          <w:bCs/>
          <w:sz w:val="30"/>
          <w:szCs w:val="30"/>
        </w:rPr>
      </w:pPr>
    </w:p>
    <w:p w14:paraId="0E666921" w14:textId="09DBD7F5" w:rsidR="007C6526" w:rsidRPr="007929E5" w:rsidRDefault="007C6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 w:cstheme="minorHAnsi"/>
          <w:b/>
          <w:bCs/>
          <w:sz w:val="30"/>
          <w:szCs w:val="30"/>
        </w:rPr>
      </w:pPr>
    </w:p>
    <w:p w14:paraId="51F888A0" w14:textId="469E4BEC" w:rsidR="007C6526" w:rsidRPr="007929E5" w:rsidRDefault="007C6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 w:cstheme="minorHAnsi"/>
          <w:b/>
          <w:bCs/>
          <w:sz w:val="30"/>
          <w:szCs w:val="30"/>
        </w:rPr>
      </w:pPr>
    </w:p>
    <w:p w14:paraId="41D388DB" w14:textId="77777777" w:rsidR="007C6526" w:rsidRPr="007929E5" w:rsidRDefault="007C6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 w:cstheme="minorHAnsi"/>
          <w:b/>
          <w:bCs/>
          <w:sz w:val="30"/>
          <w:szCs w:val="30"/>
          <w:cs/>
        </w:rPr>
      </w:pPr>
    </w:p>
    <w:p w14:paraId="25FD6C8F" w14:textId="74AB7F59" w:rsidR="00B23029" w:rsidRPr="007929E5" w:rsidRDefault="00B23029" w:rsidP="005E2DE1">
      <w:pPr>
        <w:pStyle w:val="BodyText2"/>
        <w:numPr>
          <w:ilvl w:val="0"/>
          <w:numId w:val="22"/>
        </w:numPr>
        <w:ind w:left="540" w:hanging="540"/>
        <w:rPr>
          <w:rFonts w:asciiTheme="minorHAnsi" w:hAnsiTheme="minorHAnsi"/>
          <w:b/>
          <w:bCs/>
          <w:cs/>
        </w:rPr>
      </w:pPr>
      <w:r w:rsidRPr="007929E5">
        <w:rPr>
          <w:rFonts w:asciiTheme="minorHAnsi" w:hAnsiTheme="minorHAnsi" w:cstheme="minorHAnsi"/>
          <w:b/>
          <w:bCs/>
          <w:cs/>
          <w:lang w:val="en-US"/>
        </w:rPr>
        <w:lastRenderedPageBreak/>
        <w:t xml:space="preserve">ลูกหนี้ผ่อนชำระ </w:t>
      </w:r>
    </w:p>
    <w:p w14:paraId="063A67EB" w14:textId="77777777" w:rsidR="00B23029" w:rsidRPr="007929E5" w:rsidRDefault="00B23029" w:rsidP="00D306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"/>
          <w:tab w:val="left" w:pos="1296"/>
          <w:tab w:val="left" w:pos="1728"/>
          <w:tab w:val="left" w:pos="2160"/>
        </w:tabs>
        <w:rPr>
          <w:rFonts w:asciiTheme="minorHAnsi" w:hAnsiTheme="minorHAnsi" w:cstheme="minorHAnsi"/>
          <w:sz w:val="30"/>
          <w:szCs w:val="30"/>
          <w:cs/>
          <w:lang w:val="th-TH"/>
        </w:rPr>
      </w:pPr>
    </w:p>
    <w:tbl>
      <w:tblPr>
        <w:tblW w:w="9162" w:type="dxa"/>
        <w:tblInd w:w="540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340"/>
        <w:gridCol w:w="1008"/>
        <w:gridCol w:w="135"/>
        <w:gridCol w:w="1008"/>
        <w:gridCol w:w="180"/>
        <w:gridCol w:w="1008"/>
        <w:gridCol w:w="153"/>
        <w:gridCol w:w="1008"/>
        <w:gridCol w:w="183"/>
        <w:gridCol w:w="1005"/>
        <w:gridCol w:w="121"/>
        <w:gridCol w:w="1013"/>
      </w:tblGrid>
      <w:tr w:rsidR="00B23029" w:rsidRPr="007929E5" w14:paraId="78E1131D" w14:textId="77777777" w:rsidTr="0063583B">
        <w:trPr>
          <w:trHeight w:val="12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B15E2B" w14:textId="77777777" w:rsidR="00B23029" w:rsidRPr="007929E5" w:rsidRDefault="00B23029" w:rsidP="00CE29FB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682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764925" w14:textId="77777777" w:rsidR="00B23029" w:rsidRPr="007929E5" w:rsidRDefault="00B23029" w:rsidP="00CE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753F3F"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 xml:space="preserve"> </w:t>
            </w:r>
            <w:r w:rsidR="00753F3F"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/</w:t>
            </w:r>
            <w:r w:rsidR="00753F3F"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 xml:space="preserve"> งบการเงินเฉพาะกิจการ</w:t>
            </w:r>
          </w:p>
        </w:tc>
      </w:tr>
      <w:tr w:rsidR="00B23029" w:rsidRPr="007929E5" w14:paraId="7415DAAD" w14:textId="77777777" w:rsidTr="0063583B">
        <w:trPr>
          <w:trHeight w:val="12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A73758" w14:textId="77777777" w:rsidR="00B23029" w:rsidRPr="007929E5" w:rsidRDefault="00B23029" w:rsidP="00CE29FB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1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0315E4" w14:textId="77777777" w:rsidR="00B23029" w:rsidRPr="007929E5" w:rsidRDefault="00B23029" w:rsidP="00CE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6BAD75" w14:textId="77777777" w:rsidR="00B23029" w:rsidRPr="007929E5" w:rsidRDefault="00B23029" w:rsidP="00CE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1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EA5559" w14:textId="3362FEEA" w:rsidR="00B23029" w:rsidRPr="007929E5" w:rsidRDefault="00B23029" w:rsidP="00CE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D8E3C5" w14:textId="77777777" w:rsidR="00B23029" w:rsidRPr="007929E5" w:rsidRDefault="00B23029" w:rsidP="00CE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1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A6A507" w14:textId="77777777" w:rsidR="00B23029" w:rsidRPr="007929E5" w:rsidRDefault="00B23029" w:rsidP="00CE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</w:tr>
      <w:tr w:rsidR="00B23029" w:rsidRPr="007929E5" w14:paraId="77B054DF" w14:textId="77777777" w:rsidTr="0063583B">
        <w:trPr>
          <w:trHeight w:val="12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731696" w14:textId="77777777" w:rsidR="00B23029" w:rsidRPr="007929E5" w:rsidRDefault="00B23029" w:rsidP="00CE29FB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1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363629" w14:textId="77777777" w:rsidR="00B23029" w:rsidRPr="007929E5" w:rsidRDefault="00B23029" w:rsidP="00CE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8892D" w14:textId="77777777" w:rsidR="00B23029" w:rsidRPr="007929E5" w:rsidRDefault="00B23029" w:rsidP="00CE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1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436BB8" w14:textId="77777777" w:rsidR="00B23029" w:rsidRPr="007929E5" w:rsidRDefault="00B23029" w:rsidP="00CE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เกินกว่าหนึ่งปี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887306" w14:textId="77777777" w:rsidR="00B23029" w:rsidRPr="007929E5" w:rsidRDefault="00B23029" w:rsidP="00CE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1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B16659" w14:textId="77777777" w:rsidR="00B23029" w:rsidRPr="007929E5" w:rsidRDefault="00B23029" w:rsidP="00CE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รวม</w:t>
            </w:r>
          </w:p>
        </w:tc>
      </w:tr>
      <w:tr w:rsidR="00F3008D" w:rsidRPr="007929E5" w14:paraId="795F42D4" w14:textId="77777777" w:rsidTr="0063583B">
        <w:trPr>
          <w:trHeight w:val="12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B4E89F" w14:textId="77777777" w:rsidR="00F3008D" w:rsidRPr="007929E5" w:rsidRDefault="00F3008D" w:rsidP="00F3008D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4CEE1C" w14:textId="68C1EEF6" w:rsidR="00F3008D" w:rsidRPr="007929E5" w:rsidRDefault="00F3008D" w:rsidP="00F300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256</w:t>
            </w:r>
            <w:r w:rsidR="00A21B3C" w:rsidRPr="007929E5">
              <w:rPr>
                <w:rFonts w:asciiTheme="minorHAnsi" w:hAnsiTheme="minorHAnsi" w:cstheme="minorHAnsi" w:hint="cs"/>
                <w:sz w:val="30"/>
                <w:szCs w:val="30"/>
                <w:cs/>
              </w:rPr>
              <w:t>2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57738C" w14:textId="77777777" w:rsidR="00F3008D" w:rsidRPr="007929E5" w:rsidRDefault="00F3008D" w:rsidP="00F300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F8B7BA" w14:textId="623B9762" w:rsidR="00F3008D" w:rsidRPr="007929E5" w:rsidRDefault="00F3008D" w:rsidP="00F300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256</w:t>
            </w:r>
            <w:r w:rsidR="00A21B3C" w:rsidRPr="007929E5">
              <w:rPr>
                <w:rFonts w:asciiTheme="minorHAnsi" w:hAnsiTheme="minorHAnsi" w:cstheme="minorHAnsi" w:hint="cs"/>
                <w:sz w:val="30"/>
                <w:szCs w:val="30"/>
                <w:cs/>
              </w:rPr>
              <w:t>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AD0368" w14:textId="77777777" w:rsidR="00F3008D" w:rsidRPr="007929E5" w:rsidRDefault="00F3008D" w:rsidP="00F300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688666" w14:textId="5309911A" w:rsidR="00F3008D" w:rsidRPr="007929E5" w:rsidRDefault="00F3008D" w:rsidP="00F300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256</w:t>
            </w:r>
            <w:r w:rsidR="00A21B3C" w:rsidRPr="007929E5">
              <w:rPr>
                <w:rFonts w:asciiTheme="minorHAnsi" w:hAnsiTheme="minorHAnsi" w:cstheme="minorHAnsi" w:hint="cs"/>
                <w:sz w:val="30"/>
                <w:szCs w:val="30"/>
                <w:cs/>
              </w:rPr>
              <w:t>2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F8B3D3" w14:textId="77777777" w:rsidR="00F3008D" w:rsidRPr="007929E5" w:rsidRDefault="00F3008D" w:rsidP="00F300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17650B" w14:textId="5DFA3F7C" w:rsidR="00F3008D" w:rsidRPr="007929E5" w:rsidRDefault="00F3008D" w:rsidP="00F300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256</w:t>
            </w:r>
            <w:r w:rsidR="00A21B3C" w:rsidRPr="007929E5">
              <w:rPr>
                <w:rFonts w:asciiTheme="minorHAnsi" w:hAnsiTheme="minorHAnsi" w:cstheme="minorHAnsi" w:hint="cs"/>
                <w:sz w:val="30"/>
                <w:szCs w:val="30"/>
                <w:cs/>
              </w:rPr>
              <w:t>1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8C2419" w14:textId="77777777" w:rsidR="00F3008D" w:rsidRPr="007929E5" w:rsidRDefault="00F3008D" w:rsidP="00F30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51A967" w14:textId="2B483F00" w:rsidR="00F3008D" w:rsidRPr="007929E5" w:rsidRDefault="00F3008D" w:rsidP="00F300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256</w:t>
            </w:r>
            <w:r w:rsidR="00A21B3C" w:rsidRPr="007929E5">
              <w:rPr>
                <w:rFonts w:asciiTheme="minorHAnsi" w:hAnsiTheme="minorHAnsi" w:cstheme="minorHAnsi" w:hint="cs"/>
                <w:sz w:val="30"/>
                <w:szCs w:val="30"/>
                <w:cs/>
              </w:rPr>
              <w:t>2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DC917B" w14:textId="77777777" w:rsidR="00F3008D" w:rsidRPr="007929E5" w:rsidRDefault="00F3008D" w:rsidP="00F300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C61D50" w14:textId="27B53386" w:rsidR="00F3008D" w:rsidRPr="007929E5" w:rsidRDefault="00F3008D" w:rsidP="00F300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256</w:t>
            </w:r>
            <w:r w:rsidR="00A21B3C" w:rsidRPr="007929E5">
              <w:rPr>
                <w:rFonts w:asciiTheme="minorHAnsi" w:hAnsiTheme="minorHAnsi" w:cstheme="minorHAnsi" w:hint="cs"/>
                <w:sz w:val="30"/>
                <w:szCs w:val="30"/>
                <w:cs/>
              </w:rPr>
              <w:t>1</w:t>
            </w:r>
          </w:p>
        </w:tc>
      </w:tr>
      <w:tr w:rsidR="00F14296" w:rsidRPr="007929E5" w14:paraId="17B7C42F" w14:textId="77777777" w:rsidTr="0063583B">
        <w:trPr>
          <w:trHeight w:val="12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93A4C4" w14:textId="77777777" w:rsidR="00F14296" w:rsidRPr="007929E5" w:rsidRDefault="00F14296" w:rsidP="00F14296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682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4E6D0" w14:textId="77777777" w:rsidR="00F14296" w:rsidRPr="007929E5" w:rsidRDefault="00F14296" w:rsidP="00F14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i/>
                <w:iCs/>
                <w:color w:val="000000" w:themeColor="text1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i/>
                <w:iCs/>
                <w:color w:val="000000" w:themeColor="text1"/>
                <w:sz w:val="30"/>
                <w:szCs w:val="30"/>
              </w:rPr>
              <w:t>(</w:t>
            </w:r>
            <w:r w:rsidRPr="007929E5">
              <w:rPr>
                <w:rFonts w:asciiTheme="minorHAnsi" w:hAnsiTheme="minorHAnsi" w:cstheme="minorHAnsi"/>
                <w:i/>
                <w:iCs/>
                <w:color w:val="000000" w:themeColor="text1"/>
                <w:sz w:val="30"/>
                <w:szCs w:val="30"/>
                <w:cs/>
              </w:rPr>
              <w:t>พันบาท</w:t>
            </w:r>
            <w:r w:rsidRPr="007929E5">
              <w:rPr>
                <w:rFonts w:asciiTheme="minorHAnsi" w:hAnsiTheme="minorHAnsi" w:cstheme="minorHAnsi"/>
                <w:i/>
                <w:iCs/>
                <w:color w:val="000000" w:themeColor="text1"/>
                <w:sz w:val="30"/>
                <w:szCs w:val="30"/>
              </w:rPr>
              <w:t>)</w:t>
            </w:r>
          </w:p>
        </w:tc>
      </w:tr>
      <w:tr w:rsidR="00A21B3C" w:rsidRPr="007929E5" w14:paraId="36EDE2F3" w14:textId="77777777" w:rsidTr="0063583B">
        <w:trPr>
          <w:trHeight w:val="12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EDF40C" w14:textId="77777777" w:rsidR="00A21B3C" w:rsidRPr="007929E5" w:rsidRDefault="00A21B3C" w:rsidP="00A21B3C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ลูกหนี้</w:t>
            </w:r>
            <w:r w:rsidRPr="007929E5">
              <w:rPr>
                <w:rFonts w:asciiTheme="minorHAnsi" w:hAnsiTheme="minorHAnsi" w:cstheme="minorHAnsi"/>
                <w:sz w:val="30"/>
                <w:szCs w:val="30"/>
                <w:cs/>
                <w:lang w:val="th-TH"/>
              </w:rPr>
              <w:t>ผ่อนชำระ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B85A4E" w14:textId="39A7963A" w:rsidR="00A21B3C" w:rsidRPr="007929E5" w:rsidRDefault="000112D6" w:rsidP="00A21B3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color w:val="000000" w:themeColor="text1"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color w:val="000000" w:themeColor="text1"/>
                <w:sz w:val="30"/>
                <w:szCs w:val="30"/>
                <w:lang w:val="en-US" w:bidi="th-TH"/>
              </w:rPr>
              <w:t>286,370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6D5C8B" w14:textId="77777777" w:rsidR="00A21B3C" w:rsidRPr="007929E5" w:rsidRDefault="00A21B3C" w:rsidP="00A21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842428" w14:textId="71D46C38" w:rsidR="00A21B3C" w:rsidRPr="007929E5" w:rsidRDefault="00A21B3C" w:rsidP="00A21B3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color w:val="000000" w:themeColor="text1"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color w:val="000000" w:themeColor="text1"/>
                <w:sz w:val="30"/>
                <w:szCs w:val="30"/>
                <w:lang w:val="en-US" w:bidi="th-TH"/>
              </w:rPr>
              <w:t>404,566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BB5F8" w14:textId="77777777" w:rsidR="00A21B3C" w:rsidRPr="007929E5" w:rsidRDefault="00A21B3C" w:rsidP="00A21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30E813" w14:textId="2E04A24E" w:rsidR="00A21B3C" w:rsidRPr="007929E5" w:rsidRDefault="000112D6" w:rsidP="00A21B3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color w:val="000000" w:themeColor="text1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color w:val="000000" w:themeColor="text1"/>
                <w:sz w:val="30"/>
                <w:szCs w:val="30"/>
                <w:lang w:bidi="th-TH"/>
              </w:rPr>
              <w:t>430,878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43F9D9" w14:textId="77777777" w:rsidR="00A21B3C" w:rsidRPr="007929E5" w:rsidRDefault="00A21B3C" w:rsidP="00A21B3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D49E40" w14:textId="3C5DB70E" w:rsidR="00A21B3C" w:rsidRPr="007929E5" w:rsidRDefault="00A21B3C" w:rsidP="00A21B3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color w:val="000000" w:themeColor="text1"/>
                <w:sz w:val="30"/>
                <w:szCs w:val="30"/>
                <w:lang w:bidi="th-TH"/>
              </w:rPr>
              <w:t>846,093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C7BB5D" w14:textId="77777777" w:rsidR="00A21B3C" w:rsidRPr="007929E5" w:rsidRDefault="00A21B3C" w:rsidP="00A21B3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6BCEE2" w14:textId="51B5ECE5" w:rsidR="00A21B3C" w:rsidRPr="007929E5" w:rsidRDefault="000112D6" w:rsidP="00A21B3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color w:val="000000" w:themeColor="text1"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color w:val="000000" w:themeColor="text1"/>
                <w:sz w:val="30"/>
                <w:szCs w:val="30"/>
                <w:lang w:val="en-US" w:bidi="th-TH"/>
              </w:rPr>
              <w:t>717,248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EC5D63" w14:textId="77777777" w:rsidR="00A21B3C" w:rsidRPr="007929E5" w:rsidRDefault="00A21B3C" w:rsidP="00A21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10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C77C07" w14:textId="42672421" w:rsidR="00A21B3C" w:rsidRPr="007929E5" w:rsidRDefault="00A21B3C" w:rsidP="00771657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color w:val="000000" w:themeColor="text1"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1,250,659</w:t>
            </w:r>
          </w:p>
        </w:tc>
      </w:tr>
      <w:tr w:rsidR="00A21B3C" w:rsidRPr="007929E5" w14:paraId="5BDC9777" w14:textId="77777777" w:rsidTr="0063583B">
        <w:trPr>
          <w:trHeight w:val="125"/>
        </w:trPr>
        <w:tc>
          <w:tcPr>
            <w:tcW w:w="234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2845EA" w14:textId="77777777" w:rsidR="00A21B3C" w:rsidRPr="007929E5" w:rsidRDefault="00A21B3C" w:rsidP="00A21B3C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</w:rPr>
              <w:t>หัก</w:t>
            </w: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 ภาษีมูลค่าเพิ่มที่ยัง</w:t>
            </w:r>
          </w:p>
          <w:p w14:paraId="270F0058" w14:textId="77777777" w:rsidR="00A21B3C" w:rsidRPr="007929E5" w:rsidRDefault="00A21B3C" w:rsidP="00A21B3C">
            <w:pPr>
              <w:tabs>
                <w:tab w:val="clear" w:pos="227"/>
                <w:tab w:val="clear" w:pos="454"/>
                <w:tab w:val="left" w:pos="421"/>
              </w:tabs>
              <w:spacing w:line="240" w:lineRule="auto"/>
              <w:ind w:left="42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ไม่ถึงกำหนด</w:t>
            </w:r>
          </w:p>
        </w:tc>
        <w:tc>
          <w:tcPr>
            <w:tcW w:w="100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8CFDC0" w14:textId="1E56D847" w:rsidR="00A21B3C" w:rsidRPr="007929E5" w:rsidRDefault="000112D6" w:rsidP="00A21B3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(17,680)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EF50B2" w14:textId="77777777" w:rsidR="00A21B3C" w:rsidRPr="007929E5" w:rsidRDefault="00A21B3C" w:rsidP="00A21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00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F77B01" w14:textId="63FC66C8" w:rsidR="00A21B3C" w:rsidRPr="007929E5" w:rsidRDefault="00A21B3C" w:rsidP="00A21B3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(25,284)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36B3FF" w14:textId="77777777" w:rsidR="00A21B3C" w:rsidRPr="007929E5" w:rsidRDefault="00A21B3C" w:rsidP="00A21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100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A42749" w14:textId="179602FB" w:rsidR="00A21B3C" w:rsidRPr="007929E5" w:rsidRDefault="000112D6" w:rsidP="00A21B3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(28,205)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83F9B4" w14:textId="77777777" w:rsidR="00A21B3C" w:rsidRPr="007929E5" w:rsidRDefault="00A21B3C" w:rsidP="00A21B3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00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0F5497" w14:textId="4808B9F3" w:rsidR="00A21B3C" w:rsidRPr="007929E5" w:rsidRDefault="00A21B3C" w:rsidP="00A21B3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(55,352)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2D1BC5" w14:textId="77777777" w:rsidR="00A21B3C" w:rsidRPr="007929E5" w:rsidRDefault="00A21B3C" w:rsidP="00A21B3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00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8F123C" w14:textId="0207D69A" w:rsidR="00A21B3C" w:rsidRPr="007929E5" w:rsidRDefault="000112D6" w:rsidP="00A21B3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(45,885)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BB4E14" w14:textId="77777777" w:rsidR="00A21B3C" w:rsidRPr="007929E5" w:rsidRDefault="00A21B3C" w:rsidP="00A21B3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01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AF3DA5" w14:textId="3B3D43B4" w:rsidR="00A21B3C" w:rsidRPr="007929E5" w:rsidRDefault="00A21B3C" w:rsidP="00A21B3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(80,636)</w:t>
            </w:r>
          </w:p>
        </w:tc>
      </w:tr>
      <w:tr w:rsidR="00A21B3C" w:rsidRPr="007929E5" w14:paraId="50DEBFEE" w14:textId="77777777" w:rsidTr="0063583B">
        <w:trPr>
          <w:trHeight w:val="125"/>
        </w:trPr>
        <w:tc>
          <w:tcPr>
            <w:tcW w:w="234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AB96BC" w14:textId="77777777" w:rsidR="00A21B3C" w:rsidRPr="007929E5" w:rsidRDefault="00A21B3C" w:rsidP="00A21B3C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008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C2705B" w14:textId="77777777" w:rsidR="00A21B3C" w:rsidRPr="007929E5" w:rsidRDefault="00A21B3C" w:rsidP="00A21B3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5D2688" w14:textId="77777777" w:rsidR="00A21B3C" w:rsidRPr="007929E5" w:rsidRDefault="00A21B3C" w:rsidP="00A21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008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9BF038" w14:textId="77777777" w:rsidR="00A21B3C" w:rsidRPr="007929E5" w:rsidRDefault="00A21B3C" w:rsidP="00A21B3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5B72C1" w14:textId="77777777" w:rsidR="00A21B3C" w:rsidRPr="007929E5" w:rsidRDefault="00A21B3C" w:rsidP="00A21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008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4E2ADC" w14:textId="77777777" w:rsidR="00A21B3C" w:rsidRPr="007929E5" w:rsidRDefault="00A21B3C" w:rsidP="00A21B3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CEFE1B" w14:textId="77777777" w:rsidR="00A21B3C" w:rsidRPr="007929E5" w:rsidRDefault="00A21B3C" w:rsidP="00A21B3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008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F736E3" w14:textId="77777777" w:rsidR="00A21B3C" w:rsidRPr="007929E5" w:rsidRDefault="00A21B3C" w:rsidP="00A21B3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019495" w14:textId="77777777" w:rsidR="00A21B3C" w:rsidRPr="007929E5" w:rsidRDefault="00A21B3C" w:rsidP="00A21B3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005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ADE41B" w14:textId="77777777" w:rsidR="00A21B3C" w:rsidRPr="007929E5" w:rsidRDefault="00A21B3C" w:rsidP="00A21B3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14C0B0" w14:textId="77777777" w:rsidR="00A21B3C" w:rsidRPr="007929E5" w:rsidRDefault="00A21B3C" w:rsidP="00A21B3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013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311AD2" w14:textId="77777777" w:rsidR="00A21B3C" w:rsidRPr="007929E5" w:rsidRDefault="00A21B3C" w:rsidP="00A21B3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</w:tr>
      <w:tr w:rsidR="00A21B3C" w:rsidRPr="007929E5" w14:paraId="15638983" w14:textId="77777777" w:rsidTr="0063583B">
        <w:trPr>
          <w:cantSplit/>
          <w:trHeight w:val="12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75FEE8" w14:textId="77777777" w:rsidR="00A21B3C" w:rsidRPr="007929E5" w:rsidRDefault="00A21B3C" w:rsidP="00A21B3C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</w:rPr>
              <w:t>หัก</w:t>
            </w: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 รายได้ดอกเบี้ยรับ</w:t>
            </w:r>
          </w:p>
          <w:p w14:paraId="25C0BDE9" w14:textId="77777777" w:rsidR="00A21B3C" w:rsidRPr="007929E5" w:rsidRDefault="00A21B3C" w:rsidP="00A21B3C">
            <w:pPr>
              <w:tabs>
                <w:tab w:val="clear" w:pos="227"/>
                <w:tab w:val="clear" w:pos="454"/>
                <w:tab w:val="clear" w:pos="680"/>
                <w:tab w:val="left" w:pos="241"/>
                <w:tab w:val="left" w:pos="421"/>
              </w:tabs>
              <w:spacing w:line="240" w:lineRule="auto"/>
              <w:ind w:left="241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 xml:space="preserve">    </w:t>
            </w: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รอการรับรู้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424CE3" w14:textId="25D8AFD8" w:rsidR="00A21B3C" w:rsidRPr="007929E5" w:rsidRDefault="000112D6" w:rsidP="00A21B3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(87,858)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8C97FB" w14:textId="77777777" w:rsidR="00A21B3C" w:rsidRPr="007929E5" w:rsidRDefault="00A21B3C" w:rsidP="00A21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CAF20DF" w14:textId="4BE9050B" w:rsidR="00A21B3C" w:rsidRPr="007929E5" w:rsidRDefault="00A21B3C" w:rsidP="00A21B3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(159,404)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8CD6B1" w14:textId="77777777" w:rsidR="00A21B3C" w:rsidRPr="007929E5" w:rsidRDefault="00A21B3C" w:rsidP="00A21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71514D0" w14:textId="786C88C6" w:rsidR="00A21B3C" w:rsidRPr="007929E5" w:rsidRDefault="000112D6" w:rsidP="00A21B3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color w:val="000000" w:themeColor="text1"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color w:val="000000" w:themeColor="text1"/>
                <w:sz w:val="30"/>
                <w:szCs w:val="30"/>
                <w:lang w:val="en-US" w:bidi="th-TH"/>
              </w:rPr>
              <w:t>(78,376)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CC3CE4" w14:textId="77777777" w:rsidR="00A21B3C" w:rsidRPr="007929E5" w:rsidRDefault="00A21B3C" w:rsidP="00A21B3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C48BBB1" w14:textId="50BCD9BF" w:rsidR="00A21B3C" w:rsidRPr="007929E5" w:rsidRDefault="00A21B3C" w:rsidP="00A21B3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color w:val="000000" w:themeColor="text1"/>
                <w:sz w:val="30"/>
                <w:szCs w:val="30"/>
                <w:lang w:val="en-US" w:bidi="th-TH"/>
              </w:rPr>
              <w:t>(186,664)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552601" w14:textId="77777777" w:rsidR="00A21B3C" w:rsidRPr="007929E5" w:rsidRDefault="00A21B3C" w:rsidP="00A21B3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9FD0C0" w14:textId="02271B44" w:rsidR="00A21B3C" w:rsidRPr="007929E5" w:rsidRDefault="000112D6" w:rsidP="00A21B3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(166,234)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182E2B" w14:textId="77777777" w:rsidR="00A21B3C" w:rsidRPr="007929E5" w:rsidRDefault="00A21B3C" w:rsidP="00A21B3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AFE7FC" w14:textId="1ADD7D37" w:rsidR="00A21B3C" w:rsidRPr="007929E5" w:rsidRDefault="00A21B3C" w:rsidP="00A21B3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(346,068)</w:t>
            </w:r>
          </w:p>
        </w:tc>
      </w:tr>
      <w:tr w:rsidR="00A21B3C" w:rsidRPr="007929E5" w14:paraId="123E3262" w14:textId="77777777" w:rsidTr="0063583B">
        <w:trPr>
          <w:cantSplit/>
          <w:trHeight w:val="12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9F2DB3" w14:textId="77777777" w:rsidR="00A21B3C" w:rsidRPr="007929E5" w:rsidRDefault="00A21B3C" w:rsidP="00A21B3C">
            <w:pPr>
              <w:spacing w:line="240" w:lineRule="auto"/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A8EDF7" w14:textId="5E1E4537" w:rsidR="00A21B3C" w:rsidRPr="007929E5" w:rsidRDefault="000112D6" w:rsidP="00A21B3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180,832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BDF093" w14:textId="77777777" w:rsidR="00A21B3C" w:rsidRPr="007929E5" w:rsidRDefault="00A21B3C" w:rsidP="00A21B3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C31B0F" w14:textId="74DCA8CE" w:rsidR="00A21B3C" w:rsidRPr="007929E5" w:rsidRDefault="00A21B3C" w:rsidP="00A21B3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219,878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F1D841" w14:textId="77777777" w:rsidR="00A21B3C" w:rsidRPr="007929E5" w:rsidRDefault="00A21B3C" w:rsidP="00A21B3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020C3C" w14:textId="7DBAB780" w:rsidR="00A21B3C" w:rsidRPr="007929E5" w:rsidRDefault="000112D6" w:rsidP="00A21B3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  <w:lang w:bidi="th-TH"/>
              </w:rPr>
              <w:t>324,297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9C0C60" w14:textId="77777777" w:rsidR="00A21B3C" w:rsidRPr="007929E5" w:rsidRDefault="00A21B3C" w:rsidP="00A21B3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9389A8" w14:textId="5722298E" w:rsidR="00A21B3C" w:rsidRPr="007929E5" w:rsidRDefault="00A21B3C" w:rsidP="00A21B3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  <w:lang w:bidi="th-TH"/>
              </w:rPr>
              <w:t>604,077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14B027" w14:textId="77777777" w:rsidR="00A21B3C" w:rsidRPr="007929E5" w:rsidRDefault="00A21B3C" w:rsidP="00A21B3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B66B89" w14:textId="7B304C80" w:rsidR="00A21B3C" w:rsidRPr="007929E5" w:rsidRDefault="000112D6" w:rsidP="00A21B3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505,129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48366A" w14:textId="77777777" w:rsidR="00A21B3C" w:rsidRPr="007929E5" w:rsidRDefault="00A21B3C" w:rsidP="00A21B3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5C83EE" w14:textId="6DD84A5D" w:rsidR="00A21B3C" w:rsidRPr="007929E5" w:rsidRDefault="00A21B3C" w:rsidP="00A21B3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823,955</w:t>
            </w:r>
          </w:p>
        </w:tc>
      </w:tr>
      <w:tr w:rsidR="00A21B3C" w:rsidRPr="007929E5" w14:paraId="6F9FDBD5" w14:textId="77777777" w:rsidTr="0063583B">
        <w:trPr>
          <w:trHeight w:val="352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1F82CF" w14:textId="77777777" w:rsidR="00A21B3C" w:rsidRPr="007929E5" w:rsidRDefault="00A21B3C" w:rsidP="00A21B3C">
            <w:pPr>
              <w:spacing w:line="240" w:lineRule="auto"/>
              <w:ind w:right="-119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</w:rPr>
              <w:t>หัก</w:t>
            </w: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EEA3BA9" w14:textId="27C80FA7" w:rsidR="00A21B3C" w:rsidRPr="007929E5" w:rsidRDefault="000112D6" w:rsidP="00A21B3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(13,438)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FF6AA1" w14:textId="77777777" w:rsidR="00A21B3C" w:rsidRPr="007929E5" w:rsidRDefault="00A21B3C" w:rsidP="00A21B3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3AA9115" w14:textId="7F68B07A" w:rsidR="00A21B3C" w:rsidRPr="007929E5" w:rsidRDefault="00A21B3C" w:rsidP="00A21B3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(22,592)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8CB05E" w14:textId="77777777" w:rsidR="00A21B3C" w:rsidRPr="007929E5" w:rsidRDefault="00A21B3C" w:rsidP="00A21B3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56C28B" w14:textId="600ADC71" w:rsidR="00A21B3C" w:rsidRPr="007929E5" w:rsidRDefault="000112D6" w:rsidP="00A21B3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color w:val="000000" w:themeColor="text1"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color w:val="000000" w:themeColor="text1"/>
                <w:sz w:val="30"/>
                <w:szCs w:val="30"/>
                <w:lang w:val="en-US" w:bidi="th-TH"/>
              </w:rPr>
              <w:t>(31,930)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721168" w14:textId="77777777" w:rsidR="00A21B3C" w:rsidRPr="007929E5" w:rsidRDefault="00A21B3C" w:rsidP="00A21B3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12AFFD" w14:textId="403B5860" w:rsidR="00A21B3C" w:rsidRPr="007929E5" w:rsidRDefault="00A21B3C" w:rsidP="00A21B3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color w:val="000000" w:themeColor="text1"/>
                <w:sz w:val="30"/>
                <w:szCs w:val="30"/>
                <w:lang w:val="en-US" w:bidi="th-TH"/>
              </w:rPr>
              <w:t>(62,069)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F65FF7" w14:textId="77777777" w:rsidR="00A21B3C" w:rsidRPr="007929E5" w:rsidRDefault="00A21B3C" w:rsidP="00A21B3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CC6584" w14:textId="458D0EBC" w:rsidR="00A21B3C" w:rsidRPr="007929E5" w:rsidRDefault="000112D6" w:rsidP="00A21B3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(45,368)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5F4A2D" w14:textId="77777777" w:rsidR="00A21B3C" w:rsidRPr="007929E5" w:rsidRDefault="00A21B3C" w:rsidP="00A21B3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AD764A" w14:textId="13F2CACD" w:rsidR="00A21B3C" w:rsidRPr="007929E5" w:rsidRDefault="00A21B3C" w:rsidP="00A21B3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(84,661)</w:t>
            </w:r>
          </w:p>
        </w:tc>
      </w:tr>
      <w:tr w:rsidR="00A21B3C" w:rsidRPr="007929E5" w14:paraId="4973A337" w14:textId="77777777" w:rsidTr="0063583B">
        <w:trPr>
          <w:trHeight w:val="125"/>
        </w:trPr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C16A3F" w14:textId="77777777" w:rsidR="00A21B3C" w:rsidRPr="007929E5" w:rsidRDefault="00A21B3C" w:rsidP="00A21B3C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15D412" w14:textId="77777777" w:rsidR="00A21B3C" w:rsidRPr="007929E5" w:rsidRDefault="00A21B3C" w:rsidP="00A21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right="-95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758092" w14:textId="77777777" w:rsidR="00A21B3C" w:rsidRPr="007929E5" w:rsidRDefault="00A21B3C" w:rsidP="00A21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D22633" w14:textId="77777777" w:rsidR="00A21B3C" w:rsidRPr="007929E5" w:rsidRDefault="00A21B3C" w:rsidP="00A21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right="-95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103F1C" w14:textId="77777777" w:rsidR="00A21B3C" w:rsidRPr="007929E5" w:rsidRDefault="00A21B3C" w:rsidP="00A21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51BAB5" w14:textId="77777777" w:rsidR="00A21B3C" w:rsidRPr="007929E5" w:rsidRDefault="00A21B3C" w:rsidP="00A21B3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74B207" w14:textId="77777777" w:rsidR="00A21B3C" w:rsidRPr="007929E5" w:rsidRDefault="00A21B3C" w:rsidP="00A21B3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DEB58B" w14:textId="77777777" w:rsidR="00A21B3C" w:rsidRPr="007929E5" w:rsidRDefault="00A21B3C" w:rsidP="00A21B3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E79120" w14:textId="77777777" w:rsidR="00A21B3C" w:rsidRPr="007929E5" w:rsidRDefault="00A21B3C" w:rsidP="00A21B3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B76D97" w14:textId="77777777" w:rsidR="00A21B3C" w:rsidRPr="007929E5" w:rsidRDefault="00A21B3C" w:rsidP="00A21B3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F4022A" w14:textId="77777777" w:rsidR="00A21B3C" w:rsidRPr="007929E5" w:rsidRDefault="00A21B3C" w:rsidP="00A21B3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03C399" w14:textId="77777777" w:rsidR="00A21B3C" w:rsidRPr="007929E5" w:rsidRDefault="00A21B3C" w:rsidP="00A21B3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</w:tr>
      <w:tr w:rsidR="00A21B3C" w:rsidRPr="007929E5" w14:paraId="18D503E2" w14:textId="77777777" w:rsidTr="0063583B">
        <w:trPr>
          <w:trHeight w:val="199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495EA0" w14:textId="77777777" w:rsidR="00A21B3C" w:rsidRPr="007929E5" w:rsidRDefault="00A21B3C" w:rsidP="00A21B3C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0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C024AC" w14:textId="21DCEF5E" w:rsidR="00A21B3C" w:rsidRPr="007929E5" w:rsidRDefault="000112D6" w:rsidP="00A21B3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167,394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BC0C4" w14:textId="77777777" w:rsidR="00A21B3C" w:rsidRPr="007929E5" w:rsidRDefault="00A21B3C" w:rsidP="00A21B3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2ED05B" w14:textId="3EF6CB7E" w:rsidR="00A21B3C" w:rsidRPr="007929E5" w:rsidRDefault="00A21B3C" w:rsidP="00A21B3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197,286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FC12E4" w14:textId="77777777" w:rsidR="00A21B3C" w:rsidRPr="007929E5" w:rsidRDefault="00A21B3C" w:rsidP="00A21B3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6D9AE1" w14:textId="0AD3A069" w:rsidR="00A21B3C" w:rsidRPr="007929E5" w:rsidRDefault="000112D6" w:rsidP="00A21B3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  <w:lang w:bidi="th-TH"/>
              </w:rPr>
              <w:t>292,367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DB92B6" w14:textId="77777777" w:rsidR="00A21B3C" w:rsidRPr="007929E5" w:rsidRDefault="00A21B3C" w:rsidP="00A21B3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983C64" w14:textId="6306FEDC" w:rsidR="00A21B3C" w:rsidRPr="007929E5" w:rsidRDefault="00A21B3C" w:rsidP="00A21B3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  <w:lang w:bidi="th-TH"/>
              </w:rPr>
              <w:t>542,008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518DDC" w14:textId="77777777" w:rsidR="00A21B3C" w:rsidRPr="007929E5" w:rsidRDefault="00A21B3C" w:rsidP="00A21B3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BC2058" w14:textId="154F1298" w:rsidR="00A21B3C" w:rsidRPr="007929E5" w:rsidRDefault="000112D6" w:rsidP="00A21B3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459,761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318743" w14:textId="77777777" w:rsidR="00A21B3C" w:rsidRPr="007929E5" w:rsidRDefault="00A21B3C" w:rsidP="00A21B3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1F177D" w14:textId="0DA6B1E8" w:rsidR="00A21B3C" w:rsidRPr="007929E5" w:rsidRDefault="00A21B3C" w:rsidP="00A21B3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739,294</w:t>
            </w:r>
          </w:p>
        </w:tc>
      </w:tr>
    </w:tbl>
    <w:p w14:paraId="3F02B70A" w14:textId="77777777" w:rsidR="00D306C8" w:rsidRPr="007929E5" w:rsidRDefault="00D306C8">
      <w:pPr>
        <w:rPr>
          <w:rFonts w:asciiTheme="minorHAnsi" w:hAnsiTheme="minorHAnsi" w:cstheme="minorHAnsi"/>
          <w:sz w:val="30"/>
          <w:szCs w:val="30"/>
        </w:rPr>
      </w:pPr>
    </w:p>
    <w:p w14:paraId="0BAB2FBC" w14:textId="77777777" w:rsidR="0063583B" w:rsidRPr="007929E5" w:rsidRDefault="006358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 w:cstheme="minorHAnsi"/>
          <w:sz w:val="30"/>
          <w:szCs w:val="30"/>
          <w:cs/>
        </w:rPr>
      </w:pPr>
      <w:r w:rsidRPr="007929E5">
        <w:rPr>
          <w:rFonts w:asciiTheme="minorHAnsi" w:hAnsiTheme="minorHAnsi" w:cstheme="minorHAnsi"/>
          <w:sz w:val="30"/>
          <w:szCs w:val="30"/>
          <w:cs/>
        </w:rPr>
        <w:br w:type="page"/>
      </w:r>
    </w:p>
    <w:p w14:paraId="3F4DAEB5" w14:textId="13B11624" w:rsidR="00B23029" w:rsidRPr="007929E5" w:rsidRDefault="00B23029" w:rsidP="00B23029">
      <w:pPr>
        <w:tabs>
          <w:tab w:val="left" w:pos="-3402"/>
          <w:tab w:val="left" w:pos="-3261"/>
          <w:tab w:val="left" w:pos="-3119"/>
        </w:tabs>
        <w:spacing w:line="240" w:lineRule="auto"/>
        <w:ind w:left="585" w:right="403" w:hanging="45"/>
        <w:jc w:val="thaiDistribute"/>
        <w:rPr>
          <w:rFonts w:asciiTheme="minorHAnsi" w:hAnsiTheme="minorHAnsi" w:cstheme="minorHAnsi"/>
          <w:sz w:val="30"/>
          <w:szCs w:val="30"/>
        </w:rPr>
      </w:pPr>
      <w:r w:rsidRPr="007929E5">
        <w:rPr>
          <w:rFonts w:asciiTheme="minorHAnsi" w:hAnsiTheme="minorHAnsi" w:cstheme="minorHAnsi"/>
          <w:sz w:val="30"/>
          <w:szCs w:val="30"/>
          <w:cs/>
        </w:rPr>
        <w:lastRenderedPageBreak/>
        <w:t xml:space="preserve">การวิเคราะห์อายุของลูกหนี้ผ่อนชำระ ณ วันที่ </w:t>
      </w:r>
      <w:r w:rsidR="00090077" w:rsidRPr="007929E5">
        <w:rPr>
          <w:rFonts w:asciiTheme="minorHAnsi" w:hAnsiTheme="minorHAnsi" w:cstheme="minorHAnsi"/>
          <w:sz w:val="30"/>
          <w:szCs w:val="30"/>
          <w:cs/>
        </w:rPr>
        <w:t>31 ธันวาคม</w:t>
      </w:r>
      <w:r w:rsidRPr="007929E5">
        <w:rPr>
          <w:rFonts w:asciiTheme="minorHAnsi" w:hAnsiTheme="minorHAnsi" w:cstheme="minorHAnsi"/>
          <w:sz w:val="30"/>
          <w:szCs w:val="30"/>
          <w:cs/>
        </w:rPr>
        <w:t xml:space="preserve"> </w:t>
      </w:r>
      <w:r w:rsidRPr="007929E5">
        <w:rPr>
          <w:rFonts w:asciiTheme="minorHAnsi" w:hAnsiTheme="minorHAnsi" w:cstheme="minorHAnsi"/>
          <w:sz w:val="30"/>
          <w:szCs w:val="30"/>
        </w:rPr>
        <w:t>256</w:t>
      </w:r>
      <w:r w:rsidR="00BE015C" w:rsidRPr="007929E5">
        <w:rPr>
          <w:rFonts w:asciiTheme="minorHAnsi" w:hAnsiTheme="minorHAnsi" w:cstheme="minorHAnsi" w:hint="cs"/>
          <w:sz w:val="30"/>
          <w:szCs w:val="30"/>
          <w:cs/>
        </w:rPr>
        <w:t>2</w:t>
      </w:r>
      <w:r w:rsidRPr="007929E5">
        <w:rPr>
          <w:rFonts w:asciiTheme="minorHAnsi" w:hAnsiTheme="minorHAnsi" w:cstheme="minorHAnsi"/>
          <w:sz w:val="30"/>
          <w:szCs w:val="30"/>
          <w:cs/>
        </w:rPr>
        <w:t xml:space="preserve"> มีดังนี้</w:t>
      </w:r>
    </w:p>
    <w:p w14:paraId="07E972D4" w14:textId="41F19C22" w:rsidR="00A47E78" w:rsidRPr="007929E5" w:rsidRDefault="00A47E78" w:rsidP="009827B0">
      <w:pPr>
        <w:tabs>
          <w:tab w:val="clear" w:pos="454"/>
          <w:tab w:val="clear" w:pos="680"/>
        </w:tabs>
        <w:ind w:right="-28"/>
        <w:jc w:val="thaiDistribute"/>
        <w:rPr>
          <w:rFonts w:asciiTheme="minorHAnsi" w:hAnsiTheme="minorHAnsi" w:cstheme="minorHAnsi"/>
          <w:spacing w:val="-4"/>
          <w:sz w:val="20"/>
          <w:szCs w:val="20"/>
        </w:rPr>
      </w:pPr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2339"/>
        <w:gridCol w:w="270"/>
        <w:gridCol w:w="12"/>
        <w:gridCol w:w="1789"/>
        <w:gridCol w:w="273"/>
        <w:gridCol w:w="1707"/>
        <w:gridCol w:w="270"/>
        <w:gridCol w:w="1441"/>
        <w:gridCol w:w="270"/>
        <w:gridCol w:w="1259"/>
      </w:tblGrid>
      <w:tr w:rsidR="00342D61" w:rsidRPr="007929E5" w14:paraId="1C9824E0" w14:textId="77777777" w:rsidTr="00342D61">
        <w:tc>
          <w:tcPr>
            <w:tcW w:w="2339" w:type="dxa"/>
          </w:tcPr>
          <w:p w14:paraId="7AAAD164" w14:textId="77777777" w:rsidR="00342D61" w:rsidRPr="007929E5" w:rsidRDefault="00342D61">
            <w:pPr>
              <w:spacing w:line="240" w:lineRule="auto"/>
              <w:ind w:left="583" w:hanging="58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2FEEC7" w14:textId="77777777" w:rsidR="00342D61" w:rsidRPr="007929E5" w:rsidRDefault="00342D6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1" w:type="dxa"/>
            <w:gridSpan w:val="8"/>
            <w:hideMark/>
          </w:tcPr>
          <w:p w14:paraId="77E80F19" w14:textId="77777777" w:rsidR="00342D61" w:rsidRPr="007929E5" w:rsidRDefault="00342D6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29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7929E5">
              <w:rPr>
                <w:rFonts w:ascii="Angsana New" w:hAnsi="Angsana New" w:hint="cs"/>
                <w:b/>
                <w:bCs/>
                <w:sz w:val="30"/>
                <w:szCs w:val="30"/>
              </w:rPr>
              <w:t>/</w:t>
            </w:r>
            <w:r w:rsidRPr="007929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งบการเงินเฉพาะกิจการ</w:t>
            </w:r>
          </w:p>
        </w:tc>
      </w:tr>
      <w:tr w:rsidR="00342D61" w:rsidRPr="007929E5" w14:paraId="2CABE942" w14:textId="77777777" w:rsidTr="00342D61">
        <w:tc>
          <w:tcPr>
            <w:tcW w:w="2339" w:type="dxa"/>
          </w:tcPr>
          <w:p w14:paraId="13CB6358" w14:textId="77777777" w:rsidR="00342D61" w:rsidRPr="007929E5" w:rsidRDefault="00342D61">
            <w:pPr>
              <w:spacing w:line="240" w:lineRule="auto"/>
              <w:ind w:left="583" w:hanging="58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CAEE2C2" w14:textId="77777777" w:rsidR="00342D61" w:rsidRPr="007929E5" w:rsidRDefault="00342D61">
            <w:pPr>
              <w:spacing w:line="240" w:lineRule="auto"/>
              <w:ind w:left="583" w:hanging="58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3E2ABB" w14:textId="77777777" w:rsidR="00342D61" w:rsidRPr="007929E5" w:rsidRDefault="00342D61">
            <w:pPr>
              <w:spacing w:line="240" w:lineRule="auto"/>
              <w:ind w:firstLine="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7FA2452" w14:textId="77777777" w:rsidR="00342D61" w:rsidRPr="007929E5" w:rsidRDefault="00342D6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1" w:type="dxa"/>
            <w:gridSpan w:val="2"/>
            <w:hideMark/>
          </w:tcPr>
          <w:p w14:paraId="32503635" w14:textId="77777777" w:rsidR="00342D61" w:rsidRPr="007929E5" w:rsidRDefault="00342D61">
            <w:pPr>
              <w:spacing w:line="240" w:lineRule="auto"/>
              <w:ind w:left="-93" w:right="-131" w:hanging="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ลูกหนี้ผ่อนชำระ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สุทธิจากรายได้ดอกเบี้ยรับ</w:t>
            </w:r>
          </w:p>
          <w:p w14:paraId="4A3C4F9E" w14:textId="77777777" w:rsidR="00342D61" w:rsidRPr="007929E5" w:rsidRDefault="00342D6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รอการรับรู้</w:t>
            </w:r>
          </w:p>
        </w:tc>
        <w:tc>
          <w:tcPr>
            <w:tcW w:w="273" w:type="dxa"/>
          </w:tcPr>
          <w:p w14:paraId="06C73B5D" w14:textId="77777777" w:rsidR="00342D61" w:rsidRPr="007929E5" w:rsidRDefault="00342D6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7" w:type="dxa"/>
            <w:hideMark/>
          </w:tcPr>
          <w:p w14:paraId="243D25E5" w14:textId="77777777" w:rsidR="00342D61" w:rsidRPr="007929E5" w:rsidRDefault="00342D6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ยอดลูกหนี้สุทธิที่ใช้ในการตั้งค่าเผื่อหนี้สงสัยจะสูญ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 xml:space="preserve"> *</w:t>
            </w:r>
          </w:p>
        </w:tc>
        <w:tc>
          <w:tcPr>
            <w:tcW w:w="270" w:type="dxa"/>
          </w:tcPr>
          <w:p w14:paraId="58E38421" w14:textId="77777777" w:rsidR="00342D61" w:rsidRPr="007929E5" w:rsidRDefault="00342D6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1" w:type="dxa"/>
            <w:hideMark/>
          </w:tcPr>
          <w:p w14:paraId="2B50B9D6" w14:textId="77777777" w:rsidR="00342D61" w:rsidRPr="007929E5" w:rsidRDefault="00342D6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อัตราที่ใช้ในการตั้งค่าเผื่อหนี้สงสัยจะสูญ</w:t>
            </w:r>
          </w:p>
        </w:tc>
        <w:tc>
          <w:tcPr>
            <w:tcW w:w="270" w:type="dxa"/>
          </w:tcPr>
          <w:p w14:paraId="52F60408" w14:textId="77777777" w:rsidR="00342D61" w:rsidRPr="007929E5" w:rsidRDefault="00342D6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3059713" w14:textId="77777777" w:rsidR="00342D61" w:rsidRPr="007929E5" w:rsidRDefault="00342D6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818A85" w14:textId="77777777" w:rsidR="00342D61" w:rsidRPr="007929E5" w:rsidRDefault="00342D61">
            <w:pPr>
              <w:tabs>
                <w:tab w:val="clear" w:pos="907"/>
                <w:tab w:val="left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ค่าเผื่อหนี้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br/>
              <w:t>สงสัยจะสูญ</w:t>
            </w:r>
          </w:p>
        </w:tc>
      </w:tr>
      <w:tr w:rsidR="00342D61" w:rsidRPr="007929E5" w14:paraId="2F480202" w14:textId="77777777" w:rsidTr="00342D61">
        <w:tc>
          <w:tcPr>
            <w:tcW w:w="2339" w:type="dxa"/>
          </w:tcPr>
          <w:p w14:paraId="5A2053C1" w14:textId="77777777" w:rsidR="00342D61" w:rsidRPr="007929E5" w:rsidRDefault="00342D61">
            <w:pPr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539F798" w14:textId="77777777" w:rsidR="00342D61" w:rsidRPr="007929E5" w:rsidRDefault="00342D6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81" w:type="dxa"/>
            <w:gridSpan w:val="4"/>
            <w:hideMark/>
          </w:tcPr>
          <w:p w14:paraId="3BDC4BF3" w14:textId="77777777" w:rsidR="00342D61" w:rsidRPr="007929E5" w:rsidRDefault="00342D6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 w:rsidRPr="007929E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270" w:type="dxa"/>
          </w:tcPr>
          <w:p w14:paraId="0D5A78EE" w14:textId="77777777" w:rsidR="00342D61" w:rsidRPr="007929E5" w:rsidRDefault="00342D6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  <w:hideMark/>
          </w:tcPr>
          <w:p w14:paraId="62DDF928" w14:textId="77777777" w:rsidR="00342D61" w:rsidRPr="007929E5" w:rsidRDefault="00342D6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78AC644C" w14:textId="77777777" w:rsidR="00342D61" w:rsidRPr="007929E5" w:rsidRDefault="00342D6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9" w:type="dxa"/>
            <w:hideMark/>
          </w:tcPr>
          <w:p w14:paraId="08909F9D" w14:textId="77777777" w:rsidR="00342D61" w:rsidRPr="007929E5" w:rsidRDefault="00342D6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42D61" w:rsidRPr="007929E5" w14:paraId="27C2212C" w14:textId="77777777" w:rsidTr="00342D61">
        <w:trPr>
          <w:trHeight w:val="418"/>
        </w:trPr>
        <w:tc>
          <w:tcPr>
            <w:tcW w:w="9630" w:type="dxa"/>
            <w:gridSpan w:val="10"/>
            <w:hideMark/>
          </w:tcPr>
          <w:p w14:paraId="7881D480" w14:textId="77777777" w:rsidR="00342D61" w:rsidRPr="007929E5" w:rsidRDefault="00342D61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1)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 xml:space="preserve">     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ลูกหนี้ผ่อนชำระที่ไม่มีการเปลี่ยนแปลงเงื่อนไขการชำระหนี้</w:t>
            </w:r>
          </w:p>
        </w:tc>
      </w:tr>
      <w:tr w:rsidR="00342D61" w:rsidRPr="007929E5" w14:paraId="469B4F6E" w14:textId="77777777" w:rsidTr="00342D61">
        <w:tc>
          <w:tcPr>
            <w:tcW w:w="2339" w:type="dxa"/>
            <w:hideMark/>
          </w:tcPr>
          <w:p w14:paraId="5D7F5366" w14:textId="77777777" w:rsidR="00342D61" w:rsidRPr="007929E5" w:rsidRDefault="00342D61">
            <w:pPr>
              <w:tabs>
                <w:tab w:val="clear" w:pos="227"/>
              </w:tabs>
              <w:spacing w:line="240" w:lineRule="auto"/>
              <w:ind w:firstLine="430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929E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ลูกหนี้ทั่วไป</w:t>
            </w:r>
          </w:p>
        </w:tc>
        <w:tc>
          <w:tcPr>
            <w:tcW w:w="270" w:type="dxa"/>
          </w:tcPr>
          <w:p w14:paraId="78AF55A8" w14:textId="77777777" w:rsidR="00342D61" w:rsidRPr="007929E5" w:rsidRDefault="00342D6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81" w:type="dxa"/>
            <w:gridSpan w:val="4"/>
          </w:tcPr>
          <w:p w14:paraId="7975F38E" w14:textId="77777777" w:rsidR="00342D61" w:rsidRPr="007929E5" w:rsidRDefault="00342D6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D0D9396" w14:textId="77777777" w:rsidR="00342D61" w:rsidRPr="007929E5" w:rsidRDefault="00342D6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</w:tcPr>
          <w:p w14:paraId="4CE3A4DA" w14:textId="77777777" w:rsidR="00342D61" w:rsidRPr="007929E5" w:rsidRDefault="00342D6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382459" w14:textId="77777777" w:rsidR="00342D61" w:rsidRPr="007929E5" w:rsidRDefault="00342D6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9" w:type="dxa"/>
          </w:tcPr>
          <w:p w14:paraId="08D74C6B" w14:textId="77777777" w:rsidR="00342D61" w:rsidRPr="007929E5" w:rsidRDefault="00342D6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342D61" w:rsidRPr="007929E5" w14:paraId="2230A29D" w14:textId="77777777" w:rsidTr="00342D61">
        <w:tc>
          <w:tcPr>
            <w:tcW w:w="2339" w:type="dxa"/>
            <w:hideMark/>
          </w:tcPr>
          <w:p w14:paraId="4F430F65" w14:textId="77777777" w:rsidR="00342D61" w:rsidRPr="007929E5" w:rsidRDefault="00342D61">
            <w:pPr>
              <w:tabs>
                <w:tab w:val="clear" w:pos="227"/>
              </w:tabs>
              <w:spacing w:line="240" w:lineRule="auto"/>
              <w:ind w:left="430" w:right="-108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7929E5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270" w:type="dxa"/>
          </w:tcPr>
          <w:p w14:paraId="5AB266C3" w14:textId="77777777" w:rsidR="00342D61" w:rsidRPr="007929E5" w:rsidRDefault="00342D6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1" w:type="dxa"/>
            <w:gridSpan w:val="2"/>
          </w:tcPr>
          <w:p w14:paraId="091D3537" w14:textId="0ADAA9F6" w:rsidR="00342D61" w:rsidRPr="007929E5" w:rsidRDefault="000112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sz w:val="30"/>
                <w:szCs w:val="30"/>
              </w:rPr>
              <w:t>313,846</w:t>
            </w:r>
          </w:p>
        </w:tc>
        <w:tc>
          <w:tcPr>
            <w:tcW w:w="273" w:type="dxa"/>
          </w:tcPr>
          <w:p w14:paraId="408F2173" w14:textId="77777777" w:rsidR="00342D61" w:rsidRPr="007929E5" w:rsidRDefault="00342D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7" w:type="dxa"/>
          </w:tcPr>
          <w:p w14:paraId="4E030188" w14:textId="1193CA82" w:rsidR="00342D61" w:rsidRPr="007929E5" w:rsidRDefault="000112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sz w:val="30"/>
                <w:szCs w:val="30"/>
              </w:rPr>
              <w:t>176,970</w:t>
            </w:r>
          </w:p>
        </w:tc>
        <w:tc>
          <w:tcPr>
            <w:tcW w:w="270" w:type="dxa"/>
          </w:tcPr>
          <w:p w14:paraId="645EA68E" w14:textId="77777777" w:rsidR="00342D61" w:rsidRPr="007929E5" w:rsidRDefault="00342D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  <w:hideMark/>
          </w:tcPr>
          <w:p w14:paraId="1E2881DC" w14:textId="77777777" w:rsidR="00342D61" w:rsidRPr="007929E5" w:rsidRDefault="00342D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30A9A75" w14:textId="77777777" w:rsidR="00342D61" w:rsidRPr="007929E5" w:rsidRDefault="00342D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8D44390" w14:textId="0C582417" w:rsidR="00342D61" w:rsidRPr="007929E5" w:rsidRDefault="000112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sz w:val="30"/>
                <w:szCs w:val="30"/>
              </w:rPr>
              <w:t>5,309</w:t>
            </w:r>
          </w:p>
        </w:tc>
      </w:tr>
      <w:tr w:rsidR="00342D61" w:rsidRPr="007929E5" w14:paraId="383A51F5" w14:textId="77777777" w:rsidTr="00342D61">
        <w:tc>
          <w:tcPr>
            <w:tcW w:w="2339" w:type="dxa"/>
            <w:hideMark/>
          </w:tcPr>
          <w:p w14:paraId="3EDB1676" w14:textId="77777777" w:rsidR="00342D61" w:rsidRPr="007929E5" w:rsidRDefault="00342D61">
            <w:pPr>
              <w:tabs>
                <w:tab w:val="clear" w:pos="227"/>
              </w:tabs>
              <w:spacing w:line="240" w:lineRule="auto"/>
              <w:ind w:firstLine="4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70" w:type="dxa"/>
          </w:tcPr>
          <w:p w14:paraId="75F973E5" w14:textId="77777777" w:rsidR="00342D61" w:rsidRPr="007929E5" w:rsidRDefault="00342D6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1" w:type="dxa"/>
            <w:gridSpan w:val="2"/>
          </w:tcPr>
          <w:p w14:paraId="7DE01FE2" w14:textId="77777777" w:rsidR="00342D61" w:rsidRPr="007929E5" w:rsidRDefault="00342D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1A341F82" w14:textId="77777777" w:rsidR="00342D61" w:rsidRPr="007929E5" w:rsidRDefault="00342D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7" w:type="dxa"/>
          </w:tcPr>
          <w:p w14:paraId="5CA9822F" w14:textId="77777777" w:rsidR="00342D61" w:rsidRPr="007929E5" w:rsidRDefault="00342D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F43B9C" w14:textId="77777777" w:rsidR="00342D61" w:rsidRPr="007929E5" w:rsidRDefault="00342D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</w:tcPr>
          <w:p w14:paraId="4D9FB726" w14:textId="77777777" w:rsidR="00342D61" w:rsidRPr="007929E5" w:rsidRDefault="00342D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4200CE" w14:textId="77777777" w:rsidR="00342D61" w:rsidRPr="007929E5" w:rsidRDefault="00342D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62583B4" w14:textId="77777777" w:rsidR="00342D61" w:rsidRPr="007929E5" w:rsidRDefault="00342D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2D61" w:rsidRPr="007929E5" w14:paraId="468B710F" w14:textId="77777777" w:rsidTr="00342D61">
        <w:tc>
          <w:tcPr>
            <w:tcW w:w="2339" w:type="dxa"/>
            <w:hideMark/>
          </w:tcPr>
          <w:p w14:paraId="3066EC03" w14:textId="77777777" w:rsidR="00342D61" w:rsidRPr="007929E5" w:rsidRDefault="00342D61">
            <w:pPr>
              <w:spacing w:line="240" w:lineRule="auto"/>
              <w:ind w:left="6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70" w:type="dxa"/>
          </w:tcPr>
          <w:p w14:paraId="7778F7EB" w14:textId="77777777" w:rsidR="00342D61" w:rsidRPr="007929E5" w:rsidRDefault="00342D6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1" w:type="dxa"/>
            <w:gridSpan w:val="2"/>
          </w:tcPr>
          <w:p w14:paraId="76CBE17D" w14:textId="70C6D9A2" w:rsidR="00342D61" w:rsidRPr="007929E5" w:rsidRDefault="000112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sz w:val="30"/>
                <w:szCs w:val="30"/>
              </w:rPr>
              <w:t>24,140</w:t>
            </w:r>
          </w:p>
        </w:tc>
        <w:tc>
          <w:tcPr>
            <w:tcW w:w="273" w:type="dxa"/>
          </w:tcPr>
          <w:p w14:paraId="069660A4" w14:textId="77777777" w:rsidR="00342D61" w:rsidRPr="007929E5" w:rsidRDefault="00342D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7" w:type="dxa"/>
          </w:tcPr>
          <w:p w14:paraId="52061A2A" w14:textId="1E399BF3" w:rsidR="00342D61" w:rsidRPr="007929E5" w:rsidRDefault="000112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sz w:val="30"/>
                <w:szCs w:val="30"/>
              </w:rPr>
              <w:t>15,221</w:t>
            </w:r>
          </w:p>
        </w:tc>
        <w:tc>
          <w:tcPr>
            <w:tcW w:w="270" w:type="dxa"/>
          </w:tcPr>
          <w:p w14:paraId="4F26AC00" w14:textId="77777777" w:rsidR="00342D61" w:rsidRPr="007929E5" w:rsidRDefault="00342D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1" w:type="dxa"/>
            <w:hideMark/>
          </w:tcPr>
          <w:p w14:paraId="19A167AD" w14:textId="77777777" w:rsidR="00342D61" w:rsidRPr="007929E5" w:rsidRDefault="00342D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60130BFF" w14:textId="77777777" w:rsidR="00342D61" w:rsidRPr="007929E5" w:rsidRDefault="00342D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55C01FA9" w14:textId="0A1FE0A6" w:rsidR="00342D61" w:rsidRPr="007929E5" w:rsidRDefault="000112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sz w:val="30"/>
                <w:szCs w:val="30"/>
              </w:rPr>
              <w:t>1,522</w:t>
            </w:r>
          </w:p>
        </w:tc>
      </w:tr>
      <w:tr w:rsidR="00342D61" w:rsidRPr="007929E5" w14:paraId="5E321A83" w14:textId="77777777" w:rsidTr="00342D61">
        <w:tc>
          <w:tcPr>
            <w:tcW w:w="2339" w:type="dxa"/>
            <w:hideMark/>
          </w:tcPr>
          <w:p w14:paraId="6E7D1E0B" w14:textId="77777777" w:rsidR="00342D61" w:rsidRPr="007929E5" w:rsidRDefault="0034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610"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 xml:space="preserve">3 - 6 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70" w:type="dxa"/>
          </w:tcPr>
          <w:p w14:paraId="50F684C8" w14:textId="77777777" w:rsidR="00342D61" w:rsidRPr="007929E5" w:rsidRDefault="00342D6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1" w:type="dxa"/>
            <w:gridSpan w:val="2"/>
          </w:tcPr>
          <w:p w14:paraId="1C50BF01" w14:textId="52CE1902" w:rsidR="00342D61" w:rsidRPr="007929E5" w:rsidRDefault="000112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sz w:val="30"/>
                <w:szCs w:val="30"/>
              </w:rPr>
              <w:t>35,530</w:t>
            </w:r>
          </w:p>
        </w:tc>
        <w:tc>
          <w:tcPr>
            <w:tcW w:w="273" w:type="dxa"/>
          </w:tcPr>
          <w:p w14:paraId="60BC54BD" w14:textId="77777777" w:rsidR="00342D61" w:rsidRPr="007929E5" w:rsidRDefault="00342D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7" w:type="dxa"/>
          </w:tcPr>
          <w:p w14:paraId="340BCC86" w14:textId="75083627" w:rsidR="00342D61" w:rsidRPr="007929E5" w:rsidRDefault="000112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sz w:val="30"/>
                <w:szCs w:val="30"/>
              </w:rPr>
              <w:t>22,178</w:t>
            </w:r>
          </w:p>
        </w:tc>
        <w:tc>
          <w:tcPr>
            <w:tcW w:w="270" w:type="dxa"/>
          </w:tcPr>
          <w:p w14:paraId="43B1FFCE" w14:textId="77777777" w:rsidR="00342D61" w:rsidRPr="007929E5" w:rsidRDefault="00342D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  <w:hideMark/>
          </w:tcPr>
          <w:p w14:paraId="1EAF547C" w14:textId="77777777" w:rsidR="00342D61" w:rsidRPr="007929E5" w:rsidRDefault="00342D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4748D9EF" w14:textId="77777777" w:rsidR="00342D61" w:rsidRPr="007929E5" w:rsidRDefault="00342D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50DD8B34" w14:textId="560D35A8" w:rsidR="00342D61" w:rsidRPr="007929E5" w:rsidRDefault="000112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sz w:val="30"/>
                <w:szCs w:val="30"/>
              </w:rPr>
              <w:t>6,653</w:t>
            </w:r>
          </w:p>
        </w:tc>
      </w:tr>
      <w:tr w:rsidR="00342D61" w:rsidRPr="007929E5" w14:paraId="257AAFC8" w14:textId="77777777" w:rsidTr="00342D61">
        <w:tc>
          <w:tcPr>
            <w:tcW w:w="2339" w:type="dxa"/>
            <w:hideMark/>
          </w:tcPr>
          <w:p w14:paraId="432FFE83" w14:textId="77777777" w:rsidR="00342D61" w:rsidRPr="007929E5" w:rsidRDefault="0034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610"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- 9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70" w:type="dxa"/>
          </w:tcPr>
          <w:p w14:paraId="2343C926" w14:textId="77777777" w:rsidR="00342D61" w:rsidRPr="007929E5" w:rsidRDefault="00342D6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1" w:type="dxa"/>
            <w:gridSpan w:val="2"/>
          </w:tcPr>
          <w:p w14:paraId="7A887D4F" w14:textId="6262C087" w:rsidR="00342D61" w:rsidRPr="007929E5" w:rsidRDefault="000112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sz w:val="30"/>
                <w:szCs w:val="30"/>
              </w:rPr>
              <w:t>32,366</w:t>
            </w:r>
          </w:p>
        </w:tc>
        <w:tc>
          <w:tcPr>
            <w:tcW w:w="273" w:type="dxa"/>
          </w:tcPr>
          <w:p w14:paraId="613C3CFA" w14:textId="77777777" w:rsidR="00342D61" w:rsidRPr="007929E5" w:rsidRDefault="00342D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7" w:type="dxa"/>
          </w:tcPr>
          <w:p w14:paraId="5EFC37A2" w14:textId="74B9E971" w:rsidR="00342D61" w:rsidRPr="007929E5" w:rsidRDefault="000112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sz w:val="30"/>
                <w:szCs w:val="30"/>
              </w:rPr>
              <w:t>20,415</w:t>
            </w:r>
          </w:p>
        </w:tc>
        <w:tc>
          <w:tcPr>
            <w:tcW w:w="270" w:type="dxa"/>
          </w:tcPr>
          <w:p w14:paraId="0CEF2283" w14:textId="77777777" w:rsidR="00342D61" w:rsidRPr="007929E5" w:rsidRDefault="00342D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  <w:hideMark/>
          </w:tcPr>
          <w:p w14:paraId="4D0BBB34" w14:textId="77777777" w:rsidR="00342D61" w:rsidRPr="007929E5" w:rsidRDefault="00342D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14:paraId="56199BE5" w14:textId="77777777" w:rsidR="00342D61" w:rsidRPr="007929E5" w:rsidRDefault="00342D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F7E9083" w14:textId="13D465A9" w:rsidR="00342D61" w:rsidRPr="007929E5" w:rsidRDefault="000112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sz w:val="30"/>
                <w:szCs w:val="30"/>
              </w:rPr>
              <w:t>10,208</w:t>
            </w:r>
          </w:p>
        </w:tc>
      </w:tr>
      <w:tr w:rsidR="00342D61" w:rsidRPr="007929E5" w14:paraId="356C996E" w14:textId="77777777" w:rsidTr="00342D61">
        <w:tc>
          <w:tcPr>
            <w:tcW w:w="2339" w:type="dxa"/>
            <w:hideMark/>
          </w:tcPr>
          <w:p w14:paraId="6EB65C5A" w14:textId="77777777" w:rsidR="00342D61" w:rsidRPr="007929E5" w:rsidRDefault="0034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610"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9 -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 xml:space="preserve">12 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เดือน </w:t>
            </w:r>
          </w:p>
        </w:tc>
        <w:tc>
          <w:tcPr>
            <w:tcW w:w="270" w:type="dxa"/>
          </w:tcPr>
          <w:p w14:paraId="6501DA96" w14:textId="77777777" w:rsidR="00342D61" w:rsidRPr="007929E5" w:rsidRDefault="00342D6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1" w:type="dxa"/>
            <w:gridSpan w:val="2"/>
          </w:tcPr>
          <w:p w14:paraId="132B89EE" w14:textId="16283FDA" w:rsidR="00342D61" w:rsidRPr="007929E5" w:rsidRDefault="000112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sz w:val="30"/>
                <w:szCs w:val="30"/>
              </w:rPr>
              <w:t>2,250</w:t>
            </w:r>
          </w:p>
        </w:tc>
        <w:tc>
          <w:tcPr>
            <w:tcW w:w="273" w:type="dxa"/>
          </w:tcPr>
          <w:p w14:paraId="08573659" w14:textId="77777777" w:rsidR="00342D61" w:rsidRPr="007929E5" w:rsidRDefault="00342D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7" w:type="dxa"/>
          </w:tcPr>
          <w:p w14:paraId="14CCA15E" w14:textId="3A56EC79" w:rsidR="00342D61" w:rsidRPr="007929E5" w:rsidRDefault="000112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sz w:val="30"/>
                <w:szCs w:val="30"/>
              </w:rPr>
              <w:t>2,199</w:t>
            </w:r>
          </w:p>
        </w:tc>
        <w:tc>
          <w:tcPr>
            <w:tcW w:w="270" w:type="dxa"/>
          </w:tcPr>
          <w:p w14:paraId="09574CFF" w14:textId="77777777" w:rsidR="00342D61" w:rsidRPr="007929E5" w:rsidRDefault="00342D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  <w:hideMark/>
          </w:tcPr>
          <w:p w14:paraId="75318ECD" w14:textId="77777777" w:rsidR="00342D61" w:rsidRPr="007929E5" w:rsidRDefault="00342D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14:paraId="09404935" w14:textId="77777777" w:rsidR="00342D61" w:rsidRPr="007929E5" w:rsidRDefault="00342D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2453E1D" w14:textId="4E94F044" w:rsidR="00342D61" w:rsidRPr="007929E5" w:rsidRDefault="000112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sz w:val="30"/>
                <w:szCs w:val="30"/>
              </w:rPr>
              <w:t>2,199</w:t>
            </w:r>
          </w:p>
        </w:tc>
      </w:tr>
      <w:tr w:rsidR="00342D61" w:rsidRPr="007929E5" w14:paraId="12A6516A" w14:textId="77777777" w:rsidTr="00342D61">
        <w:tc>
          <w:tcPr>
            <w:tcW w:w="2339" w:type="dxa"/>
            <w:hideMark/>
          </w:tcPr>
          <w:p w14:paraId="2246E1F7" w14:textId="77777777" w:rsidR="00342D61" w:rsidRPr="007929E5" w:rsidRDefault="00342D61">
            <w:pPr>
              <w:tabs>
                <w:tab w:val="clear" w:pos="454"/>
              </w:tabs>
              <w:spacing w:line="240" w:lineRule="auto"/>
              <w:ind w:left="6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 xml:space="preserve">12 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70" w:type="dxa"/>
          </w:tcPr>
          <w:p w14:paraId="14577269" w14:textId="77777777" w:rsidR="00342D61" w:rsidRPr="007929E5" w:rsidRDefault="00342D6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1" w:type="dxa"/>
            <w:gridSpan w:val="2"/>
          </w:tcPr>
          <w:p w14:paraId="79CCEA07" w14:textId="78E54143" w:rsidR="00342D61" w:rsidRPr="007929E5" w:rsidRDefault="000112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sz w:val="30"/>
                <w:szCs w:val="30"/>
              </w:rPr>
              <w:t>1,278</w:t>
            </w:r>
          </w:p>
        </w:tc>
        <w:tc>
          <w:tcPr>
            <w:tcW w:w="273" w:type="dxa"/>
          </w:tcPr>
          <w:p w14:paraId="453AFE1C" w14:textId="77777777" w:rsidR="00342D61" w:rsidRPr="007929E5" w:rsidRDefault="00342D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7" w:type="dxa"/>
          </w:tcPr>
          <w:p w14:paraId="033363D9" w14:textId="29EA2A36" w:rsidR="00342D61" w:rsidRPr="007929E5" w:rsidRDefault="000112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sz w:val="30"/>
                <w:szCs w:val="30"/>
              </w:rPr>
              <w:t>1,248</w:t>
            </w:r>
          </w:p>
        </w:tc>
        <w:tc>
          <w:tcPr>
            <w:tcW w:w="270" w:type="dxa"/>
          </w:tcPr>
          <w:p w14:paraId="658A2FFB" w14:textId="77777777" w:rsidR="00342D61" w:rsidRPr="007929E5" w:rsidRDefault="00342D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  <w:hideMark/>
          </w:tcPr>
          <w:p w14:paraId="015F9A37" w14:textId="77777777" w:rsidR="00342D61" w:rsidRPr="007929E5" w:rsidRDefault="00342D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14:paraId="4BABD4EB" w14:textId="77777777" w:rsidR="00342D61" w:rsidRPr="007929E5" w:rsidRDefault="00342D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A142A45" w14:textId="6F58DF88" w:rsidR="00342D61" w:rsidRPr="007929E5" w:rsidRDefault="000112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sz w:val="30"/>
                <w:szCs w:val="30"/>
              </w:rPr>
              <w:t>1,248</w:t>
            </w:r>
          </w:p>
        </w:tc>
      </w:tr>
      <w:tr w:rsidR="00342D61" w:rsidRPr="007929E5" w14:paraId="27AADAA8" w14:textId="77777777" w:rsidTr="00342D61">
        <w:tc>
          <w:tcPr>
            <w:tcW w:w="2339" w:type="dxa"/>
            <w:hideMark/>
          </w:tcPr>
          <w:p w14:paraId="118E19C4" w14:textId="77777777" w:rsidR="00342D61" w:rsidRPr="007929E5" w:rsidRDefault="00342D61">
            <w:pPr>
              <w:spacing w:line="240" w:lineRule="auto"/>
              <w:ind w:firstLine="4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ลูกหนี้รอการยึดคืน</w:t>
            </w:r>
          </w:p>
        </w:tc>
        <w:tc>
          <w:tcPr>
            <w:tcW w:w="270" w:type="dxa"/>
          </w:tcPr>
          <w:p w14:paraId="137F27E8" w14:textId="77777777" w:rsidR="00342D61" w:rsidRPr="007929E5" w:rsidRDefault="00342D6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2AAF7F" w14:textId="4C6E075B" w:rsidR="00342D61" w:rsidRPr="007929E5" w:rsidRDefault="000112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sz w:val="30"/>
                <w:szCs w:val="30"/>
              </w:rPr>
              <w:t>1,009</w:t>
            </w:r>
          </w:p>
        </w:tc>
        <w:tc>
          <w:tcPr>
            <w:tcW w:w="273" w:type="dxa"/>
          </w:tcPr>
          <w:p w14:paraId="509B682A" w14:textId="77777777" w:rsidR="00342D61" w:rsidRPr="007929E5" w:rsidRDefault="00342D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F7E29B" w14:textId="3E0863E7" w:rsidR="00342D61" w:rsidRPr="007929E5" w:rsidRDefault="000112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sz w:val="30"/>
                <w:szCs w:val="30"/>
              </w:rPr>
              <w:t>659</w:t>
            </w:r>
          </w:p>
        </w:tc>
        <w:tc>
          <w:tcPr>
            <w:tcW w:w="270" w:type="dxa"/>
          </w:tcPr>
          <w:p w14:paraId="64BD3BDC" w14:textId="77777777" w:rsidR="00342D61" w:rsidRPr="007929E5" w:rsidRDefault="00342D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  <w:hideMark/>
          </w:tcPr>
          <w:p w14:paraId="4AAE41F6" w14:textId="77777777" w:rsidR="00342D61" w:rsidRPr="007929E5" w:rsidRDefault="00342D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14:paraId="1A254872" w14:textId="77777777" w:rsidR="00342D61" w:rsidRPr="007929E5" w:rsidRDefault="00342D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58FB3B" w14:textId="6C40A539" w:rsidR="00342D61" w:rsidRPr="007929E5" w:rsidRDefault="000112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sz w:val="30"/>
                <w:szCs w:val="30"/>
              </w:rPr>
              <w:t>659</w:t>
            </w:r>
          </w:p>
        </w:tc>
      </w:tr>
      <w:tr w:rsidR="00342D61" w:rsidRPr="007929E5" w14:paraId="0C20A617" w14:textId="77777777" w:rsidTr="00342D61">
        <w:tc>
          <w:tcPr>
            <w:tcW w:w="2339" w:type="dxa"/>
          </w:tcPr>
          <w:p w14:paraId="609318CD" w14:textId="77777777" w:rsidR="00342D61" w:rsidRPr="007929E5" w:rsidRDefault="00342D61">
            <w:pPr>
              <w:tabs>
                <w:tab w:val="center" w:pos="948"/>
              </w:tabs>
              <w:spacing w:line="240" w:lineRule="auto"/>
              <w:ind w:left="43" w:firstLine="4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2B4C0A" w14:textId="77777777" w:rsidR="00342D61" w:rsidRPr="007929E5" w:rsidRDefault="00342D6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10CDC3" w14:textId="4EEC210A" w:rsidR="00342D61" w:rsidRPr="007929E5" w:rsidRDefault="000112D6">
            <w:pPr>
              <w:tabs>
                <w:tab w:val="clear" w:pos="1644"/>
                <w:tab w:val="left" w:pos="1527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410,419</w:t>
            </w:r>
          </w:p>
        </w:tc>
        <w:tc>
          <w:tcPr>
            <w:tcW w:w="273" w:type="dxa"/>
          </w:tcPr>
          <w:p w14:paraId="0DB2792D" w14:textId="77777777" w:rsidR="00342D61" w:rsidRPr="007929E5" w:rsidRDefault="00342D6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color w:val="0070C0"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DF63D4" w14:textId="4499862B" w:rsidR="00342D61" w:rsidRPr="007929E5" w:rsidRDefault="000112D6">
            <w:pPr>
              <w:tabs>
                <w:tab w:val="clear" w:pos="1644"/>
                <w:tab w:val="left" w:pos="1527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238,890</w:t>
            </w:r>
          </w:p>
        </w:tc>
        <w:tc>
          <w:tcPr>
            <w:tcW w:w="270" w:type="dxa"/>
          </w:tcPr>
          <w:p w14:paraId="1F058380" w14:textId="77777777" w:rsidR="00342D61" w:rsidRPr="007929E5" w:rsidRDefault="00342D6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color w:val="0070C0"/>
                <w:sz w:val="30"/>
                <w:szCs w:val="30"/>
              </w:rPr>
            </w:pPr>
          </w:p>
        </w:tc>
        <w:tc>
          <w:tcPr>
            <w:tcW w:w="1441" w:type="dxa"/>
          </w:tcPr>
          <w:p w14:paraId="319283EB" w14:textId="77777777" w:rsidR="00342D61" w:rsidRPr="007929E5" w:rsidRDefault="00342D6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70C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DB8D9C" w14:textId="77777777" w:rsidR="00342D61" w:rsidRPr="007929E5" w:rsidRDefault="00342D6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color w:val="0070C0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D47F32" w14:textId="16AB48B5" w:rsidR="00342D61" w:rsidRPr="007929E5" w:rsidRDefault="000112D6">
            <w:pPr>
              <w:tabs>
                <w:tab w:val="clear" w:pos="1644"/>
                <w:tab w:val="left" w:pos="1527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27,798</w:t>
            </w:r>
          </w:p>
        </w:tc>
      </w:tr>
      <w:tr w:rsidR="00342D61" w:rsidRPr="007929E5" w14:paraId="58AC0932" w14:textId="77777777" w:rsidTr="00342D61">
        <w:tc>
          <w:tcPr>
            <w:tcW w:w="2339" w:type="dxa"/>
            <w:hideMark/>
          </w:tcPr>
          <w:p w14:paraId="5B907CD2" w14:textId="77777777" w:rsidR="00342D61" w:rsidRPr="007929E5" w:rsidRDefault="00342D61">
            <w:pPr>
              <w:tabs>
                <w:tab w:val="clear" w:pos="227"/>
                <w:tab w:val="center" w:pos="948"/>
              </w:tabs>
              <w:spacing w:line="240" w:lineRule="auto"/>
              <w:ind w:left="198" w:right="-198" w:firstLine="232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ภาษีมูลค่าเพิ่มที่ยัง</w:t>
            </w:r>
          </w:p>
          <w:p w14:paraId="51117488" w14:textId="77777777" w:rsidR="00342D61" w:rsidRPr="007929E5" w:rsidRDefault="00342D61">
            <w:pPr>
              <w:tabs>
                <w:tab w:val="clear" w:pos="227"/>
                <w:tab w:val="center" w:pos="948"/>
              </w:tabs>
              <w:spacing w:line="240" w:lineRule="auto"/>
              <w:ind w:left="198" w:firstLine="430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   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ไม่ถึงกำหนด</w:t>
            </w:r>
          </w:p>
        </w:tc>
        <w:tc>
          <w:tcPr>
            <w:tcW w:w="270" w:type="dxa"/>
          </w:tcPr>
          <w:p w14:paraId="25B062FE" w14:textId="77777777" w:rsidR="00342D61" w:rsidRPr="007929E5" w:rsidRDefault="00342D6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54AEAA" w14:textId="77777777" w:rsidR="00342D61" w:rsidRPr="007929E5" w:rsidRDefault="00342D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6286DE" w14:textId="7D7B86F1" w:rsidR="000112D6" w:rsidRPr="007929E5" w:rsidRDefault="000112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sz w:val="30"/>
                <w:szCs w:val="30"/>
              </w:rPr>
              <w:t>(33,485)</w:t>
            </w:r>
          </w:p>
        </w:tc>
        <w:tc>
          <w:tcPr>
            <w:tcW w:w="273" w:type="dxa"/>
          </w:tcPr>
          <w:p w14:paraId="76DCFA0A" w14:textId="77777777" w:rsidR="00342D61" w:rsidRPr="007929E5" w:rsidRDefault="00342D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DD80FF" w14:textId="77777777" w:rsidR="00342D61" w:rsidRPr="007929E5" w:rsidRDefault="00342D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AAC17D" w14:textId="52F39C89" w:rsidR="000112D6" w:rsidRPr="007929E5" w:rsidRDefault="000112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CDA716" w14:textId="77777777" w:rsidR="00342D61" w:rsidRPr="007929E5" w:rsidRDefault="00342D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</w:tcPr>
          <w:p w14:paraId="368FC631" w14:textId="77777777" w:rsidR="00342D61" w:rsidRPr="007929E5" w:rsidRDefault="00342D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B31F6A" w14:textId="77777777" w:rsidR="00342D61" w:rsidRPr="007929E5" w:rsidRDefault="00342D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88A3E6" w14:textId="77777777" w:rsidR="00342D61" w:rsidRPr="007929E5" w:rsidRDefault="00342D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95D3AF9" w14:textId="0E049104" w:rsidR="000112D6" w:rsidRPr="007929E5" w:rsidRDefault="000112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42D61" w:rsidRPr="007929E5" w14:paraId="6AD90BD1" w14:textId="77777777" w:rsidTr="00342D61">
        <w:tc>
          <w:tcPr>
            <w:tcW w:w="2339" w:type="dxa"/>
            <w:hideMark/>
          </w:tcPr>
          <w:p w14:paraId="5AE9997B" w14:textId="77777777" w:rsidR="00342D61" w:rsidRPr="007929E5" w:rsidRDefault="00342D61">
            <w:pPr>
              <w:tabs>
                <w:tab w:val="center" w:pos="948"/>
              </w:tabs>
              <w:spacing w:line="240" w:lineRule="auto"/>
              <w:ind w:left="43" w:firstLine="387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4EB1E71D" w14:textId="77777777" w:rsidR="00342D61" w:rsidRPr="007929E5" w:rsidRDefault="00342D6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FC1ECD" w14:textId="20A65124" w:rsidR="00342D61" w:rsidRPr="007929E5" w:rsidRDefault="000112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376,934</w:t>
            </w:r>
          </w:p>
        </w:tc>
        <w:tc>
          <w:tcPr>
            <w:tcW w:w="273" w:type="dxa"/>
          </w:tcPr>
          <w:p w14:paraId="78365B16" w14:textId="77777777" w:rsidR="00342D61" w:rsidRPr="007929E5" w:rsidRDefault="00342D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51592C" w14:textId="6B435742" w:rsidR="00342D61" w:rsidRPr="007929E5" w:rsidRDefault="000112D6">
            <w:pPr>
              <w:tabs>
                <w:tab w:val="clear" w:pos="1644"/>
                <w:tab w:val="left" w:pos="1527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238,890</w:t>
            </w:r>
          </w:p>
        </w:tc>
        <w:tc>
          <w:tcPr>
            <w:tcW w:w="270" w:type="dxa"/>
          </w:tcPr>
          <w:p w14:paraId="43D6C254" w14:textId="77777777" w:rsidR="00342D61" w:rsidRPr="007929E5" w:rsidRDefault="00342D6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color w:val="0070C0"/>
                <w:sz w:val="30"/>
                <w:szCs w:val="30"/>
              </w:rPr>
            </w:pPr>
          </w:p>
        </w:tc>
        <w:tc>
          <w:tcPr>
            <w:tcW w:w="1441" w:type="dxa"/>
          </w:tcPr>
          <w:p w14:paraId="20E9E616" w14:textId="77777777" w:rsidR="00342D61" w:rsidRPr="007929E5" w:rsidRDefault="00342D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2C9E1A" w14:textId="77777777" w:rsidR="00342D61" w:rsidRPr="007929E5" w:rsidRDefault="00342D6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color w:val="0070C0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BA298D" w14:textId="4A2825C3" w:rsidR="00342D61" w:rsidRPr="007929E5" w:rsidRDefault="000112D6">
            <w:pPr>
              <w:tabs>
                <w:tab w:val="clear" w:pos="1644"/>
                <w:tab w:val="left" w:pos="1527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27,798</w:t>
            </w:r>
          </w:p>
        </w:tc>
      </w:tr>
      <w:tr w:rsidR="00342D61" w:rsidRPr="007929E5" w14:paraId="2F221F43" w14:textId="77777777" w:rsidTr="00342D61">
        <w:tc>
          <w:tcPr>
            <w:tcW w:w="2339" w:type="dxa"/>
          </w:tcPr>
          <w:p w14:paraId="23A74C09" w14:textId="77777777" w:rsidR="00342D61" w:rsidRPr="007929E5" w:rsidRDefault="00342D61">
            <w:pPr>
              <w:tabs>
                <w:tab w:val="center" w:pos="948"/>
              </w:tabs>
              <w:spacing w:line="240" w:lineRule="auto"/>
              <w:ind w:left="4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641CB987" w14:textId="77777777" w:rsidR="00342D61" w:rsidRPr="007929E5" w:rsidRDefault="00342D61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065C17" w14:textId="77777777" w:rsidR="00342D61" w:rsidRPr="007929E5" w:rsidRDefault="00342D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3" w:type="dxa"/>
          </w:tcPr>
          <w:p w14:paraId="3807B559" w14:textId="77777777" w:rsidR="00342D61" w:rsidRPr="007929E5" w:rsidRDefault="00342D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C4ECC1" w14:textId="77777777" w:rsidR="00342D61" w:rsidRPr="007929E5" w:rsidRDefault="00342D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0FBB5E4A" w14:textId="77777777" w:rsidR="00342D61" w:rsidRPr="007929E5" w:rsidRDefault="00342D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41" w:type="dxa"/>
          </w:tcPr>
          <w:p w14:paraId="221CFCE0" w14:textId="77777777" w:rsidR="00342D61" w:rsidRPr="007929E5" w:rsidRDefault="00342D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4D1DD57F" w14:textId="77777777" w:rsidR="00342D61" w:rsidRPr="007929E5" w:rsidRDefault="00342D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9444DA" w14:textId="77777777" w:rsidR="00342D61" w:rsidRPr="007929E5" w:rsidRDefault="00342D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342D61" w:rsidRPr="007929E5" w14:paraId="78BC8E78" w14:textId="77777777" w:rsidTr="00342D61">
        <w:tc>
          <w:tcPr>
            <w:tcW w:w="2339" w:type="dxa"/>
            <w:hideMark/>
          </w:tcPr>
          <w:p w14:paraId="4B160C6E" w14:textId="77777777" w:rsidR="00342D61" w:rsidRPr="007929E5" w:rsidRDefault="00342D61">
            <w:pPr>
              <w:tabs>
                <w:tab w:val="center" w:pos="948"/>
              </w:tabs>
              <w:spacing w:line="240" w:lineRule="auto"/>
              <w:ind w:left="43" w:firstLine="38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ลูกหนี้ที่มีมูลค่าสูง</w:t>
            </w:r>
          </w:p>
        </w:tc>
        <w:tc>
          <w:tcPr>
            <w:tcW w:w="270" w:type="dxa"/>
          </w:tcPr>
          <w:p w14:paraId="27E7AF8E" w14:textId="77777777" w:rsidR="00342D61" w:rsidRPr="007929E5" w:rsidRDefault="00342D6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1" w:type="dxa"/>
            <w:gridSpan w:val="2"/>
          </w:tcPr>
          <w:p w14:paraId="7E469B05" w14:textId="77777777" w:rsidR="00342D61" w:rsidRPr="007929E5" w:rsidRDefault="00342D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75B6171C" w14:textId="77777777" w:rsidR="00342D61" w:rsidRPr="007929E5" w:rsidRDefault="00342D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7" w:type="dxa"/>
          </w:tcPr>
          <w:p w14:paraId="65A17698" w14:textId="77777777" w:rsidR="00342D61" w:rsidRPr="007929E5" w:rsidRDefault="00342D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E4F94EF" w14:textId="77777777" w:rsidR="00342D61" w:rsidRPr="007929E5" w:rsidRDefault="00342D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1" w:type="dxa"/>
          </w:tcPr>
          <w:p w14:paraId="4E118E5B" w14:textId="77777777" w:rsidR="00342D61" w:rsidRPr="007929E5" w:rsidRDefault="00342D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28F2AE1" w14:textId="77777777" w:rsidR="00342D61" w:rsidRPr="007929E5" w:rsidRDefault="00342D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196CA9D8" w14:textId="77777777" w:rsidR="00342D61" w:rsidRPr="007929E5" w:rsidRDefault="00342D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42D61" w:rsidRPr="007929E5" w14:paraId="2C03D112" w14:textId="77777777" w:rsidTr="00342D61">
        <w:tc>
          <w:tcPr>
            <w:tcW w:w="4410" w:type="dxa"/>
            <w:gridSpan w:val="4"/>
            <w:hideMark/>
          </w:tcPr>
          <w:p w14:paraId="74B28AFA" w14:textId="77777777" w:rsidR="00342D61" w:rsidRPr="007929E5" w:rsidRDefault="00342D61">
            <w:pPr>
              <w:spacing w:line="240" w:lineRule="auto"/>
              <w:ind w:left="63" w:firstLine="387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สัดส่วนตู้ที่เกินกำหนดชำระ</w:t>
            </w:r>
          </w:p>
        </w:tc>
        <w:tc>
          <w:tcPr>
            <w:tcW w:w="273" w:type="dxa"/>
          </w:tcPr>
          <w:p w14:paraId="008A7C8E" w14:textId="77777777" w:rsidR="00342D61" w:rsidRPr="007929E5" w:rsidRDefault="00342D6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7" w:type="dxa"/>
          </w:tcPr>
          <w:p w14:paraId="5BD8FE12" w14:textId="77777777" w:rsidR="00342D61" w:rsidRPr="007929E5" w:rsidRDefault="00342D61">
            <w:pPr>
              <w:spacing w:line="240" w:lineRule="auto"/>
              <w:ind w:right="3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97D202" w14:textId="77777777" w:rsidR="00342D61" w:rsidRPr="007929E5" w:rsidRDefault="00342D6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</w:tcPr>
          <w:p w14:paraId="11605106" w14:textId="77777777" w:rsidR="00342D61" w:rsidRPr="007929E5" w:rsidRDefault="00342D61">
            <w:pPr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1112CB" w14:textId="77777777" w:rsidR="00342D61" w:rsidRPr="007929E5" w:rsidRDefault="00342D6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50AD7C1" w14:textId="77777777" w:rsidR="00342D61" w:rsidRPr="007929E5" w:rsidRDefault="00342D6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2D61" w:rsidRPr="007929E5" w14:paraId="20D5B1CD" w14:textId="77777777" w:rsidTr="00342D61">
        <w:tc>
          <w:tcPr>
            <w:tcW w:w="2339" w:type="dxa"/>
            <w:hideMark/>
          </w:tcPr>
          <w:p w14:paraId="29785DBB" w14:textId="77777777" w:rsidR="00342D61" w:rsidRPr="007929E5" w:rsidRDefault="00342D61">
            <w:pPr>
              <w:tabs>
                <w:tab w:val="clear" w:pos="227"/>
                <w:tab w:val="clear" w:pos="680"/>
                <w:tab w:val="left" w:pos="610"/>
              </w:tabs>
              <w:spacing w:line="240" w:lineRule="auto"/>
              <w:ind w:left="405" w:firstLine="2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ร้อยละ 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25</w:t>
            </w:r>
          </w:p>
        </w:tc>
        <w:tc>
          <w:tcPr>
            <w:tcW w:w="282" w:type="dxa"/>
            <w:gridSpan w:val="2"/>
          </w:tcPr>
          <w:p w14:paraId="09B09FA3" w14:textId="77777777" w:rsidR="00342D61" w:rsidRPr="007929E5" w:rsidRDefault="00342D6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9" w:type="dxa"/>
          </w:tcPr>
          <w:p w14:paraId="57E8D561" w14:textId="17F6871C" w:rsidR="00342D61" w:rsidRPr="007929E5" w:rsidRDefault="000112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sz w:val="30"/>
                <w:szCs w:val="30"/>
              </w:rPr>
              <w:t>5,030</w:t>
            </w:r>
          </w:p>
        </w:tc>
        <w:tc>
          <w:tcPr>
            <w:tcW w:w="273" w:type="dxa"/>
          </w:tcPr>
          <w:p w14:paraId="1A4EC7AD" w14:textId="77777777" w:rsidR="00342D61" w:rsidRPr="007929E5" w:rsidRDefault="00342D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7" w:type="dxa"/>
          </w:tcPr>
          <w:p w14:paraId="5B4EFEBA" w14:textId="0CE9BC5F" w:rsidR="00342D61" w:rsidRPr="007929E5" w:rsidRDefault="000112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sz w:val="30"/>
                <w:szCs w:val="30"/>
              </w:rPr>
              <w:t>2,658</w:t>
            </w:r>
          </w:p>
        </w:tc>
        <w:tc>
          <w:tcPr>
            <w:tcW w:w="270" w:type="dxa"/>
          </w:tcPr>
          <w:p w14:paraId="008F1F55" w14:textId="77777777" w:rsidR="00342D61" w:rsidRPr="007929E5" w:rsidRDefault="00342D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  <w:hideMark/>
          </w:tcPr>
          <w:p w14:paraId="0DB1B9BA" w14:textId="77777777" w:rsidR="00342D61" w:rsidRPr="007929E5" w:rsidRDefault="00342D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14:paraId="762ED0BC" w14:textId="77777777" w:rsidR="00342D61" w:rsidRPr="007929E5" w:rsidRDefault="00342D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7D0AC287" w14:textId="3698739E" w:rsidR="00342D61" w:rsidRPr="007929E5" w:rsidRDefault="000112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sz w:val="30"/>
                <w:szCs w:val="30"/>
              </w:rPr>
              <w:t>1,329</w:t>
            </w:r>
          </w:p>
        </w:tc>
      </w:tr>
      <w:tr w:rsidR="00342D61" w:rsidRPr="007929E5" w14:paraId="7500143C" w14:textId="77777777" w:rsidTr="00342D61">
        <w:tc>
          <w:tcPr>
            <w:tcW w:w="2339" w:type="dxa"/>
            <w:hideMark/>
          </w:tcPr>
          <w:p w14:paraId="4112C995" w14:textId="77777777" w:rsidR="00342D61" w:rsidRPr="007929E5" w:rsidRDefault="00342D61">
            <w:pPr>
              <w:tabs>
                <w:tab w:val="clear" w:pos="227"/>
              </w:tabs>
              <w:spacing w:line="240" w:lineRule="auto"/>
              <w:ind w:left="405" w:firstLine="2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ร้อยละ 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25</w:t>
            </w:r>
          </w:p>
        </w:tc>
        <w:tc>
          <w:tcPr>
            <w:tcW w:w="282" w:type="dxa"/>
            <w:gridSpan w:val="2"/>
          </w:tcPr>
          <w:p w14:paraId="08CC373E" w14:textId="77777777" w:rsidR="00342D61" w:rsidRPr="007929E5" w:rsidRDefault="00342D6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6FFE65" w14:textId="1085C956" w:rsidR="00342D61" w:rsidRPr="007929E5" w:rsidRDefault="000112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sz w:val="30"/>
                <w:szCs w:val="30"/>
              </w:rPr>
              <w:t>1,096</w:t>
            </w:r>
          </w:p>
        </w:tc>
        <w:tc>
          <w:tcPr>
            <w:tcW w:w="273" w:type="dxa"/>
          </w:tcPr>
          <w:p w14:paraId="6C7F3D5C" w14:textId="77777777" w:rsidR="00342D61" w:rsidRPr="007929E5" w:rsidRDefault="00342D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61D600" w14:textId="321A63EC" w:rsidR="00342D61" w:rsidRPr="007929E5" w:rsidRDefault="000112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sz w:val="30"/>
                <w:szCs w:val="30"/>
              </w:rPr>
              <w:t>464</w:t>
            </w:r>
          </w:p>
        </w:tc>
        <w:tc>
          <w:tcPr>
            <w:tcW w:w="270" w:type="dxa"/>
          </w:tcPr>
          <w:p w14:paraId="0C5BA747" w14:textId="77777777" w:rsidR="00342D61" w:rsidRPr="007929E5" w:rsidRDefault="00342D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  <w:hideMark/>
          </w:tcPr>
          <w:p w14:paraId="332D0A23" w14:textId="77777777" w:rsidR="00342D61" w:rsidRPr="007929E5" w:rsidRDefault="00342D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14:paraId="61EAB528" w14:textId="77777777" w:rsidR="00342D61" w:rsidRPr="007929E5" w:rsidRDefault="00342D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34B493" w14:textId="69C292E8" w:rsidR="00342D61" w:rsidRPr="007929E5" w:rsidRDefault="000112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sz w:val="30"/>
                <w:szCs w:val="30"/>
              </w:rPr>
              <w:t>464</w:t>
            </w:r>
          </w:p>
        </w:tc>
      </w:tr>
      <w:tr w:rsidR="00342D61" w:rsidRPr="007929E5" w14:paraId="651C293F" w14:textId="77777777" w:rsidTr="00342D61">
        <w:tc>
          <w:tcPr>
            <w:tcW w:w="2339" w:type="dxa"/>
          </w:tcPr>
          <w:p w14:paraId="1F1541C7" w14:textId="77777777" w:rsidR="00342D61" w:rsidRPr="007929E5" w:rsidRDefault="00342D61">
            <w:pPr>
              <w:tabs>
                <w:tab w:val="clear" w:pos="227"/>
              </w:tabs>
              <w:spacing w:line="240" w:lineRule="auto"/>
              <w:ind w:left="405" w:firstLine="2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  <w:gridSpan w:val="2"/>
          </w:tcPr>
          <w:p w14:paraId="0D892C10" w14:textId="77777777" w:rsidR="00342D61" w:rsidRPr="007929E5" w:rsidRDefault="00342D6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6C2133" w14:textId="39E9E686" w:rsidR="00342D61" w:rsidRPr="007929E5" w:rsidRDefault="000112D6">
            <w:pPr>
              <w:tabs>
                <w:tab w:val="clear" w:pos="1644"/>
                <w:tab w:val="left" w:pos="1527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6,126</w:t>
            </w:r>
          </w:p>
        </w:tc>
        <w:tc>
          <w:tcPr>
            <w:tcW w:w="273" w:type="dxa"/>
          </w:tcPr>
          <w:p w14:paraId="694294FD" w14:textId="77777777" w:rsidR="00342D61" w:rsidRPr="007929E5" w:rsidRDefault="00342D6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color w:val="0070C0"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5AAA97" w14:textId="1D24D9B2" w:rsidR="00342D61" w:rsidRPr="007929E5" w:rsidRDefault="000112D6">
            <w:pPr>
              <w:tabs>
                <w:tab w:val="clear" w:pos="1644"/>
                <w:tab w:val="left" w:pos="1527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3,122</w:t>
            </w:r>
          </w:p>
        </w:tc>
        <w:tc>
          <w:tcPr>
            <w:tcW w:w="270" w:type="dxa"/>
          </w:tcPr>
          <w:p w14:paraId="434F4649" w14:textId="77777777" w:rsidR="00342D61" w:rsidRPr="007929E5" w:rsidRDefault="00342D6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color w:val="0070C0"/>
                <w:sz w:val="30"/>
                <w:szCs w:val="30"/>
              </w:rPr>
            </w:pPr>
          </w:p>
        </w:tc>
        <w:tc>
          <w:tcPr>
            <w:tcW w:w="1441" w:type="dxa"/>
          </w:tcPr>
          <w:p w14:paraId="534839C8" w14:textId="77777777" w:rsidR="00342D61" w:rsidRPr="007929E5" w:rsidRDefault="00342D6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70C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DD90A4" w14:textId="77777777" w:rsidR="00342D61" w:rsidRPr="007929E5" w:rsidRDefault="00342D6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color w:val="0070C0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029509" w14:textId="6732AC06" w:rsidR="00342D61" w:rsidRPr="007929E5" w:rsidRDefault="000112D6">
            <w:pPr>
              <w:tabs>
                <w:tab w:val="clear" w:pos="1644"/>
                <w:tab w:val="left" w:pos="1527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1,793</w:t>
            </w:r>
          </w:p>
        </w:tc>
      </w:tr>
      <w:tr w:rsidR="00342D61" w:rsidRPr="007929E5" w14:paraId="6B944D20" w14:textId="77777777" w:rsidTr="00342D61">
        <w:tc>
          <w:tcPr>
            <w:tcW w:w="2339" w:type="dxa"/>
            <w:hideMark/>
          </w:tcPr>
          <w:p w14:paraId="046751D2" w14:textId="77777777" w:rsidR="00342D61" w:rsidRPr="007929E5" w:rsidRDefault="00342D61">
            <w:pPr>
              <w:tabs>
                <w:tab w:val="clear" w:pos="227"/>
                <w:tab w:val="clear" w:pos="1644"/>
                <w:tab w:val="center" w:pos="948"/>
                <w:tab w:val="left" w:pos="1575"/>
              </w:tabs>
              <w:spacing w:line="240" w:lineRule="auto"/>
              <w:ind w:left="198" w:right="-108" w:firstLine="232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ภาษีมูลค่าเพิ่มที่ยัง </w:t>
            </w:r>
          </w:p>
          <w:p w14:paraId="0ABAA967" w14:textId="77777777" w:rsidR="00342D61" w:rsidRPr="007929E5" w:rsidRDefault="00342D61">
            <w:pPr>
              <w:tabs>
                <w:tab w:val="clear" w:pos="227"/>
                <w:tab w:val="center" w:pos="948"/>
              </w:tabs>
              <w:spacing w:line="240" w:lineRule="auto"/>
              <w:ind w:left="198" w:firstLine="205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   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ไม่ถึงกำหนด</w:t>
            </w:r>
          </w:p>
        </w:tc>
        <w:tc>
          <w:tcPr>
            <w:tcW w:w="282" w:type="dxa"/>
            <w:gridSpan w:val="2"/>
          </w:tcPr>
          <w:p w14:paraId="36018C2A" w14:textId="77777777" w:rsidR="00342D61" w:rsidRPr="007929E5" w:rsidRDefault="00342D6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638426" w14:textId="77777777" w:rsidR="00342D61" w:rsidRPr="007929E5" w:rsidRDefault="00342D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E4E471" w14:textId="498D8E17" w:rsidR="000112D6" w:rsidRPr="007929E5" w:rsidRDefault="000112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sz w:val="30"/>
                <w:szCs w:val="30"/>
              </w:rPr>
              <w:t>(470)</w:t>
            </w:r>
          </w:p>
        </w:tc>
        <w:tc>
          <w:tcPr>
            <w:tcW w:w="273" w:type="dxa"/>
          </w:tcPr>
          <w:p w14:paraId="101CA6C9" w14:textId="77777777" w:rsidR="00342D61" w:rsidRPr="007929E5" w:rsidRDefault="00342D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4F3FDD" w14:textId="77777777" w:rsidR="00342D61" w:rsidRPr="007929E5" w:rsidRDefault="00342D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A8AA974" w14:textId="0851F86D" w:rsidR="000112D6" w:rsidRPr="007929E5" w:rsidRDefault="000112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93C6D2" w14:textId="77777777" w:rsidR="00342D61" w:rsidRPr="007929E5" w:rsidRDefault="00342D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</w:tcPr>
          <w:p w14:paraId="243F2D8C" w14:textId="77777777" w:rsidR="00342D61" w:rsidRPr="007929E5" w:rsidRDefault="00342D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C323BC" w14:textId="77777777" w:rsidR="00342D61" w:rsidRPr="007929E5" w:rsidRDefault="00342D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F5361E" w14:textId="77777777" w:rsidR="00342D61" w:rsidRPr="007929E5" w:rsidRDefault="00342D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C891F6" w14:textId="0329F192" w:rsidR="000112D6" w:rsidRPr="007929E5" w:rsidRDefault="000112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42D61" w:rsidRPr="007929E5" w14:paraId="0631CCE7" w14:textId="77777777" w:rsidTr="00342D61">
        <w:tc>
          <w:tcPr>
            <w:tcW w:w="2339" w:type="dxa"/>
            <w:hideMark/>
          </w:tcPr>
          <w:p w14:paraId="335FBEC2" w14:textId="77777777" w:rsidR="00342D61" w:rsidRPr="007929E5" w:rsidRDefault="00342D61">
            <w:pPr>
              <w:tabs>
                <w:tab w:val="center" w:pos="948"/>
              </w:tabs>
              <w:spacing w:line="240" w:lineRule="auto"/>
              <w:ind w:left="430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82" w:type="dxa"/>
            <w:gridSpan w:val="2"/>
          </w:tcPr>
          <w:p w14:paraId="7B25F54F" w14:textId="77777777" w:rsidR="00342D61" w:rsidRPr="007929E5" w:rsidRDefault="00342D6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40D9EC" w14:textId="1E9F0790" w:rsidR="00342D61" w:rsidRPr="007929E5" w:rsidRDefault="000112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5,656</w:t>
            </w:r>
          </w:p>
        </w:tc>
        <w:tc>
          <w:tcPr>
            <w:tcW w:w="273" w:type="dxa"/>
          </w:tcPr>
          <w:p w14:paraId="24F52740" w14:textId="77777777" w:rsidR="00342D61" w:rsidRPr="007929E5" w:rsidRDefault="00342D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EF871B" w14:textId="5F4130C9" w:rsidR="00342D61" w:rsidRPr="007929E5" w:rsidRDefault="000112D6">
            <w:pPr>
              <w:tabs>
                <w:tab w:val="clear" w:pos="1644"/>
                <w:tab w:val="left" w:pos="1527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3,122</w:t>
            </w:r>
          </w:p>
        </w:tc>
        <w:tc>
          <w:tcPr>
            <w:tcW w:w="270" w:type="dxa"/>
          </w:tcPr>
          <w:p w14:paraId="5F1F143D" w14:textId="77777777" w:rsidR="00342D61" w:rsidRPr="007929E5" w:rsidRDefault="00342D6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color w:val="0070C0"/>
                <w:sz w:val="30"/>
                <w:szCs w:val="30"/>
              </w:rPr>
            </w:pPr>
          </w:p>
        </w:tc>
        <w:tc>
          <w:tcPr>
            <w:tcW w:w="1441" w:type="dxa"/>
          </w:tcPr>
          <w:p w14:paraId="465844B2" w14:textId="77777777" w:rsidR="00342D61" w:rsidRPr="007929E5" w:rsidRDefault="00342D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504704" w14:textId="77777777" w:rsidR="00342D61" w:rsidRPr="007929E5" w:rsidRDefault="00342D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C142EF" w14:textId="77058BC1" w:rsidR="00342D61" w:rsidRPr="007929E5" w:rsidRDefault="000112D6">
            <w:pPr>
              <w:tabs>
                <w:tab w:val="clear" w:pos="1644"/>
                <w:tab w:val="left" w:pos="1527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1,793</w:t>
            </w:r>
          </w:p>
        </w:tc>
      </w:tr>
    </w:tbl>
    <w:p w14:paraId="6CFF95A5" w14:textId="241CDE38" w:rsidR="00342D61" w:rsidRPr="007929E5" w:rsidRDefault="00342D61" w:rsidP="009827B0">
      <w:pPr>
        <w:tabs>
          <w:tab w:val="clear" w:pos="454"/>
          <w:tab w:val="clear" w:pos="680"/>
        </w:tabs>
        <w:ind w:right="-28"/>
        <w:jc w:val="thaiDistribute"/>
        <w:rPr>
          <w:rFonts w:asciiTheme="minorHAnsi" w:hAnsiTheme="minorHAnsi" w:cstheme="minorHAnsi"/>
          <w:spacing w:val="-4"/>
          <w:sz w:val="20"/>
          <w:szCs w:val="20"/>
        </w:rPr>
      </w:pPr>
    </w:p>
    <w:p w14:paraId="21E6F54D" w14:textId="5E27956D" w:rsidR="00A47E78" w:rsidRPr="007929E5" w:rsidRDefault="00A47E78" w:rsidP="00A47E78">
      <w:pPr>
        <w:tabs>
          <w:tab w:val="clear" w:pos="454"/>
          <w:tab w:val="clear" w:pos="680"/>
        </w:tabs>
        <w:ind w:left="495" w:right="-28" w:firstLine="9"/>
        <w:jc w:val="thaiDistribute"/>
        <w:rPr>
          <w:rFonts w:asciiTheme="minorHAnsi" w:hAnsiTheme="minorHAnsi" w:cstheme="minorHAnsi"/>
          <w:spacing w:val="-4"/>
          <w:sz w:val="30"/>
          <w:szCs w:val="30"/>
        </w:rPr>
      </w:pPr>
      <w:r w:rsidRPr="007929E5">
        <w:rPr>
          <w:rFonts w:asciiTheme="minorHAnsi" w:hAnsiTheme="minorHAnsi" w:cstheme="minorHAnsi"/>
          <w:spacing w:val="-4"/>
          <w:sz w:val="30"/>
          <w:szCs w:val="30"/>
        </w:rPr>
        <w:t>*</w:t>
      </w:r>
      <w:r w:rsidR="00377999" w:rsidRPr="007929E5">
        <w:rPr>
          <w:rFonts w:asciiTheme="minorHAnsi" w:hAnsiTheme="minorHAnsi" w:cstheme="minorHAnsi"/>
          <w:spacing w:val="-4"/>
          <w:sz w:val="30"/>
          <w:szCs w:val="30"/>
          <w:cs/>
        </w:rPr>
        <w:t xml:space="preserve"> </w:t>
      </w:r>
      <w:r w:rsidRPr="007929E5">
        <w:rPr>
          <w:rFonts w:asciiTheme="minorHAnsi" w:hAnsiTheme="minorHAnsi" w:cstheme="minorHAnsi"/>
          <w:spacing w:val="-4"/>
          <w:sz w:val="30"/>
          <w:szCs w:val="30"/>
          <w:cs/>
        </w:rPr>
        <w:t>สุทธิจากรายได้ดอกเบี้ยรับรอการรับรู้</w:t>
      </w:r>
      <w:r w:rsidR="005A2A4F">
        <w:rPr>
          <w:rFonts w:asciiTheme="minorHAnsi" w:hAnsiTheme="minorHAnsi" w:cstheme="minorHAnsi"/>
          <w:spacing w:val="-4"/>
          <w:sz w:val="30"/>
          <w:szCs w:val="30"/>
        </w:rPr>
        <w:t xml:space="preserve"> </w:t>
      </w:r>
      <w:r w:rsidRPr="007929E5">
        <w:rPr>
          <w:rFonts w:asciiTheme="minorHAnsi" w:hAnsiTheme="minorHAnsi" w:cstheme="minorHAnsi"/>
          <w:spacing w:val="-4"/>
          <w:sz w:val="30"/>
          <w:szCs w:val="30"/>
          <w:cs/>
        </w:rPr>
        <w:t>มูลค่าหลักประกัน</w:t>
      </w:r>
      <w:r w:rsidR="00992597">
        <w:rPr>
          <w:rFonts w:asciiTheme="minorHAnsi" w:hAnsiTheme="minorHAnsi" w:cstheme="minorHAnsi"/>
          <w:spacing w:val="-4"/>
          <w:sz w:val="30"/>
          <w:szCs w:val="30"/>
        </w:rPr>
        <w:t xml:space="preserve"> </w:t>
      </w:r>
      <w:r w:rsidR="00A26A53">
        <w:rPr>
          <w:rFonts w:asciiTheme="minorHAnsi" w:hAnsiTheme="minorHAnsi" w:cstheme="minorHAnsi" w:hint="cs"/>
          <w:spacing w:val="-4"/>
          <w:sz w:val="30"/>
          <w:szCs w:val="30"/>
          <w:cs/>
        </w:rPr>
        <w:t>และภาษีมูลค่าเพิ่มที่ยังไม่ถึงกำหนด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2429"/>
        <w:gridCol w:w="282"/>
        <w:gridCol w:w="1822"/>
        <w:gridCol w:w="239"/>
        <w:gridCol w:w="1710"/>
        <w:gridCol w:w="236"/>
        <w:gridCol w:w="1437"/>
        <w:gridCol w:w="36"/>
        <w:gridCol w:w="200"/>
        <w:gridCol w:w="36"/>
        <w:gridCol w:w="1320"/>
      </w:tblGrid>
      <w:tr w:rsidR="00EC2167" w:rsidRPr="007929E5" w14:paraId="1C4376BF" w14:textId="77777777" w:rsidTr="00EC2167">
        <w:tc>
          <w:tcPr>
            <w:tcW w:w="2429" w:type="dxa"/>
          </w:tcPr>
          <w:p w14:paraId="51B48410" w14:textId="77777777" w:rsidR="00EC2167" w:rsidRPr="007929E5" w:rsidRDefault="00EC2167">
            <w:pPr>
              <w:spacing w:line="240" w:lineRule="auto"/>
              <w:ind w:left="583" w:hanging="58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</w:tcPr>
          <w:p w14:paraId="153B2F3C" w14:textId="77777777" w:rsidR="00EC2167" w:rsidRPr="007929E5" w:rsidRDefault="00EC216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36" w:type="dxa"/>
            <w:gridSpan w:val="9"/>
            <w:hideMark/>
          </w:tcPr>
          <w:p w14:paraId="1A8FDDFA" w14:textId="77777777" w:rsidR="00EC2167" w:rsidRPr="007929E5" w:rsidRDefault="00EC216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29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7929E5">
              <w:rPr>
                <w:rFonts w:ascii="Angsana New" w:hAnsi="Angsana New" w:hint="cs"/>
                <w:b/>
                <w:bCs/>
                <w:sz w:val="30"/>
                <w:szCs w:val="30"/>
              </w:rPr>
              <w:t>/</w:t>
            </w:r>
            <w:r w:rsidRPr="007929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งบการเงินเฉพาะกิจการ</w:t>
            </w:r>
          </w:p>
        </w:tc>
      </w:tr>
      <w:tr w:rsidR="00EC2167" w:rsidRPr="007929E5" w14:paraId="2C6F167D" w14:textId="77777777" w:rsidTr="00EC2167">
        <w:tc>
          <w:tcPr>
            <w:tcW w:w="2429" w:type="dxa"/>
          </w:tcPr>
          <w:p w14:paraId="632F3655" w14:textId="77777777" w:rsidR="00EC2167" w:rsidRPr="007929E5" w:rsidRDefault="00EC2167">
            <w:pPr>
              <w:spacing w:line="240" w:lineRule="auto"/>
              <w:ind w:left="583" w:hanging="58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5443685" w14:textId="77777777" w:rsidR="00EC2167" w:rsidRPr="007929E5" w:rsidRDefault="00EC2167">
            <w:pPr>
              <w:spacing w:line="240" w:lineRule="auto"/>
              <w:ind w:left="583" w:hanging="58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EC4569" w14:textId="77777777" w:rsidR="00EC2167" w:rsidRPr="007929E5" w:rsidRDefault="00EC2167">
            <w:pPr>
              <w:spacing w:line="240" w:lineRule="auto"/>
              <w:ind w:firstLine="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2" w:type="dxa"/>
          </w:tcPr>
          <w:p w14:paraId="372FB6B8" w14:textId="77777777" w:rsidR="00EC2167" w:rsidRPr="007929E5" w:rsidRDefault="00EC216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2" w:type="dxa"/>
            <w:hideMark/>
          </w:tcPr>
          <w:p w14:paraId="3C818810" w14:textId="77777777" w:rsidR="00EC2167" w:rsidRPr="007929E5" w:rsidRDefault="00EC2167">
            <w:pPr>
              <w:spacing w:line="240" w:lineRule="auto"/>
              <w:ind w:left="-93" w:right="-131" w:hanging="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ลูกหนี้ผ่อนชำระ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สุทธิจากรายได้ดอกเบี้ยรับ</w:t>
            </w:r>
          </w:p>
          <w:p w14:paraId="504D91C6" w14:textId="77777777" w:rsidR="00EC2167" w:rsidRPr="007929E5" w:rsidRDefault="00EC216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รอการรับรู้</w:t>
            </w:r>
          </w:p>
        </w:tc>
        <w:tc>
          <w:tcPr>
            <w:tcW w:w="239" w:type="dxa"/>
          </w:tcPr>
          <w:p w14:paraId="4ADE291A" w14:textId="77777777" w:rsidR="00EC2167" w:rsidRPr="007929E5" w:rsidRDefault="00EC216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hideMark/>
          </w:tcPr>
          <w:p w14:paraId="47DBB1EC" w14:textId="77777777" w:rsidR="00EC2167" w:rsidRPr="007929E5" w:rsidRDefault="00EC216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ยอดลูกหนี้สุทธิที่ใช้ในการตั้งค่าเผื่อหนี้สงสัยจะสูญ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 xml:space="preserve"> *</w:t>
            </w:r>
          </w:p>
        </w:tc>
        <w:tc>
          <w:tcPr>
            <w:tcW w:w="236" w:type="dxa"/>
          </w:tcPr>
          <w:p w14:paraId="52457EA7" w14:textId="77777777" w:rsidR="00EC2167" w:rsidRPr="007929E5" w:rsidRDefault="00EC216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3" w:type="dxa"/>
            <w:gridSpan w:val="2"/>
            <w:hideMark/>
          </w:tcPr>
          <w:p w14:paraId="4F18B74A" w14:textId="77777777" w:rsidR="00EC2167" w:rsidRPr="007929E5" w:rsidRDefault="00EC216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อัตราที่ใช้ในการตั้งค่าเผื่อหนี้สงสัยจะสูญ</w:t>
            </w:r>
          </w:p>
        </w:tc>
        <w:tc>
          <w:tcPr>
            <w:tcW w:w="236" w:type="dxa"/>
            <w:gridSpan w:val="2"/>
          </w:tcPr>
          <w:p w14:paraId="023C7DEF" w14:textId="77777777" w:rsidR="00EC2167" w:rsidRPr="007929E5" w:rsidRDefault="00EC216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65B7EA73" w14:textId="77777777" w:rsidR="00EC2167" w:rsidRPr="007929E5" w:rsidRDefault="00EC216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AA398F" w14:textId="77777777" w:rsidR="00EC2167" w:rsidRPr="007929E5" w:rsidRDefault="00EC216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</w:tr>
      <w:tr w:rsidR="00EC2167" w:rsidRPr="007929E5" w14:paraId="0874EB7E" w14:textId="77777777" w:rsidTr="00EC2167">
        <w:tc>
          <w:tcPr>
            <w:tcW w:w="2429" w:type="dxa"/>
          </w:tcPr>
          <w:p w14:paraId="3CBE96B2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</w:tcPr>
          <w:p w14:paraId="76A809F8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71" w:type="dxa"/>
            <w:gridSpan w:val="3"/>
            <w:hideMark/>
          </w:tcPr>
          <w:p w14:paraId="27937119" w14:textId="77777777" w:rsidR="00EC2167" w:rsidRPr="007929E5" w:rsidRDefault="00EC216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 w:rsidRPr="007929E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236" w:type="dxa"/>
          </w:tcPr>
          <w:p w14:paraId="5E668540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  <w:gridSpan w:val="2"/>
            <w:hideMark/>
          </w:tcPr>
          <w:p w14:paraId="1E12D8CB" w14:textId="77777777" w:rsidR="00EC2167" w:rsidRPr="007929E5" w:rsidRDefault="00EC216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  <w:gridSpan w:val="2"/>
          </w:tcPr>
          <w:p w14:paraId="5413B6D7" w14:textId="77777777" w:rsidR="00EC2167" w:rsidRPr="007929E5" w:rsidRDefault="00EC216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0" w:type="dxa"/>
            <w:hideMark/>
          </w:tcPr>
          <w:p w14:paraId="135A40CE" w14:textId="77777777" w:rsidR="00EC2167" w:rsidRPr="007929E5" w:rsidRDefault="00EC216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C2167" w:rsidRPr="007929E5" w14:paraId="6EEDB8F2" w14:textId="77777777" w:rsidTr="00EC2167">
        <w:tc>
          <w:tcPr>
            <w:tcW w:w="9747" w:type="dxa"/>
            <w:gridSpan w:val="11"/>
            <w:hideMark/>
          </w:tcPr>
          <w:p w14:paraId="087AED49" w14:textId="77777777" w:rsidR="00EC2167" w:rsidRPr="007929E5" w:rsidRDefault="00EC2167">
            <w:pPr>
              <w:spacing w:line="240" w:lineRule="auto"/>
              <w:ind w:left="4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 xml:space="preserve">     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ลูกหนี้ผ่อนชำระที่เปลี่ยนแปลงเงื่อนไขการชำระหนี้</w:t>
            </w:r>
          </w:p>
        </w:tc>
      </w:tr>
      <w:tr w:rsidR="00EC2167" w:rsidRPr="007929E5" w14:paraId="421F1618" w14:textId="77777777" w:rsidTr="00EC2167">
        <w:tc>
          <w:tcPr>
            <w:tcW w:w="2429" w:type="dxa"/>
            <w:hideMark/>
          </w:tcPr>
          <w:p w14:paraId="30DD1B4B" w14:textId="77777777" w:rsidR="00EC2167" w:rsidRPr="007929E5" w:rsidRDefault="00EC2167">
            <w:pPr>
              <w:tabs>
                <w:tab w:val="clear" w:pos="1871"/>
              </w:tabs>
              <w:spacing w:line="240" w:lineRule="auto"/>
              <w:ind w:left="-20" w:right="-108" w:firstLine="5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29E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ลูกหนี้ทั่วไป</w:t>
            </w:r>
          </w:p>
        </w:tc>
        <w:tc>
          <w:tcPr>
            <w:tcW w:w="282" w:type="dxa"/>
          </w:tcPr>
          <w:p w14:paraId="2D6CDDFF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22" w:type="dxa"/>
            <w:vAlign w:val="bottom"/>
          </w:tcPr>
          <w:p w14:paraId="448D39A2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78E8C5F4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4FF1422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8B424CF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  <w:gridSpan w:val="2"/>
          </w:tcPr>
          <w:p w14:paraId="51F4E57A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227" w:right="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B144FB7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vAlign w:val="bottom"/>
          </w:tcPr>
          <w:p w14:paraId="1542E385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2167" w:rsidRPr="007929E5" w14:paraId="523CA2E0" w14:textId="77777777" w:rsidTr="00EC2167">
        <w:tc>
          <w:tcPr>
            <w:tcW w:w="2429" w:type="dxa"/>
            <w:hideMark/>
          </w:tcPr>
          <w:p w14:paraId="3D9F7A13" w14:textId="77777777" w:rsidR="00EC2167" w:rsidRPr="007929E5" w:rsidRDefault="00EC2167">
            <w:pPr>
              <w:tabs>
                <w:tab w:val="clear" w:pos="1871"/>
              </w:tabs>
              <w:spacing w:line="240" w:lineRule="auto"/>
              <w:ind w:left="-20" w:right="-108" w:firstLine="5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282" w:type="dxa"/>
          </w:tcPr>
          <w:p w14:paraId="2A1AFF33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22" w:type="dxa"/>
          </w:tcPr>
          <w:p w14:paraId="68BD0843" w14:textId="5C1A36B7" w:rsidR="00EC2167" w:rsidRPr="007929E5" w:rsidRDefault="000112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sz w:val="30"/>
                <w:szCs w:val="30"/>
              </w:rPr>
              <w:t>73,492</w:t>
            </w:r>
          </w:p>
        </w:tc>
        <w:tc>
          <w:tcPr>
            <w:tcW w:w="239" w:type="dxa"/>
          </w:tcPr>
          <w:p w14:paraId="36F2F025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0F3944F" w14:textId="386F54C6" w:rsidR="00EC2167" w:rsidRPr="007929E5" w:rsidRDefault="00411E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sz w:val="30"/>
                <w:szCs w:val="30"/>
              </w:rPr>
              <w:t>48,344</w:t>
            </w:r>
          </w:p>
        </w:tc>
        <w:tc>
          <w:tcPr>
            <w:tcW w:w="236" w:type="dxa"/>
          </w:tcPr>
          <w:p w14:paraId="3B8D5E83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  <w:gridSpan w:val="2"/>
            <w:hideMark/>
          </w:tcPr>
          <w:p w14:paraId="396F89D4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  <w:tc>
          <w:tcPr>
            <w:tcW w:w="236" w:type="dxa"/>
            <w:gridSpan w:val="2"/>
          </w:tcPr>
          <w:p w14:paraId="07075360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3F1636AF" w14:textId="0B03301E" w:rsidR="00EC2167" w:rsidRPr="007929E5" w:rsidRDefault="00411E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sz w:val="30"/>
                <w:szCs w:val="30"/>
              </w:rPr>
              <w:t>1,450</w:t>
            </w:r>
          </w:p>
        </w:tc>
      </w:tr>
      <w:tr w:rsidR="00EC2167" w:rsidRPr="007929E5" w14:paraId="6DA6BE69" w14:textId="77777777" w:rsidTr="00EC2167">
        <w:tc>
          <w:tcPr>
            <w:tcW w:w="2429" w:type="dxa"/>
            <w:hideMark/>
          </w:tcPr>
          <w:p w14:paraId="7B415A44" w14:textId="77777777" w:rsidR="00EC2167" w:rsidRPr="007929E5" w:rsidRDefault="00EC2167">
            <w:pPr>
              <w:spacing w:line="240" w:lineRule="auto"/>
              <w:ind w:left="-20" w:firstLine="5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82" w:type="dxa"/>
          </w:tcPr>
          <w:p w14:paraId="1530DC51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2" w:type="dxa"/>
          </w:tcPr>
          <w:p w14:paraId="0E80BB69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7BA27685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2A9C22E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8B2DE8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  <w:gridSpan w:val="2"/>
          </w:tcPr>
          <w:p w14:paraId="276D1D43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2008501C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79F6018F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2167" w:rsidRPr="007929E5" w14:paraId="6A6BE8CC" w14:textId="77777777" w:rsidTr="00EC2167">
        <w:tc>
          <w:tcPr>
            <w:tcW w:w="2429" w:type="dxa"/>
            <w:hideMark/>
          </w:tcPr>
          <w:p w14:paraId="30E3BEE7" w14:textId="77777777" w:rsidR="00EC2167" w:rsidRPr="007929E5" w:rsidRDefault="00EC2167">
            <w:pPr>
              <w:tabs>
                <w:tab w:val="clear" w:pos="227"/>
              </w:tabs>
              <w:spacing w:line="240" w:lineRule="auto"/>
              <w:ind w:left="207" w:firstLine="403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82" w:type="dxa"/>
          </w:tcPr>
          <w:p w14:paraId="2C1F6808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2" w:type="dxa"/>
          </w:tcPr>
          <w:p w14:paraId="4BE6B2A7" w14:textId="17237BB1" w:rsidR="00EC2167" w:rsidRPr="007929E5" w:rsidRDefault="000112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sz w:val="30"/>
                <w:szCs w:val="30"/>
              </w:rPr>
              <w:t>21,187</w:t>
            </w:r>
          </w:p>
        </w:tc>
        <w:tc>
          <w:tcPr>
            <w:tcW w:w="239" w:type="dxa"/>
          </w:tcPr>
          <w:p w14:paraId="6C608FE6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F7D6596" w14:textId="5545C427" w:rsidR="00EC2167" w:rsidRPr="007929E5" w:rsidRDefault="00411E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sz w:val="30"/>
                <w:szCs w:val="30"/>
              </w:rPr>
              <w:t>14,508</w:t>
            </w:r>
          </w:p>
        </w:tc>
        <w:tc>
          <w:tcPr>
            <w:tcW w:w="236" w:type="dxa"/>
          </w:tcPr>
          <w:p w14:paraId="18AF0F39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3" w:type="dxa"/>
            <w:gridSpan w:val="2"/>
            <w:hideMark/>
          </w:tcPr>
          <w:p w14:paraId="0EE7CE7C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10</w:t>
            </w:r>
          </w:p>
        </w:tc>
        <w:tc>
          <w:tcPr>
            <w:tcW w:w="236" w:type="dxa"/>
            <w:gridSpan w:val="2"/>
          </w:tcPr>
          <w:p w14:paraId="6DE9172D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222B1907" w14:textId="1F1FD812" w:rsidR="00EC2167" w:rsidRPr="007929E5" w:rsidRDefault="00411E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sz w:val="30"/>
                <w:szCs w:val="30"/>
              </w:rPr>
              <w:t>1,451</w:t>
            </w:r>
          </w:p>
        </w:tc>
      </w:tr>
      <w:tr w:rsidR="00EC2167" w:rsidRPr="007929E5" w14:paraId="58FD3282" w14:textId="77777777" w:rsidTr="00EC2167">
        <w:tc>
          <w:tcPr>
            <w:tcW w:w="2429" w:type="dxa"/>
            <w:hideMark/>
          </w:tcPr>
          <w:p w14:paraId="48CED059" w14:textId="77777777" w:rsidR="00EC2167" w:rsidRPr="007929E5" w:rsidRDefault="00EC2167">
            <w:pPr>
              <w:tabs>
                <w:tab w:val="clear" w:pos="227"/>
              </w:tabs>
              <w:spacing w:line="240" w:lineRule="auto"/>
              <w:ind w:left="207" w:firstLine="403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 xml:space="preserve">3 - 6 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82" w:type="dxa"/>
          </w:tcPr>
          <w:p w14:paraId="411BB1EF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22" w:type="dxa"/>
          </w:tcPr>
          <w:p w14:paraId="5E86023A" w14:textId="3F2E7518" w:rsidR="00EC2167" w:rsidRPr="007929E5" w:rsidRDefault="000112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sz w:val="30"/>
                <w:szCs w:val="30"/>
              </w:rPr>
              <w:t>19,674</w:t>
            </w:r>
          </w:p>
        </w:tc>
        <w:tc>
          <w:tcPr>
            <w:tcW w:w="239" w:type="dxa"/>
          </w:tcPr>
          <w:p w14:paraId="56105432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B7AD5EF" w14:textId="4521A095" w:rsidR="00EC2167" w:rsidRPr="007929E5" w:rsidRDefault="00411E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sz w:val="30"/>
                <w:szCs w:val="30"/>
              </w:rPr>
              <w:t>13,669</w:t>
            </w:r>
          </w:p>
        </w:tc>
        <w:tc>
          <w:tcPr>
            <w:tcW w:w="236" w:type="dxa"/>
          </w:tcPr>
          <w:p w14:paraId="426E0E83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  <w:gridSpan w:val="2"/>
            <w:hideMark/>
          </w:tcPr>
          <w:p w14:paraId="132F8585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</w:p>
        </w:tc>
        <w:tc>
          <w:tcPr>
            <w:tcW w:w="236" w:type="dxa"/>
            <w:gridSpan w:val="2"/>
          </w:tcPr>
          <w:p w14:paraId="2121EF33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2DE22DA1" w14:textId="0AFC5896" w:rsidR="00EC2167" w:rsidRPr="007929E5" w:rsidRDefault="00411E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sz w:val="30"/>
                <w:szCs w:val="30"/>
              </w:rPr>
              <w:t>4,101</w:t>
            </w:r>
          </w:p>
        </w:tc>
      </w:tr>
      <w:tr w:rsidR="00EC2167" w:rsidRPr="007929E5" w14:paraId="0F14EE40" w14:textId="77777777" w:rsidTr="00EC2167">
        <w:tc>
          <w:tcPr>
            <w:tcW w:w="2429" w:type="dxa"/>
            <w:hideMark/>
          </w:tcPr>
          <w:p w14:paraId="048787D6" w14:textId="77777777" w:rsidR="00EC2167" w:rsidRPr="007929E5" w:rsidRDefault="00EC2167">
            <w:pPr>
              <w:tabs>
                <w:tab w:val="clear" w:pos="227"/>
              </w:tabs>
              <w:spacing w:line="240" w:lineRule="auto"/>
              <w:ind w:left="207" w:firstLine="403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- 9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82" w:type="dxa"/>
          </w:tcPr>
          <w:p w14:paraId="5E72D1B7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2" w:type="dxa"/>
          </w:tcPr>
          <w:p w14:paraId="75E4436D" w14:textId="6CC2FBA4" w:rsidR="00EC2167" w:rsidRPr="007929E5" w:rsidRDefault="000112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sz w:val="30"/>
                <w:szCs w:val="30"/>
              </w:rPr>
              <w:t>13,665</w:t>
            </w:r>
          </w:p>
        </w:tc>
        <w:tc>
          <w:tcPr>
            <w:tcW w:w="239" w:type="dxa"/>
          </w:tcPr>
          <w:p w14:paraId="50FBA6A8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13550D3" w14:textId="3A97BDEC" w:rsidR="00EC2167" w:rsidRPr="007929E5" w:rsidRDefault="00411E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sz w:val="30"/>
                <w:szCs w:val="30"/>
              </w:rPr>
              <w:t>9,545</w:t>
            </w:r>
          </w:p>
        </w:tc>
        <w:tc>
          <w:tcPr>
            <w:tcW w:w="236" w:type="dxa"/>
          </w:tcPr>
          <w:p w14:paraId="556A87AB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  <w:gridSpan w:val="2"/>
            <w:hideMark/>
          </w:tcPr>
          <w:p w14:paraId="72E37CDD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50</w:t>
            </w:r>
          </w:p>
        </w:tc>
        <w:tc>
          <w:tcPr>
            <w:tcW w:w="236" w:type="dxa"/>
            <w:gridSpan w:val="2"/>
          </w:tcPr>
          <w:p w14:paraId="1C3A3102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7F76E3FA" w14:textId="434D231F" w:rsidR="00EC2167" w:rsidRPr="007929E5" w:rsidRDefault="00411E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sz w:val="30"/>
                <w:szCs w:val="30"/>
              </w:rPr>
              <w:t>4,772</w:t>
            </w:r>
          </w:p>
        </w:tc>
      </w:tr>
      <w:tr w:rsidR="00EC2167" w:rsidRPr="007929E5" w14:paraId="450A4157" w14:textId="77777777" w:rsidTr="00EC2167">
        <w:tc>
          <w:tcPr>
            <w:tcW w:w="2429" w:type="dxa"/>
            <w:hideMark/>
          </w:tcPr>
          <w:p w14:paraId="3104CD9D" w14:textId="77777777" w:rsidR="00EC2167" w:rsidRPr="007929E5" w:rsidRDefault="00EC2167">
            <w:pPr>
              <w:tabs>
                <w:tab w:val="clear" w:pos="227"/>
              </w:tabs>
              <w:spacing w:line="240" w:lineRule="auto"/>
              <w:ind w:left="207" w:firstLine="403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9 -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 xml:space="preserve">12 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เดือน </w:t>
            </w:r>
          </w:p>
        </w:tc>
        <w:tc>
          <w:tcPr>
            <w:tcW w:w="282" w:type="dxa"/>
          </w:tcPr>
          <w:p w14:paraId="2050DB00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22" w:type="dxa"/>
          </w:tcPr>
          <w:p w14:paraId="58EE561B" w14:textId="77D3B102" w:rsidR="00EC2167" w:rsidRPr="007929E5" w:rsidRDefault="000112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sz w:val="30"/>
                <w:szCs w:val="30"/>
              </w:rPr>
              <w:t>2,495</w:t>
            </w:r>
          </w:p>
        </w:tc>
        <w:tc>
          <w:tcPr>
            <w:tcW w:w="239" w:type="dxa"/>
          </w:tcPr>
          <w:p w14:paraId="4A6A321C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7113004" w14:textId="6FD254D1" w:rsidR="00EC2167" w:rsidRPr="007929E5" w:rsidRDefault="00411E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sz w:val="30"/>
                <w:szCs w:val="30"/>
              </w:rPr>
              <w:t>2,424</w:t>
            </w:r>
          </w:p>
        </w:tc>
        <w:tc>
          <w:tcPr>
            <w:tcW w:w="236" w:type="dxa"/>
          </w:tcPr>
          <w:p w14:paraId="196BED1C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  <w:gridSpan w:val="2"/>
            <w:hideMark/>
          </w:tcPr>
          <w:p w14:paraId="5C7414FA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100</w:t>
            </w:r>
          </w:p>
        </w:tc>
        <w:tc>
          <w:tcPr>
            <w:tcW w:w="236" w:type="dxa"/>
            <w:gridSpan w:val="2"/>
          </w:tcPr>
          <w:p w14:paraId="6C55916F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29B94EA1" w14:textId="18716B6F" w:rsidR="00EC2167" w:rsidRPr="007929E5" w:rsidRDefault="00411E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sz w:val="30"/>
                <w:szCs w:val="30"/>
              </w:rPr>
              <w:t>2,424</w:t>
            </w:r>
          </w:p>
        </w:tc>
      </w:tr>
      <w:tr w:rsidR="00EC2167" w:rsidRPr="007929E5" w14:paraId="15E07010" w14:textId="77777777" w:rsidTr="00EC2167">
        <w:tc>
          <w:tcPr>
            <w:tcW w:w="2429" w:type="dxa"/>
            <w:hideMark/>
          </w:tcPr>
          <w:p w14:paraId="3579920E" w14:textId="77777777" w:rsidR="00EC2167" w:rsidRPr="007929E5" w:rsidRDefault="00EC2167">
            <w:pPr>
              <w:tabs>
                <w:tab w:val="clear" w:pos="227"/>
              </w:tabs>
              <w:spacing w:line="240" w:lineRule="auto"/>
              <w:ind w:left="225" w:firstLine="403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 xml:space="preserve">12 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82" w:type="dxa"/>
          </w:tcPr>
          <w:p w14:paraId="13E4E8B3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22" w:type="dxa"/>
          </w:tcPr>
          <w:p w14:paraId="4FBFC4B0" w14:textId="7C8897FB" w:rsidR="00EC2167" w:rsidRPr="007929E5" w:rsidRDefault="000112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8E740B" w:rsidRPr="007929E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7929E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9" w:type="dxa"/>
          </w:tcPr>
          <w:p w14:paraId="0AE96D7B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819BD7C" w14:textId="4C0DAEE3" w:rsidR="00EC2167" w:rsidRPr="007929E5" w:rsidRDefault="00411E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sz w:val="30"/>
                <w:szCs w:val="30"/>
              </w:rPr>
              <w:t>537</w:t>
            </w:r>
          </w:p>
        </w:tc>
        <w:tc>
          <w:tcPr>
            <w:tcW w:w="236" w:type="dxa"/>
          </w:tcPr>
          <w:p w14:paraId="4E87018F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  <w:gridSpan w:val="2"/>
            <w:hideMark/>
          </w:tcPr>
          <w:p w14:paraId="2C5397AD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100</w:t>
            </w:r>
          </w:p>
        </w:tc>
        <w:tc>
          <w:tcPr>
            <w:tcW w:w="236" w:type="dxa"/>
            <w:gridSpan w:val="2"/>
          </w:tcPr>
          <w:p w14:paraId="1DEEA1B0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66BDAE9B" w14:textId="1DF64395" w:rsidR="00EC2167" w:rsidRPr="007929E5" w:rsidRDefault="00411E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sz w:val="30"/>
                <w:szCs w:val="30"/>
              </w:rPr>
              <w:t>537</w:t>
            </w:r>
          </w:p>
        </w:tc>
      </w:tr>
      <w:tr w:rsidR="00EC2167" w:rsidRPr="007929E5" w14:paraId="3C77D4CD" w14:textId="77777777" w:rsidTr="00EC2167">
        <w:tc>
          <w:tcPr>
            <w:tcW w:w="2429" w:type="dxa"/>
            <w:hideMark/>
          </w:tcPr>
          <w:p w14:paraId="10C4EEA0" w14:textId="77777777" w:rsidR="00EC2167" w:rsidRPr="007929E5" w:rsidRDefault="00EC2167">
            <w:pPr>
              <w:tabs>
                <w:tab w:val="center" w:pos="948"/>
              </w:tabs>
              <w:spacing w:line="240" w:lineRule="auto"/>
              <w:ind w:firstLine="4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ลูกหนี้รอการยึดคืน</w:t>
            </w:r>
          </w:p>
        </w:tc>
        <w:tc>
          <w:tcPr>
            <w:tcW w:w="282" w:type="dxa"/>
          </w:tcPr>
          <w:p w14:paraId="6E031C1B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5A298E" w14:textId="0983F8D2" w:rsidR="00EC2167" w:rsidRPr="007929E5" w:rsidRDefault="000112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sz w:val="30"/>
                <w:szCs w:val="30"/>
              </w:rPr>
              <w:t>259</w:t>
            </w:r>
          </w:p>
        </w:tc>
        <w:tc>
          <w:tcPr>
            <w:tcW w:w="239" w:type="dxa"/>
          </w:tcPr>
          <w:p w14:paraId="05F8D5E0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31A913" w14:textId="1ACC17DB" w:rsidR="00EC2167" w:rsidRPr="007929E5" w:rsidRDefault="00885E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221</w:t>
            </w:r>
          </w:p>
        </w:tc>
        <w:tc>
          <w:tcPr>
            <w:tcW w:w="236" w:type="dxa"/>
          </w:tcPr>
          <w:p w14:paraId="2A30084F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3" w:type="dxa"/>
            <w:gridSpan w:val="2"/>
            <w:hideMark/>
          </w:tcPr>
          <w:p w14:paraId="0FBB8057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100</w:t>
            </w:r>
          </w:p>
        </w:tc>
        <w:tc>
          <w:tcPr>
            <w:tcW w:w="236" w:type="dxa"/>
            <w:gridSpan w:val="2"/>
          </w:tcPr>
          <w:p w14:paraId="27374194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DB988B" w14:textId="7ECA3B8A" w:rsidR="00EC2167" w:rsidRPr="007929E5" w:rsidRDefault="00885E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221</w:t>
            </w:r>
          </w:p>
        </w:tc>
      </w:tr>
      <w:tr w:rsidR="00EC2167" w:rsidRPr="007929E5" w14:paraId="61950AAC" w14:textId="77777777" w:rsidTr="00EC2167">
        <w:trPr>
          <w:trHeight w:val="246"/>
        </w:trPr>
        <w:tc>
          <w:tcPr>
            <w:tcW w:w="2429" w:type="dxa"/>
          </w:tcPr>
          <w:p w14:paraId="5C2BA12D" w14:textId="77777777" w:rsidR="00EC2167" w:rsidRPr="007929E5" w:rsidRDefault="00EC2167">
            <w:pPr>
              <w:tabs>
                <w:tab w:val="center" w:pos="948"/>
              </w:tabs>
              <w:spacing w:line="240" w:lineRule="auto"/>
              <w:ind w:left="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2" w:type="dxa"/>
          </w:tcPr>
          <w:p w14:paraId="10D319FC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989BD6" w14:textId="789E955B" w:rsidR="00EC2167" w:rsidRPr="007929E5" w:rsidRDefault="000112D6">
            <w:pPr>
              <w:tabs>
                <w:tab w:val="clear" w:pos="1644"/>
                <w:tab w:val="left" w:pos="1527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131,325</w:t>
            </w:r>
          </w:p>
        </w:tc>
        <w:tc>
          <w:tcPr>
            <w:tcW w:w="239" w:type="dxa"/>
          </w:tcPr>
          <w:p w14:paraId="329F1891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color w:val="0070C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7E3284" w14:textId="2C2D9DBE" w:rsidR="00EC2167" w:rsidRPr="007929E5" w:rsidRDefault="00411EB8">
            <w:pPr>
              <w:tabs>
                <w:tab w:val="clear" w:pos="1644"/>
                <w:tab w:val="left" w:pos="1527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89,248</w:t>
            </w:r>
          </w:p>
        </w:tc>
        <w:tc>
          <w:tcPr>
            <w:tcW w:w="236" w:type="dxa"/>
          </w:tcPr>
          <w:p w14:paraId="3064C281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color w:val="0070C0"/>
                <w:sz w:val="30"/>
                <w:szCs w:val="30"/>
              </w:rPr>
            </w:pPr>
          </w:p>
        </w:tc>
        <w:tc>
          <w:tcPr>
            <w:tcW w:w="1473" w:type="dxa"/>
            <w:gridSpan w:val="2"/>
          </w:tcPr>
          <w:p w14:paraId="24868C75" w14:textId="77777777" w:rsidR="00EC2167" w:rsidRPr="007929E5" w:rsidRDefault="00EC216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70C0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8C723D1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color w:val="0070C0"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B5F56B" w14:textId="1F11F7D4" w:rsidR="00EC2167" w:rsidRPr="007929E5" w:rsidRDefault="00411EB8">
            <w:pPr>
              <w:tabs>
                <w:tab w:val="clear" w:pos="1644"/>
                <w:tab w:val="left" w:pos="1527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14,956</w:t>
            </w:r>
          </w:p>
        </w:tc>
      </w:tr>
      <w:tr w:rsidR="00EC2167" w:rsidRPr="007929E5" w14:paraId="482F7C09" w14:textId="77777777" w:rsidTr="00EC2167">
        <w:tc>
          <w:tcPr>
            <w:tcW w:w="2429" w:type="dxa"/>
            <w:hideMark/>
          </w:tcPr>
          <w:p w14:paraId="2DC74B8A" w14:textId="77777777" w:rsidR="00EC2167" w:rsidRPr="007929E5" w:rsidRDefault="00EC2167">
            <w:pPr>
              <w:tabs>
                <w:tab w:val="clear" w:pos="227"/>
                <w:tab w:val="clear" w:pos="1871"/>
                <w:tab w:val="center" w:pos="948"/>
                <w:tab w:val="left" w:pos="1845"/>
              </w:tabs>
              <w:spacing w:line="240" w:lineRule="auto"/>
              <w:ind w:left="198" w:right="-135" w:firstLine="232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ภาษีมูลค่าเพิ่มที่ยัง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 xml:space="preserve">     </w:t>
            </w:r>
          </w:p>
          <w:p w14:paraId="51A9CBEB" w14:textId="77777777" w:rsidR="00EC2167" w:rsidRPr="007929E5" w:rsidRDefault="00EC2167">
            <w:pPr>
              <w:tabs>
                <w:tab w:val="clear" w:pos="227"/>
                <w:tab w:val="center" w:pos="948"/>
              </w:tabs>
              <w:spacing w:line="240" w:lineRule="auto"/>
              <w:ind w:left="198" w:firstLine="232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   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ไม่ถึงกำหนด</w:t>
            </w:r>
          </w:p>
        </w:tc>
        <w:tc>
          <w:tcPr>
            <w:tcW w:w="282" w:type="dxa"/>
          </w:tcPr>
          <w:p w14:paraId="7A00C797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A696C1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6D853EC" w14:textId="1115BC6A" w:rsidR="00411EB8" w:rsidRPr="007929E5" w:rsidRDefault="00411E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sz w:val="30"/>
                <w:szCs w:val="30"/>
              </w:rPr>
              <w:t>(11,707)</w:t>
            </w:r>
          </w:p>
        </w:tc>
        <w:tc>
          <w:tcPr>
            <w:tcW w:w="239" w:type="dxa"/>
          </w:tcPr>
          <w:p w14:paraId="04185536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0A6A20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14A0F6" w14:textId="5A9641D6" w:rsidR="00411EB8" w:rsidRPr="007929E5" w:rsidRDefault="00411E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F6FC320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  <w:gridSpan w:val="2"/>
          </w:tcPr>
          <w:p w14:paraId="6D9D8095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4E5ACBCA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79DDB1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FABCF2" w14:textId="7C3AAA2F" w:rsidR="00411EB8" w:rsidRPr="007929E5" w:rsidRDefault="00411E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C2167" w:rsidRPr="007929E5" w14:paraId="1800B37F" w14:textId="77777777" w:rsidTr="00EC2167">
        <w:tc>
          <w:tcPr>
            <w:tcW w:w="2429" w:type="dxa"/>
            <w:hideMark/>
          </w:tcPr>
          <w:p w14:paraId="60B6433A" w14:textId="77777777" w:rsidR="00EC2167" w:rsidRPr="007929E5" w:rsidRDefault="00EC2167">
            <w:pPr>
              <w:tabs>
                <w:tab w:val="center" w:pos="948"/>
              </w:tabs>
              <w:spacing w:line="240" w:lineRule="auto"/>
              <w:ind w:left="43" w:firstLine="232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82" w:type="dxa"/>
          </w:tcPr>
          <w:p w14:paraId="4B3DFFBB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8885D9" w14:textId="5F93070D" w:rsidR="00EC2167" w:rsidRPr="007929E5" w:rsidRDefault="00411E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119,618</w:t>
            </w:r>
          </w:p>
        </w:tc>
        <w:tc>
          <w:tcPr>
            <w:tcW w:w="239" w:type="dxa"/>
          </w:tcPr>
          <w:p w14:paraId="2483924D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905DDA" w14:textId="45225043" w:rsidR="00EC2167" w:rsidRPr="007929E5" w:rsidRDefault="00411EB8">
            <w:pPr>
              <w:tabs>
                <w:tab w:val="clear" w:pos="1644"/>
                <w:tab w:val="left" w:pos="1527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89,248</w:t>
            </w:r>
          </w:p>
        </w:tc>
        <w:tc>
          <w:tcPr>
            <w:tcW w:w="236" w:type="dxa"/>
          </w:tcPr>
          <w:p w14:paraId="4B6D51C8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color w:val="0070C0"/>
                <w:sz w:val="30"/>
                <w:szCs w:val="30"/>
              </w:rPr>
            </w:pPr>
          </w:p>
        </w:tc>
        <w:tc>
          <w:tcPr>
            <w:tcW w:w="1473" w:type="dxa"/>
            <w:gridSpan w:val="2"/>
          </w:tcPr>
          <w:p w14:paraId="3BE73A7A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30BB257A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9973EB" w14:textId="451D9F20" w:rsidR="00EC2167" w:rsidRPr="007929E5" w:rsidRDefault="00411EB8">
            <w:pPr>
              <w:tabs>
                <w:tab w:val="clear" w:pos="1644"/>
                <w:tab w:val="left" w:pos="1527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14,956</w:t>
            </w:r>
          </w:p>
        </w:tc>
      </w:tr>
      <w:tr w:rsidR="00EC2167" w:rsidRPr="007929E5" w14:paraId="2D54F4CA" w14:textId="77777777" w:rsidTr="00EC2167">
        <w:tc>
          <w:tcPr>
            <w:tcW w:w="2429" w:type="dxa"/>
          </w:tcPr>
          <w:p w14:paraId="6DF2E0A8" w14:textId="77777777" w:rsidR="00EC2167" w:rsidRPr="007929E5" w:rsidRDefault="00EC2167">
            <w:pPr>
              <w:tabs>
                <w:tab w:val="center" w:pos="948"/>
              </w:tabs>
              <w:spacing w:line="240" w:lineRule="auto"/>
              <w:ind w:left="4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82" w:type="dxa"/>
          </w:tcPr>
          <w:p w14:paraId="19A17EDA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8C215F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9" w:type="dxa"/>
          </w:tcPr>
          <w:p w14:paraId="11E931DA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2A20BB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7D368A09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73" w:type="dxa"/>
            <w:gridSpan w:val="2"/>
            <w:vAlign w:val="bottom"/>
          </w:tcPr>
          <w:p w14:paraId="305A6EE3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85CB86F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1C361E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EC2167" w:rsidRPr="007929E5" w14:paraId="715F87FE" w14:textId="77777777" w:rsidTr="00EC2167">
        <w:tc>
          <w:tcPr>
            <w:tcW w:w="2429" w:type="dxa"/>
            <w:hideMark/>
          </w:tcPr>
          <w:p w14:paraId="2F3FC5B2" w14:textId="77777777" w:rsidR="00EC2167" w:rsidRPr="007929E5" w:rsidRDefault="00EC2167">
            <w:pPr>
              <w:tabs>
                <w:tab w:val="center" w:pos="948"/>
              </w:tabs>
              <w:spacing w:line="240" w:lineRule="auto"/>
              <w:ind w:left="43" w:firstLine="2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ลูกหนี้ที่มีมูลค่าสูง</w:t>
            </w:r>
          </w:p>
        </w:tc>
        <w:tc>
          <w:tcPr>
            <w:tcW w:w="282" w:type="dxa"/>
          </w:tcPr>
          <w:p w14:paraId="3C900F1D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22" w:type="dxa"/>
            <w:vAlign w:val="bottom"/>
          </w:tcPr>
          <w:p w14:paraId="7DA09004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13C1EA68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114A627D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DB10C8E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3" w:type="dxa"/>
            <w:gridSpan w:val="2"/>
            <w:vAlign w:val="bottom"/>
          </w:tcPr>
          <w:p w14:paraId="3C3B97CD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53B62D2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vAlign w:val="bottom"/>
          </w:tcPr>
          <w:p w14:paraId="624AF9D7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C2167" w:rsidRPr="007929E5" w14:paraId="34A2636D" w14:textId="77777777" w:rsidTr="00EC2167">
        <w:tc>
          <w:tcPr>
            <w:tcW w:w="4533" w:type="dxa"/>
            <w:gridSpan w:val="3"/>
            <w:hideMark/>
          </w:tcPr>
          <w:p w14:paraId="78F101C6" w14:textId="77777777" w:rsidR="00EC2167" w:rsidRPr="007929E5" w:rsidRDefault="00EC2167">
            <w:pPr>
              <w:spacing w:line="240" w:lineRule="auto"/>
              <w:ind w:left="63" w:firstLine="207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สัดส่วนตู้ที่เกินกำหนดชำระ</w:t>
            </w:r>
          </w:p>
        </w:tc>
        <w:tc>
          <w:tcPr>
            <w:tcW w:w="239" w:type="dxa"/>
          </w:tcPr>
          <w:p w14:paraId="50DDF55A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E1A513D" w14:textId="77777777" w:rsidR="00EC2167" w:rsidRPr="007929E5" w:rsidRDefault="00EC2167">
            <w:pPr>
              <w:spacing w:line="240" w:lineRule="auto"/>
              <w:ind w:right="3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AB7F4F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</w:tcPr>
          <w:p w14:paraId="083FADC7" w14:textId="77777777" w:rsidR="00EC2167" w:rsidRPr="007929E5" w:rsidRDefault="00EC2167">
            <w:pPr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0DFA67FE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gridSpan w:val="2"/>
          </w:tcPr>
          <w:p w14:paraId="5A742453" w14:textId="77777777" w:rsidR="00EC2167" w:rsidRPr="007929E5" w:rsidRDefault="00EC2167">
            <w:pPr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2167" w:rsidRPr="007929E5" w14:paraId="3B60C0B9" w14:textId="77777777" w:rsidTr="00EC2167">
        <w:tc>
          <w:tcPr>
            <w:tcW w:w="2429" w:type="dxa"/>
            <w:hideMark/>
          </w:tcPr>
          <w:p w14:paraId="54CD1188" w14:textId="77777777" w:rsidR="00EC2167" w:rsidRPr="007929E5" w:rsidRDefault="00EC2167">
            <w:pPr>
              <w:tabs>
                <w:tab w:val="clear" w:pos="227"/>
              </w:tabs>
              <w:spacing w:line="240" w:lineRule="auto"/>
              <w:ind w:left="405" w:firstLine="2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ร้อยละ 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25</w:t>
            </w:r>
          </w:p>
        </w:tc>
        <w:tc>
          <w:tcPr>
            <w:tcW w:w="282" w:type="dxa"/>
          </w:tcPr>
          <w:p w14:paraId="5A266C71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22" w:type="dxa"/>
          </w:tcPr>
          <w:p w14:paraId="0F1B0352" w14:textId="2C0F8013" w:rsidR="00EC2167" w:rsidRPr="007929E5" w:rsidRDefault="00411E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sz w:val="30"/>
                <w:szCs w:val="30"/>
              </w:rPr>
              <w:t>3,144</w:t>
            </w:r>
          </w:p>
        </w:tc>
        <w:tc>
          <w:tcPr>
            <w:tcW w:w="239" w:type="dxa"/>
          </w:tcPr>
          <w:p w14:paraId="1A5B1338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2FD0830" w14:textId="18D0FFF7" w:rsidR="00EC2167" w:rsidRPr="007929E5" w:rsidRDefault="00411E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sz w:val="30"/>
                <w:szCs w:val="30"/>
              </w:rPr>
              <w:t>1,641</w:t>
            </w:r>
          </w:p>
        </w:tc>
        <w:tc>
          <w:tcPr>
            <w:tcW w:w="236" w:type="dxa"/>
          </w:tcPr>
          <w:p w14:paraId="302FDFCC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hideMark/>
          </w:tcPr>
          <w:p w14:paraId="37A95E17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227" w:right="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50</w:t>
            </w:r>
          </w:p>
        </w:tc>
        <w:tc>
          <w:tcPr>
            <w:tcW w:w="236" w:type="dxa"/>
            <w:gridSpan w:val="2"/>
          </w:tcPr>
          <w:p w14:paraId="778B6F0B" w14:textId="77777777" w:rsidR="00EC2167" w:rsidRPr="007929E5" w:rsidRDefault="00EC2167">
            <w:pPr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gridSpan w:val="2"/>
          </w:tcPr>
          <w:p w14:paraId="3B2FFF45" w14:textId="0211B4AE" w:rsidR="00EC2167" w:rsidRPr="007929E5" w:rsidRDefault="00411EB8" w:rsidP="00411E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sz w:val="30"/>
                <w:szCs w:val="30"/>
              </w:rPr>
              <w:t>821</w:t>
            </w:r>
          </w:p>
        </w:tc>
      </w:tr>
      <w:tr w:rsidR="00EC2167" w:rsidRPr="007929E5" w14:paraId="1A32BBA0" w14:textId="77777777" w:rsidTr="00EC2167">
        <w:tc>
          <w:tcPr>
            <w:tcW w:w="2429" w:type="dxa"/>
            <w:hideMark/>
          </w:tcPr>
          <w:p w14:paraId="09CE5E10" w14:textId="77777777" w:rsidR="00EC2167" w:rsidRPr="007929E5" w:rsidRDefault="00EC2167">
            <w:pPr>
              <w:tabs>
                <w:tab w:val="clear" w:pos="227"/>
              </w:tabs>
              <w:spacing w:line="240" w:lineRule="auto"/>
              <w:ind w:left="405" w:firstLine="2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ร้อยละ 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25</w:t>
            </w:r>
          </w:p>
        </w:tc>
        <w:tc>
          <w:tcPr>
            <w:tcW w:w="282" w:type="dxa"/>
          </w:tcPr>
          <w:p w14:paraId="4CFB5205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866B39" w14:textId="301FFAF5" w:rsidR="00EC2167" w:rsidRPr="007929E5" w:rsidRDefault="00411EB8" w:rsidP="00411E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1FCC48A5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0B9ABC" w14:textId="662E7B1C" w:rsidR="00EC2167" w:rsidRPr="007929E5" w:rsidRDefault="00411EB8" w:rsidP="00411E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73C125D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7" w:type="dxa"/>
            <w:hideMark/>
          </w:tcPr>
          <w:p w14:paraId="26993B33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227" w:right="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100</w:t>
            </w:r>
          </w:p>
        </w:tc>
        <w:tc>
          <w:tcPr>
            <w:tcW w:w="236" w:type="dxa"/>
            <w:gridSpan w:val="2"/>
          </w:tcPr>
          <w:p w14:paraId="5F80DCF5" w14:textId="77777777" w:rsidR="00EC2167" w:rsidRPr="007929E5" w:rsidRDefault="00EC2167">
            <w:pPr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A97D24" w14:textId="7912C391" w:rsidR="00EC2167" w:rsidRPr="007929E5" w:rsidRDefault="00411EB8" w:rsidP="00411E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C2167" w:rsidRPr="007929E5" w14:paraId="69E304F1" w14:textId="77777777" w:rsidTr="00EC2167">
        <w:tc>
          <w:tcPr>
            <w:tcW w:w="2429" w:type="dxa"/>
          </w:tcPr>
          <w:p w14:paraId="2754B22F" w14:textId="77777777" w:rsidR="00EC2167" w:rsidRPr="007929E5" w:rsidRDefault="00EC2167">
            <w:pPr>
              <w:tabs>
                <w:tab w:val="clear" w:pos="227"/>
              </w:tabs>
              <w:spacing w:line="240" w:lineRule="auto"/>
              <w:ind w:left="405" w:hanging="20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2" w:type="dxa"/>
          </w:tcPr>
          <w:p w14:paraId="77446C5E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FE544D" w14:textId="5714A6AD" w:rsidR="00EC2167" w:rsidRPr="007929E5" w:rsidRDefault="00411E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3,144</w:t>
            </w:r>
          </w:p>
        </w:tc>
        <w:tc>
          <w:tcPr>
            <w:tcW w:w="239" w:type="dxa"/>
          </w:tcPr>
          <w:p w14:paraId="35F4D515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9F4892" w14:textId="49059476" w:rsidR="00EC2167" w:rsidRPr="007929E5" w:rsidRDefault="00411E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1,641</w:t>
            </w:r>
          </w:p>
        </w:tc>
        <w:tc>
          <w:tcPr>
            <w:tcW w:w="236" w:type="dxa"/>
          </w:tcPr>
          <w:p w14:paraId="55AFB685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7" w:type="dxa"/>
          </w:tcPr>
          <w:p w14:paraId="50F9EFF8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227" w:right="4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1F77ED44" w14:textId="77777777" w:rsidR="00EC2167" w:rsidRPr="007929E5" w:rsidRDefault="00EC2167">
            <w:pPr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D5F9F5" w14:textId="242CB613" w:rsidR="00EC2167" w:rsidRPr="007929E5" w:rsidRDefault="00411E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821</w:t>
            </w:r>
          </w:p>
        </w:tc>
      </w:tr>
      <w:tr w:rsidR="00EC2167" w:rsidRPr="007929E5" w14:paraId="409CA4DB" w14:textId="77777777" w:rsidTr="00EC2167">
        <w:tc>
          <w:tcPr>
            <w:tcW w:w="2429" w:type="dxa"/>
            <w:hideMark/>
          </w:tcPr>
          <w:p w14:paraId="454182B1" w14:textId="77777777" w:rsidR="00EC2167" w:rsidRPr="007929E5" w:rsidRDefault="00EC2167">
            <w:pPr>
              <w:tabs>
                <w:tab w:val="clear" w:pos="227"/>
                <w:tab w:val="clear" w:pos="1644"/>
                <w:tab w:val="center" w:pos="948"/>
              </w:tabs>
              <w:spacing w:line="240" w:lineRule="auto"/>
              <w:ind w:left="198" w:right="-108" w:firstLine="52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ภาษีมูลค่าเพิ่มที่ยัง  </w:t>
            </w:r>
          </w:p>
          <w:p w14:paraId="7D3FA4C7" w14:textId="77777777" w:rsidR="00EC2167" w:rsidRPr="007929E5" w:rsidRDefault="00EC2167">
            <w:pPr>
              <w:tabs>
                <w:tab w:val="clear" w:pos="227"/>
                <w:tab w:val="center" w:pos="948"/>
              </w:tabs>
              <w:spacing w:line="240" w:lineRule="auto"/>
              <w:ind w:left="198" w:firstLine="52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    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ไม่ถึงกำหนด</w:t>
            </w:r>
          </w:p>
        </w:tc>
        <w:tc>
          <w:tcPr>
            <w:tcW w:w="282" w:type="dxa"/>
          </w:tcPr>
          <w:p w14:paraId="0DA15664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8936D4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D7DB1A" w14:textId="1EEFF3EE" w:rsidR="00411EB8" w:rsidRPr="007929E5" w:rsidRDefault="00411E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sz w:val="30"/>
                <w:szCs w:val="30"/>
              </w:rPr>
              <w:t>(223)</w:t>
            </w:r>
          </w:p>
        </w:tc>
        <w:tc>
          <w:tcPr>
            <w:tcW w:w="239" w:type="dxa"/>
          </w:tcPr>
          <w:p w14:paraId="5BFD187C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E196E9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3627CF" w14:textId="54674448" w:rsidR="00411EB8" w:rsidRPr="007929E5" w:rsidRDefault="00411E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8A1E7B8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</w:tcPr>
          <w:p w14:paraId="56436E89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73F45ECC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1B399C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9273804" w14:textId="137DECE4" w:rsidR="00411EB8" w:rsidRPr="007929E5" w:rsidRDefault="00411E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C2167" w:rsidRPr="007929E5" w14:paraId="3D1BCF7A" w14:textId="77777777" w:rsidTr="00EC2167">
        <w:tc>
          <w:tcPr>
            <w:tcW w:w="2429" w:type="dxa"/>
            <w:hideMark/>
          </w:tcPr>
          <w:p w14:paraId="546D3BC3" w14:textId="77777777" w:rsidR="00EC2167" w:rsidRPr="007929E5" w:rsidRDefault="00EC2167">
            <w:pPr>
              <w:tabs>
                <w:tab w:val="center" w:pos="948"/>
              </w:tabs>
              <w:spacing w:line="240" w:lineRule="auto"/>
              <w:ind w:left="43" w:firstLine="297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82" w:type="dxa"/>
          </w:tcPr>
          <w:p w14:paraId="7D9A9408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2E0233" w14:textId="0CE5BF8F" w:rsidR="00EC2167" w:rsidRPr="007929E5" w:rsidRDefault="00411E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2,921</w:t>
            </w:r>
          </w:p>
        </w:tc>
        <w:tc>
          <w:tcPr>
            <w:tcW w:w="239" w:type="dxa"/>
          </w:tcPr>
          <w:p w14:paraId="36172BC8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F7558C" w14:textId="16302E34" w:rsidR="00EC2167" w:rsidRPr="007929E5" w:rsidRDefault="00411E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1,641</w:t>
            </w:r>
          </w:p>
        </w:tc>
        <w:tc>
          <w:tcPr>
            <w:tcW w:w="236" w:type="dxa"/>
          </w:tcPr>
          <w:p w14:paraId="7899B70B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7" w:type="dxa"/>
          </w:tcPr>
          <w:p w14:paraId="3C10235F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229CF73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0843BF" w14:textId="1C90970E" w:rsidR="00EC2167" w:rsidRPr="007929E5" w:rsidRDefault="00411EB8">
            <w:pPr>
              <w:tabs>
                <w:tab w:val="clear" w:pos="1644"/>
                <w:tab w:val="left" w:pos="1527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821</w:t>
            </w:r>
          </w:p>
        </w:tc>
      </w:tr>
      <w:tr w:rsidR="00EC2167" w:rsidRPr="007929E5" w14:paraId="3FFD794D" w14:textId="77777777" w:rsidTr="00EC2167">
        <w:tc>
          <w:tcPr>
            <w:tcW w:w="2429" w:type="dxa"/>
            <w:hideMark/>
          </w:tcPr>
          <w:p w14:paraId="6EF35408" w14:textId="77777777" w:rsidR="00EC2167" w:rsidRPr="007929E5" w:rsidRDefault="00EC2167">
            <w:pPr>
              <w:tabs>
                <w:tab w:val="center" w:pos="948"/>
              </w:tabs>
              <w:spacing w:line="240" w:lineRule="auto"/>
              <w:ind w:left="43" w:firstLine="297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282" w:type="dxa"/>
          </w:tcPr>
          <w:p w14:paraId="07EBB983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9387AC7" w14:textId="106DEC6D" w:rsidR="00EC2167" w:rsidRPr="007929E5" w:rsidRDefault="00411E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505,129</w:t>
            </w:r>
          </w:p>
        </w:tc>
        <w:tc>
          <w:tcPr>
            <w:tcW w:w="239" w:type="dxa"/>
          </w:tcPr>
          <w:p w14:paraId="06CB1A3C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8BA1FAD" w14:textId="668625B2" w:rsidR="00EC2167" w:rsidRPr="007929E5" w:rsidRDefault="00411E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332,901</w:t>
            </w:r>
          </w:p>
        </w:tc>
        <w:tc>
          <w:tcPr>
            <w:tcW w:w="236" w:type="dxa"/>
          </w:tcPr>
          <w:p w14:paraId="575E0C4F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7" w:type="dxa"/>
          </w:tcPr>
          <w:p w14:paraId="4E0B1215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19C1923D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213E323" w14:textId="34B80123" w:rsidR="00EC2167" w:rsidRPr="007929E5" w:rsidRDefault="00411EB8">
            <w:pPr>
              <w:tabs>
                <w:tab w:val="clear" w:pos="1644"/>
                <w:tab w:val="left" w:pos="1527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45,368</w:t>
            </w:r>
          </w:p>
        </w:tc>
      </w:tr>
    </w:tbl>
    <w:p w14:paraId="42658FDB" w14:textId="11344BE9" w:rsidR="00BD1FC6" w:rsidRPr="007929E5" w:rsidRDefault="00BD1FC6" w:rsidP="00BD1FC6">
      <w:pPr>
        <w:tabs>
          <w:tab w:val="clear" w:pos="454"/>
          <w:tab w:val="clear" w:pos="680"/>
        </w:tabs>
        <w:ind w:right="-28"/>
        <w:jc w:val="thaiDistribute"/>
        <w:rPr>
          <w:rFonts w:asciiTheme="minorHAnsi" w:hAnsiTheme="minorHAnsi" w:cstheme="minorHAnsi"/>
          <w:spacing w:val="-4"/>
          <w:sz w:val="20"/>
          <w:szCs w:val="20"/>
        </w:rPr>
      </w:pPr>
    </w:p>
    <w:p w14:paraId="44614327" w14:textId="2F9C608C" w:rsidR="00992597" w:rsidRPr="007929E5" w:rsidRDefault="00992597" w:rsidP="00992597">
      <w:pPr>
        <w:tabs>
          <w:tab w:val="clear" w:pos="454"/>
          <w:tab w:val="clear" w:pos="680"/>
        </w:tabs>
        <w:ind w:left="495" w:right="-28" w:firstLine="9"/>
        <w:jc w:val="thaiDistribute"/>
        <w:rPr>
          <w:rFonts w:asciiTheme="minorHAnsi" w:hAnsiTheme="minorHAnsi" w:cstheme="minorHAnsi"/>
          <w:spacing w:val="-4"/>
          <w:sz w:val="30"/>
          <w:szCs w:val="30"/>
        </w:rPr>
      </w:pPr>
      <w:r w:rsidRPr="007929E5">
        <w:rPr>
          <w:rFonts w:asciiTheme="minorHAnsi" w:hAnsiTheme="minorHAnsi" w:cstheme="minorHAnsi"/>
          <w:spacing w:val="-4"/>
          <w:sz w:val="30"/>
          <w:szCs w:val="30"/>
        </w:rPr>
        <w:t>*</w:t>
      </w:r>
      <w:r w:rsidRPr="007929E5">
        <w:rPr>
          <w:rFonts w:asciiTheme="minorHAnsi" w:hAnsiTheme="minorHAnsi" w:cstheme="minorHAnsi"/>
          <w:spacing w:val="-4"/>
          <w:sz w:val="30"/>
          <w:szCs w:val="30"/>
          <w:cs/>
        </w:rPr>
        <w:t xml:space="preserve"> สุทธิจากรายได้ดอกเบี้ยรับรอการรับรู้</w:t>
      </w:r>
      <w:r w:rsidR="005A2A4F">
        <w:rPr>
          <w:rFonts w:asciiTheme="minorHAnsi" w:hAnsiTheme="minorHAnsi" w:cstheme="minorHAnsi"/>
          <w:spacing w:val="-4"/>
          <w:sz w:val="30"/>
          <w:szCs w:val="30"/>
        </w:rPr>
        <w:t xml:space="preserve"> </w:t>
      </w:r>
      <w:r w:rsidRPr="007929E5">
        <w:rPr>
          <w:rFonts w:asciiTheme="minorHAnsi" w:hAnsiTheme="minorHAnsi" w:cstheme="minorHAnsi"/>
          <w:spacing w:val="-4"/>
          <w:sz w:val="30"/>
          <w:szCs w:val="30"/>
          <w:cs/>
        </w:rPr>
        <w:t>มูลค่าหลักประกัน</w:t>
      </w:r>
      <w:r>
        <w:rPr>
          <w:rFonts w:asciiTheme="minorHAnsi" w:hAnsiTheme="minorHAnsi" w:cstheme="minorHAnsi"/>
          <w:spacing w:val="-4"/>
          <w:sz w:val="30"/>
          <w:szCs w:val="30"/>
        </w:rPr>
        <w:t xml:space="preserve"> </w:t>
      </w:r>
      <w:r>
        <w:rPr>
          <w:rFonts w:asciiTheme="minorHAnsi" w:hAnsiTheme="minorHAnsi" w:cstheme="minorHAnsi" w:hint="cs"/>
          <w:spacing w:val="-4"/>
          <w:sz w:val="30"/>
          <w:szCs w:val="30"/>
          <w:cs/>
        </w:rPr>
        <w:t>และภาษีมูลค่าเพิ่มที่ยังไม่ถึงกำหนด</w:t>
      </w:r>
    </w:p>
    <w:p w14:paraId="55EBEA4B" w14:textId="46767B9F" w:rsidR="00D5787A" w:rsidRPr="007929E5" w:rsidRDefault="00D5787A" w:rsidP="00D5787A">
      <w:pPr>
        <w:tabs>
          <w:tab w:val="left" w:pos="-3402"/>
          <w:tab w:val="left" w:pos="-3261"/>
          <w:tab w:val="left" w:pos="-3119"/>
        </w:tabs>
        <w:spacing w:line="240" w:lineRule="auto"/>
        <w:ind w:left="585" w:right="403" w:hanging="45"/>
        <w:jc w:val="thaiDistribute"/>
        <w:rPr>
          <w:rFonts w:asciiTheme="minorHAnsi" w:hAnsiTheme="minorHAnsi" w:cstheme="minorHAnsi"/>
          <w:sz w:val="30"/>
          <w:szCs w:val="30"/>
        </w:rPr>
      </w:pPr>
      <w:r w:rsidRPr="007929E5">
        <w:rPr>
          <w:rFonts w:asciiTheme="minorHAnsi" w:hAnsiTheme="minorHAnsi" w:cstheme="minorHAnsi"/>
          <w:sz w:val="30"/>
          <w:szCs w:val="30"/>
          <w:cs/>
        </w:rPr>
        <w:lastRenderedPageBreak/>
        <w:t xml:space="preserve">การวิเคราะห์อายุของลูกหนี้ผ่อนชำระ ณ วันที่ 31 ธันวาคม </w:t>
      </w:r>
      <w:r w:rsidRPr="007929E5">
        <w:rPr>
          <w:rFonts w:asciiTheme="minorHAnsi" w:hAnsiTheme="minorHAnsi" w:cstheme="minorHAnsi"/>
          <w:sz w:val="30"/>
          <w:szCs w:val="30"/>
        </w:rPr>
        <w:t>256</w:t>
      </w:r>
      <w:r w:rsidRPr="007929E5">
        <w:rPr>
          <w:rFonts w:asciiTheme="minorHAnsi" w:hAnsiTheme="minorHAnsi" w:cstheme="minorHAnsi" w:hint="cs"/>
          <w:sz w:val="30"/>
          <w:szCs w:val="30"/>
          <w:cs/>
        </w:rPr>
        <w:t>1</w:t>
      </w:r>
      <w:r w:rsidRPr="007929E5">
        <w:rPr>
          <w:rFonts w:asciiTheme="minorHAnsi" w:hAnsiTheme="minorHAnsi" w:cstheme="minorHAnsi"/>
          <w:sz w:val="30"/>
          <w:szCs w:val="30"/>
          <w:cs/>
        </w:rPr>
        <w:t xml:space="preserve"> มีดังนี้</w:t>
      </w:r>
    </w:p>
    <w:p w14:paraId="643D6F2F" w14:textId="23DF4F4B" w:rsidR="00EC2167" w:rsidRPr="007929E5" w:rsidRDefault="00EC2167" w:rsidP="00101272">
      <w:pPr>
        <w:spacing w:line="240" w:lineRule="auto"/>
        <w:ind w:left="567"/>
        <w:jc w:val="thaiDistribute"/>
        <w:rPr>
          <w:rFonts w:asciiTheme="majorHAnsi" w:hAnsiTheme="majorHAnsi" w:cstheme="majorHAnsi"/>
          <w:sz w:val="16"/>
          <w:szCs w:val="16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2429"/>
        <w:gridCol w:w="282"/>
        <w:gridCol w:w="1822"/>
        <w:gridCol w:w="239"/>
        <w:gridCol w:w="1710"/>
        <w:gridCol w:w="236"/>
        <w:gridCol w:w="1437"/>
        <w:gridCol w:w="36"/>
        <w:gridCol w:w="200"/>
        <w:gridCol w:w="36"/>
        <w:gridCol w:w="1320"/>
      </w:tblGrid>
      <w:tr w:rsidR="00EC2167" w:rsidRPr="007929E5" w14:paraId="3350F8D4" w14:textId="77777777" w:rsidTr="00EC2167">
        <w:tc>
          <w:tcPr>
            <w:tcW w:w="2429" w:type="dxa"/>
          </w:tcPr>
          <w:p w14:paraId="4F5B3FC2" w14:textId="77777777" w:rsidR="00EC2167" w:rsidRPr="007929E5" w:rsidRDefault="00EC2167">
            <w:pPr>
              <w:spacing w:line="240" w:lineRule="auto"/>
              <w:ind w:left="583" w:hanging="58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</w:tcPr>
          <w:p w14:paraId="7AA9E7BD" w14:textId="77777777" w:rsidR="00EC2167" w:rsidRPr="007929E5" w:rsidRDefault="00EC216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36" w:type="dxa"/>
            <w:gridSpan w:val="9"/>
            <w:hideMark/>
          </w:tcPr>
          <w:p w14:paraId="632C3DF0" w14:textId="77777777" w:rsidR="00EC2167" w:rsidRPr="007929E5" w:rsidRDefault="00EC216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29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7929E5">
              <w:rPr>
                <w:rFonts w:ascii="Angsana New" w:hAnsi="Angsana New" w:hint="cs"/>
                <w:b/>
                <w:bCs/>
                <w:sz w:val="30"/>
                <w:szCs w:val="30"/>
              </w:rPr>
              <w:t>/</w:t>
            </w:r>
            <w:r w:rsidRPr="007929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งบการเงินเฉพาะกิจการ</w:t>
            </w:r>
          </w:p>
        </w:tc>
      </w:tr>
      <w:tr w:rsidR="00EC2167" w:rsidRPr="007929E5" w14:paraId="69E7B674" w14:textId="77777777" w:rsidTr="00EC2167">
        <w:tc>
          <w:tcPr>
            <w:tcW w:w="2429" w:type="dxa"/>
          </w:tcPr>
          <w:p w14:paraId="4466B249" w14:textId="77777777" w:rsidR="00EC2167" w:rsidRPr="007929E5" w:rsidRDefault="00EC2167">
            <w:pPr>
              <w:spacing w:line="240" w:lineRule="auto"/>
              <w:ind w:left="583" w:hanging="58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D2691F" w14:textId="77777777" w:rsidR="00EC2167" w:rsidRPr="007929E5" w:rsidRDefault="00EC2167">
            <w:pPr>
              <w:spacing w:line="240" w:lineRule="auto"/>
              <w:ind w:left="583" w:hanging="58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17927E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2" w:type="dxa"/>
          </w:tcPr>
          <w:p w14:paraId="1C5BC983" w14:textId="77777777" w:rsidR="00EC2167" w:rsidRPr="007929E5" w:rsidRDefault="00EC216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2" w:type="dxa"/>
            <w:hideMark/>
          </w:tcPr>
          <w:p w14:paraId="084E62FC" w14:textId="77777777" w:rsidR="00EC2167" w:rsidRPr="007929E5" w:rsidRDefault="00EC2167">
            <w:pPr>
              <w:spacing w:line="240" w:lineRule="auto"/>
              <w:ind w:left="-93" w:right="-131" w:hanging="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ลูกหนี้ผ่อนชำระ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สุทธิจากรายได้ดอกเบี้ยรับ</w:t>
            </w:r>
          </w:p>
          <w:p w14:paraId="42382075" w14:textId="77777777" w:rsidR="00EC2167" w:rsidRPr="007929E5" w:rsidRDefault="00EC216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รอการรับรู้</w:t>
            </w:r>
          </w:p>
        </w:tc>
        <w:tc>
          <w:tcPr>
            <w:tcW w:w="239" w:type="dxa"/>
          </w:tcPr>
          <w:p w14:paraId="7E420A35" w14:textId="77777777" w:rsidR="00EC2167" w:rsidRPr="007929E5" w:rsidRDefault="00EC216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hideMark/>
          </w:tcPr>
          <w:p w14:paraId="468E8E10" w14:textId="77777777" w:rsidR="00EC2167" w:rsidRPr="007929E5" w:rsidRDefault="00EC216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ยอดลูกหนี้สุทธิที่ใช้ในการตั้งค่าเผื่อหนี้สงสัยจะสูญ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 xml:space="preserve"> *</w:t>
            </w:r>
          </w:p>
        </w:tc>
        <w:tc>
          <w:tcPr>
            <w:tcW w:w="236" w:type="dxa"/>
          </w:tcPr>
          <w:p w14:paraId="65ECCA8F" w14:textId="77777777" w:rsidR="00EC2167" w:rsidRPr="007929E5" w:rsidRDefault="00EC216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3" w:type="dxa"/>
            <w:gridSpan w:val="2"/>
            <w:hideMark/>
          </w:tcPr>
          <w:p w14:paraId="4823CC7B" w14:textId="77777777" w:rsidR="00EC2167" w:rsidRPr="007929E5" w:rsidRDefault="00EC216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อัตราที่ใช้ในการตั้งค่าเผื่อหนี้สงสัยจะสูญ</w:t>
            </w:r>
          </w:p>
        </w:tc>
        <w:tc>
          <w:tcPr>
            <w:tcW w:w="236" w:type="dxa"/>
            <w:gridSpan w:val="2"/>
          </w:tcPr>
          <w:p w14:paraId="2068602E" w14:textId="77777777" w:rsidR="00EC2167" w:rsidRPr="007929E5" w:rsidRDefault="00EC216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5F3E81DA" w14:textId="77777777" w:rsidR="00EC2167" w:rsidRPr="007929E5" w:rsidRDefault="00EC216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C086A6C" w14:textId="77777777" w:rsidR="00EC2167" w:rsidRPr="007929E5" w:rsidRDefault="00EC216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</w:tr>
      <w:tr w:rsidR="00EC2167" w:rsidRPr="007929E5" w14:paraId="30D46B13" w14:textId="77777777" w:rsidTr="00EC2167">
        <w:tc>
          <w:tcPr>
            <w:tcW w:w="2429" w:type="dxa"/>
          </w:tcPr>
          <w:p w14:paraId="794F7ED7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</w:tcPr>
          <w:p w14:paraId="79C20439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71" w:type="dxa"/>
            <w:gridSpan w:val="3"/>
            <w:hideMark/>
          </w:tcPr>
          <w:p w14:paraId="2329044E" w14:textId="77777777" w:rsidR="00EC2167" w:rsidRPr="007929E5" w:rsidRDefault="00EC216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 w:rsidRPr="007929E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236" w:type="dxa"/>
          </w:tcPr>
          <w:p w14:paraId="7796F914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  <w:gridSpan w:val="2"/>
            <w:hideMark/>
          </w:tcPr>
          <w:p w14:paraId="75DE5ED0" w14:textId="77777777" w:rsidR="00EC2167" w:rsidRPr="007929E5" w:rsidRDefault="00EC216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  <w:gridSpan w:val="2"/>
          </w:tcPr>
          <w:p w14:paraId="6EE836CA" w14:textId="77777777" w:rsidR="00EC2167" w:rsidRPr="007929E5" w:rsidRDefault="00EC216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0" w:type="dxa"/>
            <w:hideMark/>
          </w:tcPr>
          <w:p w14:paraId="5D8ACC81" w14:textId="77777777" w:rsidR="00EC2167" w:rsidRPr="007929E5" w:rsidRDefault="00EC216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C2167" w:rsidRPr="007929E5" w14:paraId="3EC8C8F8" w14:textId="77777777" w:rsidTr="00EC2167">
        <w:tc>
          <w:tcPr>
            <w:tcW w:w="9747" w:type="dxa"/>
            <w:gridSpan w:val="11"/>
            <w:hideMark/>
          </w:tcPr>
          <w:p w14:paraId="601C7531" w14:textId="77777777" w:rsidR="00EC2167" w:rsidRPr="007929E5" w:rsidRDefault="00EC2167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1)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 xml:space="preserve">     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ลูกหนี้ผ่อนชำระที่ไม่มีการเปลี่ยนแปลงเงื่อนไขการชำระหนี้</w:t>
            </w:r>
          </w:p>
        </w:tc>
      </w:tr>
      <w:tr w:rsidR="00EC2167" w:rsidRPr="007929E5" w14:paraId="1424FD52" w14:textId="77777777" w:rsidTr="00EC2167">
        <w:tc>
          <w:tcPr>
            <w:tcW w:w="2429" w:type="dxa"/>
            <w:hideMark/>
          </w:tcPr>
          <w:p w14:paraId="37D2A8B6" w14:textId="77777777" w:rsidR="00EC2167" w:rsidRPr="007929E5" w:rsidRDefault="00EC2167">
            <w:pPr>
              <w:spacing w:line="240" w:lineRule="auto"/>
              <w:ind w:left="430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929E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ลูกหนี้ทั่วไป</w:t>
            </w:r>
          </w:p>
        </w:tc>
        <w:tc>
          <w:tcPr>
            <w:tcW w:w="282" w:type="dxa"/>
          </w:tcPr>
          <w:p w14:paraId="279F270F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71" w:type="dxa"/>
            <w:gridSpan w:val="3"/>
          </w:tcPr>
          <w:p w14:paraId="1FAA353B" w14:textId="77777777" w:rsidR="00EC2167" w:rsidRPr="007929E5" w:rsidRDefault="00EC216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FC8D68C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  <w:gridSpan w:val="2"/>
          </w:tcPr>
          <w:p w14:paraId="36DBA8F4" w14:textId="77777777" w:rsidR="00EC2167" w:rsidRPr="007929E5" w:rsidRDefault="00EC216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23ED684B" w14:textId="77777777" w:rsidR="00EC2167" w:rsidRPr="007929E5" w:rsidRDefault="00EC216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0" w:type="dxa"/>
          </w:tcPr>
          <w:p w14:paraId="65C6BBF1" w14:textId="77777777" w:rsidR="00EC2167" w:rsidRPr="007929E5" w:rsidRDefault="00EC216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C2167" w:rsidRPr="007929E5" w14:paraId="493719BB" w14:textId="77777777" w:rsidTr="00EC2167">
        <w:tc>
          <w:tcPr>
            <w:tcW w:w="2429" w:type="dxa"/>
            <w:hideMark/>
          </w:tcPr>
          <w:p w14:paraId="6A16F46D" w14:textId="77777777" w:rsidR="00EC2167" w:rsidRPr="007929E5" w:rsidRDefault="00EC2167">
            <w:pPr>
              <w:tabs>
                <w:tab w:val="clear" w:pos="1871"/>
                <w:tab w:val="decimal" w:pos="125"/>
                <w:tab w:val="left" w:pos="1782"/>
              </w:tabs>
              <w:spacing w:line="240" w:lineRule="auto"/>
              <w:ind w:left="430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282" w:type="dxa"/>
          </w:tcPr>
          <w:p w14:paraId="0DABD7F0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22" w:type="dxa"/>
            <w:hideMark/>
          </w:tcPr>
          <w:p w14:paraId="1487B99A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629,146</w:t>
            </w:r>
          </w:p>
        </w:tc>
        <w:tc>
          <w:tcPr>
            <w:tcW w:w="239" w:type="dxa"/>
          </w:tcPr>
          <w:p w14:paraId="35E81141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hideMark/>
          </w:tcPr>
          <w:p w14:paraId="22EAA8F5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347,927</w:t>
            </w:r>
          </w:p>
        </w:tc>
        <w:tc>
          <w:tcPr>
            <w:tcW w:w="236" w:type="dxa"/>
          </w:tcPr>
          <w:p w14:paraId="1F607747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  <w:gridSpan w:val="2"/>
            <w:hideMark/>
          </w:tcPr>
          <w:p w14:paraId="52CCA214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  <w:tc>
          <w:tcPr>
            <w:tcW w:w="236" w:type="dxa"/>
            <w:gridSpan w:val="2"/>
          </w:tcPr>
          <w:p w14:paraId="0F72B774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hideMark/>
          </w:tcPr>
          <w:p w14:paraId="3EF49CFB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3,479</w:t>
            </w:r>
          </w:p>
        </w:tc>
      </w:tr>
      <w:tr w:rsidR="00EC2167" w:rsidRPr="007929E5" w14:paraId="53331D68" w14:textId="77777777" w:rsidTr="00EC2167">
        <w:tc>
          <w:tcPr>
            <w:tcW w:w="2429" w:type="dxa"/>
            <w:hideMark/>
          </w:tcPr>
          <w:p w14:paraId="61E2FEE3" w14:textId="77777777" w:rsidR="00EC2167" w:rsidRPr="007929E5" w:rsidRDefault="00EC2167">
            <w:pPr>
              <w:spacing w:line="240" w:lineRule="auto"/>
              <w:ind w:firstLine="4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82" w:type="dxa"/>
          </w:tcPr>
          <w:p w14:paraId="5C593024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2" w:type="dxa"/>
          </w:tcPr>
          <w:p w14:paraId="6498C193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5346FED7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5AB6129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BB40AD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  <w:gridSpan w:val="2"/>
          </w:tcPr>
          <w:p w14:paraId="7CAD246E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195B8C45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6820F3BA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2167" w:rsidRPr="007929E5" w14:paraId="75E9AE5A" w14:textId="77777777" w:rsidTr="00EC2167">
        <w:tc>
          <w:tcPr>
            <w:tcW w:w="2429" w:type="dxa"/>
            <w:hideMark/>
          </w:tcPr>
          <w:p w14:paraId="6AFBFBC4" w14:textId="77777777" w:rsidR="00EC2167" w:rsidRPr="007929E5" w:rsidRDefault="00EC2167">
            <w:pPr>
              <w:tabs>
                <w:tab w:val="clear" w:pos="227"/>
              </w:tabs>
              <w:spacing w:line="240" w:lineRule="auto"/>
              <w:ind w:left="610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82" w:type="dxa"/>
          </w:tcPr>
          <w:p w14:paraId="5FF67800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2" w:type="dxa"/>
            <w:hideMark/>
          </w:tcPr>
          <w:p w14:paraId="0D668420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32,832</w:t>
            </w:r>
          </w:p>
        </w:tc>
        <w:tc>
          <w:tcPr>
            <w:tcW w:w="239" w:type="dxa"/>
          </w:tcPr>
          <w:p w14:paraId="30E77739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hideMark/>
          </w:tcPr>
          <w:p w14:paraId="3AD59701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19,328</w:t>
            </w:r>
          </w:p>
        </w:tc>
        <w:tc>
          <w:tcPr>
            <w:tcW w:w="236" w:type="dxa"/>
          </w:tcPr>
          <w:p w14:paraId="2F0EDE47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  <w:gridSpan w:val="2"/>
            <w:hideMark/>
          </w:tcPr>
          <w:p w14:paraId="68720642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  <w:tc>
          <w:tcPr>
            <w:tcW w:w="236" w:type="dxa"/>
            <w:gridSpan w:val="2"/>
          </w:tcPr>
          <w:p w14:paraId="79670237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hideMark/>
          </w:tcPr>
          <w:p w14:paraId="7FCCFBED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966</w:t>
            </w:r>
          </w:p>
        </w:tc>
      </w:tr>
      <w:tr w:rsidR="00EC2167" w:rsidRPr="007929E5" w14:paraId="40F1AB3A" w14:textId="77777777" w:rsidTr="00EC2167">
        <w:tc>
          <w:tcPr>
            <w:tcW w:w="2429" w:type="dxa"/>
            <w:hideMark/>
          </w:tcPr>
          <w:p w14:paraId="20D2AB42" w14:textId="77777777" w:rsidR="00EC2167" w:rsidRPr="007929E5" w:rsidRDefault="00EC2167">
            <w:pPr>
              <w:tabs>
                <w:tab w:val="clear" w:pos="227"/>
              </w:tabs>
              <w:spacing w:line="240" w:lineRule="auto"/>
              <w:ind w:left="610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 xml:space="preserve">3 - 6 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82" w:type="dxa"/>
          </w:tcPr>
          <w:p w14:paraId="4D00C07E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22" w:type="dxa"/>
            <w:hideMark/>
          </w:tcPr>
          <w:p w14:paraId="30E5807C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32,838</w:t>
            </w:r>
          </w:p>
        </w:tc>
        <w:tc>
          <w:tcPr>
            <w:tcW w:w="239" w:type="dxa"/>
          </w:tcPr>
          <w:p w14:paraId="6F7EDF4C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hideMark/>
          </w:tcPr>
          <w:p w14:paraId="71496709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20,073</w:t>
            </w:r>
          </w:p>
        </w:tc>
        <w:tc>
          <w:tcPr>
            <w:tcW w:w="236" w:type="dxa"/>
          </w:tcPr>
          <w:p w14:paraId="2802AAFF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  <w:gridSpan w:val="2"/>
            <w:hideMark/>
          </w:tcPr>
          <w:p w14:paraId="0966D3AE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</w:p>
        </w:tc>
        <w:tc>
          <w:tcPr>
            <w:tcW w:w="236" w:type="dxa"/>
            <w:gridSpan w:val="2"/>
          </w:tcPr>
          <w:p w14:paraId="48D361EC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hideMark/>
          </w:tcPr>
          <w:p w14:paraId="70607EE9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6,022</w:t>
            </w:r>
          </w:p>
        </w:tc>
      </w:tr>
      <w:tr w:rsidR="00EC2167" w:rsidRPr="007929E5" w14:paraId="0E6FBB62" w14:textId="77777777" w:rsidTr="00EC2167">
        <w:tc>
          <w:tcPr>
            <w:tcW w:w="2429" w:type="dxa"/>
            <w:hideMark/>
          </w:tcPr>
          <w:p w14:paraId="1242B035" w14:textId="77777777" w:rsidR="00EC2167" w:rsidRPr="007929E5" w:rsidRDefault="00EC2167">
            <w:pPr>
              <w:tabs>
                <w:tab w:val="clear" w:pos="227"/>
              </w:tabs>
              <w:spacing w:line="240" w:lineRule="auto"/>
              <w:ind w:left="610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- 9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82" w:type="dxa"/>
          </w:tcPr>
          <w:p w14:paraId="236E9674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2" w:type="dxa"/>
            <w:hideMark/>
          </w:tcPr>
          <w:p w14:paraId="648EB8A1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16,080</w:t>
            </w:r>
          </w:p>
        </w:tc>
        <w:tc>
          <w:tcPr>
            <w:tcW w:w="239" w:type="dxa"/>
          </w:tcPr>
          <w:p w14:paraId="524DE62F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hideMark/>
          </w:tcPr>
          <w:p w14:paraId="11846FEB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9,993</w:t>
            </w:r>
          </w:p>
        </w:tc>
        <w:tc>
          <w:tcPr>
            <w:tcW w:w="236" w:type="dxa"/>
          </w:tcPr>
          <w:p w14:paraId="20C651DB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  <w:gridSpan w:val="2"/>
            <w:hideMark/>
          </w:tcPr>
          <w:p w14:paraId="733EFCF9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50</w:t>
            </w:r>
          </w:p>
        </w:tc>
        <w:tc>
          <w:tcPr>
            <w:tcW w:w="236" w:type="dxa"/>
            <w:gridSpan w:val="2"/>
          </w:tcPr>
          <w:p w14:paraId="527BC20F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hideMark/>
          </w:tcPr>
          <w:p w14:paraId="70D09EF9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4,997</w:t>
            </w:r>
          </w:p>
        </w:tc>
      </w:tr>
      <w:tr w:rsidR="00EC2167" w:rsidRPr="007929E5" w14:paraId="19A97B57" w14:textId="77777777" w:rsidTr="00EC2167">
        <w:tc>
          <w:tcPr>
            <w:tcW w:w="2429" w:type="dxa"/>
            <w:hideMark/>
          </w:tcPr>
          <w:p w14:paraId="6F745B11" w14:textId="77777777" w:rsidR="00EC2167" w:rsidRPr="007929E5" w:rsidRDefault="00EC2167">
            <w:pPr>
              <w:tabs>
                <w:tab w:val="clear" w:pos="227"/>
              </w:tabs>
              <w:spacing w:line="240" w:lineRule="auto"/>
              <w:ind w:left="610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- 12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82" w:type="dxa"/>
          </w:tcPr>
          <w:p w14:paraId="5DD68B6B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22" w:type="dxa"/>
            <w:hideMark/>
          </w:tcPr>
          <w:p w14:paraId="0AAF659C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10,899</w:t>
            </w:r>
          </w:p>
        </w:tc>
        <w:tc>
          <w:tcPr>
            <w:tcW w:w="239" w:type="dxa"/>
          </w:tcPr>
          <w:p w14:paraId="05D9CE11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hideMark/>
          </w:tcPr>
          <w:p w14:paraId="0FC32517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6,723</w:t>
            </w:r>
          </w:p>
        </w:tc>
        <w:tc>
          <w:tcPr>
            <w:tcW w:w="236" w:type="dxa"/>
          </w:tcPr>
          <w:p w14:paraId="4C729EB3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  <w:gridSpan w:val="2"/>
            <w:hideMark/>
          </w:tcPr>
          <w:p w14:paraId="643F0D78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70</w:t>
            </w:r>
          </w:p>
        </w:tc>
        <w:tc>
          <w:tcPr>
            <w:tcW w:w="236" w:type="dxa"/>
            <w:gridSpan w:val="2"/>
          </w:tcPr>
          <w:p w14:paraId="61F4A9A1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hideMark/>
          </w:tcPr>
          <w:p w14:paraId="021C7B0E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4,706</w:t>
            </w:r>
          </w:p>
        </w:tc>
      </w:tr>
      <w:tr w:rsidR="00EC2167" w:rsidRPr="007929E5" w14:paraId="52BE31D0" w14:textId="77777777" w:rsidTr="00EC2167">
        <w:tc>
          <w:tcPr>
            <w:tcW w:w="2429" w:type="dxa"/>
            <w:hideMark/>
          </w:tcPr>
          <w:p w14:paraId="15ED7561" w14:textId="77777777" w:rsidR="00EC2167" w:rsidRPr="007929E5" w:rsidRDefault="00EC2167">
            <w:pPr>
              <w:tabs>
                <w:tab w:val="clear" w:pos="227"/>
              </w:tabs>
              <w:spacing w:line="240" w:lineRule="auto"/>
              <w:ind w:left="700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82" w:type="dxa"/>
          </w:tcPr>
          <w:p w14:paraId="51BCBA44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2" w:type="dxa"/>
            <w:hideMark/>
          </w:tcPr>
          <w:p w14:paraId="5042AD1A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20,279</w:t>
            </w:r>
          </w:p>
        </w:tc>
        <w:tc>
          <w:tcPr>
            <w:tcW w:w="239" w:type="dxa"/>
          </w:tcPr>
          <w:p w14:paraId="28F79597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hideMark/>
          </w:tcPr>
          <w:p w14:paraId="3D327ED9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19,628</w:t>
            </w:r>
          </w:p>
        </w:tc>
        <w:tc>
          <w:tcPr>
            <w:tcW w:w="236" w:type="dxa"/>
          </w:tcPr>
          <w:p w14:paraId="55391F20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  <w:gridSpan w:val="2"/>
            <w:hideMark/>
          </w:tcPr>
          <w:p w14:paraId="0B6BF5BB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100</w:t>
            </w:r>
          </w:p>
        </w:tc>
        <w:tc>
          <w:tcPr>
            <w:tcW w:w="236" w:type="dxa"/>
            <w:gridSpan w:val="2"/>
          </w:tcPr>
          <w:p w14:paraId="47BEB803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hideMark/>
          </w:tcPr>
          <w:p w14:paraId="7AA623F4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19,628</w:t>
            </w:r>
          </w:p>
        </w:tc>
      </w:tr>
      <w:tr w:rsidR="00EC2167" w:rsidRPr="007929E5" w14:paraId="15191F68" w14:textId="77777777" w:rsidTr="00EC2167">
        <w:tc>
          <w:tcPr>
            <w:tcW w:w="2429" w:type="dxa"/>
            <w:hideMark/>
          </w:tcPr>
          <w:p w14:paraId="6589E13C" w14:textId="77777777" w:rsidR="00EC2167" w:rsidRPr="007929E5" w:rsidRDefault="00EC2167">
            <w:pPr>
              <w:tabs>
                <w:tab w:val="clear" w:pos="227"/>
                <w:tab w:val="center" w:pos="948"/>
              </w:tabs>
              <w:spacing w:line="240" w:lineRule="auto"/>
              <w:ind w:left="430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ลูกหนี้รอการยึดคืน</w:t>
            </w:r>
          </w:p>
        </w:tc>
        <w:tc>
          <w:tcPr>
            <w:tcW w:w="282" w:type="dxa"/>
          </w:tcPr>
          <w:p w14:paraId="7592B17B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AFB119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17,299</w:t>
            </w:r>
          </w:p>
        </w:tc>
        <w:tc>
          <w:tcPr>
            <w:tcW w:w="239" w:type="dxa"/>
          </w:tcPr>
          <w:p w14:paraId="4A29D7D6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49F8B8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10,579</w:t>
            </w:r>
          </w:p>
        </w:tc>
        <w:tc>
          <w:tcPr>
            <w:tcW w:w="236" w:type="dxa"/>
          </w:tcPr>
          <w:p w14:paraId="2AD78BBA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  <w:gridSpan w:val="2"/>
            <w:hideMark/>
          </w:tcPr>
          <w:p w14:paraId="2A183317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100</w:t>
            </w:r>
          </w:p>
        </w:tc>
        <w:tc>
          <w:tcPr>
            <w:tcW w:w="236" w:type="dxa"/>
            <w:gridSpan w:val="2"/>
          </w:tcPr>
          <w:p w14:paraId="7D6CCEFF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4DFE14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10,579</w:t>
            </w:r>
          </w:p>
        </w:tc>
      </w:tr>
      <w:tr w:rsidR="00EC2167" w:rsidRPr="007929E5" w14:paraId="095CBEDD" w14:textId="77777777" w:rsidTr="00EC2167">
        <w:tc>
          <w:tcPr>
            <w:tcW w:w="2429" w:type="dxa"/>
          </w:tcPr>
          <w:p w14:paraId="7FD69FF6" w14:textId="77777777" w:rsidR="00EC2167" w:rsidRPr="007929E5" w:rsidRDefault="00EC2167">
            <w:pPr>
              <w:tabs>
                <w:tab w:val="center" w:pos="948"/>
              </w:tabs>
              <w:spacing w:line="240" w:lineRule="auto"/>
              <w:ind w:lef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</w:tcPr>
          <w:p w14:paraId="67C38FA2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46A3003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527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759,373</w:t>
            </w:r>
          </w:p>
        </w:tc>
        <w:tc>
          <w:tcPr>
            <w:tcW w:w="239" w:type="dxa"/>
          </w:tcPr>
          <w:p w14:paraId="08C0CE17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7AF0A84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434,251</w:t>
            </w:r>
          </w:p>
        </w:tc>
        <w:tc>
          <w:tcPr>
            <w:tcW w:w="236" w:type="dxa"/>
          </w:tcPr>
          <w:p w14:paraId="413352B4" w14:textId="77777777" w:rsidR="00EC2167" w:rsidRPr="007929E5" w:rsidRDefault="00EC2167">
            <w:pPr>
              <w:tabs>
                <w:tab w:val="clear" w:pos="1871"/>
                <w:tab w:val="clear" w:pos="5387"/>
                <w:tab w:val="clear" w:pos="561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3" w:type="dxa"/>
            <w:gridSpan w:val="2"/>
          </w:tcPr>
          <w:p w14:paraId="68F89AAE" w14:textId="77777777" w:rsidR="00EC2167" w:rsidRPr="007929E5" w:rsidRDefault="00EC2167">
            <w:pPr>
              <w:tabs>
                <w:tab w:val="clear" w:pos="1871"/>
                <w:tab w:val="clear" w:pos="5387"/>
                <w:tab w:val="clear" w:pos="561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2452F681" w14:textId="77777777" w:rsidR="00EC2167" w:rsidRPr="007929E5" w:rsidRDefault="00EC2167">
            <w:pPr>
              <w:tabs>
                <w:tab w:val="clear" w:pos="1871"/>
                <w:tab w:val="clear" w:pos="5387"/>
                <w:tab w:val="clear" w:pos="561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C77EEB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50,377</w:t>
            </w:r>
          </w:p>
        </w:tc>
      </w:tr>
      <w:tr w:rsidR="00EC2167" w:rsidRPr="007929E5" w14:paraId="26E23B46" w14:textId="77777777" w:rsidTr="00EC2167">
        <w:tc>
          <w:tcPr>
            <w:tcW w:w="2429" w:type="dxa"/>
            <w:hideMark/>
          </w:tcPr>
          <w:p w14:paraId="4612CE52" w14:textId="77777777" w:rsidR="00EC2167" w:rsidRPr="007929E5" w:rsidRDefault="00EC2167">
            <w:pPr>
              <w:tabs>
                <w:tab w:val="clear" w:pos="227"/>
                <w:tab w:val="clear" w:pos="1871"/>
                <w:tab w:val="center" w:pos="948"/>
                <w:tab w:val="left" w:pos="1692"/>
              </w:tabs>
              <w:spacing w:line="240" w:lineRule="auto"/>
              <w:ind w:left="610" w:right="-135" w:hanging="198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ภาษีมูลค่าเพิ่มที่ยัง</w:t>
            </w:r>
          </w:p>
          <w:p w14:paraId="5A81F5CE" w14:textId="77777777" w:rsidR="00EC2167" w:rsidRPr="007929E5" w:rsidRDefault="00EC2167">
            <w:pPr>
              <w:tabs>
                <w:tab w:val="clear" w:pos="227"/>
                <w:tab w:val="center" w:pos="948"/>
              </w:tabs>
              <w:spacing w:line="240" w:lineRule="auto"/>
              <w:ind w:left="198" w:firstLine="232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ไม่ถึงกำหนด</w:t>
            </w:r>
          </w:p>
        </w:tc>
        <w:tc>
          <w:tcPr>
            <w:tcW w:w="282" w:type="dxa"/>
          </w:tcPr>
          <w:p w14:paraId="46BFCDC1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4550DC" w14:textId="77777777" w:rsidR="00EC2167" w:rsidRPr="007929E5" w:rsidRDefault="00EC2167" w:rsidP="005866B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47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3BE967" w14:textId="77777777" w:rsidR="00EC2167" w:rsidRPr="007929E5" w:rsidRDefault="00EC2167" w:rsidP="005866B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center" w:pos="1410"/>
                <w:tab w:val="left" w:pos="147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(67,036)</w:t>
            </w:r>
          </w:p>
        </w:tc>
        <w:tc>
          <w:tcPr>
            <w:tcW w:w="239" w:type="dxa"/>
          </w:tcPr>
          <w:p w14:paraId="1A75FA53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10F6D4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D9F118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802E38A" w14:textId="77777777" w:rsidR="00EC2167" w:rsidRPr="007929E5" w:rsidRDefault="00EC2167">
            <w:pPr>
              <w:tabs>
                <w:tab w:val="clear" w:pos="1644"/>
                <w:tab w:val="clear" w:pos="1871"/>
                <w:tab w:val="clear" w:pos="5387"/>
                <w:tab w:val="clear" w:pos="5613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  <w:gridSpan w:val="2"/>
          </w:tcPr>
          <w:p w14:paraId="71DFD2FC" w14:textId="77777777" w:rsidR="00EC2167" w:rsidRPr="007929E5" w:rsidRDefault="00EC2167">
            <w:pPr>
              <w:tabs>
                <w:tab w:val="clear" w:pos="1644"/>
                <w:tab w:val="clear" w:pos="1871"/>
                <w:tab w:val="clear" w:pos="5387"/>
                <w:tab w:val="clear" w:pos="561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32AE140B" w14:textId="77777777" w:rsidR="00EC2167" w:rsidRPr="007929E5" w:rsidRDefault="00EC2167">
            <w:pPr>
              <w:tabs>
                <w:tab w:val="clear" w:pos="1644"/>
                <w:tab w:val="clear" w:pos="1871"/>
                <w:tab w:val="clear" w:pos="5387"/>
                <w:tab w:val="clear" w:pos="5613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43C5A2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7" w:right="4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01B74F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7" w:right="2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</w:tr>
      <w:tr w:rsidR="00EC2167" w:rsidRPr="007929E5" w14:paraId="2D81A70E" w14:textId="77777777" w:rsidTr="00EC2167">
        <w:tc>
          <w:tcPr>
            <w:tcW w:w="2429" w:type="dxa"/>
            <w:hideMark/>
          </w:tcPr>
          <w:p w14:paraId="5008C3A5" w14:textId="77777777" w:rsidR="00EC2167" w:rsidRPr="007929E5" w:rsidRDefault="00EC2167">
            <w:pPr>
              <w:tabs>
                <w:tab w:val="center" w:pos="948"/>
              </w:tabs>
              <w:spacing w:line="240" w:lineRule="auto"/>
              <w:ind w:left="430" w:hanging="43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82" w:type="dxa"/>
          </w:tcPr>
          <w:p w14:paraId="7B467B43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9F3AFE0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692,337</w:t>
            </w:r>
          </w:p>
        </w:tc>
        <w:tc>
          <w:tcPr>
            <w:tcW w:w="239" w:type="dxa"/>
          </w:tcPr>
          <w:p w14:paraId="74AF0BFF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A6C3DDA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434,251</w:t>
            </w:r>
          </w:p>
        </w:tc>
        <w:tc>
          <w:tcPr>
            <w:tcW w:w="236" w:type="dxa"/>
          </w:tcPr>
          <w:p w14:paraId="258DDD17" w14:textId="77777777" w:rsidR="00EC2167" w:rsidRPr="007929E5" w:rsidRDefault="00EC2167">
            <w:pPr>
              <w:tabs>
                <w:tab w:val="clear" w:pos="1644"/>
                <w:tab w:val="clear" w:pos="1871"/>
                <w:tab w:val="clear" w:pos="5387"/>
                <w:tab w:val="clear" w:pos="561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3" w:type="dxa"/>
            <w:gridSpan w:val="2"/>
          </w:tcPr>
          <w:p w14:paraId="4E678FCD" w14:textId="77777777" w:rsidR="00EC2167" w:rsidRPr="007929E5" w:rsidRDefault="00EC2167">
            <w:pPr>
              <w:tabs>
                <w:tab w:val="clear" w:pos="1644"/>
                <w:tab w:val="clear" w:pos="1871"/>
                <w:tab w:val="clear" w:pos="5387"/>
                <w:tab w:val="clear" w:pos="561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76047A25" w14:textId="77777777" w:rsidR="00EC2167" w:rsidRPr="007929E5" w:rsidRDefault="00EC2167">
            <w:pPr>
              <w:tabs>
                <w:tab w:val="clear" w:pos="1644"/>
                <w:tab w:val="clear" w:pos="1871"/>
                <w:tab w:val="clear" w:pos="5387"/>
                <w:tab w:val="clear" w:pos="561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4CED302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50,377</w:t>
            </w:r>
          </w:p>
        </w:tc>
      </w:tr>
      <w:tr w:rsidR="00EC2167" w:rsidRPr="007929E5" w14:paraId="40529919" w14:textId="77777777" w:rsidTr="00EC2167">
        <w:tc>
          <w:tcPr>
            <w:tcW w:w="2429" w:type="dxa"/>
          </w:tcPr>
          <w:p w14:paraId="61F287D2" w14:textId="77777777" w:rsidR="00EC2167" w:rsidRPr="007929E5" w:rsidRDefault="00EC2167">
            <w:pPr>
              <w:tabs>
                <w:tab w:val="center" w:pos="948"/>
              </w:tabs>
              <w:spacing w:line="240" w:lineRule="auto"/>
              <w:ind w:left="43" w:hanging="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82" w:type="dxa"/>
          </w:tcPr>
          <w:p w14:paraId="305164EC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997F36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9" w:type="dxa"/>
          </w:tcPr>
          <w:p w14:paraId="44B20D6A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B96A54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4D311C04" w14:textId="77777777" w:rsidR="00EC2167" w:rsidRPr="007929E5" w:rsidRDefault="00EC2167">
            <w:pPr>
              <w:tabs>
                <w:tab w:val="clear" w:pos="1644"/>
                <w:tab w:val="clear" w:pos="1871"/>
                <w:tab w:val="clear" w:pos="5387"/>
                <w:tab w:val="clear" w:pos="561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73" w:type="dxa"/>
            <w:gridSpan w:val="2"/>
          </w:tcPr>
          <w:p w14:paraId="700C96E6" w14:textId="77777777" w:rsidR="00EC2167" w:rsidRPr="007929E5" w:rsidRDefault="00EC2167">
            <w:pPr>
              <w:tabs>
                <w:tab w:val="clear" w:pos="1644"/>
                <w:tab w:val="clear" w:pos="1871"/>
                <w:tab w:val="clear" w:pos="5387"/>
                <w:tab w:val="clear" w:pos="561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2E05E067" w14:textId="77777777" w:rsidR="00EC2167" w:rsidRPr="007929E5" w:rsidRDefault="00EC2167">
            <w:pPr>
              <w:tabs>
                <w:tab w:val="clear" w:pos="1644"/>
                <w:tab w:val="clear" w:pos="1871"/>
                <w:tab w:val="clear" w:pos="5387"/>
                <w:tab w:val="clear" w:pos="561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7EAA28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EC2167" w:rsidRPr="007929E5" w14:paraId="1E0BDFB3" w14:textId="77777777" w:rsidTr="00EC2167">
        <w:tc>
          <w:tcPr>
            <w:tcW w:w="2429" w:type="dxa"/>
            <w:hideMark/>
          </w:tcPr>
          <w:p w14:paraId="3BC82262" w14:textId="77777777" w:rsidR="00EC2167" w:rsidRPr="007929E5" w:rsidRDefault="00EC2167">
            <w:pPr>
              <w:tabs>
                <w:tab w:val="center" w:pos="948"/>
              </w:tabs>
              <w:spacing w:line="240" w:lineRule="auto"/>
              <w:ind w:left="43" w:firstLine="38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ลูกหนี้ที่มีมูลค่าสูง</w:t>
            </w:r>
          </w:p>
        </w:tc>
        <w:tc>
          <w:tcPr>
            <w:tcW w:w="282" w:type="dxa"/>
          </w:tcPr>
          <w:p w14:paraId="07DBDC53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22" w:type="dxa"/>
          </w:tcPr>
          <w:p w14:paraId="18A02403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529241FC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4FFA318B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C4B88E6" w14:textId="77777777" w:rsidR="00EC2167" w:rsidRPr="007929E5" w:rsidRDefault="00EC2167">
            <w:pPr>
              <w:tabs>
                <w:tab w:val="clear" w:pos="1644"/>
                <w:tab w:val="clear" w:pos="1871"/>
                <w:tab w:val="clear" w:pos="5387"/>
                <w:tab w:val="clear" w:pos="561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3" w:type="dxa"/>
            <w:gridSpan w:val="2"/>
          </w:tcPr>
          <w:p w14:paraId="08CFAC82" w14:textId="77777777" w:rsidR="00EC2167" w:rsidRPr="007929E5" w:rsidRDefault="00EC2167">
            <w:pPr>
              <w:tabs>
                <w:tab w:val="clear" w:pos="1644"/>
                <w:tab w:val="clear" w:pos="1871"/>
                <w:tab w:val="clear" w:pos="5387"/>
                <w:tab w:val="clear" w:pos="561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2219BF9C" w14:textId="77777777" w:rsidR="00EC2167" w:rsidRPr="007929E5" w:rsidRDefault="00EC2167">
            <w:pPr>
              <w:tabs>
                <w:tab w:val="clear" w:pos="1644"/>
                <w:tab w:val="clear" w:pos="1871"/>
                <w:tab w:val="clear" w:pos="5387"/>
                <w:tab w:val="clear" w:pos="561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</w:tcPr>
          <w:p w14:paraId="50D888FB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C2167" w:rsidRPr="007929E5" w14:paraId="76092B60" w14:textId="77777777" w:rsidTr="00EC2167">
        <w:tc>
          <w:tcPr>
            <w:tcW w:w="4533" w:type="dxa"/>
            <w:gridSpan w:val="3"/>
            <w:hideMark/>
          </w:tcPr>
          <w:p w14:paraId="489199B0" w14:textId="77777777" w:rsidR="00EC2167" w:rsidRPr="007929E5" w:rsidRDefault="00EC2167">
            <w:pPr>
              <w:spacing w:line="240" w:lineRule="auto"/>
              <w:ind w:left="63" w:firstLine="367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สัดส่วนตู้ที่เกินกำหนดชำระ</w:t>
            </w:r>
          </w:p>
        </w:tc>
        <w:tc>
          <w:tcPr>
            <w:tcW w:w="239" w:type="dxa"/>
          </w:tcPr>
          <w:p w14:paraId="14C1CF9B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A46188A" w14:textId="77777777" w:rsidR="00EC2167" w:rsidRPr="007929E5" w:rsidRDefault="00EC2167">
            <w:pPr>
              <w:spacing w:line="240" w:lineRule="auto"/>
              <w:ind w:right="3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285EEB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</w:tcPr>
          <w:p w14:paraId="0DCE2FB8" w14:textId="77777777" w:rsidR="00EC2167" w:rsidRPr="007929E5" w:rsidRDefault="00EC2167">
            <w:pPr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3A097139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gridSpan w:val="2"/>
          </w:tcPr>
          <w:p w14:paraId="17496735" w14:textId="77777777" w:rsidR="00EC2167" w:rsidRPr="007929E5" w:rsidRDefault="00EC216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2167" w:rsidRPr="007929E5" w14:paraId="7DB17099" w14:textId="77777777" w:rsidTr="00EC2167">
        <w:tc>
          <w:tcPr>
            <w:tcW w:w="2429" w:type="dxa"/>
            <w:hideMark/>
          </w:tcPr>
          <w:p w14:paraId="58D1FAE2" w14:textId="77777777" w:rsidR="00EC2167" w:rsidRPr="007929E5" w:rsidRDefault="00EC2167">
            <w:pPr>
              <w:tabs>
                <w:tab w:val="clear" w:pos="227"/>
              </w:tabs>
              <w:spacing w:line="240" w:lineRule="auto"/>
              <w:ind w:left="405" w:firstLine="2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น้อยกว่าร้อยละ 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25</w:t>
            </w:r>
          </w:p>
        </w:tc>
        <w:tc>
          <w:tcPr>
            <w:tcW w:w="282" w:type="dxa"/>
          </w:tcPr>
          <w:p w14:paraId="0A92976E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2" w:type="dxa"/>
            <w:hideMark/>
          </w:tcPr>
          <w:p w14:paraId="34C81CF2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399</w:t>
            </w:r>
          </w:p>
        </w:tc>
        <w:tc>
          <w:tcPr>
            <w:tcW w:w="239" w:type="dxa"/>
          </w:tcPr>
          <w:p w14:paraId="7C0B3C6A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hideMark/>
          </w:tcPr>
          <w:p w14:paraId="561999CE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169</w:t>
            </w:r>
          </w:p>
        </w:tc>
        <w:tc>
          <w:tcPr>
            <w:tcW w:w="236" w:type="dxa"/>
          </w:tcPr>
          <w:p w14:paraId="2F2E51DF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hideMark/>
          </w:tcPr>
          <w:p w14:paraId="1F07B048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50</w:t>
            </w:r>
          </w:p>
        </w:tc>
        <w:tc>
          <w:tcPr>
            <w:tcW w:w="236" w:type="dxa"/>
            <w:gridSpan w:val="2"/>
          </w:tcPr>
          <w:p w14:paraId="05026C96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gridSpan w:val="2"/>
            <w:hideMark/>
          </w:tcPr>
          <w:p w14:paraId="490C7355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84</w:t>
            </w:r>
          </w:p>
        </w:tc>
      </w:tr>
      <w:tr w:rsidR="00EC2167" w:rsidRPr="007929E5" w14:paraId="03440F6F" w14:textId="77777777" w:rsidTr="00EC2167">
        <w:tc>
          <w:tcPr>
            <w:tcW w:w="2429" w:type="dxa"/>
            <w:hideMark/>
          </w:tcPr>
          <w:p w14:paraId="1B398CEE" w14:textId="77777777" w:rsidR="00EC2167" w:rsidRPr="007929E5" w:rsidRDefault="00EC2167">
            <w:pPr>
              <w:tabs>
                <w:tab w:val="clear" w:pos="227"/>
              </w:tabs>
              <w:spacing w:line="240" w:lineRule="auto"/>
              <w:ind w:left="405" w:firstLine="2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ร้อยละ 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25</w:t>
            </w:r>
          </w:p>
        </w:tc>
        <w:tc>
          <w:tcPr>
            <w:tcW w:w="282" w:type="dxa"/>
          </w:tcPr>
          <w:p w14:paraId="09E036F1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A88307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16,715</w:t>
            </w:r>
          </w:p>
        </w:tc>
        <w:tc>
          <w:tcPr>
            <w:tcW w:w="239" w:type="dxa"/>
          </w:tcPr>
          <w:p w14:paraId="50B7AEAF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B55541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10,863</w:t>
            </w:r>
          </w:p>
        </w:tc>
        <w:tc>
          <w:tcPr>
            <w:tcW w:w="236" w:type="dxa"/>
          </w:tcPr>
          <w:p w14:paraId="149464C0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hideMark/>
          </w:tcPr>
          <w:p w14:paraId="1BE9CDD4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100</w:t>
            </w:r>
          </w:p>
        </w:tc>
        <w:tc>
          <w:tcPr>
            <w:tcW w:w="236" w:type="dxa"/>
            <w:gridSpan w:val="2"/>
          </w:tcPr>
          <w:p w14:paraId="7389FAB4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63D08B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10,863</w:t>
            </w:r>
          </w:p>
        </w:tc>
      </w:tr>
      <w:tr w:rsidR="00EC2167" w:rsidRPr="007929E5" w14:paraId="201937A9" w14:textId="77777777" w:rsidTr="00EC2167">
        <w:tc>
          <w:tcPr>
            <w:tcW w:w="2429" w:type="dxa"/>
          </w:tcPr>
          <w:p w14:paraId="6510CBDF" w14:textId="77777777" w:rsidR="00EC2167" w:rsidRPr="007929E5" w:rsidRDefault="00EC2167">
            <w:pPr>
              <w:tabs>
                <w:tab w:val="clear" w:pos="227"/>
              </w:tabs>
              <w:spacing w:line="240" w:lineRule="auto"/>
              <w:ind w:left="405" w:hanging="2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</w:tcPr>
          <w:p w14:paraId="506A0CD8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F7B9B5B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7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17,114</w:t>
            </w:r>
          </w:p>
        </w:tc>
        <w:tc>
          <w:tcPr>
            <w:tcW w:w="239" w:type="dxa"/>
          </w:tcPr>
          <w:p w14:paraId="1403A038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A26339F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11,032</w:t>
            </w:r>
          </w:p>
        </w:tc>
        <w:tc>
          <w:tcPr>
            <w:tcW w:w="236" w:type="dxa"/>
          </w:tcPr>
          <w:p w14:paraId="56974C34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7" w:type="dxa"/>
          </w:tcPr>
          <w:p w14:paraId="055340E2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65ECD758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A0E427B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10,947</w:t>
            </w:r>
          </w:p>
        </w:tc>
      </w:tr>
      <w:tr w:rsidR="00EC2167" w:rsidRPr="007929E5" w14:paraId="4E077961" w14:textId="77777777" w:rsidTr="00EC2167">
        <w:tc>
          <w:tcPr>
            <w:tcW w:w="2429" w:type="dxa"/>
            <w:hideMark/>
          </w:tcPr>
          <w:p w14:paraId="0279131C" w14:textId="77777777" w:rsidR="00EC2167" w:rsidRPr="007929E5" w:rsidRDefault="00EC2167">
            <w:pPr>
              <w:tabs>
                <w:tab w:val="clear" w:pos="227"/>
                <w:tab w:val="center" w:pos="948"/>
              </w:tabs>
              <w:spacing w:line="240" w:lineRule="auto"/>
              <w:ind w:left="198" w:firstLine="232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ภาษีมูลค่าเพิ่มที่ยัง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br/>
              <w:t xml:space="preserve">    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ไม่ถึงกำหนด</w:t>
            </w:r>
          </w:p>
        </w:tc>
        <w:tc>
          <w:tcPr>
            <w:tcW w:w="282" w:type="dxa"/>
          </w:tcPr>
          <w:p w14:paraId="79DEBBEF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DCCAD1" w14:textId="77777777" w:rsidR="00EC2167" w:rsidRPr="007929E5" w:rsidRDefault="00EC2167" w:rsidP="005866B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47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5DA298" w14:textId="77777777" w:rsidR="00EC2167" w:rsidRPr="007929E5" w:rsidRDefault="00EC2167" w:rsidP="005866B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473"/>
                <w:tab w:val="center" w:pos="1616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(1,645)</w:t>
            </w:r>
          </w:p>
        </w:tc>
        <w:tc>
          <w:tcPr>
            <w:tcW w:w="239" w:type="dxa"/>
          </w:tcPr>
          <w:p w14:paraId="603385FF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A86D3E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73A2B0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235187F" w14:textId="77777777" w:rsidR="00EC2167" w:rsidRPr="007929E5" w:rsidRDefault="00EC2167">
            <w:pPr>
              <w:tabs>
                <w:tab w:val="clear" w:pos="1644"/>
                <w:tab w:val="clear" w:pos="1871"/>
                <w:tab w:val="clear" w:pos="5387"/>
                <w:tab w:val="clear" w:pos="5613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</w:tcPr>
          <w:p w14:paraId="79F9A2D0" w14:textId="77777777" w:rsidR="00EC2167" w:rsidRPr="007929E5" w:rsidRDefault="00EC2167">
            <w:pPr>
              <w:tabs>
                <w:tab w:val="clear" w:pos="1644"/>
                <w:tab w:val="clear" w:pos="1871"/>
                <w:tab w:val="clear" w:pos="5387"/>
                <w:tab w:val="clear" w:pos="561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78E80E4E" w14:textId="77777777" w:rsidR="00EC2167" w:rsidRPr="007929E5" w:rsidRDefault="00EC2167">
            <w:pPr>
              <w:tabs>
                <w:tab w:val="clear" w:pos="1644"/>
                <w:tab w:val="clear" w:pos="1871"/>
                <w:tab w:val="clear" w:pos="5387"/>
                <w:tab w:val="clear" w:pos="5613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79B334" w14:textId="77777777" w:rsidR="00EC2167" w:rsidRPr="007929E5" w:rsidRDefault="00EC2167">
            <w:pPr>
              <w:tabs>
                <w:tab w:val="clear" w:pos="227"/>
                <w:tab w:val="clear" w:pos="454"/>
              </w:tabs>
              <w:spacing w:line="240" w:lineRule="auto"/>
              <w:ind w:left="-137" w:right="4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CDCCF3F" w14:textId="77777777" w:rsidR="00EC2167" w:rsidRPr="007929E5" w:rsidRDefault="00EC2167">
            <w:pPr>
              <w:tabs>
                <w:tab w:val="clear" w:pos="227"/>
                <w:tab w:val="left" w:pos="410"/>
              </w:tabs>
              <w:spacing w:line="240" w:lineRule="auto"/>
              <w:ind w:left="-137" w:right="2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</w:tr>
      <w:tr w:rsidR="00EC2167" w:rsidRPr="007929E5" w14:paraId="34DB3FC5" w14:textId="77777777" w:rsidTr="00EC2167">
        <w:tc>
          <w:tcPr>
            <w:tcW w:w="2429" w:type="dxa"/>
            <w:hideMark/>
          </w:tcPr>
          <w:p w14:paraId="0FC861BF" w14:textId="77777777" w:rsidR="00EC2167" w:rsidRPr="007929E5" w:rsidRDefault="00EC2167">
            <w:pPr>
              <w:tabs>
                <w:tab w:val="center" w:pos="948"/>
              </w:tabs>
              <w:spacing w:line="240" w:lineRule="auto"/>
              <w:ind w:left="43" w:firstLine="3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82" w:type="dxa"/>
          </w:tcPr>
          <w:p w14:paraId="155A9842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F8FD479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7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15,469</w:t>
            </w:r>
          </w:p>
        </w:tc>
        <w:tc>
          <w:tcPr>
            <w:tcW w:w="239" w:type="dxa"/>
          </w:tcPr>
          <w:p w14:paraId="5BD6FE25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1E0C9A0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7"/>
              </w:tabs>
              <w:spacing w:line="240" w:lineRule="auto"/>
              <w:ind w:right="72" w:firstLine="43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11,032</w:t>
            </w:r>
          </w:p>
        </w:tc>
        <w:tc>
          <w:tcPr>
            <w:tcW w:w="236" w:type="dxa"/>
          </w:tcPr>
          <w:p w14:paraId="07A3E674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7" w:type="dxa"/>
          </w:tcPr>
          <w:p w14:paraId="35CCB620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0973B621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71ED4EC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10,947</w:t>
            </w:r>
          </w:p>
        </w:tc>
      </w:tr>
    </w:tbl>
    <w:p w14:paraId="5A2A40D5" w14:textId="1D30AE8F" w:rsidR="00EC2167" w:rsidRPr="007929E5" w:rsidRDefault="00EC2167" w:rsidP="00EC2167">
      <w:pPr>
        <w:tabs>
          <w:tab w:val="clear" w:pos="680"/>
        </w:tabs>
        <w:spacing w:before="120"/>
        <w:ind w:left="446" w:right="-2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929E5">
        <w:rPr>
          <w:rFonts w:asciiTheme="majorBidi" w:hAnsiTheme="majorBidi" w:cstheme="majorBidi" w:hint="cs"/>
          <w:spacing w:val="-4"/>
          <w:sz w:val="30"/>
          <w:szCs w:val="30"/>
        </w:rPr>
        <w:t>*</w:t>
      </w:r>
      <w:r w:rsidRPr="007929E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สุทธิจาก</w:t>
      </w:r>
      <w:r w:rsidR="00992597" w:rsidRPr="00992597">
        <w:rPr>
          <w:rFonts w:asciiTheme="majorBidi" w:hAnsiTheme="majorBidi"/>
          <w:spacing w:val="-4"/>
          <w:sz w:val="30"/>
          <w:szCs w:val="30"/>
          <w:cs/>
        </w:rPr>
        <w:t>รายได้ดอกเบี้ยรับรอการรับรู้</w:t>
      </w:r>
      <w:r w:rsidR="005A2A4F">
        <w:rPr>
          <w:rFonts w:asciiTheme="majorBidi" w:hAnsiTheme="majorBidi"/>
          <w:spacing w:val="-4"/>
          <w:sz w:val="30"/>
          <w:szCs w:val="30"/>
        </w:rPr>
        <w:t xml:space="preserve"> </w:t>
      </w:r>
      <w:r w:rsidR="00992597" w:rsidRPr="00992597">
        <w:rPr>
          <w:rFonts w:asciiTheme="majorBidi" w:hAnsiTheme="majorBidi"/>
          <w:spacing w:val="-4"/>
          <w:sz w:val="30"/>
          <w:szCs w:val="30"/>
          <w:cs/>
        </w:rPr>
        <w:t>มูลค่าหลักประกัน และภาษีมูลค่าเพิ่มที่ยังไม่ถึงกำหนด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2429"/>
        <w:gridCol w:w="282"/>
        <w:gridCol w:w="1822"/>
        <w:gridCol w:w="239"/>
        <w:gridCol w:w="1710"/>
        <w:gridCol w:w="236"/>
        <w:gridCol w:w="1437"/>
        <w:gridCol w:w="36"/>
        <w:gridCol w:w="200"/>
        <w:gridCol w:w="36"/>
        <w:gridCol w:w="1320"/>
      </w:tblGrid>
      <w:tr w:rsidR="00EC2167" w:rsidRPr="007929E5" w14:paraId="735AB2DA" w14:textId="77777777" w:rsidTr="00EC2167">
        <w:tc>
          <w:tcPr>
            <w:tcW w:w="2429" w:type="dxa"/>
          </w:tcPr>
          <w:p w14:paraId="2206042C" w14:textId="77777777" w:rsidR="00EC2167" w:rsidRPr="007929E5" w:rsidRDefault="00EC2167">
            <w:pPr>
              <w:spacing w:line="240" w:lineRule="auto"/>
              <w:ind w:left="583" w:hanging="58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2" w:type="dxa"/>
          </w:tcPr>
          <w:p w14:paraId="5BDAC8D3" w14:textId="77777777" w:rsidR="00EC2167" w:rsidRPr="007929E5" w:rsidRDefault="00EC216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36" w:type="dxa"/>
            <w:gridSpan w:val="9"/>
            <w:hideMark/>
          </w:tcPr>
          <w:p w14:paraId="7357335F" w14:textId="77777777" w:rsidR="00EC2167" w:rsidRPr="007929E5" w:rsidRDefault="00EC216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29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7929E5">
              <w:rPr>
                <w:rFonts w:ascii="Angsana New" w:hAnsi="Angsana New" w:hint="cs"/>
                <w:b/>
                <w:bCs/>
                <w:sz w:val="30"/>
                <w:szCs w:val="30"/>
              </w:rPr>
              <w:t>/</w:t>
            </w:r>
            <w:r w:rsidRPr="007929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งบการเงินเฉพาะกิจการ</w:t>
            </w:r>
          </w:p>
        </w:tc>
      </w:tr>
      <w:tr w:rsidR="00EC2167" w:rsidRPr="007929E5" w14:paraId="654BD639" w14:textId="77777777" w:rsidTr="00EC2167">
        <w:tc>
          <w:tcPr>
            <w:tcW w:w="2429" w:type="dxa"/>
          </w:tcPr>
          <w:p w14:paraId="798C5266" w14:textId="77777777" w:rsidR="00EC2167" w:rsidRPr="007929E5" w:rsidRDefault="00EC2167">
            <w:pPr>
              <w:spacing w:line="240" w:lineRule="auto"/>
              <w:ind w:left="583" w:hanging="58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4200FA" w14:textId="77777777" w:rsidR="00EC2167" w:rsidRPr="007929E5" w:rsidRDefault="00EC2167">
            <w:pPr>
              <w:spacing w:line="240" w:lineRule="auto"/>
              <w:ind w:left="583" w:hanging="58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2C3C47" w14:textId="77777777" w:rsidR="00EC2167" w:rsidRPr="007929E5" w:rsidRDefault="00EC2167">
            <w:pPr>
              <w:spacing w:line="240" w:lineRule="auto"/>
              <w:ind w:firstLine="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2" w:type="dxa"/>
          </w:tcPr>
          <w:p w14:paraId="6E11583E" w14:textId="77777777" w:rsidR="00EC2167" w:rsidRPr="007929E5" w:rsidRDefault="00EC216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2" w:type="dxa"/>
            <w:hideMark/>
          </w:tcPr>
          <w:p w14:paraId="2A73244E" w14:textId="77777777" w:rsidR="00EC2167" w:rsidRPr="007929E5" w:rsidRDefault="00EC2167">
            <w:pPr>
              <w:spacing w:line="240" w:lineRule="auto"/>
              <w:ind w:left="-93" w:right="-131" w:hanging="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ลูกหนี้ผ่อนชำระ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สุทธิจากรายได้ดอกเบี้ยรับ</w:t>
            </w:r>
          </w:p>
          <w:p w14:paraId="1E449FD3" w14:textId="77777777" w:rsidR="00EC2167" w:rsidRPr="007929E5" w:rsidRDefault="00EC216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รอการรับรู้</w:t>
            </w:r>
          </w:p>
        </w:tc>
        <w:tc>
          <w:tcPr>
            <w:tcW w:w="239" w:type="dxa"/>
          </w:tcPr>
          <w:p w14:paraId="49B4332D" w14:textId="77777777" w:rsidR="00EC2167" w:rsidRPr="007929E5" w:rsidRDefault="00EC216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hideMark/>
          </w:tcPr>
          <w:p w14:paraId="211C10CD" w14:textId="77777777" w:rsidR="00EC2167" w:rsidRPr="007929E5" w:rsidRDefault="00EC216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ยอดลูกหนี้สุทธิที่ใช้ในการตั้งค่าเผื่อหนี้สงสัยจะสูญ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 xml:space="preserve"> *</w:t>
            </w:r>
          </w:p>
        </w:tc>
        <w:tc>
          <w:tcPr>
            <w:tcW w:w="236" w:type="dxa"/>
          </w:tcPr>
          <w:p w14:paraId="4CBD5EF1" w14:textId="77777777" w:rsidR="00EC2167" w:rsidRPr="007929E5" w:rsidRDefault="00EC216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3" w:type="dxa"/>
            <w:gridSpan w:val="2"/>
            <w:hideMark/>
          </w:tcPr>
          <w:p w14:paraId="17F00E8F" w14:textId="77777777" w:rsidR="00EC2167" w:rsidRPr="007929E5" w:rsidRDefault="00EC216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อัตราที่ใช้ในการตั้งค่าเผื่อหนี้สงสัยจะสูญ</w:t>
            </w:r>
          </w:p>
        </w:tc>
        <w:tc>
          <w:tcPr>
            <w:tcW w:w="236" w:type="dxa"/>
            <w:gridSpan w:val="2"/>
          </w:tcPr>
          <w:p w14:paraId="6F6B309B" w14:textId="77777777" w:rsidR="00EC2167" w:rsidRPr="007929E5" w:rsidRDefault="00EC216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7E348E09" w14:textId="77777777" w:rsidR="00EC2167" w:rsidRPr="007929E5" w:rsidRDefault="00EC216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39E67B" w14:textId="77777777" w:rsidR="00EC2167" w:rsidRPr="007929E5" w:rsidRDefault="00EC216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</w:tr>
      <w:tr w:rsidR="00EC2167" w:rsidRPr="007929E5" w14:paraId="0CE02783" w14:textId="77777777" w:rsidTr="00EC2167">
        <w:tc>
          <w:tcPr>
            <w:tcW w:w="2429" w:type="dxa"/>
          </w:tcPr>
          <w:p w14:paraId="296624DF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</w:tcPr>
          <w:p w14:paraId="4EA14286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71" w:type="dxa"/>
            <w:gridSpan w:val="3"/>
            <w:hideMark/>
          </w:tcPr>
          <w:p w14:paraId="1B81DB69" w14:textId="77777777" w:rsidR="00EC2167" w:rsidRPr="007929E5" w:rsidRDefault="00EC216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 w:rsidRPr="007929E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236" w:type="dxa"/>
          </w:tcPr>
          <w:p w14:paraId="5FCAFE9E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  <w:gridSpan w:val="2"/>
            <w:hideMark/>
          </w:tcPr>
          <w:p w14:paraId="0996EB70" w14:textId="77777777" w:rsidR="00EC2167" w:rsidRPr="007929E5" w:rsidRDefault="00EC216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  <w:gridSpan w:val="2"/>
          </w:tcPr>
          <w:p w14:paraId="7DD2DAB6" w14:textId="77777777" w:rsidR="00EC2167" w:rsidRPr="007929E5" w:rsidRDefault="00EC216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0" w:type="dxa"/>
            <w:hideMark/>
          </w:tcPr>
          <w:p w14:paraId="1D1D6CB5" w14:textId="77777777" w:rsidR="00EC2167" w:rsidRPr="007929E5" w:rsidRDefault="00EC216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C2167" w:rsidRPr="007929E5" w14:paraId="722215C5" w14:textId="77777777" w:rsidTr="00EC2167">
        <w:tc>
          <w:tcPr>
            <w:tcW w:w="9747" w:type="dxa"/>
            <w:gridSpan w:val="11"/>
            <w:hideMark/>
          </w:tcPr>
          <w:p w14:paraId="0E587235" w14:textId="77777777" w:rsidR="00EC2167" w:rsidRPr="007929E5" w:rsidRDefault="00EC2167">
            <w:pPr>
              <w:spacing w:line="240" w:lineRule="auto"/>
              <w:ind w:left="4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 xml:space="preserve">     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ลูกหนี้ผ่อนชำระที่เปลี่ยนแปลงเงื่อนไขการชำระหนี้</w:t>
            </w:r>
          </w:p>
        </w:tc>
      </w:tr>
      <w:tr w:rsidR="00EC2167" w:rsidRPr="007929E5" w14:paraId="5179851D" w14:textId="77777777" w:rsidTr="00EC2167">
        <w:tc>
          <w:tcPr>
            <w:tcW w:w="2429" w:type="dxa"/>
            <w:hideMark/>
          </w:tcPr>
          <w:p w14:paraId="20AA2173" w14:textId="77777777" w:rsidR="00EC2167" w:rsidRPr="007929E5" w:rsidRDefault="00EC2167">
            <w:pPr>
              <w:tabs>
                <w:tab w:val="clear" w:pos="227"/>
                <w:tab w:val="clear" w:pos="680"/>
                <w:tab w:val="left" w:pos="40"/>
                <w:tab w:val="left" w:pos="520"/>
              </w:tabs>
              <w:spacing w:line="240" w:lineRule="auto"/>
              <w:ind w:right="-135" w:firstLine="49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29E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ลูกหนี้ทั่วไป</w:t>
            </w:r>
          </w:p>
        </w:tc>
        <w:tc>
          <w:tcPr>
            <w:tcW w:w="282" w:type="dxa"/>
          </w:tcPr>
          <w:p w14:paraId="39D20E6C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22" w:type="dxa"/>
          </w:tcPr>
          <w:p w14:paraId="4A801050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2DFEA70E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D5B7D55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E3F706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  <w:gridSpan w:val="2"/>
          </w:tcPr>
          <w:p w14:paraId="19889685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28033107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1D7CA2AD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2167" w:rsidRPr="007929E5" w14:paraId="2A4B4FB5" w14:textId="77777777" w:rsidTr="00EC2167">
        <w:tc>
          <w:tcPr>
            <w:tcW w:w="2429" w:type="dxa"/>
            <w:hideMark/>
          </w:tcPr>
          <w:p w14:paraId="3DF48134" w14:textId="77777777" w:rsidR="00EC2167" w:rsidRPr="007929E5" w:rsidRDefault="00EC2167">
            <w:pPr>
              <w:tabs>
                <w:tab w:val="clear" w:pos="227"/>
                <w:tab w:val="left" w:pos="40"/>
              </w:tabs>
              <w:spacing w:line="240" w:lineRule="auto"/>
              <w:ind w:right="-135" w:firstLine="49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282" w:type="dxa"/>
          </w:tcPr>
          <w:p w14:paraId="680D6F4C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22" w:type="dxa"/>
            <w:hideMark/>
          </w:tcPr>
          <w:p w14:paraId="6673946B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77,336</w:t>
            </w:r>
          </w:p>
        </w:tc>
        <w:tc>
          <w:tcPr>
            <w:tcW w:w="239" w:type="dxa"/>
          </w:tcPr>
          <w:p w14:paraId="7B11B697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hideMark/>
          </w:tcPr>
          <w:p w14:paraId="7196CA5F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48,818</w:t>
            </w:r>
          </w:p>
        </w:tc>
        <w:tc>
          <w:tcPr>
            <w:tcW w:w="236" w:type="dxa"/>
          </w:tcPr>
          <w:p w14:paraId="40DE80BE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  <w:gridSpan w:val="2"/>
            <w:hideMark/>
          </w:tcPr>
          <w:p w14:paraId="32FDD7F5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  <w:tc>
          <w:tcPr>
            <w:tcW w:w="236" w:type="dxa"/>
            <w:gridSpan w:val="2"/>
          </w:tcPr>
          <w:p w14:paraId="4F52B12A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hideMark/>
          </w:tcPr>
          <w:p w14:paraId="326365F6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488</w:t>
            </w:r>
          </w:p>
        </w:tc>
      </w:tr>
      <w:tr w:rsidR="00EC2167" w:rsidRPr="007929E5" w14:paraId="795CA690" w14:textId="77777777" w:rsidTr="00EC2167">
        <w:tc>
          <w:tcPr>
            <w:tcW w:w="2429" w:type="dxa"/>
            <w:hideMark/>
          </w:tcPr>
          <w:p w14:paraId="263D9538" w14:textId="77777777" w:rsidR="00EC2167" w:rsidRPr="007929E5" w:rsidRDefault="00EC2167">
            <w:pPr>
              <w:tabs>
                <w:tab w:val="left" w:pos="40"/>
              </w:tabs>
              <w:spacing w:line="240" w:lineRule="auto"/>
              <w:ind w:firstLine="49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82" w:type="dxa"/>
          </w:tcPr>
          <w:p w14:paraId="23923D3E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2" w:type="dxa"/>
          </w:tcPr>
          <w:p w14:paraId="3C443A55" w14:textId="77777777" w:rsidR="00EC2167" w:rsidRPr="007929E5" w:rsidRDefault="00EC2167">
            <w:pPr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207E9B4F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418E3AA" w14:textId="77777777" w:rsidR="00EC2167" w:rsidRPr="007929E5" w:rsidRDefault="00EC2167">
            <w:pPr>
              <w:spacing w:line="240" w:lineRule="auto"/>
              <w:ind w:right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9E2D2EA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  <w:gridSpan w:val="2"/>
          </w:tcPr>
          <w:p w14:paraId="4DC232E6" w14:textId="77777777" w:rsidR="00EC2167" w:rsidRPr="007929E5" w:rsidRDefault="00EC2167">
            <w:pPr>
              <w:spacing w:line="240" w:lineRule="auto"/>
              <w:ind w:right="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2E277DDE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3C147F19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2167" w:rsidRPr="007929E5" w14:paraId="316FDE9B" w14:textId="77777777" w:rsidTr="00EC2167">
        <w:tc>
          <w:tcPr>
            <w:tcW w:w="2429" w:type="dxa"/>
            <w:hideMark/>
          </w:tcPr>
          <w:p w14:paraId="726EE343" w14:textId="77777777" w:rsidR="00EC2167" w:rsidRPr="007929E5" w:rsidRDefault="00EC2167">
            <w:pPr>
              <w:tabs>
                <w:tab w:val="clear" w:pos="227"/>
                <w:tab w:val="clear" w:pos="680"/>
                <w:tab w:val="left" w:pos="610"/>
              </w:tabs>
              <w:spacing w:line="240" w:lineRule="auto"/>
              <w:ind w:left="207" w:firstLine="403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82" w:type="dxa"/>
          </w:tcPr>
          <w:p w14:paraId="23117269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2" w:type="dxa"/>
            <w:hideMark/>
          </w:tcPr>
          <w:p w14:paraId="6F5EDD5D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10,500</w:t>
            </w:r>
          </w:p>
        </w:tc>
        <w:tc>
          <w:tcPr>
            <w:tcW w:w="239" w:type="dxa"/>
          </w:tcPr>
          <w:p w14:paraId="255F33F8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hideMark/>
          </w:tcPr>
          <w:p w14:paraId="50597C3F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6,717</w:t>
            </w:r>
          </w:p>
        </w:tc>
        <w:tc>
          <w:tcPr>
            <w:tcW w:w="236" w:type="dxa"/>
          </w:tcPr>
          <w:p w14:paraId="14005DD9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  <w:gridSpan w:val="2"/>
            <w:hideMark/>
          </w:tcPr>
          <w:p w14:paraId="6D1D02F4" w14:textId="77777777" w:rsidR="00EC2167" w:rsidRPr="007929E5" w:rsidRDefault="00EC2167">
            <w:pPr>
              <w:spacing w:line="240" w:lineRule="auto"/>
              <w:ind w:right="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  <w:tc>
          <w:tcPr>
            <w:tcW w:w="236" w:type="dxa"/>
            <w:gridSpan w:val="2"/>
          </w:tcPr>
          <w:p w14:paraId="0D074288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hideMark/>
          </w:tcPr>
          <w:p w14:paraId="6A90007E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336</w:t>
            </w:r>
          </w:p>
        </w:tc>
      </w:tr>
      <w:tr w:rsidR="00EC2167" w:rsidRPr="007929E5" w14:paraId="49F4D159" w14:textId="77777777" w:rsidTr="00EC2167">
        <w:tc>
          <w:tcPr>
            <w:tcW w:w="2429" w:type="dxa"/>
            <w:hideMark/>
          </w:tcPr>
          <w:p w14:paraId="2BBBAB50" w14:textId="77777777" w:rsidR="00EC2167" w:rsidRPr="007929E5" w:rsidRDefault="00EC2167">
            <w:pPr>
              <w:tabs>
                <w:tab w:val="clear" w:pos="227"/>
                <w:tab w:val="clear" w:pos="680"/>
                <w:tab w:val="left" w:pos="610"/>
              </w:tabs>
              <w:spacing w:line="240" w:lineRule="auto"/>
              <w:ind w:left="207" w:firstLine="403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 xml:space="preserve">3 - 6 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82" w:type="dxa"/>
          </w:tcPr>
          <w:p w14:paraId="59A7EF15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22" w:type="dxa"/>
            <w:hideMark/>
          </w:tcPr>
          <w:p w14:paraId="1A8BDC5C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10,250</w:t>
            </w:r>
          </w:p>
        </w:tc>
        <w:tc>
          <w:tcPr>
            <w:tcW w:w="239" w:type="dxa"/>
          </w:tcPr>
          <w:p w14:paraId="02918633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hideMark/>
          </w:tcPr>
          <w:p w14:paraId="23D5FEAA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6,689</w:t>
            </w:r>
          </w:p>
        </w:tc>
        <w:tc>
          <w:tcPr>
            <w:tcW w:w="236" w:type="dxa"/>
          </w:tcPr>
          <w:p w14:paraId="639772B6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  <w:gridSpan w:val="2"/>
            <w:hideMark/>
          </w:tcPr>
          <w:p w14:paraId="44188E61" w14:textId="77777777" w:rsidR="00EC2167" w:rsidRPr="007929E5" w:rsidRDefault="00EC2167">
            <w:pPr>
              <w:spacing w:line="240" w:lineRule="auto"/>
              <w:ind w:right="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</w:p>
        </w:tc>
        <w:tc>
          <w:tcPr>
            <w:tcW w:w="236" w:type="dxa"/>
            <w:gridSpan w:val="2"/>
          </w:tcPr>
          <w:p w14:paraId="7D1AE60B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hideMark/>
          </w:tcPr>
          <w:p w14:paraId="0BF826CA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2,007</w:t>
            </w:r>
          </w:p>
        </w:tc>
      </w:tr>
      <w:tr w:rsidR="00EC2167" w:rsidRPr="007929E5" w14:paraId="51805BEE" w14:textId="77777777" w:rsidTr="00EC2167">
        <w:tc>
          <w:tcPr>
            <w:tcW w:w="2429" w:type="dxa"/>
            <w:hideMark/>
          </w:tcPr>
          <w:p w14:paraId="5010257D" w14:textId="77777777" w:rsidR="00EC2167" w:rsidRPr="007929E5" w:rsidRDefault="00EC2167">
            <w:pPr>
              <w:tabs>
                <w:tab w:val="clear" w:pos="227"/>
                <w:tab w:val="clear" w:pos="680"/>
                <w:tab w:val="left" w:pos="610"/>
              </w:tabs>
              <w:spacing w:line="240" w:lineRule="auto"/>
              <w:ind w:left="207" w:firstLine="403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- 9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82" w:type="dxa"/>
          </w:tcPr>
          <w:p w14:paraId="167B044E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2" w:type="dxa"/>
            <w:hideMark/>
          </w:tcPr>
          <w:p w14:paraId="0860DA4A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4,658</w:t>
            </w:r>
          </w:p>
        </w:tc>
        <w:tc>
          <w:tcPr>
            <w:tcW w:w="239" w:type="dxa"/>
          </w:tcPr>
          <w:p w14:paraId="06A2F3F8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hideMark/>
          </w:tcPr>
          <w:p w14:paraId="34763594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3,291</w:t>
            </w:r>
          </w:p>
        </w:tc>
        <w:tc>
          <w:tcPr>
            <w:tcW w:w="236" w:type="dxa"/>
          </w:tcPr>
          <w:p w14:paraId="35F2495B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  <w:gridSpan w:val="2"/>
            <w:hideMark/>
          </w:tcPr>
          <w:p w14:paraId="2AF4F2B0" w14:textId="77777777" w:rsidR="00EC2167" w:rsidRPr="007929E5" w:rsidRDefault="00EC2167">
            <w:pPr>
              <w:spacing w:line="240" w:lineRule="auto"/>
              <w:ind w:right="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50</w:t>
            </w:r>
          </w:p>
        </w:tc>
        <w:tc>
          <w:tcPr>
            <w:tcW w:w="236" w:type="dxa"/>
            <w:gridSpan w:val="2"/>
          </w:tcPr>
          <w:p w14:paraId="120F207C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hideMark/>
          </w:tcPr>
          <w:p w14:paraId="695DE0A7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1,646</w:t>
            </w:r>
          </w:p>
        </w:tc>
      </w:tr>
      <w:tr w:rsidR="00EC2167" w:rsidRPr="007929E5" w14:paraId="4E1271DE" w14:textId="77777777" w:rsidTr="00EC2167">
        <w:tc>
          <w:tcPr>
            <w:tcW w:w="2429" w:type="dxa"/>
            <w:hideMark/>
          </w:tcPr>
          <w:p w14:paraId="44539D91" w14:textId="77777777" w:rsidR="00EC2167" w:rsidRPr="007929E5" w:rsidRDefault="00EC2167">
            <w:pPr>
              <w:tabs>
                <w:tab w:val="clear" w:pos="227"/>
                <w:tab w:val="clear" w:pos="680"/>
                <w:tab w:val="left" w:pos="610"/>
              </w:tabs>
              <w:spacing w:line="240" w:lineRule="auto"/>
              <w:ind w:left="207" w:firstLine="403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9 -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 xml:space="preserve">12 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เดือน </w:t>
            </w:r>
          </w:p>
        </w:tc>
        <w:tc>
          <w:tcPr>
            <w:tcW w:w="282" w:type="dxa"/>
          </w:tcPr>
          <w:p w14:paraId="56D090ED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22" w:type="dxa"/>
            <w:hideMark/>
          </w:tcPr>
          <w:p w14:paraId="1A54B85B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1,976</w:t>
            </w:r>
          </w:p>
        </w:tc>
        <w:tc>
          <w:tcPr>
            <w:tcW w:w="239" w:type="dxa"/>
          </w:tcPr>
          <w:p w14:paraId="3F312FE2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hideMark/>
          </w:tcPr>
          <w:p w14:paraId="5D06CD1D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1,596</w:t>
            </w:r>
          </w:p>
        </w:tc>
        <w:tc>
          <w:tcPr>
            <w:tcW w:w="236" w:type="dxa"/>
          </w:tcPr>
          <w:p w14:paraId="68F7AD78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  <w:gridSpan w:val="2"/>
            <w:hideMark/>
          </w:tcPr>
          <w:p w14:paraId="00C6CFEE" w14:textId="77777777" w:rsidR="00EC2167" w:rsidRPr="007929E5" w:rsidRDefault="00EC2167">
            <w:pPr>
              <w:spacing w:line="240" w:lineRule="auto"/>
              <w:ind w:right="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70</w:t>
            </w:r>
          </w:p>
        </w:tc>
        <w:tc>
          <w:tcPr>
            <w:tcW w:w="236" w:type="dxa"/>
            <w:gridSpan w:val="2"/>
          </w:tcPr>
          <w:p w14:paraId="6623902F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hideMark/>
          </w:tcPr>
          <w:p w14:paraId="7D5F5A26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1,117</w:t>
            </w:r>
          </w:p>
        </w:tc>
      </w:tr>
      <w:tr w:rsidR="00EC2167" w:rsidRPr="007929E5" w14:paraId="0105E7F2" w14:textId="77777777" w:rsidTr="00EC2167">
        <w:tc>
          <w:tcPr>
            <w:tcW w:w="2429" w:type="dxa"/>
            <w:hideMark/>
          </w:tcPr>
          <w:p w14:paraId="34A73A79" w14:textId="77777777" w:rsidR="00EC2167" w:rsidRPr="007929E5" w:rsidRDefault="00EC2167">
            <w:pPr>
              <w:tabs>
                <w:tab w:val="clear" w:pos="227"/>
              </w:tabs>
              <w:spacing w:line="240" w:lineRule="auto"/>
              <w:ind w:left="225" w:firstLine="403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 xml:space="preserve">12 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82" w:type="dxa"/>
          </w:tcPr>
          <w:p w14:paraId="0E7B1238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22" w:type="dxa"/>
            <w:hideMark/>
          </w:tcPr>
          <w:p w14:paraId="2276B527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6,098</w:t>
            </w:r>
          </w:p>
        </w:tc>
        <w:tc>
          <w:tcPr>
            <w:tcW w:w="239" w:type="dxa"/>
          </w:tcPr>
          <w:p w14:paraId="3F106598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hideMark/>
          </w:tcPr>
          <w:p w14:paraId="73165C8C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5,905</w:t>
            </w:r>
          </w:p>
        </w:tc>
        <w:tc>
          <w:tcPr>
            <w:tcW w:w="236" w:type="dxa"/>
          </w:tcPr>
          <w:p w14:paraId="3BE94904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  <w:gridSpan w:val="2"/>
            <w:hideMark/>
          </w:tcPr>
          <w:p w14:paraId="7FA2F67E" w14:textId="77777777" w:rsidR="00EC2167" w:rsidRPr="007929E5" w:rsidRDefault="00EC2167">
            <w:pPr>
              <w:spacing w:line="240" w:lineRule="auto"/>
              <w:ind w:right="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100</w:t>
            </w:r>
          </w:p>
        </w:tc>
        <w:tc>
          <w:tcPr>
            <w:tcW w:w="236" w:type="dxa"/>
            <w:gridSpan w:val="2"/>
          </w:tcPr>
          <w:p w14:paraId="29D72A06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hideMark/>
          </w:tcPr>
          <w:p w14:paraId="3E73F189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5,905</w:t>
            </w:r>
          </w:p>
        </w:tc>
      </w:tr>
      <w:tr w:rsidR="00EC2167" w:rsidRPr="007929E5" w14:paraId="55B78461" w14:textId="77777777" w:rsidTr="00EC2167">
        <w:tc>
          <w:tcPr>
            <w:tcW w:w="2429" w:type="dxa"/>
            <w:hideMark/>
          </w:tcPr>
          <w:p w14:paraId="5A9FD3DA" w14:textId="77777777" w:rsidR="00EC2167" w:rsidRPr="007929E5" w:rsidRDefault="00EC2167">
            <w:pPr>
              <w:tabs>
                <w:tab w:val="clear" w:pos="227"/>
                <w:tab w:val="left" w:pos="45"/>
                <w:tab w:val="center" w:pos="948"/>
              </w:tabs>
              <w:spacing w:line="240" w:lineRule="auto"/>
              <w:ind w:firstLine="430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เงินงวดบอลลูน</w:t>
            </w:r>
          </w:p>
        </w:tc>
        <w:tc>
          <w:tcPr>
            <w:tcW w:w="282" w:type="dxa"/>
          </w:tcPr>
          <w:p w14:paraId="408F4117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22" w:type="dxa"/>
            <w:hideMark/>
          </w:tcPr>
          <w:p w14:paraId="52C0EE10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1,082</w:t>
            </w:r>
          </w:p>
        </w:tc>
        <w:tc>
          <w:tcPr>
            <w:tcW w:w="239" w:type="dxa"/>
          </w:tcPr>
          <w:p w14:paraId="4E79CC6E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hideMark/>
          </w:tcPr>
          <w:p w14:paraId="31A47207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645</w:t>
            </w:r>
          </w:p>
        </w:tc>
        <w:tc>
          <w:tcPr>
            <w:tcW w:w="236" w:type="dxa"/>
          </w:tcPr>
          <w:p w14:paraId="0CB736C3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  <w:gridSpan w:val="2"/>
            <w:hideMark/>
          </w:tcPr>
          <w:p w14:paraId="6BBC7D80" w14:textId="77777777" w:rsidR="00EC2167" w:rsidRPr="007929E5" w:rsidRDefault="00EC2167">
            <w:pPr>
              <w:spacing w:line="240" w:lineRule="auto"/>
              <w:ind w:right="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100</w:t>
            </w:r>
          </w:p>
        </w:tc>
        <w:tc>
          <w:tcPr>
            <w:tcW w:w="236" w:type="dxa"/>
            <w:gridSpan w:val="2"/>
          </w:tcPr>
          <w:p w14:paraId="39278D37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hideMark/>
          </w:tcPr>
          <w:p w14:paraId="3D61383E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645</w:t>
            </w:r>
          </w:p>
        </w:tc>
      </w:tr>
      <w:tr w:rsidR="00EC2167" w:rsidRPr="007929E5" w14:paraId="64A58761" w14:textId="77777777" w:rsidTr="00EC2167">
        <w:tc>
          <w:tcPr>
            <w:tcW w:w="2429" w:type="dxa"/>
            <w:hideMark/>
          </w:tcPr>
          <w:p w14:paraId="7C5E5F9E" w14:textId="77777777" w:rsidR="00EC2167" w:rsidRPr="007929E5" w:rsidRDefault="00EC2167">
            <w:pPr>
              <w:tabs>
                <w:tab w:val="center" w:pos="948"/>
              </w:tabs>
              <w:spacing w:line="240" w:lineRule="auto"/>
              <w:ind w:firstLine="4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ลูกหนี้รอการยึดคืน</w:t>
            </w:r>
          </w:p>
        </w:tc>
        <w:tc>
          <w:tcPr>
            <w:tcW w:w="282" w:type="dxa"/>
          </w:tcPr>
          <w:p w14:paraId="4B871D32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77D71D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2,840</w:t>
            </w:r>
          </w:p>
        </w:tc>
        <w:tc>
          <w:tcPr>
            <w:tcW w:w="239" w:type="dxa"/>
          </w:tcPr>
          <w:p w14:paraId="2584461C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825A17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2,036</w:t>
            </w:r>
          </w:p>
        </w:tc>
        <w:tc>
          <w:tcPr>
            <w:tcW w:w="236" w:type="dxa"/>
          </w:tcPr>
          <w:p w14:paraId="49C70DDB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  <w:gridSpan w:val="2"/>
            <w:hideMark/>
          </w:tcPr>
          <w:p w14:paraId="746B5ACE" w14:textId="77777777" w:rsidR="00EC2167" w:rsidRPr="007929E5" w:rsidRDefault="00EC2167">
            <w:pPr>
              <w:spacing w:line="240" w:lineRule="auto"/>
              <w:ind w:right="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100</w:t>
            </w:r>
          </w:p>
        </w:tc>
        <w:tc>
          <w:tcPr>
            <w:tcW w:w="236" w:type="dxa"/>
            <w:gridSpan w:val="2"/>
          </w:tcPr>
          <w:p w14:paraId="55877F47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2ABD1B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2,036</w:t>
            </w:r>
          </w:p>
        </w:tc>
      </w:tr>
      <w:tr w:rsidR="00EC2167" w:rsidRPr="007929E5" w14:paraId="4822657B" w14:textId="77777777" w:rsidTr="00EC2167">
        <w:tc>
          <w:tcPr>
            <w:tcW w:w="2429" w:type="dxa"/>
          </w:tcPr>
          <w:p w14:paraId="3D477486" w14:textId="77777777" w:rsidR="00EC2167" w:rsidRPr="007929E5" w:rsidRDefault="00EC2167">
            <w:pPr>
              <w:tabs>
                <w:tab w:val="center" w:pos="948"/>
              </w:tabs>
              <w:spacing w:line="240" w:lineRule="auto"/>
              <w:ind w:left="43" w:firstLine="5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</w:tcPr>
          <w:p w14:paraId="794DFBD0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FC2512D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114,740</w:t>
            </w:r>
          </w:p>
        </w:tc>
        <w:tc>
          <w:tcPr>
            <w:tcW w:w="239" w:type="dxa"/>
          </w:tcPr>
          <w:p w14:paraId="1CB0F382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B7A72A1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75,697</w:t>
            </w:r>
          </w:p>
        </w:tc>
        <w:tc>
          <w:tcPr>
            <w:tcW w:w="236" w:type="dxa"/>
          </w:tcPr>
          <w:p w14:paraId="338C715E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3" w:type="dxa"/>
            <w:gridSpan w:val="2"/>
          </w:tcPr>
          <w:p w14:paraId="2DE5E5B0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67A94FCD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5675485" w14:textId="77777777" w:rsidR="00EC2167" w:rsidRPr="007929E5" w:rsidRDefault="00EC2167" w:rsidP="00CE43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14,180</w:t>
            </w:r>
          </w:p>
        </w:tc>
      </w:tr>
      <w:tr w:rsidR="00EC2167" w:rsidRPr="007929E5" w14:paraId="3F3DF41D" w14:textId="77777777" w:rsidTr="00EC2167">
        <w:tc>
          <w:tcPr>
            <w:tcW w:w="2429" w:type="dxa"/>
            <w:hideMark/>
          </w:tcPr>
          <w:p w14:paraId="6A9C007D" w14:textId="77777777" w:rsidR="00EC2167" w:rsidRPr="007929E5" w:rsidRDefault="00EC2167">
            <w:pPr>
              <w:tabs>
                <w:tab w:val="clear" w:pos="227"/>
                <w:tab w:val="center" w:pos="948"/>
              </w:tabs>
              <w:spacing w:line="240" w:lineRule="auto"/>
              <w:ind w:left="198" w:right="-135" w:firstLine="232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ภาษีมูลค่าเพิ่มที่ยัง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br/>
              <w:t xml:space="preserve">    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ไม่ถึงกำหนด</w:t>
            </w:r>
          </w:p>
        </w:tc>
        <w:tc>
          <w:tcPr>
            <w:tcW w:w="282" w:type="dxa"/>
          </w:tcPr>
          <w:p w14:paraId="7DCBAF52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11DCEC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54EE39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(10,793)</w:t>
            </w:r>
          </w:p>
        </w:tc>
        <w:tc>
          <w:tcPr>
            <w:tcW w:w="239" w:type="dxa"/>
          </w:tcPr>
          <w:p w14:paraId="5743EC27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C78023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8BB519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5AF7FFC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  <w:gridSpan w:val="2"/>
          </w:tcPr>
          <w:p w14:paraId="78CDC2C8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08B66381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13EE41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A81BC4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</w:tr>
      <w:tr w:rsidR="00EC2167" w:rsidRPr="007929E5" w14:paraId="105A5D3B" w14:textId="77777777" w:rsidTr="00EC2167">
        <w:tc>
          <w:tcPr>
            <w:tcW w:w="2429" w:type="dxa"/>
            <w:hideMark/>
          </w:tcPr>
          <w:p w14:paraId="46CAC212" w14:textId="77777777" w:rsidR="00EC2167" w:rsidRPr="007929E5" w:rsidRDefault="00EC2167">
            <w:pPr>
              <w:tabs>
                <w:tab w:val="clear" w:pos="907"/>
                <w:tab w:val="left" w:pos="790"/>
                <w:tab w:val="center" w:pos="948"/>
              </w:tabs>
              <w:spacing w:line="240" w:lineRule="auto"/>
              <w:ind w:left="43" w:firstLine="387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82" w:type="dxa"/>
          </w:tcPr>
          <w:p w14:paraId="6B83F598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071A5E1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103,947</w:t>
            </w:r>
          </w:p>
        </w:tc>
        <w:tc>
          <w:tcPr>
            <w:tcW w:w="239" w:type="dxa"/>
          </w:tcPr>
          <w:p w14:paraId="62F584AC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FEFB5D0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75,697</w:t>
            </w:r>
          </w:p>
        </w:tc>
        <w:tc>
          <w:tcPr>
            <w:tcW w:w="236" w:type="dxa"/>
          </w:tcPr>
          <w:p w14:paraId="2A1EEC04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3" w:type="dxa"/>
            <w:gridSpan w:val="2"/>
          </w:tcPr>
          <w:p w14:paraId="7F512E3D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6867E3BA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498434A" w14:textId="77777777" w:rsidR="00EC2167" w:rsidRPr="007929E5" w:rsidRDefault="00EC2167" w:rsidP="00CE43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14,180</w:t>
            </w:r>
          </w:p>
        </w:tc>
      </w:tr>
      <w:tr w:rsidR="00EC2167" w:rsidRPr="007929E5" w14:paraId="6F9FE3A4" w14:textId="77777777" w:rsidTr="00EC2167">
        <w:tc>
          <w:tcPr>
            <w:tcW w:w="2429" w:type="dxa"/>
          </w:tcPr>
          <w:p w14:paraId="75B750E9" w14:textId="77777777" w:rsidR="00EC2167" w:rsidRPr="007929E5" w:rsidRDefault="00EC2167">
            <w:pPr>
              <w:tabs>
                <w:tab w:val="center" w:pos="948"/>
              </w:tabs>
              <w:spacing w:line="240" w:lineRule="auto"/>
              <w:ind w:left="43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82" w:type="dxa"/>
          </w:tcPr>
          <w:p w14:paraId="14A7E87E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8EE858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39" w:type="dxa"/>
          </w:tcPr>
          <w:p w14:paraId="6D741EC7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CDBBF2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</w:tcPr>
          <w:p w14:paraId="61AFEBEF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473" w:type="dxa"/>
            <w:gridSpan w:val="2"/>
          </w:tcPr>
          <w:p w14:paraId="34FB126E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gridSpan w:val="2"/>
          </w:tcPr>
          <w:p w14:paraId="1EFEE14D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160A8F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</w:tr>
      <w:tr w:rsidR="00EC2167" w:rsidRPr="007929E5" w14:paraId="1B14E28F" w14:textId="77777777" w:rsidTr="00EC2167">
        <w:tc>
          <w:tcPr>
            <w:tcW w:w="2429" w:type="dxa"/>
            <w:hideMark/>
          </w:tcPr>
          <w:p w14:paraId="63ED06A8" w14:textId="77777777" w:rsidR="00EC2167" w:rsidRPr="007929E5" w:rsidRDefault="00EC2167">
            <w:pPr>
              <w:tabs>
                <w:tab w:val="center" w:pos="948"/>
              </w:tabs>
              <w:spacing w:line="240" w:lineRule="auto"/>
              <w:ind w:left="43" w:firstLine="38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ลูกหนี้ที่มีมูลค่าสูง</w:t>
            </w:r>
          </w:p>
        </w:tc>
        <w:tc>
          <w:tcPr>
            <w:tcW w:w="282" w:type="dxa"/>
          </w:tcPr>
          <w:p w14:paraId="17255372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22" w:type="dxa"/>
          </w:tcPr>
          <w:p w14:paraId="0DFEEBEC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07AD765C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24A24EB0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1B17050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3" w:type="dxa"/>
            <w:gridSpan w:val="2"/>
          </w:tcPr>
          <w:p w14:paraId="0F2E4D49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7E57A10A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</w:tcPr>
          <w:p w14:paraId="02CA0455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C2167" w:rsidRPr="007929E5" w14:paraId="50AB0DED" w14:textId="77777777" w:rsidTr="00EC2167">
        <w:tc>
          <w:tcPr>
            <w:tcW w:w="4533" w:type="dxa"/>
            <w:gridSpan w:val="3"/>
            <w:hideMark/>
          </w:tcPr>
          <w:p w14:paraId="0B444BD7" w14:textId="77777777" w:rsidR="00EC2167" w:rsidRPr="007929E5" w:rsidRDefault="00EC2167">
            <w:pPr>
              <w:spacing w:line="240" w:lineRule="auto"/>
              <w:ind w:left="63" w:firstLine="387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สัดส่วนตู้ที่เกินกำหนดชำระ</w:t>
            </w:r>
          </w:p>
        </w:tc>
        <w:tc>
          <w:tcPr>
            <w:tcW w:w="239" w:type="dxa"/>
          </w:tcPr>
          <w:p w14:paraId="561E30F3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F48BCCE" w14:textId="77777777" w:rsidR="00EC2167" w:rsidRPr="007929E5" w:rsidRDefault="00EC2167">
            <w:pPr>
              <w:spacing w:line="240" w:lineRule="auto"/>
              <w:ind w:right="3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802593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</w:tcPr>
          <w:p w14:paraId="432E19BF" w14:textId="77777777" w:rsidR="00EC2167" w:rsidRPr="007929E5" w:rsidRDefault="00EC2167">
            <w:pPr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A9E87B5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gridSpan w:val="2"/>
          </w:tcPr>
          <w:p w14:paraId="0EC903FF" w14:textId="77777777" w:rsidR="00EC2167" w:rsidRPr="007929E5" w:rsidRDefault="00EC216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2167" w:rsidRPr="007929E5" w14:paraId="1BD4BDD8" w14:textId="77777777" w:rsidTr="00EC2167">
        <w:tc>
          <w:tcPr>
            <w:tcW w:w="2429" w:type="dxa"/>
            <w:hideMark/>
          </w:tcPr>
          <w:p w14:paraId="4D421117" w14:textId="77777777" w:rsidR="00EC2167" w:rsidRPr="007929E5" w:rsidRDefault="00EC2167">
            <w:pPr>
              <w:tabs>
                <w:tab w:val="clear" w:pos="227"/>
              </w:tabs>
              <w:spacing w:line="240" w:lineRule="auto"/>
              <w:ind w:left="405" w:firstLine="2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25 - 50</w:t>
            </w:r>
          </w:p>
        </w:tc>
        <w:tc>
          <w:tcPr>
            <w:tcW w:w="282" w:type="dxa"/>
          </w:tcPr>
          <w:p w14:paraId="7A9690F2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2" w:type="dxa"/>
            <w:hideMark/>
          </w:tcPr>
          <w:p w14:paraId="7D437BD6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1,127</w:t>
            </w:r>
          </w:p>
        </w:tc>
        <w:tc>
          <w:tcPr>
            <w:tcW w:w="239" w:type="dxa"/>
          </w:tcPr>
          <w:p w14:paraId="20F2BE8D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hideMark/>
          </w:tcPr>
          <w:p w14:paraId="1B84D9CD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817</w:t>
            </w:r>
          </w:p>
        </w:tc>
        <w:tc>
          <w:tcPr>
            <w:tcW w:w="236" w:type="dxa"/>
          </w:tcPr>
          <w:p w14:paraId="52A45840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hideMark/>
          </w:tcPr>
          <w:p w14:paraId="05DA73BC" w14:textId="77777777" w:rsidR="00EC2167" w:rsidRPr="007929E5" w:rsidRDefault="00EC2167">
            <w:pPr>
              <w:spacing w:line="240" w:lineRule="auto"/>
              <w:ind w:right="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50</w:t>
            </w:r>
          </w:p>
        </w:tc>
        <w:tc>
          <w:tcPr>
            <w:tcW w:w="236" w:type="dxa"/>
            <w:gridSpan w:val="2"/>
          </w:tcPr>
          <w:p w14:paraId="289696AA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gridSpan w:val="2"/>
            <w:hideMark/>
          </w:tcPr>
          <w:p w14:paraId="341EC768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408</w:t>
            </w:r>
          </w:p>
        </w:tc>
      </w:tr>
      <w:tr w:rsidR="00EC2167" w:rsidRPr="007929E5" w14:paraId="4110B651" w14:textId="77777777" w:rsidTr="00EC2167">
        <w:tc>
          <w:tcPr>
            <w:tcW w:w="2429" w:type="dxa"/>
            <w:hideMark/>
          </w:tcPr>
          <w:p w14:paraId="4B83D1DF" w14:textId="77777777" w:rsidR="00EC2167" w:rsidRPr="007929E5" w:rsidRDefault="00EC2167">
            <w:pPr>
              <w:tabs>
                <w:tab w:val="clear" w:pos="227"/>
              </w:tabs>
              <w:spacing w:line="240" w:lineRule="auto"/>
              <w:ind w:left="405" w:firstLine="2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ร้อยละ 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50</w:t>
            </w:r>
          </w:p>
        </w:tc>
        <w:tc>
          <w:tcPr>
            <w:tcW w:w="282" w:type="dxa"/>
          </w:tcPr>
          <w:p w14:paraId="1B174004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FF916C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12,237</w:t>
            </w:r>
          </w:p>
        </w:tc>
        <w:tc>
          <w:tcPr>
            <w:tcW w:w="239" w:type="dxa"/>
          </w:tcPr>
          <w:p w14:paraId="187AD060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98BB2E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8,749</w:t>
            </w:r>
          </w:p>
        </w:tc>
        <w:tc>
          <w:tcPr>
            <w:tcW w:w="236" w:type="dxa"/>
          </w:tcPr>
          <w:p w14:paraId="1051B86B" w14:textId="77777777" w:rsidR="00EC2167" w:rsidRPr="007929E5" w:rsidRDefault="00EC2167">
            <w:pPr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hideMark/>
          </w:tcPr>
          <w:p w14:paraId="2A1C9925" w14:textId="77777777" w:rsidR="00EC2167" w:rsidRPr="007929E5" w:rsidRDefault="00EC2167">
            <w:pPr>
              <w:spacing w:line="240" w:lineRule="auto"/>
              <w:ind w:right="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100</w:t>
            </w:r>
          </w:p>
        </w:tc>
        <w:tc>
          <w:tcPr>
            <w:tcW w:w="236" w:type="dxa"/>
            <w:gridSpan w:val="2"/>
          </w:tcPr>
          <w:p w14:paraId="262BE3BB" w14:textId="77777777" w:rsidR="00EC2167" w:rsidRPr="007929E5" w:rsidRDefault="00EC2167">
            <w:pPr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CC34C0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8,749</w:t>
            </w:r>
          </w:p>
        </w:tc>
      </w:tr>
      <w:tr w:rsidR="00EC2167" w:rsidRPr="007929E5" w14:paraId="7D5C9A55" w14:textId="77777777" w:rsidTr="00EC2167">
        <w:tc>
          <w:tcPr>
            <w:tcW w:w="2429" w:type="dxa"/>
          </w:tcPr>
          <w:p w14:paraId="392F11F9" w14:textId="77777777" w:rsidR="00EC2167" w:rsidRPr="007929E5" w:rsidRDefault="00EC2167">
            <w:pPr>
              <w:tabs>
                <w:tab w:val="clear" w:pos="227"/>
              </w:tabs>
              <w:spacing w:line="240" w:lineRule="auto"/>
              <w:ind w:left="405" w:hanging="2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</w:tcPr>
          <w:p w14:paraId="5DD16169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492DED3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50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13,364</w:t>
            </w:r>
          </w:p>
        </w:tc>
        <w:tc>
          <w:tcPr>
            <w:tcW w:w="239" w:type="dxa"/>
          </w:tcPr>
          <w:p w14:paraId="517B0AC9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8599B74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9,566</w:t>
            </w:r>
          </w:p>
        </w:tc>
        <w:tc>
          <w:tcPr>
            <w:tcW w:w="236" w:type="dxa"/>
          </w:tcPr>
          <w:p w14:paraId="20ADBA90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7" w:type="dxa"/>
          </w:tcPr>
          <w:p w14:paraId="43DADEE2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3EA56343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9DDCF0A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9,157</w:t>
            </w:r>
          </w:p>
        </w:tc>
      </w:tr>
      <w:tr w:rsidR="00EC2167" w:rsidRPr="007929E5" w14:paraId="2A389806" w14:textId="77777777" w:rsidTr="00EC2167">
        <w:tc>
          <w:tcPr>
            <w:tcW w:w="2429" w:type="dxa"/>
            <w:hideMark/>
          </w:tcPr>
          <w:p w14:paraId="649997B4" w14:textId="77777777" w:rsidR="00EC2167" w:rsidRPr="007929E5" w:rsidRDefault="00EC2167">
            <w:pPr>
              <w:tabs>
                <w:tab w:val="clear" w:pos="227"/>
                <w:tab w:val="center" w:pos="948"/>
              </w:tabs>
              <w:spacing w:line="240" w:lineRule="auto"/>
              <w:ind w:left="198" w:right="-135" w:firstLine="232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ภาษีมูลค่าเพิ่มที่ยัง</w:t>
            </w:r>
          </w:p>
          <w:p w14:paraId="735DB2B9" w14:textId="77777777" w:rsidR="00EC2167" w:rsidRPr="007929E5" w:rsidRDefault="00EC2167">
            <w:pPr>
              <w:tabs>
                <w:tab w:val="clear" w:pos="227"/>
                <w:tab w:val="center" w:pos="948"/>
              </w:tabs>
              <w:spacing w:line="240" w:lineRule="auto"/>
              <w:ind w:left="198" w:firstLine="232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       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ไม่ถึงกำหนด</w:t>
            </w:r>
          </w:p>
        </w:tc>
        <w:tc>
          <w:tcPr>
            <w:tcW w:w="282" w:type="dxa"/>
          </w:tcPr>
          <w:p w14:paraId="6C9E5758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89B9CA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A946BB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(1,162)</w:t>
            </w:r>
          </w:p>
        </w:tc>
        <w:tc>
          <w:tcPr>
            <w:tcW w:w="239" w:type="dxa"/>
          </w:tcPr>
          <w:p w14:paraId="580B77A8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FA4E75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FA0C3F4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58A6598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</w:tcPr>
          <w:p w14:paraId="39685F19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7415049E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5F06A0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98E1141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</w:tr>
      <w:tr w:rsidR="00EC2167" w:rsidRPr="007929E5" w14:paraId="5354CDC6" w14:textId="77777777" w:rsidTr="00EC2167">
        <w:tc>
          <w:tcPr>
            <w:tcW w:w="2429" w:type="dxa"/>
            <w:hideMark/>
          </w:tcPr>
          <w:p w14:paraId="582CD480" w14:textId="77777777" w:rsidR="00EC2167" w:rsidRPr="007929E5" w:rsidRDefault="00EC2167">
            <w:pPr>
              <w:tabs>
                <w:tab w:val="center" w:pos="948"/>
              </w:tabs>
              <w:spacing w:line="240" w:lineRule="auto"/>
              <w:ind w:left="43" w:firstLine="387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82" w:type="dxa"/>
          </w:tcPr>
          <w:p w14:paraId="4AE126CA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A99E9A0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12,202</w:t>
            </w:r>
          </w:p>
        </w:tc>
        <w:tc>
          <w:tcPr>
            <w:tcW w:w="239" w:type="dxa"/>
          </w:tcPr>
          <w:p w14:paraId="3DA47B96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A2608E0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9,566</w:t>
            </w:r>
          </w:p>
        </w:tc>
        <w:tc>
          <w:tcPr>
            <w:tcW w:w="236" w:type="dxa"/>
          </w:tcPr>
          <w:p w14:paraId="502F5BFB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7" w:type="dxa"/>
          </w:tcPr>
          <w:p w14:paraId="43E88785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4AA3E344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C527B67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9,157</w:t>
            </w:r>
          </w:p>
        </w:tc>
      </w:tr>
      <w:tr w:rsidR="00EC2167" w:rsidRPr="007929E5" w14:paraId="0AB8FB59" w14:textId="77777777" w:rsidTr="00EC2167">
        <w:tc>
          <w:tcPr>
            <w:tcW w:w="2429" w:type="dxa"/>
            <w:hideMark/>
          </w:tcPr>
          <w:p w14:paraId="7766F6F9" w14:textId="77777777" w:rsidR="00EC2167" w:rsidRPr="007929E5" w:rsidRDefault="00EC2167">
            <w:pPr>
              <w:tabs>
                <w:tab w:val="center" w:pos="948"/>
              </w:tabs>
              <w:spacing w:line="240" w:lineRule="auto"/>
              <w:ind w:left="43" w:firstLine="387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282" w:type="dxa"/>
          </w:tcPr>
          <w:p w14:paraId="441DAAB0" w14:textId="77777777" w:rsidR="00EC2167" w:rsidRPr="007929E5" w:rsidRDefault="00EC21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412A0212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823,955</w:t>
            </w:r>
          </w:p>
        </w:tc>
        <w:tc>
          <w:tcPr>
            <w:tcW w:w="239" w:type="dxa"/>
          </w:tcPr>
          <w:p w14:paraId="039E481B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6A40E5EF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530,546</w:t>
            </w:r>
          </w:p>
        </w:tc>
        <w:tc>
          <w:tcPr>
            <w:tcW w:w="236" w:type="dxa"/>
          </w:tcPr>
          <w:p w14:paraId="56C1EF85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7" w:type="dxa"/>
          </w:tcPr>
          <w:p w14:paraId="690E9828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6FF02460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6AB05BA7" w14:textId="77777777" w:rsidR="00EC2167" w:rsidRPr="007929E5" w:rsidRDefault="00EC2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84,661</w:t>
            </w:r>
          </w:p>
        </w:tc>
      </w:tr>
    </w:tbl>
    <w:p w14:paraId="758F4B76" w14:textId="77777777" w:rsidR="00EC2167" w:rsidRPr="007929E5" w:rsidRDefault="00EC2167" w:rsidP="00EC2167">
      <w:pPr>
        <w:tabs>
          <w:tab w:val="clear" w:pos="454"/>
          <w:tab w:val="clear" w:pos="680"/>
        </w:tabs>
        <w:ind w:left="495" w:right="-28" w:firstLine="9"/>
        <w:jc w:val="thaiDistribute"/>
        <w:rPr>
          <w:rFonts w:asciiTheme="majorBidi" w:hAnsiTheme="majorBidi" w:cstheme="majorBidi"/>
          <w:spacing w:val="-4"/>
          <w:sz w:val="16"/>
          <w:szCs w:val="16"/>
          <w:cs/>
        </w:rPr>
      </w:pPr>
    </w:p>
    <w:p w14:paraId="154EEEAC" w14:textId="6FA5534D" w:rsidR="00EC2167" w:rsidRPr="007929E5" w:rsidRDefault="00EC2167" w:rsidP="00EC2167">
      <w:pPr>
        <w:tabs>
          <w:tab w:val="clear" w:pos="454"/>
          <w:tab w:val="clear" w:pos="680"/>
        </w:tabs>
        <w:ind w:left="495" w:right="-28" w:firstLine="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929E5">
        <w:rPr>
          <w:rFonts w:asciiTheme="majorBidi" w:hAnsiTheme="majorBidi" w:cstheme="majorBidi" w:hint="cs"/>
          <w:spacing w:val="-4"/>
          <w:sz w:val="30"/>
          <w:szCs w:val="30"/>
        </w:rPr>
        <w:t>*</w:t>
      </w:r>
      <w:r w:rsidRPr="007929E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สุทธิ</w:t>
      </w:r>
      <w:r w:rsidR="00992597">
        <w:rPr>
          <w:rFonts w:asciiTheme="majorBidi" w:hAnsiTheme="majorBidi" w:cstheme="majorBidi" w:hint="cs"/>
          <w:spacing w:val="-4"/>
          <w:sz w:val="30"/>
          <w:szCs w:val="30"/>
          <w:cs/>
        </w:rPr>
        <w:t>จาก</w:t>
      </w:r>
      <w:r w:rsidR="00992597" w:rsidRPr="00992597">
        <w:rPr>
          <w:rFonts w:asciiTheme="majorBidi" w:hAnsiTheme="majorBidi"/>
          <w:spacing w:val="-4"/>
          <w:sz w:val="30"/>
          <w:szCs w:val="30"/>
          <w:cs/>
        </w:rPr>
        <w:t>รายได้ดอกเบี้ยรับรอการรับรู้</w:t>
      </w:r>
      <w:r w:rsidR="005A2A4F">
        <w:rPr>
          <w:rFonts w:asciiTheme="majorBidi" w:hAnsiTheme="majorBidi"/>
          <w:spacing w:val="-4"/>
          <w:sz w:val="30"/>
          <w:szCs w:val="30"/>
        </w:rPr>
        <w:t xml:space="preserve"> </w:t>
      </w:r>
      <w:r w:rsidR="00992597" w:rsidRPr="00992597">
        <w:rPr>
          <w:rFonts w:asciiTheme="majorBidi" w:hAnsiTheme="majorBidi"/>
          <w:spacing w:val="-4"/>
          <w:sz w:val="30"/>
          <w:szCs w:val="30"/>
          <w:cs/>
        </w:rPr>
        <w:t>มูลค่าหลักประกัน และภาษีมูลค่าเพิ่มที่ยังไม่ถึงกำหนด</w:t>
      </w:r>
    </w:p>
    <w:p w14:paraId="0A794AB9" w14:textId="77932D4A" w:rsidR="00B23029" w:rsidRPr="007929E5" w:rsidRDefault="00F06CA0" w:rsidP="00101272">
      <w:pPr>
        <w:spacing w:line="240" w:lineRule="auto"/>
        <w:ind w:left="567"/>
        <w:jc w:val="thaiDistribute"/>
        <w:rPr>
          <w:rFonts w:asciiTheme="majorHAnsi" w:hAnsiTheme="majorHAnsi" w:cstheme="majorHAnsi"/>
          <w:sz w:val="30"/>
          <w:szCs w:val="30"/>
        </w:rPr>
      </w:pPr>
      <w:r w:rsidRPr="007929E5">
        <w:rPr>
          <w:rFonts w:asciiTheme="majorHAnsi" w:hAnsiTheme="majorHAnsi" w:cstheme="majorHAnsi"/>
          <w:sz w:val="30"/>
          <w:szCs w:val="30"/>
          <w:cs/>
        </w:rPr>
        <w:lastRenderedPageBreak/>
        <w:t>ณ</w:t>
      </w:r>
      <w:r w:rsidRPr="007929E5">
        <w:rPr>
          <w:rFonts w:asciiTheme="majorHAnsi" w:hAnsiTheme="majorHAnsi" w:cstheme="majorHAnsi"/>
          <w:sz w:val="30"/>
          <w:szCs w:val="30"/>
        </w:rPr>
        <w:t xml:space="preserve"> </w:t>
      </w:r>
      <w:r w:rsidR="00101272" w:rsidRPr="007929E5">
        <w:rPr>
          <w:rFonts w:asciiTheme="majorHAnsi" w:hAnsiTheme="majorHAnsi" w:cstheme="majorHAnsi"/>
          <w:sz w:val="30"/>
          <w:szCs w:val="30"/>
          <w:cs/>
        </w:rPr>
        <w:t>วันที่</w:t>
      </w:r>
      <w:r w:rsidR="00101272" w:rsidRPr="007929E5">
        <w:rPr>
          <w:rFonts w:asciiTheme="majorHAnsi" w:hAnsiTheme="majorHAnsi" w:cstheme="majorHAnsi"/>
          <w:sz w:val="30"/>
          <w:szCs w:val="30"/>
        </w:rPr>
        <w:t xml:space="preserve"> 31 </w:t>
      </w:r>
      <w:r w:rsidR="00101272" w:rsidRPr="007929E5">
        <w:rPr>
          <w:rFonts w:asciiTheme="majorHAnsi" w:hAnsiTheme="majorHAnsi" w:cstheme="majorHAnsi" w:hint="cs"/>
          <w:sz w:val="30"/>
          <w:szCs w:val="30"/>
          <w:cs/>
        </w:rPr>
        <w:t>ธันวาคม</w:t>
      </w:r>
      <w:r w:rsidR="00101272" w:rsidRPr="007929E5">
        <w:rPr>
          <w:rFonts w:asciiTheme="majorHAnsi" w:hAnsiTheme="majorHAnsi" w:cstheme="majorHAnsi"/>
          <w:sz w:val="30"/>
          <w:szCs w:val="30"/>
        </w:rPr>
        <w:t xml:space="preserve"> </w:t>
      </w:r>
      <w:r w:rsidR="00B23029" w:rsidRPr="007929E5">
        <w:rPr>
          <w:rFonts w:asciiTheme="majorHAnsi" w:hAnsiTheme="majorHAnsi" w:cstheme="majorHAnsi"/>
          <w:sz w:val="30"/>
          <w:szCs w:val="30"/>
          <w:cs/>
        </w:rPr>
        <w:t>ผลรวมของเงินลงทุนขั้นต้นตามสัญญาผ่อนชำระและมูลค่าปัจจุบันของจำนวนเงินขั้นต่ำ</w:t>
      </w:r>
      <w:r w:rsidR="00DF7C98" w:rsidRPr="007929E5">
        <w:rPr>
          <w:rFonts w:asciiTheme="majorHAnsi" w:hAnsiTheme="majorHAnsi" w:cstheme="majorHAnsi"/>
          <w:sz w:val="30"/>
          <w:szCs w:val="30"/>
        </w:rPr>
        <w:br/>
      </w:r>
      <w:r w:rsidR="00B23029" w:rsidRPr="007929E5">
        <w:rPr>
          <w:rFonts w:asciiTheme="majorHAnsi" w:hAnsiTheme="majorHAnsi" w:cstheme="majorHAnsi"/>
          <w:sz w:val="30"/>
          <w:szCs w:val="30"/>
          <w:cs/>
        </w:rPr>
        <w:t>ที่ลูกหนี้ต้องจ่ายตามการผ่อนชำระ แสดงได้ดังนี้</w:t>
      </w:r>
    </w:p>
    <w:p w14:paraId="6A345D24" w14:textId="77777777" w:rsidR="00B23029" w:rsidRPr="007929E5" w:rsidRDefault="00B23029" w:rsidP="00B23029">
      <w:pPr>
        <w:spacing w:line="240" w:lineRule="auto"/>
        <w:ind w:left="547"/>
        <w:jc w:val="both"/>
        <w:rPr>
          <w:rFonts w:asciiTheme="majorHAnsi" w:hAnsiTheme="majorHAnsi" w:cstheme="majorHAnsi"/>
          <w:sz w:val="30"/>
          <w:szCs w:val="30"/>
          <w:cs/>
        </w:rPr>
      </w:pPr>
    </w:p>
    <w:tbl>
      <w:tblPr>
        <w:tblW w:w="9234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2934"/>
        <w:gridCol w:w="1449"/>
        <w:gridCol w:w="236"/>
        <w:gridCol w:w="1387"/>
        <w:gridCol w:w="236"/>
        <w:gridCol w:w="1346"/>
        <w:gridCol w:w="236"/>
        <w:gridCol w:w="1410"/>
      </w:tblGrid>
      <w:tr w:rsidR="00FE10DE" w:rsidRPr="007929E5" w14:paraId="5170F44D" w14:textId="77777777" w:rsidTr="00F91618">
        <w:trPr>
          <w:cantSplit/>
        </w:trPr>
        <w:tc>
          <w:tcPr>
            <w:tcW w:w="2934" w:type="dxa"/>
          </w:tcPr>
          <w:p w14:paraId="75E62848" w14:textId="77777777" w:rsidR="00FE10DE" w:rsidRPr="007929E5" w:rsidRDefault="00FE10DE" w:rsidP="00CE29FB">
            <w:pPr>
              <w:pStyle w:val="30"/>
              <w:tabs>
                <w:tab w:val="clear" w:pos="360"/>
                <w:tab w:val="clear" w:pos="720"/>
              </w:tabs>
              <w:ind w:left="360" w:hanging="360"/>
              <w:jc w:val="both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6300" w:type="dxa"/>
            <w:gridSpan w:val="7"/>
          </w:tcPr>
          <w:p w14:paraId="19A45C2D" w14:textId="77777777" w:rsidR="00FE10DE" w:rsidRPr="007929E5" w:rsidRDefault="00FE10DE" w:rsidP="00CE29FB">
            <w:pPr>
              <w:pStyle w:val="30"/>
              <w:tabs>
                <w:tab w:val="clear" w:pos="360"/>
                <w:tab w:val="clear" w:pos="720"/>
              </w:tabs>
              <w:ind w:left="-144" w:right="-159" w:hanging="9"/>
              <w:jc w:val="center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งบการเงินรวม / งบการเงินเฉพาะกิจการ</w:t>
            </w:r>
          </w:p>
        </w:tc>
      </w:tr>
      <w:tr w:rsidR="00B23029" w:rsidRPr="007929E5" w14:paraId="4449F70A" w14:textId="77777777" w:rsidTr="00F91618">
        <w:trPr>
          <w:cantSplit/>
        </w:trPr>
        <w:tc>
          <w:tcPr>
            <w:tcW w:w="2934" w:type="dxa"/>
          </w:tcPr>
          <w:p w14:paraId="75591286" w14:textId="77777777" w:rsidR="00B23029" w:rsidRPr="007929E5" w:rsidRDefault="00B23029" w:rsidP="00CE29FB">
            <w:pPr>
              <w:pStyle w:val="30"/>
              <w:tabs>
                <w:tab w:val="clear" w:pos="360"/>
                <w:tab w:val="clear" w:pos="720"/>
              </w:tabs>
              <w:ind w:left="360" w:hanging="360"/>
              <w:jc w:val="both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3072" w:type="dxa"/>
            <w:gridSpan w:val="3"/>
          </w:tcPr>
          <w:p w14:paraId="752895BD" w14:textId="3FE1EE8A" w:rsidR="00B23029" w:rsidRPr="007929E5" w:rsidRDefault="009F1072" w:rsidP="00EC2167">
            <w:pPr>
              <w:pStyle w:val="30"/>
              <w:tabs>
                <w:tab w:val="clear" w:pos="360"/>
                <w:tab w:val="clear" w:pos="720"/>
              </w:tabs>
              <w:ind w:left="-111" w:right="-159"/>
              <w:jc w:val="center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256</w:t>
            </w:r>
            <w:r w:rsidR="00590E83" w:rsidRPr="007929E5">
              <w:rPr>
                <w:rFonts w:asciiTheme="majorHAnsi" w:hAnsiTheme="majorHAnsi" w:cstheme="majorHAnsi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36" w:type="dxa"/>
          </w:tcPr>
          <w:p w14:paraId="310565A1" w14:textId="77777777" w:rsidR="00B23029" w:rsidRPr="007929E5" w:rsidRDefault="00B23029" w:rsidP="00CE29FB">
            <w:pPr>
              <w:pStyle w:val="30"/>
              <w:tabs>
                <w:tab w:val="clear" w:pos="360"/>
                <w:tab w:val="clear" w:pos="720"/>
              </w:tabs>
              <w:ind w:left="-144" w:right="-159" w:hanging="9"/>
              <w:jc w:val="center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2992" w:type="dxa"/>
            <w:gridSpan w:val="3"/>
          </w:tcPr>
          <w:p w14:paraId="37188F9B" w14:textId="76E5F23D" w:rsidR="00B23029" w:rsidRPr="007929E5" w:rsidRDefault="009F1072" w:rsidP="00CE29FB">
            <w:pPr>
              <w:pStyle w:val="30"/>
              <w:tabs>
                <w:tab w:val="clear" w:pos="360"/>
                <w:tab w:val="clear" w:pos="720"/>
              </w:tabs>
              <w:ind w:left="-144" w:right="-159" w:hanging="9"/>
              <w:jc w:val="center"/>
              <w:rPr>
                <w:rFonts w:asciiTheme="majorHAnsi" w:hAnsiTheme="majorHAnsi" w:cstheme="majorHAnsi"/>
                <w:sz w:val="30"/>
                <w:szCs w:val="30"/>
                <w:cs/>
                <w:lang w:val="en-US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256</w:t>
            </w:r>
            <w:r w:rsidR="00590E83" w:rsidRPr="007929E5">
              <w:rPr>
                <w:rFonts w:asciiTheme="majorHAnsi" w:hAnsiTheme="majorHAnsi" w:cstheme="majorHAnsi" w:hint="cs"/>
                <w:sz w:val="30"/>
                <w:szCs w:val="30"/>
                <w:cs/>
                <w:lang w:val="en-US"/>
              </w:rPr>
              <w:t>1</w:t>
            </w:r>
          </w:p>
        </w:tc>
      </w:tr>
      <w:tr w:rsidR="00B23029" w:rsidRPr="007929E5" w14:paraId="7E0BA804" w14:textId="77777777" w:rsidTr="00F91618">
        <w:trPr>
          <w:cantSplit/>
        </w:trPr>
        <w:tc>
          <w:tcPr>
            <w:tcW w:w="2934" w:type="dxa"/>
          </w:tcPr>
          <w:p w14:paraId="64970A48" w14:textId="77777777" w:rsidR="00B23029" w:rsidRPr="007929E5" w:rsidRDefault="00B23029" w:rsidP="00CE29FB">
            <w:pPr>
              <w:pStyle w:val="30"/>
              <w:tabs>
                <w:tab w:val="clear" w:pos="360"/>
                <w:tab w:val="clear" w:pos="720"/>
              </w:tabs>
              <w:ind w:left="360" w:hanging="360"/>
              <w:jc w:val="both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449" w:type="dxa"/>
          </w:tcPr>
          <w:p w14:paraId="11724938" w14:textId="77777777" w:rsidR="00B23029" w:rsidRPr="007929E5" w:rsidRDefault="00B23029" w:rsidP="00CE29FB">
            <w:pPr>
              <w:spacing w:line="240" w:lineRule="auto"/>
              <w:ind w:left="-144" w:right="-159" w:hanging="9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86FB3BF" w14:textId="77777777" w:rsidR="00B23029" w:rsidRPr="007929E5" w:rsidRDefault="00B23029" w:rsidP="00CE29FB">
            <w:pPr>
              <w:spacing w:line="240" w:lineRule="auto"/>
              <w:ind w:left="-144" w:right="-159" w:hanging="9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87" w:type="dxa"/>
          </w:tcPr>
          <w:p w14:paraId="204F8E64" w14:textId="77777777" w:rsidR="00B23029" w:rsidRPr="007929E5" w:rsidRDefault="00B23029" w:rsidP="00CE29FB">
            <w:pPr>
              <w:spacing w:line="240" w:lineRule="auto"/>
              <w:ind w:left="-144" w:right="-159" w:hanging="9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>มูลค่าปัจจุบัน</w:t>
            </w:r>
          </w:p>
        </w:tc>
        <w:tc>
          <w:tcPr>
            <w:tcW w:w="236" w:type="dxa"/>
          </w:tcPr>
          <w:p w14:paraId="27164A4D" w14:textId="77777777" w:rsidR="00B23029" w:rsidRPr="007929E5" w:rsidRDefault="00B23029" w:rsidP="00CE29FB">
            <w:pPr>
              <w:spacing w:line="240" w:lineRule="auto"/>
              <w:ind w:left="-144" w:right="-159" w:hanging="9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1D2D39C0" w14:textId="77777777" w:rsidR="00B23029" w:rsidRPr="007929E5" w:rsidRDefault="00B23029" w:rsidP="00CE29FB">
            <w:pPr>
              <w:spacing w:line="240" w:lineRule="auto"/>
              <w:ind w:left="-144" w:right="-159" w:hanging="9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B0D430E" w14:textId="77777777" w:rsidR="00B23029" w:rsidRPr="007929E5" w:rsidRDefault="00B23029" w:rsidP="00CE29FB">
            <w:pPr>
              <w:spacing w:line="240" w:lineRule="auto"/>
              <w:ind w:left="-144" w:right="-159" w:hanging="9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10" w:type="dxa"/>
          </w:tcPr>
          <w:p w14:paraId="76D254C9" w14:textId="77777777" w:rsidR="00B23029" w:rsidRPr="007929E5" w:rsidRDefault="00B23029" w:rsidP="00CE29FB">
            <w:pPr>
              <w:spacing w:line="240" w:lineRule="auto"/>
              <w:ind w:left="-144" w:right="-159" w:hanging="9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>มูลค่าปัจจุบัน</w:t>
            </w:r>
          </w:p>
        </w:tc>
      </w:tr>
      <w:tr w:rsidR="00B23029" w:rsidRPr="007929E5" w14:paraId="1C4990A8" w14:textId="77777777" w:rsidTr="00F91618">
        <w:trPr>
          <w:cantSplit/>
        </w:trPr>
        <w:tc>
          <w:tcPr>
            <w:tcW w:w="2934" w:type="dxa"/>
          </w:tcPr>
          <w:p w14:paraId="20398B2E" w14:textId="77777777" w:rsidR="00B23029" w:rsidRPr="007929E5" w:rsidRDefault="00B23029" w:rsidP="00CE29FB">
            <w:pPr>
              <w:pStyle w:val="30"/>
              <w:tabs>
                <w:tab w:val="clear" w:pos="360"/>
                <w:tab w:val="clear" w:pos="720"/>
              </w:tabs>
              <w:ind w:left="360" w:hanging="360"/>
              <w:jc w:val="both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449" w:type="dxa"/>
          </w:tcPr>
          <w:p w14:paraId="5A9D2293" w14:textId="77777777" w:rsidR="00B23029" w:rsidRPr="007929E5" w:rsidRDefault="00B23029" w:rsidP="00CE29FB">
            <w:pPr>
              <w:spacing w:line="240" w:lineRule="auto"/>
              <w:ind w:left="-144" w:right="-159" w:hanging="9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>ผลรวมของเงิน</w:t>
            </w:r>
          </w:p>
        </w:tc>
        <w:tc>
          <w:tcPr>
            <w:tcW w:w="236" w:type="dxa"/>
          </w:tcPr>
          <w:p w14:paraId="59444A73" w14:textId="77777777" w:rsidR="00B23029" w:rsidRPr="007929E5" w:rsidRDefault="00B23029" w:rsidP="00CE29FB">
            <w:pPr>
              <w:spacing w:line="240" w:lineRule="auto"/>
              <w:ind w:left="-144" w:right="-159" w:hanging="9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87" w:type="dxa"/>
          </w:tcPr>
          <w:p w14:paraId="2BE910F2" w14:textId="77777777" w:rsidR="00B23029" w:rsidRPr="007929E5" w:rsidRDefault="00B23029" w:rsidP="00CE29FB">
            <w:pPr>
              <w:spacing w:line="240" w:lineRule="auto"/>
              <w:ind w:left="-144" w:right="-159" w:hanging="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>ของจำนวนเงิน</w:t>
            </w:r>
          </w:p>
        </w:tc>
        <w:tc>
          <w:tcPr>
            <w:tcW w:w="236" w:type="dxa"/>
          </w:tcPr>
          <w:p w14:paraId="273BCE5C" w14:textId="77777777" w:rsidR="00B23029" w:rsidRPr="007929E5" w:rsidRDefault="00B23029" w:rsidP="00CE29FB">
            <w:pPr>
              <w:spacing w:line="240" w:lineRule="auto"/>
              <w:ind w:left="-144" w:right="-159" w:hanging="9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3C686CF9" w14:textId="77777777" w:rsidR="00B23029" w:rsidRPr="007929E5" w:rsidRDefault="00B23029" w:rsidP="00CE29FB">
            <w:pPr>
              <w:spacing w:line="240" w:lineRule="auto"/>
              <w:ind w:left="-144" w:right="-159" w:hanging="9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>ผลรวมของเงิน</w:t>
            </w:r>
          </w:p>
        </w:tc>
        <w:tc>
          <w:tcPr>
            <w:tcW w:w="236" w:type="dxa"/>
          </w:tcPr>
          <w:p w14:paraId="0D296639" w14:textId="77777777" w:rsidR="00B23029" w:rsidRPr="007929E5" w:rsidRDefault="00B23029" w:rsidP="00CE29FB">
            <w:pPr>
              <w:spacing w:line="240" w:lineRule="auto"/>
              <w:ind w:left="-144" w:right="-159" w:hanging="9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10" w:type="dxa"/>
          </w:tcPr>
          <w:p w14:paraId="0843636A" w14:textId="77777777" w:rsidR="00B23029" w:rsidRPr="007929E5" w:rsidRDefault="00B23029" w:rsidP="00CE29FB">
            <w:pPr>
              <w:spacing w:line="240" w:lineRule="auto"/>
              <w:ind w:left="-144" w:right="-159" w:hanging="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>ของจำนวนเงิน</w:t>
            </w:r>
          </w:p>
        </w:tc>
      </w:tr>
      <w:tr w:rsidR="00B23029" w:rsidRPr="007929E5" w14:paraId="6EA3EF04" w14:textId="77777777" w:rsidTr="00F91618">
        <w:trPr>
          <w:cantSplit/>
        </w:trPr>
        <w:tc>
          <w:tcPr>
            <w:tcW w:w="2934" w:type="dxa"/>
          </w:tcPr>
          <w:p w14:paraId="4D3F4AE2" w14:textId="77777777" w:rsidR="00B23029" w:rsidRPr="007929E5" w:rsidRDefault="00B23029" w:rsidP="00CE29FB">
            <w:pPr>
              <w:pStyle w:val="30"/>
              <w:tabs>
                <w:tab w:val="clear" w:pos="360"/>
                <w:tab w:val="clear" w:pos="720"/>
              </w:tabs>
              <w:ind w:left="360" w:hanging="360"/>
              <w:jc w:val="both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449" w:type="dxa"/>
          </w:tcPr>
          <w:p w14:paraId="10288F61" w14:textId="77777777" w:rsidR="00B23029" w:rsidRPr="007929E5" w:rsidRDefault="00B23029" w:rsidP="00CE29FB">
            <w:pPr>
              <w:spacing w:line="240" w:lineRule="auto"/>
              <w:ind w:left="-144" w:right="-159" w:hanging="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>ลงทุนขั้นต้น</w:t>
            </w:r>
          </w:p>
        </w:tc>
        <w:tc>
          <w:tcPr>
            <w:tcW w:w="236" w:type="dxa"/>
          </w:tcPr>
          <w:p w14:paraId="7F113674" w14:textId="77777777" w:rsidR="00B23029" w:rsidRPr="007929E5" w:rsidRDefault="00B23029" w:rsidP="00CE29FB">
            <w:pPr>
              <w:spacing w:line="240" w:lineRule="auto"/>
              <w:ind w:left="-144" w:right="-159" w:hanging="9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87" w:type="dxa"/>
          </w:tcPr>
          <w:p w14:paraId="52630583" w14:textId="77777777" w:rsidR="00B23029" w:rsidRPr="007929E5" w:rsidRDefault="00B23029" w:rsidP="00CE29FB">
            <w:pPr>
              <w:spacing w:line="240" w:lineRule="auto"/>
              <w:ind w:left="-144" w:right="-159" w:hanging="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>ขั้นต่ำที่ลูกหนี้</w:t>
            </w:r>
          </w:p>
        </w:tc>
        <w:tc>
          <w:tcPr>
            <w:tcW w:w="236" w:type="dxa"/>
          </w:tcPr>
          <w:p w14:paraId="3BD758B8" w14:textId="77777777" w:rsidR="00B23029" w:rsidRPr="007929E5" w:rsidRDefault="00B23029" w:rsidP="00CE29FB">
            <w:pPr>
              <w:spacing w:line="240" w:lineRule="auto"/>
              <w:ind w:left="-144" w:right="-159" w:hanging="9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4F73546C" w14:textId="77777777" w:rsidR="00B23029" w:rsidRPr="007929E5" w:rsidRDefault="00B23029" w:rsidP="00CE29FB">
            <w:pPr>
              <w:spacing w:line="240" w:lineRule="auto"/>
              <w:ind w:left="-144" w:right="-159" w:hanging="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>ลงทุนขั้นต้น</w:t>
            </w:r>
          </w:p>
        </w:tc>
        <w:tc>
          <w:tcPr>
            <w:tcW w:w="236" w:type="dxa"/>
          </w:tcPr>
          <w:p w14:paraId="167A9B50" w14:textId="77777777" w:rsidR="00B23029" w:rsidRPr="007929E5" w:rsidRDefault="00B23029" w:rsidP="00CE29FB">
            <w:pPr>
              <w:spacing w:line="240" w:lineRule="auto"/>
              <w:ind w:left="-144" w:right="-159" w:hanging="9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10" w:type="dxa"/>
          </w:tcPr>
          <w:p w14:paraId="78A50B00" w14:textId="77777777" w:rsidR="00B23029" w:rsidRPr="007929E5" w:rsidRDefault="00B23029" w:rsidP="00CE29FB">
            <w:pPr>
              <w:spacing w:line="240" w:lineRule="auto"/>
              <w:ind w:left="-144" w:right="-159" w:hanging="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>ขั้นต่ำที่ลูกหนี้</w:t>
            </w:r>
          </w:p>
        </w:tc>
      </w:tr>
      <w:tr w:rsidR="00B23029" w:rsidRPr="007929E5" w14:paraId="27ECDD1A" w14:textId="77777777" w:rsidTr="00F91618">
        <w:trPr>
          <w:cantSplit/>
        </w:trPr>
        <w:tc>
          <w:tcPr>
            <w:tcW w:w="2934" w:type="dxa"/>
          </w:tcPr>
          <w:p w14:paraId="22155B93" w14:textId="77777777" w:rsidR="00B23029" w:rsidRPr="007929E5" w:rsidRDefault="00B23029" w:rsidP="00CE29FB">
            <w:pPr>
              <w:pStyle w:val="30"/>
              <w:tabs>
                <w:tab w:val="clear" w:pos="360"/>
                <w:tab w:val="clear" w:pos="720"/>
              </w:tabs>
              <w:ind w:left="360" w:hanging="360"/>
              <w:jc w:val="both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449" w:type="dxa"/>
          </w:tcPr>
          <w:p w14:paraId="2866D844" w14:textId="77777777" w:rsidR="00B23029" w:rsidRPr="007929E5" w:rsidRDefault="00B23029" w:rsidP="00CE29FB">
            <w:pPr>
              <w:spacing w:line="240" w:lineRule="auto"/>
              <w:ind w:left="-144" w:right="-159" w:hanging="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236" w:type="dxa"/>
          </w:tcPr>
          <w:p w14:paraId="0C837595" w14:textId="77777777" w:rsidR="00B23029" w:rsidRPr="007929E5" w:rsidRDefault="00B23029" w:rsidP="00CE29FB">
            <w:pPr>
              <w:spacing w:line="240" w:lineRule="auto"/>
              <w:ind w:left="-144" w:right="-159" w:hanging="9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87" w:type="dxa"/>
          </w:tcPr>
          <w:p w14:paraId="2A42968B" w14:textId="77777777" w:rsidR="00B23029" w:rsidRPr="007929E5" w:rsidRDefault="00B23029" w:rsidP="00CE29FB">
            <w:pPr>
              <w:spacing w:line="240" w:lineRule="auto"/>
              <w:ind w:left="-144" w:right="-159" w:hanging="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>ต้องจ่ายตาม</w:t>
            </w:r>
          </w:p>
        </w:tc>
        <w:tc>
          <w:tcPr>
            <w:tcW w:w="236" w:type="dxa"/>
          </w:tcPr>
          <w:p w14:paraId="57961BED" w14:textId="77777777" w:rsidR="00B23029" w:rsidRPr="007929E5" w:rsidRDefault="00B23029" w:rsidP="00CE29FB">
            <w:pPr>
              <w:spacing w:line="240" w:lineRule="auto"/>
              <w:ind w:left="-144" w:right="-159" w:hanging="9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34BA2D3D" w14:textId="77777777" w:rsidR="00B23029" w:rsidRPr="007929E5" w:rsidRDefault="00B23029" w:rsidP="00CE29FB">
            <w:pPr>
              <w:spacing w:line="240" w:lineRule="auto"/>
              <w:ind w:left="-144" w:right="-159" w:hanging="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236" w:type="dxa"/>
          </w:tcPr>
          <w:p w14:paraId="65664457" w14:textId="77777777" w:rsidR="00B23029" w:rsidRPr="007929E5" w:rsidRDefault="00B23029" w:rsidP="00CE29FB">
            <w:pPr>
              <w:spacing w:line="240" w:lineRule="auto"/>
              <w:ind w:left="-144" w:right="-159" w:hanging="9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10" w:type="dxa"/>
          </w:tcPr>
          <w:p w14:paraId="1F58ACE0" w14:textId="77777777" w:rsidR="00B23029" w:rsidRPr="007929E5" w:rsidRDefault="00B23029" w:rsidP="00CE29FB">
            <w:pPr>
              <w:spacing w:line="240" w:lineRule="auto"/>
              <w:ind w:left="-144" w:right="-159" w:hanging="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>ต้องจ่ายตาม</w:t>
            </w:r>
          </w:p>
        </w:tc>
      </w:tr>
      <w:tr w:rsidR="00B23029" w:rsidRPr="007929E5" w14:paraId="04C80E5B" w14:textId="77777777" w:rsidTr="00F91618">
        <w:trPr>
          <w:cantSplit/>
        </w:trPr>
        <w:tc>
          <w:tcPr>
            <w:tcW w:w="2934" w:type="dxa"/>
          </w:tcPr>
          <w:p w14:paraId="44EAEC1C" w14:textId="77777777" w:rsidR="00B23029" w:rsidRPr="007929E5" w:rsidRDefault="00B23029" w:rsidP="00CE29FB">
            <w:pPr>
              <w:pStyle w:val="30"/>
              <w:tabs>
                <w:tab w:val="clear" w:pos="360"/>
                <w:tab w:val="clear" w:pos="720"/>
              </w:tabs>
              <w:ind w:left="360" w:hanging="360"/>
              <w:jc w:val="both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449" w:type="dxa"/>
          </w:tcPr>
          <w:p w14:paraId="0370DAD2" w14:textId="77777777" w:rsidR="00B23029" w:rsidRPr="007929E5" w:rsidRDefault="00B23029" w:rsidP="00CE29FB">
            <w:pPr>
              <w:spacing w:line="240" w:lineRule="auto"/>
              <w:ind w:left="-144" w:right="-159" w:hanging="9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>ผ่อนชำระ</w:t>
            </w:r>
          </w:p>
        </w:tc>
        <w:tc>
          <w:tcPr>
            <w:tcW w:w="236" w:type="dxa"/>
          </w:tcPr>
          <w:p w14:paraId="1B876C4E" w14:textId="77777777" w:rsidR="00B23029" w:rsidRPr="007929E5" w:rsidRDefault="00B23029" w:rsidP="00CE29FB">
            <w:pPr>
              <w:spacing w:line="240" w:lineRule="auto"/>
              <w:ind w:left="-144" w:right="-159" w:hanging="9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87" w:type="dxa"/>
          </w:tcPr>
          <w:p w14:paraId="3552A0C9" w14:textId="77777777" w:rsidR="00B23029" w:rsidRPr="007929E5" w:rsidRDefault="00B23029" w:rsidP="00CE29FB">
            <w:pPr>
              <w:spacing w:line="240" w:lineRule="auto"/>
              <w:ind w:left="-144" w:right="-159" w:hanging="9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>การผ่อนชำระ</w:t>
            </w:r>
          </w:p>
        </w:tc>
        <w:tc>
          <w:tcPr>
            <w:tcW w:w="236" w:type="dxa"/>
          </w:tcPr>
          <w:p w14:paraId="3DEF1E8E" w14:textId="77777777" w:rsidR="00B23029" w:rsidRPr="007929E5" w:rsidRDefault="00B23029" w:rsidP="00CE29FB">
            <w:pPr>
              <w:spacing w:line="240" w:lineRule="auto"/>
              <w:ind w:left="-144" w:right="-159" w:hanging="9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1973F7C5" w14:textId="77777777" w:rsidR="00B23029" w:rsidRPr="007929E5" w:rsidRDefault="00B23029" w:rsidP="00CE29FB">
            <w:pPr>
              <w:spacing w:line="240" w:lineRule="auto"/>
              <w:ind w:left="-144" w:right="-159" w:hanging="9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>ผ่อนชำระ</w:t>
            </w:r>
          </w:p>
        </w:tc>
        <w:tc>
          <w:tcPr>
            <w:tcW w:w="236" w:type="dxa"/>
          </w:tcPr>
          <w:p w14:paraId="10F4ED4D" w14:textId="77777777" w:rsidR="00B23029" w:rsidRPr="007929E5" w:rsidRDefault="00B23029" w:rsidP="00CE29FB">
            <w:pPr>
              <w:spacing w:line="240" w:lineRule="auto"/>
              <w:ind w:left="-144" w:right="-159" w:hanging="9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10" w:type="dxa"/>
          </w:tcPr>
          <w:p w14:paraId="1F40674F" w14:textId="77777777" w:rsidR="00B23029" w:rsidRPr="007929E5" w:rsidRDefault="00B23029" w:rsidP="00CE29FB">
            <w:pPr>
              <w:spacing w:line="240" w:lineRule="auto"/>
              <w:ind w:left="-144" w:right="-159" w:hanging="9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>การผ่อนชำระ</w:t>
            </w:r>
          </w:p>
        </w:tc>
      </w:tr>
      <w:tr w:rsidR="00B23029" w:rsidRPr="007929E5" w14:paraId="29E0719C" w14:textId="77777777" w:rsidTr="00F91618">
        <w:trPr>
          <w:cantSplit/>
        </w:trPr>
        <w:tc>
          <w:tcPr>
            <w:tcW w:w="2934" w:type="dxa"/>
          </w:tcPr>
          <w:p w14:paraId="09DB6592" w14:textId="77777777" w:rsidR="00B23029" w:rsidRPr="007929E5" w:rsidRDefault="00B23029" w:rsidP="00CE29F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360" w:hanging="360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6300" w:type="dxa"/>
            <w:gridSpan w:val="7"/>
            <w:vAlign w:val="bottom"/>
          </w:tcPr>
          <w:p w14:paraId="40D44178" w14:textId="77777777" w:rsidR="00B23029" w:rsidRPr="007929E5" w:rsidRDefault="00B23029" w:rsidP="00CE29FB">
            <w:pPr>
              <w:spacing w:line="240" w:lineRule="auto"/>
              <w:ind w:left="-144" w:right="-159" w:hanging="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(</w:t>
            </w:r>
            <w:r w:rsidRPr="007929E5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พันบาท</w:t>
            </w:r>
            <w:r w:rsidRPr="007929E5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)</w:t>
            </w:r>
          </w:p>
        </w:tc>
      </w:tr>
      <w:tr w:rsidR="00590E83" w:rsidRPr="007929E5" w14:paraId="4F3B53A5" w14:textId="77777777" w:rsidTr="00F91618">
        <w:trPr>
          <w:cantSplit/>
        </w:trPr>
        <w:tc>
          <w:tcPr>
            <w:tcW w:w="2934" w:type="dxa"/>
          </w:tcPr>
          <w:p w14:paraId="22733F6C" w14:textId="77777777" w:rsidR="00590E83" w:rsidRPr="007929E5" w:rsidRDefault="00590E83" w:rsidP="00590E83">
            <w:pPr>
              <w:tabs>
                <w:tab w:val="clear" w:pos="454"/>
                <w:tab w:val="left" w:pos="442"/>
              </w:tabs>
              <w:spacing w:line="240" w:lineRule="auto"/>
              <w:ind w:left="2" w:hanging="56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449" w:type="dxa"/>
            <w:vAlign w:val="bottom"/>
          </w:tcPr>
          <w:p w14:paraId="3A54CC3B" w14:textId="057963E4" w:rsidR="00590E83" w:rsidRPr="007929E5" w:rsidRDefault="00BE669B" w:rsidP="00590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11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268,690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622BBD89" w14:textId="7A759F6C" w:rsidR="00590E83" w:rsidRPr="007929E5" w:rsidRDefault="00590E83" w:rsidP="00590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right="7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87" w:type="dxa"/>
            <w:vAlign w:val="bottom"/>
          </w:tcPr>
          <w:p w14:paraId="43132343" w14:textId="7F62451E" w:rsidR="00590E83" w:rsidRPr="007929E5" w:rsidRDefault="00BE669B" w:rsidP="00590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6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180,832</w:t>
            </w:r>
          </w:p>
        </w:tc>
        <w:tc>
          <w:tcPr>
            <w:tcW w:w="236" w:type="dxa"/>
            <w:vAlign w:val="bottom"/>
          </w:tcPr>
          <w:p w14:paraId="503C89CB" w14:textId="77777777" w:rsidR="00590E83" w:rsidRPr="007929E5" w:rsidRDefault="00590E83" w:rsidP="00590E83">
            <w:pPr>
              <w:pStyle w:val="30"/>
              <w:tabs>
                <w:tab w:val="clear" w:pos="360"/>
                <w:tab w:val="clear" w:pos="720"/>
                <w:tab w:val="decimal" w:pos="1212"/>
              </w:tabs>
              <w:ind w:right="76" w:hanging="360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346" w:type="dxa"/>
            <w:vAlign w:val="bottom"/>
          </w:tcPr>
          <w:p w14:paraId="3D7F2363" w14:textId="41528921" w:rsidR="00590E83" w:rsidRPr="007929E5" w:rsidRDefault="00590E83" w:rsidP="00590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right="-138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379,282</w:t>
            </w:r>
          </w:p>
        </w:tc>
        <w:tc>
          <w:tcPr>
            <w:tcW w:w="236" w:type="dxa"/>
            <w:vAlign w:val="bottom"/>
          </w:tcPr>
          <w:p w14:paraId="517D635B" w14:textId="16639A59" w:rsidR="00590E83" w:rsidRPr="007929E5" w:rsidRDefault="00590E83" w:rsidP="00590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right="76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10" w:type="dxa"/>
            <w:vAlign w:val="bottom"/>
          </w:tcPr>
          <w:p w14:paraId="52598475" w14:textId="53084F71" w:rsidR="00590E83" w:rsidRPr="007929E5" w:rsidRDefault="00590E83" w:rsidP="00590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20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 xml:space="preserve">        219,878</w:t>
            </w:r>
          </w:p>
        </w:tc>
      </w:tr>
      <w:tr w:rsidR="00590E83" w:rsidRPr="007929E5" w14:paraId="24D39CF0" w14:textId="77777777" w:rsidTr="00465648">
        <w:trPr>
          <w:cantSplit/>
        </w:trPr>
        <w:tc>
          <w:tcPr>
            <w:tcW w:w="2934" w:type="dxa"/>
          </w:tcPr>
          <w:p w14:paraId="3204C44C" w14:textId="77777777" w:rsidR="00590E83" w:rsidRPr="007929E5" w:rsidRDefault="00590E83" w:rsidP="00590E83">
            <w:pPr>
              <w:spacing w:line="240" w:lineRule="auto"/>
              <w:ind w:left="2" w:hanging="56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>เกินกว่าหนึ่งปี</w:t>
            </w: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 xml:space="preserve">  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vAlign w:val="bottom"/>
          </w:tcPr>
          <w:p w14:paraId="7BEB6BE6" w14:textId="25C919CF" w:rsidR="00590E83" w:rsidRPr="007929E5" w:rsidRDefault="00BE669B" w:rsidP="00590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11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402,673</w:t>
            </w:r>
          </w:p>
        </w:tc>
        <w:tc>
          <w:tcPr>
            <w:tcW w:w="236" w:type="dxa"/>
            <w:vAlign w:val="bottom"/>
          </w:tcPr>
          <w:p w14:paraId="11976406" w14:textId="77777777" w:rsidR="00590E83" w:rsidRPr="007929E5" w:rsidRDefault="00590E83" w:rsidP="00590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right="7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87" w:type="dxa"/>
            <w:tcBorders>
              <w:bottom w:val="single" w:sz="4" w:space="0" w:color="auto"/>
            </w:tcBorders>
            <w:vAlign w:val="bottom"/>
          </w:tcPr>
          <w:p w14:paraId="77E4EB41" w14:textId="773B0E3F" w:rsidR="00590E83" w:rsidRPr="007929E5" w:rsidRDefault="00BE669B" w:rsidP="00590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6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324,297</w:t>
            </w:r>
          </w:p>
        </w:tc>
        <w:tc>
          <w:tcPr>
            <w:tcW w:w="236" w:type="dxa"/>
            <w:vAlign w:val="bottom"/>
          </w:tcPr>
          <w:p w14:paraId="24221BD8" w14:textId="77777777" w:rsidR="00590E83" w:rsidRPr="007929E5" w:rsidRDefault="00590E83" w:rsidP="00590E83">
            <w:pPr>
              <w:pStyle w:val="30"/>
              <w:tabs>
                <w:tab w:val="clear" w:pos="360"/>
                <w:tab w:val="clear" w:pos="720"/>
                <w:tab w:val="decimal" w:pos="1212"/>
              </w:tabs>
              <w:ind w:right="76" w:hanging="360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4B92F16E" w14:textId="252DAFA4" w:rsidR="00590E83" w:rsidRPr="007929E5" w:rsidRDefault="00590E83" w:rsidP="00590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right="-138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>790</w:t>
            </w: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,</w:t>
            </w:r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>74</w:t>
            </w: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bottom"/>
          </w:tcPr>
          <w:p w14:paraId="5F44D922" w14:textId="77777777" w:rsidR="00590E83" w:rsidRPr="007929E5" w:rsidRDefault="00590E83" w:rsidP="00590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right="7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6F4AD4D3" w14:textId="7EA7CC10" w:rsidR="00590E83" w:rsidRPr="007929E5" w:rsidRDefault="00590E83" w:rsidP="00590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20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604,077</w:t>
            </w:r>
          </w:p>
        </w:tc>
      </w:tr>
      <w:tr w:rsidR="00590E83" w:rsidRPr="007929E5" w14:paraId="27FBC80E" w14:textId="77777777" w:rsidTr="00465648">
        <w:trPr>
          <w:cantSplit/>
        </w:trPr>
        <w:tc>
          <w:tcPr>
            <w:tcW w:w="2934" w:type="dxa"/>
          </w:tcPr>
          <w:p w14:paraId="65386772" w14:textId="77777777" w:rsidR="00590E83" w:rsidRPr="007929E5" w:rsidRDefault="00590E83" w:rsidP="00590E83">
            <w:pPr>
              <w:tabs>
                <w:tab w:val="clear" w:pos="454"/>
                <w:tab w:val="left" w:pos="442"/>
              </w:tabs>
              <w:spacing w:line="240" w:lineRule="auto"/>
              <w:ind w:lef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14:paraId="3FE56C76" w14:textId="6D11B942" w:rsidR="00590E83" w:rsidRPr="007929E5" w:rsidRDefault="00BE669B" w:rsidP="00590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11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671,363</w:t>
            </w:r>
          </w:p>
        </w:tc>
        <w:tc>
          <w:tcPr>
            <w:tcW w:w="236" w:type="dxa"/>
            <w:vAlign w:val="bottom"/>
          </w:tcPr>
          <w:p w14:paraId="5F7EC1DB" w14:textId="77777777" w:rsidR="00590E83" w:rsidRPr="007929E5" w:rsidRDefault="00590E83" w:rsidP="00590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right="7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DFEA58" w14:textId="4CD3852A" w:rsidR="00590E83" w:rsidRPr="007929E5" w:rsidRDefault="00BE669B" w:rsidP="00590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505,129</w:t>
            </w:r>
          </w:p>
        </w:tc>
        <w:tc>
          <w:tcPr>
            <w:tcW w:w="236" w:type="dxa"/>
            <w:vAlign w:val="bottom"/>
          </w:tcPr>
          <w:p w14:paraId="552DE824" w14:textId="77777777" w:rsidR="00590E83" w:rsidRPr="007929E5" w:rsidRDefault="00590E83" w:rsidP="00590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right="76" w:hanging="36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5D2F936E" w14:textId="3FDCC882" w:rsidR="00590E83" w:rsidRPr="007929E5" w:rsidRDefault="00590E83" w:rsidP="00590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right="-138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1,170,023</w:t>
            </w:r>
          </w:p>
        </w:tc>
        <w:tc>
          <w:tcPr>
            <w:tcW w:w="236" w:type="dxa"/>
            <w:vAlign w:val="bottom"/>
          </w:tcPr>
          <w:p w14:paraId="0537C173" w14:textId="77777777" w:rsidR="00590E83" w:rsidRPr="007929E5" w:rsidRDefault="00590E83" w:rsidP="00590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right="7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050E20" w14:textId="1EA3E465" w:rsidR="00590E83" w:rsidRPr="007929E5" w:rsidRDefault="00590E83" w:rsidP="00590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2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823,955</w:t>
            </w:r>
          </w:p>
        </w:tc>
      </w:tr>
      <w:tr w:rsidR="00590E83" w:rsidRPr="007929E5" w14:paraId="019DABB1" w14:textId="77777777" w:rsidTr="00465648">
        <w:trPr>
          <w:cantSplit/>
        </w:trPr>
        <w:tc>
          <w:tcPr>
            <w:tcW w:w="2934" w:type="dxa"/>
          </w:tcPr>
          <w:p w14:paraId="0136802E" w14:textId="77777777" w:rsidR="00590E83" w:rsidRPr="007929E5" w:rsidRDefault="00590E83" w:rsidP="00590E83">
            <w:pPr>
              <w:tabs>
                <w:tab w:val="clear" w:pos="2580"/>
                <w:tab w:val="left" w:pos="172"/>
                <w:tab w:val="left" w:pos="2376"/>
              </w:tabs>
              <w:spacing w:line="240" w:lineRule="auto"/>
              <w:ind w:left="-8" w:right="-108" w:hanging="46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 xml:space="preserve">หัก </w:t>
            </w:r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 รายได้ดอกเบี้ยรับรอการรับรู้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vAlign w:val="bottom"/>
          </w:tcPr>
          <w:p w14:paraId="22E015F1" w14:textId="3E9FEB45" w:rsidR="00590E83" w:rsidRPr="007929E5" w:rsidRDefault="00BE669B" w:rsidP="00590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11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(166,234)</w:t>
            </w:r>
          </w:p>
        </w:tc>
        <w:tc>
          <w:tcPr>
            <w:tcW w:w="236" w:type="dxa"/>
            <w:vAlign w:val="bottom"/>
          </w:tcPr>
          <w:p w14:paraId="09B67EFE" w14:textId="77777777" w:rsidR="00590E83" w:rsidRPr="007929E5" w:rsidRDefault="00590E83" w:rsidP="00590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right="7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87" w:type="dxa"/>
            <w:tcBorders>
              <w:top w:val="double" w:sz="4" w:space="0" w:color="auto"/>
            </w:tcBorders>
            <w:vAlign w:val="bottom"/>
          </w:tcPr>
          <w:p w14:paraId="39329D58" w14:textId="77777777" w:rsidR="00590E83" w:rsidRPr="007929E5" w:rsidRDefault="00590E83" w:rsidP="00590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2"/>
              </w:tabs>
              <w:spacing w:line="240" w:lineRule="auto"/>
              <w:ind w:right="7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5CB0A9A" w14:textId="77777777" w:rsidR="00590E83" w:rsidRPr="007929E5" w:rsidRDefault="00590E83" w:rsidP="00590E83">
            <w:pPr>
              <w:pStyle w:val="30"/>
              <w:tabs>
                <w:tab w:val="decimal" w:pos="1212"/>
              </w:tabs>
              <w:ind w:right="76" w:hanging="360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39629EFF" w14:textId="3FA868C9" w:rsidR="00590E83" w:rsidRPr="007929E5" w:rsidRDefault="00590E83" w:rsidP="00590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right="-138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(346,068)</w:t>
            </w:r>
          </w:p>
        </w:tc>
        <w:tc>
          <w:tcPr>
            <w:tcW w:w="236" w:type="dxa"/>
            <w:vAlign w:val="bottom"/>
          </w:tcPr>
          <w:p w14:paraId="177A6971" w14:textId="77777777" w:rsidR="00590E83" w:rsidRPr="007929E5" w:rsidRDefault="00590E83" w:rsidP="00590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right="7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10" w:type="dxa"/>
            <w:tcBorders>
              <w:top w:val="double" w:sz="4" w:space="0" w:color="auto"/>
            </w:tcBorders>
            <w:vAlign w:val="bottom"/>
          </w:tcPr>
          <w:p w14:paraId="4E2BCE7F" w14:textId="77777777" w:rsidR="00590E83" w:rsidRPr="007929E5" w:rsidRDefault="00590E83" w:rsidP="00590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  <w:tab w:val="decimal" w:pos="1322"/>
              </w:tabs>
              <w:spacing w:line="240" w:lineRule="auto"/>
              <w:ind w:right="7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590E83" w:rsidRPr="007929E5" w14:paraId="7054A90F" w14:textId="77777777" w:rsidTr="00F91618">
        <w:trPr>
          <w:cantSplit/>
        </w:trPr>
        <w:tc>
          <w:tcPr>
            <w:tcW w:w="2934" w:type="dxa"/>
          </w:tcPr>
          <w:p w14:paraId="18D058B4" w14:textId="347E0151" w:rsidR="00590E83" w:rsidRPr="007929E5" w:rsidRDefault="00590E83" w:rsidP="00590E83">
            <w:pPr>
              <w:tabs>
                <w:tab w:val="clear" w:pos="454"/>
                <w:tab w:val="left" w:pos="172"/>
                <w:tab w:val="left" w:pos="442"/>
              </w:tabs>
              <w:spacing w:line="240" w:lineRule="auto"/>
              <w:ind w:left="172" w:hanging="226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ผลรวมของเงินลงทุนขั้นต้น                            ตามสัญญา</w:t>
            </w:r>
            <w:r w:rsidR="009260C1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ผ่อนชำระ</w:t>
            </w: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E7BC19" w14:textId="18F770EB" w:rsidR="00590E83" w:rsidRPr="007929E5" w:rsidRDefault="00BE669B" w:rsidP="00590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1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505,129</w:t>
            </w:r>
          </w:p>
        </w:tc>
        <w:tc>
          <w:tcPr>
            <w:tcW w:w="236" w:type="dxa"/>
            <w:vAlign w:val="bottom"/>
          </w:tcPr>
          <w:p w14:paraId="5427CDBB" w14:textId="77777777" w:rsidR="00590E83" w:rsidRPr="007929E5" w:rsidRDefault="00590E83" w:rsidP="00590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right="7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387" w:type="dxa"/>
            <w:vAlign w:val="bottom"/>
          </w:tcPr>
          <w:p w14:paraId="160C5B6F" w14:textId="77777777" w:rsidR="00590E83" w:rsidRPr="007929E5" w:rsidRDefault="00590E83" w:rsidP="00590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2"/>
              </w:tabs>
              <w:spacing w:line="240" w:lineRule="auto"/>
              <w:ind w:right="7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31C810C" w14:textId="77777777" w:rsidR="00590E83" w:rsidRPr="007929E5" w:rsidRDefault="00590E83" w:rsidP="00590E83">
            <w:pPr>
              <w:pStyle w:val="30"/>
              <w:tabs>
                <w:tab w:val="decimal" w:pos="1212"/>
              </w:tabs>
              <w:ind w:right="76" w:hanging="360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8F8D64" w14:textId="41F7B0F7" w:rsidR="00590E83" w:rsidRPr="007929E5" w:rsidRDefault="00590E83" w:rsidP="00590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right="-13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823,955</w:t>
            </w:r>
          </w:p>
        </w:tc>
        <w:tc>
          <w:tcPr>
            <w:tcW w:w="236" w:type="dxa"/>
            <w:vAlign w:val="bottom"/>
          </w:tcPr>
          <w:p w14:paraId="492FFBB0" w14:textId="77777777" w:rsidR="00590E83" w:rsidRPr="007929E5" w:rsidRDefault="00590E83" w:rsidP="00590E83">
            <w:pPr>
              <w:tabs>
                <w:tab w:val="decimal" w:pos="1212"/>
              </w:tabs>
              <w:spacing w:line="240" w:lineRule="auto"/>
              <w:ind w:right="-124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  <w:u w:val="double"/>
              </w:rPr>
            </w:pPr>
          </w:p>
        </w:tc>
        <w:tc>
          <w:tcPr>
            <w:tcW w:w="1410" w:type="dxa"/>
            <w:vAlign w:val="bottom"/>
          </w:tcPr>
          <w:p w14:paraId="50D757EB" w14:textId="77777777" w:rsidR="00590E83" w:rsidRPr="007929E5" w:rsidRDefault="00590E83" w:rsidP="00590E83">
            <w:pPr>
              <w:tabs>
                <w:tab w:val="decimal" w:pos="1194"/>
                <w:tab w:val="decimal" w:pos="1322"/>
              </w:tabs>
              <w:spacing w:line="240" w:lineRule="auto"/>
              <w:ind w:left="-108" w:right="-124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</w:tr>
    </w:tbl>
    <w:p w14:paraId="7AE6AAB8" w14:textId="77777777" w:rsidR="00B23029" w:rsidRPr="007929E5" w:rsidRDefault="00B23029" w:rsidP="00C90A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9" w:firstLine="14"/>
        <w:jc w:val="thaiDistribute"/>
        <w:rPr>
          <w:rFonts w:asciiTheme="majorHAnsi" w:hAnsiTheme="majorHAnsi" w:cstheme="majorHAnsi"/>
          <w:spacing w:val="-4"/>
          <w:sz w:val="30"/>
          <w:szCs w:val="30"/>
        </w:rPr>
      </w:pPr>
    </w:p>
    <w:p w14:paraId="7E3041DC" w14:textId="77777777" w:rsidR="00B23029" w:rsidRPr="007929E5" w:rsidRDefault="00B23029" w:rsidP="00C90A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9" w:firstLine="14"/>
        <w:jc w:val="thaiDistribute"/>
        <w:rPr>
          <w:rFonts w:asciiTheme="majorHAnsi" w:hAnsiTheme="majorHAnsi" w:cstheme="majorHAnsi"/>
          <w:i/>
          <w:iCs/>
          <w:spacing w:val="-6"/>
          <w:sz w:val="30"/>
          <w:szCs w:val="30"/>
          <w:cs/>
        </w:rPr>
      </w:pPr>
      <w:r w:rsidRPr="007929E5">
        <w:rPr>
          <w:rFonts w:asciiTheme="majorHAnsi" w:hAnsiTheme="majorHAnsi" w:cstheme="majorHAnsi"/>
          <w:i/>
          <w:iCs/>
          <w:spacing w:val="-4"/>
          <w:sz w:val="30"/>
          <w:szCs w:val="30"/>
          <w:cs/>
        </w:rPr>
        <w:t>การเปลี่ยนแปลงเงื่อนไขการชำระหนี้ของลูกหนี้ผ่อนชำระ</w:t>
      </w:r>
    </w:p>
    <w:p w14:paraId="1C5BA037" w14:textId="77777777" w:rsidR="00B23029" w:rsidRPr="007929E5" w:rsidRDefault="00B23029" w:rsidP="00C90A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9" w:firstLine="14"/>
        <w:jc w:val="thaiDistribute"/>
        <w:rPr>
          <w:rFonts w:asciiTheme="majorHAnsi" w:hAnsiTheme="majorHAnsi" w:cstheme="majorHAnsi"/>
          <w:spacing w:val="-4"/>
          <w:sz w:val="30"/>
          <w:szCs w:val="30"/>
          <w:cs/>
        </w:rPr>
      </w:pPr>
    </w:p>
    <w:p w14:paraId="021E2B3C" w14:textId="77777777" w:rsidR="00B23029" w:rsidRPr="007929E5" w:rsidRDefault="00B23029" w:rsidP="00C90A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9" w:firstLine="14"/>
        <w:jc w:val="thaiDistribute"/>
        <w:rPr>
          <w:rFonts w:asciiTheme="majorHAnsi" w:hAnsiTheme="majorHAnsi" w:cstheme="majorHAnsi"/>
          <w:spacing w:val="-4"/>
          <w:sz w:val="30"/>
          <w:szCs w:val="30"/>
          <w:cs/>
        </w:rPr>
      </w:pPr>
      <w:r w:rsidRPr="007929E5">
        <w:rPr>
          <w:rFonts w:asciiTheme="majorHAnsi" w:hAnsiTheme="majorHAnsi" w:cstheme="majorHAnsi"/>
          <w:spacing w:val="-4"/>
          <w:sz w:val="30"/>
          <w:szCs w:val="30"/>
          <w:cs/>
        </w:rPr>
        <w:t>งบ</w:t>
      </w:r>
      <w:r w:rsidRPr="007929E5">
        <w:rPr>
          <w:rFonts w:asciiTheme="majorHAnsi" w:hAnsiTheme="majorHAnsi" w:cstheme="majorHAnsi"/>
          <w:spacing w:val="4"/>
          <w:sz w:val="30"/>
          <w:szCs w:val="30"/>
          <w:cs/>
        </w:rPr>
        <w:t>การเงิน</w:t>
      </w:r>
      <w:r w:rsidRPr="007929E5">
        <w:rPr>
          <w:rFonts w:asciiTheme="majorHAnsi" w:hAnsiTheme="majorHAnsi" w:cstheme="majorHAnsi"/>
          <w:spacing w:val="-4"/>
          <w:sz w:val="30"/>
          <w:szCs w:val="30"/>
          <w:cs/>
        </w:rPr>
        <w:t>สำหรับ</w:t>
      </w:r>
      <w:r w:rsidR="00390E77" w:rsidRPr="007929E5">
        <w:rPr>
          <w:rFonts w:asciiTheme="majorHAnsi" w:hAnsiTheme="majorHAnsi" w:cstheme="majorHAnsi"/>
          <w:spacing w:val="-4"/>
          <w:sz w:val="30"/>
          <w:szCs w:val="30"/>
          <w:cs/>
        </w:rPr>
        <w:t>ปี</w:t>
      </w:r>
      <w:r w:rsidRPr="007929E5">
        <w:rPr>
          <w:rFonts w:asciiTheme="majorHAnsi" w:hAnsiTheme="majorHAnsi" w:cstheme="majorHAnsi"/>
          <w:spacing w:val="-4"/>
          <w:sz w:val="30"/>
          <w:szCs w:val="30"/>
          <w:cs/>
        </w:rPr>
        <w:t>สิ้นสุดวันที</w:t>
      </w:r>
      <w:r w:rsidR="00A215B6" w:rsidRPr="007929E5">
        <w:rPr>
          <w:rFonts w:asciiTheme="majorHAnsi" w:hAnsiTheme="majorHAnsi" w:cstheme="majorHAnsi"/>
          <w:spacing w:val="-4"/>
          <w:sz w:val="30"/>
          <w:szCs w:val="30"/>
          <w:cs/>
        </w:rPr>
        <w:t xml:space="preserve">่ </w:t>
      </w:r>
      <w:r w:rsidR="00EF6DA1" w:rsidRPr="007929E5">
        <w:rPr>
          <w:rFonts w:asciiTheme="majorHAnsi" w:hAnsiTheme="majorHAnsi" w:cstheme="majorHAnsi"/>
          <w:spacing w:val="-4"/>
          <w:sz w:val="30"/>
          <w:szCs w:val="30"/>
        </w:rPr>
        <w:t>31</w:t>
      </w:r>
      <w:r w:rsidR="00390E77" w:rsidRPr="007929E5">
        <w:rPr>
          <w:rFonts w:asciiTheme="majorHAnsi" w:hAnsiTheme="majorHAnsi" w:cstheme="majorHAnsi"/>
          <w:spacing w:val="-4"/>
          <w:sz w:val="30"/>
          <w:szCs w:val="30"/>
          <w:cs/>
        </w:rPr>
        <w:t xml:space="preserve"> ธันวาคม</w:t>
      </w:r>
      <w:r w:rsidR="0095483B" w:rsidRPr="007929E5">
        <w:rPr>
          <w:rFonts w:asciiTheme="majorHAnsi" w:hAnsiTheme="majorHAnsi" w:cstheme="majorHAnsi"/>
          <w:spacing w:val="-4"/>
          <w:sz w:val="30"/>
          <w:szCs w:val="30"/>
          <w:cs/>
        </w:rPr>
        <w:t xml:space="preserve"> </w:t>
      </w:r>
      <w:r w:rsidRPr="007929E5">
        <w:rPr>
          <w:rFonts w:asciiTheme="majorHAnsi" w:hAnsiTheme="majorHAnsi" w:cstheme="majorHAnsi"/>
          <w:spacing w:val="-4"/>
          <w:sz w:val="30"/>
          <w:szCs w:val="30"/>
          <w:cs/>
        </w:rPr>
        <w:t>ได้รวมผลของการ</w:t>
      </w:r>
      <w:r w:rsidR="00132FEC" w:rsidRPr="007929E5">
        <w:rPr>
          <w:rFonts w:asciiTheme="majorHAnsi" w:hAnsiTheme="majorHAnsi" w:cstheme="majorHAnsi"/>
          <w:spacing w:val="-4"/>
          <w:sz w:val="30"/>
          <w:szCs w:val="30"/>
          <w:cs/>
        </w:rPr>
        <w:t>เปลี่ยนแปลงเงื่อนไขการ</w:t>
      </w:r>
      <w:r w:rsidRPr="007929E5">
        <w:rPr>
          <w:rFonts w:asciiTheme="majorHAnsi" w:hAnsiTheme="majorHAnsi" w:cstheme="majorHAnsi"/>
          <w:spacing w:val="-4"/>
          <w:sz w:val="30"/>
          <w:szCs w:val="30"/>
          <w:cs/>
        </w:rPr>
        <w:t>ชำระหนี้ของลูกหนี้ผ่อนชำระด้วยการเปลี่ยนแปลงเงื่อนไขดังนี้</w:t>
      </w:r>
      <w:r w:rsidRPr="007929E5">
        <w:rPr>
          <w:rFonts w:asciiTheme="majorHAnsi" w:hAnsiTheme="majorHAnsi" w:cstheme="majorHAnsi"/>
          <w:i/>
          <w:iCs/>
          <w:spacing w:val="-4"/>
          <w:sz w:val="30"/>
          <w:szCs w:val="30"/>
          <w:cs/>
        </w:rPr>
        <w:t xml:space="preserve"> </w:t>
      </w:r>
    </w:p>
    <w:p w14:paraId="5A6D5AB0" w14:textId="77777777" w:rsidR="00B23029" w:rsidRPr="007929E5" w:rsidRDefault="00B23029" w:rsidP="00C90A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9" w:firstLine="14"/>
        <w:jc w:val="thaiDistribute"/>
        <w:rPr>
          <w:rFonts w:asciiTheme="majorHAnsi" w:hAnsiTheme="majorHAnsi" w:cstheme="majorHAnsi"/>
          <w:spacing w:val="-4"/>
          <w:sz w:val="30"/>
          <w:szCs w:val="30"/>
        </w:rPr>
      </w:pPr>
    </w:p>
    <w:tbl>
      <w:tblPr>
        <w:tblW w:w="9378" w:type="dxa"/>
        <w:tblInd w:w="387" w:type="dxa"/>
        <w:tblLook w:val="04A0" w:firstRow="1" w:lastRow="0" w:firstColumn="1" w:lastColumn="0" w:noHBand="0" w:noVBand="1"/>
      </w:tblPr>
      <w:tblGrid>
        <w:gridCol w:w="5328"/>
        <w:gridCol w:w="1800"/>
        <w:gridCol w:w="360"/>
        <w:gridCol w:w="1890"/>
      </w:tblGrid>
      <w:tr w:rsidR="001304A5" w:rsidRPr="007929E5" w14:paraId="409A8173" w14:textId="77777777" w:rsidTr="00CE30EA">
        <w:tc>
          <w:tcPr>
            <w:tcW w:w="5328" w:type="dxa"/>
            <w:shd w:val="clear" w:color="auto" w:fill="auto"/>
          </w:tcPr>
          <w:p w14:paraId="303CED21" w14:textId="77777777" w:rsidR="001304A5" w:rsidRPr="007929E5" w:rsidRDefault="001304A5" w:rsidP="00CE30EA">
            <w:pPr>
              <w:ind w:left="108" w:right="-28"/>
              <w:rPr>
                <w:rFonts w:asciiTheme="majorHAnsi" w:hAnsiTheme="majorHAnsi" w:cstheme="majorHAnsi"/>
                <w:spacing w:val="-4"/>
                <w:sz w:val="30"/>
                <w:szCs w:val="30"/>
              </w:rPr>
            </w:pPr>
          </w:p>
        </w:tc>
        <w:tc>
          <w:tcPr>
            <w:tcW w:w="4050" w:type="dxa"/>
            <w:gridSpan w:val="3"/>
            <w:shd w:val="clear" w:color="auto" w:fill="auto"/>
          </w:tcPr>
          <w:p w14:paraId="2C61D7A4" w14:textId="77777777" w:rsidR="001304A5" w:rsidRPr="007929E5" w:rsidRDefault="002A515F" w:rsidP="00101272">
            <w:pPr>
              <w:ind w:right="-2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5F4E09"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 xml:space="preserve"> </w:t>
            </w: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/</w:t>
            </w:r>
            <w:r w:rsidR="005F4E09"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 xml:space="preserve"> </w:t>
            </w: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0FB3" w:rsidRPr="007929E5" w14:paraId="42A0FE10" w14:textId="77777777" w:rsidTr="002B1DB1">
        <w:tc>
          <w:tcPr>
            <w:tcW w:w="5328" w:type="dxa"/>
            <w:shd w:val="clear" w:color="auto" w:fill="auto"/>
          </w:tcPr>
          <w:p w14:paraId="0264EE93" w14:textId="77777777" w:rsidR="00F20FB3" w:rsidRPr="007929E5" w:rsidRDefault="00F20FB3" w:rsidP="00CE29FB">
            <w:pPr>
              <w:ind w:left="108" w:right="-28"/>
              <w:rPr>
                <w:rFonts w:asciiTheme="majorHAnsi" w:hAnsiTheme="majorHAnsi" w:cstheme="majorHAnsi"/>
                <w:spacing w:val="-4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7521300D" w14:textId="2ED655FE" w:rsidR="00F20FB3" w:rsidRPr="007929E5" w:rsidRDefault="00A02292" w:rsidP="00CE29FB">
            <w:pPr>
              <w:ind w:right="-28"/>
              <w:jc w:val="center"/>
              <w:rPr>
                <w:rFonts w:asciiTheme="majorHAnsi" w:hAnsiTheme="majorHAnsi" w:cstheme="majorHAnsi"/>
                <w:spacing w:val="-4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pacing w:val="-4"/>
                <w:sz w:val="30"/>
                <w:szCs w:val="30"/>
              </w:rPr>
              <w:t>256</w:t>
            </w:r>
            <w:r w:rsidR="00CC7292" w:rsidRPr="007929E5">
              <w:rPr>
                <w:rFonts w:asciiTheme="majorHAnsi" w:hAnsiTheme="majorHAnsi" w:cstheme="majorHAnsi" w:hint="cs"/>
                <w:spacing w:val="-4"/>
                <w:sz w:val="30"/>
                <w:szCs w:val="30"/>
                <w:cs/>
              </w:rPr>
              <w:t>2</w:t>
            </w:r>
          </w:p>
        </w:tc>
        <w:tc>
          <w:tcPr>
            <w:tcW w:w="360" w:type="dxa"/>
            <w:shd w:val="clear" w:color="auto" w:fill="auto"/>
          </w:tcPr>
          <w:p w14:paraId="153D5AD7" w14:textId="77777777" w:rsidR="00F20FB3" w:rsidRPr="007929E5" w:rsidRDefault="00F20FB3" w:rsidP="00CE29FB">
            <w:pPr>
              <w:ind w:right="-28"/>
              <w:jc w:val="thaiDistribute"/>
              <w:rPr>
                <w:rFonts w:asciiTheme="majorHAnsi" w:hAnsiTheme="majorHAnsi" w:cstheme="majorHAnsi"/>
                <w:spacing w:val="-4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6DD294BD" w14:textId="78F70D79" w:rsidR="00F20FB3" w:rsidRPr="007929E5" w:rsidRDefault="00A02292" w:rsidP="00CE29FB">
            <w:pPr>
              <w:ind w:right="-28"/>
              <w:jc w:val="center"/>
              <w:rPr>
                <w:rFonts w:asciiTheme="majorHAnsi" w:hAnsiTheme="majorHAnsi" w:cstheme="majorHAnsi"/>
                <w:spacing w:val="-4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pacing w:val="-4"/>
                <w:sz w:val="30"/>
                <w:szCs w:val="30"/>
              </w:rPr>
              <w:t>256</w:t>
            </w:r>
            <w:r w:rsidR="00CC7292" w:rsidRPr="007929E5">
              <w:rPr>
                <w:rFonts w:asciiTheme="majorHAnsi" w:hAnsiTheme="majorHAnsi" w:cstheme="majorHAnsi" w:hint="cs"/>
                <w:spacing w:val="-4"/>
                <w:sz w:val="30"/>
                <w:szCs w:val="30"/>
                <w:cs/>
              </w:rPr>
              <w:t>1</w:t>
            </w:r>
          </w:p>
        </w:tc>
      </w:tr>
      <w:tr w:rsidR="00A02292" w:rsidRPr="007929E5" w14:paraId="6DAAA2CC" w14:textId="77777777" w:rsidTr="00FD5A00">
        <w:tc>
          <w:tcPr>
            <w:tcW w:w="5328" w:type="dxa"/>
            <w:shd w:val="clear" w:color="auto" w:fill="auto"/>
          </w:tcPr>
          <w:p w14:paraId="353F78C4" w14:textId="77777777" w:rsidR="00A02292" w:rsidRPr="007929E5" w:rsidRDefault="00A02292" w:rsidP="00CE29FB">
            <w:pPr>
              <w:ind w:left="108" w:right="-28"/>
              <w:rPr>
                <w:rFonts w:asciiTheme="majorHAnsi" w:hAnsiTheme="majorHAnsi" w:cstheme="majorHAnsi"/>
                <w:spacing w:val="-4"/>
                <w:sz w:val="30"/>
                <w:szCs w:val="30"/>
              </w:rPr>
            </w:pPr>
          </w:p>
        </w:tc>
        <w:tc>
          <w:tcPr>
            <w:tcW w:w="4050" w:type="dxa"/>
            <w:gridSpan w:val="3"/>
            <w:shd w:val="clear" w:color="auto" w:fill="auto"/>
          </w:tcPr>
          <w:p w14:paraId="5F08BF95" w14:textId="77777777" w:rsidR="00A02292" w:rsidRPr="007929E5" w:rsidRDefault="00A02292" w:rsidP="00CE29FB">
            <w:pPr>
              <w:ind w:right="-28"/>
              <w:jc w:val="center"/>
              <w:rPr>
                <w:rFonts w:asciiTheme="majorHAnsi" w:hAnsiTheme="majorHAnsi" w:cstheme="majorHAnsi"/>
                <w:i/>
                <w:iCs/>
                <w:spacing w:val="-4"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/>
                <w:i/>
                <w:iCs/>
                <w:spacing w:val="-4"/>
                <w:sz w:val="30"/>
                <w:szCs w:val="30"/>
                <w:cs/>
              </w:rPr>
              <w:t>(พันบาท)</w:t>
            </w:r>
          </w:p>
        </w:tc>
      </w:tr>
      <w:tr w:rsidR="00F20FB3" w:rsidRPr="007929E5" w14:paraId="691E60B3" w14:textId="77777777" w:rsidTr="002B1DB1">
        <w:tc>
          <w:tcPr>
            <w:tcW w:w="5328" w:type="dxa"/>
            <w:shd w:val="clear" w:color="auto" w:fill="auto"/>
          </w:tcPr>
          <w:p w14:paraId="46346CFC" w14:textId="77777777" w:rsidR="00F20FB3" w:rsidRPr="007929E5" w:rsidRDefault="00F20FB3" w:rsidP="00D241B4">
            <w:pPr>
              <w:ind w:left="108" w:hanging="63"/>
              <w:rPr>
                <w:rFonts w:asciiTheme="majorHAnsi" w:hAnsiTheme="majorHAnsi" w:cstheme="majorHAnsi"/>
                <w:spacing w:val="-4"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>ลูกหนี้ผ่อนชำระ</w:t>
            </w:r>
            <w:r w:rsidRPr="007929E5">
              <w:rPr>
                <w:rFonts w:asciiTheme="majorHAnsi" w:hAnsiTheme="majorHAnsi" w:cstheme="majorHAnsi"/>
                <w:spacing w:val="-4"/>
                <w:sz w:val="30"/>
                <w:szCs w:val="30"/>
                <w:cs/>
              </w:rPr>
              <w:t>สุทธิจากรายได้ดอกเบี้ยรอการรับรู้</w:t>
            </w:r>
          </w:p>
        </w:tc>
        <w:tc>
          <w:tcPr>
            <w:tcW w:w="4050" w:type="dxa"/>
            <w:gridSpan w:val="3"/>
            <w:shd w:val="clear" w:color="auto" w:fill="auto"/>
          </w:tcPr>
          <w:p w14:paraId="6445E992" w14:textId="77777777" w:rsidR="00F20FB3" w:rsidRPr="007929E5" w:rsidRDefault="00F20FB3" w:rsidP="00D241B4">
            <w:pPr>
              <w:tabs>
                <w:tab w:val="decimal" w:pos="1350"/>
              </w:tabs>
              <w:spacing w:line="240" w:lineRule="auto"/>
              <w:ind w:right="-124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F20FB3" w:rsidRPr="007929E5" w14:paraId="6539B425" w14:textId="77777777" w:rsidTr="002B1DB1">
        <w:tc>
          <w:tcPr>
            <w:tcW w:w="5328" w:type="dxa"/>
            <w:shd w:val="clear" w:color="auto" w:fill="auto"/>
          </w:tcPr>
          <w:p w14:paraId="4D70AAFD" w14:textId="77777777" w:rsidR="00F20FB3" w:rsidRPr="007929E5" w:rsidRDefault="006A7601" w:rsidP="006A7601">
            <w:pPr>
              <w:tabs>
                <w:tab w:val="clear" w:pos="227"/>
                <w:tab w:val="left" w:pos="405"/>
              </w:tabs>
              <w:ind w:left="108" w:firstLine="27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pacing w:val="-4"/>
                <w:sz w:val="30"/>
                <w:szCs w:val="30"/>
              </w:rPr>
              <w:t xml:space="preserve">     </w:t>
            </w:r>
            <w:r w:rsidR="00F20FB3" w:rsidRPr="007929E5">
              <w:rPr>
                <w:rFonts w:asciiTheme="majorHAnsi" w:hAnsiTheme="majorHAnsi" w:cstheme="majorHAnsi"/>
                <w:spacing w:val="-4"/>
                <w:sz w:val="30"/>
                <w:szCs w:val="30"/>
                <w:cs/>
              </w:rPr>
              <w:t>ที่มีการเปลี่ยนแปลงเงื่อนไขการชำระหนี้</w:t>
            </w:r>
          </w:p>
        </w:tc>
        <w:tc>
          <w:tcPr>
            <w:tcW w:w="1800" w:type="dxa"/>
            <w:shd w:val="clear" w:color="auto" w:fill="auto"/>
          </w:tcPr>
          <w:p w14:paraId="765C7E54" w14:textId="77777777" w:rsidR="00F20FB3" w:rsidRPr="007929E5" w:rsidRDefault="00F20FB3" w:rsidP="00D24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left="27" w:right="-124" w:firstLine="81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55675539" w14:textId="77777777" w:rsidR="00F20FB3" w:rsidRPr="007929E5" w:rsidRDefault="00F20FB3" w:rsidP="00D241B4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783D5D85" w14:textId="77777777" w:rsidR="00F20FB3" w:rsidRPr="007929E5" w:rsidRDefault="00F20FB3" w:rsidP="00D24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left="27" w:right="-124" w:firstLine="81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CC7292" w:rsidRPr="007929E5" w14:paraId="27CB46DD" w14:textId="77777777" w:rsidTr="00D87437">
        <w:tc>
          <w:tcPr>
            <w:tcW w:w="5328" w:type="dxa"/>
            <w:shd w:val="clear" w:color="auto" w:fill="auto"/>
          </w:tcPr>
          <w:p w14:paraId="71C0E0F4" w14:textId="77777777" w:rsidR="00CC7292" w:rsidRPr="007929E5" w:rsidRDefault="00CC7292" w:rsidP="00CC7292">
            <w:pPr>
              <w:ind w:left="108" w:firstLine="27"/>
              <w:rPr>
                <w:rFonts w:asciiTheme="majorHAnsi" w:hAnsiTheme="majorHAnsi" w:cstheme="majorHAnsi"/>
                <w:spacing w:val="-4"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/>
                <w:spacing w:val="-4"/>
                <w:sz w:val="30"/>
                <w:szCs w:val="30"/>
              </w:rPr>
              <w:t xml:space="preserve">     </w:t>
            </w:r>
            <w:r w:rsidRPr="007929E5">
              <w:rPr>
                <w:rFonts w:asciiTheme="majorHAnsi" w:hAnsiTheme="majorHAnsi" w:cstheme="majorHAnsi"/>
                <w:spacing w:val="-4"/>
                <w:sz w:val="30"/>
                <w:szCs w:val="30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1800" w:type="dxa"/>
            <w:shd w:val="clear" w:color="auto" w:fill="auto"/>
          </w:tcPr>
          <w:p w14:paraId="0F82F7F7" w14:textId="4E23CF1A" w:rsidR="00CC7292" w:rsidRPr="007929E5" w:rsidRDefault="00BE669B" w:rsidP="00CC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8"/>
              </w:tabs>
              <w:spacing w:line="240" w:lineRule="auto"/>
              <w:ind w:left="27" w:right="-124" w:firstLine="1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93,005</w:t>
            </w:r>
          </w:p>
        </w:tc>
        <w:tc>
          <w:tcPr>
            <w:tcW w:w="360" w:type="dxa"/>
            <w:shd w:val="clear" w:color="auto" w:fill="auto"/>
          </w:tcPr>
          <w:p w14:paraId="2E6F7402" w14:textId="77777777" w:rsidR="00CC7292" w:rsidRPr="007929E5" w:rsidRDefault="00CC7292" w:rsidP="00CC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8"/>
              </w:tabs>
              <w:spacing w:line="240" w:lineRule="auto"/>
              <w:ind w:left="-108" w:right="-124" w:firstLine="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04C229D3" w14:textId="3C3DA106" w:rsidR="00CC7292" w:rsidRPr="007929E5" w:rsidRDefault="00CC7292" w:rsidP="00CC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8"/>
              </w:tabs>
              <w:spacing w:line="240" w:lineRule="auto"/>
              <w:ind w:right="76" w:firstLine="1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90,607</w:t>
            </w:r>
          </w:p>
        </w:tc>
      </w:tr>
      <w:tr w:rsidR="00CC7292" w:rsidRPr="007929E5" w14:paraId="2E4B1CE9" w14:textId="77777777" w:rsidTr="00D87437">
        <w:tc>
          <w:tcPr>
            <w:tcW w:w="5328" w:type="dxa"/>
            <w:shd w:val="clear" w:color="auto" w:fill="auto"/>
            <w:vAlign w:val="bottom"/>
          </w:tcPr>
          <w:p w14:paraId="3C6A6381" w14:textId="77777777" w:rsidR="00CC7292" w:rsidRPr="007929E5" w:rsidRDefault="00CC7292" w:rsidP="00CC7292">
            <w:pPr>
              <w:spacing w:line="240" w:lineRule="auto"/>
              <w:ind w:left="360" w:hanging="225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pacing w:val="-4"/>
                <w:sz w:val="30"/>
                <w:szCs w:val="30"/>
              </w:rPr>
              <w:t xml:space="preserve">     </w:t>
            </w:r>
            <w:r w:rsidRPr="007929E5">
              <w:rPr>
                <w:rFonts w:asciiTheme="majorHAnsi" w:hAnsiTheme="majorHAnsi" w:cstheme="majorHAnsi"/>
                <w:spacing w:val="-4"/>
                <w:sz w:val="30"/>
                <w:szCs w:val="30"/>
                <w:cs/>
              </w:rPr>
              <w:t>หลังเปลี่ยนแปลงเงื่อนไขการชำระหนี้</w:t>
            </w:r>
          </w:p>
        </w:tc>
        <w:tc>
          <w:tcPr>
            <w:tcW w:w="1800" w:type="dxa"/>
            <w:shd w:val="clear" w:color="auto" w:fill="auto"/>
          </w:tcPr>
          <w:p w14:paraId="58780FD2" w14:textId="4C61D5BA" w:rsidR="00CC7292" w:rsidRPr="007929E5" w:rsidRDefault="00BE669B" w:rsidP="00CC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8"/>
              </w:tabs>
              <w:spacing w:line="240" w:lineRule="auto"/>
              <w:ind w:left="27" w:right="-124" w:firstLine="1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95,236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1103E1D4" w14:textId="77777777" w:rsidR="00CC7292" w:rsidRPr="007929E5" w:rsidRDefault="00CC7292" w:rsidP="00CC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8"/>
              </w:tabs>
              <w:spacing w:line="240" w:lineRule="auto"/>
              <w:ind w:right="76" w:firstLine="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5CFB4320" w14:textId="61AABE92" w:rsidR="00CC7292" w:rsidRPr="007929E5" w:rsidRDefault="00CC7292" w:rsidP="00CC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8"/>
              </w:tabs>
              <w:spacing w:line="240" w:lineRule="auto"/>
              <w:ind w:right="76" w:firstLine="1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91,167</w:t>
            </w:r>
          </w:p>
        </w:tc>
      </w:tr>
    </w:tbl>
    <w:p w14:paraId="12A0DAE8" w14:textId="77777777" w:rsidR="002C3248" w:rsidRPr="007929E5" w:rsidRDefault="002C3248" w:rsidP="00C90A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3FFABBF7" w14:textId="64D7C100" w:rsidR="00B23029" w:rsidRPr="007929E5" w:rsidRDefault="00B23029" w:rsidP="00C90A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Theme="minorHAnsi" w:hAnsiTheme="minorHAnsi" w:cstheme="minorHAnsi"/>
          <w:i/>
          <w:iCs/>
          <w:sz w:val="30"/>
          <w:szCs w:val="30"/>
        </w:rPr>
      </w:pPr>
      <w:r w:rsidRPr="007929E5">
        <w:rPr>
          <w:rFonts w:asciiTheme="minorHAnsi" w:hAnsiTheme="minorHAnsi" w:cstheme="minorHAnsi"/>
          <w:spacing w:val="-4"/>
          <w:sz w:val="30"/>
          <w:szCs w:val="30"/>
          <w:cs/>
        </w:rPr>
        <w:lastRenderedPageBreak/>
        <w:t>รายได้ดอกเบี้ยจากการเปลี่ยนแปลงเงื่</w:t>
      </w:r>
      <w:r w:rsidR="004873BE" w:rsidRPr="007929E5">
        <w:rPr>
          <w:rFonts w:asciiTheme="minorHAnsi" w:hAnsiTheme="minorHAnsi" w:cstheme="minorHAnsi"/>
          <w:spacing w:val="-4"/>
          <w:sz w:val="30"/>
          <w:szCs w:val="30"/>
          <w:cs/>
        </w:rPr>
        <w:t>อนไขการชำระหนี้ที่รับรู้สำหรับ</w:t>
      </w:r>
      <w:r w:rsidR="00E01104" w:rsidRPr="007929E5">
        <w:rPr>
          <w:rFonts w:asciiTheme="minorHAnsi" w:hAnsiTheme="minorHAnsi" w:cstheme="minorHAnsi"/>
          <w:spacing w:val="-4"/>
          <w:sz w:val="30"/>
          <w:szCs w:val="30"/>
          <w:cs/>
        </w:rPr>
        <w:t>ปี</w:t>
      </w:r>
      <w:r w:rsidRPr="007929E5">
        <w:rPr>
          <w:rFonts w:asciiTheme="minorHAnsi" w:hAnsiTheme="minorHAnsi" w:cstheme="minorHAnsi"/>
          <w:spacing w:val="-4"/>
          <w:sz w:val="30"/>
          <w:szCs w:val="30"/>
          <w:cs/>
        </w:rPr>
        <w:t xml:space="preserve">สิ้นสุดวันที่ </w:t>
      </w:r>
      <w:r w:rsidR="00EF6DA1" w:rsidRPr="007929E5">
        <w:rPr>
          <w:rFonts w:asciiTheme="minorHAnsi" w:hAnsiTheme="minorHAnsi" w:cstheme="minorHAnsi"/>
          <w:spacing w:val="-4"/>
          <w:sz w:val="30"/>
          <w:szCs w:val="30"/>
        </w:rPr>
        <w:t>31</w:t>
      </w:r>
      <w:r w:rsidR="00E01104" w:rsidRPr="007929E5">
        <w:rPr>
          <w:rFonts w:asciiTheme="minorHAnsi" w:hAnsiTheme="minorHAnsi" w:cstheme="minorHAnsi"/>
          <w:spacing w:val="-4"/>
          <w:sz w:val="30"/>
          <w:szCs w:val="30"/>
          <w:cs/>
        </w:rPr>
        <w:t xml:space="preserve"> ธันวาคม</w:t>
      </w:r>
      <w:r w:rsidR="009115FA" w:rsidRPr="007929E5">
        <w:rPr>
          <w:rFonts w:asciiTheme="minorHAnsi" w:hAnsiTheme="minorHAnsi" w:cstheme="minorHAnsi"/>
          <w:spacing w:val="-4"/>
          <w:sz w:val="30"/>
          <w:szCs w:val="30"/>
          <w:cs/>
        </w:rPr>
        <w:t xml:space="preserve"> </w:t>
      </w:r>
      <w:r w:rsidR="009115FA" w:rsidRPr="007929E5">
        <w:rPr>
          <w:rFonts w:asciiTheme="minorHAnsi" w:hAnsiTheme="minorHAnsi" w:cstheme="minorHAnsi"/>
          <w:spacing w:val="-4"/>
          <w:sz w:val="30"/>
          <w:szCs w:val="30"/>
        </w:rPr>
        <w:t>256</w:t>
      </w:r>
      <w:r w:rsidR="00CC7292" w:rsidRPr="007929E5">
        <w:rPr>
          <w:rFonts w:asciiTheme="minorHAnsi" w:hAnsiTheme="minorHAnsi" w:cstheme="minorHAnsi" w:hint="cs"/>
          <w:spacing w:val="-4"/>
          <w:sz w:val="30"/>
          <w:szCs w:val="30"/>
          <w:cs/>
        </w:rPr>
        <w:t>2</w:t>
      </w:r>
      <w:r w:rsidR="00166BEC" w:rsidRPr="007929E5">
        <w:rPr>
          <w:rFonts w:asciiTheme="minorHAnsi" w:hAnsiTheme="minorHAnsi" w:cstheme="minorHAnsi"/>
          <w:spacing w:val="-4"/>
          <w:sz w:val="30"/>
          <w:szCs w:val="30"/>
        </w:rPr>
        <w:t xml:space="preserve"> </w:t>
      </w:r>
      <w:r w:rsidR="006B0974" w:rsidRPr="007929E5">
        <w:rPr>
          <w:rFonts w:asciiTheme="minorHAnsi" w:hAnsiTheme="minorHAnsi" w:cstheme="minorHAnsi"/>
          <w:color w:val="000000" w:themeColor="text1"/>
          <w:spacing w:val="-4"/>
          <w:sz w:val="30"/>
          <w:szCs w:val="30"/>
          <w:cs/>
        </w:rPr>
        <w:br/>
      </w:r>
      <w:r w:rsidR="00A76320">
        <w:rPr>
          <w:rFonts w:asciiTheme="minorHAnsi" w:hAnsiTheme="minorHAnsi" w:cstheme="minorHAnsi" w:hint="cs"/>
          <w:color w:val="000000" w:themeColor="text1"/>
          <w:spacing w:val="-4"/>
          <w:sz w:val="30"/>
          <w:szCs w:val="30"/>
          <w:cs/>
        </w:rPr>
        <w:t>มี</w:t>
      </w:r>
      <w:r w:rsidR="009D2BFF" w:rsidRPr="007929E5">
        <w:rPr>
          <w:rFonts w:asciiTheme="minorHAnsi" w:hAnsiTheme="minorHAnsi" w:cstheme="minorHAnsi"/>
          <w:color w:val="000000" w:themeColor="text1"/>
          <w:spacing w:val="-4"/>
          <w:sz w:val="30"/>
          <w:szCs w:val="30"/>
          <w:cs/>
        </w:rPr>
        <w:t xml:space="preserve">จำนวน </w:t>
      </w:r>
      <w:r w:rsidR="00BE669B" w:rsidRPr="007929E5">
        <w:rPr>
          <w:rFonts w:asciiTheme="minorHAnsi" w:hAnsiTheme="minorHAnsi" w:cstheme="minorHAnsi"/>
          <w:color w:val="000000" w:themeColor="text1"/>
          <w:spacing w:val="-4"/>
          <w:sz w:val="30"/>
          <w:szCs w:val="30"/>
        </w:rPr>
        <w:t>18.11</w:t>
      </w:r>
      <w:r w:rsidR="006B0974" w:rsidRPr="007929E5">
        <w:rPr>
          <w:rFonts w:asciiTheme="minorHAnsi" w:hAnsiTheme="minorHAnsi" w:cstheme="minorHAnsi"/>
          <w:color w:val="000000" w:themeColor="text1"/>
          <w:spacing w:val="-4"/>
          <w:sz w:val="30"/>
          <w:szCs w:val="30"/>
        </w:rPr>
        <w:t xml:space="preserve"> </w:t>
      </w:r>
      <w:r w:rsidR="009D2BFF" w:rsidRPr="007929E5">
        <w:rPr>
          <w:rFonts w:asciiTheme="minorHAnsi" w:hAnsiTheme="minorHAnsi" w:cstheme="minorHAnsi"/>
          <w:color w:val="000000" w:themeColor="text1"/>
          <w:spacing w:val="-4"/>
          <w:sz w:val="30"/>
          <w:szCs w:val="30"/>
          <w:cs/>
        </w:rPr>
        <w:t>ล้านบาท</w:t>
      </w:r>
      <w:r w:rsidR="00CE0076" w:rsidRPr="007929E5">
        <w:rPr>
          <w:rFonts w:asciiTheme="minorHAnsi" w:hAnsiTheme="minorHAnsi" w:cstheme="minorHAnsi"/>
          <w:color w:val="000000" w:themeColor="text1"/>
          <w:spacing w:val="-4"/>
          <w:sz w:val="30"/>
          <w:szCs w:val="30"/>
        </w:rPr>
        <w:t xml:space="preserve"> </w:t>
      </w:r>
      <w:r w:rsidRPr="007929E5">
        <w:rPr>
          <w:rFonts w:asciiTheme="minorHAnsi" w:hAnsiTheme="minorHAnsi" w:cstheme="minorHAnsi"/>
          <w:i/>
          <w:iCs/>
          <w:spacing w:val="-4"/>
          <w:sz w:val="30"/>
          <w:szCs w:val="30"/>
          <w:cs/>
        </w:rPr>
        <w:t>(</w:t>
      </w:r>
      <w:r w:rsidR="009115FA" w:rsidRPr="007929E5">
        <w:rPr>
          <w:rFonts w:asciiTheme="minorHAnsi" w:hAnsiTheme="minorHAnsi" w:cstheme="minorHAnsi"/>
          <w:i/>
          <w:iCs/>
          <w:spacing w:val="-4"/>
          <w:sz w:val="30"/>
          <w:szCs w:val="30"/>
        </w:rPr>
        <w:t>256</w:t>
      </w:r>
      <w:r w:rsidR="00CC7292" w:rsidRPr="007929E5">
        <w:rPr>
          <w:rFonts w:asciiTheme="minorHAnsi" w:hAnsiTheme="minorHAnsi" w:cstheme="minorHAnsi" w:hint="cs"/>
          <w:i/>
          <w:iCs/>
          <w:spacing w:val="-4"/>
          <w:sz w:val="30"/>
          <w:szCs w:val="30"/>
          <w:cs/>
        </w:rPr>
        <w:t>1</w:t>
      </w:r>
      <w:r w:rsidRPr="007929E5">
        <w:rPr>
          <w:rFonts w:asciiTheme="minorHAnsi" w:hAnsiTheme="minorHAnsi" w:cstheme="minorHAnsi"/>
          <w:i/>
          <w:iCs/>
          <w:sz w:val="30"/>
          <w:szCs w:val="30"/>
        </w:rPr>
        <w:t xml:space="preserve">: </w:t>
      </w:r>
      <w:r w:rsidR="00EF6DA1" w:rsidRPr="007929E5">
        <w:rPr>
          <w:rFonts w:asciiTheme="minorHAnsi" w:hAnsiTheme="minorHAnsi" w:cstheme="minorHAnsi"/>
          <w:i/>
          <w:iCs/>
          <w:sz w:val="30"/>
          <w:szCs w:val="30"/>
        </w:rPr>
        <w:t>12.</w:t>
      </w:r>
      <w:r w:rsidR="00CC7292" w:rsidRPr="007929E5">
        <w:rPr>
          <w:rFonts w:asciiTheme="minorHAnsi" w:hAnsiTheme="minorHAnsi" w:cstheme="minorHAnsi" w:hint="cs"/>
          <w:i/>
          <w:iCs/>
          <w:sz w:val="30"/>
          <w:szCs w:val="30"/>
          <w:cs/>
        </w:rPr>
        <w:t>3</w:t>
      </w:r>
      <w:r w:rsidR="00EF6DA1" w:rsidRPr="007929E5">
        <w:rPr>
          <w:rFonts w:asciiTheme="minorHAnsi" w:hAnsiTheme="minorHAnsi" w:cstheme="minorHAnsi"/>
          <w:i/>
          <w:iCs/>
          <w:sz w:val="30"/>
          <w:szCs w:val="30"/>
        </w:rPr>
        <w:t xml:space="preserve">3 </w:t>
      </w:r>
      <w:r w:rsidR="009115FA" w:rsidRPr="007929E5">
        <w:rPr>
          <w:rFonts w:asciiTheme="minorHAnsi" w:hAnsiTheme="minorHAnsi" w:cstheme="minorHAnsi"/>
          <w:i/>
          <w:iCs/>
          <w:sz w:val="30"/>
          <w:szCs w:val="30"/>
          <w:cs/>
        </w:rPr>
        <w:t>ล้านบาท</w:t>
      </w:r>
      <w:r w:rsidRPr="007929E5">
        <w:rPr>
          <w:rFonts w:asciiTheme="minorHAnsi" w:hAnsiTheme="minorHAnsi" w:cstheme="minorHAnsi"/>
          <w:i/>
          <w:iCs/>
          <w:sz w:val="30"/>
          <w:szCs w:val="30"/>
          <w:cs/>
        </w:rPr>
        <w:t>)</w:t>
      </w:r>
    </w:p>
    <w:p w14:paraId="1109C9BA" w14:textId="77777777" w:rsidR="00AB0FB9" w:rsidRPr="007929E5" w:rsidRDefault="00AB0FB9" w:rsidP="00C90A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Theme="minorHAnsi" w:hAnsiTheme="minorHAnsi" w:cstheme="minorHAnsi"/>
          <w:i/>
          <w:iCs/>
          <w:sz w:val="30"/>
          <w:szCs w:val="30"/>
        </w:rPr>
      </w:pPr>
    </w:p>
    <w:p w14:paraId="3F8C93A0" w14:textId="77777777" w:rsidR="00B23029" w:rsidRPr="007929E5" w:rsidRDefault="00B23029" w:rsidP="00C90A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rPr>
          <w:rFonts w:asciiTheme="minorHAnsi" w:hAnsiTheme="minorHAnsi" w:cstheme="minorHAnsi"/>
          <w:spacing w:val="-4"/>
          <w:sz w:val="30"/>
          <w:szCs w:val="30"/>
        </w:rPr>
      </w:pPr>
      <w:r w:rsidRPr="007929E5">
        <w:rPr>
          <w:rFonts w:asciiTheme="minorHAnsi" w:hAnsiTheme="minorHAnsi" w:cstheme="minorHAnsi"/>
          <w:spacing w:val="-4"/>
          <w:sz w:val="30"/>
          <w:szCs w:val="30"/>
          <w:cs/>
        </w:rPr>
        <w:t>เงินสดที่รับชำระหนี้ผ่อนชำระที่มีการเปลี่ยนแปลงเงื่อนไขการชำระหนี้ มีดังนี้</w:t>
      </w:r>
      <w:r w:rsidRPr="007929E5">
        <w:rPr>
          <w:rFonts w:asciiTheme="minorHAnsi" w:hAnsiTheme="minorHAnsi" w:cstheme="minorHAnsi"/>
          <w:spacing w:val="-4"/>
          <w:sz w:val="30"/>
          <w:szCs w:val="30"/>
        </w:rPr>
        <w:t xml:space="preserve"> </w:t>
      </w:r>
      <w:r w:rsidRPr="007929E5">
        <w:rPr>
          <w:rFonts w:asciiTheme="minorHAnsi" w:hAnsiTheme="minorHAnsi" w:cstheme="minorHAnsi"/>
          <w:spacing w:val="-4"/>
          <w:sz w:val="30"/>
          <w:szCs w:val="30"/>
          <w:cs/>
        </w:rPr>
        <w:br/>
      </w:r>
    </w:p>
    <w:tbl>
      <w:tblPr>
        <w:tblW w:w="9090" w:type="dxa"/>
        <w:tblInd w:w="540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250"/>
        <w:gridCol w:w="1091"/>
        <w:gridCol w:w="169"/>
        <w:gridCol w:w="630"/>
        <w:gridCol w:w="180"/>
        <w:gridCol w:w="459"/>
        <w:gridCol w:w="153"/>
        <w:gridCol w:w="981"/>
        <w:gridCol w:w="153"/>
        <w:gridCol w:w="324"/>
        <w:gridCol w:w="78"/>
        <w:gridCol w:w="1155"/>
        <w:gridCol w:w="360"/>
        <w:gridCol w:w="1107"/>
      </w:tblGrid>
      <w:tr w:rsidR="001537A9" w:rsidRPr="007929E5" w14:paraId="6DDC735D" w14:textId="77777777" w:rsidTr="00132A4F">
        <w:trPr>
          <w:trHeight w:val="199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83DAA" w14:textId="77777777" w:rsidR="001537A9" w:rsidRPr="007929E5" w:rsidRDefault="001537A9" w:rsidP="001924B2">
            <w:pPr>
              <w:spacing w:line="240" w:lineRule="auto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3262BF" w14:textId="77777777" w:rsidR="001537A9" w:rsidRPr="007929E5" w:rsidRDefault="001537A9" w:rsidP="001924B2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0317E0" w14:textId="77777777" w:rsidR="001537A9" w:rsidRPr="007929E5" w:rsidRDefault="001537A9" w:rsidP="001924B2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B7A1BA" w14:textId="77777777" w:rsidR="001537A9" w:rsidRPr="007929E5" w:rsidRDefault="001537A9" w:rsidP="001924B2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C41CA3" w14:textId="77777777" w:rsidR="001537A9" w:rsidRPr="007929E5" w:rsidRDefault="001537A9" w:rsidP="001924B2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4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8B584E" w14:textId="77777777" w:rsidR="001537A9" w:rsidRPr="007929E5" w:rsidRDefault="001537A9" w:rsidP="001924B2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18C77FEE" w14:textId="77777777" w:rsidR="001537A9" w:rsidRPr="007929E5" w:rsidRDefault="001537A9" w:rsidP="001924B2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458" w:type="dxa"/>
            <w:gridSpan w:val="3"/>
            <w:tcBorders>
              <w:left w:val="nil"/>
              <w:right w:val="nil"/>
            </w:tcBorders>
          </w:tcPr>
          <w:p w14:paraId="38838DE6" w14:textId="77777777" w:rsidR="001537A9" w:rsidRPr="007929E5" w:rsidRDefault="001537A9" w:rsidP="001924B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E7927D" w14:textId="77777777" w:rsidR="001537A9" w:rsidRPr="007929E5" w:rsidRDefault="001537A9" w:rsidP="001924B2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622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EB8866" w14:textId="77777777" w:rsidR="001537A9" w:rsidRPr="007929E5" w:rsidRDefault="001537A9" w:rsidP="002911E7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Theme="minorHAnsi" w:hAnsiTheme="minorHAnsi" w:cstheme="minorHAnsi"/>
                <w:color w:val="000000" w:themeColor="text1"/>
                <w:sz w:val="30"/>
                <w:szCs w:val="30"/>
                <w:rtl/>
                <w:cs/>
                <w:lang w:val="en-US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="002911E7" w:rsidRPr="007929E5">
              <w:rPr>
                <w:rFonts w:asciiTheme="minorHAnsi" w:hAnsiTheme="minorHAnsi" w:cstheme="minorHAns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  <w:r w:rsidR="002911E7"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/</w:t>
            </w:r>
          </w:p>
        </w:tc>
      </w:tr>
      <w:tr w:rsidR="002911E7" w:rsidRPr="007929E5" w14:paraId="5A8617FB" w14:textId="77777777" w:rsidTr="00132A4F">
        <w:trPr>
          <w:trHeight w:val="199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42AD79" w14:textId="77777777" w:rsidR="002911E7" w:rsidRPr="007929E5" w:rsidRDefault="002911E7" w:rsidP="001924B2">
            <w:pPr>
              <w:spacing w:line="240" w:lineRule="auto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05CA02" w14:textId="77777777" w:rsidR="002911E7" w:rsidRPr="007929E5" w:rsidRDefault="002911E7" w:rsidP="001924B2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237A67" w14:textId="77777777" w:rsidR="002911E7" w:rsidRPr="007929E5" w:rsidRDefault="002911E7" w:rsidP="001924B2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1BACCB" w14:textId="77777777" w:rsidR="002911E7" w:rsidRPr="007929E5" w:rsidRDefault="002911E7" w:rsidP="001924B2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C0A676" w14:textId="77777777" w:rsidR="002911E7" w:rsidRPr="007929E5" w:rsidRDefault="002911E7" w:rsidP="001924B2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4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BED7FB" w14:textId="77777777" w:rsidR="002911E7" w:rsidRPr="007929E5" w:rsidRDefault="002911E7" w:rsidP="001924B2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68708D3A" w14:textId="77777777" w:rsidR="002911E7" w:rsidRPr="007929E5" w:rsidRDefault="002911E7" w:rsidP="001924B2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458" w:type="dxa"/>
            <w:gridSpan w:val="3"/>
            <w:tcBorders>
              <w:left w:val="nil"/>
              <w:right w:val="nil"/>
            </w:tcBorders>
          </w:tcPr>
          <w:p w14:paraId="40E6CA21" w14:textId="77777777" w:rsidR="002911E7" w:rsidRPr="007929E5" w:rsidRDefault="002911E7" w:rsidP="001924B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E52894" w14:textId="77777777" w:rsidR="002911E7" w:rsidRPr="007929E5" w:rsidRDefault="002911E7" w:rsidP="001924B2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622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52B8BE" w14:textId="77777777" w:rsidR="002911E7" w:rsidRPr="007929E5" w:rsidRDefault="002911E7" w:rsidP="001924B2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  <w:lang w:bidi="th-TH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F561A" w:rsidRPr="007929E5" w14:paraId="3D48B7AC" w14:textId="77777777" w:rsidTr="00132A4F">
        <w:trPr>
          <w:trHeight w:val="199"/>
        </w:trPr>
        <w:tc>
          <w:tcPr>
            <w:tcW w:w="477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52D28C" w14:textId="77777777" w:rsidR="006F561A" w:rsidRPr="007929E5" w:rsidRDefault="006F561A" w:rsidP="006F5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 w:firstLine="109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356420F2" w14:textId="77777777" w:rsidR="006F561A" w:rsidRPr="007929E5" w:rsidRDefault="006F561A" w:rsidP="006F561A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5D50C6D1" w14:textId="77777777" w:rsidR="006F561A" w:rsidRPr="007929E5" w:rsidRDefault="006F561A" w:rsidP="006F561A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Theme="minorHAnsi" w:hAnsiTheme="minorHAnsi" w:cstheme="minorHAnsi"/>
                <w:color w:val="000000" w:themeColor="text1"/>
                <w:sz w:val="30"/>
                <w:szCs w:val="30"/>
                <w:lang w:val="en-US" w:bidi="th-TH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E83722" w14:textId="77777777" w:rsidR="006F561A" w:rsidRPr="007929E5" w:rsidRDefault="006F561A" w:rsidP="006F561A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3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98132E" w14:textId="77777777" w:rsidR="006F561A" w:rsidRPr="007929E5" w:rsidRDefault="006F561A" w:rsidP="006F561A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24A10E" w14:textId="77777777" w:rsidR="006F561A" w:rsidRPr="007929E5" w:rsidRDefault="006F561A" w:rsidP="006F561A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436BA8" w14:textId="17E63ABF" w:rsidR="006F561A" w:rsidRPr="007929E5" w:rsidRDefault="006F561A" w:rsidP="006F561A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Theme="minorHAnsi" w:hAnsiTheme="minorHAnsi" w:cstheme="minorHAnsi"/>
                <w:color w:val="000000" w:themeColor="text1"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color w:val="000000" w:themeColor="text1"/>
                <w:sz w:val="30"/>
                <w:szCs w:val="30"/>
                <w:lang w:val="en-US" w:bidi="th-TH"/>
              </w:rPr>
              <w:t>256</w:t>
            </w:r>
            <w:r w:rsidR="00CC7292" w:rsidRPr="007929E5">
              <w:rPr>
                <w:rFonts w:asciiTheme="minorHAnsi" w:hAnsiTheme="minorHAnsi" w:cstheme="minorHAnsi" w:hint="cs"/>
                <w:color w:val="000000" w:themeColor="text1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85D025" w14:textId="77777777" w:rsidR="006F561A" w:rsidRPr="007929E5" w:rsidRDefault="006F561A" w:rsidP="006F561A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8ED32F" w14:textId="20706740" w:rsidR="006F561A" w:rsidRPr="007929E5" w:rsidRDefault="006F561A" w:rsidP="006F561A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Theme="minorHAnsi" w:hAnsiTheme="minorHAnsi" w:cstheme="minorHAnsi"/>
                <w:color w:val="000000" w:themeColor="text1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256</w:t>
            </w:r>
            <w:r w:rsidR="00CC7292" w:rsidRPr="007929E5">
              <w:rPr>
                <w:rFonts w:asciiTheme="minorHAnsi" w:hAnsiTheme="minorHAnsi" w:cstheme="minorHAnsi" w:hint="cs"/>
                <w:color w:val="000000" w:themeColor="text1"/>
                <w:sz w:val="30"/>
                <w:szCs w:val="30"/>
                <w:cs/>
                <w:lang w:bidi="th-TH"/>
              </w:rPr>
              <w:t>1</w:t>
            </w:r>
          </w:p>
        </w:tc>
      </w:tr>
      <w:tr w:rsidR="006F561A" w:rsidRPr="007929E5" w14:paraId="39F5A476" w14:textId="77777777" w:rsidTr="00132A4F">
        <w:trPr>
          <w:trHeight w:val="199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BB163B" w14:textId="77777777" w:rsidR="006F561A" w:rsidRPr="007929E5" w:rsidRDefault="006F561A" w:rsidP="006F561A">
            <w:pPr>
              <w:spacing w:line="240" w:lineRule="auto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50999F" w14:textId="77777777" w:rsidR="006F561A" w:rsidRPr="007929E5" w:rsidRDefault="006F561A" w:rsidP="006F561A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222779" w14:textId="77777777" w:rsidR="006F561A" w:rsidRPr="007929E5" w:rsidRDefault="006F561A" w:rsidP="006F561A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514E6F" w14:textId="77777777" w:rsidR="006F561A" w:rsidRPr="007929E5" w:rsidRDefault="006F561A" w:rsidP="006F561A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3ACD5F" w14:textId="77777777" w:rsidR="006F561A" w:rsidRPr="007929E5" w:rsidRDefault="006F561A" w:rsidP="006F561A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4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E56F35" w14:textId="77777777" w:rsidR="006F561A" w:rsidRPr="007929E5" w:rsidRDefault="006F561A" w:rsidP="006F561A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69E818D9" w14:textId="77777777" w:rsidR="006F561A" w:rsidRPr="007929E5" w:rsidRDefault="006F561A" w:rsidP="006F561A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080E1972" w14:textId="77777777" w:rsidR="006F561A" w:rsidRPr="007929E5" w:rsidRDefault="006F561A" w:rsidP="006F561A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F2F160" w14:textId="77777777" w:rsidR="006F561A" w:rsidRPr="007929E5" w:rsidRDefault="006F561A" w:rsidP="006F561A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3024" w:type="dxa"/>
            <w:gridSpan w:val="5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22A3E0" w14:textId="77777777" w:rsidR="006F561A" w:rsidRPr="007929E5" w:rsidRDefault="00A346D9" w:rsidP="006F561A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i/>
                <w:iCs/>
                <w:color w:val="000000" w:themeColor="text1"/>
                <w:sz w:val="30"/>
                <w:szCs w:val="30"/>
              </w:rPr>
              <w:t xml:space="preserve">                       </w:t>
            </w:r>
            <w:r w:rsidR="006F561A" w:rsidRPr="007929E5">
              <w:rPr>
                <w:rFonts w:asciiTheme="minorHAnsi" w:hAnsiTheme="minorHAnsi" w:cstheme="minorHAnsi"/>
                <w:i/>
                <w:iCs/>
                <w:color w:val="000000" w:themeColor="text1"/>
                <w:sz w:val="30"/>
                <w:szCs w:val="30"/>
              </w:rPr>
              <w:t>(</w:t>
            </w:r>
            <w:r w:rsidR="006F561A" w:rsidRPr="007929E5">
              <w:rPr>
                <w:rFonts w:asciiTheme="minorHAnsi" w:hAnsiTheme="minorHAnsi" w:cstheme="minorHAnsi"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>พันบาท</w:t>
            </w:r>
            <w:r w:rsidR="006F561A" w:rsidRPr="007929E5">
              <w:rPr>
                <w:rFonts w:asciiTheme="minorHAnsi" w:hAnsiTheme="minorHAnsi" w:cstheme="minorHAnsi"/>
                <w:i/>
                <w:iCs/>
                <w:color w:val="000000" w:themeColor="text1"/>
                <w:sz w:val="30"/>
                <w:szCs w:val="30"/>
              </w:rPr>
              <w:t>)</w:t>
            </w:r>
          </w:p>
        </w:tc>
      </w:tr>
      <w:tr w:rsidR="006F561A" w:rsidRPr="007929E5" w14:paraId="61964A5C" w14:textId="77777777" w:rsidTr="00132A4F">
        <w:trPr>
          <w:trHeight w:val="199"/>
        </w:trPr>
        <w:tc>
          <w:tcPr>
            <w:tcW w:w="477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B325C6" w14:textId="77777777" w:rsidR="006F561A" w:rsidRPr="007929E5" w:rsidRDefault="006F561A" w:rsidP="006F5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 w:firstLine="109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pacing w:val="-4"/>
                <w:sz w:val="30"/>
                <w:szCs w:val="30"/>
                <w:cs/>
              </w:rPr>
              <w:t>เงินสดที่รับชำระหนี้ที่มีการเปลี่ยนแปลงเงื่อนไขการชำระหนี้</w:t>
            </w:r>
            <w:r w:rsidRPr="007929E5"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36BCEDC7" w14:textId="77777777" w:rsidR="006F561A" w:rsidRPr="007929E5" w:rsidRDefault="006F561A" w:rsidP="006F561A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08FAC4C3" w14:textId="77777777" w:rsidR="006F561A" w:rsidRPr="007929E5" w:rsidRDefault="006F561A" w:rsidP="006F561A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5B1BAC" w14:textId="77777777" w:rsidR="006F561A" w:rsidRPr="007929E5" w:rsidRDefault="006F561A" w:rsidP="006F561A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3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415D1E" w14:textId="77777777" w:rsidR="006F561A" w:rsidRPr="007929E5" w:rsidRDefault="006F561A" w:rsidP="006F561A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Theme="minorHAnsi" w:hAnsiTheme="minorHAnsi" w:cstheme="minorHAnsi"/>
                <w:color w:val="000000" w:themeColor="text1"/>
                <w:sz w:val="30"/>
                <w:szCs w:val="30"/>
                <w:lang w:val="en-US" w:bidi="th-TH"/>
              </w:rPr>
            </w:pPr>
          </w:p>
        </w:tc>
        <w:tc>
          <w:tcPr>
            <w:tcW w:w="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9E143F" w14:textId="77777777" w:rsidR="006F561A" w:rsidRPr="007929E5" w:rsidRDefault="006F561A" w:rsidP="006F561A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7BB89D" w14:textId="77777777" w:rsidR="006F561A" w:rsidRPr="007929E5" w:rsidRDefault="006F561A" w:rsidP="006F561A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Theme="minorHAnsi" w:hAnsiTheme="minorHAnsi" w:cstheme="minorHAnsi"/>
                <w:color w:val="000000" w:themeColor="text1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661F1A" w14:textId="77777777" w:rsidR="006F561A" w:rsidRPr="007929E5" w:rsidRDefault="006F561A" w:rsidP="006F561A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C3E788" w14:textId="77777777" w:rsidR="006F561A" w:rsidRPr="007929E5" w:rsidRDefault="006F561A" w:rsidP="006F561A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</w:tr>
      <w:tr w:rsidR="00CC7292" w:rsidRPr="007929E5" w14:paraId="7A0ED4EE" w14:textId="77777777" w:rsidTr="00132A4F">
        <w:trPr>
          <w:trHeight w:val="199"/>
        </w:trPr>
        <w:tc>
          <w:tcPr>
            <w:tcW w:w="477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AF9239" w14:textId="77777777" w:rsidR="00CC7292" w:rsidRPr="007929E5" w:rsidRDefault="00CC7292" w:rsidP="00CC7292">
            <w:pPr>
              <w:ind w:left="304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7929E5">
              <w:rPr>
                <w:rFonts w:asciiTheme="minorHAnsi" w:hAnsiTheme="minorHAnsi" w:cstheme="minorHAnsi"/>
                <w:spacing w:val="4"/>
                <w:sz w:val="30"/>
                <w:szCs w:val="30"/>
              </w:rPr>
              <w:t xml:space="preserve">31 </w:t>
            </w:r>
            <w:r w:rsidRPr="007929E5">
              <w:rPr>
                <w:rFonts w:asciiTheme="minorHAnsi" w:hAnsiTheme="minorHAnsi" w:cstheme="minorHAnsi"/>
                <w:spacing w:val="4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338976A4" w14:textId="77777777" w:rsidR="00CC7292" w:rsidRPr="007929E5" w:rsidRDefault="00CC7292" w:rsidP="00CC7292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3B993491" w14:textId="77777777" w:rsidR="00CC7292" w:rsidRPr="007929E5" w:rsidRDefault="00CC7292" w:rsidP="00CC7292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  <w:tc>
          <w:tcPr>
            <w:tcW w:w="1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8260FC" w14:textId="77777777" w:rsidR="00CC7292" w:rsidRPr="007929E5" w:rsidRDefault="00CC7292" w:rsidP="00CC7292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3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CF9A3C" w14:textId="77777777" w:rsidR="00CC7292" w:rsidRPr="007929E5" w:rsidRDefault="00CC7292" w:rsidP="00CC7292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  <w:tc>
          <w:tcPr>
            <w:tcW w:w="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5CBEDA" w14:textId="77777777" w:rsidR="00CC7292" w:rsidRPr="007929E5" w:rsidRDefault="00CC7292" w:rsidP="00CC7292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125683" w14:textId="64F80E6B" w:rsidR="00CC7292" w:rsidRPr="00132A4F" w:rsidRDefault="00BE669B" w:rsidP="0013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84"/>
              <w:jc w:val="right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132A4F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24,635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8DA49A" w14:textId="77777777" w:rsidR="00CC7292" w:rsidRPr="007929E5" w:rsidRDefault="00CC7292" w:rsidP="00CC729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F07D96" w14:textId="2051ECA8" w:rsidR="00CC7292" w:rsidRPr="00132A4F" w:rsidRDefault="00CC7292" w:rsidP="0013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69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132A4F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12,456</w:t>
            </w:r>
          </w:p>
        </w:tc>
      </w:tr>
    </w:tbl>
    <w:p w14:paraId="260BAED1" w14:textId="77777777" w:rsidR="00753F3F" w:rsidRPr="007929E5" w:rsidRDefault="00753F3F" w:rsidP="00753F3F">
      <w:pPr>
        <w:tabs>
          <w:tab w:val="clear" w:pos="454"/>
          <w:tab w:val="clear" w:pos="680"/>
        </w:tabs>
        <w:ind w:right="-28"/>
        <w:jc w:val="thaiDistribute"/>
        <w:rPr>
          <w:rFonts w:asciiTheme="minorHAnsi" w:hAnsiTheme="minorHAnsi" w:cstheme="minorHAnsi"/>
          <w:spacing w:val="4"/>
          <w:sz w:val="30"/>
          <w:szCs w:val="30"/>
          <w:cs/>
        </w:rPr>
      </w:pPr>
    </w:p>
    <w:p w14:paraId="293E413F" w14:textId="77777777" w:rsidR="00B23029" w:rsidRPr="007929E5" w:rsidRDefault="00B23029" w:rsidP="001012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Theme="minorHAnsi" w:hAnsiTheme="minorHAnsi" w:cstheme="minorHAnsi"/>
          <w:spacing w:val="4"/>
          <w:sz w:val="30"/>
          <w:szCs w:val="30"/>
        </w:rPr>
      </w:pPr>
      <w:r w:rsidRPr="007929E5">
        <w:rPr>
          <w:rFonts w:asciiTheme="minorHAnsi" w:hAnsiTheme="minorHAnsi" w:cstheme="minorHAnsi"/>
          <w:spacing w:val="4"/>
          <w:sz w:val="30"/>
          <w:szCs w:val="30"/>
          <w:cs/>
        </w:rPr>
        <w:t xml:space="preserve">ณ วันที่ </w:t>
      </w:r>
      <w:r w:rsidR="00AA0986" w:rsidRPr="007929E5">
        <w:rPr>
          <w:rFonts w:asciiTheme="minorHAnsi" w:hAnsiTheme="minorHAnsi" w:cstheme="minorHAnsi"/>
          <w:spacing w:val="4"/>
          <w:sz w:val="30"/>
          <w:szCs w:val="30"/>
        </w:rPr>
        <w:t xml:space="preserve">31 </w:t>
      </w:r>
      <w:r w:rsidR="00AA0986" w:rsidRPr="007929E5">
        <w:rPr>
          <w:rFonts w:asciiTheme="minorHAnsi" w:hAnsiTheme="minorHAnsi" w:cstheme="minorHAnsi"/>
          <w:spacing w:val="4"/>
          <w:sz w:val="30"/>
          <w:szCs w:val="30"/>
          <w:cs/>
        </w:rPr>
        <w:t xml:space="preserve">ธันวาคม </w:t>
      </w:r>
      <w:r w:rsidRPr="007929E5">
        <w:rPr>
          <w:rFonts w:asciiTheme="minorHAnsi" w:hAnsiTheme="minorHAnsi" w:cstheme="minorHAnsi"/>
          <w:spacing w:val="4"/>
          <w:sz w:val="30"/>
          <w:szCs w:val="30"/>
          <w:cs/>
        </w:rPr>
        <w:t>ลูกหนี้ผ่อนชำระที่มีการเปลี่ยนแปลงเงื่อนไขการชำระหนี้แล้วมียอดคงค้างดังนี้</w:t>
      </w:r>
      <w:r w:rsidRPr="007929E5">
        <w:rPr>
          <w:rFonts w:asciiTheme="minorHAnsi" w:hAnsiTheme="minorHAnsi" w:cstheme="minorHAnsi"/>
          <w:spacing w:val="4"/>
          <w:sz w:val="30"/>
          <w:szCs w:val="30"/>
        </w:rPr>
        <w:t xml:space="preserve"> </w:t>
      </w:r>
    </w:p>
    <w:p w14:paraId="5459E600" w14:textId="77777777" w:rsidR="00B23029" w:rsidRPr="007929E5" w:rsidRDefault="00B23029" w:rsidP="00B23029">
      <w:pPr>
        <w:ind w:left="540" w:right="-28"/>
        <w:jc w:val="thaiDistribute"/>
        <w:rPr>
          <w:rFonts w:asciiTheme="minorHAnsi" w:hAnsiTheme="minorHAnsi" w:cstheme="minorHAnsi"/>
          <w:spacing w:val="-4"/>
          <w:sz w:val="30"/>
          <w:szCs w:val="30"/>
          <w:cs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6526"/>
        <w:gridCol w:w="1185"/>
        <w:gridCol w:w="355"/>
        <w:gridCol w:w="1114"/>
      </w:tblGrid>
      <w:tr w:rsidR="00101272" w:rsidRPr="007929E5" w14:paraId="236ADD92" w14:textId="77777777" w:rsidTr="00011BF1">
        <w:tc>
          <w:tcPr>
            <w:tcW w:w="6526" w:type="dxa"/>
            <w:shd w:val="clear" w:color="auto" w:fill="auto"/>
          </w:tcPr>
          <w:p w14:paraId="17D97F38" w14:textId="77777777" w:rsidR="00101272" w:rsidRPr="007929E5" w:rsidRDefault="00101272" w:rsidP="00C90A4B">
            <w:pPr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654" w:type="dxa"/>
            <w:gridSpan w:val="3"/>
            <w:shd w:val="clear" w:color="auto" w:fill="auto"/>
          </w:tcPr>
          <w:p w14:paraId="0DF24C6E" w14:textId="77777777" w:rsidR="00101272" w:rsidRPr="007929E5" w:rsidRDefault="00101272" w:rsidP="002B1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งบการเงิน</w:t>
            </w:r>
            <w:r w:rsidRPr="007929E5">
              <w:rPr>
                <w:rFonts w:asciiTheme="minorHAnsi" w:hAnsiTheme="minorHAnsi" w:cstheme="minorHAnsi" w:hint="cs"/>
                <w:b/>
                <w:bCs/>
                <w:sz w:val="30"/>
                <w:szCs w:val="30"/>
                <w:cs/>
              </w:rPr>
              <w:t>รวม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/</w:t>
            </w:r>
          </w:p>
        </w:tc>
      </w:tr>
      <w:tr w:rsidR="00101272" w:rsidRPr="007929E5" w14:paraId="01A685DC" w14:textId="77777777" w:rsidTr="00011BF1">
        <w:tc>
          <w:tcPr>
            <w:tcW w:w="6526" w:type="dxa"/>
            <w:shd w:val="clear" w:color="auto" w:fill="auto"/>
          </w:tcPr>
          <w:p w14:paraId="55C2FA10" w14:textId="77777777" w:rsidR="00101272" w:rsidRPr="007929E5" w:rsidRDefault="00101272" w:rsidP="00C90A4B">
            <w:pPr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654" w:type="dxa"/>
            <w:gridSpan w:val="3"/>
            <w:shd w:val="clear" w:color="auto" w:fill="auto"/>
          </w:tcPr>
          <w:p w14:paraId="3400115A" w14:textId="77777777" w:rsidR="00101272" w:rsidRPr="007929E5" w:rsidRDefault="00101272" w:rsidP="002B1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1272" w:rsidRPr="007929E5" w14:paraId="77F82418" w14:textId="77777777" w:rsidTr="00011BF1">
        <w:tc>
          <w:tcPr>
            <w:tcW w:w="6526" w:type="dxa"/>
            <w:shd w:val="clear" w:color="auto" w:fill="auto"/>
          </w:tcPr>
          <w:p w14:paraId="6C6A0C6E" w14:textId="77777777" w:rsidR="00101272" w:rsidRPr="007929E5" w:rsidRDefault="00101272" w:rsidP="00C90A4B">
            <w:pPr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</w:tcPr>
          <w:p w14:paraId="3B6BCB0D" w14:textId="0B4E63C0" w:rsidR="00101272" w:rsidRPr="007929E5" w:rsidRDefault="00101272" w:rsidP="002B1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256</w:t>
            </w:r>
            <w:r w:rsidR="00CC7292" w:rsidRPr="007929E5">
              <w:rPr>
                <w:rFonts w:asciiTheme="minorHAnsi" w:hAnsiTheme="minorHAnsi" w:cstheme="minorHAnsi" w:hint="cs"/>
                <w:sz w:val="30"/>
                <w:szCs w:val="30"/>
                <w:cs/>
              </w:rPr>
              <w:t>2</w:t>
            </w:r>
          </w:p>
        </w:tc>
        <w:tc>
          <w:tcPr>
            <w:tcW w:w="355" w:type="dxa"/>
            <w:shd w:val="clear" w:color="auto" w:fill="auto"/>
          </w:tcPr>
          <w:p w14:paraId="3159971A" w14:textId="77777777" w:rsidR="00101272" w:rsidRPr="007929E5" w:rsidRDefault="00101272" w:rsidP="002B1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55069111" w14:textId="3CD0B478" w:rsidR="00101272" w:rsidRPr="007929E5" w:rsidRDefault="00101272" w:rsidP="002B1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256</w:t>
            </w:r>
            <w:r w:rsidR="00CC7292" w:rsidRPr="007929E5">
              <w:rPr>
                <w:rFonts w:asciiTheme="minorHAnsi" w:hAnsiTheme="minorHAnsi" w:cstheme="minorHAnsi" w:hint="cs"/>
                <w:sz w:val="30"/>
                <w:szCs w:val="30"/>
                <w:cs/>
              </w:rPr>
              <w:t>1</w:t>
            </w:r>
          </w:p>
        </w:tc>
      </w:tr>
      <w:tr w:rsidR="00101272" w:rsidRPr="007929E5" w14:paraId="0E60B6C9" w14:textId="77777777" w:rsidTr="00011BF1">
        <w:tc>
          <w:tcPr>
            <w:tcW w:w="6526" w:type="dxa"/>
            <w:shd w:val="clear" w:color="auto" w:fill="auto"/>
          </w:tcPr>
          <w:p w14:paraId="058DB4A4" w14:textId="77777777" w:rsidR="00101272" w:rsidRPr="007929E5" w:rsidRDefault="00101272" w:rsidP="00C90A4B">
            <w:pPr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</w:tcPr>
          <w:p w14:paraId="2857BE3D" w14:textId="77777777" w:rsidR="00101272" w:rsidRPr="007929E5" w:rsidRDefault="00101272" w:rsidP="002B1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355" w:type="dxa"/>
            <w:shd w:val="clear" w:color="auto" w:fill="auto"/>
          </w:tcPr>
          <w:p w14:paraId="4929E8A6" w14:textId="77777777" w:rsidR="00101272" w:rsidRPr="007929E5" w:rsidRDefault="00101272" w:rsidP="002B1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7CF14E0" w14:textId="77777777" w:rsidR="00101272" w:rsidRPr="007929E5" w:rsidRDefault="00101272" w:rsidP="002B1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</w:tr>
      <w:tr w:rsidR="002B1EB5" w:rsidRPr="007929E5" w14:paraId="72644427" w14:textId="77777777" w:rsidTr="00011BF1">
        <w:tc>
          <w:tcPr>
            <w:tcW w:w="6526" w:type="dxa"/>
            <w:shd w:val="clear" w:color="auto" w:fill="auto"/>
          </w:tcPr>
          <w:p w14:paraId="2F50F597" w14:textId="77777777" w:rsidR="002B1EB5" w:rsidRPr="007929E5" w:rsidRDefault="002B1EB5" w:rsidP="00C90A4B">
            <w:pPr>
              <w:rPr>
                <w:rFonts w:asciiTheme="minorHAnsi" w:hAnsiTheme="minorHAnsi" w:cstheme="minorHAnsi"/>
                <w:b/>
                <w:bCs/>
                <w:i/>
                <w:iCs/>
                <w:spacing w:val="-4"/>
                <w:sz w:val="30"/>
                <w:szCs w:val="30"/>
              </w:rPr>
            </w:pPr>
          </w:p>
        </w:tc>
        <w:tc>
          <w:tcPr>
            <w:tcW w:w="2654" w:type="dxa"/>
            <w:gridSpan w:val="3"/>
            <w:shd w:val="clear" w:color="auto" w:fill="auto"/>
          </w:tcPr>
          <w:p w14:paraId="4FEA8104" w14:textId="77777777" w:rsidR="002B1EB5" w:rsidRPr="007929E5" w:rsidRDefault="002B1EB5" w:rsidP="002B1EB5">
            <w:pPr>
              <w:jc w:val="center"/>
              <w:rPr>
                <w:rFonts w:asciiTheme="minorHAnsi" w:hAnsiTheme="minorHAnsi" w:cstheme="minorHAnsi"/>
                <w:i/>
                <w:iCs/>
                <w:spacing w:val="-4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i/>
                <w:iCs/>
                <w:spacing w:val="-4"/>
                <w:sz w:val="30"/>
                <w:szCs w:val="30"/>
                <w:cs/>
              </w:rPr>
              <w:t>(พันบาท)</w:t>
            </w:r>
          </w:p>
        </w:tc>
      </w:tr>
      <w:tr w:rsidR="002B1EB5" w:rsidRPr="007929E5" w14:paraId="3C750798" w14:textId="77777777" w:rsidTr="00011BF1">
        <w:trPr>
          <w:trHeight w:val="380"/>
        </w:trPr>
        <w:tc>
          <w:tcPr>
            <w:tcW w:w="6526" w:type="dxa"/>
            <w:shd w:val="clear" w:color="auto" w:fill="auto"/>
          </w:tcPr>
          <w:p w14:paraId="0B9773DF" w14:textId="77777777" w:rsidR="002B1EB5" w:rsidRPr="007929E5" w:rsidRDefault="002B1EB5" w:rsidP="00C90A4B">
            <w:pPr>
              <w:tabs>
                <w:tab w:val="clear" w:pos="227"/>
              </w:tabs>
              <w:rPr>
                <w:rFonts w:asciiTheme="minorHAnsi" w:hAnsiTheme="minorHAnsi" w:cstheme="minorHAnsi"/>
                <w:spacing w:val="-4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ลูกหนี้ผ่อนชำระ</w:t>
            </w:r>
            <w:r w:rsidRPr="007929E5">
              <w:rPr>
                <w:rFonts w:asciiTheme="minorHAnsi" w:hAnsiTheme="minorHAnsi" w:cstheme="minorHAnsi"/>
                <w:spacing w:val="-4"/>
                <w:sz w:val="30"/>
                <w:szCs w:val="30"/>
                <w:cs/>
              </w:rPr>
              <w:t>สุทธิจากรายได้ดอกเบี้ยรอการรับรู้</w:t>
            </w:r>
          </w:p>
        </w:tc>
        <w:tc>
          <w:tcPr>
            <w:tcW w:w="1185" w:type="dxa"/>
            <w:shd w:val="clear" w:color="auto" w:fill="auto"/>
          </w:tcPr>
          <w:p w14:paraId="4C44F479" w14:textId="77777777" w:rsidR="002B1EB5" w:rsidRPr="007929E5" w:rsidRDefault="002B1EB5" w:rsidP="002B1EB5">
            <w:pPr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355" w:type="dxa"/>
            <w:shd w:val="clear" w:color="auto" w:fill="auto"/>
          </w:tcPr>
          <w:p w14:paraId="0C63A438" w14:textId="77777777" w:rsidR="002B1EB5" w:rsidRPr="007929E5" w:rsidRDefault="002B1EB5" w:rsidP="002B1EB5">
            <w:pPr>
              <w:tabs>
                <w:tab w:val="decimal" w:pos="1152"/>
              </w:tabs>
              <w:spacing w:line="240" w:lineRule="auto"/>
              <w:ind w:right="-124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59FBF26" w14:textId="77777777" w:rsidR="002B1EB5" w:rsidRPr="007929E5" w:rsidRDefault="002B1EB5" w:rsidP="002B1EB5">
            <w:pPr>
              <w:tabs>
                <w:tab w:val="decimal" w:pos="1152"/>
              </w:tabs>
              <w:spacing w:line="240" w:lineRule="auto"/>
              <w:ind w:right="-124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</w:tr>
      <w:tr w:rsidR="00CC7292" w:rsidRPr="007929E5" w14:paraId="5795EB62" w14:textId="77777777" w:rsidTr="00011BF1">
        <w:tc>
          <w:tcPr>
            <w:tcW w:w="6526" w:type="dxa"/>
            <w:shd w:val="clear" w:color="auto" w:fill="auto"/>
          </w:tcPr>
          <w:p w14:paraId="70B1368C" w14:textId="77777777" w:rsidR="00CC7292" w:rsidRPr="007929E5" w:rsidRDefault="00CC7292" w:rsidP="00CC7292">
            <w:pPr>
              <w:tabs>
                <w:tab w:val="clear" w:pos="454"/>
              </w:tabs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pacing w:val="-4"/>
                <w:sz w:val="30"/>
                <w:szCs w:val="30"/>
              </w:rPr>
              <w:tab/>
            </w:r>
            <w:r w:rsidRPr="007929E5">
              <w:rPr>
                <w:rFonts w:asciiTheme="minorHAnsi" w:hAnsiTheme="minorHAnsi" w:cstheme="minorHAnsi"/>
                <w:spacing w:val="-4"/>
                <w:sz w:val="30"/>
                <w:szCs w:val="30"/>
                <w:cs/>
              </w:rPr>
              <w:t>ที่มีการเปลี่ยนแปลงเงื่อนไขการชำระหนี้</w:t>
            </w:r>
          </w:p>
        </w:tc>
        <w:tc>
          <w:tcPr>
            <w:tcW w:w="1185" w:type="dxa"/>
            <w:tcBorders>
              <w:bottom w:val="double" w:sz="4" w:space="0" w:color="auto"/>
            </w:tcBorders>
            <w:shd w:val="clear" w:color="auto" w:fill="auto"/>
          </w:tcPr>
          <w:p w14:paraId="59867B04" w14:textId="7F8C31E2" w:rsidR="00CC7292" w:rsidRPr="007929E5" w:rsidRDefault="00BE669B" w:rsidP="00CC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18"/>
              <w:jc w:val="right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134,469</w:t>
            </w:r>
          </w:p>
        </w:tc>
        <w:tc>
          <w:tcPr>
            <w:tcW w:w="355" w:type="dxa"/>
            <w:shd w:val="clear" w:color="auto" w:fill="auto"/>
          </w:tcPr>
          <w:p w14:paraId="172A207F" w14:textId="77777777" w:rsidR="00CC7292" w:rsidRPr="007929E5" w:rsidRDefault="00CC7292" w:rsidP="00CC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18"/>
              <w:jc w:val="right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462D6C06" w14:textId="243BF436" w:rsidR="00CC7292" w:rsidRPr="007929E5" w:rsidRDefault="00CC7292" w:rsidP="00CC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18"/>
              <w:jc w:val="right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128,10</w:t>
            </w:r>
            <w:r w:rsidR="004447A5" w:rsidRPr="007929E5">
              <w:rPr>
                <w:rFonts w:asciiTheme="minorHAnsi" w:hAnsiTheme="minorHAnsi" w:cstheme="minorHAnsi"/>
                <w:sz w:val="30"/>
                <w:szCs w:val="30"/>
              </w:rPr>
              <w:t>5</w:t>
            </w:r>
          </w:p>
        </w:tc>
      </w:tr>
    </w:tbl>
    <w:p w14:paraId="2D73FA33" w14:textId="77777777" w:rsidR="00B23029" w:rsidRPr="007929E5" w:rsidRDefault="00B23029" w:rsidP="00B23029">
      <w:pPr>
        <w:ind w:left="648" w:right="-36"/>
        <w:jc w:val="thaiDistribute"/>
        <w:rPr>
          <w:rFonts w:asciiTheme="minorHAnsi" w:hAnsiTheme="minorHAnsi" w:cstheme="minorHAnsi"/>
          <w:sz w:val="30"/>
          <w:szCs w:val="30"/>
          <w:cs/>
        </w:rPr>
      </w:pPr>
    </w:p>
    <w:p w14:paraId="6892397D" w14:textId="07CBF0FD" w:rsidR="007602BD" w:rsidRPr="007929E5" w:rsidRDefault="00146F3D" w:rsidP="0048448F">
      <w:pPr>
        <w:tabs>
          <w:tab w:val="clear" w:pos="227"/>
          <w:tab w:val="clear" w:pos="454"/>
          <w:tab w:val="clear" w:pos="680"/>
          <w:tab w:val="left" w:pos="720"/>
        </w:tabs>
        <w:ind w:left="540" w:right="-29"/>
        <w:jc w:val="thaiDistribute"/>
        <w:rPr>
          <w:rFonts w:asciiTheme="minorHAnsi" w:hAnsiTheme="minorHAnsi"/>
          <w:i/>
          <w:iCs/>
          <w:spacing w:val="2"/>
          <w:sz w:val="30"/>
          <w:szCs w:val="30"/>
        </w:rPr>
      </w:pPr>
      <w:r w:rsidRPr="007929E5">
        <w:rPr>
          <w:rFonts w:asciiTheme="minorHAnsi" w:hAnsiTheme="minorHAnsi" w:cstheme="minorHAnsi"/>
          <w:spacing w:val="2"/>
          <w:sz w:val="30"/>
          <w:szCs w:val="30"/>
          <w:cs/>
        </w:rPr>
        <w:t>บริษัทได้มีการเปลี่ยนแปลงเงื่อนไขการชำระหนี้โดยการเปลี่ยนแปลงระยะเวลาการรับชำระหนี้ให้แก่ลูกหนี้</w:t>
      </w:r>
      <w:r w:rsidR="00EA4CA0" w:rsidRPr="007929E5">
        <w:rPr>
          <w:rFonts w:asciiTheme="minorHAnsi" w:hAnsiTheme="minorHAnsi" w:cstheme="minorHAnsi"/>
          <w:spacing w:val="2"/>
          <w:sz w:val="30"/>
          <w:szCs w:val="30"/>
          <w:cs/>
        </w:rPr>
        <w:br/>
      </w:r>
      <w:r w:rsidRPr="007929E5">
        <w:rPr>
          <w:rFonts w:asciiTheme="minorHAnsi" w:hAnsiTheme="minorHAnsi" w:cstheme="minorHAnsi"/>
          <w:spacing w:val="2"/>
          <w:sz w:val="30"/>
          <w:szCs w:val="30"/>
          <w:cs/>
        </w:rPr>
        <w:t>ตามสัญญาขายผ่อนชำระบางรายที่มียอดหนี้เกิน</w:t>
      </w:r>
      <w:r w:rsidR="009F3A47" w:rsidRPr="007929E5">
        <w:rPr>
          <w:rFonts w:asciiTheme="minorHAnsi" w:hAnsiTheme="minorHAnsi" w:cstheme="minorHAnsi"/>
          <w:spacing w:val="2"/>
          <w:sz w:val="30"/>
          <w:szCs w:val="30"/>
          <w:cs/>
        </w:rPr>
        <w:t>กำหนดชำระ</w:t>
      </w:r>
      <w:r w:rsidRPr="007929E5">
        <w:rPr>
          <w:rFonts w:asciiTheme="minorHAnsi" w:hAnsiTheme="minorHAnsi" w:cstheme="minorHAnsi"/>
          <w:spacing w:val="2"/>
          <w:sz w:val="30"/>
          <w:szCs w:val="30"/>
          <w:cs/>
        </w:rPr>
        <w:t xml:space="preserve"> ณ วันที่ </w:t>
      </w:r>
      <w:r w:rsidR="00BF6F98" w:rsidRPr="007929E5">
        <w:rPr>
          <w:rFonts w:asciiTheme="minorHAnsi" w:hAnsiTheme="minorHAnsi" w:cstheme="minorHAnsi"/>
          <w:spacing w:val="2"/>
          <w:sz w:val="30"/>
          <w:szCs w:val="30"/>
        </w:rPr>
        <w:t xml:space="preserve">31 </w:t>
      </w:r>
      <w:r w:rsidR="00BF6F98" w:rsidRPr="007929E5">
        <w:rPr>
          <w:rFonts w:asciiTheme="minorHAnsi" w:hAnsiTheme="minorHAnsi" w:cstheme="minorHAnsi"/>
          <w:spacing w:val="2"/>
          <w:sz w:val="30"/>
          <w:szCs w:val="30"/>
          <w:cs/>
        </w:rPr>
        <w:t xml:space="preserve">ธันวาคม </w:t>
      </w:r>
      <w:r w:rsidRPr="007929E5">
        <w:rPr>
          <w:rFonts w:asciiTheme="minorHAnsi" w:hAnsiTheme="minorHAnsi" w:cstheme="minorHAnsi"/>
          <w:spacing w:val="2"/>
          <w:sz w:val="30"/>
          <w:szCs w:val="30"/>
        </w:rPr>
        <w:t>256</w:t>
      </w:r>
      <w:r w:rsidR="00A164A7" w:rsidRPr="007929E5">
        <w:rPr>
          <w:rFonts w:asciiTheme="minorHAnsi" w:hAnsiTheme="minorHAnsi" w:cstheme="minorHAnsi" w:hint="cs"/>
          <w:spacing w:val="2"/>
          <w:sz w:val="30"/>
          <w:szCs w:val="30"/>
          <w:cs/>
        </w:rPr>
        <w:t>2</w:t>
      </w:r>
      <w:r w:rsidRPr="007929E5">
        <w:rPr>
          <w:rFonts w:asciiTheme="minorHAnsi" w:hAnsiTheme="minorHAnsi" w:cstheme="minorHAnsi"/>
          <w:spacing w:val="2"/>
          <w:sz w:val="30"/>
          <w:szCs w:val="30"/>
        </w:rPr>
        <w:t xml:space="preserve"> </w:t>
      </w:r>
      <w:r w:rsidRPr="007929E5">
        <w:rPr>
          <w:rFonts w:asciiTheme="minorHAnsi" w:hAnsiTheme="minorHAnsi" w:cstheme="minorHAnsi"/>
          <w:spacing w:val="2"/>
          <w:sz w:val="30"/>
          <w:szCs w:val="30"/>
          <w:cs/>
        </w:rPr>
        <w:t>ลูกหนี้ที่เข้าร่วมโครงการทั้งหมด</w:t>
      </w:r>
      <w:r w:rsidRPr="007929E5">
        <w:rPr>
          <w:rFonts w:asciiTheme="minorHAnsi" w:hAnsiTheme="minorHAnsi" w:cstheme="minorHAnsi"/>
          <w:color w:val="000000" w:themeColor="text1"/>
          <w:spacing w:val="2"/>
          <w:sz w:val="30"/>
          <w:szCs w:val="30"/>
          <w:cs/>
        </w:rPr>
        <w:t>จำนวน</w:t>
      </w:r>
      <w:r w:rsidR="00BE669B" w:rsidRPr="007929E5">
        <w:rPr>
          <w:rFonts w:asciiTheme="minorHAnsi" w:hAnsiTheme="minorHAnsi" w:cstheme="minorHAnsi"/>
          <w:color w:val="000000" w:themeColor="text1"/>
          <w:spacing w:val="2"/>
          <w:sz w:val="30"/>
          <w:szCs w:val="30"/>
        </w:rPr>
        <w:t xml:space="preserve"> 4,832</w:t>
      </w:r>
      <w:r w:rsidRPr="007929E5">
        <w:rPr>
          <w:rFonts w:asciiTheme="minorHAnsi" w:hAnsiTheme="minorHAnsi" w:cstheme="minorHAnsi"/>
          <w:color w:val="000000" w:themeColor="text1"/>
          <w:spacing w:val="2"/>
          <w:sz w:val="30"/>
          <w:szCs w:val="30"/>
        </w:rPr>
        <w:t xml:space="preserve"> </w:t>
      </w:r>
      <w:r w:rsidRPr="007929E5">
        <w:rPr>
          <w:rFonts w:asciiTheme="minorHAnsi" w:hAnsiTheme="minorHAnsi" w:cstheme="minorHAnsi"/>
          <w:spacing w:val="2"/>
          <w:sz w:val="30"/>
          <w:szCs w:val="30"/>
          <w:cs/>
        </w:rPr>
        <w:t xml:space="preserve">สัญญา </w:t>
      </w:r>
      <w:r w:rsidRPr="007929E5">
        <w:rPr>
          <w:rFonts w:asciiTheme="minorHAnsi" w:hAnsiTheme="minorHAnsi" w:cstheme="minorHAnsi"/>
          <w:i/>
          <w:iCs/>
          <w:spacing w:val="2"/>
          <w:sz w:val="30"/>
          <w:szCs w:val="30"/>
        </w:rPr>
        <w:t>(256</w:t>
      </w:r>
      <w:r w:rsidR="00A164A7" w:rsidRPr="007929E5">
        <w:rPr>
          <w:rFonts w:asciiTheme="minorHAnsi" w:hAnsiTheme="minorHAnsi" w:cstheme="minorHAnsi" w:hint="cs"/>
          <w:i/>
          <w:iCs/>
          <w:spacing w:val="2"/>
          <w:sz w:val="30"/>
          <w:szCs w:val="30"/>
          <w:cs/>
        </w:rPr>
        <w:t>1</w:t>
      </w:r>
      <w:r w:rsidRPr="007929E5">
        <w:rPr>
          <w:rFonts w:asciiTheme="minorHAnsi" w:hAnsiTheme="minorHAnsi" w:cstheme="minorHAnsi"/>
          <w:i/>
          <w:iCs/>
          <w:spacing w:val="2"/>
          <w:sz w:val="30"/>
          <w:szCs w:val="30"/>
        </w:rPr>
        <w:t xml:space="preserve">: </w:t>
      </w:r>
      <w:r w:rsidR="00A164A7" w:rsidRPr="007929E5">
        <w:rPr>
          <w:rFonts w:asciiTheme="minorHAnsi" w:hAnsiTheme="minorHAnsi" w:cstheme="minorHAnsi" w:hint="cs"/>
          <w:i/>
          <w:iCs/>
          <w:spacing w:val="2"/>
          <w:sz w:val="30"/>
          <w:szCs w:val="30"/>
          <w:cs/>
        </w:rPr>
        <w:t>3</w:t>
      </w:r>
      <w:r w:rsidR="00A164A7" w:rsidRPr="007929E5">
        <w:rPr>
          <w:rFonts w:asciiTheme="minorHAnsi" w:hAnsiTheme="minorHAnsi" w:cstheme="minorHAnsi"/>
          <w:i/>
          <w:iCs/>
          <w:spacing w:val="2"/>
          <w:sz w:val="30"/>
          <w:szCs w:val="30"/>
        </w:rPr>
        <w:t>,434</w:t>
      </w:r>
      <w:r w:rsidRPr="007929E5">
        <w:rPr>
          <w:rFonts w:asciiTheme="minorHAnsi" w:hAnsiTheme="minorHAnsi" w:cstheme="minorHAnsi"/>
          <w:i/>
          <w:iCs/>
          <w:spacing w:val="2"/>
          <w:sz w:val="30"/>
          <w:szCs w:val="30"/>
        </w:rPr>
        <w:t xml:space="preserve"> </w:t>
      </w:r>
      <w:r w:rsidRPr="007929E5">
        <w:rPr>
          <w:rFonts w:asciiTheme="minorHAnsi" w:hAnsiTheme="minorHAnsi" w:cstheme="minorHAnsi"/>
          <w:i/>
          <w:iCs/>
          <w:spacing w:val="2"/>
          <w:sz w:val="30"/>
          <w:szCs w:val="30"/>
          <w:cs/>
        </w:rPr>
        <w:t>สัญญา)</w:t>
      </w:r>
      <w:r w:rsidRPr="007929E5">
        <w:rPr>
          <w:rFonts w:asciiTheme="minorHAnsi" w:hAnsiTheme="minorHAnsi" w:cstheme="minorHAnsi"/>
          <w:spacing w:val="2"/>
          <w:sz w:val="30"/>
          <w:szCs w:val="30"/>
          <w:cs/>
        </w:rPr>
        <w:t xml:space="preserve"> โดยมีจำนวนหนี้คงค้างหลังเปลี่ยนแปลงเงื่อนไขการชำระหนี้ </w:t>
      </w:r>
      <w:r w:rsidR="00EA4CA0" w:rsidRPr="007929E5">
        <w:rPr>
          <w:rFonts w:asciiTheme="minorHAnsi" w:hAnsiTheme="minorHAnsi" w:cstheme="minorHAnsi" w:hint="cs"/>
          <w:spacing w:val="2"/>
          <w:sz w:val="30"/>
          <w:szCs w:val="30"/>
          <w:cs/>
        </w:rPr>
        <w:t>มีจำนวนเงินรวม</w:t>
      </w:r>
      <w:r w:rsidR="00BE669B" w:rsidRPr="007929E5">
        <w:rPr>
          <w:rFonts w:asciiTheme="minorHAnsi" w:hAnsiTheme="minorHAnsi" w:cstheme="minorHAnsi"/>
          <w:spacing w:val="2"/>
          <w:sz w:val="30"/>
          <w:szCs w:val="30"/>
        </w:rPr>
        <w:t xml:space="preserve"> 134.47</w:t>
      </w:r>
      <w:r w:rsidRPr="007929E5">
        <w:rPr>
          <w:rFonts w:asciiTheme="minorHAnsi" w:hAnsiTheme="minorHAnsi" w:cstheme="minorHAnsi"/>
          <w:color w:val="000000" w:themeColor="text1"/>
          <w:spacing w:val="2"/>
          <w:sz w:val="30"/>
          <w:szCs w:val="30"/>
        </w:rPr>
        <w:t xml:space="preserve"> </w:t>
      </w:r>
      <w:r w:rsidRPr="007929E5">
        <w:rPr>
          <w:rFonts w:asciiTheme="minorHAnsi" w:hAnsiTheme="minorHAnsi" w:cstheme="minorHAnsi"/>
          <w:spacing w:val="2"/>
          <w:sz w:val="30"/>
          <w:szCs w:val="30"/>
          <w:cs/>
        </w:rPr>
        <w:t xml:space="preserve">ล้านบาท </w:t>
      </w:r>
      <w:r w:rsidRPr="007929E5">
        <w:rPr>
          <w:rFonts w:asciiTheme="minorHAnsi" w:hAnsiTheme="minorHAnsi" w:cstheme="minorHAnsi"/>
          <w:i/>
          <w:iCs/>
          <w:spacing w:val="2"/>
          <w:sz w:val="30"/>
          <w:szCs w:val="30"/>
        </w:rPr>
        <w:t>(256</w:t>
      </w:r>
      <w:r w:rsidR="00A164A7" w:rsidRPr="007929E5">
        <w:rPr>
          <w:rFonts w:asciiTheme="minorHAnsi" w:hAnsiTheme="minorHAnsi" w:cstheme="minorHAnsi"/>
          <w:i/>
          <w:iCs/>
          <w:spacing w:val="2"/>
          <w:sz w:val="30"/>
          <w:szCs w:val="30"/>
        </w:rPr>
        <w:t>1</w:t>
      </w:r>
      <w:r w:rsidRPr="007929E5">
        <w:rPr>
          <w:rFonts w:asciiTheme="minorHAnsi" w:hAnsiTheme="minorHAnsi" w:cstheme="minorHAnsi"/>
          <w:i/>
          <w:iCs/>
          <w:spacing w:val="2"/>
          <w:sz w:val="30"/>
          <w:szCs w:val="30"/>
        </w:rPr>
        <w:t xml:space="preserve">: </w:t>
      </w:r>
      <w:r w:rsidR="00A164A7" w:rsidRPr="007929E5">
        <w:rPr>
          <w:rFonts w:asciiTheme="minorHAnsi" w:hAnsiTheme="minorHAnsi" w:cstheme="minorHAnsi"/>
          <w:i/>
          <w:iCs/>
          <w:spacing w:val="2"/>
          <w:sz w:val="30"/>
          <w:szCs w:val="30"/>
        </w:rPr>
        <w:t>128.1</w:t>
      </w:r>
      <w:r w:rsidR="00EC2167" w:rsidRPr="007929E5">
        <w:rPr>
          <w:rFonts w:asciiTheme="minorHAnsi" w:hAnsiTheme="minorHAnsi" w:cstheme="minorHAnsi"/>
          <w:i/>
          <w:iCs/>
          <w:spacing w:val="2"/>
          <w:sz w:val="30"/>
          <w:szCs w:val="30"/>
        </w:rPr>
        <w:t>0</w:t>
      </w:r>
      <w:r w:rsidRPr="007929E5">
        <w:rPr>
          <w:rFonts w:asciiTheme="minorHAnsi" w:hAnsiTheme="minorHAnsi" w:cstheme="minorHAnsi"/>
          <w:i/>
          <w:iCs/>
          <w:spacing w:val="2"/>
          <w:sz w:val="30"/>
          <w:szCs w:val="30"/>
        </w:rPr>
        <w:t xml:space="preserve"> </w:t>
      </w:r>
      <w:r w:rsidRPr="007929E5">
        <w:rPr>
          <w:rFonts w:asciiTheme="minorHAnsi" w:hAnsiTheme="minorHAnsi" w:cstheme="minorHAnsi"/>
          <w:i/>
          <w:iCs/>
          <w:spacing w:val="2"/>
          <w:sz w:val="30"/>
          <w:szCs w:val="30"/>
          <w:cs/>
        </w:rPr>
        <w:t>ล้านบาท)</w:t>
      </w:r>
      <w:r w:rsidRPr="007929E5">
        <w:rPr>
          <w:rFonts w:asciiTheme="minorHAnsi" w:hAnsiTheme="minorHAnsi" w:cstheme="minorHAnsi"/>
          <w:spacing w:val="2"/>
          <w:sz w:val="30"/>
          <w:szCs w:val="30"/>
          <w:cs/>
        </w:rPr>
        <w:t xml:space="preserve"> คิดเป็นร้อยละ</w:t>
      </w:r>
      <w:r w:rsidR="00BE669B" w:rsidRPr="007929E5">
        <w:rPr>
          <w:rFonts w:asciiTheme="minorHAnsi" w:hAnsiTheme="minorHAnsi" w:cstheme="minorHAnsi"/>
          <w:spacing w:val="2"/>
          <w:sz w:val="30"/>
          <w:szCs w:val="30"/>
        </w:rPr>
        <w:t xml:space="preserve"> 26.62</w:t>
      </w:r>
      <w:r w:rsidRPr="007929E5">
        <w:rPr>
          <w:rFonts w:asciiTheme="minorHAnsi" w:hAnsiTheme="minorHAnsi" w:cstheme="minorHAnsi"/>
          <w:spacing w:val="2"/>
          <w:sz w:val="30"/>
          <w:szCs w:val="30"/>
          <w:cs/>
        </w:rPr>
        <w:t xml:space="preserve"> </w:t>
      </w:r>
      <w:r w:rsidRPr="007929E5">
        <w:rPr>
          <w:rFonts w:asciiTheme="minorHAnsi" w:hAnsiTheme="minorHAnsi" w:cstheme="minorHAnsi"/>
          <w:i/>
          <w:iCs/>
          <w:spacing w:val="2"/>
          <w:sz w:val="30"/>
          <w:szCs w:val="30"/>
        </w:rPr>
        <w:t>(256</w:t>
      </w:r>
      <w:r w:rsidR="00A164A7" w:rsidRPr="007929E5">
        <w:rPr>
          <w:rFonts w:asciiTheme="minorHAnsi" w:hAnsiTheme="minorHAnsi" w:cstheme="minorHAnsi"/>
          <w:i/>
          <w:iCs/>
          <w:spacing w:val="2"/>
          <w:sz w:val="30"/>
          <w:szCs w:val="30"/>
        </w:rPr>
        <w:t>1</w:t>
      </w:r>
      <w:r w:rsidRPr="007929E5">
        <w:rPr>
          <w:rFonts w:asciiTheme="minorHAnsi" w:hAnsiTheme="minorHAnsi" w:cstheme="minorHAnsi"/>
          <w:i/>
          <w:iCs/>
          <w:spacing w:val="2"/>
          <w:sz w:val="30"/>
          <w:szCs w:val="30"/>
        </w:rPr>
        <w:t xml:space="preserve">: </w:t>
      </w:r>
      <w:r w:rsidRPr="007929E5">
        <w:rPr>
          <w:rFonts w:asciiTheme="minorHAnsi" w:hAnsiTheme="minorHAnsi" w:cstheme="minorHAnsi"/>
          <w:i/>
          <w:iCs/>
          <w:spacing w:val="2"/>
          <w:sz w:val="30"/>
          <w:szCs w:val="30"/>
          <w:cs/>
        </w:rPr>
        <w:t xml:space="preserve">ร้อยละ </w:t>
      </w:r>
      <w:r w:rsidR="00EC2167" w:rsidRPr="007929E5">
        <w:rPr>
          <w:rFonts w:asciiTheme="minorHAnsi" w:hAnsiTheme="minorHAnsi" w:cstheme="minorHAnsi"/>
          <w:i/>
          <w:iCs/>
          <w:spacing w:val="2"/>
          <w:sz w:val="30"/>
          <w:szCs w:val="30"/>
        </w:rPr>
        <w:t>15.55</w:t>
      </w:r>
      <w:r w:rsidRPr="007929E5">
        <w:rPr>
          <w:rFonts w:asciiTheme="minorHAnsi" w:hAnsiTheme="minorHAnsi" w:cstheme="minorHAnsi"/>
          <w:i/>
          <w:iCs/>
          <w:spacing w:val="2"/>
          <w:sz w:val="30"/>
          <w:szCs w:val="30"/>
          <w:cs/>
        </w:rPr>
        <w:t>)</w:t>
      </w:r>
      <w:r w:rsidRPr="007929E5">
        <w:rPr>
          <w:rFonts w:asciiTheme="minorHAnsi" w:hAnsiTheme="minorHAnsi" w:cstheme="minorHAnsi"/>
          <w:spacing w:val="2"/>
          <w:sz w:val="30"/>
          <w:szCs w:val="30"/>
          <w:cs/>
        </w:rPr>
        <w:t xml:space="preserve"> ของลูกหนี้ทั้งสิ้น ทั้งนี้บริษัทได้คำนวณมูลค่าที่คาดว่าจะได้รับคืนของหนี้หลังการเปลี่ยนแปลงเงื่อนไขการชำระหนี้ </w:t>
      </w:r>
      <w:r w:rsidR="00EC2167" w:rsidRPr="007929E5">
        <w:rPr>
          <w:rFonts w:asciiTheme="minorHAnsi" w:hAnsiTheme="minorHAnsi"/>
          <w:spacing w:val="2"/>
          <w:sz w:val="30"/>
          <w:szCs w:val="30"/>
          <w:cs/>
        </w:rPr>
        <w:t>และบันทึกค่าเผื่อหนี้สงสัยจะสูญจำนว</w:t>
      </w:r>
      <w:r w:rsidR="00BE669B" w:rsidRPr="007929E5">
        <w:rPr>
          <w:rFonts w:asciiTheme="minorHAnsi" w:hAnsiTheme="minorHAnsi" w:hint="cs"/>
          <w:spacing w:val="2"/>
          <w:sz w:val="30"/>
          <w:szCs w:val="30"/>
          <w:cs/>
        </w:rPr>
        <w:t xml:space="preserve">น </w:t>
      </w:r>
      <w:r w:rsidR="00BE669B" w:rsidRPr="007929E5">
        <w:rPr>
          <w:rFonts w:asciiTheme="minorHAnsi" w:hAnsiTheme="minorHAnsi"/>
          <w:spacing w:val="2"/>
          <w:sz w:val="30"/>
          <w:szCs w:val="30"/>
        </w:rPr>
        <w:t>15.78</w:t>
      </w:r>
      <w:r w:rsidR="00BE669B" w:rsidRPr="007929E5">
        <w:rPr>
          <w:rFonts w:asciiTheme="minorHAnsi" w:hAnsiTheme="minorHAnsi" w:hint="cs"/>
          <w:spacing w:val="2"/>
          <w:sz w:val="30"/>
          <w:szCs w:val="30"/>
          <w:cs/>
        </w:rPr>
        <w:t xml:space="preserve"> </w:t>
      </w:r>
      <w:r w:rsidR="00EC2167" w:rsidRPr="007929E5">
        <w:rPr>
          <w:rFonts w:asciiTheme="minorHAnsi" w:hAnsiTheme="minorHAnsi"/>
          <w:spacing w:val="2"/>
          <w:sz w:val="30"/>
          <w:szCs w:val="30"/>
          <w:cs/>
        </w:rPr>
        <w:t xml:space="preserve">ล้านบาท </w:t>
      </w:r>
      <w:r w:rsidR="00EC2167" w:rsidRPr="007929E5">
        <w:rPr>
          <w:rFonts w:asciiTheme="minorHAnsi" w:hAnsiTheme="minorHAnsi"/>
          <w:i/>
          <w:iCs/>
          <w:spacing w:val="2"/>
          <w:sz w:val="30"/>
          <w:szCs w:val="30"/>
          <w:cs/>
        </w:rPr>
        <w:t>(2561 : 23.34 ล้านบาท)</w:t>
      </w:r>
    </w:p>
    <w:p w14:paraId="35E8BC01" w14:textId="3C813EA4" w:rsidR="00E9471E" w:rsidRPr="007929E5" w:rsidRDefault="00E94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/>
          <w:i/>
          <w:iCs/>
          <w:spacing w:val="2"/>
          <w:sz w:val="30"/>
          <w:szCs w:val="30"/>
        </w:rPr>
      </w:pPr>
      <w:r w:rsidRPr="007929E5">
        <w:rPr>
          <w:rFonts w:asciiTheme="minorHAnsi" w:hAnsiTheme="minorHAnsi"/>
          <w:i/>
          <w:iCs/>
          <w:spacing w:val="2"/>
          <w:sz w:val="30"/>
          <w:szCs w:val="30"/>
        </w:rPr>
        <w:br w:type="page"/>
      </w:r>
    </w:p>
    <w:p w14:paraId="339EE77E" w14:textId="77777777" w:rsidR="00E9471E" w:rsidRPr="007929E5" w:rsidRDefault="00E9471E" w:rsidP="00E9471E">
      <w:pPr>
        <w:pStyle w:val="BodyText2"/>
        <w:numPr>
          <w:ilvl w:val="0"/>
          <w:numId w:val="22"/>
        </w:numPr>
        <w:ind w:left="540" w:hanging="540"/>
        <w:rPr>
          <w:rFonts w:asciiTheme="minorHAnsi" w:hAnsiTheme="minorHAnsi"/>
          <w:b/>
          <w:bCs/>
          <w:cs/>
        </w:rPr>
      </w:pPr>
      <w:r w:rsidRPr="007929E5">
        <w:rPr>
          <w:rFonts w:asciiTheme="minorHAnsi" w:hAnsiTheme="minorHAnsi" w:cstheme="minorHAnsi" w:hint="cs"/>
          <w:b/>
          <w:bCs/>
          <w:cs/>
          <w:lang w:val="en-US"/>
        </w:rPr>
        <w:lastRenderedPageBreak/>
        <w:t>สินค้าคงเหลือ</w:t>
      </w:r>
    </w:p>
    <w:p w14:paraId="7223A3EA" w14:textId="77777777" w:rsidR="00E9471E" w:rsidRPr="007929E5" w:rsidRDefault="00E9471E" w:rsidP="00E9471E">
      <w:pPr>
        <w:pStyle w:val="BodyText2"/>
        <w:ind w:left="540"/>
        <w:rPr>
          <w:rFonts w:asciiTheme="minorHAnsi" w:hAnsiTheme="minorHAnsi"/>
          <w:cs/>
        </w:rPr>
      </w:pPr>
    </w:p>
    <w:tbl>
      <w:tblPr>
        <w:tblW w:w="92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239"/>
        <w:gridCol w:w="237"/>
        <w:gridCol w:w="1091"/>
        <w:gridCol w:w="262"/>
        <w:gridCol w:w="1070"/>
        <w:gridCol w:w="271"/>
        <w:gridCol w:w="1081"/>
        <w:gridCol w:w="262"/>
        <w:gridCol w:w="1072"/>
      </w:tblGrid>
      <w:tr w:rsidR="00E9471E" w:rsidRPr="007929E5" w14:paraId="2D5F7FDE" w14:textId="77777777" w:rsidTr="00B66580">
        <w:tc>
          <w:tcPr>
            <w:tcW w:w="1989" w:type="pct"/>
          </w:tcPr>
          <w:p w14:paraId="5C542B5D" w14:textId="77777777" w:rsidR="00E9471E" w:rsidRPr="007929E5" w:rsidRDefault="00E9471E" w:rsidP="005A2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2410633B" w14:textId="77777777" w:rsidR="00E9471E" w:rsidRPr="007929E5" w:rsidRDefault="00E9471E" w:rsidP="005A2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23BB9D1C" w14:textId="77777777" w:rsidR="00E9471E" w:rsidRPr="007929E5" w:rsidRDefault="00E9471E" w:rsidP="005A2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306" w:type="pct"/>
            <w:gridSpan w:val="3"/>
          </w:tcPr>
          <w:p w14:paraId="6F870A5E" w14:textId="77777777" w:rsidR="00E9471E" w:rsidRPr="007929E5" w:rsidRDefault="00E9471E" w:rsidP="005A2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2AA5B821" w14:textId="77777777" w:rsidR="00E9471E" w:rsidRPr="007929E5" w:rsidRDefault="00E9471E" w:rsidP="005A2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302" w:type="pct"/>
            <w:gridSpan w:val="3"/>
          </w:tcPr>
          <w:p w14:paraId="329586C2" w14:textId="77777777" w:rsidR="00E9471E" w:rsidRPr="007929E5" w:rsidRDefault="00E9471E" w:rsidP="005A2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471E" w:rsidRPr="007929E5" w14:paraId="31EA92EF" w14:textId="77777777" w:rsidTr="00B66580">
        <w:tc>
          <w:tcPr>
            <w:tcW w:w="1989" w:type="pct"/>
          </w:tcPr>
          <w:p w14:paraId="43B934C0" w14:textId="77777777" w:rsidR="00E9471E" w:rsidRPr="007929E5" w:rsidRDefault="00E9471E" w:rsidP="005A2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33298012" w14:textId="77777777" w:rsidR="00E9471E" w:rsidRPr="007929E5" w:rsidRDefault="00E9471E" w:rsidP="005A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5A22EF9B" w14:textId="77777777" w:rsidR="00E9471E" w:rsidRPr="007929E5" w:rsidRDefault="00E9471E" w:rsidP="005A2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94EE893" w14:textId="77777777" w:rsidR="00E9471E" w:rsidRPr="007929E5" w:rsidRDefault="00E9471E" w:rsidP="005A2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256</w:t>
            </w: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2</w:t>
            </w:r>
          </w:p>
        </w:tc>
        <w:tc>
          <w:tcPr>
            <w:tcW w:w="141" w:type="pct"/>
          </w:tcPr>
          <w:p w14:paraId="333D0C05" w14:textId="77777777" w:rsidR="00E9471E" w:rsidRPr="007929E5" w:rsidRDefault="00E9471E" w:rsidP="005A2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802F3A2" w14:textId="77777777" w:rsidR="00E9471E" w:rsidRPr="007929E5" w:rsidRDefault="00E9471E" w:rsidP="005A2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2561</w:t>
            </w:r>
          </w:p>
        </w:tc>
        <w:tc>
          <w:tcPr>
            <w:tcW w:w="146" w:type="pct"/>
          </w:tcPr>
          <w:p w14:paraId="34496332" w14:textId="77777777" w:rsidR="00E9471E" w:rsidRPr="007929E5" w:rsidRDefault="00E9471E" w:rsidP="005A2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E6F4ABB" w14:textId="77777777" w:rsidR="00E9471E" w:rsidRPr="007929E5" w:rsidRDefault="00E9471E" w:rsidP="005A2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256</w:t>
            </w: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2</w:t>
            </w:r>
          </w:p>
        </w:tc>
        <w:tc>
          <w:tcPr>
            <w:tcW w:w="141" w:type="pct"/>
          </w:tcPr>
          <w:p w14:paraId="0E92D269" w14:textId="77777777" w:rsidR="00E9471E" w:rsidRPr="007929E5" w:rsidRDefault="00E9471E" w:rsidP="005A2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78" w:type="pct"/>
          </w:tcPr>
          <w:p w14:paraId="319EBDF8" w14:textId="77777777" w:rsidR="00E9471E" w:rsidRPr="007929E5" w:rsidRDefault="00E9471E" w:rsidP="005A2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2561</w:t>
            </w:r>
          </w:p>
        </w:tc>
      </w:tr>
      <w:tr w:rsidR="00E9471E" w:rsidRPr="007929E5" w14:paraId="0172ED46" w14:textId="77777777" w:rsidTr="00B66580">
        <w:tc>
          <w:tcPr>
            <w:tcW w:w="1989" w:type="pct"/>
          </w:tcPr>
          <w:p w14:paraId="0F13AB60" w14:textId="77777777" w:rsidR="00E9471E" w:rsidRPr="007929E5" w:rsidRDefault="00E9471E" w:rsidP="005A2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00A23F78" w14:textId="77777777" w:rsidR="00E9471E" w:rsidRPr="007929E5" w:rsidRDefault="00E9471E" w:rsidP="005A2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6B699DE8" w14:textId="77777777" w:rsidR="00E9471E" w:rsidRPr="007929E5" w:rsidRDefault="00E9471E" w:rsidP="005A2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754" w:type="pct"/>
            <w:gridSpan w:val="7"/>
          </w:tcPr>
          <w:p w14:paraId="4DDBB9C7" w14:textId="77777777" w:rsidR="00E9471E" w:rsidRPr="007929E5" w:rsidRDefault="00E9471E" w:rsidP="005A2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50"/>
                <w:tab w:val="center" w:pos="2447"/>
              </w:tabs>
              <w:spacing w:after="0" w:line="240" w:lineRule="auto"/>
              <w:ind w:left="-108" w:right="-110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</w:rPr>
              <w:tab/>
            </w:r>
            <w:r w:rsidRPr="007929E5"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</w:rPr>
              <w:tab/>
              <w:t>(พันบาท)</w:t>
            </w:r>
          </w:p>
        </w:tc>
      </w:tr>
      <w:tr w:rsidR="00E9471E" w:rsidRPr="007929E5" w14:paraId="40D0E2B5" w14:textId="77777777" w:rsidTr="00B66580">
        <w:tc>
          <w:tcPr>
            <w:tcW w:w="1989" w:type="pct"/>
          </w:tcPr>
          <w:p w14:paraId="31055213" w14:textId="77777777" w:rsidR="00E9471E" w:rsidRPr="007929E5" w:rsidRDefault="00E9471E" w:rsidP="005A2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29" w:type="pct"/>
          </w:tcPr>
          <w:p w14:paraId="342A6CDC" w14:textId="77777777" w:rsidR="00E9471E" w:rsidRPr="007929E5" w:rsidRDefault="00E9471E" w:rsidP="005A2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5A9EFD9D" w14:textId="77777777" w:rsidR="00E9471E" w:rsidRPr="007929E5" w:rsidRDefault="00E9471E" w:rsidP="005A2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20744F62" w14:textId="57F32F45" w:rsidR="00E9471E" w:rsidRPr="007929E5" w:rsidRDefault="007B320E" w:rsidP="005A2B92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16,739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29162E95" w14:textId="77777777" w:rsidR="00E9471E" w:rsidRPr="007929E5" w:rsidRDefault="00E9471E" w:rsidP="005A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5305C4A6" w14:textId="4E9DB1EB" w:rsidR="00E9471E" w:rsidRPr="007929E5" w:rsidRDefault="00E9471E" w:rsidP="005A2B92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2</w:t>
            </w:r>
            <w:r w:rsidR="007B320E" w:rsidRPr="007929E5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5</w:t>
            </w:r>
            <w:r w:rsidR="00B04D3A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3</w:t>
            </w:r>
            <w:r w:rsidRPr="007929E5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,</w:t>
            </w:r>
            <w:r w:rsidR="00B04D3A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97</w:t>
            </w:r>
            <w:r w:rsidR="007B320E" w:rsidRPr="007929E5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F55E8D3" w14:textId="77777777" w:rsidR="00E9471E" w:rsidRPr="007929E5" w:rsidRDefault="00E9471E" w:rsidP="005A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3DD1BC4C" w14:textId="72AECE29" w:rsidR="00E9471E" w:rsidRPr="007929E5" w:rsidRDefault="00FC2AC1" w:rsidP="005A2B9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160</w:t>
            </w:r>
          </w:p>
        </w:tc>
        <w:tc>
          <w:tcPr>
            <w:tcW w:w="141" w:type="pct"/>
            <w:vAlign w:val="bottom"/>
          </w:tcPr>
          <w:p w14:paraId="32317AB0" w14:textId="77777777" w:rsidR="00E9471E" w:rsidRPr="007929E5" w:rsidRDefault="00E9471E" w:rsidP="005A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2F3C8BED" w14:textId="77777777" w:rsidR="00E9471E" w:rsidRPr="007929E5" w:rsidRDefault="00E9471E" w:rsidP="005A2B92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72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242,119</w:t>
            </w:r>
          </w:p>
        </w:tc>
      </w:tr>
      <w:tr w:rsidR="00E9471E" w:rsidRPr="007929E5" w14:paraId="7DC64777" w14:textId="77777777" w:rsidTr="00B66580">
        <w:tc>
          <w:tcPr>
            <w:tcW w:w="1989" w:type="pct"/>
          </w:tcPr>
          <w:p w14:paraId="28960AE7" w14:textId="77777777" w:rsidR="00E9471E" w:rsidRPr="007929E5" w:rsidRDefault="00E9471E" w:rsidP="005A2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>วัตถุดิบเพื่อประกอบและอะไหล่</w:t>
            </w:r>
          </w:p>
        </w:tc>
        <w:tc>
          <w:tcPr>
            <w:tcW w:w="129" w:type="pct"/>
          </w:tcPr>
          <w:p w14:paraId="1F2D0EE5" w14:textId="77777777" w:rsidR="00E9471E" w:rsidRPr="007929E5" w:rsidRDefault="00E9471E" w:rsidP="005A2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1EA12BE7" w14:textId="77777777" w:rsidR="00E9471E" w:rsidRPr="007929E5" w:rsidRDefault="00E9471E" w:rsidP="005A2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281E060D" w14:textId="760C0F5F" w:rsidR="00E9471E" w:rsidRPr="007929E5" w:rsidRDefault="007B320E" w:rsidP="005A2B92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6,278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22DADEFD" w14:textId="77777777" w:rsidR="00E9471E" w:rsidRPr="007929E5" w:rsidRDefault="00E9471E" w:rsidP="005A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41A96794" w14:textId="03F41996" w:rsidR="00E9471E" w:rsidRPr="007929E5" w:rsidRDefault="00E9471E" w:rsidP="005A2B92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72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</w:t>
            </w:r>
            <w:r w:rsidR="007B320E" w:rsidRPr="007929E5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50</w:t>
            </w:r>
            <w:r w:rsidRPr="007929E5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,</w:t>
            </w:r>
            <w:r w:rsidR="007B320E" w:rsidRPr="007929E5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085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AF7602D" w14:textId="77777777" w:rsidR="00E9471E" w:rsidRPr="007929E5" w:rsidRDefault="00E9471E" w:rsidP="005A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1F3155CC" w14:textId="3727FDF2" w:rsidR="00E9471E" w:rsidRPr="007929E5" w:rsidRDefault="00FC2AC1" w:rsidP="009D4B82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105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42B53678" w14:textId="77777777" w:rsidR="00E9471E" w:rsidRPr="007929E5" w:rsidRDefault="00E9471E" w:rsidP="005A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3CF77EBF" w14:textId="54D393BB" w:rsidR="00E9471E" w:rsidRPr="007929E5" w:rsidRDefault="00E9471E" w:rsidP="005A2B92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72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1</w:t>
            </w:r>
            <w:r w:rsidR="002A4065" w:rsidRPr="007929E5">
              <w:rPr>
                <w:rFonts w:asciiTheme="minorHAnsi" w:hAnsiTheme="minorHAnsi" w:cstheme="minorHAnsi" w:hint="cs"/>
                <w:sz w:val="30"/>
                <w:szCs w:val="30"/>
                <w:cs/>
                <w:lang w:bidi="th-TH"/>
              </w:rPr>
              <w:t>43</w:t>
            </w:r>
            <w:r w:rsidR="002A4065"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,</w:t>
            </w:r>
            <w:r w:rsidR="002A4065" w:rsidRPr="007929E5">
              <w:rPr>
                <w:rFonts w:asciiTheme="minorHAnsi" w:hAnsiTheme="minorHAnsi" w:cstheme="minorHAnsi" w:hint="cs"/>
                <w:sz w:val="30"/>
                <w:szCs w:val="30"/>
                <w:cs/>
                <w:lang w:bidi="th-TH"/>
              </w:rPr>
              <w:t>802</w:t>
            </w:r>
          </w:p>
        </w:tc>
      </w:tr>
      <w:tr w:rsidR="007B320E" w:rsidRPr="007929E5" w14:paraId="2B939AFB" w14:textId="77777777" w:rsidTr="00B66580">
        <w:tc>
          <w:tcPr>
            <w:tcW w:w="1989" w:type="pct"/>
          </w:tcPr>
          <w:p w14:paraId="77E4E5A6" w14:textId="1FFBF338" w:rsidR="007B320E" w:rsidRPr="007929E5" w:rsidRDefault="007B320E" w:rsidP="005A2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29" w:type="pct"/>
          </w:tcPr>
          <w:p w14:paraId="234B064F" w14:textId="77777777" w:rsidR="007B320E" w:rsidRPr="007929E5" w:rsidRDefault="007B320E" w:rsidP="005A2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103DBD46" w14:textId="77777777" w:rsidR="007B320E" w:rsidRPr="007929E5" w:rsidRDefault="007B320E" w:rsidP="005A2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2B92DF3A" w14:textId="5DE3B478" w:rsidR="007B320E" w:rsidRPr="007929E5" w:rsidRDefault="007B320E" w:rsidP="007B320E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72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927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3C8A81C6" w14:textId="77777777" w:rsidR="007B320E" w:rsidRPr="007929E5" w:rsidRDefault="007B320E" w:rsidP="005A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28A14A45" w14:textId="46863362" w:rsidR="007B320E" w:rsidRPr="007929E5" w:rsidRDefault="007B320E" w:rsidP="009D4B82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72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EAAFB87" w14:textId="77777777" w:rsidR="007B320E" w:rsidRPr="007929E5" w:rsidRDefault="007B320E" w:rsidP="005A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1080484E" w14:textId="256E10AB" w:rsidR="007B320E" w:rsidRPr="007929E5" w:rsidRDefault="007B320E" w:rsidP="009D4B82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105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24629F25" w14:textId="77777777" w:rsidR="007B320E" w:rsidRPr="007929E5" w:rsidRDefault="007B320E" w:rsidP="005A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76801ADE" w14:textId="0A823057" w:rsidR="007B320E" w:rsidRPr="007929E5" w:rsidRDefault="007B320E" w:rsidP="009D4B82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</w:tr>
      <w:tr w:rsidR="00E9471E" w:rsidRPr="007929E5" w14:paraId="660F8FE1" w14:textId="77777777" w:rsidTr="00B66580">
        <w:tc>
          <w:tcPr>
            <w:tcW w:w="1989" w:type="pct"/>
          </w:tcPr>
          <w:p w14:paraId="3AB09784" w14:textId="77777777" w:rsidR="00E9471E" w:rsidRPr="007929E5" w:rsidRDefault="00E9471E" w:rsidP="005A2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สินค้ามีไว้เพื่อขาย</w:t>
            </w:r>
          </w:p>
        </w:tc>
        <w:tc>
          <w:tcPr>
            <w:tcW w:w="129" w:type="pct"/>
          </w:tcPr>
          <w:p w14:paraId="23B18363" w14:textId="77777777" w:rsidR="00E9471E" w:rsidRPr="007929E5" w:rsidRDefault="00E9471E" w:rsidP="005A2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6C0A3E09" w14:textId="77777777" w:rsidR="00E9471E" w:rsidRPr="007929E5" w:rsidRDefault="00E9471E" w:rsidP="005A2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FACDA3" w14:textId="72E881AE" w:rsidR="00E9471E" w:rsidRPr="007929E5" w:rsidRDefault="007B320E" w:rsidP="005A2B92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64,048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33AFD57C" w14:textId="77777777" w:rsidR="00E9471E" w:rsidRPr="007929E5" w:rsidRDefault="00E9471E" w:rsidP="005A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9DC5C4" w14:textId="77777777" w:rsidR="00E9471E" w:rsidRPr="007929E5" w:rsidRDefault="00E9471E" w:rsidP="005A2B92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72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16,016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EB8FA98" w14:textId="77777777" w:rsidR="00E9471E" w:rsidRPr="007929E5" w:rsidRDefault="00E9471E" w:rsidP="005A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7285F1" w14:textId="1445FAEB" w:rsidR="00E9471E" w:rsidRPr="007929E5" w:rsidRDefault="00FC2AC1" w:rsidP="009D4B82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105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4989379B" w14:textId="77777777" w:rsidR="00E9471E" w:rsidRPr="007929E5" w:rsidRDefault="00E9471E" w:rsidP="005A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bottom"/>
          </w:tcPr>
          <w:p w14:paraId="302712F8" w14:textId="77777777" w:rsidR="00E9471E" w:rsidRPr="007929E5" w:rsidRDefault="00E9471E" w:rsidP="005A2B92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 xml:space="preserve">       -</w:t>
            </w:r>
          </w:p>
        </w:tc>
      </w:tr>
      <w:tr w:rsidR="00E9471E" w:rsidRPr="007929E5" w14:paraId="2A3958BD" w14:textId="77777777" w:rsidTr="00B66580">
        <w:tc>
          <w:tcPr>
            <w:tcW w:w="1989" w:type="pct"/>
          </w:tcPr>
          <w:p w14:paraId="7E0F9821" w14:textId="77777777" w:rsidR="00E9471E" w:rsidRPr="007929E5" w:rsidRDefault="00E9471E" w:rsidP="005A2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9" w:type="pct"/>
          </w:tcPr>
          <w:p w14:paraId="374C31AF" w14:textId="77777777" w:rsidR="00E9471E" w:rsidRPr="007929E5" w:rsidRDefault="00E9471E" w:rsidP="005A2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011ADE9E" w14:textId="77777777" w:rsidR="00E9471E" w:rsidRPr="007929E5" w:rsidRDefault="00E9471E" w:rsidP="005A2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DB1748" w14:textId="571C0FB8" w:rsidR="00E9471E" w:rsidRPr="007929E5" w:rsidRDefault="007B320E" w:rsidP="005A2B92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87,992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361914BA" w14:textId="77777777" w:rsidR="00E9471E" w:rsidRPr="007929E5" w:rsidRDefault="00E9471E" w:rsidP="005A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3CF46A" w14:textId="30177669" w:rsidR="00E9471E" w:rsidRPr="007929E5" w:rsidRDefault="00E9471E" w:rsidP="005A2B92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4</w:t>
            </w:r>
            <w:r w:rsidR="007B320E"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</w:t>
            </w:r>
            <w:r w:rsidR="00B04D3A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0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,</w:t>
            </w:r>
            <w:r w:rsidR="00B04D3A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072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C798655" w14:textId="77777777" w:rsidR="00E9471E" w:rsidRPr="007929E5" w:rsidRDefault="00E9471E" w:rsidP="005A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236697" w14:textId="57D0961A" w:rsidR="00E9471E" w:rsidRPr="007929E5" w:rsidRDefault="0050257E" w:rsidP="005A2B9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160</w:t>
            </w:r>
          </w:p>
        </w:tc>
        <w:tc>
          <w:tcPr>
            <w:tcW w:w="141" w:type="pct"/>
            <w:vAlign w:val="bottom"/>
          </w:tcPr>
          <w:p w14:paraId="22235E23" w14:textId="77777777" w:rsidR="00E9471E" w:rsidRPr="007929E5" w:rsidRDefault="00E9471E" w:rsidP="005A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vAlign w:val="bottom"/>
          </w:tcPr>
          <w:p w14:paraId="41DF2FCB" w14:textId="11EEC734" w:rsidR="00E9471E" w:rsidRPr="007929E5" w:rsidRDefault="002A4065" w:rsidP="005A2B92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 w:hint="cs"/>
                <w:b/>
                <w:bCs/>
                <w:sz w:val="30"/>
                <w:szCs w:val="30"/>
                <w:cs/>
                <w:lang w:bidi="th-TH"/>
              </w:rPr>
              <w:t>385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929E5">
              <w:rPr>
                <w:rFonts w:asciiTheme="minorHAnsi" w:hAnsiTheme="minorHAnsi" w:cstheme="minorHAnsi" w:hint="cs"/>
                <w:b/>
                <w:bCs/>
                <w:sz w:val="30"/>
                <w:szCs w:val="30"/>
                <w:cs/>
                <w:lang w:bidi="th-TH"/>
              </w:rPr>
              <w:t>921</w:t>
            </w:r>
          </w:p>
        </w:tc>
      </w:tr>
      <w:tr w:rsidR="0050257E" w:rsidRPr="007929E5" w14:paraId="4D72CA04" w14:textId="77777777" w:rsidTr="00B66580">
        <w:tc>
          <w:tcPr>
            <w:tcW w:w="1989" w:type="pct"/>
          </w:tcPr>
          <w:p w14:paraId="0A3F7E2D" w14:textId="541A8312" w:rsidR="0050257E" w:rsidRPr="007929E5" w:rsidRDefault="0050257E" w:rsidP="005A2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 w:hint="cs"/>
                <w:i/>
                <w:iCs/>
                <w:sz w:val="30"/>
                <w:szCs w:val="30"/>
                <w:cs/>
              </w:rPr>
              <w:t>หัก</w:t>
            </w:r>
            <w:r w:rsidR="007B320E" w:rsidRPr="007929E5">
              <w:rPr>
                <w:rFonts w:asciiTheme="minorHAnsi" w:hAnsiTheme="minorHAnsi" w:cstheme="minorHAnsi"/>
                <w:sz w:val="30"/>
                <w:szCs w:val="30"/>
              </w:rPr>
              <w:t xml:space="preserve"> </w:t>
            </w:r>
            <w:r w:rsidR="00D44489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ค่าเผื่อ</w:t>
            </w:r>
            <w:r w:rsidRPr="007929E5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มูลค่าสินค้าลดลง</w:t>
            </w:r>
          </w:p>
        </w:tc>
        <w:tc>
          <w:tcPr>
            <w:tcW w:w="129" w:type="pct"/>
          </w:tcPr>
          <w:p w14:paraId="40D830C8" w14:textId="77777777" w:rsidR="0050257E" w:rsidRPr="007929E5" w:rsidRDefault="0050257E" w:rsidP="005A2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40D4377B" w14:textId="77777777" w:rsidR="0050257E" w:rsidRPr="007929E5" w:rsidRDefault="0050257E" w:rsidP="005A2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6146D2" w14:textId="147E7720" w:rsidR="0050257E" w:rsidRPr="007929E5" w:rsidRDefault="007B320E" w:rsidP="005A2B92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(1,099)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36E6B7A9" w14:textId="77777777" w:rsidR="0050257E" w:rsidRPr="007929E5" w:rsidRDefault="0050257E" w:rsidP="005A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20B246" w14:textId="6ED7EBD9" w:rsidR="0050257E" w:rsidRPr="007929E5" w:rsidRDefault="007B320E" w:rsidP="005A2B92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(4,218)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D640624" w14:textId="77777777" w:rsidR="0050257E" w:rsidRPr="007929E5" w:rsidRDefault="0050257E" w:rsidP="005A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sz w:val="30"/>
                <w:szCs w:val="30"/>
                <w:lang w:val="en-GB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4C5D56" w14:textId="1685EFB9" w:rsidR="0050257E" w:rsidRPr="007929E5" w:rsidRDefault="00E7230D" w:rsidP="009D4B82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10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  <w:vAlign w:val="bottom"/>
          </w:tcPr>
          <w:p w14:paraId="09A55FF2" w14:textId="77777777" w:rsidR="0050257E" w:rsidRPr="007929E5" w:rsidRDefault="0050257E" w:rsidP="005A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sz w:val="30"/>
                <w:szCs w:val="30"/>
                <w:lang w:val="en-GB" w:bidi="ar-SA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bottom"/>
          </w:tcPr>
          <w:p w14:paraId="285E8721" w14:textId="7D8CCAD6" w:rsidR="0050257E" w:rsidRPr="007929E5" w:rsidRDefault="007B320E" w:rsidP="005A2B92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(2,843)</w:t>
            </w:r>
          </w:p>
        </w:tc>
      </w:tr>
      <w:tr w:rsidR="0050257E" w:rsidRPr="007929E5" w14:paraId="1B16D1C1" w14:textId="77777777" w:rsidTr="00B66580">
        <w:tc>
          <w:tcPr>
            <w:tcW w:w="1989" w:type="pct"/>
          </w:tcPr>
          <w:p w14:paraId="59004ABD" w14:textId="5FB98A5A" w:rsidR="0050257E" w:rsidRPr="007929E5" w:rsidRDefault="0050257E" w:rsidP="005A2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9" w:type="pct"/>
          </w:tcPr>
          <w:p w14:paraId="7B400FC5" w14:textId="77777777" w:rsidR="0050257E" w:rsidRPr="007929E5" w:rsidRDefault="0050257E" w:rsidP="005A2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63A9F3F9" w14:textId="77777777" w:rsidR="0050257E" w:rsidRPr="007929E5" w:rsidRDefault="0050257E" w:rsidP="005A2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017798" w14:textId="290D9081" w:rsidR="0050257E" w:rsidRPr="007929E5" w:rsidRDefault="007B320E" w:rsidP="005A2B92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86,893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7555B76A" w14:textId="77777777" w:rsidR="0050257E" w:rsidRPr="007929E5" w:rsidRDefault="0050257E" w:rsidP="005A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6A5C5C" w14:textId="1B1A0145" w:rsidR="0050257E" w:rsidRPr="007929E5" w:rsidRDefault="007B320E" w:rsidP="005A2B92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4</w:t>
            </w:r>
            <w:r w:rsidR="00BD6227"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1</w:t>
            </w:r>
            <w:r w:rsidR="00D44489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5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,</w:t>
            </w:r>
            <w:r w:rsidR="00D44489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854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F662331" w14:textId="77777777" w:rsidR="0050257E" w:rsidRPr="007929E5" w:rsidRDefault="0050257E" w:rsidP="005A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60ECAF" w14:textId="22E1EADE" w:rsidR="0050257E" w:rsidRPr="007929E5" w:rsidRDefault="007B320E" w:rsidP="005A2B9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160</w:t>
            </w:r>
          </w:p>
        </w:tc>
        <w:tc>
          <w:tcPr>
            <w:tcW w:w="141" w:type="pct"/>
            <w:vAlign w:val="bottom"/>
          </w:tcPr>
          <w:p w14:paraId="2D64E645" w14:textId="77777777" w:rsidR="0050257E" w:rsidRPr="007929E5" w:rsidRDefault="0050257E" w:rsidP="005A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vAlign w:val="bottom"/>
          </w:tcPr>
          <w:p w14:paraId="12E29FBD" w14:textId="066942BB" w:rsidR="0050257E" w:rsidRPr="007929E5" w:rsidRDefault="007B320E" w:rsidP="005A2B92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383,078</w:t>
            </w:r>
          </w:p>
        </w:tc>
      </w:tr>
      <w:tr w:rsidR="00E9471E" w:rsidRPr="007929E5" w14:paraId="65C5258E" w14:textId="77777777" w:rsidTr="00B66580">
        <w:tc>
          <w:tcPr>
            <w:tcW w:w="1989" w:type="pct"/>
          </w:tcPr>
          <w:p w14:paraId="750E03E7" w14:textId="77777777" w:rsidR="00E9471E" w:rsidRPr="007929E5" w:rsidRDefault="00E9471E" w:rsidP="005A2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35B8AC6E" w14:textId="77777777" w:rsidR="00E9471E" w:rsidRPr="007929E5" w:rsidRDefault="00E9471E" w:rsidP="005A2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08BBC704" w14:textId="77777777" w:rsidR="00E9471E" w:rsidRPr="007929E5" w:rsidRDefault="00E9471E" w:rsidP="005A2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CE89C5" w14:textId="77777777" w:rsidR="00E9471E" w:rsidRPr="007929E5" w:rsidRDefault="00E9471E" w:rsidP="005A2B92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5C880F93" w14:textId="77777777" w:rsidR="00E9471E" w:rsidRPr="007929E5" w:rsidRDefault="00E9471E" w:rsidP="005A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ACA5F67" w14:textId="77777777" w:rsidR="00E9471E" w:rsidRPr="007929E5" w:rsidRDefault="00E9471E" w:rsidP="005A2B92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70BAECEC" w14:textId="77777777" w:rsidR="00E9471E" w:rsidRPr="007929E5" w:rsidRDefault="00E9471E" w:rsidP="005A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E201956" w14:textId="77777777" w:rsidR="00E9471E" w:rsidRPr="007929E5" w:rsidRDefault="00E9471E" w:rsidP="005A2B9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4078DEF8" w14:textId="77777777" w:rsidR="00E9471E" w:rsidRPr="007929E5" w:rsidRDefault="00E9471E" w:rsidP="005A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  <w:vAlign w:val="bottom"/>
          </w:tcPr>
          <w:p w14:paraId="780EAB0E" w14:textId="77777777" w:rsidR="00E9471E" w:rsidRPr="007929E5" w:rsidRDefault="00E9471E" w:rsidP="005A2B92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E9471E" w:rsidRPr="007929E5" w14:paraId="1115C40C" w14:textId="77777777" w:rsidTr="00B66580">
        <w:tc>
          <w:tcPr>
            <w:tcW w:w="1989" w:type="pct"/>
          </w:tcPr>
          <w:p w14:paraId="573EA0F6" w14:textId="00D5B2B9" w:rsidR="00E9471E" w:rsidRPr="007929E5" w:rsidRDefault="00E9471E" w:rsidP="005A2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ต้นทุนของสินค้าคงเหลือที่บันทึก</w:t>
            </w:r>
            <w:r w:rsidR="00280966" w:rsidRPr="007929E5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9" w:type="pct"/>
          </w:tcPr>
          <w:p w14:paraId="18B1D82F" w14:textId="77777777" w:rsidR="00E9471E" w:rsidRPr="007929E5" w:rsidRDefault="00E9471E" w:rsidP="005A2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79BF3C3E" w14:textId="77777777" w:rsidR="00E9471E" w:rsidRPr="007929E5" w:rsidRDefault="00E9471E" w:rsidP="005A2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38770711" w14:textId="77777777" w:rsidR="00E9471E" w:rsidRPr="007929E5" w:rsidRDefault="00E9471E" w:rsidP="005A2B92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4956EA6C" w14:textId="77777777" w:rsidR="00E9471E" w:rsidRPr="007929E5" w:rsidRDefault="00E9471E" w:rsidP="005A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266C0382" w14:textId="77777777" w:rsidR="00E9471E" w:rsidRPr="007929E5" w:rsidRDefault="00E9471E" w:rsidP="005A2B92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18CF56A4" w14:textId="77777777" w:rsidR="00E9471E" w:rsidRPr="007929E5" w:rsidRDefault="00E9471E" w:rsidP="005A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653B7ED5" w14:textId="77777777" w:rsidR="00E9471E" w:rsidRPr="007929E5" w:rsidRDefault="00E9471E" w:rsidP="005A2B9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367DA67E" w14:textId="77777777" w:rsidR="00E9471E" w:rsidRPr="007929E5" w:rsidRDefault="00E9471E" w:rsidP="005A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78" w:type="pct"/>
            <w:vAlign w:val="bottom"/>
          </w:tcPr>
          <w:p w14:paraId="0D6905F2" w14:textId="77777777" w:rsidR="00E9471E" w:rsidRPr="007929E5" w:rsidRDefault="00E9471E" w:rsidP="005A2B92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E9471E" w:rsidRPr="007929E5" w14:paraId="62E7A9CF" w14:textId="77777777" w:rsidTr="00B66580">
        <w:tc>
          <w:tcPr>
            <w:tcW w:w="1989" w:type="pct"/>
          </w:tcPr>
          <w:p w14:paraId="0B0EBD81" w14:textId="4CD14688" w:rsidR="00E9471E" w:rsidRPr="007929E5" w:rsidRDefault="00E9471E" w:rsidP="005A2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  </w:t>
            </w:r>
            <w:r w:rsidRPr="007929E5">
              <w:rPr>
                <w:rFonts w:ascii="Angsana New" w:hAnsi="Angsana New"/>
                <w:b/>
                <w:sz w:val="30"/>
                <w:szCs w:val="30"/>
                <w:cs/>
              </w:rPr>
              <w:t>ในบัญชีต้นทุนขาย</w:t>
            </w:r>
          </w:p>
        </w:tc>
        <w:tc>
          <w:tcPr>
            <w:tcW w:w="129" w:type="pct"/>
          </w:tcPr>
          <w:p w14:paraId="4F88B9BB" w14:textId="77777777" w:rsidR="00E9471E" w:rsidRPr="007929E5" w:rsidRDefault="00E9471E" w:rsidP="005A2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4B4A19CB" w14:textId="77777777" w:rsidR="00E9471E" w:rsidRPr="007929E5" w:rsidRDefault="00E9471E" w:rsidP="005A2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74CC58EF" w14:textId="77777777" w:rsidR="00E9471E" w:rsidRPr="007929E5" w:rsidRDefault="00E9471E" w:rsidP="005A2B92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5E7CC102" w14:textId="77777777" w:rsidR="00E9471E" w:rsidRPr="007929E5" w:rsidRDefault="00E9471E" w:rsidP="005A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7305510D" w14:textId="77777777" w:rsidR="00E9471E" w:rsidRPr="007929E5" w:rsidRDefault="00E9471E" w:rsidP="005A2B92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2E034C12" w14:textId="77777777" w:rsidR="00E9471E" w:rsidRPr="007929E5" w:rsidRDefault="00E9471E" w:rsidP="005A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4F8A1B31" w14:textId="77777777" w:rsidR="00E9471E" w:rsidRPr="007929E5" w:rsidRDefault="00E9471E" w:rsidP="005A2B9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0041F9AD" w14:textId="77777777" w:rsidR="00E9471E" w:rsidRPr="007929E5" w:rsidRDefault="00E9471E" w:rsidP="005A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78" w:type="pct"/>
            <w:vAlign w:val="bottom"/>
          </w:tcPr>
          <w:p w14:paraId="7E141146" w14:textId="77777777" w:rsidR="00E9471E" w:rsidRPr="007929E5" w:rsidRDefault="00E9471E" w:rsidP="005A2B92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E9471E" w:rsidRPr="007929E5" w14:paraId="4C51B10D" w14:textId="77777777" w:rsidTr="00B66580">
        <w:tc>
          <w:tcPr>
            <w:tcW w:w="1989" w:type="pct"/>
          </w:tcPr>
          <w:p w14:paraId="6C6A4A54" w14:textId="77777777" w:rsidR="00E9471E" w:rsidRPr="007929E5" w:rsidRDefault="00E9471E" w:rsidP="005A2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7929E5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29" w:type="pct"/>
          </w:tcPr>
          <w:p w14:paraId="44B27A71" w14:textId="77777777" w:rsidR="00E9471E" w:rsidRPr="007929E5" w:rsidRDefault="00E9471E" w:rsidP="005A2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0E1019B2" w14:textId="77777777" w:rsidR="00E9471E" w:rsidRPr="007929E5" w:rsidRDefault="00E9471E" w:rsidP="005A2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1AB67092" w14:textId="19CF3C66" w:rsidR="00E9471E" w:rsidRPr="007929E5" w:rsidRDefault="00284A57" w:rsidP="005A2B92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215,370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64095FA3" w14:textId="77777777" w:rsidR="00E9471E" w:rsidRPr="007929E5" w:rsidRDefault="00E9471E" w:rsidP="005A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56A6DECF" w14:textId="1DA2060D" w:rsidR="00E9471E" w:rsidRPr="007929E5" w:rsidRDefault="00E9471E" w:rsidP="005A2B92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27</w:t>
            </w:r>
            <w:r w:rsidR="00BC3212" w:rsidRPr="007929E5">
              <w:rPr>
                <w:rFonts w:asciiTheme="minorHAnsi" w:hAnsiTheme="minorHAnsi" w:cstheme="minorHAnsi"/>
                <w:sz w:val="30"/>
                <w:szCs w:val="30"/>
              </w:rPr>
              <w:t>4</w:t>
            </w: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 w:rsidR="00BC3212" w:rsidRPr="007929E5">
              <w:rPr>
                <w:rFonts w:asciiTheme="minorHAnsi" w:hAnsiTheme="minorHAnsi" w:cstheme="minorHAnsi"/>
                <w:sz w:val="30"/>
                <w:szCs w:val="30"/>
              </w:rPr>
              <w:t>959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ABE88EF" w14:textId="77777777" w:rsidR="00E9471E" w:rsidRPr="007929E5" w:rsidRDefault="00E9471E" w:rsidP="005A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sz w:val="30"/>
                <w:szCs w:val="30"/>
                <w:lang w:val="en-GB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5A981B94" w14:textId="1E0000ED" w:rsidR="00E9471E" w:rsidRPr="007929E5" w:rsidRDefault="00564831" w:rsidP="00564831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6</w:t>
            </w:r>
          </w:p>
        </w:tc>
        <w:tc>
          <w:tcPr>
            <w:tcW w:w="141" w:type="pct"/>
            <w:vAlign w:val="bottom"/>
          </w:tcPr>
          <w:p w14:paraId="1866E60B" w14:textId="77777777" w:rsidR="00E9471E" w:rsidRPr="007929E5" w:rsidRDefault="00E9471E" w:rsidP="005A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sz w:val="30"/>
                <w:szCs w:val="30"/>
                <w:lang w:val="en-GB" w:bidi="ar-SA"/>
              </w:rPr>
            </w:pPr>
          </w:p>
        </w:tc>
        <w:tc>
          <w:tcPr>
            <w:tcW w:w="578" w:type="pct"/>
            <w:vAlign w:val="bottom"/>
          </w:tcPr>
          <w:p w14:paraId="3E93EF57" w14:textId="79060770" w:rsidR="00E9471E" w:rsidRPr="007929E5" w:rsidRDefault="00E9471E" w:rsidP="005A2B92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16</w:t>
            </w:r>
            <w:r w:rsidR="00BC3212" w:rsidRPr="007929E5">
              <w:rPr>
                <w:rFonts w:asciiTheme="minorHAnsi" w:hAnsiTheme="minorHAnsi" w:cstheme="minorHAnsi"/>
                <w:sz w:val="30"/>
                <w:szCs w:val="30"/>
              </w:rPr>
              <w:t>5</w:t>
            </w: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 w:rsidR="00BC3212" w:rsidRPr="007929E5">
              <w:rPr>
                <w:rFonts w:asciiTheme="minorHAnsi" w:hAnsiTheme="minorHAnsi" w:cstheme="minorHAnsi"/>
                <w:sz w:val="30"/>
                <w:szCs w:val="30"/>
              </w:rPr>
              <w:t>434</w:t>
            </w:r>
          </w:p>
        </w:tc>
      </w:tr>
      <w:tr w:rsidR="00E9471E" w:rsidRPr="007929E5" w14:paraId="072E4C11" w14:textId="77777777" w:rsidTr="00B66580">
        <w:tc>
          <w:tcPr>
            <w:tcW w:w="1989" w:type="pct"/>
          </w:tcPr>
          <w:p w14:paraId="75020E65" w14:textId="77777777" w:rsidR="00E9471E" w:rsidRPr="007929E5" w:rsidRDefault="00E9471E" w:rsidP="005A2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7929E5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การปรับลดมูลค่าเป็นมูลค่าสุทธิที่</w:t>
            </w:r>
          </w:p>
        </w:tc>
        <w:tc>
          <w:tcPr>
            <w:tcW w:w="129" w:type="pct"/>
          </w:tcPr>
          <w:p w14:paraId="6AEF2E40" w14:textId="77777777" w:rsidR="00E9471E" w:rsidRPr="007929E5" w:rsidRDefault="00E9471E" w:rsidP="005A2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74CE4D4D" w14:textId="77777777" w:rsidR="00E9471E" w:rsidRPr="007929E5" w:rsidRDefault="00E9471E" w:rsidP="005A2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29786D26" w14:textId="1FBABC32" w:rsidR="00E9471E" w:rsidRPr="007929E5" w:rsidRDefault="00E9471E" w:rsidP="005A2B92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0C000D1F" w14:textId="77777777" w:rsidR="00E9471E" w:rsidRPr="007929E5" w:rsidRDefault="00E9471E" w:rsidP="005A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79040838" w14:textId="77777777" w:rsidR="00E9471E" w:rsidRPr="007929E5" w:rsidRDefault="00E9471E" w:rsidP="005A2B92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2ABC41C2" w14:textId="77777777" w:rsidR="00E9471E" w:rsidRPr="007929E5" w:rsidRDefault="00E9471E" w:rsidP="005A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13337B3B" w14:textId="77777777" w:rsidR="00E9471E" w:rsidRPr="007929E5" w:rsidRDefault="00E9471E" w:rsidP="00564831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  <w:vAlign w:val="bottom"/>
          </w:tcPr>
          <w:p w14:paraId="390B5269" w14:textId="77777777" w:rsidR="00E9471E" w:rsidRPr="007929E5" w:rsidRDefault="00E9471E" w:rsidP="005A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78" w:type="pct"/>
            <w:vAlign w:val="bottom"/>
          </w:tcPr>
          <w:p w14:paraId="02656708" w14:textId="77777777" w:rsidR="00E9471E" w:rsidRPr="007929E5" w:rsidRDefault="00E9471E" w:rsidP="005A2B92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</w:tr>
      <w:tr w:rsidR="00E9471E" w:rsidRPr="007929E5" w14:paraId="7FABFEBE" w14:textId="77777777" w:rsidTr="00B66580">
        <w:tc>
          <w:tcPr>
            <w:tcW w:w="1989" w:type="pct"/>
          </w:tcPr>
          <w:p w14:paraId="1628D776" w14:textId="77777777" w:rsidR="00E9471E" w:rsidRPr="007929E5" w:rsidRDefault="00E9471E" w:rsidP="005A2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2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929E5">
              <w:rPr>
                <w:rFonts w:ascii="Angsana New" w:hAnsi="Angsana New"/>
                <w:sz w:val="30"/>
                <w:szCs w:val="30"/>
                <w:cs/>
              </w:rPr>
              <w:t>คาดว่าจะได้รับ</w:t>
            </w:r>
          </w:p>
        </w:tc>
        <w:tc>
          <w:tcPr>
            <w:tcW w:w="129" w:type="pct"/>
          </w:tcPr>
          <w:p w14:paraId="37DE8594" w14:textId="77777777" w:rsidR="00E9471E" w:rsidRPr="007929E5" w:rsidRDefault="00E9471E" w:rsidP="005A2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6EB74070" w14:textId="77777777" w:rsidR="00E9471E" w:rsidRPr="007929E5" w:rsidRDefault="00E9471E" w:rsidP="005A2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072FFDBB" w14:textId="7C670005" w:rsidR="00E9471E" w:rsidRPr="007929E5" w:rsidRDefault="00284A57" w:rsidP="005A2B92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77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572597EB" w14:textId="77777777" w:rsidR="00E9471E" w:rsidRPr="007929E5" w:rsidRDefault="00E9471E" w:rsidP="005A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5841F9EC" w14:textId="77777777" w:rsidR="00E9471E" w:rsidRPr="007929E5" w:rsidRDefault="00E9471E" w:rsidP="005A2B92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61DAD9F" w14:textId="77777777" w:rsidR="00E9471E" w:rsidRPr="007929E5" w:rsidRDefault="00E9471E" w:rsidP="005A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6B9A9343" w14:textId="4C34509E" w:rsidR="00E9471E" w:rsidRPr="007929E5" w:rsidRDefault="00564831" w:rsidP="00564831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  <w:vAlign w:val="bottom"/>
          </w:tcPr>
          <w:p w14:paraId="24105DC3" w14:textId="77777777" w:rsidR="00E9471E" w:rsidRPr="007929E5" w:rsidRDefault="00E9471E" w:rsidP="005A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78" w:type="pct"/>
            <w:vAlign w:val="bottom"/>
          </w:tcPr>
          <w:p w14:paraId="22E9D563" w14:textId="77777777" w:rsidR="00E9471E" w:rsidRPr="007929E5" w:rsidRDefault="00E9471E" w:rsidP="005A2B92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2,843</w:t>
            </w:r>
          </w:p>
        </w:tc>
      </w:tr>
      <w:tr w:rsidR="00E9471E" w:rsidRPr="007929E5" w14:paraId="5C3C5341" w14:textId="77777777" w:rsidTr="00B66580">
        <w:tc>
          <w:tcPr>
            <w:tcW w:w="1989" w:type="pct"/>
          </w:tcPr>
          <w:p w14:paraId="0458BFAE" w14:textId="77777777" w:rsidR="00E9471E" w:rsidRPr="007929E5" w:rsidRDefault="00E9471E" w:rsidP="005A2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7929E5">
              <w:rPr>
                <w:rFonts w:ascii="Angsana New" w:hAnsi="Angsana New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129" w:type="pct"/>
          </w:tcPr>
          <w:p w14:paraId="5BBE250A" w14:textId="77777777" w:rsidR="00E9471E" w:rsidRPr="007929E5" w:rsidRDefault="00E9471E" w:rsidP="005A2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289FDEA1" w14:textId="77777777" w:rsidR="00E9471E" w:rsidRPr="007929E5" w:rsidRDefault="00E9471E" w:rsidP="005A2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182C92D8" w14:textId="53E16E74" w:rsidR="00E9471E" w:rsidRPr="007929E5" w:rsidRDefault="00284A57" w:rsidP="005A2B92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(205)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010A1F78" w14:textId="77777777" w:rsidR="00E9471E" w:rsidRPr="007929E5" w:rsidRDefault="00E9471E" w:rsidP="005A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7C65FE81" w14:textId="77777777" w:rsidR="00E9471E" w:rsidRPr="007929E5" w:rsidRDefault="00E9471E" w:rsidP="005A2B92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(2,080)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FE198BE" w14:textId="77777777" w:rsidR="00E9471E" w:rsidRPr="007929E5" w:rsidRDefault="00E9471E" w:rsidP="005A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sz w:val="30"/>
                <w:szCs w:val="30"/>
                <w:lang w:val="en-GB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3CAD9C65" w14:textId="0E059837" w:rsidR="00E9471E" w:rsidRPr="007929E5" w:rsidRDefault="00564831" w:rsidP="00564831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1927" w:right="-72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  <w:vAlign w:val="bottom"/>
          </w:tcPr>
          <w:p w14:paraId="6B55B3C4" w14:textId="77777777" w:rsidR="00E9471E" w:rsidRPr="007929E5" w:rsidRDefault="00E9471E" w:rsidP="005A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sz w:val="30"/>
                <w:szCs w:val="30"/>
                <w:lang w:val="en-GB" w:bidi="ar-SA"/>
              </w:rPr>
            </w:pPr>
          </w:p>
        </w:tc>
        <w:tc>
          <w:tcPr>
            <w:tcW w:w="578" w:type="pct"/>
            <w:vAlign w:val="bottom"/>
          </w:tcPr>
          <w:p w14:paraId="51DE67AE" w14:textId="77777777" w:rsidR="00E9471E" w:rsidRPr="007929E5" w:rsidRDefault="00E9471E" w:rsidP="005A2B92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left="-210" w:right="-72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</w:tr>
      <w:tr w:rsidR="00E9471E" w:rsidRPr="007929E5" w14:paraId="38E71FAB" w14:textId="77777777" w:rsidTr="00B66580">
        <w:tc>
          <w:tcPr>
            <w:tcW w:w="1989" w:type="pct"/>
          </w:tcPr>
          <w:p w14:paraId="1152C4AD" w14:textId="77777777" w:rsidR="00E9471E" w:rsidRPr="007929E5" w:rsidRDefault="00E9471E" w:rsidP="005A2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9" w:type="pct"/>
          </w:tcPr>
          <w:p w14:paraId="2F4FCF14" w14:textId="77777777" w:rsidR="00E9471E" w:rsidRPr="007929E5" w:rsidRDefault="00E9471E" w:rsidP="005A2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23C80EE1" w14:textId="77777777" w:rsidR="00E9471E" w:rsidRPr="007929E5" w:rsidRDefault="00E9471E" w:rsidP="005A2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EF94B2" w14:textId="79BB6AB3" w:rsidR="00E9471E" w:rsidRPr="007929E5" w:rsidRDefault="00564831" w:rsidP="005A2B92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215,</w:t>
            </w:r>
            <w:r w:rsidR="00284A57"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2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4</w:t>
            </w:r>
            <w:r w:rsidR="00284A57"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1E284B08" w14:textId="77777777" w:rsidR="00E9471E" w:rsidRPr="007929E5" w:rsidRDefault="00E9471E" w:rsidP="005A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D327A2" w14:textId="500C339D" w:rsidR="00E9471E" w:rsidRPr="007929E5" w:rsidRDefault="00E9471E" w:rsidP="005A2B92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27</w:t>
            </w:r>
            <w:r w:rsidR="00280966"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2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,</w:t>
            </w:r>
            <w:r w:rsidR="006625AF"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879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1A42E64" w14:textId="77777777" w:rsidR="00E9471E" w:rsidRPr="007929E5" w:rsidRDefault="00E9471E" w:rsidP="005A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94A989" w14:textId="1AF4AF55" w:rsidR="00E9471E" w:rsidRPr="007929E5" w:rsidRDefault="00564831" w:rsidP="005A2B9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1" w:type="pct"/>
            <w:vAlign w:val="bottom"/>
          </w:tcPr>
          <w:p w14:paraId="4C38EC99" w14:textId="77777777" w:rsidR="00E9471E" w:rsidRPr="007929E5" w:rsidRDefault="00E9471E" w:rsidP="005A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D97EED" w14:textId="658B82CD" w:rsidR="00E9471E" w:rsidRPr="007929E5" w:rsidRDefault="00E9471E" w:rsidP="005A2B92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</w:t>
            </w:r>
            <w:r w:rsidR="006625AF"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68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,</w:t>
            </w:r>
            <w:r w:rsidR="006625AF"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277</w:t>
            </w:r>
          </w:p>
        </w:tc>
      </w:tr>
    </w:tbl>
    <w:p w14:paraId="15B6A73C" w14:textId="77777777" w:rsidR="00E9471E" w:rsidRPr="007929E5" w:rsidRDefault="00E9471E" w:rsidP="00E94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E9471E" w:rsidRPr="007929E5" w:rsidSect="00ED2389">
          <w:headerReference w:type="default" r:id="rId10"/>
          <w:footerReference w:type="default" r:id="rId11"/>
          <w:type w:val="nextColumn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74B86040" w14:textId="77777777" w:rsidR="009C211E" w:rsidRPr="007929E5" w:rsidRDefault="009C211E" w:rsidP="0048448F">
      <w:pPr>
        <w:pStyle w:val="BodyText2"/>
        <w:numPr>
          <w:ilvl w:val="0"/>
          <w:numId w:val="22"/>
        </w:numPr>
        <w:ind w:left="540" w:hanging="540"/>
        <w:rPr>
          <w:rFonts w:asciiTheme="minorHAnsi" w:hAnsiTheme="minorHAnsi" w:cstheme="minorHAnsi"/>
          <w:b/>
          <w:bCs/>
          <w:rtl/>
          <w:cs/>
          <w:lang w:val="en-US"/>
        </w:rPr>
      </w:pPr>
      <w:r w:rsidRPr="007929E5">
        <w:rPr>
          <w:rFonts w:asciiTheme="minorHAnsi" w:hAnsiTheme="minorHAnsi" w:cstheme="minorHAnsi"/>
          <w:b/>
          <w:bCs/>
          <w:cs/>
          <w:lang w:val="en-US"/>
        </w:rPr>
        <w:lastRenderedPageBreak/>
        <w:t>เงินลงทุนในบริษัทย่อย</w:t>
      </w:r>
    </w:p>
    <w:p w14:paraId="60516804" w14:textId="5F53A1D4" w:rsidR="009C211E" w:rsidRPr="007929E5" w:rsidRDefault="009C211E" w:rsidP="00CF6D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30"/>
          <w:szCs w:val="30"/>
        </w:rPr>
      </w:pPr>
    </w:p>
    <w:tbl>
      <w:tblPr>
        <w:tblW w:w="4837" w:type="pct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49"/>
        <w:gridCol w:w="1720"/>
        <w:gridCol w:w="697"/>
        <w:gridCol w:w="178"/>
        <w:gridCol w:w="735"/>
        <w:gridCol w:w="178"/>
        <w:gridCol w:w="697"/>
        <w:gridCol w:w="178"/>
        <w:gridCol w:w="706"/>
        <w:gridCol w:w="178"/>
        <w:gridCol w:w="697"/>
        <w:gridCol w:w="178"/>
        <w:gridCol w:w="709"/>
        <w:gridCol w:w="178"/>
        <w:gridCol w:w="697"/>
        <w:gridCol w:w="178"/>
        <w:gridCol w:w="715"/>
        <w:gridCol w:w="178"/>
        <w:gridCol w:w="697"/>
        <w:gridCol w:w="178"/>
        <w:gridCol w:w="788"/>
        <w:gridCol w:w="185"/>
        <w:gridCol w:w="785"/>
        <w:gridCol w:w="185"/>
        <w:gridCol w:w="721"/>
      </w:tblGrid>
      <w:tr w:rsidR="00562FD5" w:rsidRPr="007929E5" w14:paraId="3E575562" w14:textId="77777777" w:rsidTr="00562FD5">
        <w:trPr>
          <w:cantSplit/>
          <w:trHeight w:val="281"/>
        </w:trPr>
        <w:tc>
          <w:tcPr>
            <w:tcW w:w="742" w:type="pct"/>
            <w:shd w:val="clear" w:color="auto" w:fill="auto"/>
          </w:tcPr>
          <w:p w14:paraId="7236DCB6" w14:textId="77777777" w:rsidR="00562FD5" w:rsidRPr="007929E5" w:rsidRDefault="00562FD5" w:rsidP="009B0FC2">
            <w:pPr>
              <w:tabs>
                <w:tab w:val="clear" w:pos="1644"/>
              </w:tabs>
              <w:ind w:right="-27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58" w:type="pct"/>
            <w:gridSpan w:val="24"/>
          </w:tcPr>
          <w:p w14:paraId="06A9E232" w14:textId="05986AF9" w:rsidR="00562FD5" w:rsidRPr="007929E5" w:rsidRDefault="00562FD5" w:rsidP="009B0F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7929E5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562FD5" w:rsidRPr="007929E5" w14:paraId="388A7D3A" w14:textId="0E4ECA73" w:rsidTr="00B278B1">
        <w:trPr>
          <w:cantSplit/>
          <w:trHeight w:val="281"/>
        </w:trPr>
        <w:tc>
          <w:tcPr>
            <w:tcW w:w="742" w:type="pct"/>
            <w:shd w:val="clear" w:color="auto" w:fill="auto"/>
          </w:tcPr>
          <w:p w14:paraId="6627654D" w14:textId="77777777" w:rsidR="00562FD5" w:rsidRPr="007929E5" w:rsidRDefault="00562FD5" w:rsidP="009B0FC2">
            <w:pPr>
              <w:tabs>
                <w:tab w:val="clear" w:pos="1644"/>
              </w:tabs>
              <w:ind w:right="-27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10662885" w14:textId="77777777" w:rsidR="00562FD5" w:rsidRPr="007929E5" w:rsidRDefault="00562FD5" w:rsidP="009B0FC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56" w:type="pct"/>
            <w:gridSpan w:val="3"/>
            <w:shd w:val="clear" w:color="auto" w:fill="auto"/>
          </w:tcPr>
          <w:p w14:paraId="3A2D3F39" w14:textId="77777777" w:rsidR="00562FD5" w:rsidRPr="007929E5" w:rsidRDefault="00562FD5" w:rsidP="009B0FC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7929E5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สัดส่วน</w:t>
            </w:r>
          </w:p>
        </w:tc>
        <w:tc>
          <w:tcPr>
            <w:tcW w:w="61" w:type="pct"/>
          </w:tcPr>
          <w:p w14:paraId="74DF3D6E" w14:textId="77777777" w:rsidR="00562FD5" w:rsidRPr="007929E5" w:rsidRDefault="00562FD5" w:rsidP="009B0FC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46" w:type="pct"/>
            <w:gridSpan w:val="3"/>
            <w:shd w:val="clear" w:color="auto" w:fill="auto"/>
          </w:tcPr>
          <w:p w14:paraId="334488FE" w14:textId="77777777" w:rsidR="00562FD5" w:rsidRPr="007929E5" w:rsidRDefault="00562FD5" w:rsidP="009B0FC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1" w:type="pct"/>
            <w:shd w:val="clear" w:color="auto" w:fill="auto"/>
          </w:tcPr>
          <w:p w14:paraId="67483EA1" w14:textId="77777777" w:rsidR="00562FD5" w:rsidRPr="007929E5" w:rsidRDefault="00562FD5" w:rsidP="009B0FC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47" w:type="pct"/>
            <w:gridSpan w:val="3"/>
            <w:shd w:val="clear" w:color="auto" w:fill="auto"/>
          </w:tcPr>
          <w:p w14:paraId="599795D5" w14:textId="77777777" w:rsidR="00562FD5" w:rsidRPr="007929E5" w:rsidRDefault="00562FD5" w:rsidP="009B0FC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61" w:type="pct"/>
            <w:shd w:val="clear" w:color="auto" w:fill="auto"/>
          </w:tcPr>
          <w:p w14:paraId="275BE313" w14:textId="77777777" w:rsidR="00562FD5" w:rsidRPr="007929E5" w:rsidRDefault="00562FD5" w:rsidP="009B0FC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49" w:type="pct"/>
            <w:gridSpan w:val="3"/>
            <w:shd w:val="clear" w:color="auto" w:fill="auto"/>
          </w:tcPr>
          <w:p w14:paraId="0B230973" w14:textId="77777777" w:rsidR="00562FD5" w:rsidRPr="007929E5" w:rsidRDefault="00562FD5" w:rsidP="009B0F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61" w:type="pct"/>
          </w:tcPr>
          <w:p w14:paraId="5A2E476F" w14:textId="77777777" w:rsidR="00562FD5" w:rsidRPr="007929E5" w:rsidRDefault="00562FD5" w:rsidP="009B0F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574" w:type="pct"/>
            <w:gridSpan w:val="3"/>
          </w:tcPr>
          <w:p w14:paraId="3C77522E" w14:textId="77777777" w:rsidR="00562FD5" w:rsidRPr="007929E5" w:rsidRDefault="00562FD5" w:rsidP="009B0F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64" w:type="pct"/>
          </w:tcPr>
          <w:p w14:paraId="57AFC70B" w14:textId="77777777" w:rsidR="00562FD5" w:rsidRPr="007929E5" w:rsidRDefault="00562FD5" w:rsidP="009B0F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584" w:type="pct"/>
            <w:gridSpan w:val="3"/>
          </w:tcPr>
          <w:p w14:paraId="7FB95A64" w14:textId="133667A8" w:rsidR="00562FD5" w:rsidRPr="007929E5" w:rsidRDefault="00562FD5" w:rsidP="009B0F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929E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เงินปันผลรับ</w:t>
            </w:r>
          </w:p>
        </w:tc>
      </w:tr>
      <w:tr w:rsidR="00562FD5" w:rsidRPr="007929E5" w14:paraId="49E8E521" w14:textId="04CDAC83" w:rsidTr="00B278B1">
        <w:trPr>
          <w:cantSplit/>
          <w:trHeight w:val="281"/>
        </w:trPr>
        <w:tc>
          <w:tcPr>
            <w:tcW w:w="742" w:type="pct"/>
            <w:shd w:val="clear" w:color="auto" w:fill="auto"/>
          </w:tcPr>
          <w:p w14:paraId="33F2F93B" w14:textId="77777777" w:rsidR="00562FD5" w:rsidRPr="007929E5" w:rsidRDefault="00562FD5" w:rsidP="009B0FC2">
            <w:pPr>
              <w:tabs>
                <w:tab w:val="clear" w:pos="1644"/>
              </w:tabs>
              <w:ind w:right="-27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0B501A23" w14:textId="77777777" w:rsidR="00562FD5" w:rsidRPr="007929E5" w:rsidRDefault="00562FD5" w:rsidP="009B0FC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7929E5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ลักษณะธุรกิจ</w:t>
            </w:r>
          </w:p>
        </w:tc>
        <w:tc>
          <w:tcPr>
            <w:tcW w:w="556" w:type="pct"/>
            <w:gridSpan w:val="3"/>
            <w:shd w:val="clear" w:color="auto" w:fill="auto"/>
          </w:tcPr>
          <w:p w14:paraId="1B07720E" w14:textId="77777777" w:rsidR="00562FD5" w:rsidRPr="007929E5" w:rsidDel="00685444" w:rsidRDefault="00562FD5" w:rsidP="009B0FC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929E5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ความเป็นเจ้าของ</w:t>
            </w:r>
          </w:p>
        </w:tc>
        <w:tc>
          <w:tcPr>
            <w:tcW w:w="61" w:type="pct"/>
          </w:tcPr>
          <w:p w14:paraId="07AF458D" w14:textId="77777777" w:rsidR="00562FD5" w:rsidRPr="007929E5" w:rsidRDefault="00562FD5" w:rsidP="009B0FC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46" w:type="pct"/>
            <w:gridSpan w:val="3"/>
            <w:shd w:val="clear" w:color="auto" w:fill="auto"/>
          </w:tcPr>
          <w:p w14:paraId="6A0BEA1E" w14:textId="77777777" w:rsidR="00562FD5" w:rsidRPr="007929E5" w:rsidRDefault="00562FD5" w:rsidP="009B0FC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929E5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ทุนชำระแล้ว</w:t>
            </w:r>
          </w:p>
        </w:tc>
        <w:tc>
          <w:tcPr>
            <w:tcW w:w="61" w:type="pct"/>
            <w:shd w:val="clear" w:color="auto" w:fill="auto"/>
          </w:tcPr>
          <w:p w14:paraId="66216E11" w14:textId="77777777" w:rsidR="00562FD5" w:rsidRPr="007929E5" w:rsidRDefault="00562FD5" w:rsidP="009B0FC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47" w:type="pct"/>
            <w:gridSpan w:val="3"/>
            <w:shd w:val="clear" w:color="auto" w:fill="auto"/>
          </w:tcPr>
          <w:p w14:paraId="2B8874F8" w14:textId="77777777" w:rsidR="00562FD5" w:rsidRPr="007929E5" w:rsidRDefault="00562FD5" w:rsidP="009B0FC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929E5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ราคาทุน</w:t>
            </w:r>
          </w:p>
        </w:tc>
        <w:tc>
          <w:tcPr>
            <w:tcW w:w="61" w:type="pct"/>
            <w:shd w:val="clear" w:color="auto" w:fill="auto"/>
          </w:tcPr>
          <w:p w14:paraId="2CFC0C10" w14:textId="77777777" w:rsidR="00562FD5" w:rsidRPr="007929E5" w:rsidRDefault="00562FD5" w:rsidP="009B0FC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49" w:type="pct"/>
            <w:gridSpan w:val="3"/>
            <w:shd w:val="clear" w:color="auto" w:fill="auto"/>
          </w:tcPr>
          <w:p w14:paraId="5C677D9B" w14:textId="77777777" w:rsidR="00562FD5" w:rsidRPr="007929E5" w:rsidRDefault="00562FD5" w:rsidP="009B0F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929E5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การด้อยค่า</w:t>
            </w:r>
          </w:p>
        </w:tc>
        <w:tc>
          <w:tcPr>
            <w:tcW w:w="61" w:type="pct"/>
          </w:tcPr>
          <w:p w14:paraId="094A7B34" w14:textId="77777777" w:rsidR="00562FD5" w:rsidRPr="007929E5" w:rsidRDefault="00562FD5" w:rsidP="009B0F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574" w:type="pct"/>
            <w:gridSpan w:val="3"/>
          </w:tcPr>
          <w:p w14:paraId="09652FD8" w14:textId="77777777" w:rsidR="00562FD5" w:rsidRPr="007929E5" w:rsidRDefault="00562FD5" w:rsidP="009B0F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929E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ราคาทุน</w:t>
            </w:r>
            <w:r w:rsidRPr="007929E5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  <w:r w:rsidRPr="007929E5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64" w:type="pct"/>
          </w:tcPr>
          <w:p w14:paraId="2EF9DCC0" w14:textId="77777777" w:rsidR="00562FD5" w:rsidRPr="007929E5" w:rsidRDefault="00562FD5" w:rsidP="009B0F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584" w:type="pct"/>
            <w:gridSpan w:val="3"/>
          </w:tcPr>
          <w:p w14:paraId="615FCC91" w14:textId="256FE6B4" w:rsidR="00562FD5" w:rsidRPr="007929E5" w:rsidRDefault="00562FD5" w:rsidP="009B0F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929E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สำหรับปี</w:t>
            </w:r>
          </w:p>
        </w:tc>
      </w:tr>
      <w:tr w:rsidR="00562FD5" w:rsidRPr="007929E5" w14:paraId="17A3B5EC" w14:textId="3337D29C" w:rsidTr="00B278B1">
        <w:trPr>
          <w:cantSplit/>
        </w:trPr>
        <w:tc>
          <w:tcPr>
            <w:tcW w:w="742" w:type="pct"/>
            <w:shd w:val="clear" w:color="auto" w:fill="auto"/>
          </w:tcPr>
          <w:p w14:paraId="06AAED9F" w14:textId="77777777" w:rsidR="00562FD5" w:rsidRPr="007929E5" w:rsidRDefault="00562FD5" w:rsidP="00562FD5">
            <w:pPr>
              <w:tabs>
                <w:tab w:val="clear" w:pos="1644"/>
              </w:tabs>
              <w:ind w:right="-277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94" w:type="pct"/>
          </w:tcPr>
          <w:p w14:paraId="666A9CF0" w14:textId="77777777" w:rsidR="00562FD5" w:rsidRPr="007929E5" w:rsidRDefault="00562FD5" w:rsidP="00562F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1" w:type="pct"/>
            <w:shd w:val="clear" w:color="auto" w:fill="auto"/>
          </w:tcPr>
          <w:p w14:paraId="23139B86" w14:textId="77777777" w:rsidR="00562FD5" w:rsidRPr="007929E5" w:rsidRDefault="00562FD5" w:rsidP="00562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9E5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7929E5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61" w:type="pct"/>
            <w:shd w:val="clear" w:color="auto" w:fill="auto"/>
          </w:tcPr>
          <w:p w14:paraId="42423294" w14:textId="77777777" w:rsidR="00562FD5" w:rsidRPr="007929E5" w:rsidRDefault="00562FD5" w:rsidP="00562F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54" w:type="pct"/>
            <w:shd w:val="clear" w:color="auto" w:fill="auto"/>
          </w:tcPr>
          <w:p w14:paraId="009B3BE0" w14:textId="77777777" w:rsidR="00562FD5" w:rsidRPr="007929E5" w:rsidRDefault="00562FD5" w:rsidP="00562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9E5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7929E5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61" w:type="pct"/>
          </w:tcPr>
          <w:p w14:paraId="5E54A743" w14:textId="77777777" w:rsidR="00562FD5" w:rsidRPr="007929E5" w:rsidRDefault="00562FD5" w:rsidP="00562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1" w:type="pct"/>
            <w:shd w:val="clear" w:color="auto" w:fill="auto"/>
          </w:tcPr>
          <w:p w14:paraId="70A19998" w14:textId="77777777" w:rsidR="00562FD5" w:rsidRPr="007929E5" w:rsidRDefault="00562FD5" w:rsidP="00562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9E5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7929E5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61" w:type="pct"/>
            <w:shd w:val="clear" w:color="auto" w:fill="auto"/>
          </w:tcPr>
          <w:p w14:paraId="028E42E0" w14:textId="77777777" w:rsidR="00562FD5" w:rsidRPr="007929E5" w:rsidRDefault="00562FD5" w:rsidP="00562F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44" w:type="pct"/>
            <w:shd w:val="clear" w:color="auto" w:fill="auto"/>
          </w:tcPr>
          <w:p w14:paraId="26A83928" w14:textId="77777777" w:rsidR="00562FD5" w:rsidRPr="007929E5" w:rsidRDefault="00562FD5" w:rsidP="00562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9E5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7929E5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61" w:type="pct"/>
            <w:shd w:val="clear" w:color="auto" w:fill="auto"/>
          </w:tcPr>
          <w:p w14:paraId="1EA58CB3" w14:textId="77777777" w:rsidR="00562FD5" w:rsidRPr="007929E5" w:rsidRDefault="00562FD5" w:rsidP="00562FD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pct"/>
            <w:shd w:val="clear" w:color="auto" w:fill="auto"/>
          </w:tcPr>
          <w:p w14:paraId="50137F5A" w14:textId="77777777" w:rsidR="00562FD5" w:rsidRPr="007929E5" w:rsidRDefault="00562FD5" w:rsidP="00562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9E5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7929E5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61" w:type="pct"/>
            <w:shd w:val="clear" w:color="auto" w:fill="auto"/>
          </w:tcPr>
          <w:p w14:paraId="17096EBF" w14:textId="77777777" w:rsidR="00562FD5" w:rsidRPr="007929E5" w:rsidRDefault="00562FD5" w:rsidP="00562F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45" w:type="pct"/>
            <w:shd w:val="clear" w:color="auto" w:fill="auto"/>
          </w:tcPr>
          <w:p w14:paraId="5FEA6110" w14:textId="77777777" w:rsidR="00562FD5" w:rsidRPr="007929E5" w:rsidRDefault="00562FD5" w:rsidP="00562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9E5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7929E5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61" w:type="pct"/>
            <w:shd w:val="clear" w:color="auto" w:fill="auto"/>
          </w:tcPr>
          <w:p w14:paraId="3D9A8E2F" w14:textId="77777777" w:rsidR="00562FD5" w:rsidRPr="007929E5" w:rsidRDefault="00562FD5" w:rsidP="00562FD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pct"/>
            <w:shd w:val="clear" w:color="auto" w:fill="auto"/>
          </w:tcPr>
          <w:p w14:paraId="6D4D8613" w14:textId="77777777" w:rsidR="00562FD5" w:rsidRPr="007929E5" w:rsidRDefault="00562FD5" w:rsidP="00562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9E5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7929E5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61" w:type="pct"/>
            <w:shd w:val="clear" w:color="auto" w:fill="auto"/>
          </w:tcPr>
          <w:p w14:paraId="521D8169" w14:textId="77777777" w:rsidR="00562FD5" w:rsidRPr="007929E5" w:rsidRDefault="00562FD5" w:rsidP="00562F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47" w:type="pct"/>
            <w:shd w:val="clear" w:color="auto" w:fill="auto"/>
          </w:tcPr>
          <w:p w14:paraId="50FA7262" w14:textId="77777777" w:rsidR="00562FD5" w:rsidRPr="007929E5" w:rsidRDefault="00562FD5" w:rsidP="00562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9E5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7929E5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61" w:type="pct"/>
          </w:tcPr>
          <w:p w14:paraId="33030041" w14:textId="77777777" w:rsidR="00562FD5" w:rsidRPr="007929E5" w:rsidRDefault="00562FD5" w:rsidP="00562FD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pct"/>
            <w:shd w:val="clear" w:color="auto" w:fill="auto"/>
          </w:tcPr>
          <w:p w14:paraId="152D919C" w14:textId="77777777" w:rsidR="00562FD5" w:rsidRPr="007929E5" w:rsidRDefault="00562FD5" w:rsidP="00562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9E5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7929E5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61" w:type="pct"/>
            <w:shd w:val="clear" w:color="auto" w:fill="auto"/>
          </w:tcPr>
          <w:p w14:paraId="1037D8E7" w14:textId="77777777" w:rsidR="00562FD5" w:rsidRPr="007929E5" w:rsidRDefault="00562FD5" w:rsidP="00562F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2" w:type="pct"/>
            <w:shd w:val="clear" w:color="auto" w:fill="auto"/>
          </w:tcPr>
          <w:p w14:paraId="4988D77B" w14:textId="77777777" w:rsidR="00562FD5" w:rsidRPr="007929E5" w:rsidRDefault="00562FD5" w:rsidP="00562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9E5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7929E5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64" w:type="pct"/>
          </w:tcPr>
          <w:p w14:paraId="23425F5E" w14:textId="77777777" w:rsidR="00562FD5" w:rsidRPr="007929E5" w:rsidRDefault="00562FD5" w:rsidP="00562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1" w:type="pct"/>
            <w:shd w:val="clear" w:color="auto" w:fill="auto"/>
          </w:tcPr>
          <w:p w14:paraId="48501F95" w14:textId="65E30B5D" w:rsidR="00562FD5" w:rsidRPr="007929E5" w:rsidRDefault="00562FD5" w:rsidP="00562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929E5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7929E5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64" w:type="pct"/>
            <w:shd w:val="clear" w:color="auto" w:fill="auto"/>
          </w:tcPr>
          <w:p w14:paraId="198D886A" w14:textId="77777777" w:rsidR="00562FD5" w:rsidRPr="007929E5" w:rsidRDefault="00562FD5" w:rsidP="00562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9" w:type="pct"/>
            <w:shd w:val="clear" w:color="auto" w:fill="auto"/>
          </w:tcPr>
          <w:p w14:paraId="7F976EC7" w14:textId="5237E2B3" w:rsidR="00562FD5" w:rsidRPr="007929E5" w:rsidRDefault="00562FD5" w:rsidP="00562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929E5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7929E5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B278B1" w:rsidRPr="007929E5" w14:paraId="679BA159" w14:textId="77777777" w:rsidTr="00B278B1">
        <w:trPr>
          <w:cantSplit/>
        </w:trPr>
        <w:tc>
          <w:tcPr>
            <w:tcW w:w="742" w:type="pct"/>
            <w:shd w:val="clear" w:color="auto" w:fill="auto"/>
          </w:tcPr>
          <w:p w14:paraId="04ED019C" w14:textId="77777777" w:rsidR="00B278B1" w:rsidRPr="007929E5" w:rsidRDefault="00B278B1" w:rsidP="005968CF">
            <w:pPr>
              <w:tabs>
                <w:tab w:val="clear" w:pos="1644"/>
              </w:tabs>
              <w:ind w:left="10" w:right="-277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4" w:type="pct"/>
          </w:tcPr>
          <w:p w14:paraId="13636636" w14:textId="77777777" w:rsidR="00B278B1" w:rsidRPr="007929E5" w:rsidRDefault="00B278B1" w:rsidP="009B0FC2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56" w:type="pct"/>
            <w:gridSpan w:val="3"/>
            <w:shd w:val="clear" w:color="auto" w:fill="auto"/>
          </w:tcPr>
          <w:p w14:paraId="105063BE" w14:textId="11908C1E" w:rsidR="00B278B1" w:rsidRPr="007929E5" w:rsidRDefault="00B278B1" w:rsidP="00B27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7929E5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61" w:type="pct"/>
          </w:tcPr>
          <w:p w14:paraId="770F24D8" w14:textId="77777777" w:rsidR="00B278B1" w:rsidRPr="007929E5" w:rsidRDefault="00B278B1" w:rsidP="00B278B1">
            <w:pPr>
              <w:tabs>
                <w:tab w:val="clear" w:pos="454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047" w:type="pct"/>
            <w:gridSpan w:val="19"/>
            <w:shd w:val="clear" w:color="auto" w:fill="auto"/>
          </w:tcPr>
          <w:p w14:paraId="549808EF" w14:textId="1D14E14A" w:rsidR="00B278B1" w:rsidRPr="007929E5" w:rsidRDefault="00B278B1" w:rsidP="00B278B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  <w:r w:rsidRPr="007929E5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562FD5" w:rsidRPr="007929E5" w14:paraId="6C111C14" w14:textId="006A754F" w:rsidTr="00B278B1">
        <w:trPr>
          <w:cantSplit/>
          <w:trHeight w:val="367"/>
        </w:trPr>
        <w:tc>
          <w:tcPr>
            <w:tcW w:w="742" w:type="pct"/>
            <w:shd w:val="clear" w:color="auto" w:fill="auto"/>
          </w:tcPr>
          <w:p w14:paraId="220268FB" w14:textId="77777777" w:rsidR="005968CF" w:rsidRPr="007929E5" w:rsidRDefault="005968CF" w:rsidP="005968CF">
            <w:pPr>
              <w:tabs>
                <w:tab w:val="clear" w:pos="1644"/>
              </w:tabs>
              <w:ind w:left="10" w:right="-27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929E5">
              <w:rPr>
                <w:rFonts w:ascii="Angsana New" w:hAnsi="Angsana New" w:hint="cs"/>
                <w:sz w:val="26"/>
                <w:szCs w:val="26"/>
                <w:cs/>
              </w:rPr>
              <w:t>บริษัท เวนดิ้ง พลัส จำกัด</w:t>
            </w:r>
          </w:p>
        </w:tc>
        <w:tc>
          <w:tcPr>
            <w:tcW w:w="594" w:type="pct"/>
          </w:tcPr>
          <w:p w14:paraId="1515429E" w14:textId="77777777" w:rsidR="005968CF" w:rsidRPr="007929E5" w:rsidRDefault="005968CF" w:rsidP="005968C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9E5">
              <w:rPr>
                <w:rFonts w:ascii="Angsana New" w:hAnsi="Angsana New" w:hint="cs"/>
                <w:sz w:val="26"/>
                <w:szCs w:val="26"/>
                <w:cs/>
              </w:rPr>
              <w:t>จำหน่ายอาหารและ</w:t>
            </w:r>
          </w:p>
          <w:p w14:paraId="1DCE4298" w14:textId="33DD2713" w:rsidR="005968CF" w:rsidRPr="007929E5" w:rsidRDefault="005968CF" w:rsidP="005968C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9E5">
              <w:rPr>
                <w:rFonts w:ascii="Angsana New" w:hAnsi="Angsana New" w:hint="cs"/>
                <w:sz w:val="26"/>
                <w:szCs w:val="26"/>
                <w:cs/>
              </w:rPr>
              <w:t>เครื่องดื่มผ่าน</w:t>
            </w:r>
          </w:p>
          <w:p w14:paraId="51823462" w14:textId="4630DDE4" w:rsidR="005968CF" w:rsidRPr="007929E5" w:rsidRDefault="005968CF" w:rsidP="005968C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929E5">
              <w:rPr>
                <w:rFonts w:ascii="Angsana New" w:hAnsi="Angsana New" w:hint="cs"/>
                <w:sz w:val="26"/>
                <w:szCs w:val="26"/>
                <w:cs/>
              </w:rPr>
              <w:t>เครื่องอัตโนมัติ</w:t>
            </w:r>
          </w:p>
        </w:tc>
        <w:tc>
          <w:tcPr>
            <w:tcW w:w="241" w:type="pct"/>
            <w:shd w:val="clear" w:color="auto" w:fill="auto"/>
          </w:tcPr>
          <w:p w14:paraId="135CB7CB" w14:textId="77777777" w:rsidR="005968CF" w:rsidRPr="007929E5" w:rsidRDefault="005968CF" w:rsidP="009B0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6"/>
                <w:szCs w:val="26"/>
              </w:rPr>
            </w:pPr>
          </w:p>
          <w:p w14:paraId="10E9E6C0" w14:textId="77777777" w:rsidR="005968CF" w:rsidRPr="007929E5" w:rsidRDefault="005968CF" w:rsidP="009B0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6"/>
                <w:szCs w:val="26"/>
              </w:rPr>
            </w:pPr>
          </w:p>
          <w:p w14:paraId="0B206D38" w14:textId="00271AF8" w:rsidR="005968CF" w:rsidRPr="007929E5" w:rsidRDefault="005968CF" w:rsidP="009B0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6"/>
                <w:szCs w:val="26"/>
              </w:rPr>
            </w:pPr>
            <w:r w:rsidRPr="007929E5">
              <w:rPr>
                <w:rFonts w:ascii="Angsana New" w:hAnsi="Angsana New"/>
                <w:sz w:val="26"/>
                <w:szCs w:val="26"/>
              </w:rPr>
              <w:t>82.47</w:t>
            </w:r>
          </w:p>
        </w:tc>
        <w:tc>
          <w:tcPr>
            <w:tcW w:w="61" w:type="pct"/>
            <w:shd w:val="clear" w:color="auto" w:fill="auto"/>
          </w:tcPr>
          <w:p w14:paraId="760ABA1C" w14:textId="77777777" w:rsidR="005968CF" w:rsidRPr="007929E5" w:rsidRDefault="005968CF" w:rsidP="009B0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4" w:type="pct"/>
            <w:shd w:val="clear" w:color="auto" w:fill="auto"/>
          </w:tcPr>
          <w:p w14:paraId="1492A9ED" w14:textId="77777777" w:rsidR="005968CF" w:rsidRPr="007929E5" w:rsidRDefault="005968CF" w:rsidP="009B0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6"/>
                <w:szCs w:val="26"/>
              </w:rPr>
            </w:pPr>
          </w:p>
          <w:p w14:paraId="598DB659" w14:textId="77777777" w:rsidR="005968CF" w:rsidRPr="007929E5" w:rsidRDefault="005968CF" w:rsidP="009B0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6"/>
                <w:szCs w:val="26"/>
              </w:rPr>
            </w:pPr>
          </w:p>
          <w:p w14:paraId="2C995896" w14:textId="35EDDB9E" w:rsidR="005968CF" w:rsidRPr="007929E5" w:rsidRDefault="000C3F0D" w:rsidP="009B0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left="-73" w:right="-34" w:firstLine="73"/>
              <w:rPr>
                <w:rFonts w:ascii="Angsana New" w:hAnsi="Angsana New"/>
                <w:sz w:val="26"/>
                <w:szCs w:val="26"/>
              </w:rPr>
            </w:pPr>
            <w:r w:rsidRPr="007929E5">
              <w:rPr>
                <w:rFonts w:ascii="Angsana New" w:hAnsi="Angsana New"/>
                <w:sz w:val="26"/>
                <w:szCs w:val="26"/>
              </w:rPr>
              <w:t>60.00</w:t>
            </w:r>
          </w:p>
        </w:tc>
        <w:tc>
          <w:tcPr>
            <w:tcW w:w="61" w:type="pct"/>
          </w:tcPr>
          <w:p w14:paraId="11E84DAF" w14:textId="77777777" w:rsidR="005968CF" w:rsidRPr="007929E5" w:rsidRDefault="005968CF" w:rsidP="009B0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pct"/>
            <w:shd w:val="clear" w:color="auto" w:fill="auto"/>
          </w:tcPr>
          <w:p w14:paraId="0552EC64" w14:textId="77777777" w:rsidR="005968CF" w:rsidRPr="007929E5" w:rsidRDefault="005968CF" w:rsidP="009B0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right="-34"/>
              <w:rPr>
                <w:rFonts w:ascii="Angsana New" w:hAnsi="Angsana New"/>
                <w:sz w:val="26"/>
                <w:szCs w:val="26"/>
              </w:rPr>
            </w:pPr>
          </w:p>
          <w:p w14:paraId="0CCA75A5" w14:textId="77777777" w:rsidR="005968CF" w:rsidRPr="007929E5" w:rsidRDefault="005968CF" w:rsidP="009B0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right="-34"/>
              <w:rPr>
                <w:rFonts w:ascii="Angsana New" w:hAnsi="Angsana New"/>
                <w:sz w:val="26"/>
                <w:szCs w:val="26"/>
              </w:rPr>
            </w:pPr>
          </w:p>
          <w:p w14:paraId="17F8E83A" w14:textId="67446ECD" w:rsidR="005968CF" w:rsidRPr="007929E5" w:rsidRDefault="005968CF" w:rsidP="009B0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right="-34"/>
              <w:rPr>
                <w:rFonts w:ascii="Angsana New" w:hAnsi="Angsana New"/>
                <w:sz w:val="26"/>
                <w:szCs w:val="26"/>
                <w:cs/>
              </w:rPr>
            </w:pPr>
            <w:r w:rsidRPr="007929E5">
              <w:rPr>
                <w:rFonts w:ascii="Angsana New" w:hAnsi="Angsana New"/>
                <w:sz w:val="26"/>
                <w:szCs w:val="26"/>
              </w:rPr>
              <w:t>1</w:t>
            </w:r>
            <w:r w:rsidR="001B4863" w:rsidRPr="007929E5">
              <w:rPr>
                <w:rFonts w:ascii="Angsana New" w:hAnsi="Angsana New"/>
                <w:sz w:val="26"/>
                <w:szCs w:val="26"/>
              </w:rPr>
              <w:t>5</w:t>
            </w:r>
            <w:r w:rsidRPr="007929E5">
              <w:rPr>
                <w:rFonts w:ascii="Angsana New" w:hAnsi="Angsana New"/>
                <w:sz w:val="26"/>
                <w:szCs w:val="26"/>
              </w:rPr>
              <w:t>0,000</w:t>
            </w:r>
          </w:p>
        </w:tc>
        <w:tc>
          <w:tcPr>
            <w:tcW w:w="61" w:type="pct"/>
            <w:shd w:val="clear" w:color="auto" w:fill="auto"/>
          </w:tcPr>
          <w:p w14:paraId="42F1AEA5" w14:textId="77777777" w:rsidR="005968CF" w:rsidRPr="007929E5" w:rsidRDefault="005968CF" w:rsidP="009B0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pct"/>
            <w:shd w:val="clear" w:color="auto" w:fill="auto"/>
          </w:tcPr>
          <w:p w14:paraId="4CC5C4E9" w14:textId="77777777" w:rsidR="005968CF" w:rsidRPr="007929E5" w:rsidRDefault="005968CF" w:rsidP="009B0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right="-34"/>
              <w:rPr>
                <w:rFonts w:ascii="Angsana New" w:hAnsi="Angsana New"/>
                <w:sz w:val="26"/>
                <w:szCs w:val="26"/>
              </w:rPr>
            </w:pPr>
          </w:p>
          <w:p w14:paraId="5A1FF7BC" w14:textId="77777777" w:rsidR="005968CF" w:rsidRPr="007929E5" w:rsidRDefault="005968CF" w:rsidP="009B0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right="-34"/>
              <w:rPr>
                <w:rFonts w:ascii="Angsana New" w:hAnsi="Angsana New"/>
                <w:sz w:val="26"/>
                <w:szCs w:val="26"/>
              </w:rPr>
            </w:pPr>
          </w:p>
          <w:p w14:paraId="176FC004" w14:textId="1F102526" w:rsidR="005968CF" w:rsidRPr="007929E5" w:rsidRDefault="005968CF" w:rsidP="009B0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 w:right="-34" w:firstLine="73"/>
              <w:rPr>
                <w:rFonts w:ascii="Angsana New" w:hAnsi="Angsana New"/>
                <w:sz w:val="26"/>
                <w:szCs w:val="26"/>
              </w:rPr>
            </w:pPr>
            <w:r w:rsidRPr="007929E5">
              <w:rPr>
                <w:rFonts w:ascii="Angsana New" w:hAnsi="Angsana New"/>
                <w:sz w:val="26"/>
                <w:szCs w:val="26"/>
              </w:rPr>
              <w:t>1</w:t>
            </w:r>
            <w:r w:rsidR="001B4863" w:rsidRPr="007929E5">
              <w:rPr>
                <w:rFonts w:ascii="Angsana New" w:hAnsi="Angsana New"/>
                <w:sz w:val="26"/>
                <w:szCs w:val="26"/>
              </w:rPr>
              <w:t>0</w:t>
            </w:r>
            <w:r w:rsidRPr="007929E5">
              <w:rPr>
                <w:rFonts w:ascii="Angsana New" w:hAnsi="Angsana New"/>
                <w:sz w:val="26"/>
                <w:szCs w:val="26"/>
              </w:rPr>
              <w:t>0,000</w:t>
            </w:r>
          </w:p>
        </w:tc>
        <w:tc>
          <w:tcPr>
            <w:tcW w:w="61" w:type="pct"/>
            <w:shd w:val="clear" w:color="auto" w:fill="auto"/>
          </w:tcPr>
          <w:p w14:paraId="35260F54" w14:textId="77777777" w:rsidR="005968CF" w:rsidRPr="007929E5" w:rsidRDefault="005968CF" w:rsidP="009B0FC2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pct"/>
            <w:shd w:val="clear" w:color="auto" w:fill="auto"/>
          </w:tcPr>
          <w:p w14:paraId="4F35F848" w14:textId="77777777" w:rsidR="005968CF" w:rsidRPr="007929E5" w:rsidRDefault="005968CF" w:rsidP="009B0FC2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left="-79" w:right="-34"/>
              <w:rPr>
                <w:rFonts w:ascii="Angsana New" w:hAnsi="Angsana New"/>
                <w:sz w:val="26"/>
                <w:szCs w:val="26"/>
              </w:rPr>
            </w:pPr>
          </w:p>
          <w:p w14:paraId="057EA24E" w14:textId="77777777" w:rsidR="005968CF" w:rsidRPr="007929E5" w:rsidRDefault="005968CF" w:rsidP="009B0FC2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left="-79" w:right="-34"/>
              <w:rPr>
                <w:rFonts w:ascii="Angsana New" w:hAnsi="Angsana New"/>
                <w:sz w:val="26"/>
                <w:szCs w:val="26"/>
              </w:rPr>
            </w:pPr>
          </w:p>
          <w:p w14:paraId="1026D3FF" w14:textId="06F744E0" w:rsidR="005968CF" w:rsidRPr="007929E5" w:rsidRDefault="005968CF" w:rsidP="009B0FC2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left="-79" w:right="-34"/>
              <w:rPr>
                <w:rFonts w:ascii="Angsana New" w:hAnsi="Angsana New"/>
                <w:sz w:val="26"/>
                <w:szCs w:val="26"/>
              </w:rPr>
            </w:pPr>
            <w:r w:rsidRPr="007929E5">
              <w:rPr>
                <w:rFonts w:ascii="Angsana New" w:hAnsi="Angsana New"/>
                <w:sz w:val="26"/>
                <w:szCs w:val="26"/>
              </w:rPr>
              <w:t>164,948</w:t>
            </w:r>
          </w:p>
        </w:tc>
        <w:tc>
          <w:tcPr>
            <w:tcW w:w="61" w:type="pct"/>
            <w:shd w:val="clear" w:color="auto" w:fill="auto"/>
          </w:tcPr>
          <w:p w14:paraId="3C9FA63E" w14:textId="77777777" w:rsidR="005968CF" w:rsidRPr="007929E5" w:rsidRDefault="005968CF" w:rsidP="009B0FC2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pct"/>
            <w:shd w:val="clear" w:color="auto" w:fill="auto"/>
          </w:tcPr>
          <w:p w14:paraId="53B972BC" w14:textId="77777777" w:rsidR="005968CF" w:rsidRPr="007929E5" w:rsidRDefault="005968CF" w:rsidP="009B0FC2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79" w:right="-34"/>
              <w:rPr>
                <w:rFonts w:ascii="Angsana New" w:hAnsi="Angsana New"/>
                <w:sz w:val="26"/>
                <w:szCs w:val="26"/>
              </w:rPr>
            </w:pPr>
          </w:p>
          <w:p w14:paraId="0C738AD0" w14:textId="77777777" w:rsidR="005968CF" w:rsidRPr="007929E5" w:rsidRDefault="005968CF" w:rsidP="009B0FC2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79" w:right="-34"/>
              <w:rPr>
                <w:rFonts w:ascii="Angsana New" w:hAnsi="Angsana New"/>
                <w:sz w:val="26"/>
                <w:szCs w:val="26"/>
              </w:rPr>
            </w:pPr>
          </w:p>
          <w:p w14:paraId="47A11259" w14:textId="77777777" w:rsidR="005968CF" w:rsidRPr="007929E5" w:rsidRDefault="005968CF" w:rsidP="009B0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right="-34"/>
              <w:rPr>
                <w:rFonts w:ascii="Angsana New" w:hAnsi="Angsana New"/>
                <w:sz w:val="26"/>
                <w:szCs w:val="26"/>
              </w:rPr>
            </w:pPr>
            <w:r w:rsidRPr="007929E5">
              <w:rPr>
                <w:rFonts w:ascii="Angsana New" w:hAnsi="Angsana New"/>
                <w:sz w:val="26"/>
                <w:szCs w:val="26"/>
              </w:rPr>
              <w:t>123,711</w:t>
            </w:r>
          </w:p>
        </w:tc>
        <w:tc>
          <w:tcPr>
            <w:tcW w:w="61" w:type="pct"/>
            <w:shd w:val="clear" w:color="auto" w:fill="auto"/>
          </w:tcPr>
          <w:p w14:paraId="0949B06F" w14:textId="77777777" w:rsidR="005968CF" w:rsidRPr="007929E5" w:rsidRDefault="005968CF" w:rsidP="009B0FC2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pct"/>
            <w:shd w:val="clear" w:color="auto" w:fill="auto"/>
          </w:tcPr>
          <w:p w14:paraId="64E72B1A" w14:textId="77777777" w:rsidR="005968CF" w:rsidRPr="007929E5" w:rsidRDefault="005968CF" w:rsidP="009B0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6"/>
                <w:szCs w:val="26"/>
              </w:rPr>
            </w:pPr>
          </w:p>
          <w:p w14:paraId="68FFE313" w14:textId="77777777" w:rsidR="005968CF" w:rsidRPr="007929E5" w:rsidRDefault="005968CF" w:rsidP="009B0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6"/>
                <w:szCs w:val="26"/>
              </w:rPr>
            </w:pPr>
          </w:p>
          <w:p w14:paraId="6B024C77" w14:textId="741CDCE2" w:rsidR="005968CF" w:rsidRPr="007929E5" w:rsidRDefault="005968CF" w:rsidP="009B0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6"/>
                <w:szCs w:val="26"/>
              </w:rPr>
            </w:pPr>
            <w:r w:rsidRPr="007929E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61" w:type="pct"/>
            <w:shd w:val="clear" w:color="auto" w:fill="auto"/>
          </w:tcPr>
          <w:p w14:paraId="523C6FA2" w14:textId="77777777" w:rsidR="005968CF" w:rsidRPr="007929E5" w:rsidRDefault="005968CF" w:rsidP="009B0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7" w:type="pct"/>
            <w:shd w:val="clear" w:color="auto" w:fill="auto"/>
          </w:tcPr>
          <w:p w14:paraId="7393842C" w14:textId="77777777" w:rsidR="005968CF" w:rsidRPr="007929E5" w:rsidRDefault="005968CF" w:rsidP="009B0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ind w:right="-34"/>
              <w:rPr>
                <w:rFonts w:ascii="Angsana New" w:hAnsi="Angsana New"/>
                <w:sz w:val="26"/>
                <w:szCs w:val="26"/>
              </w:rPr>
            </w:pPr>
          </w:p>
          <w:p w14:paraId="7D428284" w14:textId="77777777" w:rsidR="005968CF" w:rsidRPr="007929E5" w:rsidRDefault="005968CF" w:rsidP="009B0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ind w:right="-34"/>
              <w:rPr>
                <w:rFonts w:ascii="Angsana New" w:hAnsi="Angsana New"/>
                <w:sz w:val="26"/>
                <w:szCs w:val="26"/>
              </w:rPr>
            </w:pPr>
          </w:p>
          <w:p w14:paraId="7B960FF0" w14:textId="77777777" w:rsidR="005968CF" w:rsidRPr="007929E5" w:rsidRDefault="005968CF" w:rsidP="009B0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ind w:right="-34"/>
              <w:rPr>
                <w:rFonts w:ascii="Angsana New" w:hAnsi="Angsana New"/>
                <w:sz w:val="26"/>
                <w:szCs w:val="26"/>
              </w:rPr>
            </w:pPr>
            <w:r w:rsidRPr="007929E5">
              <w:rPr>
                <w:rFonts w:ascii="Angsana New" w:hAnsi="Angsana New"/>
                <w:sz w:val="26"/>
                <w:szCs w:val="26"/>
              </w:rPr>
              <w:t xml:space="preserve">    -</w:t>
            </w:r>
          </w:p>
        </w:tc>
        <w:tc>
          <w:tcPr>
            <w:tcW w:w="61" w:type="pct"/>
          </w:tcPr>
          <w:p w14:paraId="46EE727B" w14:textId="77777777" w:rsidR="005968CF" w:rsidRPr="007929E5" w:rsidRDefault="005968CF" w:rsidP="009B0FC2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pct"/>
          </w:tcPr>
          <w:p w14:paraId="0BB6F441" w14:textId="77777777" w:rsidR="005968CF" w:rsidRPr="007929E5" w:rsidRDefault="005968CF" w:rsidP="009B0FC2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79" w:right="-34"/>
              <w:rPr>
                <w:rFonts w:ascii="Angsana New" w:hAnsi="Angsana New"/>
                <w:sz w:val="26"/>
                <w:szCs w:val="26"/>
              </w:rPr>
            </w:pPr>
          </w:p>
          <w:p w14:paraId="194533D4" w14:textId="77777777" w:rsidR="005968CF" w:rsidRPr="007929E5" w:rsidRDefault="005968CF" w:rsidP="009B0FC2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79" w:right="-34"/>
              <w:rPr>
                <w:rFonts w:ascii="Angsana New" w:hAnsi="Angsana New"/>
                <w:sz w:val="26"/>
                <w:szCs w:val="26"/>
              </w:rPr>
            </w:pPr>
          </w:p>
          <w:p w14:paraId="44AAC21C" w14:textId="00506403" w:rsidR="005968CF" w:rsidRPr="007929E5" w:rsidRDefault="005968CF" w:rsidP="009B0FC2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79" w:right="-34"/>
              <w:rPr>
                <w:rFonts w:ascii="Angsana New" w:hAnsi="Angsana New"/>
                <w:sz w:val="26"/>
                <w:szCs w:val="26"/>
              </w:rPr>
            </w:pPr>
            <w:r w:rsidRPr="007929E5">
              <w:rPr>
                <w:rFonts w:ascii="Angsana New" w:hAnsi="Angsana New"/>
                <w:sz w:val="26"/>
                <w:szCs w:val="26"/>
              </w:rPr>
              <w:t>164,948</w:t>
            </w:r>
          </w:p>
        </w:tc>
        <w:tc>
          <w:tcPr>
            <w:tcW w:w="61" w:type="pct"/>
          </w:tcPr>
          <w:p w14:paraId="65E57573" w14:textId="77777777" w:rsidR="005968CF" w:rsidRPr="007929E5" w:rsidRDefault="005968CF" w:rsidP="009B0FC2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pct"/>
          </w:tcPr>
          <w:p w14:paraId="2ED7AF58" w14:textId="77777777" w:rsidR="005968CF" w:rsidRPr="007929E5" w:rsidRDefault="005968CF" w:rsidP="009B0FC2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left="-79" w:right="-34"/>
              <w:rPr>
                <w:rFonts w:ascii="Angsana New" w:hAnsi="Angsana New"/>
                <w:sz w:val="26"/>
                <w:szCs w:val="26"/>
              </w:rPr>
            </w:pPr>
          </w:p>
          <w:p w14:paraId="236E9265" w14:textId="77777777" w:rsidR="005968CF" w:rsidRPr="007929E5" w:rsidRDefault="005968CF" w:rsidP="009B0FC2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left="-79" w:right="-34"/>
              <w:rPr>
                <w:rFonts w:ascii="Angsana New" w:hAnsi="Angsana New"/>
                <w:sz w:val="26"/>
                <w:szCs w:val="26"/>
              </w:rPr>
            </w:pPr>
          </w:p>
          <w:p w14:paraId="63F2F4D8" w14:textId="77777777" w:rsidR="005968CF" w:rsidRPr="007929E5" w:rsidRDefault="005968CF" w:rsidP="009B0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ind w:right="-34"/>
              <w:rPr>
                <w:rFonts w:ascii="Angsana New" w:hAnsi="Angsana New"/>
                <w:sz w:val="26"/>
                <w:szCs w:val="26"/>
              </w:rPr>
            </w:pPr>
            <w:r w:rsidRPr="007929E5">
              <w:rPr>
                <w:rFonts w:ascii="Angsana New" w:hAnsi="Angsana New"/>
                <w:sz w:val="26"/>
                <w:szCs w:val="26"/>
              </w:rPr>
              <w:t>123,711</w:t>
            </w:r>
          </w:p>
        </w:tc>
        <w:tc>
          <w:tcPr>
            <w:tcW w:w="64" w:type="pct"/>
          </w:tcPr>
          <w:p w14:paraId="62092F2B" w14:textId="77777777" w:rsidR="005968CF" w:rsidRPr="007929E5" w:rsidRDefault="005968CF" w:rsidP="009B0FC2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left="-79" w:right="-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pct"/>
          </w:tcPr>
          <w:p w14:paraId="119CD5A0" w14:textId="77777777" w:rsidR="005968CF" w:rsidRPr="007929E5" w:rsidRDefault="005968CF" w:rsidP="00562FD5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79" w:right="-34"/>
              <w:rPr>
                <w:rFonts w:ascii="Angsana New" w:hAnsi="Angsana New"/>
                <w:sz w:val="26"/>
                <w:szCs w:val="26"/>
              </w:rPr>
            </w:pPr>
          </w:p>
          <w:p w14:paraId="724F52B1" w14:textId="77777777" w:rsidR="00562FD5" w:rsidRPr="007929E5" w:rsidRDefault="00562FD5" w:rsidP="00562FD5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79" w:right="-34"/>
              <w:rPr>
                <w:rFonts w:ascii="Angsana New" w:hAnsi="Angsana New"/>
                <w:sz w:val="26"/>
                <w:szCs w:val="26"/>
              </w:rPr>
            </w:pPr>
          </w:p>
          <w:p w14:paraId="3659B89B" w14:textId="055BFCA1" w:rsidR="00562FD5" w:rsidRPr="007929E5" w:rsidRDefault="00562FD5" w:rsidP="00562FD5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79" w:right="-3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929E5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64" w:type="pct"/>
          </w:tcPr>
          <w:p w14:paraId="1CF25A92" w14:textId="77777777" w:rsidR="005968CF" w:rsidRPr="007929E5" w:rsidRDefault="005968CF" w:rsidP="00562FD5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79" w:right="-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9" w:type="pct"/>
          </w:tcPr>
          <w:p w14:paraId="1340005A" w14:textId="77777777" w:rsidR="005968CF" w:rsidRPr="007929E5" w:rsidRDefault="005968CF" w:rsidP="00562FD5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79" w:right="-34"/>
              <w:rPr>
                <w:rFonts w:ascii="Angsana New" w:hAnsi="Angsana New"/>
                <w:sz w:val="26"/>
                <w:szCs w:val="26"/>
              </w:rPr>
            </w:pPr>
          </w:p>
          <w:p w14:paraId="34025924" w14:textId="77777777" w:rsidR="00562FD5" w:rsidRPr="007929E5" w:rsidRDefault="00562FD5" w:rsidP="00562FD5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79" w:right="-34"/>
              <w:rPr>
                <w:rFonts w:ascii="Angsana New" w:hAnsi="Angsana New"/>
                <w:sz w:val="26"/>
                <w:szCs w:val="26"/>
              </w:rPr>
            </w:pPr>
          </w:p>
          <w:p w14:paraId="0F230C74" w14:textId="592282FB" w:rsidR="00562FD5" w:rsidRPr="007929E5" w:rsidRDefault="00562FD5" w:rsidP="00562FD5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79" w:right="-34"/>
              <w:rPr>
                <w:rFonts w:ascii="Angsana New" w:hAnsi="Angsana New"/>
                <w:sz w:val="26"/>
                <w:szCs w:val="26"/>
              </w:rPr>
            </w:pPr>
            <w:r w:rsidRPr="007929E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62FD5" w:rsidRPr="007929E5" w14:paraId="526B00DA" w14:textId="4EA16CD2" w:rsidTr="00B278B1">
        <w:trPr>
          <w:cantSplit/>
          <w:trHeight w:val="367"/>
        </w:trPr>
        <w:tc>
          <w:tcPr>
            <w:tcW w:w="742" w:type="pct"/>
            <w:shd w:val="clear" w:color="auto" w:fill="auto"/>
          </w:tcPr>
          <w:p w14:paraId="59ABA0B7" w14:textId="77777777" w:rsidR="00562FD5" w:rsidRPr="007929E5" w:rsidRDefault="00562FD5" w:rsidP="00562FD5">
            <w:pPr>
              <w:tabs>
                <w:tab w:val="clear" w:pos="1644"/>
              </w:tabs>
              <w:ind w:left="10" w:right="-27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929E5">
              <w:rPr>
                <w:rFonts w:ascii="Angsana New" w:hAnsi="Angsana New"/>
                <w:sz w:val="26"/>
                <w:szCs w:val="26"/>
                <w:cs/>
              </w:rPr>
              <w:t xml:space="preserve">บริษัท สบาย ซิสเต็มส์ แอนด์ </w:t>
            </w:r>
          </w:p>
          <w:p w14:paraId="29F5850B" w14:textId="34C638E6" w:rsidR="00562FD5" w:rsidRPr="007929E5" w:rsidRDefault="00562FD5" w:rsidP="00562FD5">
            <w:pPr>
              <w:tabs>
                <w:tab w:val="clear" w:pos="1644"/>
              </w:tabs>
              <w:ind w:left="10" w:right="-27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929E5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7929E5">
              <w:rPr>
                <w:rFonts w:ascii="Angsana New" w:hAnsi="Angsana New"/>
                <w:sz w:val="26"/>
                <w:szCs w:val="26"/>
                <w:cs/>
              </w:rPr>
              <w:t>แมเนจเม้นท์ จำกัด</w:t>
            </w:r>
          </w:p>
        </w:tc>
        <w:tc>
          <w:tcPr>
            <w:tcW w:w="594" w:type="pct"/>
          </w:tcPr>
          <w:p w14:paraId="55DD625F" w14:textId="77777777" w:rsidR="00562FD5" w:rsidRPr="007929E5" w:rsidRDefault="00562FD5" w:rsidP="00562FD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9E5">
              <w:rPr>
                <w:rFonts w:ascii="Angsana New" w:hAnsi="Angsana New" w:hint="cs"/>
                <w:sz w:val="26"/>
                <w:szCs w:val="26"/>
                <w:cs/>
              </w:rPr>
              <w:t>บริหารจัดการ</w:t>
            </w:r>
          </w:p>
          <w:p w14:paraId="4AFDB017" w14:textId="30194E4B" w:rsidR="00562FD5" w:rsidRPr="007929E5" w:rsidRDefault="00562FD5" w:rsidP="00562FD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929E5">
              <w:rPr>
                <w:rFonts w:ascii="Angsana New" w:hAnsi="Angsana New" w:hint="cs"/>
                <w:sz w:val="26"/>
                <w:szCs w:val="26"/>
                <w:cs/>
              </w:rPr>
              <w:t>ศูนย์อาหาร</w:t>
            </w:r>
          </w:p>
        </w:tc>
        <w:tc>
          <w:tcPr>
            <w:tcW w:w="241" w:type="pct"/>
            <w:shd w:val="clear" w:color="auto" w:fill="auto"/>
          </w:tcPr>
          <w:p w14:paraId="46D67B7F" w14:textId="77777777" w:rsidR="00562FD5" w:rsidRPr="007929E5" w:rsidRDefault="00562FD5" w:rsidP="00562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6"/>
                <w:szCs w:val="26"/>
              </w:rPr>
            </w:pPr>
          </w:p>
          <w:p w14:paraId="01594BEF" w14:textId="5B79F7CA" w:rsidR="00562FD5" w:rsidRPr="007929E5" w:rsidRDefault="00562FD5" w:rsidP="00562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6"/>
                <w:szCs w:val="26"/>
              </w:rPr>
            </w:pPr>
            <w:r w:rsidRPr="007929E5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61" w:type="pct"/>
            <w:shd w:val="clear" w:color="auto" w:fill="auto"/>
          </w:tcPr>
          <w:p w14:paraId="59C2C0AD" w14:textId="77777777" w:rsidR="00562FD5" w:rsidRPr="007929E5" w:rsidRDefault="00562FD5" w:rsidP="00562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4" w:type="pct"/>
            <w:shd w:val="clear" w:color="auto" w:fill="auto"/>
          </w:tcPr>
          <w:p w14:paraId="1F66972D" w14:textId="77777777" w:rsidR="00562FD5" w:rsidRPr="007929E5" w:rsidRDefault="00562FD5" w:rsidP="00562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6"/>
                <w:szCs w:val="26"/>
              </w:rPr>
            </w:pPr>
          </w:p>
          <w:p w14:paraId="3DC24E9F" w14:textId="77777777" w:rsidR="00562FD5" w:rsidRPr="007929E5" w:rsidRDefault="00562FD5" w:rsidP="00562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left="-73" w:right="-34" w:firstLine="73"/>
              <w:rPr>
                <w:rFonts w:ascii="Angsana New" w:hAnsi="Angsana New"/>
                <w:sz w:val="26"/>
                <w:szCs w:val="26"/>
              </w:rPr>
            </w:pPr>
            <w:r w:rsidRPr="007929E5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61" w:type="pct"/>
          </w:tcPr>
          <w:p w14:paraId="624F0938" w14:textId="77777777" w:rsidR="00562FD5" w:rsidRPr="007929E5" w:rsidRDefault="00562FD5" w:rsidP="00562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pct"/>
            <w:shd w:val="clear" w:color="auto" w:fill="auto"/>
          </w:tcPr>
          <w:p w14:paraId="46DB1814" w14:textId="77777777" w:rsidR="00562FD5" w:rsidRPr="007929E5" w:rsidRDefault="00562FD5" w:rsidP="00562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right="-34"/>
              <w:rPr>
                <w:rFonts w:ascii="Angsana New" w:hAnsi="Angsana New"/>
                <w:sz w:val="26"/>
                <w:szCs w:val="26"/>
              </w:rPr>
            </w:pPr>
          </w:p>
          <w:p w14:paraId="0D2192EC" w14:textId="0C70BF9E" w:rsidR="00562FD5" w:rsidRPr="007929E5" w:rsidRDefault="00562FD5" w:rsidP="00562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right="-34"/>
              <w:rPr>
                <w:rFonts w:ascii="Angsana New" w:hAnsi="Angsana New"/>
                <w:sz w:val="26"/>
                <w:szCs w:val="26"/>
              </w:rPr>
            </w:pPr>
            <w:r w:rsidRPr="007929E5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  <w:tc>
          <w:tcPr>
            <w:tcW w:w="61" w:type="pct"/>
            <w:shd w:val="clear" w:color="auto" w:fill="auto"/>
          </w:tcPr>
          <w:p w14:paraId="5C0E1896" w14:textId="77777777" w:rsidR="00562FD5" w:rsidRPr="007929E5" w:rsidRDefault="00562FD5" w:rsidP="00562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pct"/>
            <w:shd w:val="clear" w:color="auto" w:fill="auto"/>
          </w:tcPr>
          <w:p w14:paraId="23D21CD1" w14:textId="77777777" w:rsidR="00562FD5" w:rsidRPr="007929E5" w:rsidRDefault="00562FD5" w:rsidP="00E0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right="-34"/>
              <w:rPr>
                <w:rFonts w:ascii="Angsana New" w:hAnsi="Angsana New"/>
                <w:sz w:val="26"/>
                <w:szCs w:val="26"/>
              </w:rPr>
            </w:pPr>
          </w:p>
          <w:p w14:paraId="4EA84E19" w14:textId="77777777" w:rsidR="00562FD5" w:rsidRPr="007929E5" w:rsidRDefault="00562FD5" w:rsidP="00E0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right="-34"/>
              <w:rPr>
                <w:rFonts w:ascii="Angsana New" w:hAnsi="Angsana New"/>
                <w:sz w:val="26"/>
                <w:szCs w:val="26"/>
                <w:cs/>
              </w:rPr>
            </w:pPr>
            <w:r w:rsidRPr="007929E5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  <w:tc>
          <w:tcPr>
            <w:tcW w:w="61" w:type="pct"/>
            <w:shd w:val="clear" w:color="auto" w:fill="auto"/>
          </w:tcPr>
          <w:p w14:paraId="29C8FC8F" w14:textId="77777777" w:rsidR="00562FD5" w:rsidRPr="007929E5" w:rsidRDefault="00562FD5" w:rsidP="00562FD5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pct"/>
            <w:shd w:val="clear" w:color="auto" w:fill="auto"/>
          </w:tcPr>
          <w:p w14:paraId="19B1BD47" w14:textId="77777777" w:rsidR="00562FD5" w:rsidRPr="007929E5" w:rsidRDefault="00562FD5" w:rsidP="00562FD5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left="-79" w:right="-3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1E8DCDDF" w14:textId="4AE4D528" w:rsidR="00562FD5" w:rsidRPr="007929E5" w:rsidRDefault="00562FD5" w:rsidP="00562FD5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left="-79" w:right="-3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929E5">
              <w:rPr>
                <w:rFonts w:ascii="Angsana New" w:hAnsi="Angsana New"/>
                <w:sz w:val="26"/>
                <w:szCs w:val="26"/>
                <w:lang w:val="en-US" w:bidi="th-TH"/>
              </w:rPr>
              <w:t>64,500</w:t>
            </w:r>
          </w:p>
        </w:tc>
        <w:tc>
          <w:tcPr>
            <w:tcW w:w="61" w:type="pct"/>
            <w:shd w:val="clear" w:color="auto" w:fill="auto"/>
          </w:tcPr>
          <w:p w14:paraId="411FA846" w14:textId="77777777" w:rsidR="00562FD5" w:rsidRPr="007929E5" w:rsidRDefault="00562FD5" w:rsidP="00562FD5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pct"/>
            <w:shd w:val="clear" w:color="auto" w:fill="auto"/>
          </w:tcPr>
          <w:p w14:paraId="76874B1C" w14:textId="77777777" w:rsidR="00562FD5" w:rsidRPr="007929E5" w:rsidRDefault="00562FD5" w:rsidP="00562FD5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79" w:right="-3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3F596E87" w14:textId="77777777" w:rsidR="00562FD5" w:rsidRPr="007929E5" w:rsidRDefault="00562FD5" w:rsidP="00562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right="-34"/>
              <w:rPr>
                <w:rFonts w:ascii="Angsana New" w:hAnsi="Angsana New"/>
                <w:sz w:val="26"/>
                <w:szCs w:val="26"/>
              </w:rPr>
            </w:pPr>
            <w:r w:rsidRPr="007929E5">
              <w:rPr>
                <w:rFonts w:ascii="Angsana New" w:hAnsi="Angsana New"/>
                <w:sz w:val="26"/>
                <w:szCs w:val="26"/>
              </w:rPr>
              <w:t>64,500</w:t>
            </w:r>
          </w:p>
        </w:tc>
        <w:tc>
          <w:tcPr>
            <w:tcW w:w="61" w:type="pct"/>
            <w:shd w:val="clear" w:color="auto" w:fill="auto"/>
          </w:tcPr>
          <w:p w14:paraId="64F20689" w14:textId="77777777" w:rsidR="00562FD5" w:rsidRPr="007929E5" w:rsidRDefault="00562FD5" w:rsidP="00562FD5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pct"/>
            <w:shd w:val="clear" w:color="auto" w:fill="auto"/>
          </w:tcPr>
          <w:p w14:paraId="0AA12142" w14:textId="77777777" w:rsidR="00562FD5" w:rsidRPr="007929E5" w:rsidRDefault="00562FD5" w:rsidP="00562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6"/>
                <w:szCs w:val="26"/>
              </w:rPr>
            </w:pPr>
          </w:p>
          <w:p w14:paraId="33F19946" w14:textId="6285A875" w:rsidR="00562FD5" w:rsidRPr="007929E5" w:rsidRDefault="00562FD5" w:rsidP="00562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6"/>
                <w:szCs w:val="26"/>
                <w:cs/>
              </w:rPr>
            </w:pPr>
            <w:r w:rsidRPr="007929E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61" w:type="pct"/>
            <w:shd w:val="clear" w:color="auto" w:fill="auto"/>
          </w:tcPr>
          <w:p w14:paraId="5691F4A9" w14:textId="77777777" w:rsidR="00562FD5" w:rsidRPr="007929E5" w:rsidRDefault="00562FD5" w:rsidP="00562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7" w:type="pct"/>
            <w:shd w:val="clear" w:color="auto" w:fill="auto"/>
          </w:tcPr>
          <w:p w14:paraId="3863D641" w14:textId="77777777" w:rsidR="00562FD5" w:rsidRPr="007929E5" w:rsidRDefault="00562FD5" w:rsidP="00562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ind w:right="-34"/>
              <w:rPr>
                <w:rFonts w:ascii="Angsana New" w:hAnsi="Angsana New"/>
                <w:sz w:val="26"/>
                <w:szCs w:val="26"/>
              </w:rPr>
            </w:pPr>
          </w:p>
          <w:p w14:paraId="691F53CD" w14:textId="77777777" w:rsidR="00562FD5" w:rsidRPr="007929E5" w:rsidRDefault="00562FD5" w:rsidP="00562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ind w:right="-34"/>
              <w:rPr>
                <w:rFonts w:ascii="Angsana New" w:hAnsi="Angsana New"/>
                <w:sz w:val="26"/>
                <w:szCs w:val="26"/>
                <w:cs/>
              </w:rPr>
            </w:pPr>
            <w:r w:rsidRPr="007929E5">
              <w:rPr>
                <w:rFonts w:ascii="Angsana New" w:hAnsi="Angsana New"/>
                <w:sz w:val="26"/>
                <w:szCs w:val="26"/>
              </w:rPr>
              <w:t xml:space="preserve">    -</w:t>
            </w:r>
          </w:p>
        </w:tc>
        <w:tc>
          <w:tcPr>
            <w:tcW w:w="61" w:type="pct"/>
          </w:tcPr>
          <w:p w14:paraId="71DED7A8" w14:textId="77777777" w:rsidR="00562FD5" w:rsidRPr="007929E5" w:rsidRDefault="00562FD5" w:rsidP="00562FD5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pct"/>
          </w:tcPr>
          <w:p w14:paraId="159CF414" w14:textId="77777777" w:rsidR="00562FD5" w:rsidRPr="007929E5" w:rsidRDefault="00562FD5" w:rsidP="00562FD5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79" w:right="-34"/>
              <w:rPr>
                <w:rFonts w:ascii="Angsana New" w:hAnsi="Angsana New"/>
                <w:sz w:val="26"/>
                <w:szCs w:val="26"/>
              </w:rPr>
            </w:pPr>
          </w:p>
          <w:p w14:paraId="0D042F5C" w14:textId="77C2AD41" w:rsidR="00562FD5" w:rsidRPr="007929E5" w:rsidRDefault="00562FD5" w:rsidP="00562FD5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79" w:right="-34"/>
              <w:rPr>
                <w:rFonts w:ascii="Angsana New" w:hAnsi="Angsana New"/>
                <w:sz w:val="26"/>
                <w:szCs w:val="26"/>
              </w:rPr>
            </w:pPr>
            <w:r w:rsidRPr="007929E5">
              <w:rPr>
                <w:rFonts w:ascii="Angsana New" w:hAnsi="Angsana New"/>
                <w:sz w:val="26"/>
                <w:szCs w:val="26"/>
              </w:rPr>
              <w:t>64,500</w:t>
            </w:r>
          </w:p>
        </w:tc>
        <w:tc>
          <w:tcPr>
            <w:tcW w:w="61" w:type="pct"/>
          </w:tcPr>
          <w:p w14:paraId="7499A27A" w14:textId="77777777" w:rsidR="00562FD5" w:rsidRPr="007929E5" w:rsidRDefault="00562FD5" w:rsidP="00562FD5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pct"/>
          </w:tcPr>
          <w:p w14:paraId="44FB1C27" w14:textId="77777777" w:rsidR="00562FD5" w:rsidRPr="007929E5" w:rsidRDefault="00562FD5" w:rsidP="00562FD5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left="-79" w:right="-3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7073EB7E" w14:textId="77777777" w:rsidR="00562FD5" w:rsidRPr="007929E5" w:rsidRDefault="00562FD5" w:rsidP="00562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ind w:right="-34"/>
              <w:rPr>
                <w:rFonts w:ascii="Angsana New" w:hAnsi="Angsana New"/>
                <w:sz w:val="26"/>
                <w:szCs w:val="26"/>
              </w:rPr>
            </w:pPr>
            <w:r w:rsidRPr="007929E5">
              <w:rPr>
                <w:rFonts w:ascii="Angsana New" w:hAnsi="Angsana New"/>
                <w:sz w:val="26"/>
                <w:szCs w:val="26"/>
              </w:rPr>
              <w:t>64,500</w:t>
            </w:r>
          </w:p>
        </w:tc>
        <w:tc>
          <w:tcPr>
            <w:tcW w:w="64" w:type="pct"/>
          </w:tcPr>
          <w:p w14:paraId="21A43599" w14:textId="77777777" w:rsidR="00562FD5" w:rsidRPr="007929E5" w:rsidRDefault="00562FD5" w:rsidP="00562FD5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left="-79" w:right="-3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1" w:type="pct"/>
          </w:tcPr>
          <w:p w14:paraId="51E0E914" w14:textId="77777777" w:rsidR="00562FD5" w:rsidRPr="007929E5" w:rsidRDefault="00562FD5" w:rsidP="00562FD5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left="-79" w:right="-3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03FC1925" w14:textId="3C5A7989" w:rsidR="00562FD5" w:rsidRPr="007929E5" w:rsidRDefault="00562FD5" w:rsidP="00562FD5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79" w:right="-3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929E5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64" w:type="pct"/>
          </w:tcPr>
          <w:p w14:paraId="67AD6D3E" w14:textId="77777777" w:rsidR="00562FD5" w:rsidRPr="007929E5" w:rsidRDefault="00562FD5" w:rsidP="00562FD5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left="-79" w:right="-3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9" w:type="pct"/>
          </w:tcPr>
          <w:p w14:paraId="2FAB2C16" w14:textId="77777777" w:rsidR="00562FD5" w:rsidRPr="007929E5" w:rsidRDefault="00562FD5" w:rsidP="00562FD5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79" w:right="-34"/>
              <w:rPr>
                <w:rFonts w:ascii="Angsana New" w:hAnsi="Angsana New"/>
                <w:sz w:val="26"/>
                <w:szCs w:val="26"/>
              </w:rPr>
            </w:pPr>
          </w:p>
          <w:p w14:paraId="21D89FDA" w14:textId="5FCBFCB9" w:rsidR="00562FD5" w:rsidRPr="007929E5" w:rsidRDefault="00562FD5" w:rsidP="00562FD5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79" w:right="-34"/>
              <w:rPr>
                <w:rFonts w:ascii="Angsana New" w:hAnsi="Angsana New"/>
                <w:sz w:val="26"/>
                <w:szCs w:val="26"/>
              </w:rPr>
            </w:pPr>
            <w:r w:rsidRPr="007929E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62FD5" w:rsidRPr="007929E5" w14:paraId="04C705D5" w14:textId="77777777" w:rsidTr="00B278B1">
        <w:trPr>
          <w:cantSplit/>
          <w:trHeight w:val="367"/>
        </w:trPr>
        <w:tc>
          <w:tcPr>
            <w:tcW w:w="742" w:type="pct"/>
            <w:shd w:val="clear" w:color="auto" w:fill="auto"/>
          </w:tcPr>
          <w:p w14:paraId="6AE97BFE" w14:textId="4413F74A" w:rsidR="00562FD5" w:rsidRPr="007929E5" w:rsidRDefault="00562FD5" w:rsidP="00562FD5">
            <w:pPr>
              <w:tabs>
                <w:tab w:val="clear" w:pos="1644"/>
              </w:tabs>
              <w:ind w:left="10" w:right="-27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929E5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7929E5">
              <w:rPr>
                <w:rFonts w:ascii="Angsana New" w:hAnsi="Angsana New" w:hint="cs"/>
                <w:sz w:val="26"/>
                <w:szCs w:val="26"/>
                <w:cs/>
              </w:rPr>
              <w:t>สบาย</w:t>
            </w:r>
            <w:r w:rsidR="00A7632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929E5">
              <w:rPr>
                <w:rFonts w:ascii="Angsana New" w:hAnsi="Angsana New" w:hint="cs"/>
                <w:sz w:val="26"/>
                <w:szCs w:val="26"/>
                <w:cs/>
              </w:rPr>
              <w:t>มันนี่ จำกัด</w:t>
            </w:r>
          </w:p>
        </w:tc>
        <w:tc>
          <w:tcPr>
            <w:tcW w:w="594" w:type="pct"/>
          </w:tcPr>
          <w:p w14:paraId="1A46A614" w14:textId="77777777" w:rsidR="00562FD5" w:rsidRPr="007929E5" w:rsidRDefault="00562FD5" w:rsidP="00562FD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929E5">
              <w:rPr>
                <w:rFonts w:ascii="Angsana New" w:hAnsi="Angsana New" w:hint="cs"/>
                <w:sz w:val="26"/>
                <w:szCs w:val="26"/>
                <w:cs/>
              </w:rPr>
              <w:t>บริการทางการเงิน</w:t>
            </w:r>
          </w:p>
        </w:tc>
        <w:tc>
          <w:tcPr>
            <w:tcW w:w="241" w:type="pct"/>
            <w:shd w:val="clear" w:color="auto" w:fill="auto"/>
          </w:tcPr>
          <w:p w14:paraId="235E08D6" w14:textId="77777777" w:rsidR="00562FD5" w:rsidRPr="007929E5" w:rsidRDefault="00562FD5" w:rsidP="00562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6"/>
                <w:szCs w:val="26"/>
              </w:rPr>
            </w:pPr>
            <w:r w:rsidRPr="007929E5">
              <w:rPr>
                <w:rFonts w:ascii="Angsana New" w:hAnsi="Angsana New"/>
                <w:sz w:val="26"/>
                <w:szCs w:val="26"/>
              </w:rPr>
              <w:t>93.00</w:t>
            </w:r>
          </w:p>
        </w:tc>
        <w:tc>
          <w:tcPr>
            <w:tcW w:w="61" w:type="pct"/>
            <w:shd w:val="clear" w:color="auto" w:fill="auto"/>
          </w:tcPr>
          <w:p w14:paraId="6985BCBA" w14:textId="77777777" w:rsidR="00562FD5" w:rsidRPr="007929E5" w:rsidRDefault="00562FD5" w:rsidP="00562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4" w:type="pct"/>
            <w:shd w:val="clear" w:color="auto" w:fill="auto"/>
          </w:tcPr>
          <w:p w14:paraId="4AA6143F" w14:textId="77777777" w:rsidR="00562FD5" w:rsidRPr="007929E5" w:rsidRDefault="00562FD5" w:rsidP="00562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6"/>
                <w:szCs w:val="26"/>
              </w:rPr>
            </w:pPr>
            <w:r w:rsidRPr="007929E5">
              <w:rPr>
                <w:rFonts w:ascii="Angsana New" w:hAnsi="Angsana New"/>
                <w:sz w:val="26"/>
                <w:szCs w:val="26"/>
              </w:rPr>
              <w:t>65.00</w:t>
            </w:r>
          </w:p>
        </w:tc>
        <w:tc>
          <w:tcPr>
            <w:tcW w:w="61" w:type="pct"/>
          </w:tcPr>
          <w:p w14:paraId="60638535" w14:textId="77777777" w:rsidR="00562FD5" w:rsidRPr="007929E5" w:rsidRDefault="00562FD5" w:rsidP="00562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1" w:type="pct"/>
            <w:shd w:val="clear" w:color="auto" w:fill="auto"/>
          </w:tcPr>
          <w:p w14:paraId="64FA37AA" w14:textId="7B658B75" w:rsidR="00562FD5" w:rsidRPr="007929E5" w:rsidRDefault="007854AD" w:rsidP="00562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right="-34"/>
              <w:rPr>
                <w:rFonts w:ascii="Angsana New" w:hAnsi="Angsana New"/>
                <w:sz w:val="26"/>
                <w:szCs w:val="26"/>
                <w:cs/>
              </w:rPr>
            </w:pPr>
            <w:r w:rsidRPr="007929E5">
              <w:rPr>
                <w:rFonts w:ascii="Angsana New" w:hAnsi="Angsana New"/>
                <w:sz w:val="26"/>
                <w:szCs w:val="26"/>
              </w:rPr>
              <w:t>10</w:t>
            </w:r>
            <w:r w:rsidR="00562FD5" w:rsidRPr="007929E5">
              <w:rPr>
                <w:rFonts w:ascii="Angsana New" w:hAnsi="Angsana New"/>
                <w:sz w:val="26"/>
                <w:szCs w:val="26"/>
              </w:rPr>
              <w:t>0,000</w:t>
            </w:r>
          </w:p>
        </w:tc>
        <w:tc>
          <w:tcPr>
            <w:tcW w:w="61" w:type="pct"/>
            <w:shd w:val="clear" w:color="auto" w:fill="auto"/>
          </w:tcPr>
          <w:p w14:paraId="6E3666CC" w14:textId="77777777" w:rsidR="00562FD5" w:rsidRPr="007929E5" w:rsidRDefault="00562FD5" w:rsidP="00562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left="-73" w:right="-34" w:firstLine="7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4" w:type="pct"/>
            <w:shd w:val="clear" w:color="auto" w:fill="auto"/>
          </w:tcPr>
          <w:p w14:paraId="38128B7C" w14:textId="77777777" w:rsidR="00562FD5" w:rsidRPr="007929E5" w:rsidRDefault="00562FD5" w:rsidP="00E0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right="-34"/>
              <w:rPr>
                <w:rFonts w:ascii="Angsana New" w:hAnsi="Angsana New"/>
                <w:sz w:val="26"/>
                <w:szCs w:val="26"/>
              </w:rPr>
            </w:pPr>
            <w:r w:rsidRPr="007929E5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  <w:tc>
          <w:tcPr>
            <w:tcW w:w="61" w:type="pct"/>
            <w:shd w:val="clear" w:color="auto" w:fill="auto"/>
          </w:tcPr>
          <w:p w14:paraId="3A7DD2C3" w14:textId="77777777" w:rsidR="00562FD5" w:rsidRPr="007929E5" w:rsidRDefault="00562FD5" w:rsidP="00562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pct"/>
            <w:shd w:val="clear" w:color="auto" w:fill="auto"/>
          </w:tcPr>
          <w:p w14:paraId="080B5DF5" w14:textId="77777777" w:rsidR="00562FD5" w:rsidRPr="007929E5" w:rsidRDefault="00562FD5" w:rsidP="00562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ind w:right="-34"/>
              <w:rPr>
                <w:rFonts w:ascii="Angsana New" w:hAnsi="Angsana New"/>
                <w:sz w:val="26"/>
                <w:szCs w:val="26"/>
              </w:rPr>
            </w:pPr>
            <w:r w:rsidRPr="007929E5">
              <w:rPr>
                <w:rFonts w:ascii="Angsana New" w:hAnsi="Angsana New"/>
                <w:sz w:val="26"/>
                <w:szCs w:val="26"/>
              </w:rPr>
              <w:t>123,000</w:t>
            </w:r>
          </w:p>
        </w:tc>
        <w:tc>
          <w:tcPr>
            <w:tcW w:w="61" w:type="pct"/>
            <w:shd w:val="clear" w:color="auto" w:fill="auto"/>
          </w:tcPr>
          <w:p w14:paraId="37202EAF" w14:textId="77777777" w:rsidR="00562FD5" w:rsidRPr="007929E5" w:rsidRDefault="00562FD5" w:rsidP="00562FD5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pct"/>
            <w:shd w:val="clear" w:color="auto" w:fill="auto"/>
          </w:tcPr>
          <w:p w14:paraId="68ABCFA1" w14:textId="77777777" w:rsidR="00562FD5" w:rsidRPr="007929E5" w:rsidRDefault="00562FD5" w:rsidP="00562FD5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79" w:right="-34"/>
              <w:rPr>
                <w:rFonts w:ascii="Angsana New" w:hAnsi="Angsana New"/>
                <w:sz w:val="26"/>
                <w:szCs w:val="26"/>
              </w:rPr>
            </w:pPr>
            <w:r w:rsidRPr="007929E5">
              <w:rPr>
                <w:rFonts w:ascii="Angsana New" w:hAnsi="Angsana New"/>
                <w:sz w:val="26"/>
                <w:szCs w:val="26"/>
              </w:rPr>
              <w:t>13,000</w:t>
            </w:r>
          </w:p>
        </w:tc>
        <w:tc>
          <w:tcPr>
            <w:tcW w:w="61" w:type="pct"/>
            <w:shd w:val="clear" w:color="auto" w:fill="auto"/>
          </w:tcPr>
          <w:p w14:paraId="22494E73" w14:textId="77777777" w:rsidR="00562FD5" w:rsidRPr="007929E5" w:rsidRDefault="00562FD5" w:rsidP="00562FD5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pct"/>
            <w:shd w:val="clear" w:color="auto" w:fill="auto"/>
          </w:tcPr>
          <w:p w14:paraId="71534806" w14:textId="77777777" w:rsidR="00562FD5" w:rsidRPr="007929E5" w:rsidRDefault="00562FD5" w:rsidP="00562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6"/>
                <w:szCs w:val="26"/>
                <w:cs/>
              </w:rPr>
            </w:pPr>
            <w:r w:rsidRPr="007929E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61" w:type="pct"/>
            <w:shd w:val="clear" w:color="auto" w:fill="auto"/>
          </w:tcPr>
          <w:p w14:paraId="22FEFB81" w14:textId="77777777" w:rsidR="00562FD5" w:rsidRPr="007929E5" w:rsidRDefault="00562FD5" w:rsidP="00562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7" w:type="pct"/>
            <w:shd w:val="clear" w:color="auto" w:fill="auto"/>
          </w:tcPr>
          <w:p w14:paraId="2B0337F1" w14:textId="77777777" w:rsidR="00562FD5" w:rsidRPr="007929E5" w:rsidRDefault="00562FD5" w:rsidP="00562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ind w:right="-34"/>
              <w:rPr>
                <w:rFonts w:ascii="Angsana New" w:hAnsi="Angsana New"/>
                <w:sz w:val="26"/>
                <w:szCs w:val="26"/>
                <w:cs/>
              </w:rPr>
            </w:pPr>
            <w:r w:rsidRPr="007929E5">
              <w:rPr>
                <w:rFonts w:ascii="Angsana New" w:hAnsi="Angsana New"/>
                <w:sz w:val="26"/>
                <w:szCs w:val="26"/>
              </w:rPr>
              <w:t xml:space="preserve">    -</w:t>
            </w:r>
          </w:p>
        </w:tc>
        <w:tc>
          <w:tcPr>
            <w:tcW w:w="61" w:type="pct"/>
          </w:tcPr>
          <w:p w14:paraId="3585D53E" w14:textId="77777777" w:rsidR="00562FD5" w:rsidRPr="007929E5" w:rsidRDefault="00562FD5" w:rsidP="00562FD5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pct"/>
          </w:tcPr>
          <w:p w14:paraId="6A528A4E" w14:textId="77777777" w:rsidR="00562FD5" w:rsidRPr="007929E5" w:rsidRDefault="00562FD5" w:rsidP="00562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right="-34"/>
              <w:rPr>
                <w:rFonts w:ascii="Angsana New" w:hAnsi="Angsana New"/>
                <w:sz w:val="26"/>
                <w:szCs w:val="26"/>
              </w:rPr>
            </w:pPr>
            <w:r w:rsidRPr="007929E5">
              <w:rPr>
                <w:rFonts w:ascii="Angsana New" w:hAnsi="Angsana New"/>
                <w:sz w:val="26"/>
                <w:szCs w:val="26"/>
              </w:rPr>
              <w:t>123,000</w:t>
            </w:r>
          </w:p>
        </w:tc>
        <w:tc>
          <w:tcPr>
            <w:tcW w:w="61" w:type="pct"/>
          </w:tcPr>
          <w:p w14:paraId="7B90C9EB" w14:textId="77777777" w:rsidR="00562FD5" w:rsidRPr="007929E5" w:rsidRDefault="00562FD5" w:rsidP="00562FD5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pct"/>
          </w:tcPr>
          <w:p w14:paraId="7C9F38AC" w14:textId="77777777" w:rsidR="00562FD5" w:rsidRPr="007929E5" w:rsidRDefault="00562FD5" w:rsidP="00562FD5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left="-79" w:right="-34"/>
              <w:rPr>
                <w:rFonts w:ascii="Angsana New" w:hAnsi="Angsana New"/>
                <w:sz w:val="26"/>
                <w:szCs w:val="26"/>
              </w:rPr>
            </w:pPr>
            <w:r w:rsidRPr="007929E5">
              <w:rPr>
                <w:rFonts w:ascii="Angsana New" w:hAnsi="Angsana New"/>
                <w:sz w:val="26"/>
                <w:szCs w:val="26"/>
              </w:rPr>
              <w:t>13,000</w:t>
            </w:r>
          </w:p>
        </w:tc>
        <w:tc>
          <w:tcPr>
            <w:tcW w:w="64" w:type="pct"/>
          </w:tcPr>
          <w:p w14:paraId="034E2BE1" w14:textId="77777777" w:rsidR="00562FD5" w:rsidRPr="007929E5" w:rsidRDefault="00562FD5" w:rsidP="00562FD5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left="-79" w:right="-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pct"/>
          </w:tcPr>
          <w:p w14:paraId="68F600EC" w14:textId="0C9495E9" w:rsidR="00562FD5" w:rsidRPr="007929E5" w:rsidRDefault="00562FD5" w:rsidP="00562FD5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79" w:right="-3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929E5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64" w:type="pct"/>
          </w:tcPr>
          <w:p w14:paraId="408E41B1" w14:textId="77777777" w:rsidR="00562FD5" w:rsidRPr="007929E5" w:rsidRDefault="00562FD5" w:rsidP="00562FD5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left="-79" w:right="-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9" w:type="pct"/>
          </w:tcPr>
          <w:p w14:paraId="2C7AF99F" w14:textId="340AB685" w:rsidR="00562FD5" w:rsidRPr="007929E5" w:rsidRDefault="00562FD5" w:rsidP="00562FD5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79" w:right="-34"/>
              <w:rPr>
                <w:rFonts w:ascii="Angsana New" w:hAnsi="Angsana New"/>
                <w:sz w:val="26"/>
                <w:szCs w:val="26"/>
              </w:rPr>
            </w:pPr>
            <w:r w:rsidRPr="007929E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62FD5" w:rsidRPr="007929E5" w14:paraId="37F6D97B" w14:textId="0E792B0A" w:rsidTr="00B278B1">
        <w:trPr>
          <w:cantSplit/>
        </w:trPr>
        <w:tc>
          <w:tcPr>
            <w:tcW w:w="742" w:type="pct"/>
            <w:shd w:val="clear" w:color="auto" w:fill="auto"/>
          </w:tcPr>
          <w:p w14:paraId="6E0C876E" w14:textId="77777777" w:rsidR="00562FD5" w:rsidRPr="007929E5" w:rsidRDefault="00562FD5" w:rsidP="00562FD5">
            <w:pPr>
              <w:ind w:left="10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929E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594" w:type="pct"/>
          </w:tcPr>
          <w:p w14:paraId="71B477CD" w14:textId="77777777" w:rsidR="00562FD5" w:rsidRPr="007929E5" w:rsidRDefault="00562FD5" w:rsidP="00562FD5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" w:type="pct"/>
            <w:shd w:val="clear" w:color="auto" w:fill="auto"/>
          </w:tcPr>
          <w:p w14:paraId="3364E298" w14:textId="77777777" w:rsidR="00562FD5" w:rsidRPr="007929E5" w:rsidRDefault="00562FD5" w:rsidP="00562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1" w:type="pct"/>
            <w:shd w:val="clear" w:color="auto" w:fill="auto"/>
          </w:tcPr>
          <w:p w14:paraId="4055A315" w14:textId="77777777" w:rsidR="00562FD5" w:rsidRPr="007929E5" w:rsidRDefault="00562FD5" w:rsidP="00562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4" w:type="pct"/>
            <w:shd w:val="clear" w:color="auto" w:fill="auto"/>
          </w:tcPr>
          <w:p w14:paraId="305E2982" w14:textId="77777777" w:rsidR="00562FD5" w:rsidRPr="007929E5" w:rsidRDefault="00562FD5" w:rsidP="00562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1" w:type="pct"/>
          </w:tcPr>
          <w:p w14:paraId="276B21A4" w14:textId="77777777" w:rsidR="00562FD5" w:rsidRPr="007929E5" w:rsidRDefault="00562FD5" w:rsidP="00562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pct"/>
            <w:shd w:val="clear" w:color="auto" w:fill="auto"/>
          </w:tcPr>
          <w:p w14:paraId="53F65A02" w14:textId="77777777" w:rsidR="00562FD5" w:rsidRPr="007929E5" w:rsidRDefault="00562FD5" w:rsidP="00562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" w:type="pct"/>
            <w:shd w:val="clear" w:color="auto" w:fill="auto"/>
          </w:tcPr>
          <w:p w14:paraId="2CE7D8DE" w14:textId="77777777" w:rsidR="00562FD5" w:rsidRPr="007929E5" w:rsidRDefault="00562FD5" w:rsidP="00562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pct"/>
            <w:shd w:val="clear" w:color="auto" w:fill="auto"/>
          </w:tcPr>
          <w:p w14:paraId="557783D4" w14:textId="77777777" w:rsidR="00562FD5" w:rsidRPr="007929E5" w:rsidRDefault="00562FD5" w:rsidP="00562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" w:type="pct"/>
            <w:shd w:val="clear" w:color="auto" w:fill="auto"/>
          </w:tcPr>
          <w:p w14:paraId="65094B48" w14:textId="77777777" w:rsidR="00562FD5" w:rsidRPr="007929E5" w:rsidRDefault="00562FD5" w:rsidP="00562FD5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99FF3F" w14:textId="1E99CD95" w:rsidR="00562FD5" w:rsidRPr="007929E5" w:rsidRDefault="00562FD5" w:rsidP="00562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ind w:right="-3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929E5">
              <w:rPr>
                <w:rFonts w:ascii="Angsana New" w:hAnsi="Angsana New"/>
                <w:b/>
                <w:bCs/>
                <w:sz w:val="26"/>
                <w:szCs w:val="26"/>
              </w:rPr>
              <w:t>352,448</w:t>
            </w:r>
          </w:p>
        </w:tc>
        <w:tc>
          <w:tcPr>
            <w:tcW w:w="61" w:type="pct"/>
            <w:shd w:val="clear" w:color="auto" w:fill="auto"/>
          </w:tcPr>
          <w:p w14:paraId="1EE1D18E" w14:textId="77777777" w:rsidR="00562FD5" w:rsidRPr="007929E5" w:rsidRDefault="00562FD5" w:rsidP="00562FD5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30FADE" w14:textId="77777777" w:rsidR="00562FD5" w:rsidRPr="007929E5" w:rsidRDefault="00562FD5" w:rsidP="00562FD5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79" w:right="-34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7929E5">
              <w:rPr>
                <w:rFonts w:ascii="Angsana New" w:hAnsi="Angsana New"/>
                <w:b/>
                <w:bCs/>
                <w:sz w:val="26"/>
                <w:szCs w:val="26"/>
              </w:rPr>
              <w:t>201,211</w:t>
            </w:r>
          </w:p>
        </w:tc>
        <w:tc>
          <w:tcPr>
            <w:tcW w:w="61" w:type="pct"/>
            <w:shd w:val="clear" w:color="auto" w:fill="auto"/>
          </w:tcPr>
          <w:p w14:paraId="6A14FF05" w14:textId="77777777" w:rsidR="00562FD5" w:rsidRPr="007929E5" w:rsidRDefault="00562FD5" w:rsidP="00562FD5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8863FE" w14:textId="3C9C7548" w:rsidR="00562FD5" w:rsidRPr="007929E5" w:rsidRDefault="00562FD5" w:rsidP="00562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929E5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61" w:type="pct"/>
            <w:shd w:val="clear" w:color="auto" w:fill="auto"/>
          </w:tcPr>
          <w:p w14:paraId="0570E6D0" w14:textId="77777777" w:rsidR="00562FD5" w:rsidRPr="007929E5" w:rsidRDefault="00562FD5" w:rsidP="00562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535D61" w14:textId="77777777" w:rsidR="00562FD5" w:rsidRPr="007929E5" w:rsidRDefault="00562FD5" w:rsidP="00562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ind w:right="-3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929E5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61" w:type="pct"/>
          </w:tcPr>
          <w:p w14:paraId="34322556" w14:textId="77777777" w:rsidR="00562FD5" w:rsidRPr="007929E5" w:rsidRDefault="00562FD5" w:rsidP="00562FD5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pct"/>
            <w:tcBorders>
              <w:top w:val="single" w:sz="4" w:space="0" w:color="auto"/>
              <w:bottom w:val="double" w:sz="4" w:space="0" w:color="auto"/>
            </w:tcBorders>
          </w:tcPr>
          <w:p w14:paraId="02CF1895" w14:textId="20C7D754" w:rsidR="00562FD5" w:rsidRPr="007929E5" w:rsidRDefault="00562FD5" w:rsidP="00562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right="-3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929E5">
              <w:rPr>
                <w:rFonts w:ascii="Angsana New" w:hAnsi="Angsana New"/>
                <w:b/>
                <w:bCs/>
                <w:sz w:val="26"/>
                <w:szCs w:val="26"/>
              </w:rPr>
              <w:t>352,448</w:t>
            </w:r>
          </w:p>
        </w:tc>
        <w:tc>
          <w:tcPr>
            <w:tcW w:w="61" w:type="pct"/>
          </w:tcPr>
          <w:p w14:paraId="5DEEB26A" w14:textId="77777777" w:rsidR="00562FD5" w:rsidRPr="007929E5" w:rsidRDefault="00562FD5" w:rsidP="00562FD5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2" w:type="pct"/>
            <w:tcBorders>
              <w:top w:val="single" w:sz="4" w:space="0" w:color="auto"/>
              <w:bottom w:val="double" w:sz="4" w:space="0" w:color="auto"/>
            </w:tcBorders>
          </w:tcPr>
          <w:p w14:paraId="293F85BF" w14:textId="77777777" w:rsidR="00562FD5" w:rsidRPr="007929E5" w:rsidRDefault="00562FD5" w:rsidP="00562FD5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left="-79" w:right="-3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929E5">
              <w:rPr>
                <w:rFonts w:ascii="Angsana New" w:hAnsi="Angsana New"/>
                <w:b/>
                <w:bCs/>
                <w:sz w:val="26"/>
                <w:szCs w:val="26"/>
              </w:rPr>
              <w:t>201,211</w:t>
            </w:r>
          </w:p>
        </w:tc>
        <w:tc>
          <w:tcPr>
            <w:tcW w:w="64" w:type="pct"/>
          </w:tcPr>
          <w:p w14:paraId="76394E77" w14:textId="77777777" w:rsidR="00562FD5" w:rsidRPr="007929E5" w:rsidRDefault="00562FD5" w:rsidP="00562FD5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left="-79" w:right="-3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1" w:type="pct"/>
            <w:tcBorders>
              <w:top w:val="single" w:sz="4" w:space="0" w:color="auto"/>
              <w:bottom w:val="double" w:sz="4" w:space="0" w:color="auto"/>
            </w:tcBorders>
          </w:tcPr>
          <w:p w14:paraId="0AD3E248" w14:textId="3B47C976" w:rsidR="00562FD5" w:rsidRPr="007929E5" w:rsidRDefault="00562FD5" w:rsidP="00562FD5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79" w:right="-34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7929E5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64" w:type="pct"/>
          </w:tcPr>
          <w:p w14:paraId="7F8EA58A" w14:textId="77777777" w:rsidR="00562FD5" w:rsidRPr="007929E5" w:rsidRDefault="00562FD5" w:rsidP="00562FD5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left="-79" w:right="-3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9" w:type="pct"/>
            <w:tcBorders>
              <w:top w:val="single" w:sz="4" w:space="0" w:color="auto"/>
              <w:bottom w:val="double" w:sz="4" w:space="0" w:color="auto"/>
            </w:tcBorders>
          </w:tcPr>
          <w:p w14:paraId="5974E4FD" w14:textId="1A08D47A" w:rsidR="00562FD5" w:rsidRPr="007929E5" w:rsidRDefault="00562FD5" w:rsidP="00562FD5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79" w:right="-3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929E5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</w:tr>
    </w:tbl>
    <w:p w14:paraId="140213EF" w14:textId="77777777" w:rsidR="007602BD" w:rsidRPr="007929E5" w:rsidRDefault="007602BD" w:rsidP="007602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EC37FE8" w14:textId="771A6D36" w:rsidR="007602BD" w:rsidRPr="007929E5" w:rsidRDefault="007602BD" w:rsidP="00562FD5">
      <w:pPr>
        <w:pStyle w:val="BodyText2"/>
        <w:tabs>
          <w:tab w:val="left" w:pos="630"/>
        </w:tabs>
        <w:ind w:left="450" w:firstLine="90"/>
        <w:rPr>
          <w:cs/>
        </w:rPr>
      </w:pPr>
      <w:r w:rsidRPr="007929E5">
        <w:rPr>
          <w:rFonts w:hint="cs"/>
          <w:cs/>
        </w:rPr>
        <w:t>บริษัทย่อยทั้งหมด</w:t>
      </w:r>
      <w:r w:rsidR="00706CF5" w:rsidRPr="007929E5">
        <w:rPr>
          <w:rFonts w:hint="cs"/>
          <w:cs/>
        </w:rPr>
        <w:t>จดทะเบียนจัดตั้งและ</w:t>
      </w:r>
      <w:r w:rsidRPr="007929E5">
        <w:rPr>
          <w:rFonts w:hint="cs"/>
          <w:cs/>
        </w:rPr>
        <w:t xml:space="preserve">ดำเนินธุรกิจในประเทศไทย </w:t>
      </w:r>
    </w:p>
    <w:p w14:paraId="19329231" w14:textId="77777777" w:rsidR="00706CF5" w:rsidRPr="007929E5" w:rsidRDefault="00706CF5" w:rsidP="00CF6D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30"/>
          <w:szCs w:val="30"/>
          <w:cs/>
        </w:rPr>
        <w:sectPr w:rsidR="00706CF5" w:rsidRPr="007929E5" w:rsidSect="00706CF5">
          <w:headerReference w:type="default" r:id="rId12"/>
          <w:pgSz w:w="16834" w:h="11909" w:orient="landscape" w:code="9"/>
          <w:pgMar w:top="1152" w:right="691" w:bottom="1152" w:left="1170" w:header="720" w:footer="720" w:gutter="0"/>
          <w:cols w:space="720"/>
          <w:docGrid w:linePitch="245"/>
        </w:sectPr>
      </w:pPr>
    </w:p>
    <w:p w14:paraId="11493B66" w14:textId="71D134D2" w:rsidR="00C52500" w:rsidRPr="007929E5" w:rsidRDefault="00294BA4" w:rsidP="000C1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HAnsi" w:hAnsiTheme="majorHAnsi" w:cstheme="majorHAnsi"/>
          <w:i/>
          <w:iCs/>
          <w:sz w:val="30"/>
          <w:szCs w:val="30"/>
        </w:rPr>
      </w:pPr>
      <w:r w:rsidRPr="007929E5">
        <w:rPr>
          <w:rFonts w:asciiTheme="majorHAnsi" w:hAnsiTheme="majorHAnsi" w:cstheme="majorHAnsi"/>
          <w:i/>
          <w:iCs/>
          <w:sz w:val="30"/>
          <w:szCs w:val="30"/>
          <w:cs/>
        </w:rPr>
        <w:lastRenderedPageBreak/>
        <w:t>การซื้อเงินลงทุน</w:t>
      </w:r>
    </w:p>
    <w:p w14:paraId="41786B28" w14:textId="07C86DC0" w:rsidR="00C52500" w:rsidRPr="007929E5" w:rsidRDefault="00C52500" w:rsidP="000C1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HAnsi" w:hAnsiTheme="majorHAnsi" w:cstheme="majorHAnsi"/>
          <w:sz w:val="30"/>
          <w:szCs w:val="30"/>
          <w:cs/>
        </w:rPr>
      </w:pPr>
    </w:p>
    <w:p w14:paraId="177F5AE4" w14:textId="77777777" w:rsidR="00B81820" w:rsidRPr="007929E5" w:rsidRDefault="003954C7" w:rsidP="00B81820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right="-45"/>
        <w:jc w:val="thaiDistribute"/>
        <w:rPr>
          <w:rFonts w:asciiTheme="majorHAnsi" w:hAnsiTheme="majorHAnsi"/>
          <w:b/>
          <w:bCs/>
          <w:i/>
          <w:iCs/>
          <w:spacing w:val="-2"/>
          <w:sz w:val="30"/>
          <w:szCs w:val="30"/>
          <w:cs/>
          <w:lang w:val="th-TH"/>
        </w:rPr>
      </w:pPr>
      <w:r w:rsidRPr="007929E5">
        <w:rPr>
          <w:rFonts w:asciiTheme="majorHAnsi" w:hAnsiTheme="majorHAnsi" w:cstheme="majorHAnsi"/>
          <w:b/>
          <w:bCs/>
          <w:i/>
          <w:iCs/>
          <w:spacing w:val="-2"/>
          <w:sz w:val="30"/>
          <w:szCs w:val="30"/>
          <w:cs/>
          <w:lang w:val="th-TH"/>
        </w:rPr>
        <w:tab/>
      </w:r>
      <w:r w:rsidR="00B81820" w:rsidRPr="007929E5">
        <w:rPr>
          <w:rFonts w:asciiTheme="majorHAnsi" w:hAnsiTheme="majorHAnsi" w:cstheme="majorHAnsi" w:hint="cs"/>
          <w:b/>
          <w:bCs/>
          <w:i/>
          <w:iCs/>
          <w:spacing w:val="-2"/>
          <w:sz w:val="30"/>
          <w:szCs w:val="30"/>
          <w:cs/>
          <w:lang w:val="th-TH"/>
        </w:rPr>
        <w:t xml:space="preserve">บริษัท เวนดิ้ง พลัส จำกัด </w:t>
      </w:r>
    </w:p>
    <w:p w14:paraId="0BCE9999" w14:textId="77777777" w:rsidR="00B81820" w:rsidRPr="007929E5" w:rsidRDefault="00B81820" w:rsidP="00B81820">
      <w:pPr>
        <w:spacing w:line="240" w:lineRule="auto"/>
        <w:ind w:right="-45"/>
        <w:jc w:val="thaiDistribute"/>
        <w:rPr>
          <w:rFonts w:asciiTheme="majorHAnsi" w:hAnsiTheme="majorHAnsi" w:cstheme="majorHAnsi"/>
          <w:spacing w:val="-2"/>
          <w:sz w:val="30"/>
          <w:szCs w:val="30"/>
        </w:rPr>
      </w:pPr>
    </w:p>
    <w:p w14:paraId="6AFA4B8B" w14:textId="77777777" w:rsidR="00885E65" w:rsidRPr="007929E5" w:rsidRDefault="00885E65" w:rsidP="00885E65">
      <w:pPr>
        <w:pStyle w:val="ListParagraph"/>
        <w:spacing w:after="0" w:line="240" w:lineRule="auto"/>
        <w:ind w:left="540" w:right="-45"/>
        <w:jc w:val="thaiDistribute"/>
        <w:rPr>
          <w:rFonts w:asciiTheme="majorHAnsi" w:hAnsiTheme="majorHAnsi" w:cstheme="majorHAnsi"/>
          <w:spacing w:val="-2"/>
          <w:sz w:val="30"/>
          <w:szCs w:val="30"/>
          <w:lang w:val="th-TH"/>
        </w:rPr>
      </w:pPr>
      <w:r w:rsidRPr="007929E5">
        <w:rPr>
          <w:rFonts w:asciiTheme="majorHAnsi" w:hAnsiTheme="majorHAnsi" w:cstheme="majorHAnsi" w:hint="cs"/>
          <w:spacing w:val="-2"/>
          <w:sz w:val="30"/>
          <w:szCs w:val="30"/>
          <w:cs/>
          <w:lang w:val="th-TH"/>
        </w:rPr>
        <w:t>เมื่อวันที่ 1</w:t>
      </w:r>
      <w:r w:rsidRPr="007929E5">
        <w:rPr>
          <w:rFonts w:asciiTheme="majorHAnsi" w:hAnsiTheme="majorHAnsi" w:cstheme="majorHAnsi" w:hint="cs"/>
          <w:spacing w:val="-2"/>
          <w:sz w:val="30"/>
          <w:szCs w:val="30"/>
          <w:lang w:val="en-US"/>
        </w:rPr>
        <w:t>2</w:t>
      </w:r>
      <w:r w:rsidRPr="007929E5">
        <w:rPr>
          <w:rFonts w:asciiTheme="majorHAnsi" w:hAnsiTheme="majorHAnsi" w:cstheme="majorHAnsi" w:hint="cs"/>
          <w:spacing w:val="-2"/>
          <w:sz w:val="30"/>
          <w:szCs w:val="30"/>
          <w:cs/>
          <w:lang w:val="th-TH"/>
        </w:rPr>
        <w:t xml:space="preserve"> มกราคม 256</w:t>
      </w:r>
      <w:r w:rsidRPr="007929E5">
        <w:rPr>
          <w:rFonts w:asciiTheme="majorHAnsi" w:hAnsiTheme="majorHAnsi" w:cstheme="majorHAnsi" w:hint="cs"/>
          <w:spacing w:val="-2"/>
          <w:sz w:val="30"/>
          <w:szCs w:val="30"/>
          <w:lang w:val="en-US"/>
        </w:rPr>
        <w:t>1</w:t>
      </w:r>
      <w:r w:rsidRPr="007929E5">
        <w:rPr>
          <w:rFonts w:asciiTheme="majorHAnsi" w:hAnsiTheme="majorHAnsi" w:cstheme="majorHAnsi" w:hint="cs"/>
          <w:spacing w:val="-2"/>
          <w:sz w:val="30"/>
          <w:szCs w:val="30"/>
          <w:cs/>
          <w:lang w:val="th-TH"/>
        </w:rPr>
        <w:t xml:space="preserve"> บริษัทได้มาซึ่งอำนาจควบคุมในบริษัท เวนดิ้ง พลัส จำกัด โดยการซื้อหุ้นสามัญ</w:t>
      </w:r>
      <w:r w:rsidRPr="007929E5">
        <w:rPr>
          <w:rFonts w:asciiTheme="majorHAnsi" w:hAnsiTheme="majorHAnsi" w:cstheme="majorHAnsi" w:hint="cs"/>
          <w:spacing w:val="-2"/>
          <w:sz w:val="30"/>
          <w:szCs w:val="30"/>
          <w:cs/>
          <w:lang w:val="th-TH"/>
        </w:rPr>
        <w:br/>
      </w:r>
      <w:r w:rsidRPr="007929E5">
        <w:rPr>
          <w:rFonts w:asciiTheme="majorHAnsi" w:hAnsiTheme="majorHAnsi" w:cstheme="majorHAnsi" w:hint="cs"/>
          <w:spacing w:val="-6"/>
          <w:sz w:val="30"/>
          <w:szCs w:val="30"/>
          <w:cs/>
          <w:lang w:val="th-TH"/>
        </w:rPr>
        <w:t xml:space="preserve">เพิ่มทุนจำนวน </w:t>
      </w:r>
      <w:r w:rsidRPr="007929E5">
        <w:rPr>
          <w:rFonts w:asciiTheme="majorHAnsi" w:hAnsiTheme="majorHAnsi" w:cstheme="majorHAnsi" w:hint="cs"/>
          <w:spacing w:val="-6"/>
          <w:sz w:val="30"/>
          <w:szCs w:val="30"/>
          <w:lang w:val="en-US"/>
        </w:rPr>
        <w:t>600,000</w:t>
      </w:r>
      <w:r w:rsidRPr="007929E5">
        <w:rPr>
          <w:rFonts w:asciiTheme="majorHAnsi" w:hAnsiTheme="majorHAnsi" w:cstheme="majorHAnsi" w:hint="cs"/>
          <w:spacing w:val="-6"/>
          <w:sz w:val="30"/>
          <w:szCs w:val="30"/>
          <w:cs/>
          <w:lang w:val="th-TH"/>
        </w:rPr>
        <w:t xml:space="preserve"> หุ้น มูลค่าที่ตราไว้หุ้นละ 100 บาท ในราคาหุ้นละ </w:t>
      </w:r>
      <w:r w:rsidRPr="007929E5">
        <w:rPr>
          <w:rFonts w:asciiTheme="majorHAnsi" w:hAnsiTheme="majorHAnsi" w:cs="Angsana New" w:hint="cs"/>
          <w:spacing w:val="-6"/>
          <w:sz w:val="30"/>
          <w:szCs w:val="30"/>
          <w:cs/>
          <w:lang w:val="th-TH"/>
        </w:rPr>
        <w:t>150</w:t>
      </w:r>
      <w:r w:rsidRPr="007929E5">
        <w:rPr>
          <w:rFonts w:asciiTheme="majorHAnsi" w:hAnsiTheme="majorHAnsi" w:cstheme="majorHAnsi" w:hint="cs"/>
          <w:spacing w:val="-6"/>
          <w:sz w:val="30"/>
          <w:szCs w:val="30"/>
          <w:cs/>
          <w:lang w:val="th-TH"/>
        </w:rPr>
        <w:t xml:space="preserve"> บาท คิดเป็นจำนวนเงิน 90 ล้านบาท</w:t>
      </w:r>
      <w:r w:rsidRPr="007929E5">
        <w:rPr>
          <w:rFonts w:asciiTheme="majorHAnsi" w:hAnsiTheme="majorHAnsi" w:cstheme="majorHAnsi" w:hint="cs"/>
          <w:spacing w:val="-2"/>
          <w:sz w:val="30"/>
          <w:szCs w:val="30"/>
          <w:cs/>
          <w:lang w:val="th-TH"/>
        </w:rPr>
        <w:t xml:space="preserve"> ทำให้บริษัทมีส่วนได้เสียในบริษัทดังกล่าวในสัดส่วนร้อยละ 60 ของทุนจดทะเบียนและชำระแล้ว </w:t>
      </w:r>
    </w:p>
    <w:p w14:paraId="59E8863E" w14:textId="77777777" w:rsidR="007C60A8" w:rsidRPr="00885E65" w:rsidRDefault="007C60A8" w:rsidP="00B81820">
      <w:pPr>
        <w:pStyle w:val="ListParagraph"/>
        <w:spacing w:after="0" w:line="240" w:lineRule="auto"/>
        <w:ind w:left="540" w:right="-45"/>
        <w:jc w:val="thaiDistribute"/>
        <w:rPr>
          <w:rFonts w:asciiTheme="majorHAnsi" w:hAnsiTheme="majorHAnsi" w:cstheme="majorHAnsi"/>
          <w:spacing w:val="-2"/>
          <w:sz w:val="24"/>
          <w:szCs w:val="24"/>
          <w:lang w:val="en-US"/>
        </w:rPr>
      </w:pPr>
    </w:p>
    <w:p w14:paraId="5F48AD13" w14:textId="77777777" w:rsidR="00634DDD" w:rsidRPr="007929E5" w:rsidRDefault="00634DDD" w:rsidP="00634DDD">
      <w:pPr>
        <w:pStyle w:val="ListParagraph"/>
        <w:spacing w:after="0" w:line="240" w:lineRule="auto"/>
        <w:ind w:left="540" w:right="-45"/>
        <w:jc w:val="thaiDistribute"/>
        <w:rPr>
          <w:rFonts w:asciiTheme="minorBidi" w:hAnsiTheme="minorBidi" w:cstheme="minorBidi"/>
          <w:spacing w:val="-2"/>
          <w:sz w:val="30"/>
          <w:szCs w:val="30"/>
          <w:lang w:val="en-US"/>
        </w:rPr>
      </w:pPr>
      <w:r w:rsidRPr="007929E5">
        <w:rPr>
          <w:rFonts w:asciiTheme="majorHAnsi" w:hAnsiTheme="majorHAnsi" w:cstheme="majorHAnsi" w:hint="cs"/>
          <w:spacing w:val="-2"/>
          <w:sz w:val="30"/>
          <w:szCs w:val="30"/>
          <w:cs/>
        </w:rPr>
        <w:t>งบการเงินรวมได้ถูกจัดทำขึ้นตามเกณฑ์การรวมธุรกิจที่อยู่ภายใต้การควบคุมเดียวกัน โดยส่วนได้เสียของ</w:t>
      </w:r>
      <w:r w:rsidRPr="007929E5">
        <w:rPr>
          <w:rFonts w:asciiTheme="majorHAnsi" w:hAnsiTheme="majorHAnsi" w:cstheme="majorHAnsi" w:hint="cs"/>
          <w:spacing w:val="-2"/>
          <w:sz w:val="30"/>
          <w:szCs w:val="30"/>
          <w:cs/>
          <w:lang w:val="th-TH"/>
        </w:rPr>
        <w:t xml:space="preserve">บริษัท </w:t>
      </w:r>
      <w:r w:rsidRPr="007929E5">
        <w:rPr>
          <w:rFonts w:asciiTheme="majorHAnsi" w:hAnsiTheme="majorHAnsi" w:cstheme="majorHAnsi" w:hint="cs"/>
          <w:spacing w:val="-2"/>
          <w:sz w:val="30"/>
          <w:szCs w:val="30"/>
          <w:cs/>
          <w:lang w:val="th-TH"/>
        </w:rPr>
        <w:br/>
        <w:t xml:space="preserve">เวนดิ้ง พลัส จำกัด </w:t>
      </w:r>
      <w:r w:rsidRPr="007929E5">
        <w:rPr>
          <w:rFonts w:asciiTheme="majorHAnsi" w:hAnsiTheme="majorHAnsi" w:cstheme="majorHAnsi" w:hint="cs"/>
          <w:spacing w:val="-2"/>
          <w:sz w:val="30"/>
          <w:szCs w:val="30"/>
          <w:cs/>
        </w:rPr>
        <w:t>ที่ถูกซื้อจะบันทึกด้วยมูลค่าตามบัญชี และนำมารวมตามวิธีส่วนได้เสียในงบการเงินรวม ทั้งนี้บริษัทได้มีการจัดทำงบ</w:t>
      </w:r>
      <w:r w:rsidRPr="007929E5">
        <w:rPr>
          <w:rFonts w:asciiTheme="minorBidi" w:hAnsiTheme="minorBidi" w:cstheme="minorBidi" w:hint="cs"/>
          <w:spacing w:val="-2"/>
          <w:sz w:val="30"/>
          <w:szCs w:val="30"/>
          <w:cs/>
        </w:rPr>
        <w:t xml:space="preserve">การเงินรวมย้อนหลังตั้งแต่วันที่ </w:t>
      </w:r>
      <w:r w:rsidRPr="007929E5">
        <w:rPr>
          <w:rFonts w:asciiTheme="minorBidi" w:hAnsiTheme="minorBidi" w:cstheme="minorBidi" w:hint="cs"/>
          <w:spacing w:val="-2"/>
          <w:sz w:val="30"/>
          <w:szCs w:val="30"/>
          <w:lang w:val="en-US"/>
        </w:rPr>
        <w:t xml:space="preserve">4 </w:t>
      </w:r>
      <w:r w:rsidRPr="007929E5">
        <w:rPr>
          <w:rFonts w:asciiTheme="minorBidi" w:hAnsiTheme="minorBidi" w:cstheme="minorBidi" w:hint="cs"/>
          <w:spacing w:val="-2"/>
          <w:sz w:val="30"/>
          <w:szCs w:val="30"/>
          <w:cs/>
          <w:lang w:val="en-US"/>
        </w:rPr>
        <w:t xml:space="preserve">กรกฎาคม </w:t>
      </w:r>
      <w:r w:rsidRPr="007929E5">
        <w:rPr>
          <w:rFonts w:asciiTheme="minorBidi" w:hAnsiTheme="minorBidi" w:cstheme="minorBidi" w:hint="cs"/>
          <w:spacing w:val="-2"/>
          <w:sz w:val="30"/>
          <w:szCs w:val="30"/>
          <w:lang w:val="en-US"/>
        </w:rPr>
        <w:t>2560</w:t>
      </w:r>
      <w:r w:rsidRPr="007929E5">
        <w:rPr>
          <w:rFonts w:asciiTheme="minorBidi" w:hAnsiTheme="minorBidi" w:cstheme="minorBidi" w:hint="cs"/>
          <w:spacing w:val="-2"/>
          <w:sz w:val="30"/>
          <w:szCs w:val="30"/>
          <w:cs/>
          <w:lang w:val="en-US"/>
        </w:rPr>
        <w:t xml:space="preserve"> ซึ่งเป็นวันที่ผู้ถือหุ้นของบริษัทมีอำนาจควบคุมบริษัทย่อยดังกล่าวตั้งแต่วันจดทะเบียนจัดตั้งบริษัท</w:t>
      </w:r>
    </w:p>
    <w:p w14:paraId="0224A91E" w14:textId="77777777" w:rsidR="00634DDD" w:rsidRPr="007929E5" w:rsidRDefault="00634DDD" w:rsidP="00634DDD">
      <w:pPr>
        <w:pStyle w:val="ListParagraph"/>
        <w:spacing w:after="0" w:line="240" w:lineRule="auto"/>
        <w:ind w:left="540" w:right="-45"/>
        <w:jc w:val="thaiDistribute"/>
        <w:rPr>
          <w:rFonts w:asciiTheme="minorBidi" w:hAnsiTheme="minorBidi" w:cstheme="minorBidi"/>
          <w:spacing w:val="-2"/>
          <w:sz w:val="24"/>
          <w:szCs w:val="24"/>
          <w:cs/>
          <w:lang w:val="en-US"/>
        </w:rPr>
      </w:pPr>
    </w:p>
    <w:p w14:paraId="5F6C781C" w14:textId="5445B032" w:rsidR="00634DDD" w:rsidRPr="007929E5" w:rsidRDefault="00634DDD" w:rsidP="00634DDD">
      <w:pPr>
        <w:pStyle w:val="ListParagraph"/>
        <w:spacing w:after="0" w:line="240" w:lineRule="auto"/>
        <w:ind w:left="540" w:right="-45"/>
        <w:jc w:val="thaiDistribute"/>
        <w:rPr>
          <w:rFonts w:asciiTheme="majorHAnsi" w:hAnsiTheme="majorHAnsi" w:cstheme="majorHAnsi"/>
          <w:spacing w:val="-4"/>
          <w:sz w:val="30"/>
          <w:szCs w:val="30"/>
        </w:rPr>
      </w:pPr>
      <w:r w:rsidRPr="007929E5">
        <w:rPr>
          <w:rFonts w:asciiTheme="majorHAnsi" w:hAnsiTheme="majorHAnsi" w:cstheme="majorHAnsi" w:hint="cs"/>
          <w:spacing w:val="-4"/>
          <w:sz w:val="30"/>
          <w:szCs w:val="30"/>
          <w:cs/>
        </w:rPr>
        <w:t xml:space="preserve">ผลต่างระหว่างค่าตอบแทนตามสัญญากับมูลค่าตามบัญชีของสินทรัพย์สุทธิของบริษัท เวนดิ้ง พลัส จำกัด ณ วันที่เกิดรายการเฉพาะส่วนของบริษัทจำนวนเงิน </w:t>
      </w:r>
      <w:r w:rsidRPr="007929E5">
        <w:rPr>
          <w:rFonts w:asciiTheme="majorHAnsi" w:hAnsiTheme="majorHAnsi" w:cstheme="majorHAnsi" w:hint="cs"/>
          <w:spacing w:val="-4"/>
          <w:sz w:val="30"/>
          <w:szCs w:val="30"/>
        </w:rPr>
        <w:t xml:space="preserve">14.94 </w:t>
      </w:r>
      <w:r w:rsidRPr="007929E5">
        <w:rPr>
          <w:rFonts w:asciiTheme="majorHAnsi" w:hAnsiTheme="majorHAnsi" w:cstheme="majorHAnsi" w:hint="cs"/>
          <w:spacing w:val="-4"/>
          <w:sz w:val="30"/>
          <w:szCs w:val="30"/>
          <w:cs/>
        </w:rPr>
        <w:t>ล้านบาท ได้แสดงเป็นส่วนต่างจากการรวมธุรกิจภายใต้การควบคุมเดียวกัน ภายใต้ส่วนของผู้ถือหุ้นในงบแสดงฐานะการเงินรวม</w:t>
      </w:r>
    </w:p>
    <w:p w14:paraId="10854CCD" w14:textId="32350D66" w:rsidR="00634DDD" w:rsidRDefault="00634DDD" w:rsidP="00634DDD">
      <w:pPr>
        <w:pStyle w:val="ListParagraph"/>
        <w:spacing w:after="0" w:line="240" w:lineRule="auto"/>
        <w:ind w:left="540" w:right="-45"/>
        <w:jc w:val="thaiDistribute"/>
        <w:rPr>
          <w:rFonts w:asciiTheme="majorHAnsi" w:hAnsiTheme="majorHAnsi" w:cs="Angsana New"/>
          <w:spacing w:val="-2"/>
          <w:sz w:val="24"/>
          <w:szCs w:val="24"/>
          <w:lang w:val="th-TH"/>
        </w:rPr>
      </w:pPr>
    </w:p>
    <w:p w14:paraId="6697A132" w14:textId="77777777" w:rsidR="00C73DA6" w:rsidRPr="007929E5" w:rsidRDefault="00C73DA6" w:rsidP="00C73DA6">
      <w:pPr>
        <w:pStyle w:val="ListParagraph"/>
        <w:spacing w:after="0" w:line="240" w:lineRule="auto"/>
        <w:ind w:left="540" w:right="-45"/>
        <w:jc w:val="thaiDistribute"/>
        <w:rPr>
          <w:rFonts w:asciiTheme="majorHAnsi" w:hAnsiTheme="majorHAnsi" w:cstheme="majorHAnsi"/>
          <w:spacing w:val="-2"/>
          <w:sz w:val="30"/>
          <w:szCs w:val="30"/>
          <w:lang w:val="th-TH"/>
        </w:rPr>
      </w:pPr>
      <w:r w:rsidRPr="007929E5">
        <w:rPr>
          <w:rFonts w:asciiTheme="majorHAnsi" w:hAnsiTheme="majorHAnsi" w:cstheme="majorHAnsi"/>
          <w:spacing w:val="-2"/>
          <w:sz w:val="30"/>
          <w:szCs w:val="30"/>
          <w:cs/>
          <w:lang w:val="th-TH"/>
        </w:rPr>
        <w:t xml:space="preserve">ในการประชุมคณะกรรมการบริษัทเมื่อวันที่ </w:t>
      </w:r>
      <w:r w:rsidRPr="007929E5">
        <w:rPr>
          <w:rFonts w:asciiTheme="majorHAnsi" w:hAnsiTheme="majorHAnsi" w:cstheme="majorHAnsi"/>
          <w:spacing w:val="-2"/>
          <w:sz w:val="30"/>
          <w:szCs w:val="30"/>
          <w:lang w:val="th-TH"/>
        </w:rPr>
        <w:t xml:space="preserve">17 </w:t>
      </w:r>
      <w:r w:rsidRPr="007929E5">
        <w:rPr>
          <w:rFonts w:asciiTheme="majorHAnsi" w:hAnsiTheme="majorHAnsi" w:cstheme="majorHAnsi"/>
          <w:spacing w:val="-2"/>
          <w:sz w:val="30"/>
          <w:szCs w:val="30"/>
          <w:cs/>
          <w:lang w:val="th-TH"/>
        </w:rPr>
        <w:t xml:space="preserve">ธันวาคม </w:t>
      </w:r>
      <w:r w:rsidRPr="007929E5">
        <w:rPr>
          <w:rFonts w:asciiTheme="majorHAnsi" w:hAnsiTheme="majorHAnsi" w:cstheme="majorHAnsi"/>
          <w:spacing w:val="-2"/>
          <w:sz w:val="30"/>
          <w:szCs w:val="30"/>
          <w:lang w:val="th-TH"/>
        </w:rPr>
        <w:t xml:space="preserve">2562 </w:t>
      </w:r>
      <w:r w:rsidRPr="007929E5">
        <w:rPr>
          <w:rFonts w:asciiTheme="majorHAnsi" w:hAnsiTheme="majorHAnsi" w:cstheme="majorHAnsi"/>
          <w:spacing w:val="-2"/>
          <w:sz w:val="30"/>
          <w:szCs w:val="30"/>
          <w:cs/>
          <w:lang w:val="th-TH"/>
        </w:rPr>
        <w:t xml:space="preserve">คณะกรรมการมีมติอนุมัติการซื้อหุ้นสามัญเพิ่มทุนของ บริษัท เวนดิ้ง พลัส จำกัด จำนวน </w:t>
      </w:r>
      <w:r w:rsidRPr="007929E5">
        <w:rPr>
          <w:rFonts w:asciiTheme="majorHAnsi" w:hAnsiTheme="majorHAnsi" w:cstheme="majorHAnsi"/>
          <w:spacing w:val="-2"/>
          <w:sz w:val="30"/>
          <w:szCs w:val="30"/>
          <w:lang w:val="th-TH"/>
        </w:rPr>
        <w:t xml:space="preserve">1,649,480 </w:t>
      </w:r>
      <w:r w:rsidRPr="007929E5">
        <w:rPr>
          <w:rFonts w:asciiTheme="majorHAnsi" w:hAnsiTheme="majorHAnsi" w:cstheme="majorHAnsi"/>
          <w:spacing w:val="-2"/>
          <w:sz w:val="30"/>
          <w:szCs w:val="30"/>
          <w:cs/>
          <w:lang w:val="th-TH"/>
        </w:rPr>
        <w:t xml:space="preserve">หุ้น มูลค่าที่ตราไว้หุ้นละ </w:t>
      </w:r>
      <w:r w:rsidRPr="007929E5">
        <w:rPr>
          <w:rFonts w:asciiTheme="majorHAnsi" w:hAnsiTheme="majorHAnsi" w:cstheme="majorHAnsi"/>
          <w:spacing w:val="-2"/>
          <w:sz w:val="30"/>
          <w:szCs w:val="30"/>
          <w:lang w:val="th-TH"/>
        </w:rPr>
        <w:t xml:space="preserve">100 </w:t>
      </w:r>
      <w:r w:rsidRPr="007929E5">
        <w:rPr>
          <w:rFonts w:asciiTheme="majorHAnsi" w:hAnsiTheme="majorHAnsi" w:cstheme="majorHAnsi"/>
          <w:spacing w:val="-2"/>
          <w:sz w:val="30"/>
          <w:szCs w:val="30"/>
          <w:cs/>
          <w:lang w:val="th-TH"/>
        </w:rPr>
        <w:t xml:space="preserve">บาท </w:t>
      </w:r>
      <w:r w:rsidRPr="007929E5">
        <w:rPr>
          <w:rFonts w:asciiTheme="majorHAnsi" w:hAnsiTheme="majorHAnsi" w:cstheme="majorHAnsi" w:hint="cs"/>
          <w:spacing w:val="-2"/>
          <w:sz w:val="30"/>
          <w:szCs w:val="30"/>
          <w:cs/>
          <w:lang w:val="th-TH"/>
        </w:rPr>
        <w:t xml:space="preserve">โดยมีการเรียกชำระเริ่มแรกร้อยละ </w:t>
      </w:r>
      <w:r w:rsidRPr="007929E5">
        <w:rPr>
          <w:rFonts w:asciiTheme="majorHAnsi" w:hAnsiTheme="majorHAnsi" w:cstheme="majorHAnsi"/>
          <w:spacing w:val="-2"/>
          <w:sz w:val="30"/>
          <w:szCs w:val="30"/>
          <w:lang w:val="en-US"/>
        </w:rPr>
        <w:t>25</w:t>
      </w:r>
      <w:r w:rsidRPr="007929E5">
        <w:rPr>
          <w:rFonts w:asciiTheme="majorHAnsi" w:hAnsiTheme="majorHAnsi" w:cstheme="majorHAnsi"/>
          <w:spacing w:val="-2"/>
          <w:sz w:val="30"/>
          <w:szCs w:val="30"/>
          <w:cs/>
          <w:lang w:val="th-TH"/>
        </w:rPr>
        <w:t xml:space="preserve"> คิดเป็นจำนวนเงิน </w:t>
      </w:r>
      <w:r w:rsidRPr="007929E5">
        <w:rPr>
          <w:rFonts w:asciiTheme="majorHAnsi" w:hAnsiTheme="majorHAnsi" w:cstheme="majorHAnsi"/>
          <w:spacing w:val="-2"/>
          <w:sz w:val="30"/>
          <w:szCs w:val="30"/>
          <w:lang w:val="th-TH"/>
        </w:rPr>
        <w:t xml:space="preserve">41.24 </w:t>
      </w:r>
      <w:r w:rsidRPr="007929E5">
        <w:rPr>
          <w:rFonts w:asciiTheme="majorHAnsi" w:hAnsiTheme="majorHAnsi" w:cstheme="majorHAnsi"/>
          <w:spacing w:val="-2"/>
          <w:sz w:val="30"/>
          <w:szCs w:val="30"/>
          <w:cs/>
          <w:lang w:val="th-TH"/>
        </w:rPr>
        <w:t>ล้านบาท</w:t>
      </w:r>
      <w:r w:rsidRPr="007929E5">
        <w:rPr>
          <w:rFonts w:asciiTheme="majorHAnsi" w:hAnsiTheme="majorHAnsi" w:cstheme="majorHAnsi" w:hint="cs"/>
          <w:spacing w:val="-2"/>
          <w:sz w:val="30"/>
          <w:szCs w:val="30"/>
          <w:cs/>
          <w:lang w:val="th-TH"/>
        </w:rPr>
        <w:t xml:space="preserve"> ทำให้บริษัทมีส่วนได้เสียในบริษัทดังกล่าวร้อยละ </w:t>
      </w:r>
      <w:r w:rsidRPr="007929E5">
        <w:rPr>
          <w:rFonts w:asciiTheme="majorHAnsi" w:hAnsiTheme="majorHAnsi" w:cstheme="majorHAnsi"/>
          <w:spacing w:val="-2"/>
          <w:sz w:val="30"/>
          <w:szCs w:val="30"/>
          <w:lang w:val="en-US"/>
        </w:rPr>
        <w:t xml:space="preserve">82.47 </w:t>
      </w:r>
      <w:r w:rsidRPr="007929E5">
        <w:rPr>
          <w:rFonts w:asciiTheme="majorHAnsi" w:hAnsiTheme="majorHAnsi" w:cstheme="majorHAnsi" w:hint="cs"/>
          <w:spacing w:val="-2"/>
          <w:sz w:val="30"/>
          <w:szCs w:val="30"/>
          <w:cs/>
          <w:lang w:val="en-US"/>
        </w:rPr>
        <w:t xml:space="preserve">ของทุนจดทะเบียนและชำระแล้ว </w:t>
      </w:r>
      <w:r w:rsidRPr="007929E5">
        <w:rPr>
          <w:rFonts w:asciiTheme="majorHAnsi" w:hAnsiTheme="majorHAnsi" w:cstheme="majorHAnsi"/>
          <w:spacing w:val="-2"/>
          <w:sz w:val="30"/>
          <w:szCs w:val="30"/>
          <w:cs/>
          <w:lang w:val="th-TH"/>
        </w:rPr>
        <w:t>บริษัทย่อยดังกล่าวได้จดทะเบียนเพิ่มทุนกับกระทรวงพาณิชย์เมื่อวันที่</w:t>
      </w:r>
      <w:r w:rsidRPr="007929E5">
        <w:rPr>
          <w:rFonts w:asciiTheme="majorHAnsi" w:hAnsiTheme="majorHAnsi" w:cstheme="majorHAnsi" w:hint="cs"/>
          <w:spacing w:val="-2"/>
          <w:sz w:val="30"/>
          <w:szCs w:val="30"/>
          <w:cs/>
          <w:lang w:val="th-TH"/>
        </w:rPr>
        <w:t xml:space="preserve"> </w:t>
      </w:r>
      <w:r w:rsidRPr="007929E5">
        <w:rPr>
          <w:rFonts w:asciiTheme="majorHAnsi" w:hAnsiTheme="majorHAnsi" w:cstheme="majorHAnsi"/>
          <w:spacing w:val="-2"/>
          <w:sz w:val="30"/>
          <w:szCs w:val="30"/>
          <w:lang w:val="th-TH"/>
        </w:rPr>
        <w:t xml:space="preserve">27 </w:t>
      </w:r>
      <w:r w:rsidRPr="007929E5">
        <w:rPr>
          <w:rFonts w:asciiTheme="majorHAnsi" w:hAnsiTheme="majorHAnsi" w:cstheme="majorHAnsi"/>
          <w:spacing w:val="-2"/>
          <w:sz w:val="30"/>
          <w:szCs w:val="30"/>
          <w:cs/>
          <w:lang w:val="th-TH"/>
        </w:rPr>
        <w:t xml:space="preserve">ธันวาคม </w:t>
      </w:r>
      <w:r w:rsidRPr="007929E5">
        <w:rPr>
          <w:rFonts w:asciiTheme="majorHAnsi" w:hAnsiTheme="majorHAnsi" w:cstheme="majorHAnsi"/>
          <w:spacing w:val="-2"/>
          <w:sz w:val="30"/>
          <w:szCs w:val="30"/>
          <w:lang w:val="th-TH"/>
        </w:rPr>
        <w:t xml:space="preserve">2562 </w:t>
      </w:r>
      <w:r w:rsidRPr="007929E5">
        <w:rPr>
          <w:rFonts w:asciiTheme="majorHAnsi" w:hAnsiTheme="majorHAnsi" w:cstheme="majorHAnsi"/>
          <w:spacing w:val="-2"/>
          <w:sz w:val="30"/>
          <w:szCs w:val="30"/>
          <w:cs/>
          <w:lang w:val="th-TH"/>
        </w:rPr>
        <w:t xml:space="preserve">และบริษัทได้ชำระค่าหุ้นเพิ่มทุนเป็นเงินสดจำนวน </w:t>
      </w:r>
      <w:r w:rsidRPr="007929E5">
        <w:rPr>
          <w:rFonts w:asciiTheme="majorHAnsi" w:hAnsiTheme="majorHAnsi" w:cstheme="majorHAnsi"/>
          <w:spacing w:val="-2"/>
          <w:sz w:val="30"/>
          <w:szCs w:val="30"/>
          <w:lang w:val="th-TH"/>
        </w:rPr>
        <w:t xml:space="preserve">41.24 </w:t>
      </w:r>
      <w:r w:rsidRPr="007929E5">
        <w:rPr>
          <w:rFonts w:asciiTheme="majorHAnsi" w:hAnsiTheme="majorHAnsi" w:cstheme="majorHAnsi"/>
          <w:spacing w:val="-2"/>
          <w:sz w:val="30"/>
          <w:szCs w:val="30"/>
          <w:cs/>
          <w:lang w:val="th-TH"/>
        </w:rPr>
        <w:t>ล้านบาทแล้ว</w:t>
      </w:r>
    </w:p>
    <w:p w14:paraId="384FC079" w14:textId="77777777" w:rsidR="00C73DA6" w:rsidRPr="007929E5" w:rsidRDefault="00C73DA6" w:rsidP="00634DDD">
      <w:pPr>
        <w:pStyle w:val="ListParagraph"/>
        <w:spacing w:after="0" w:line="240" w:lineRule="auto"/>
        <w:ind w:left="540" w:right="-45"/>
        <w:jc w:val="thaiDistribute"/>
        <w:rPr>
          <w:rFonts w:asciiTheme="majorHAnsi" w:hAnsiTheme="majorHAnsi" w:cs="Angsana New"/>
          <w:spacing w:val="-2"/>
          <w:sz w:val="24"/>
          <w:szCs w:val="24"/>
          <w:cs/>
          <w:lang w:val="th-TH"/>
        </w:rPr>
      </w:pPr>
    </w:p>
    <w:p w14:paraId="4F914270" w14:textId="77777777" w:rsidR="00634DDD" w:rsidRPr="007929E5" w:rsidRDefault="00634DDD" w:rsidP="00634DDD">
      <w:pPr>
        <w:tabs>
          <w:tab w:val="clear" w:pos="227"/>
          <w:tab w:val="clear" w:pos="454"/>
          <w:tab w:val="left" w:pos="540"/>
          <w:tab w:val="left" w:pos="630"/>
        </w:tabs>
        <w:spacing w:line="240" w:lineRule="auto"/>
        <w:ind w:right="-45" w:firstLine="540"/>
        <w:jc w:val="thaiDistribute"/>
        <w:rPr>
          <w:rFonts w:asciiTheme="majorHAnsi" w:hAnsiTheme="majorHAnsi"/>
          <w:b/>
          <w:bCs/>
          <w:i/>
          <w:iCs/>
          <w:spacing w:val="-2"/>
          <w:sz w:val="30"/>
          <w:szCs w:val="30"/>
          <w:cs/>
          <w:lang w:val="th-TH"/>
        </w:rPr>
      </w:pPr>
      <w:r w:rsidRPr="007929E5">
        <w:rPr>
          <w:rFonts w:asciiTheme="majorHAnsi" w:hAnsiTheme="majorHAnsi" w:cstheme="majorHAnsi" w:hint="cs"/>
          <w:b/>
          <w:bCs/>
          <w:i/>
          <w:iCs/>
          <w:spacing w:val="-2"/>
          <w:sz w:val="30"/>
          <w:szCs w:val="30"/>
          <w:cs/>
          <w:lang w:val="th-TH"/>
        </w:rPr>
        <w:t>บริษัท สบาย</w:t>
      </w:r>
      <w:r w:rsidRPr="007929E5">
        <w:rPr>
          <w:rFonts w:asciiTheme="majorHAnsi" w:hAnsiTheme="majorHAnsi" w:hint="cs"/>
          <w:b/>
          <w:bCs/>
          <w:i/>
          <w:iCs/>
          <w:spacing w:val="-2"/>
          <w:sz w:val="30"/>
          <w:szCs w:val="30"/>
          <w:lang w:val="th-TH"/>
        </w:rPr>
        <w:t> </w:t>
      </w:r>
      <w:r w:rsidRPr="007929E5">
        <w:rPr>
          <w:rFonts w:asciiTheme="majorHAnsi" w:hAnsiTheme="majorHAnsi" w:cstheme="majorHAnsi" w:hint="cs"/>
          <w:b/>
          <w:bCs/>
          <w:i/>
          <w:iCs/>
          <w:spacing w:val="-2"/>
          <w:sz w:val="30"/>
          <w:szCs w:val="30"/>
          <w:cs/>
          <w:lang w:val="th-TH"/>
        </w:rPr>
        <w:t>ซิสเต็มส์ แอนด์</w:t>
      </w:r>
      <w:r w:rsidRPr="007929E5">
        <w:rPr>
          <w:rFonts w:asciiTheme="majorHAnsi" w:hAnsiTheme="majorHAnsi" w:hint="cs"/>
          <w:b/>
          <w:bCs/>
          <w:i/>
          <w:iCs/>
          <w:spacing w:val="-2"/>
          <w:sz w:val="30"/>
          <w:szCs w:val="30"/>
          <w:lang w:val="th-TH"/>
        </w:rPr>
        <w:t> </w:t>
      </w:r>
      <w:r w:rsidRPr="007929E5">
        <w:rPr>
          <w:rFonts w:asciiTheme="majorHAnsi" w:hAnsiTheme="majorHAnsi" w:cstheme="majorHAnsi" w:hint="cs"/>
          <w:b/>
          <w:bCs/>
          <w:i/>
          <w:iCs/>
          <w:spacing w:val="-2"/>
          <w:sz w:val="30"/>
          <w:szCs w:val="30"/>
          <w:cs/>
          <w:lang w:val="th-TH"/>
        </w:rPr>
        <w:t>แมเนจเม้นท์</w:t>
      </w:r>
      <w:r w:rsidRPr="007929E5">
        <w:rPr>
          <w:rFonts w:asciiTheme="majorHAnsi" w:hAnsiTheme="majorHAnsi" w:hint="cs"/>
          <w:b/>
          <w:bCs/>
          <w:i/>
          <w:iCs/>
          <w:spacing w:val="-2"/>
          <w:sz w:val="30"/>
          <w:szCs w:val="30"/>
          <w:lang w:val="th-TH"/>
        </w:rPr>
        <w:t> </w:t>
      </w:r>
      <w:r w:rsidRPr="007929E5">
        <w:rPr>
          <w:rFonts w:asciiTheme="majorHAnsi" w:hAnsiTheme="majorHAnsi" w:cstheme="majorHAnsi" w:hint="cs"/>
          <w:b/>
          <w:bCs/>
          <w:i/>
          <w:iCs/>
          <w:spacing w:val="-2"/>
          <w:sz w:val="30"/>
          <w:szCs w:val="30"/>
          <w:cs/>
          <w:lang w:val="th-TH"/>
        </w:rPr>
        <w:t>จำกัด</w:t>
      </w:r>
    </w:p>
    <w:p w14:paraId="12AE9A95" w14:textId="77777777" w:rsidR="00634DDD" w:rsidRPr="007929E5" w:rsidRDefault="00634DDD" w:rsidP="00634DDD">
      <w:pPr>
        <w:spacing w:line="240" w:lineRule="auto"/>
        <w:ind w:right="-45"/>
        <w:jc w:val="thaiDistribute"/>
        <w:rPr>
          <w:rFonts w:asciiTheme="majorHAnsi" w:hAnsiTheme="majorHAnsi" w:cstheme="majorHAnsi"/>
          <w:spacing w:val="-2"/>
          <w:sz w:val="30"/>
          <w:szCs w:val="30"/>
          <w:cs/>
          <w:lang w:val="th-TH"/>
        </w:rPr>
      </w:pPr>
    </w:p>
    <w:p w14:paraId="4F6D078A" w14:textId="77777777" w:rsidR="00634DDD" w:rsidRPr="007929E5" w:rsidRDefault="00634DDD" w:rsidP="00634DDD">
      <w:pPr>
        <w:pStyle w:val="ListParagraph"/>
        <w:spacing w:after="0" w:line="240" w:lineRule="auto"/>
        <w:ind w:left="540" w:right="-45"/>
        <w:jc w:val="thaiDistribute"/>
        <w:rPr>
          <w:rFonts w:asciiTheme="majorHAnsi" w:hAnsiTheme="majorHAnsi" w:cs="Angsana New"/>
          <w:spacing w:val="-2"/>
          <w:sz w:val="30"/>
          <w:szCs w:val="30"/>
          <w:cs/>
          <w:lang w:val="en-US"/>
        </w:rPr>
      </w:pPr>
      <w:r w:rsidRPr="007929E5">
        <w:rPr>
          <w:rFonts w:asciiTheme="majorHAnsi" w:hAnsiTheme="majorHAnsi" w:cstheme="majorHAnsi" w:hint="cs"/>
          <w:spacing w:val="-2"/>
          <w:sz w:val="30"/>
          <w:szCs w:val="30"/>
          <w:cs/>
          <w:lang w:val="th-TH"/>
        </w:rPr>
        <w:t>เมื่อวันที่ 10 กรกฎาคม 256</w:t>
      </w:r>
      <w:r w:rsidRPr="007929E5">
        <w:rPr>
          <w:rFonts w:asciiTheme="majorHAnsi" w:hAnsiTheme="majorHAnsi" w:cstheme="majorHAnsi" w:hint="cs"/>
          <w:spacing w:val="-2"/>
          <w:sz w:val="30"/>
          <w:szCs w:val="30"/>
          <w:lang w:val="en-US"/>
        </w:rPr>
        <w:t>1</w:t>
      </w:r>
      <w:r w:rsidRPr="007929E5">
        <w:rPr>
          <w:rFonts w:asciiTheme="majorHAnsi" w:hAnsiTheme="majorHAnsi" w:cstheme="majorHAnsi" w:hint="cs"/>
          <w:spacing w:val="-2"/>
          <w:sz w:val="30"/>
          <w:szCs w:val="30"/>
          <w:cs/>
          <w:lang w:val="th-TH"/>
        </w:rPr>
        <w:t xml:space="preserve"> บริษัทได้มาซึ่งอำนาจควบคุมในบริษัท สบาย ซิสเต็ม แอนด์ แมเนจเม้นท์ จำกัด </w:t>
      </w:r>
      <w:r w:rsidRPr="007929E5">
        <w:rPr>
          <w:rFonts w:asciiTheme="majorHAnsi" w:hAnsiTheme="majorHAnsi" w:cstheme="majorHAnsi" w:hint="cs"/>
          <w:spacing w:val="-2"/>
          <w:sz w:val="30"/>
          <w:szCs w:val="30"/>
          <w:lang w:val="en-US"/>
        </w:rPr>
        <w:t xml:space="preserve">(“SSM”) </w:t>
      </w:r>
      <w:r w:rsidRPr="007929E5">
        <w:rPr>
          <w:rFonts w:asciiTheme="majorHAnsi" w:hAnsiTheme="majorHAnsi" w:cstheme="majorHAnsi" w:hint="cs"/>
          <w:spacing w:val="-2"/>
          <w:sz w:val="30"/>
          <w:szCs w:val="30"/>
          <w:cs/>
          <w:lang w:val="th-TH"/>
        </w:rPr>
        <w:t xml:space="preserve"> โดยการซื้อหุ้นทุนของ </w:t>
      </w:r>
      <w:r w:rsidRPr="007929E5">
        <w:rPr>
          <w:rFonts w:asciiTheme="majorHAnsi" w:hAnsiTheme="majorHAnsi" w:cstheme="majorHAnsi" w:hint="cs"/>
          <w:spacing w:val="-2"/>
          <w:sz w:val="30"/>
          <w:szCs w:val="30"/>
          <w:lang w:val="en-US"/>
        </w:rPr>
        <w:t xml:space="preserve">SSM </w:t>
      </w:r>
      <w:r w:rsidRPr="007929E5">
        <w:rPr>
          <w:rFonts w:asciiTheme="majorHAnsi" w:hAnsiTheme="majorHAnsi" w:cstheme="majorHAnsi" w:hint="cs"/>
          <w:spacing w:val="-2"/>
          <w:sz w:val="30"/>
          <w:szCs w:val="30"/>
          <w:cs/>
          <w:lang w:val="th-TH"/>
        </w:rPr>
        <w:t xml:space="preserve">จากบริษัท </w:t>
      </w:r>
      <w:r w:rsidRPr="007929E5">
        <w:rPr>
          <w:rFonts w:asciiTheme="majorHAnsi" w:hAnsiTheme="majorHAnsi" w:cstheme="majorHAnsi" w:hint="cs"/>
          <w:spacing w:val="-8"/>
          <w:sz w:val="30"/>
          <w:szCs w:val="30"/>
          <w:cs/>
          <w:lang w:val="th-TH"/>
        </w:rPr>
        <w:t xml:space="preserve">ซัน สบาย โฮลดิ้ง จำกัด (บริษัท ซัน สบาย โฮลดิ้ง จำกัด มีอำนาจควบคุมใน </w:t>
      </w:r>
      <w:r w:rsidRPr="007929E5">
        <w:rPr>
          <w:rFonts w:asciiTheme="majorHAnsi" w:hAnsiTheme="majorHAnsi" w:cstheme="majorHAnsi" w:hint="cs"/>
          <w:spacing w:val="-8"/>
          <w:sz w:val="30"/>
          <w:szCs w:val="30"/>
          <w:lang w:val="th-TH"/>
        </w:rPr>
        <w:t>SSM</w:t>
      </w:r>
      <w:r w:rsidRPr="007929E5">
        <w:rPr>
          <w:rFonts w:asciiTheme="majorHAnsi" w:hAnsiTheme="majorHAnsi" w:cstheme="majorHAnsi" w:hint="cs"/>
          <w:spacing w:val="-8"/>
          <w:sz w:val="30"/>
          <w:szCs w:val="30"/>
          <w:cs/>
          <w:lang w:val="th-TH"/>
        </w:rPr>
        <w:t xml:space="preserve"> </w:t>
      </w:r>
      <w:r w:rsidRPr="007929E5">
        <w:rPr>
          <w:rFonts w:asciiTheme="majorHAnsi" w:hAnsiTheme="majorHAnsi" w:cstheme="majorHAnsi" w:hint="cs"/>
          <w:spacing w:val="-2"/>
          <w:sz w:val="30"/>
          <w:szCs w:val="30"/>
          <w:cs/>
          <w:lang w:val="th-TH"/>
        </w:rPr>
        <w:t xml:space="preserve">ตั้งแต่วันที่ </w:t>
      </w:r>
      <w:r w:rsidRPr="007929E5">
        <w:rPr>
          <w:rFonts w:asciiTheme="majorHAnsi" w:hAnsiTheme="majorHAnsi" w:cstheme="majorHAnsi" w:hint="cs"/>
          <w:spacing w:val="-2"/>
          <w:sz w:val="30"/>
          <w:szCs w:val="30"/>
          <w:lang w:val="en-US"/>
        </w:rPr>
        <w:t xml:space="preserve">7 </w:t>
      </w:r>
      <w:r w:rsidRPr="007929E5">
        <w:rPr>
          <w:rFonts w:asciiTheme="majorHAnsi" w:hAnsiTheme="majorHAnsi" w:cstheme="majorHAnsi" w:hint="cs"/>
          <w:spacing w:val="-2"/>
          <w:sz w:val="30"/>
          <w:szCs w:val="30"/>
          <w:cs/>
          <w:lang w:val="en-US"/>
        </w:rPr>
        <w:t xml:space="preserve">สิงหาคม </w:t>
      </w:r>
      <w:r w:rsidRPr="007929E5">
        <w:rPr>
          <w:rFonts w:asciiTheme="majorHAnsi" w:hAnsiTheme="majorHAnsi" w:cstheme="majorHAnsi" w:hint="cs"/>
          <w:spacing w:val="-2"/>
          <w:sz w:val="30"/>
          <w:szCs w:val="30"/>
          <w:lang w:val="en-US"/>
        </w:rPr>
        <w:t>2560</w:t>
      </w:r>
      <w:r w:rsidRPr="007929E5">
        <w:rPr>
          <w:rFonts w:asciiTheme="majorHAnsi" w:hAnsiTheme="majorHAnsi" w:cstheme="majorHAnsi" w:hint="cs"/>
          <w:spacing w:val="-2"/>
          <w:sz w:val="30"/>
          <w:szCs w:val="30"/>
          <w:cs/>
          <w:lang w:val="en-US"/>
        </w:rPr>
        <w:t xml:space="preserve">) </w:t>
      </w:r>
      <w:r w:rsidRPr="007929E5">
        <w:rPr>
          <w:rFonts w:asciiTheme="majorHAnsi" w:hAnsiTheme="majorHAnsi" w:cstheme="majorHAnsi" w:hint="cs"/>
          <w:spacing w:val="-2"/>
          <w:sz w:val="30"/>
          <w:szCs w:val="30"/>
          <w:cs/>
          <w:lang w:val="th-TH"/>
        </w:rPr>
        <w:t xml:space="preserve">โดยบริษัทและบริษัท ซัน สบาย โฮลดิ้ง จำกัดอยู่ภายใต้การควบคุมของกลุ่มผู้ถือหุ้น </w:t>
      </w:r>
      <w:r w:rsidRPr="007929E5">
        <w:rPr>
          <w:rFonts w:asciiTheme="majorHAnsi" w:hAnsiTheme="majorHAnsi" w:cstheme="majorHAnsi" w:hint="cs"/>
          <w:spacing w:val="-2"/>
          <w:sz w:val="30"/>
          <w:szCs w:val="30"/>
          <w:cs/>
          <w:lang w:val="th-TH"/>
        </w:rPr>
        <w:br/>
        <w:t xml:space="preserve">รายใหญ่เดียวกัน ทั้งนี้บริษัทชำระค่าตอบแทนให้แก่บริษัท ซัน สบาย โฮลดิ้ง จำกัดโดยการออกหุ้นสามัญเพิ่มทุนของบริษัทจำนวน </w:t>
      </w:r>
      <w:r w:rsidRPr="007929E5">
        <w:rPr>
          <w:rFonts w:asciiTheme="majorHAnsi" w:hAnsiTheme="majorHAnsi" w:cstheme="majorHAnsi" w:hint="cs"/>
          <w:spacing w:val="-2"/>
          <w:sz w:val="30"/>
          <w:szCs w:val="30"/>
          <w:lang w:val="en-US"/>
        </w:rPr>
        <w:t>430,000</w:t>
      </w:r>
      <w:r w:rsidRPr="007929E5">
        <w:rPr>
          <w:rFonts w:asciiTheme="majorHAnsi" w:hAnsiTheme="majorHAnsi" w:cstheme="majorHAnsi" w:hint="cs"/>
          <w:spacing w:val="-2"/>
          <w:sz w:val="30"/>
          <w:szCs w:val="30"/>
          <w:cs/>
          <w:lang w:val="th-TH"/>
        </w:rPr>
        <w:t xml:space="preserve"> หุ้น มูลค่าที่ตราไว้หุ้นละ 100 บาท ในราคาหุ้นละ </w:t>
      </w:r>
      <w:r w:rsidRPr="007929E5">
        <w:rPr>
          <w:rFonts w:asciiTheme="majorHAnsi" w:hAnsiTheme="majorHAnsi" w:cs="Angsana New" w:hint="cs"/>
          <w:spacing w:val="-2"/>
          <w:sz w:val="30"/>
          <w:szCs w:val="30"/>
          <w:cs/>
          <w:lang w:val="th-TH"/>
        </w:rPr>
        <w:t>150</w:t>
      </w:r>
      <w:r w:rsidRPr="007929E5">
        <w:rPr>
          <w:rFonts w:asciiTheme="majorHAnsi" w:hAnsiTheme="majorHAnsi" w:cstheme="majorHAnsi" w:hint="cs"/>
          <w:spacing w:val="-2"/>
          <w:sz w:val="30"/>
          <w:szCs w:val="30"/>
          <w:cs/>
          <w:lang w:val="th-TH"/>
        </w:rPr>
        <w:t xml:space="preserve"> บาท คิดเป็นจำนวนเงิน 64.5</w:t>
      </w:r>
      <w:r w:rsidRPr="007929E5">
        <w:rPr>
          <w:rFonts w:asciiTheme="majorHAnsi" w:hAnsiTheme="majorHAnsi" w:cstheme="majorHAnsi" w:hint="cs"/>
          <w:spacing w:val="-2"/>
          <w:sz w:val="30"/>
          <w:szCs w:val="30"/>
          <w:lang w:val="en-US"/>
        </w:rPr>
        <w:t>0</w:t>
      </w:r>
      <w:r w:rsidRPr="007929E5">
        <w:rPr>
          <w:rFonts w:asciiTheme="majorHAnsi" w:hAnsiTheme="majorHAnsi" w:cstheme="majorHAnsi" w:hint="cs"/>
          <w:spacing w:val="-2"/>
          <w:sz w:val="30"/>
          <w:szCs w:val="30"/>
          <w:cs/>
          <w:lang w:val="th-TH"/>
        </w:rPr>
        <w:t xml:space="preserve"> ล้านบาท เพื่อทำการแลกหุ้น โดยการแลกหุ้นดังกล่าวทำให้กลุ่มบริษัทมีส่วนได้เสียใน </w:t>
      </w:r>
      <w:r w:rsidRPr="007929E5">
        <w:rPr>
          <w:rFonts w:asciiTheme="majorHAnsi" w:hAnsiTheme="majorHAnsi" w:cstheme="majorHAnsi" w:hint="cs"/>
          <w:spacing w:val="-2"/>
          <w:sz w:val="30"/>
          <w:szCs w:val="30"/>
          <w:lang w:val="en-US"/>
        </w:rPr>
        <w:t xml:space="preserve">SSM </w:t>
      </w:r>
      <w:r w:rsidRPr="007929E5">
        <w:rPr>
          <w:rFonts w:asciiTheme="majorHAnsi" w:hAnsiTheme="majorHAnsi" w:cstheme="majorHAnsi" w:hint="cs"/>
          <w:spacing w:val="-2"/>
          <w:sz w:val="30"/>
          <w:szCs w:val="30"/>
          <w:cs/>
          <w:lang w:val="th-TH"/>
        </w:rPr>
        <w:t>ร้อยละ 99.99 ของทุนเรือนหุ้น</w:t>
      </w:r>
      <w:r w:rsidRPr="007929E5">
        <w:rPr>
          <w:rFonts w:asciiTheme="majorHAnsi" w:hAnsiTheme="majorHAnsi" w:cstheme="majorHAnsi" w:hint="cs"/>
          <w:spacing w:val="-2"/>
          <w:sz w:val="30"/>
          <w:szCs w:val="30"/>
          <w:cs/>
          <w:lang w:val="th-TH"/>
        </w:rPr>
        <w:br/>
        <w:t xml:space="preserve">ที่ออกและชำระแล้ว </w:t>
      </w:r>
    </w:p>
    <w:p w14:paraId="0779E63D" w14:textId="77777777" w:rsidR="00634DDD" w:rsidRPr="007929E5" w:rsidRDefault="00634DDD" w:rsidP="00634DDD">
      <w:pPr>
        <w:pStyle w:val="ListParagraph"/>
        <w:spacing w:after="0" w:line="240" w:lineRule="auto"/>
        <w:ind w:left="540" w:right="-45"/>
        <w:jc w:val="thaiDistribute"/>
        <w:rPr>
          <w:rFonts w:asciiTheme="minorBidi" w:hAnsiTheme="minorBidi" w:cstheme="minorBidi"/>
          <w:spacing w:val="-2"/>
          <w:sz w:val="30"/>
          <w:szCs w:val="30"/>
          <w:cs/>
          <w:lang w:val="en-US"/>
        </w:rPr>
      </w:pPr>
      <w:r w:rsidRPr="007929E5">
        <w:rPr>
          <w:rFonts w:asciiTheme="majorHAnsi" w:hAnsiTheme="majorHAnsi" w:cstheme="majorHAnsi" w:hint="cs"/>
          <w:spacing w:val="-2"/>
          <w:sz w:val="30"/>
          <w:szCs w:val="30"/>
          <w:cs/>
        </w:rPr>
        <w:t>งบการเงินรวมได้ถูกจัดทำขึ้นตามเกณฑ์การรวมธุรกิจที่อยู่ภายใต้การควบคุมเดียวกัน โดยส่วนได้เสียของ</w:t>
      </w:r>
      <w:r w:rsidRPr="007929E5">
        <w:rPr>
          <w:rFonts w:asciiTheme="majorHAnsi" w:hAnsiTheme="majorHAnsi" w:cstheme="majorHAnsi" w:hint="cs"/>
          <w:spacing w:val="-2"/>
          <w:sz w:val="30"/>
          <w:szCs w:val="30"/>
          <w:cs/>
          <w:lang w:val="th-TH"/>
        </w:rPr>
        <w:t xml:space="preserve"> </w:t>
      </w:r>
      <w:r w:rsidRPr="007929E5">
        <w:rPr>
          <w:rFonts w:asciiTheme="majorHAnsi" w:hAnsiTheme="majorHAnsi" w:cstheme="majorHAnsi" w:hint="cs"/>
          <w:spacing w:val="-2"/>
          <w:sz w:val="30"/>
          <w:szCs w:val="30"/>
          <w:lang w:val="th-TH"/>
        </w:rPr>
        <w:t>SSM</w:t>
      </w:r>
      <w:r w:rsidRPr="007929E5">
        <w:rPr>
          <w:rFonts w:asciiTheme="majorHAnsi" w:hAnsiTheme="majorHAnsi" w:cstheme="majorHAnsi" w:hint="cs"/>
          <w:spacing w:val="-4"/>
          <w:sz w:val="30"/>
          <w:szCs w:val="30"/>
          <w:cs/>
        </w:rPr>
        <w:t xml:space="preserve"> </w:t>
      </w:r>
      <w:r w:rsidRPr="007929E5">
        <w:rPr>
          <w:rFonts w:asciiTheme="majorHAnsi" w:hAnsiTheme="majorHAnsi" w:cstheme="majorHAnsi" w:hint="cs"/>
          <w:spacing w:val="-2"/>
          <w:sz w:val="30"/>
          <w:szCs w:val="30"/>
          <w:cs/>
        </w:rPr>
        <w:t>ที่ถูกซื้อจะบันทึกด้วยมูลค่าตามบัญชี และนำมารวมตามวิธีส่วนได้เสียในงบการเงินรวม ทั้งนี้บริษัทได้มีการจัดทำ</w:t>
      </w:r>
      <w:r w:rsidRPr="007929E5">
        <w:rPr>
          <w:rFonts w:asciiTheme="majorHAnsi" w:hAnsiTheme="majorHAnsi" w:cstheme="majorHAnsi" w:hint="cs"/>
          <w:spacing w:val="-2"/>
          <w:sz w:val="30"/>
          <w:szCs w:val="30"/>
        </w:rPr>
        <w:br/>
      </w:r>
      <w:r w:rsidRPr="007929E5">
        <w:rPr>
          <w:rFonts w:asciiTheme="majorHAnsi" w:hAnsiTheme="majorHAnsi" w:cstheme="majorHAnsi" w:hint="cs"/>
          <w:spacing w:val="-2"/>
          <w:sz w:val="30"/>
          <w:szCs w:val="30"/>
          <w:cs/>
        </w:rPr>
        <w:t>งบ</w:t>
      </w:r>
      <w:r w:rsidRPr="007929E5">
        <w:rPr>
          <w:rFonts w:asciiTheme="minorBidi" w:hAnsiTheme="minorBidi" w:cstheme="minorBidi" w:hint="cs"/>
          <w:spacing w:val="-2"/>
          <w:sz w:val="30"/>
          <w:szCs w:val="30"/>
          <w:cs/>
        </w:rPr>
        <w:t xml:space="preserve">การเงินรวมย้อนหลังตั้งแต่วันที่ </w:t>
      </w:r>
      <w:r w:rsidRPr="007929E5">
        <w:rPr>
          <w:rFonts w:asciiTheme="minorBidi" w:hAnsiTheme="minorBidi" w:cstheme="minorBidi" w:hint="cs"/>
          <w:spacing w:val="-2"/>
          <w:sz w:val="30"/>
          <w:szCs w:val="30"/>
          <w:lang w:val="en-US"/>
        </w:rPr>
        <w:t>7</w:t>
      </w:r>
      <w:r w:rsidRPr="007929E5">
        <w:rPr>
          <w:rFonts w:asciiTheme="minorBidi" w:hAnsiTheme="minorBidi" w:cstheme="minorBidi" w:hint="cs"/>
          <w:spacing w:val="-2"/>
          <w:sz w:val="30"/>
          <w:szCs w:val="30"/>
          <w:cs/>
          <w:lang w:val="en-US"/>
        </w:rPr>
        <w:t xml:space="preserve"> สิงหาคม </w:t>
      </w:r>
      <w:r w:rsidRPr="007929E5">
        <w:rPr>
          <w:rFonts w:asciiTheme="minorBidi" w:hAnsiTheme="minorBidi" w:cstheme="minorBidi" w:hint="cs"/>
          <w:spacing w:val="-2"/>
          <w:sz w:val="30"/>
          <w:szCs w:val="30"/>
          <w:lang w:val="en-US"/>
        </w:rPr>
        <w:t>2560</w:t>
      </w:r>
      <w:r w:rsidRPr="007929E5">
        <w:rPr>
          <w:rFonts w:asciiTheme="minorBidi" w:hAnsiTheme="minorBidi" w:cstheme="minorBidi" w:hint="cs"/>
          <w:spacing w:val="-2"/>
          <w:sz w:val="30"/>
          <w:szCs w:val="30"/>
          <w:cs/>
          <w:lang w:val="en-US"/>
        </w:rPr>
        <w:t xml:space="preserve"> ซึ่งเป็นวันที่ผู้ถือหุ้นของบริษัทมีอำนาจควบคุมบริษัทย่อยดังกล่าว </w:t>
      </w:r>
    </w:p>
    <w:p w14:paraId="6A827957" w14:textId="77777777" w:rsidR="00634DDD" w:rsidRPr="007929E5" w:rsidRDefault="00634DDD" w:rsidP="00634DDD">
      <w:pPr>
        <w:pStyle w:val="ListParagraph"/>
        <w:spacing w:after="0" w:line="240" w:lineRule="auto"/>
        <w:ind w:left="540" w:right="-45"/>
        <w:jc w:val="thaiDistribute"/>
        <w:rPr>
          <w:rFonts w:asciiTheme="majorHAnsi" w:hAnsiTheme="majorHAnsi" w:cstheme="majorHAnsi"/>
          <w:spacing w:val="-2"/>
          <w:sz w:val="30"/>
          <w:szCs w:val="30"/>
          <w:lang w:val="en-US"/>
        </w:rPr>
      </w:pPr>
    </w:p>
    <w:p w14:paraId="2A75EDE0" w14:textId="77777777" w:rsidR="00634DDD" w:rsidRPr="007929E5" w:rsidRDefault="00634DDD" w:rsidP="00634DDD">
      <w:pPr>
        <w:pStyle w:val="ListParagraph"/>
        <w:spacing w:after="0" w:line="240" w:lineRule="auto"/>
        <w:ind w:left="540" w:right="-45"/>
        <w:jc w:val="thaiDistribute"/>
        <w:rPr>
          <w:rFonts w:asciiTheme="majorHAnsi" w:hAnsiTheme="majorHAnsi" w:cstheme="majorHAnsi"/>
          <w:spacing w:val="-2"/>
          <w:sz w:val="30"/>
          <w:szCs w:val="30"/>
        </w:rPr>
      </w:pPr>
      <w:r w:rsidRPr="007929E5">
        <w:rPr>
          <w:rFonts w:asciiTheme="majorHAnsi" w:hAnsiTheme="majorHAnsi" w:cstheme="majorHAnsi" w:hint="cs"/>
          <w:spacing w:val="-2"/>
          <w:sz w:val="30"/>
          <w:szCs w:val="30"/>
          <w:cs/>
        </w:rPr>
        <w:lastRenderedPageBreak/>
        <w:t xml:space="preserve">ผลต่างระหว่างค่าตอบแทนตามสัญญากับมูลค่าตามบัญชีของสินทรัพย์สุทธิของบริษัท สบาย ซิสเต็มส์ แอนด์ </w:t>
      </w:r>
      <w:r w:rsidRPr="007929E5">
        <w:rPr>
          <w:rFonts w:asciiTheme="majorHAnsi" w:hAnsiTheme="majorHAnsi" w:cstheme="majorHAnsi" w:hint="cs"/>
          <w:spacing w:val="-2"/>
          <w:sz w:val="30"/>
          <w:szCs w:val="30"/>
          <w:cs/>
        </w:rPr>
        <w:br/>
        <w:t xml:space="preserve">แมเนจเม้นท์ จำกัด ณ วันที่เกิดรายการเฉพาะส่วนของบริษัทจำนวนเงิน </w:t>
      </w:r>
      <w:r w:rsidRPr="007929E5">
        <w:rPr>
          <w:rFonts w:asciiTheme="majorHAnsi" w:hAnsiTheme="majorHAnsi" w:cstheme="majorHAnsi" w:hint="cs"/>
          <w:spacing w:val="-2"/>
          <w:sz w:val="30"/>
          <w:szCs w:val="30"/>
          <w:lang w:val="en-US"/>
        </w:rPr>
        <w:t>27</w:t>
      </w:r>
      <w:r w:rsidRPr="007929E5">
        <w:rPr>
          <w:rFonts w:asciiTheme="majorHAnsi" w:hAnsiTheme="majorHAnsi" w:cstheme="majorHAnsi" w:hint="cs"/>
          <w:spacing w:val="-2"/>
          <w:sz w:val="30"/>
          <w:szCs w:val="30"/>
        </w:rPr>
        <w:t xml:space="preserve">.07 </w:t>
      </w:r>
      <w:r w:rsidRPr="007929E5">
        <w:rPr>
          <w:rFonts w:asciiTheme="majorHAnsi" w:hAnsiTheme="majorHAnsi" w:cstheme="majorHAnsi" w:hint="cs"/>
          <w:spacing w:val="-2"/>
          <w:sz w:val="30"/>
          <w:szCs w:val="30"/>
          <w:cs/>
        </w:rPr>
        <w:t>ล้านบาท ได้แสดงเป็นส่วนต่างจากการรวมธุรกิจภายใต้การควบคุมเดียวกัน ภายใต้ส่วนของผู้ถือหุ้นในงบแสดงฐานะการเงินรวม</w:t>
      </w:r>
    </w:p>
    <w:p w14:paraId="01164CE9" w14:textId="77777777" w:rsidR="00634DDD" w:rsidRPr="007929E5" w:rsidRDefault="00634DDD" w:rsidP="00634DDD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right="-45" w:firstLine="540"/>
        <w:jc w:val="thaiDistribute"/>
        <w:rPr>
          <w:rFonts w:asciiTheme="majorHAnsi" w:hAnsiTheme="majorHAnsi" w:cstheme="majorHAnsi"/>
          <w:b/>
          <w:bCs/>
          <w:i/>
          <w:iCs/>
          <w:spacing w:val="-2"/>
          <w:sz w:val="30"/>
          <w:szCs w:val="30"/>
          <w:lang w:val="th-TH"/>
        </w:rPr>
      </w:pPr>
    </w:p>
    <w:p w14:paraId="0A463D7C" w14:textId="2C5CD9A5" w:rsidR="003954C7" w:rsidRPr="007929E5" w:rsidRDefault="003954C7" w:rsidP="00634DDD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right="-45" w:firstLine="540"/>
        <w:jc w:val="thaiDistribute"/>
        <w:rPr>
          <w:rFonts w:asciiTheme="majorHAnsi" w:hAnsiTheme="majorHAnsi" w:cstheme="majorHAnsi"/>
          <w:b/>
          <w:bCs/>
          <w:i/>
          <w:iCs/>
          <w:spacing w:val="-2"/>
          <w:sz w:val="30"/>
          <w:szCs w:val="30"/>
          <w:cs/>
          <w:lang w:val="th-TH"/>
        </w:rPr>
      </w:pPr>
      <w:r w:rsidRPr="007929E5">
        <w:rPr>
          <w:rFonts w:asciiTheme="majorHAnsi" w:hAnsiTheme="majorHAnsi" w:cstheme="majorHAnsi" w:hint="cs"/>
          <w:b/>
          <w:bCs/>
          <w:i/>
          <w:iCs/>
          <w:spacing w:val="-2"/>
          <w:sz w:val="30"/>
          <w:szCs w:val="30"/>
          <w:cs/>
          <w:lang w:val="th-TH"/>
        </w:rPr>
        <w:t xml:space="preserve">บริษัท สบาย มันนี่ จำกัด </w:t>
      </w:r>
    </w:p>
    <w:p w14:paraId="2F271B12" w14:textId="5881DF1F" w:rsidR="003954C7" w:rsidRDefault="003954C7" w:rsidP="000C1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4C875299" w14:textId="07423E4E" w:rsidR="00885E65" w:rsidRPr="007929E5" w:rsidRDefault="00885E65" w:rsidP="00885E65">
      <w:pPr>
        <w:tabs>
          <w:tab w:val="clear" w:pos="227"/>
          <w:tab w:val="clear" w:pos="454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pacing w:val="-4"/>
          <w:sz w:val="30"/>
          <w:szCs w:val="30"/>
          <w:cs/>
          <w:lang w:val="th-TH"/>
        </w:rPr>
      </w:pPr>
      <w:r w:rsidRPr="007929E5">
        <w:rPr>
          <w:rFonts w:ascii="Angsana New" w:hAnsi="Angsana New" w:hint="cs"/>
          <w:spacing w:val="-4"/>
          <w:sz w:val="30"/>
          <w:szCs w:val="30"/>
          <w:cs/>
          <w:lang w:val="th-TH"/>
        </w:rPr>
        <w:t>ในการประชุมวิสามัญผู้ถือหุ้นของบริษัทเมื่อวันที่ 12 ธันวาคม 2561 ผู้ถือหุ้นมีมติอนุมัติการซื้อหุ้นสามัญเพิ่มทุนของบริษัท สบาย มันนี่ จำกัด จำนวน 1.5 ล้านหุ้น มูลค่าที่ตราไว้หุ้นละ 10 บาท โดยเสนอซื้อในราคาหุ้นละ 30 บาท คิดเป็น</w:t>
      </w:r>
      <w:r w:rsidRPr="008520CB">
        <w:rPr>
          <w:rFonts w:ascii="Angsana New" w:hAnsi="Angsana New" w:hint="cs"/>
          <w:spacing w:val="-8"/>
          <w:sz w:val="30"/>
          <w:szCs w:val="30"/>
          <w:cs/>
          <w:lang w:val="th-TH"/>
        </w:rPr>
        <w:t>จำนวนเงิน 45 ล้านบาท ทำให้บริษัทมีส่วนได้เสียในบริษัทดังกล่าวร้อยละ 80 ของทุนจดทะเบียนและชำระแล้ว</w:t>
      </w:r>
      <w:r w:rsidR="008520CB" w:rsidRPr="008520CB">
        <w:rPr>
          <w:rFonts w:ascii="Angsana New" w:hAnsi="Angsana New" w:hint="cs"/>
          <w:spacing w:val="-8"/>
          <w:sz w:val="30"/>
          <w:szCs w:val="30"/>
          <w:cs/>
          <w:lang w:val="th-TH"/>
        </w:rPr>
        <w:t xml:space="preserve"> </w:t>
      </w:r>
      <w:r w:rsidRPr="008520CB">
        <w:rPr>
          <w:rFonts w:ascii="Angsana New" w:hAnsi="Angsana New" w:hint="cs"/>
          <w:spacing w:val="-8"/>
          <w:sz w:val="30"/>
          <w:szCs w:val="30"/>
          <w:cs/>
          <w:lang w:val="th-TH"/>
        </w:rPr>
        <w:t>บริษัทย่อย</w:t>
      </w:r>
      <w:r w:rsidRPr="007929E5">
        <w:rPr>
          <w:rFonts w:ascii="Angsana New" w:hAnsi="Angsana New" w:hint="cs"/>
          <w:spacing w:val="-4"/>
          <w:sz w:val="30"/>
          <w:szCs w:val="30"/>
          <w:cs/>
          <w:lang w:val="th-TH"/>
        </w:rPr>
        <w:t>ดังกล่าวได้จดทะเบียนเพิ่มทุนกับกระทรวงพาณิชย์เมื่อวันที่ 22 มกราคม 2562 และบริษัทได้ชำระค่าหุ้นเพิ่มทุน</w:t>
      </w:r>
      <w:r w:rsidR="008520CB">
        <w:rPr>
          <w:rFonts w:ascii="Angsana New" w:hAnsi="Angsana New" w:hint="cs"/>
          <w:spacing w:val="-4"/>
          <w:sz w:val="30"/>
          <w:szCs w:val="30"/>
          <w:cs/>
          <w:lang w:val="th-TH"/>
        </w:rPr>
        <w:t xml:space="preserve">              </w:t>
      </w:r>
      <w:r w:rsidRPr="007929E5">
        <w:rPr>
          <w:rFonts w:ascii="Angsana New" w:hAnsi="Angsana New" w:hint="cs"/>
          <w:spacing w:val="-4"/>
          <w:sz w:val="30"/>
          <w:szCs w:val="30"/>
          <w:cs/>
          <w:lang w:val="th-TH"/>
        </w:rPr>
        <w:t>เป็นเงินสดจำนวน 45 ล้านบาทแล้ว</w:t>
      </w:r>
    </w:p>
    <w:p w14:paraId="095993CA" w14:textId="77777777" w:rsidR="00885E65" w:rsidRPr="007929E5" w:rsidRDefault="00885E65" w:rsidP="000C1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24F28648" w14:textId="5B93F1F2" w:rsidR="007602BD" w:rsidRPr="007929E5" w:rsidRDefault="007602BD" w:rsidP="007602BD">
      <w:pPr>
        <w:tabs>
          <w:tab w:val="clear" w:pos="227"/>
          <w:tab w:val="clear" w:pos="454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pacing w:val="-4"/>
          <w:sz w:val="30"/>
          <w:szCs w:val="30"/>
          <w:cs/>
          <w:lang w:val="th-TH"/>
        </w:rPr>
      </w:pPr>
      <w:r w:rsidRPr="007929E5">
        <w:rPr>
          <w:rFonts w:ascii="Angsana New" w:hAnsi="Angsana New" w:hint="cs"/>
          <w:spacing w:val="-4"/>
          <w:sz w:val="30"/>
          <w:szCs w:val="30"/>
          <w:cs/>
          <w:lang w:val="th-TH"/>
        </w:rPr>
        <w:t>ในการประชุมคณะกรรมการบริษัทเมื่อวันที่ 14 พฤษภาคม 2562 คณะกรรมการมีมติอนุมัติการซื้อหุ้นสามัญเพิ่มทุนของบริษัท สบาย มันนี่ จำกัด จำนวน 6.5 ล้านหุ้น มูลค่าที่ตราไว้หุ้นละ 10 บาท โดยเสนอซื้อในราคาหุ้นละ 10 บาท</w:t>
      </w:r>
      <w:r w:rsidR="000A0322">
        <w:rPr>
          <w:rFonts w:ascii="Angsana New" w:hAnsi="Angsana New" w:hint="cs"/>
          <w:spacing w:val="-4"/>
          <w:sz w:val="30"/>
          <w:szCs w:val="30"/>
          <w:cs/>
          <w:lang w:val="th-TH"/>
        </w:rPr>
        <w:t xml:space="preserve"> </w:t>
      </w:r>
      <w:r w:rsidRPr="007929E5">
        <w:rPr>
          <w:rFonts w:ascii="Angsana New" w:hAnsi="Angsana New" w:hint="cs"/>
          <w:spacing w:val="-4"/>
          <w:sz w:val="30"/>
          <w:szCs w:val="30"/>
          <w:cs/>
          <w:lang w:val="th-TH"/>
        </w:rPr>
        <w:t>คิดเป็น</w:t>
      </w:r>
      <w:r w:rsidRPr="000A0322">
        <w:rPr>
          <w:rFonts w:ascii="Angsana New" w:hAnsi="Angsana New" w:hint="cs"/>
          <w:spacing w:val="-8"/>
          <w:sz w:val="30"/>
          <w:szCs w:val="30"/>
          <w:cs/>
          <w:lang w:val="th-TH"/>
        </w:rPr>
        <w:t>จำนวนเงิน 65 ล้านบาท ทำให้บริษัทมีส่วนได้เสียในบริษัทดังกล่าวร้อยละ 93 ของทุนจดทะเบียนและชำระแล้ว บริษัทย่อย</w:t>
      </w:r>
      <w:r w:rsidRPr="007929E5">
        <w:rPr>
          <w:rFonts w:ascii="Angsana New" w:hAnsi="Angsana New" w:hint="cs"/>
          <w:spacing w:val="-4"/>
          <w:sz w:val="30"/>
          <w:szCs w:val="30"/>
          <w:cs/>
          <w:lang w:val="th-TH"/>
        </w:rPr>
        <w:t>ดังกล่าวได้จดทะเบียนเพิ่มทุนกับกระทรวงพาณิชย์เมื่อวันที่ 12 มิถุนายน 2562 และบริษัทได้ชำระค่าหุ้นเพิ่มทุน</w:t>
      </w:r>
      <w:r w:rsidR="000A0322">
        <w:rPr>
          <w:rFonts w:ascii="Angsana New" w:hAnsi="Angsana New" w:hint="cs"/>
          <w:spacing w:val="-4"/>
          <w:sz w:val="30"/>
          <w:szCs w:val="30"/>
          <w:cs/>
          <w:lang w:val="th-TH"/>
        </w:rPr>
        <w:t xml:space="preserve">          </w:t>
      </w:r>
      <w:r w:rsidRPr="007929E5">
        <w:rPr>
          <w:rFonts w:ascii="Angsana New" w:hAnsi="Angsana New" w:hint="cs"/>
          <w:spacing w:val="-4"/>
          <w:sz w:val="30"/>
          <w:szCs w:val="30"/>
          <w:cs/>
          <w:lang w:val="th-TH"/>
        </w:rPr>
        <w:t>เป็นเงินสดจำนวน 65 ล้านบาทแล้ว</w:t>
      </w:r>
    </w:p>
    <w:p w14:paraId="32A0ABBC" w14:textId="77777777" w:rsidR="00E07379" w:rsidRPr="007929E5" w:rsidRDefault="00E07379" w:rsidP="00EB0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46C0210" w14:textId="77777777" w:rsidR="00EB0DE9" w:rsidRPr="007929E5" w:rsidRDefault="00EB0DE9" w:rsidP="00EB0DE9">
      <w:pPr>
        <w:rPr>
          <w:rFonts w:ascii="Angsana New" w:hAnsi="Angsana New"/>
          <w:cs/>
        </w:rPr>
        <w:sectPr w:rsidR="00EB0DE9" w:rsidRPr="007929E5" w:rsidSect="00EB0DE9">
          <w:headerReference w:type="default" r:id="rId13"/>
          <w:footerReference w:type="even" r:id="rId14"/>
          <w:footerReference w:type="default" r:id="rId15"/>
          <w:footerReference w:type="first" r:id="rId16"/>
          <w:pgSz w:w="11909" w:h="16834" w:code="9"/>
          <w:pgMar w:top="1152" w:right="1019" w:bottom="1152" w:left="1170" w:header="720" w:footer="720" w:gutter="0"/>
          <w:cols w:space="720"/>
          <w:titlePg/>
          <w:docGrid w:linePitch="245"/>
        </w:sectPr>
      </w:pPr>
    </w:p>
    <w:p w14:paraId="2A347D09" w14:textId="0CDA7FB9" w:rsidR="00725821" w:rsidRPr="007929E5" w:rsidRDefault="00725821" w:rsidP="005E2DE1">
      <w:pPr>
        <w:pStyle w:val="index"/>
        <w:numPr>
          <w:ilvl w:val="0"/>
          <w:numId w:val="31"/>
        </w:numPr>
        <w:tabs>
          <w:tab w:val="clear" w:pos="340"/>
        </w:tabs>
        <w:spacing w:after="0" w:line="240" w:lineRule="atLeast"/>
        <w:ind w:left="540" w:hanging="540"/>
        <w:rPr>
          <w:rFonts w:ascii="Angsana New" w:hAnsi="Angsana New" w:cs="Angsana New"/>
          <w:b/>
          <w:bCs/>
          <w:sz w:val="30"/>
          <w:szCs w:val="30"/>
          <w:rtl/>
          <w:cs/>
        </w:rPr>
      </w:pPr>
      <w:r w:rsidRPr="007929E5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lastRenderedPageBreak/>
        <w:t>ส่วนปรับปรุง</w:t>
      </w:r>
      <w:r w:rsidRPr="007929E5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อาคาร</w:t>
      </w:r>
      <w:r w:rsidRPr="007929E5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เช่าและอุปกรณ์</w:t>
      </w:r>
    </w:p>
    <w:p w14:paraId="3AAD80AF" w14:textId="77777777" w:rsidR="00725821" w:rsidRPr="007929E5" w:rsidRDefault="00725821" w:rsidP="00725821">
      <w:pPr>
        <w:pStyle w:val="BodyText2"/>
        <w:rPr>
          <w:sz w:val="16"/>
          <w:szCs w:val="16"/>
          <w:lang w:val="en-US"/>
        </w:rPr>
      </w:pPr>
    </w:p>
    <w:tbl>
      <w:tblPr>
        <w:tblW w:w="140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170"/>
        <w:gridCol w:w="270"/>
        <w:gridCol w:w="1080"/>
        <w:gridCol w:w="270"/>
        <w:gridCol w:w="990"/>
        <w:gridCol w:w="270"/>
        <w:gridCol w:w="1170"/>
        <w:gridCol w:w="270"/>
        <w:gridCol w:w="1080"/>
        <w:gridCol w:w="270"/>
        <w:gridCol w:w="1170"/>
        <w:gridCol w:w="270"/>
        <w:gridCol w:w="1080"/>
        <w:gridCol w:w="270"/>
        <w:gridCol w:w="1120"/>
      </w:tblGrid>
      <w:tr w:rsidR="009B0FC2" w:rsidRPr="007929E5" w14:paraId="61807DEF" w14:textId="77777777" w:rsidTr="00D3777F">
        <w:trPr>
          <w:tblHeader/>
        </w:trPr>
        <w:tc>
          <w:tcPr>
            <w:tcW w:w="3330" w:type="dxa"/>
            <w:shd w:val="clear" w:color="auto" w:fill="FFFFFF" w:themeFill="background1"/>
            <w:vAlign w:val="center"/>
          </w:tcPr>
          <w:p w14:paraId="2D2E9F2E" w14:textId="77777777" w:rsidR="009B0FC2" w:rsidRPr="007929E5" w:rsidRDefault="009B0FC2" w:rsidP="0072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750" w:type="dxa"/>
            <w:gridSpan w:val="15"/>
          </w:tcPr>
          <w:p w14:paraId="7EE5B257" w14:textId="3C291175" w:rsidR="009B0FC2" w:rsidRPr="007929E5" w:rsidRDefault="009B0FC2" w:rsidP="0072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bCs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97766" w:rsidRPr="007929E5" w14:paraId="17DC12EC" w14:textId="77777777" w:rsidTr="00D3777F">
        <w:trPr>
          <w:tblHeader/>
        </w:trPr>
        <w:tc>
          <w:tcPr>
            <w:tcW w:w="3330" w:type="dxa"/>
            <w:shd w:val="clear" w:color="auto" w:fill="FFFFFF" w:themeFill="background1"/>
            <w:vAlign w:val="center"/>
          </w:tcPr>
          <w:p w14:paraId="196C1CA8" w14:textId="77777777" w:rsidR="009B0FC2" w:rsidRPr="007929E5" w:rsidRDefault="009B0FC2" w:rsidP="0072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9422E9" w14:textId="77777777" w:rsidR="009B0FC2" w:rsidRPr="007929E5" w:rsidRDefault="009B0FC2" w:rsidP="00772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ind w:left="-110" w:right="-108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ส่วนปรับปรุงอาคารเช่า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0C223B" w14:textId="77777777" w:rsidR="009B0FC2" w:rsidRPr="007929E5" w:rsidRDefault="009B0FC2" w:rsidP="0072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8A0640" w14:textId="77777777" w:rsidR="009B0FC2" w:rsidRPr="007929E5" w:rsidRDefault="009B0FC2" w:rsidP="0072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1EB6C4" w14:textId="77777777" w:rsidR="009B0FC2" w:rsidRPr="007929E5" w:rsidRDefault="009B0FC2" w:rsidP="0072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59B07F" w14:textId="77777777" w:rsidR="00B97766" w:rsidRPr="007929E5" w:rsidRDefault="009B0FC2" w:rsidP="0072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2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เครื่องมือ</w:t>
            </w:r>
          </w:p>
          <w:p w14:paraId="3C565E3C" w14:textId="1A0B58C8" w:rsidR="009B0FC2" w:rsidRPr="007929E5" w:rsidRDefault="009B0FC2" w:rsidP="0072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2"/>
              <w:jc w:val="center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และเครื่องใช้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6A0640" w14:textId="77777777" w:rsidR="009B0FC2" w:rsidRPr="007929E5" w:rsidRDefault="009B0FC2" w:rsidP="0072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67EB903" w14:textId="77777777" w:rsidR="009B0FC2" w:rsidRPr="007929E5" w:rsidRDefault="009B0FC2" w:rsidP="0072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4" w:right="-102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8C9A47" w14:textId="77777777" w:rsidR="009B0FC2" w:rsidRPr="007929E5" w:rsidRDefault="009B0FC2" w:rsidP="0072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078F1B" w14:textId="77777777" w:rsidR="009B0FC2" w:rsidRPr="007929E5" w:rsidRDefault="009B0FC2" w:rsidP="0072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 w:right="-104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เครื่องรับชำระเงินอัตโนมัติ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09B548" w14:textId="77777777" w:rsidR="009B0FC2" w:rsidRPr="007929E5" w:rsidRDefault="009B0FC2" w:rsidP="0072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B7C6704" w14:textId="77777777" w:rsidR="009B0FC2" w:rsidRPr="007929E5" w:rsidRDefault="009B0FC2" w:rsidP="0072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เครื่องขายสินค้าอัตโนมัติ</w:t>
            </w:r>
          </w:p>
        </w:tc>
        <w:tc>
          <w:tcPr>
            <w:tcW w:w="270" w:type="dxa"/>
          </w:tcPr>
          <w:p w14:paraId="4E88F8D1" w14:textId="77777777" w:rsidR="009B0FC2" w:rsidRPr="007929E5" w:rsidRDefault="009B0FC2" w:rsidP="0072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11C2C24" w14:textId="2250D3F0" w:rsidR="009B0FC2" w:rsidRPr="007929E5" w:rsidRDefault="009B0FC2" w:rsidP="0072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สินทรัพย์ระหว่างติดตั้ง</w:t>
            </w:r>
          </w:p>
        </w:tc>
        <w:tc>
          <w:tcPr>
            <w:tcW w:w="270" w:type="dxa"/>
          </w:tcPr>
          <w:p w14:paraId="21730D83" w14:textId="77777777" w:rsidR="009B0FC2" w:rsidRPr="007929E5" w:rsidRDefault="009B0FC2" w:rsidP="0072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77BE4722" w14:textId="38053684" w:rsidR="009B0FC2" w:rsidRPr="007929E5" w:rsidRDefault="009B0FC2" w:rsidP="0072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  <w:p w14:paraId="3B0948C9" w14:textId="77777777" w:rsidR="005D1556" w:rsidRPr="007929E5" w:rsidRDefault="005D1556" w:rsidP="0072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  <w:p w14:paraId="59BBE20E" w14:textId="77777777" w:rsidR="009B0FC2" w:rsidRPr="007929E5" w:rsidRDefault="009B0FC2" w:rsidP="0072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รวม</w:t>
            </w:r>
          </w:p>
        </w:tc>
      </w:tr>
      <w:tr w:rsidR="009B0FC2" w:rsidRPr="007929E5" w14:paraId="02C2B488" w14:textId="77777777" w:rsidTr="00D3777F">
        <w:trPr>
          <w:trHeight w:val="288"/>
          <w:tblHeader/>
        </w:trPr>
        <w:tc>
          <w:tcPr>
            <w:tcW w:w="3330" w:type="dxa"/>
            <w:shd w:val="clear" w:color="auto" w:fill="FFFFFF" w:themeFill="background1"/>
          </w:tcPr>
          <w:p w14:paraId="70CEA76C" w14:textId="77777777" w:rsidR="009B0FC2" w:rsidRPr="007929E5" w:rsidRDefault="009B0FC2" w:rsidP="0072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50" w:type="dxa"/>
            <w:gridSpan w:val="15"/>
          </w:tcPr>
          <w:p w14:paraId="5CB8BBBC" w14:textId="55DA1D5A" w:rsidR="009B0FC2" w:rsidRPr="007929E5" w:rsidRDefault="009B0FC2" w:rsidP="0072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7766" w:rsidRPr="007929E5" w14:paraId="4DB155D5" w14:textId="77777777" w:rsidTr="00D3777F">
        <w:tc>
          <w:tcPr>
            <w:tcW w:w="3330" w:type="dxa"/>
          </w:tcPr>
          <w:p w14:paraId="02946495" w14:textId="77777777" w:rsidR="009B0FC2" w:rsidRPr="007929E5" w:rsidRDefault="009B0FC2" w:rsidP="0072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36"/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  <w:t xml:space="preserve">ราคาทุน </w:t>
            </w:r>
          </w:p>
        </w:tc>
        <w:tc>
          <w:tcPr>
            <w:tcW w:w="1170" w:type="dxa"/>
          </w:tcPr>
          <w:p w14:paraId="11E34AD4" w14:textId="77777777" w:rsidR="009B0FC2" w:rsidRPr="007929E5" w:rsidRDefault="009B0FC2" w:rsidP="0072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7BA4EF2" w14:textId="77777777" w:rsidR="009B0FC2" w:rsidRPr="007929E5" w:rsidRDefault="009B0FC2" w:rsidP="0072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738B60" w14:textId="77777777" w:rsidR="009B0FC2" w:rsidRPr="007929E5" w:rsidRDefault="009B0FC2" w:rsidP="0072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8B6B3FF" w14:textId="77777777" w:rsidR="009B0FC2" w:rsidRPr="007929E5" w:rsidRDefault="009B0FC2" w:rsidP="0072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4241A79" w14:textId="77777777" w:rsidR="009B0FC2" w:rsidRPr="007929E5" w:rsidRDefault="009B0FC2" w:rsidP="0072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8186FD2" w14:textId="77777777" w:rsidR="009B0FC2" w:rsidRPr="007929E5" w:rsidRDefault="009B0FC2" w:rsidP="0072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86994B" w14:textId="77777777" w:rsidR="009B0FC2" w:rsidRPr="007929E5" w:rsidRDefault="009B0FC2" w:rsidP="0072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2B38917" w14:textId="77777777" w:rsidR="009B0FC2" w:rsidRPr="007929E5" w:rsidRDefault="009B0FC2" w:rsidP="0072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9F360F" w14:textId="77777777" w:rsidR="009B0FC2" w:rsidRPr="007929E5" w:rsidRDefault="009B0FC2" w:rsidP="0072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2E9BD49" w14:textId="77777777" w:rsidR="009B0FC2" w:rsidRPr="007929E5" w:rsidRDefault="009B0FC2" w:rsidP="0072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0F5948" w14:textId="77777777" w:rsidR="009B0FC2" w:rsidRPr="007929E5" w:rsidRDefault="009B0FC2" w:rsidP="0072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3E10F1A" w14:textId="77777777" w:rsidR="009B0FC2" w:rsidRPr="007929E5" w:rsidRDefault="009B0FC2" w:rsidP="0072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361A07" w14:textId="77777777" w:rsidR="009B0FC2" w:rsidRPr="007929E5" w:rsidRDefault="009B0FC2" w:rsidP="0072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33FB34B" w14:textId="77777777" w:rsidR="009B0FC2" w:rsidRPr="007929E5" w:rsidRDefault="009B0FC2" w:rsidP="0072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</w:pPr>
          </w:p>
        </w:tc>
        <w:tc>
          <w:tcPr>
            <w:tcW w:w="1120" w:type="dxa"/>
          </w:tcPr>
          <w:p w14:paraId="6C0D1A28" w14:textId="6E3786EA" w:rsidR="009B0FC2" w:rsidRPr="007929E5" w:rsidRDefault="009B0FC2" w:rsidP="0072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</w:pPr>
          </w:p>
        </w:tc>
      </w:tr>
      <w:tr w:rsidR="00B97766" w:rsidRPr="007929E5" w14:paraId="31EED5EA" w14:textId="77777777" w:rsidTr="00D3777F">
        <w:tc>
          <w:tcPr>
            <w:tcW w:w="3330" w:type="dxa"/>
            <w:shd w:val="clear" w:color="auto" w:fill="auto"/>
          </w:tcPr>
          <w:p w14:paraId="2736BC66" w14:textId="5106A1C2" w:rsidR="009B0FC2" w:rsidRPr="007929E5" w:rsidRDefault="009B0FC2" w:rsidP="0094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ณ วันที่ </w:t>
            </w: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 xml:space="preserve">1 </w:t>
            </w: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มกราคม </w:t>
            </w: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2561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E65DBB" w14:textId="54B0A3AD" w:rsidR="009B0FC2" w:rsidRPr="007929E5" w:rsidRDefault="009B0FC2" w:rsidP="00940B88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4,026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A6D67B" w14:textId="77777777" w:rsidR="009B0FC2" w:rsidRPr="007929E5" w:rsidRDefault="009B0FC2" w:rsidP="00940B88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7EF6CA" w14:textId="3F68866F" w:rsidR="009B0FC2" w:rsidRPr="007929E5" w:rsidRDefault="009B0FC2" w:rsidP="00940B88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19,999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CE6F82" w14:textId="77777777" w:rsidR="009B0FC2" w:rsidRPr="007929E5" w:rsidRDefault="009B0FC2" w:rsidP="00940B88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98BD0C" w14:textId="44838FAB" w:rsidR="009B0FC2" w:rsidRPr="007929E5" w:rsidRDefault="009B0FC2" w:rsidP="00940B88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3,168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9941B6" w14:textId="77777777" w:rsidR="009B0FC2" w:rsidRPr="007929E5" w:rsidRDefault="009B0FC2" w:rsidP="00940B88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7AC07A" w14:textId="4CCBD659" w:rsidR="009B0FC2" w:rsidRPr="007929E5" w:rsidRDefault="009B0FC2" w:rsidP="00940B88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22,747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36EE99" w14:textId="77777777" w:rsidR="009B0FC2" w:rsidRPr="007929E5" w:rsidRDefault="009B0FC2" w:rsidP="00940B88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6C3B1A" w14:textId="489AACD9" w:rsidR="009B0FC2" w:rsidRPr="007929E5" w:rsidRDefault="009B0FC2" w:rsidP="009B0FC2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173,226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240DEB" w14:textId="77777777" w:rsidR="009B0FC2" w:rsidRPr="007929E5" w:rsidRDefault="009B0FC2" w:rsidP="00940B88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236B00F" w14:textId="485A8A27" w:rsidR="009B0FC2" w:rsidRPr="007929E5" w:rsidRDefault="009B0FC2" w:rsidP="00940B8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1</w:t>
            </w:r>
            <w:r w:rsidR="002A7E20" w:rsidRPr="007929E5">
              <w:rPr>
                <w:rFonts w:asciiTheme="minorHAnsi" w:hAnsiTheme="minorHAnsi" w:cstheme="minorHAnsi"/>
                <w:sz w:val="30"/>
                <w:szCs w:val="30"/>
              </w:rPr>
              <w:t>4</w:t>
            </w: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 w:rsidR="002A7E20" w:rsidRPr="007929E5">
              <w:rPr>
                <w:rFonts w:asciiTheme="minorHAnsi" w:hAnsiTheme="minorHAnsi" w:cstheme="minorHAnsi"/>
                <w:sz w:val="30"/>
                <w:szCs w:val="30"/>
              </w:rPr>
              <w:t>141</w:t>
            </w:r>
          </w:p>
        </w:tc>
        <w:tc>
          <w:tcPr>
            <w:tcW w:w="270" w:type="dxa"/>
          </w:tcPr>
          <w:p w14:paraId="370D23ED" w14:textId="77777777" w:rsidR="009B0FC2" w:rsidRPr="007929E5" w:rsidRDefault="009B0FC2" w:rsidP="00940B88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CF6320" w14:textId="4566D648" w:rsidR="009B0FC2" w:rsidRPr="007929E5" w:rsidRDefault="002C2F6F" w:rsidP="00940B88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08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5,151</w:t>
            </w:r>
          </w:p>
        </w:tc>
        <w:tc>
          <w:tcPr>
            <w:tcW w:w="270" w:type="dxa"/>
          </w:tcPr>
          <w:p w14:paraId="0C9AC7A9" w14:textId="77777777" w:rsidR="009B0FC2" w:rsidRPr="007929E5" w:rsidRDefault="009B0FC2" w:rsidP="00940B88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08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0E280FB2" w14:textId="1DCE40DB" w:rsidR="009B0FC2" w:rsidRPr="007929E5" w:rsidRDefault="009B0FC2" w:rsidP="00940B88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08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242,458</w:t>
            </w:r>
          </w:p>
        </w:tc>
      </w:tr>
      <w:tr w:rsidR="00B97766" w:rsidRPr="007929E5" w14:paraId="4580836E" w14:textId="77777777" w:rsidTr="00D3777F">
        <w:tc>
          <w:tcPr>
            <w:tcW w:w="3330" w:type="dxa"/>
            <w:shd w:val="clear" w:color="auto" w:fill="auto"/>
          </w:tcPr>
          <w:p w14:paraId="3C0EE71C" w14:textId="77777777" w:rsidR="009B0FC2" w:rsidRPr="007929E5" w:rsidRDefault="009B0FC2" w:rsidP="0094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C4E675" w14:textId="170F0544" w:rsidR="009B0FC2" w:rsidRPr="007929E5" w:rsidRDefault="009B0FC2" w:rsidP="00940B88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934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C9D358" w14:textId="77777777" w:rsidR="009B0FC2" w:rsidRPr="007929E5" w:rsidRDefault="009B0FC2" w:rsidP="00940B88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BDC3B1" w14:textId="7F8A0BA1" w:rsidR="009B0FC2" w:rsidRPr="007929E5" w:rsidRDefault="009B0FC2" w:rsidP="00940B88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3,</w:t>
            </w:r>
            <w:r w:rsidR="00A26A53">
              <w:rPr>
                <w:rFonts w:asciiTheme="minorHAnsi" w:hAnsiTheme="minorHAnsi" w:cstheme="minorHAnsi"/>
                <w:sz w:val="30"/>
                <w:szCs w:val="30"/>
              </w:rPr>
              <w:t>219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09265C" w14:textId="77777777" w:rsidR="009B0FC2" w:rsidRPr="007929E5" w:rsidRDefault="009B0FC2" w:rsidP="00940B88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114EB9" w14:textId="24A93732" w:rsidR="009B0FC2" w:rsidRPr="007929E5" w:rsidRDefault="009B0FC2" w:rsidP="00940B88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959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05C4A2" w14:textId="77777777" w:rsidR="009B0FC2" w:rsidRPr="007929E5" w:rsidRDefault="009B0FC2" w:rsidP="00940B88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5541E2" w14:textId="35572647" w:rsidR="009B0FC2" w:rsidRPr="007929E5" w:rsidRDefault="009B0FC2" w:rsidP="00940B88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3,564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CD5C6F" w14:textId="77777777" w:rsidR="009B0FC2" w:rsidRPr="007929E5" w:rsidRDefault="009B0FC2" w:rsidP="00940B88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5FE649" w14:textId="01BC1745" w:rsidR="009B0FC2" w:rsidRPr="007929E5" w:rsidRDefault="009B0FC2" w:rsidP="00940B88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52,762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128829" w14:textId="77777777" w:rsidR="009B0FC2" w:rsidRPr="007929E5" w:rsidRDefault="009B0FC2" w:rsidP="00940B88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8FE80A8" w14:textId="141E6A42" w:rsidR="009B0FC2" w:rsidRPr="007929E5" w:rsidRDefault="002A7E20" w:rsidP="002A7E2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9A9F39" w14:textId="77777777" w:rsidR="009B0FC2" w:rsidRPr="007929E5" w:rsidRDefault="009B0FC2" w:rsidP="00940B88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68228D5" w14:textId="39DEAF5F" w:rsidR="009B0FC2" w:rsidRPr="007929E5" w:rsidRDefault="002C2F6F" w:rsidP="00940B88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08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80,794</w:t>
            </w:r>
          </w:p>
        </w:tc>
        <w:tc>
          <w:tcPr>
            <w:tcW w:w="270" w:type="dxa"/>
          </w:tcPr>
          <w:p w14:paraId="4128601D" w14:textId="77777777" w:rsidR="009B0FC2" w:rsidRPr="007929E5" w:rsidRDefault="009B0FC2" w:rsidP="00940B88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08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1120" w:type="dxa"/>
            <w:shd w:val="clear" w:color="auto" w:fill="auto"/>
          </w:tcPr>
          <w:p w14:paraId="64DB20A7" w14:textId="4D3551C0" w:rsidR="009B0FC2" w:rsidRPr="007929E5" w:rsidRDefault="009B0FC2" w:rsidP="00940B88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08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142,</w:t>
            </w:r>
            <w:r w:rsidR="00A26A53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232</w:t>
            </w:r>
          </w:p>
        </w:tc>
      </w:tr>
      <w:tr w:rsidR="00A26A53" w:rsidRPr="00A26A53" w14:paraId="6BCA8F33" w14:textId="77777777" w:rsidTr="00D3777F">
        <w:tc>
          <w:tcPr>
            <w:tcW w:w="3330" w:type="dxa"/>
            <w:shd w:val="clear" w:color="auto" w:fill="auto"/>
          </w:tcPr>
          <w:p w14:paraId="124E787C" w14:textId="331BCA94" w:rsidR="00A26A53" w:rsidRPr="007929E5" w:rsidRDefault="00A26A53" w:rsidP="00A26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>
              <w:rPr>
                <w:rFonts w:asciiTheme="minorHAnsi" w:hAnsiTheme="minorHAnsi" w:cstheme="minorHAns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70E9F6" w14:textId="4870B5D0" w:rsidR="00A26A53" w:rsidRPr="007929E5" w:rsidRDefault="00A26A53" w:rsidP="00A26A53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130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CC760E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130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D9E24F" w14:textId="26FBC9A0" w:rsidR="00A26A53" w:rsidRPr="007929E5" w:rsidRDefault="00A26A53" w:rsidP="00A26A53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130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CBC7D8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130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BE6676" w14:textId="2472C988" w:rsidR="00A26A53" w:rsidRPr="007929E5" w:rsidRDefault="00A26A53" w:rsidP="00A26A53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130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6D912A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130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166C480" w14:textId="62AA280B" w:rsidR="00A26A53" w:rsidRPr="007929E5" w:rsidRDefault="00A26A53" w:rsidP="00A26A53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130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8D2230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130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657469" w14:textId="04558357" w:rsidR="00A26A53" w:rsidRPr="007929E5" w:rsidRDefault="00A26A53" w:rsidP="00A26A53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130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2FD7CE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130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876D6BF" w14:textId="0E99C485" w:rsidR="00A26A53" w:rsidRPr="007929E5" w:rsidRDefault="00A26A53" w:rsidP="00A26A53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77,401</w:t>
            </w:r>
          </w:p>
        </w:tc>
        <w:tc>
          <w:tcPr>
            <w:tcW w:w="270" w:type="dxa"/>
            <w:shd w:val="clear" w:color="auto" w:fill="auto"/>
          </w:tcPr>
          <w:p w14:paraId="62194037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C16E38" w14:textId="3C14CD40" w:rsidR="00A26A53" w:rsidRPr="007929E5" w:rsidRDefault="00A26A53" w:rsidP="00A26A53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08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(77,401)</w:t>
            </w:r>
          </w:p>
        </w:tc>
        <w:tc>
          <w:tcPr>
            <w:tcW w:w="270" w:type="dxa"/>
          </w:tcPr>
          <w:p w14:paraId="00AE5E4C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08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1120" w:type="dxa"/>
            <w:shd w:val="clear" w:color="auto" w:fill="auto"/>
          </w:tcPr>
          <w:p w14:paraId="3C643824" w14:textId="4EB0E26C" w:rsidR="00A26A53" w:rsidRPr="007929E5" w:rsidRDefault="00A26A53" w:rsidP="00A26A53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108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-</w:t>
            </w:r>
          </w:p>
        </w:tc>
      </w:tr>
      <w:tr w:rsidR="00A26A53" w:rsidRPr="007929E5" w14:paraId="6490F103" w14:textId="77777777" w:rsidTr="00D3777F">
        <w:tc>
          <w:tcPr>
            <w:tcW w:w="3330" w:type="dxa"/>
          </w:tcPr>
          <w:p w14:paraId="6E3EE7DA" w14:textId="77777777" w:rsidR="00A26A53" w:rsidRPr="007929E5" w:rsidRDefault="00A26A53" w:rsidP="00A26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18EAD" w14:textId="6A24E7CA" w:rsidR="00A26A53" w:rsidRPr="007929E5" w:rsidRDefault="00A26A53" w:rsidP="00A26A5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(436)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DB860D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B2564D" w14:textId="2FF4B4C7" w:rsidR="00A26A53" w:rsidRPr="007929E5" w:rsidRDefault="00A26A53" w:rsidP="00A26A5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10"/>
              <w:rPr>
                <w:rFonts w:asciiTheme="minorHAnsi" w:hAnsiTheme="minorHAnsi" w:cstheme="minorHAnsi"/>
                <w:sz w:val="30"/>
                <w:szCs w:val="30"/>
                <w:cs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(3,5</w:t>
            </w:r>
            <w:r>
              <w:rPr>
                <w:rFonts w:asciiTheme="minorHAnsi" w:hAnsiTheme="minorHAnsi" w:cstheme="minorHAnsi"/>
                <w:sz w:val="30"/>
                <w:szCs w:val="30"/>
              </w:rPr>
              <w:t>88</w:t>
            </w: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A57693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2E4DA" w14:textId="120829CC" w:rsidR="00A26A53" w:rsidRPr="007929E5" w:rsidRDefault="00A26A53" w:rsidP="000505C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6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(458)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D27E59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45FF8A" w14:textId="2A597E97" w:rsidR="00A26A53" w:rsidRPr="007929E5" w:rsidRDefault="00A26A53" w:rsidP="000505C7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-110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(2,095)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69177D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B705C2" w14:textId="0D5176C8" w:rsidR="00A26A53" w:rsidRPr="007929E5" w:rsidRDefault="00A26A53" w:rsidP="00A26A53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6493F5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8CE57C" w14:textId="0CF3488D" w:rsidR="00A26A53" w:rsidRPr="007929E5" w:rsidRDefault="00A26A53" w:rsidP="00A26A53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4CAAD4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AD73225" w14:textId="7D73B568" w:rsidR="00A26A53" w:rsidRPr="007929E5" w:rsidRDefault="00A26A53" w:rsidP="00A26A53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933BF7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630"/>
                <w:tab w:val="decimal" w:pos="976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</w:tcPr>
          <w:p w14:paraId="17424655" w14:textId="09E039D1" w:rsidR="00A26A53" w:rsidRPr="007929E5" w:rsidRDefault="00A26A53" w:rsidP="00A26A53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08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(6,5</w:t>
            </w:r>
            <w:r>
              <w:rPr>
                <w:rFonts w:asciiTheme="minorHAnsi" w:hAnsiTheme="minorHAnsi" w:cstheme="minorHAnsi"/>
                <w:sz w:val="30"/>
                <w:szCs w:val="30"/>
              </w:rPr>
              <w:t>77</w:t>
            </w: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)</w:t>
            </w:r>
          </w:p>
        </w:tc>
      </w:tr>
      <w:tr w:rsidR="00A26A53" w:rsidRPr="007929E5" w14:paraId="04A3A0BA" w14:textId="77777777" w:rsidTr="00D3777F">
        <w:tc>
          <w:tcPr>
            <w:tcW w:w="3330" w:type="dxa"/>
            <w:shd w:val="clear" w:color="auto" w:fill="auto"/>
          </w:tcPr>
          <w:p w14:paraId="5DE114E8" w14:textId="77777777" w:rsidR="00A26A53" w:rsidRPr="007929E5" w:rsidRDefault="00A26A53" w:rsidP="00A26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 xml:space="preserve">31 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 xml:space="preserve">2561 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14:paraId="277ADA88" w14:textId="6D447580" w:rsidR="00A26A53" w:rsidRPr="007929E5" w:rsidRDefault="00A26A53" w:rsidP="00A26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 xml:space="preserve">   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 xml:space="preserve">1 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1E5019" w14:textId="7561DC2D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4,524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F3ADDE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61EEDE" w14:textId="46489379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19,630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15B6F5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1895AA" w14:textId="694E5CCD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3,669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32919A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086848" w14:textId="7E4B0820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24,216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9579DB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70AF63" w14:textId="1F83A3CC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225,988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0520DD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CA8517" w14:textId="7F9AF281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91,542</w:t>
            </w:r>
          </w:p>
        </w:tc>
        <w:tc>
          <w:tcPr>
            <w:tcW w:w="270" w:type="dxa"/>
            <w:shd w:val="clear" w:color="auto" w:fill="auto"/>
          </w:tcPr>
          <w:p w14:paraId="0360B626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14ACCFB" w14:textId="13DFCF11" w:rsidR="00A26A53" w:rsidRPr="007929E5" w:rsidRDefault="00A26A53" w:rsidP="00A26A53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0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8,544</w:t>
            </w:r>
          </w:p>
        </w:tc>
        <w:tc>
          <w:tcPr>
            <w:tcW w:w="270" w:type="dxa"/>
          </w:tcPr>
          <w:p w14:paraId="048ADB89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0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</w:tcPr>
          <w:p w14:paraId="5C40848C" w14:textId="4C702010" w:rsidR="00A26A53" w:rsidRPr="007929E5" w:rsidRDefault="00A26A53" w:rsidP="00A26A53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0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  <w:p w14:paraId="30388DC6" w14:textId="2821E6AC" w:rsidR="00A26A53" w:rsidRPr="007929E5" w:rsidRDefault="00A26A53" w:rsidP="00A26A53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08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378,113</w:t>
            </w:r>
          </w:p>
        </w:tc>
      </w:tr>
      <w:tr w:rsidR="00A26A53" w:rsidRPr="007929E5" w14:paraId="29870DE5" w14:textId="77777777" w:rsidTr="00D3777F">
        <w:tc>
          <w:tcPr>
            <w:tcW w:w="3330" w:type="dxa"/>
          </w:tcPr>
          <w:p w14:paraId="1459B11A" w14:textId="77777777" w:rsidR="00A26A53" w:rsidRPr="007929E5" w:rsidRDefault="00A26A53" w:rsidP="00A26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EBE865" w14:textId="2A9691D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4,387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3F3C24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F2F591" w14:textId="12E7CD1D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6,750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C36FE7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A8BB8B" w14:textId="1298BEB2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8,09</w:t>
            </w:r>
            <w:r w:rsidRPr="007929E5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2FC067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F50178" w14:textId="0E28BE9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9,010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46081A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B18711" w14:textId="3D24CDFA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2,538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9764CD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02ED34" w14:textId="2B7D4C3B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74,794</w:t>
            </w:r>
          </w:p>
        </w:tc>
        <w:tc>
          <w:tcPr>
            <w:tcW w:w="270" w:type="dxa"/>
            <w:shd w:val="clear" w:color="auto" w:fill="auto"/>
          </w:tcPr>
          <w:p w14:paraId="7752D0D5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C379FB5" w14:textId="55EC2C41" w:rsidR="00A26A53" w:rsidRPr="007929E5" w:rsidRDefault="00A26A53" w:rsidP="00A26A5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906,090</w:t>
            </w:r>
          </w:p>
        </w:tc>
        <w:tc>
          <w:tcPr>
            <w:tcW w:w="270" w:type="dxa"/>
          </w:tcPr>
          <w:p w14:paraId="5D74B202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right="-108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1120" w:type="dxa"/>
            <w:shd w:val="clear" w:color="auto" w:fill="auto"/>
          </w:tcPr>
          <w:p w14:paraId="3F227FA1" w14:textId="200BBD38" w:rsidR="00A26A53" w:rsidRPr="007929E5" w:rsidRDefault="00A26A53" w:rsidP="00A26A53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08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1,011,659</w:t>
            </w:r>
          </w:p>
        </w:tc>
      </w:tr>
      <w:tr w:rsidR="00A26A53" w:rsidRPr="007929E5" w14:paraId="4985DB19" w14:textId="77777777" w:rsidTr="00D3777F">
        <w:tc>
          <w:tcPr>
            <w:tcW w:w="3330" w:type="dxa"/>
          </w:tcPr>
          <w:p w14:paraId="162C27ED" w14:textId="2289F2AB" w:rsidR="00A26A53" w:rsidRPr="007929E5" w:rsidRDefault="00A26A53" w:rsidP="00A26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046379" w14:textId="6D65B43A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68F186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066FFA" w14:textId="65628CA2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02C2E8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FC0624" w14:textId="70B076BD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844DF9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B01A75" w14:textId="4C247275" w:rsidR="00A26A53" w:rsidRPr="007929E5" w:rsidRDefault="00A26A53" w:rsidP="00A26A53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100" w:right="72" w:firstLine="100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F3D28C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E108BE" w14:textId="318FD4B8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37,181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195097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359C86" w14:textId="24A71321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173,987</w:t>
            </w:r>
          </w:p>
        </w:tc>
        <w:tc>
          <w:tcPr>
            <w:tcW w:w="270" w:type="dxa"/>
            <w:shd w:val="clear" w:color="auto" w:fill="auto"/>
          </w:tcPr>
          <w:p w14:paraId="69C2C1A1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9F49E02" w14:textId="03FE53B8" w:rsidR="00A26A53" w:rsidRPr="007929E5" w:rsidRDefault="00A26A53" w:rsidP="00A26A5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(211,306)</w:t>
            </w:r>
          </w:p>
        </w:tc>
        <w:tc>
          <w:tcPr>
            <w:tcW w:w="270" w:type="dxa"/>
          </w:tcPr>
          <w:p w14:paraId="3982D1BE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right="-108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1120" w:type="dxa"/>
            <w:shd w:val="clear" w:color="auto" w:fill="auto"/>
          </w:tcPr>
          <w:p w14:paraId="6F8B2E8D" w14:textId="60574DC0" w:rsidR="00A26A53" w:rsidRPr="007929E5" w:rsidRDefault="00A26A53" w:rsidP="00A26A53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108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-</w:t>
            </w:r>
          </w:p>
        </w:tc>
      </w:tr>
      <w:tr w:rsidR="00A26A53" w:rsidRPr="007929E5" w14:paraId="09DA99D5" w14:textId="77777777" w:rsidTr="00D3777F">
        <w:tc>
          <w:tcPr>
            <w:tcW w:w="3330" w:type="dxa"/>
          </w:tcPr>
          <w:p w14:paraId="05458F85" w14:textId="05AA3507" w:rsidR="00A26A53" w:rsidRPr="001A6387" w:rsidRDefault="00A26A53" w:rsidP="00A26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200"/>
              <w:rPr>
                <w:rFonts w:asciiTheme="minorHAnsi" w:hAnsiTheme="minorHAnsi" w:cstheme="minorHAnsi"/>
                <w:spacing w:val="-6"/>
                <w:sz w:val="30"/>
                <w:szCs w:val="30"/>
                <w:cs/>
              </w:rPr>
            </w:pPr>
            <w:r w:rsidRPr="001A6387">
              <w:rPr>
                <w:rFonts w:asciiTheme="minorHAnsi" w:hAnsiTheme="minorHAnsi" w:cstheme="minorHAnsi"/>
                <w:spacing w:val="-6"/>
                <w:sz w:val="30"/>
                <w:szCs w:val="30"/>
                <w:cs/>
              </w:rPr>
              <w:t>โอน</w:t>
            </w:r>
            <w:r w:rsidRPr="001A6387">
              <w:rPr>
                <w:rFonts w:asciiTheme="minorHAnsi" w:hAnsiTheme="minorHAnsi" w:cstheme="minorHAnsi"/>
                <w:spacing w:val="-6"/>
                <w:sz w:val="30"/>
                <w:szCs w:val="30"/>
              </w:rPr>
              <w:t xml:space="preserve"> (</w:t>
            </w:r>
            <w:r w:rsidRPr="001A6387">
              <w:rPr>
                <w:rFonts w:asciiTheme="minorHAnsi" w:hAnsiTheme="minorHAnsi" w:cstheme="minorHAnsi"/>
                <w:spacing w:val="-6"/>
                <w:sz w:val="30"/>
                <w:szCs w:val="30"/>
                <w:cs/>
              </w:rPr>
              <w:t>ไป</w:t>
            </w:r>
            <w:r w:rsidRPr="001A6387">
              <w:rPr>
                <w:rFonts w:asciiTheme="minorHAnsi" w:hAnsiTheme="minorHAnsi" w:cstheme="minorHAnsi"/>
                <w:spacing w:val="-6"/>
                <w:sz w:val="30"/>
                <w:szCs w:val="30"/>
              </w:rPr>
              <w:t xml:space="preserve">) </w:t>
            </w:r>
            <w:r w:rsidRPr="001A6387">
              <w:rPr>
                <w:rFonts w:asciiTheme="minorHAnsi" w:hAnsiTheme="minorHAnsi" w:cstheme="minorHAnsi" w:hint="cs"/>
                <w:spacing w:val="-6"/>
                <w:sz w:val="30"/>
                <w:szCs w:val="30"/>
                <w:cs/>
              </w:rPr>
              <w:t>จาก</w:t>
            </w:r>
            <w:r w:rsidRPr="001A6387">
              <w:rPr>
                <w:rFonts w:asciiTheme="minorHAnsi" w:hAnsiTheme="minorHAnsi" w:cstheme="minorHAnsi"/>
                <w:spacing w:val="-6"/>
                <w:sz w:val="30"/>
                <w:szCs w:val="30"/>
                <w:cs/>
              </w:rPr>
              <w:t>สินทรัพย์เพื่อการให้บริการ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89F9983" w14:textId="71C00E14" w:rsidR="00A26A53" w:rsidRPr="007929E5" w:rsidRDefault="00A26A53" w:rsidP="00A26A53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130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D124C4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7C5C8D" w14:textId="10BA156C" w:rsidR="00A26A53" w:rsidRPr="007929E5" w:rsidRDefault="00A26A53" w:rsidP="00A26A53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80" w:right="314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F7760C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C78889E" w14:textId="3CC813A4" w:rsidR="00A26A53" w:rsidRPr="007929E5" w:rsidRDefault="00A26A53" w:rsidP="00A26A53">
            <w:pPr>
              <w:pStyle w:val="acctfourfigures"/>
              <w:tabs>
                <w:tab w:val="clear" w:pos="765"/>
                <w:tab w:val="decimal" w:pos="110"/>
              </w:tabs>
              <w:spacing w:line="240" w:lineRule="atLeast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1E0292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556777" w14:textId="2D47D6E9" w:rsidR="00A26A53" w:rsidRPr="007929E5" w:rsidRDefault="00A26A53" w:rsidP="00A26A53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100" w:right="72" w:firstLine="100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6F2490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ADA641A" w14:textId="23820E13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4,423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3F37B4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48AA6A" w14:textId="3895A6D7" w:rsidR="00A26A53" w:rsidRPr="007929E5" w:rsidRDefault="00A26A53" w:rsidP="00A26A53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BE7CEC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B862790" w14:textId="48DC7B21" w:rsidR="00A26A53" w:rsidRPr="007929E5" w:rsidRDefault="00A26A53" w:rsidP="00A26A5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(160,254)</w:t>
            </w:r>
          </w:p>
        </w:tc>
        <w:tc>
          <w:tcPr>
            <w:tcW w:w="270" w:type="dxa"/>
          </w:tcPr>
          <w:p w14:paraId="4768470F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right="-108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</w:tcPr>
          <w:p w14:paraId="63CB5076" w14:textId="08701659" w:rsidR="00A26A53" w:rsidRPr="007929E5" w:rsidRDefault="00A26A53" w:rsidP="00A26A53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08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(1</w:t>
            </w: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55</w:t>
            </w:r>
            <w:r w:rsidRPr="007929E5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,</w:t>
            </w: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831</w:t>
            </w:r>
            <w:r w:rsidRPr="007929E5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)</w:t>
            </w:r>
          </w:p>
        </w:tc>
      </w:tr>
      <w:tr w:rsidR="00A26A53" w:rsidRPr="007929E5" w14:paraId="37E1242F" w14:textId="77777777" w:rsidTr="00D3777F">
        <w:tc>
          <w:tcPr>
            <w:tcW w:w="3330" w:type="dxa"/>
          </w:tcPr>
          <w:p w14:paraId="3D2CCBD4" w14:textId="77777777" w:rsidR="00A26A53" w:rsidRPr="007929E5" w:rsidRDefault="00A26A53" w:rsidP="00A26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946259" w14:textId="3256ED3C" w:rsidR="00A26A53" w:rsidRPr="007929E5" w:rsidRDefault="00A26A53" w:rsidP="00A26A53">
            <w:pPr>
              <w:pStyle w:val="acctfourfigures"/>
              <w:tabs>
                <w:tab w:val="clear" w:pos="765"/>
              </w:tabs>
              <w:spacing w:line="240" w:lineRule="atLeast"/>
              <w:ind w:left="60" w:right="7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8DE479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82BE6A" w14:textId="2ECC721F" w:rsidR="00A26A53" w:rsidRPr="007929E5" w:rsidRDefault="00A26A53" w:rsidP="00A26A5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10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(24)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CFB4CA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57596B" w14:textId="62A65278" w:rsidR="00A26A53" w:rsidRPr="007929E5" w:rsidRDefault="00A26A53" w:rsidP="00A26A53">
            <w:pPr>
              <w:pStyle w:val="acctfourfigures"/>
              <w:tabs>
                <w:tab w:val="clear" w:pos="765"/>
                <w:tab w:val="decimal" w:pos="110"/>
              </w:tabs>
              <w:spacing w:line="240" w:lineRule="atLeast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0DFB8B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D77DAA3" w14:textId="380C6B68" w:rsidR="00A26A53" w:rsidRPr="007929E5" w:rsidRDefault="00A26A53" w:rsidP="00A26A53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100" w:right="72" w:firstLine="100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0B90F4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C4D682" w14:textId="3B13E07E" w:rsidR="00A26A53" w:rsidRPr="007929E5" w:rsidRDefault="00A26A53" w:rsidP="00A26A53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65E1FE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99B798F" w14:textId="4E377DF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(74,930)</w:t>
            </w:r>
          </w:p>
        </w:tc>
        <w:tc>
          <w:tcPr>
            <w:tcW w:w="270" w:type="dxa"/>
            <w:shd w:val="clear" w:color="auto" w:fill="auto"/>
          </w:tcPr>
          <w:p w14:paraId="7C9323D6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C5C51BC" w14:textId="1A5A42E8" w:rsidR="00A26A53" w:rsidRPr="007929E5" w:rsidRDefault="00A26A53" w:rsidP="00A26A5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(2,081)</w:t>
            </w:r>
          </w:p>
        </w:tc>
        <w:tc>
          <w:tcPr>
            <w:tcW w:w="270" w:type="dxa"/>
          </w:tcPr>
          <w:p w14:paraId="342FF592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right="-108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</w:tcPr>
          <w:p w14:paraId="33D2C520" w14:textId="2F66C920" w:rsidR="00A26A53" w:rsidRPr="007929E5" w:rsidRDefault="00A26A53" w:rsidP="00A26A53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08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(77,035)</w:t>
            </w:r>
          </w:p>
        </w:tc>
      </w:tr>
      <w:tr w:rsidR="00A26A53" w:rsidRPr="007929E5" w14:paraId="0E4BDE07" w14:textId="77777777" w:rsidTr="00D3777F">
        <w:trPr>
          <w:trHeight w:val="338"/>
        </w:trPr>
        <w:tc>
          <w:tcPr>
            <w:tcW w:w="3330" w:type="dxa"/>
            <w:shd w:val="clear" w:color="auto" w:fill="auto"/>
          </w:tcPr>
          <w:p w14:paraId="5335E475" w14:textId="2D68DF70" w:rsidR="00A26A53" w:rsidRPr="007929E5" w:rsidRDefault="00A26A53" w:rsidP="00A26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 xml:space="preserve">31 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8A3DFC" w14:textId="10E5960F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8,914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78D273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2E60D1" w14:textId="3D62C29E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26,425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450000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1DE42D" w14:textId="560406AB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11,825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C78CEF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766698" w14:textId="548556C8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33,226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4AB0C8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6CC126" w14:textId="12CAE579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270,130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3A9622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9E938E" w14:textId="0E7A5774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265,393</w:t>
            </w:r>
          </w:p>
        </w:tc>
        <w:tc>
          <w:tcPr>
            <w:tcW w:w="270" w:type="dxa"/>
            <w:shd w:val="clear" w:color="auto" w:fill="auto"/>
          </w:tcPr>
          <w:p w14:paraId="548F9C81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8DA891" w14:textId="11FD44B6" w:rsidR="00A26A53" w:rsidRPr="007929E5" w:rsidRDefault="00A26A53" w:rsidP="00A26A5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540,993</w:t>
            </w:r>
          </w:p>
        </w:tc>
        <w:tc>
          <w:tcPr>
            <w:tcW w:w="270" w:type="dxa"/>
          </w:tcPr>
          <w:p w14:paraId="4C046BFF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right="-10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73ECB0" w14:textId="22F98580" w:rsidR="00A26A53" w:rsidRPr="007929E5" w:rsidRDefault="00A26A53" w:rsidP="00A26A53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08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1,156,906</w:t>
            </w:r>
          </w:p>
        </w:tc>
      </w:tr>
      <w:tr w:rsidR="00A26A53" w:rsidRPr="007929E5" w14:paraId="38095E26" w14:textId="77777777" w:rsidTr="00B97766">
        <w:trPr>
          <w:trHeight w:val="20"/>
        </w:trPr>
        <w:tc>
          <w:tcPr>
            <w:tcW w:w="4500" w:type="dxa"/>
            <w:gridSpan w:val="2"/>
            <w:shd w:val="clear" w:color="auto" w:fill="auto"/>
          </w:tcPr>
          <w:p w14:paraId="0D9C8066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7F6745D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DAED2C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C9A592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BE1C427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F2EFE95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8E9820E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12F2A75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7C7609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6C92591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DB2ED8A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4F9403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EDF880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63364C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1026B563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</w:tr>
      <w:tr w:rsidR="00A26A53" w:rsidRPr="007929E5" w14:paraId="41040E00" w14:textId="77777777" w:rsidTr="00B97766">
        <w:trPr>
          <w:trHeight w:val="20"/>
        </w:trPr>
        <w:tc>
          <w:tcPr>
            <w:tcW w:w="4500" w:type="dxa"/>
            <w:gridSpan w:val="2"/>
            <w:shd w:val="clear" w:color="auto" w:fill="auto"/>
          </w:tcPr>
          <w:p w14:paraId="2FBBD260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  <w:r w:rsidRPr="007929E5">
              <w:rPr>
                <w:rFonts w:asciiTheme="minorHAnsi" w:hAnsiTheme="minorHAnsi" w:cstheme="minorHAns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สะสม</w:t>
            </w:r>
            <w:r w:rsidRPr="007929E5">
              <w:rPr>
                <w:rFonts w:asciiTheme="minorHAnsi" w:hAnsiTheme="minorHAnsi" w:cstheme="minorHAnsi" w:hint="cs"/>
                <w:b/>
                <w:bCs/>
                <w:i/>
                <w:iCs/>
                <w:sz w:val="30"/>
                <w:szCs w:val="30"/>
                <w:cs/>
              </w:rPr>
              <w:t>และ</w:t>
            </w:r>
          </w:p>
          <w:p w14:paraId="11862CD9" w14:textId="0005D52A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 </w:t>
            </w:r>
            <w:r w:rsidRPr="007929E5">
              <w:rPr>
                <w:rFonts w:asciiTheme="minorHAnsi" w:hAnsiTheme="minorHAnsi" w:cstheme="minorHAnsi" w:hint="cs"/>
                <w:b/>
                <w:bCs/>
                <w:i/>
                <w:iCs/>
                <w:sz w:val="30"/>
                <w:szCs w:val="30"/>
                <w:cs/>
              </w:rPr>
              <w:t>ขาดทุนจากการ</w:t>
            </w:r>
            <w:r w:rsidRPr="007929E5">
              <w:rPr>
                <w:rFonts w:asciiTheme="minorHAnsi" w:hAnsiTheme="minorHAnsi" w:cstheme="minorHAns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ด้อยค่า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732DF0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B6375D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76C931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1157EA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16649E8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2E0EF8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E00FC3A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D8FAC5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195AE0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C03CFC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F061E4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E85992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C63753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0DC105B1" w14:textId="3021FBD0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</w:tr>
      <w:tr w:rsidR="00A26A53" w:rsidRPr="007929E5" w14:paraId="65945CB7" w14:textId="77777777" w:rsidTr="00D3777F">
        <w:trPr>
          <w:trHeight w:val="20"/>
        </w:trPr>
        <w:tc>
          <w:tcPr>
            <w:tcW w:w="3330" w:type="dxa"/>
            <w:shd w:val="clear" w:color="auto" w:fill="auto"/>
          </w:tcPr>
          <w:p w14:paraId="5399E067" w14:textId="7D517373" w:rsidR="00A26A53" w:rsidRPr="007929E5" w:rsidRDefault="00A26A53" w:rsidP="00A26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ณ วันที่ </w:t>
            </w: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 xml:space="preserve">1 </w:t>
            </w: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มกราคม </w:t>
            </w: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2561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42B76B" w14:textId="38C705FA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957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836236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5B5907" w14:textId="463D23C2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8,424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735037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D90C53" w14:textId="32919E72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943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BA846C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A770CE3" w14:textId="17785482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7,392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36184A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4E8EB9" w14:textId="7E4EB193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18,844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C61FC1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BD1312" w14:textId="2BFF5701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383</w:t>
            </w:r>
          </w:p>
        </w:tc>
        <w:tc>
          <w:tcPr>
            <w:tcW w:w="270" w:type="dxa"/>
          </w:tcPr>
          <w:p w14:paraId="119158DB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00A8FB2" w14:textId="4B165B8A" w:rsidR="00A26A53" w:rsidRPr="007929E5" w:rsidRDefault="00A26A53" w:rsidP="00A26A53">
            <w:pPr>
              <w:pStyle w:val="acctfourfigures"/>
              <w:tabs>
                <w:tab w:val="clear" w:pos="765"/>
                <w:tab w:val="left" w:pos="0"/>
              </w:tabs>
              <w:spacing w:line="240" w:lineRule="atLeast"/>
              <w:ind w:right="-4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B6DE7B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003753BE" w14:textId="2945400C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36,943</w:t>
            </w:r>
          </w:p>
        </w:tc>
      </w:tr>
      <w:tr w:rsidR="00A26A53" w:rsidRPr="007929E5" w14:paraId="70226EC1" w14:textId="77777777" w:rsidTr="00D3777F">
        <w:trPr>
          <w:trHeight w:val="20"/>
        </w:trPr>
        <w:tc>
          <w:tcPr>
            <w:tcW w:w="3330" w:type="dxa"/>
            <w:shd w:val="clear" w:color="auto" w:fill="auto"/>
          </w:tcPr>
          <w:p w14:paraId="07B5B745" w14:textId="7DB98BEA" w:rsidR="00A26A53" w:rsidRPr="007929E5" w:rsidRDefault="00A26A53" w:rsidP="00A26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shd w:val="clear" w:color="auto" w:fill="auto"/>
          </w:tcPr>
          <w:p w14:paraId="61448B4F" w14:textId="523985F2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823</w:t>
            </w:r>
          </w:p>
        </w:tc>
        <w:tc>
          <w:tcPr>
            <w:tcW w:w="270" w:type="dxa"/>
            <w:shd w:val="clear" w:color="auto" w:fill="auto"/>
          </w:tcPr>
          <w:p w14:paraId="1DA14D36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1BDF97" w14:textId="03D46B29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3,450</w:t>
            </w:r>
          </w:p>
        </w:tc>
        <w:tc>
          <w:tcPr>
            <w:tcW w:w="270" w:type="dxa"/>
            <w:shd w:val="clear" w:color="auto" w:fill="auto"/>
          </w:tcPr>
          <w:p w14:paraId="585D8EED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8410998" w14:textId="071FB9FF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628</w:t>
            </w:r>
          </w:p>
        </w:tc>
        <w:tc>
          <w:tcPr>
            <w:tcW w:w="270" w:type="dxa"/>
            <w:shd w:val="clear" w:color="auto" w:fill="auto"/>
          </w:tcPr>
          <w:p w14:paraId="1219CA7D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279CEB8" w14:textId="672F24A8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4,242</w:t>
            </w:r>
          </w:p>
        </w:tc>
        <w:tc>
          <w:tcPr>
            <w:tcW w:w="270" w:type="dxa"/>
            <w:shd w:val="clear" w:color="auto" w:fill="auto"/>
          </w:tcPr>
          <w:p w14:paraId="15FC09E4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1142748" w14:textId="169E23A4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31,247</w:t>
            </w:r>
          </w:p>
        </w:tc>
        <w:tc>
          <w:tcPr>
            <w:tcW w:w="270" w:type="dxa"/>
            <w:shd w:val="clear" w:color="auto" w:fill="auto"/>
          </w:tcPr>
          <w:p w14:paraId="7D33A927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1ED3F9F" w14:textId="4BC9FF8D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7,086</w:t>
            </w:r>
          </w:p>
        </w:tc>
        <w:tc>
          <w:tcPr>
            <w:tcW w:w="270" w:type="dxa"/>
          </w:tcPr>
          <w:p w14:paraId="45AE7EEB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247D423" w14:textId="33C29DDE" w:rsidR="00A26A53" w:rsidRPr="007929E5" w:rsidRDefault="00A26A53" w:rsidP="00A26A53">
            <w:pPr>
              <w:pStyle w:val="acctfourfigures"/>
              <w:tabs>
                <w:tab w:val="clear" w:pos="765"/>
                <w:tab w:val="left" w:pos="0"/>
              </w:tabs>
              <w:spacing w:line="240" w:lineRule="atLeast"/>
              <w:ind w:right="-4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1B572E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28A22998" w14:textId="6281F185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47,476</w:t>
            </w:r>
          </w:p>
        </w:tc>
      </w:tr>
      <w:tr w:rsidR="00A26A53" w:rsidRPr="007929E5" w14:paraId="56510E18" w14:textId="77777777" w:rsidTr="00D3777F">
        <w:trPr>
          <w:trHeight w:val="20"/>
        </w:trPr>
        <w:tc>
          <w:tcPr>
            <w:tcW w:w="3330" w:type="dxa"/>
            <w:shd w:val="clear" w:color="auto" w:fill="auto"/>
          </w:tcPr>
          <w:p w14:paraId="2759C300" w14:textId="1F5DAE2C" w:rsidR="00A26A53" w:rsidRPr="007929E5" w:rsidRDefault="00A26A53" w:rsidP="00A26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99A93D8" w14:textId="67EFA1AD" w:rsidR="00A26A53" w:rsidRPr="007929E5" w:rsidRDefault="00A26A53" w:rsidP="00A26A53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10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(436)</w:t>
            </w:r>
          </w:p>
        </w:tc>
        <w:tc>
          <w:tcPr>
            <w:tcW w:w="270" w:type="dxa"/>
            <w:shd w:val="clear" w:color="auto" w:fill="auto"/>
          </w:tcPr>
          <w:p w14:paraId="7A268BD3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3CF0CFF" w14:textId="6F1A65ED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(3,588)</w:t>
            </w:r>
          </w:p>
        </w:tc>
        <w:tc>
          <w:tcPr>
            <w:tcW w:w="270" w:type="dxa"/>
            <w:shd w:val="clear" w:color="auto" w:fill="auto"/>
          </w:tcPr>
          <w:p w14:paraId="2932697B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E055B2B" w14:textId="62C52D81" w:rsidR="00A26A53" w:rsidRPr="007929E5" w:rsidRDefault="00A26A53" w:rsidP="00E37374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110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(402)</w:t>
            </w:r>
          </w:p>
        </w:tc>
        <w:tc>
          <w:tcPr>
            <w:tcW w:w="270" w:type="dxa"/>
            <w:shd w:val="clear" w:color="auto" w:fill="auto"/>
          </w:tcPr>
          <w:p w14:paraId="7E873F08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58A21E0" w14:textId="416FAA2B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(1,920)</w:t>
            </w:r>
          </w:p>
        </w:tc>
        <w:tc>
          <w:tcPr>
            <w:tcW w:w="270" w:type="dxa"/>
            <w:shd w:val="clear" w:color="auto" w:fill="auto"/>
          </w:tcPr>
          <w:p w14:paraId="3F424D8A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A585B1" w14:textId="6CE5BB16" w:rsidR="00A26A53" w:rsidRPr="007929E5" w:rsidRDefault="00A26A53" w:rsidP="00A26A53">
            <w:pPr>
              <w:pStyle w:val="acctfourfigures"/>
              <w:tabs>
                <w:tab w:val="clear" w:pos="765"/>
                <w:tab w:val="decimal" w:pos="52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06B9FC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19B490" w14:textId="3597286D" w:rsidR="00A26A53" w:rsidRPr="007929E5" w:rsidRDefault="00A26A53" w:rsidP="00A26A53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238" w:right="72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30E51D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ED24A20" w14:textId="4C2F143B" w:rsidR="00A26A53" w:rsidRPr="007929E5" w:rsidRDefault="00A26A53" w:rsidP="00A26A53">
            <w:pPr>
              <w:pStyle w:val="acctfourfigures"/>
              <w:tabs>
                <w:tab w:val="clear" w:pos="765"/>
                <w:tab w:val="left" w:pos="0"/>
              </w:tabs>
              <w:spacing w:line="240" w:lineRule="atLeast"/>
              <w:ind w:right="-4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6E1C54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24727722" w14:textId="69EC4DB6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(6,346)</w:t>
            </w:r>
          </w:p>
        </w:tc>
      </w:tr>
      <w:tr w:rsidR="00A26A53" w:rsidRPr="007929E5" w14:paraId="461C3067" w14:textId="77777777" w:rsidTr="00D3777F">
        <w:trPr>
          <w:trHeight w:val="20"/>
        </w:trPr>
        <w:tc>
          <w:tcPr>
            <w:tcW w:w="3330" w:type="dxa"/>
            <w:shd w:val="clear" w:color="auto" w:fill="auto"/>
          </w:tcPr>
          <w:p w14:paraId="37F94DA3" w14:textId="77777777" w:rsidR="00A26A53" w:rsidRPr="007929E5" w:rsidRDefault="00A26A53" w:rsidP="00A26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 xml:space="preserve">31 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 xml:space="preserve">2561 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14:paraId="7E969824" w14:textId="40C8F502" w:rsidR="00A26A53" w:rsidRPr="007929E5" w:rsidRDefault="00A26A53" w:rsidP="00A26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 xml:space="preserve">   1 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5BE53CC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  <w:p w14:paraId="72578CB8" w14:textId="786C1714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1,344</w:t>
            </w:r>
          </w:p>
        </w:tc>
        <w:tc>
          <w:tcPr>
            <w:tcW w:w="270" w:type="dxa"/>
            <w:shd w:val="clear" w:color="auto" w:fill="auto"/>
          </w:tcPr>
          <w:p w14:paraId="23BE6190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2271C91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  <w:p w14:paraId="59B18862" w14:textId="51A1AAED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8,286</w:t>
            </w:r>
          </w:p>
        </w:tc>
        <w:tc>
          <w:tcPr>
            <w:tcW w:w="270" w:type="dxa"/>
            <w:shd w:val="clear" w:color="auto" w:fill="auto"/>
          </w:tcPr>
          <w:p w14:paraId="0ACA04DA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AD0333B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  <w:p w14:paraId="0328CC3B" w14:textId="717FB1AD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1,169</w:t>
            </w:r>
          </w:p>
        </w:tc>
        <w:tc>
          <w:tcPr>
            <w:tcW w:w="270" w:type="dxa"/>
            <w:shd w:val="clear" w:color="auto" w:fill="auto"/>
          </w:tcPr>
          <w:p w14:paraId="4F2FAD47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22F0367" w14:textId="20A25FBC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  <w:p w14:paraId="73175F53" w14:textId="2BD91608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9,714</w:t>
            </w:r>
          </w:p>
        </w:tc>
        <w:tc>
          <w:tcPr>
            <w:tcW w:w="270" w:type="dxa"/>
            <w:shd w:val="clear" w:color="auto" w:fill="auto"/>
          </w:tcPr>
          <w:p w14:paraId="62B0DE86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DB3F575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  <w:p w14:paraId="36559FC2" w14:textId="103F768F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50,091</w:t>
            </w:r>
          </w:p>
        </w:tc>
        <w:tc>
          <w:tcPr>
            <w:tcW w:w="270" w:type="dxa"/>
            <w:shd w:val="clear" w:color="auto" w:fill="auto"/>
          </w:tcPr>
          <w:p w14:paraId="0DDEB098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4798F13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  <w:p w14:paraId="332965E6" w14:textId="2BDC7B79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7,469</w:t>
            </w:r>
          </w:p>
        </w:tc>
        <w:tc>
          <w:tcPr>
            <w:tcW w:w="270" w:type="dxa"/>
          </w:tcPr>
          <w:p w14:paraId="5637089D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85243A2" w14:textId="4527F952" w:rsidR="00A26A53" w:rsidRPr="007929E5" w:rsidRDefault="00A26A53" w:rsidP="00A26A53">
            <w:pPr>
              <w:pStyle w:val="acctfourfigures"/>
              <w:tabs>
                <w:tab w:val="clear" w:pos="765"/>
                <w:tab w:val="left" w:pos="0"/>
              </w:tabs>
              <w:spacing w:line="240" w:lineRule="atLeast"/>
              <w:ind w:right="-4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DEA350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74E3377F" w14:textId="00419ADC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  <w:p w14:paraId="26F9541A" w14:textId="067295A3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78,073</w:t>
            </w:r>
          </w:p>
        </w:tc>
      </w:tr>
      <w:tr w:rsidR="00A26A53" w:rsidRPr="007929E5" w14:paraId="794800D2" w14:textId="77777777" w:rsidTr="00D3777F">
        <w:trPr>
          <w:trHeight w:val="20"/>
        </w:trPr>
        <w:tc>
          <w:tcPr>
            <w:tcW w:w="3330" w:type="dxa"/>
            <w:shd w:val="clear" w:color="auto" w:fill="auto"/>
          </w:tcPr>
          <w:p w14:paraId="4279B9C8" w14:textId="029CD564" w:rsidR="00A26A53" w:rsidRPr="007929E5" w:rsidRDefault="00A26A53" w:rsidP="00A26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2D909BE" w14:textId="34D16561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1,129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57A0ED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C59B50" w14:textId="4ACD2096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3,952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E3FF3E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C3A352" w14:textId="05ECDAEB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1,305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5D6AAA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D1C890" w14:textId="2F57AEB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5,138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07F6C3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923E07" w14:textId="0AF7F2AA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34,472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626C4E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E1DD66" w14:textId="22FCFE06" w:rsidR="00A26A53" w:rsidRPr="007929E5" w:rsidRDefault="00A26A53" w:rsidP="00A26A53">
            <w:pPr>
              <w:pStyle w:val="acctfourfigures"/>
              <w:tabs>
                <w:tab w:val="clear" w:pos="765"/>
                <w:tab w:val="left" w:pos="270"/>
                <w:tab w:val="decimal" w:pos="900"/>
              </w:tabs>
              <w:spacing w:line="240" w:lineRule="atLeast"/>
              <w:ind w:left="238" w:right="-4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23,133</w:t>
            </w:r>
          </w:p>
        </w:tc>
        <w:tc>
          <w:tcPr>
            <w:tcW w:w="270" w:type="dxa"/>
          </w:tcPr>
          <w:p w14:paraId="16F795EE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3F9950" w14:textId="4D179E34" w:rsidR="00A26A53" w:rsidRPr="007929E5" w:rsidRDefault="00A26A53" w:rsidP="00A26A53">
            <w:pPr>
              <w:pStyle w:val="acctfourfigures"/>
              <w:tabs>
                <w:tab w:val="clear" w:pos="765"/>
                <w:tab w:val="decimal" w:pos="540"/>
                <w:tab w:val="decimal" w:pos="1134"/>
              </w:tabs>
              <w:spacing w:line="240" w:lineRule="atLeast"/>
              <w:ind w:left="148" w:right="5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A72BC8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29E96157" w14:textId="295C5FE5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69,129</w:t>
            </w:r>
          </w:p>
        </w:tc>
      </w:tr>
      <w:tr w:rsidR="00A26A53" w:rsidRPr="007929E5" w14:paraId="49765B25" w14:textId="77777777" w:rsidTr="00D3777F">
        <w:trPr>
          <w:trHeight w:val="20"/>
        </w:trPr>
        <w:tc>
          <w:tcPr>
            <w:tcW w:w="3330" w:type="dxa"/>
            <w:shd w:val="clear" w:color="auto" w:fill="auto"/>
          </w:tcPr>
          <w:p w14:paraId="07459FD8" w14:textId="55B2FD65" w:rsidR="00A26A53" w:rsidRPr="007929E5" w:rsidRDefault="00A26A53" w:rsidP="00A26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511C523" w14:textId="646A8EA6" w:rsidR="00A26A53" w:rsidRPr="007929E5" w:rsidRDefault="00A26A53" w:rsidP="00A26A53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right="11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C494DF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9021F4" w14:textId="3DC7CB58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(11)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73598B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3F0369" w14:textId="6A972550" w:rsidR="00A26A53" w:rsidRPr="007929E5" w:rsidRDefault="00A26A53" w:rsidP="00A26A53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110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72ABC8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35134A" w14:textId="51D67F3E" w:rsidR="00A26A53" w:rsidRPr="007929E5" w:rsidRDefault="00A26A53" w:rsidP="00A26A53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right="-110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31CCA1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843904" w14:textId="652518CE" w:rsidR="00A26A53" w:rsidRPr="007929E5" w:rsidRDefault="00A26A53" w:rsidP="00A26A53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right="-110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8C4A76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115C06" w14:textId="01A716F6" w:rsidR="00A26A53" w:rsidRPr="007929E5" w:rsidRDefault="00A26A53" w:rsidP="00A26A53">
            <w:pPr>
              <w:pStyle w:val="acctfourfigures"/>
              <w:tabs>
                <w:tab w:val="clear" w:pos="765"/>
                <w:tab w:val="decimal" w:pos="360"/>
                <w:tab w:val="left" w:pos="980"/>
              </w:tabs>
              <w:spacing w:line="240" w:lineRule="atLeast"/>
              <w:ind w:left="238" w:right="-13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(5,463)</w:t>
            </w:r>
          </w:p>
        </w:tc>
        <w:tc>
          <w:tcPr>
            <w:tcW w:w="270" w:type="dxa"/>
          </w:tcPr>
          <w:p w14:paraId="1C040CC7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6AE36A" w14:textId="1E1CFEF8" w:rsidR="00A26A53" w:rsidRPr="007929E5" w:rsidRDefault="00A26A53" w:rsidP="00A26A53">
            <w:pPr>
              <w:pStyle w:val="acctfourfigures"/>
              <w:tabs>
                <w:tab w:val="clear" w:pos="765"/>
                <w:tab w:val="decimal" w:pos="540"/>
                <w:tab w:val="decimal" w:pos="1134"/>
              </w:tabs>
              <w:spacing w:line="240" w:lineRule="atLeast"/>
              <w:ind w:left="148" w:right="5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DF2406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39A35165" w14:textId="0DE53EE3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(5,474)</w:t>
            </w:r>
          </w:p>
        </w:tc>
      </w:tr>
      <w:tr w:rsidR="00A26A53" w:rsidRPr="007929E5" w14:paraId="1D56E85F" w14:textId="77777777" w:rsidTr="00D3777F">
        <w:trPr>
          <w:trHeight w:val="20"/>
        </w:trPr>
        <w:tc>
          <w:tcPr>
            <w:tcW w:w="3330" w:type="dxa"/>
            <w:shd w:val="clear" w:color="auto" w:fill="auto"/>
          </w:tcPr>
          <w:p w14:paraId="02231CFB" w14:textId="66E4A7BE" w:rsidR="00A26A53" w:rsidRPr="007929E5" w:rsidRDefault="00A26A53" w:rsidP="00A26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1B6955" w14:textId="0B7CCC95" w:rsidR="00A26A53" w:rsidRPr="007929E5" w:rsidRDefault="00A26A53" w:rsidP="00A26A53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right="11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A4926F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9291C7" w14:textId="34D0C73C" w:rsidR="00A26A53" w:rsidRPr="007929E5" w:rsidRDefault="00A26A53" w:rsidP="00A26A53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72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EF5709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AC2A5" w14:textId="437F53E4" w:rsidR="00A26A53" w:rsidRPr="007929E5" w:rsidRDefault="00A26A53" w:rsidP="00A26A53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110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3A0DA1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29C396" w14:textId="2CDC426B" w:rsidR="00A26A53" w:rsidRPr="007929E5" w:rsidRDefault="00A26A53" w:rsidP="00A26A53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right="-110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41331F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53201A" w14:textId="5B3587C0" w:rsidR="00A26A53" w:rsidRPr="007929E5" w:rsidRDefault="00A26A53" w:rsidP="00A26A53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right="-110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035865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62D116" w14:textId="02288781" w:rsidR="00A26A53" w:rsidRPr="007929E5" w:rsidRDefault="00A26A53" w:rsidP="00A26A53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238" w:right="72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FC3440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16D4D73" w14:textId="71860FAF" w:rsidR="00A26A53" w:rsidRPr="007929E5" w:rsidRDefault="00A26A53" w:rsidP="00A26A53">
            <w:pPr>
              <w:pStyle w:val="acctfourfigures"/>
              <w:tabs>
                <w:tab w:val="clear" w:pos="765"/>
                <w:tab w:val="decimal" w:pos="900"/>
                <w:tab w:val="decimal" w:pos="1134"/>
              </w:tabs>
              <w:spacing w:line="240" w:lineRule="atLeast"/>
              <w:ind w:left="148" w:right="-3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2,569</w:t>
            </w:r>
          </w:p>
        </w:tc>
        <w:tc>
          <w:tcPr>
            <w:tcW w:w="270" w:type="dxa"/>
          </w:tcPr>
          <w:p w14:paraId="4940F238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5B992615" w14:textId="5DC56908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2,569</w:t>
            </w:r>
          </w:p>
        </w:tc>
      </w:tr>
      <w:tr w:rsidR="00A26A53" w:rsidRPr="007929E5" w14:paraId="4E957706" w14:textId="77777777" w:rsidTr="00D3777F">
        <w:trPr>
          <w:trHeight w:val="20"/>
        </w:trPr>
        <w:tc>
          <w:tcPr>
            <w:tcW w:w="3330" w:type="dxa"/>
            <w:shd w:val="clear" w:color="auto" w:fill="auto"/>
          </w:tcPr>
          <w:p w14:paraId="5F962FA4" w14:textId="0D7AC3DF" w:rsidR="00A26A53" w:rsidRPr="007929E5" w:rsidRDefault="00A26A53" w:rsidP="00A26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 xml:space="preserve">31 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AE9AA5" w14:textId="54475FBC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2,473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6F6D48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C0259E" w14:textId="263BD0F6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12,227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6FFCA9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3CA635" w14:textId="18EAFAE5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2,474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C0E551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2A38C1" w14:textId="7B490621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14,852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D02645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58FCF6" w14:textId="7A6FC8B6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84,563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ED1F50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D737E0" w14:textId="54B20932" w:rsidR="00A26A53" w:rsidRPr="007929E5" w:rsidRDefault="00A26A53" w:rsidP="00A26A5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238" w:right="72" w:hanging="238"/>
              <w:jc w:val="center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25,139</w:t>
            </w:r>
          </w:p>
        </w:tc>
        <w:tc>
          <w:tcPr>
            <w:tcW w:w="270" w:type="dxa"/>
          </w:tcPr>
          <w:p w14:paraId="02875F53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60A98D" w14:textId="47A7ACEE" w:rsidR="00A26A53" w:rsidRPr="007929E5" w:rsidRDefault="00A26A53" w:rsidP="00A26A53">
            <w:pPr>
              <w:pStyle w:val="acctfourfigures"/>
              <w:tabs>
                <w:tab w:val="clear" w:pos="765"/>
                <w:tab w:val="decimal" w:pos="900"/>
                <w:tab w:val="decimal" w:pos="1134"/>
              </w:tabs>
              <w:spacing w:line="240" w:lineRule="atLeast"/>
              <w:ind w:left="148" w:right="-310"/>
              <w:jc w:val="center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2,569</w:t>
            </w:r>
          </w:p>
        </w:tc>
        <w:tc>
          <w:tcPr>
            <w:tcW w:w="270" w:type="dxa"/>
          </w:tcPr>
          <w:p w14:paraId="011DD180" w14:textId="77777777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7D555B1E" w14:textId="10F1699A" w:rsidR="00A26A53" w:rsidRPr="007929E5" w:rsidRDefault="00A26A53" w:rsidP="00A26A53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left="120" w:right="72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144,297</w:t>
            </w:r>
          </w:p>
        </w:tc>
      </w:tr>
    </w:tbl>
    <w:p w14:paraId="1DF723CA" w14:textId="77777777" w:rsidR="002A26C4" w:rsidRPr="007929E5" w:rsidRDefault="002A26C4" w:rsidP="00795667">
      <w:pPr>
        <w:spacing w:line="240" w:lineRule="auto"/>
        <w:rPr>
          <w:sz w:val="2"/>
          <w:szCs w:val="2"/>
        </w:rPr>
      </w:pPr>
    </w:p>
    <w:p w14:paraId="673D1675" w14:textId="17859AFD" w:rsidR="003A6FBF" w:rsidRPr="007929E5" w:rsidRDefault="003A6FBF"/>
    <w:tbl>
      <w:tblPr>
        <w:tblW w:w="1408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1170"/>
        <w:gridCol w:w="237"/>
        <w:gridCol w:w="1113"/>
        <w:gridCol w:w="236"/>
        <w:gridCol w:w="1204"/>
        <w:gridCol w:w="265"/>
        <w:gridCol w:w="1085"/>
        <w:gridCol w:w="270"/>
        <w:gridCol w:w="1062"/>
        <w:gridCol w:w="270"/>
        <w:gridCol w:w="1350"/>
        <w:gridCol w:w="270"/>
        <w:gridCol w:w="1260"/>
        <w:gridCol w:w="236"/>
        <w:gridCol w:w="1267"/>
      </w:tblGrid>
      <w:tr w:rsidR="00BC7A33" w:rsidRPr="007929E5" w14:paraId="19D85E7C" w14:textId="77777777" w:rsidTr="00C47B87">
        <w:trPr>
          <w:tblHeader/>
        </w:trPr>
        <w:tc>
          <w:tcPr>
            <w:tcW w:w="2790" w:type="dxa"/>
            <w:shd w:val="clear" w:color="auto" w:fill="FFFFFF" w:themeFill="background1"/>
            <w:vAlign w:val="center"/>
          </w:tcPr>
          <w:p w14:paraId="30A9CAF5" w14:textId="77777777" w:rsidR="00BC7A33" w:rsidRPr="007929E5" w:rsidRDefault="00BC7A33" w:rsidP="009F3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295" w:type="dxa"/>
            <w:gridSpan w:val="15"/>
          </w:tcPr>
          <w:p w14:paraId="7CDBDDC9" w14:textId="77777777" w:rsidR="00BC7A33" w:rsidRPr="007929E5" w:rsidRDefault="00BC7A33" w:rsidP="009F3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bCs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C7A33" w:rsidRPr="007929E5" w14:paraId="277B152E" w14:textId="77777777" w:rsidTr="00C47B87">
        <w:trPr>
          <w:tblHeader/>
        </w:trPr>
        <w:tc>
          <w:tcPr>
            <w:tcW w:w="2790" w:type="dxa"/>
            <w:shd w:val="clear" w:color="auto" w:fill="FFFFFF" w:themeFill="background1"/>
            <w:vAlign w:val="center"/>
          </w:tcPr>
          <w:p w14:paraId="1CAD7545" w14:textId="77777777" w:rsidR="00BC7A33" w:rsidRPr="007929E5" w:rsidRDefault="00BC7A33" w:rsidP="009F3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57890B6" w14:textId="77777777" w:rsidR="00BC7A33" w:rsidRPr="007929E5" w:rsidRDefault="00BC7A33" w:rsidP="009F3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ind w:left="18" w:right="-108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ส่วนปรับปรุงอาคารเช่า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D547C3F" w14:textId="77777777" w:rsidR="00BC7A33" w:rsidRPr="007929E5" w:rsidRDefault="00BC7A33" w:rsidP="009F3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6D2F4677" w14:textId="77777777" w:rsidR="00BC7A33" w:rsidRPr="007929E5" w:rsidRDefault="00BC7A33" w:rsidP="009F3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AF2B4E" w14:textId="77777777" w:rsidR="00BC7A33" w:rsidRPr="007929E5" w:rsidRDefault="00BC7A33" w:rsidP="009F3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01D34B6" w14:textId="77777777" w:rsidR="00BC7A33" w:rsidRPr="007929E5" w:rsidRDefault="00BC7A33" w:rsidP="009F3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2"/>
              <w:jc w:val="center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เครื่องมือและเครื่องใช้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B7C211A" w14:textId="77777777" w:rsidR="00BC7A33" w:rsidRPr="007929E5" w:rsidRDefault="00BC7A33" w:rsidP="009F3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440ECD5E" w14:textId="77777777" w:rsidR="00BC7A33" w:rsidRPr="007929E5" w:rsidRDefault="00BC7A33" w:rsidP="009F3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4" w:right="-102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E970B5" w14:textId="77777777" w:rsidR="00BC7A33" w:rsidRPr="007929E5" w:rsidRDefault="00BC7A33" w:rsidP="009F3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4959643" w14:textId="77777777" w:rsidR="00BC7A33" w:rsidRPr="007929E5" w:rsidRDefault="00BC7A33" w:rsidP="009F3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 w:right="-104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เครื่องรับชำระเงินอัตโนมัติ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B25F42" w14:textId="77777777" w:rsidR="00BC7A33" w:rsidRPr="007929E5" w:rsidRDefault="00BC7A33" w:rsidP="009F3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AFD356E" w14:textId="77777777" w:rsidR="00BC7A33" w:rsidRPr="007929E5" w:rsidRDefault="00BC7A33" w:rsidP="009F3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เครื่องขายสินค้าอัตโนมัติ</w:t>
            </w:r>
          </w:p>
        </w:tc>
        <w:tc>
          <w:tcPr>
            <w:tcW w:w="270" w:type="dxa"/>
          </w:tcPr>
          <w:p w14:paraId="2EF77742" w14:textId="77777777" w:rsidR="00BC7A33" w:rsidRPr="007929E5" w:rsidRDefault="00BC7A33" w:rsidP="009F3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6A6DE97" w14:textId="77777777" w:rsidR="00BC7A33" w:rsidRPr="007929E5" w:rsidRDefault="00BC7A33" w:rsidP="009F3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สินทรัพย์ระหว่างติดตั้ง</w:t>
            </w:r>
          </w:p>
        </w:tc>
        <w:tc>
          <w:tcPr>
            <w:tcW w:w="236" w:type="dxa"/>
          </w:tcPr>
          <w:p w14:paraId="2AB628DD" w14:textId="77777777" w:rsidR="00BC7A33" w:rsidRPr="007929E5" w:rsidRDefault="00BC7A33" w:rsidP="009F3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294A703E" w14:textId="736ED621" w:rsidR="00BC7A33" w:rsidRPr="007929E5" w:rsidRDefault="00BC7A33" w:rsidP="009F3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  <w:p w14:paraId="7E199F67" w14:textId="77777777" w:rsidR="005D1556" w:rsidRPr="007929E5" w:rsidRDefault="005D1556" w:rsidP="009F3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  <w:p w14:paraId="27C0B8B7" w14:textId="77777777" w:rsidR="00BC7A33" w:rsidRPr="007929E5" w:rsidRDefault="00BC7A33" w:rsidP="009F3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รวม</w:t>
            </w:r>
          </w:p>
        </w:tc>
      </w:tr>
      <w:tr w:rsidR="00BC7A33" w:rsidRPr="007929E5" w14:paraId="0E7CAA78" w14:textId="77777777" w:rsidTr="00C47B87">
        <w:trPr>
          <w:trHeight w:val="288"/>
          <w:tblHeader/>
        </w:trPr>
        <w:tc>
          <w:tcPr>
            <w:tcW w:w="2790" w:type="dxa"/>
            <w:shd w:val="clear" w:color="auto" w:fill="FFFFFF" w:themeFill="background1"/>
          </w:tcPr>
          <w:p w14:paraId="37E8513D" w14:textId="77777777" w:rsidR="00BC7A33" w:rsidRPr="007929E5" w:rsidRDefault="00BC7A33" w:rsidP="009F3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95" w:type="dxa"/>
            <w:gridSpan w:val="15"/>
          </w:tcPr>
          <w:p w14:paraId="66816E98" w14:textId="77777777" w:rsidR="00BC7A33" w:rsidRPr="007929E5" w:rsidRDefault="00BC7A33" w:rsidP="009F3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C7A33" w:rsidRPr="007929E5" w14:paraId="0E495BC8" w14:textId="77777777" w:rsidTr="00C47B87">
        <w:trPr>
          <w:trHeight w:val="20"/>
        </w:trPr>
        <w:tc>
          <w:tcPr>
            <w:tcW w:w="2790" w:type="dxa"/>
            <w:shd w:val="clear" w:color="auto" w:fill="auto"/>
          </w:tcPr>
          <w:p w14:paraId="705479C6" w14:textId="09451C86" w:rsidR="00BC7A33" w:rsidRPr="007929E5" w:rsidRDefault="00BC7A33" w:rsidP="009F3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3D09585" w14:textId="77777777" w:rsidR="00BC7A33" w:rsidRPr="007929E5" w:rsidRDefault="00BC7A33" w:rsidP="009F344A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2404F226" w14:textId="77777777" w:rsidR="00BC7A33" w:rsidRPr="007929E5" w:rsidRDefault="00BC7A33" w:rsidP="009F344A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6CCA65C2" w14:textId="77777777" w:rsidR="00BC7A33" w:rsidRPr="007929E5" w:rsidRDefault="00BC7A33" w:rsidP="009F344A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BAEA808" w14:textId="77777777" w:rsidR="00BC7A33" w:rsidRPr="007929E5" w:rsidRDefault="00BC7A33" w:rsidP="009F344A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6710BC0" w14:textId="77777777" w:rsidR="00BC7A33" w:rsidRPr="007929E5" w:rsidRDefault="00BC7A33" w:rsidP="009F344A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19DCC495" w14:textId="77777777" w:rsidR="00BC7A33" w:rsidRPr="007929E5" w:rsidRDefault="00BC7A33" w:rsidP="009F344A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456E36F6" w14:textId="77777777" w:rsidR="00BC7A33" w:rsidRPr="007929E5" w:rsidRDefault="00BC7A33" w:rsidP="009F344A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3F4300" w14:textId="77777777" w:rsidR="00BC7A33" w:rsidRPr="007929E5" w:rsidRDefault="00BC7A33" w:rsidP="009F344A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05FA235B" w14:textId="77777777" w:rsidR="00BC7A33" w:rsidRPr="007929E5" w:rsidRDefault="00BC7A33" w:rsidP="009F344A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82B110E" w14:textId="77777777" w:rsidR="00BC7A33" w:rsidRPr="007929E5" w:rsidRDefault="00BC7A33" w:rsidP="009F344A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73A2C5D" w14:textId="77777777" w:rsidR="00BC7A33" w:rsidRPr="007929E5" w:rsidRDefault="00BC7A33" w:rsidP="009F344A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C4C34D" w14:textId="77777777" w:rsidR="00BC7A33" w:rsidRPr="007929E5" w:rsidRDefault="00BC7A33" w:rsidP="009F344A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8540CF" w14:textId="77777777" w:rsidR="00BC7A33" w:rsidRPr="007929E5" w:rsidRDefault="00BC7A33" w:rsidP="009F344A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1404F8" w14:textId="77777777" w:rsidR="00BC7A33" w:rsidRPr="007929E5" w:rsidRDefault="00BC7A33" w:rsidP="009F344A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320F4150" w14:textId="77777777" w:rsidR="00BC7A33" w:rsidRPr="007929E5" w:rsidRDefault="00BC7A33" w:rsidP="009F344A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</w:tr>
      <w:tr w:rsidR="00BC7A33" w:rsidRPr="007929E5" w14:paraId="0AF6E3D2" w14:textId="77777777" w:rsidTr="00C47B87">
        <w:trPr>
          <w:trHeight w:val="20"/>
        </w:trPr>
        <w:tc>
          <w:tcPr>
            <w:tcW w:w="2790" w:type="dxa"/>
            <w:shd w:val="clear" w:color="auto" w:fill="auto"/>
          </w:tcPr>
          <w:p w14:paraId="72FC7B7F" w14:textId="625D85F7" w:rsidR="00BC7A33" w:rsidRPr="007929E5" w:rsidRDefault="00BC7A33" w:rsidP="00BC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 xml:space="preserve">31 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 xml:space="preserve">2561 </w:t>
            </w:r>
          </w:p>
        </w:tc>
        <w:tc>
          <w:tcPr>
            <w:tcW w:w="1170" w:type="dxa"/>
            <w:shd w:val="clear" w:color="auto" w:fill="auto"/>
          </w:tcPr>
          <w:p w14:paraId="5B1ABC6F" w14:textId="77777777" w:rsidR="00BC7A33" w:rsidRPr="007929E5" w:rsidRDefault="00BC7A33" w:rsidP="00BC7A3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2BBBCD8F" w14:textId="77777777" w:rsidR="00BC7A33" w:rsidRPr="007929E5" w:rsidRDefault="00BC7A33" w:rsidP="00BC7A3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5EC9BB9E" w14:textId="77777777" w:rsidR="00BC7A33" w:rsidRPr="007929E5" w:rsidRDefault="00BC7A33" w:rsidP="00BC7A3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C2F7FFA" w14:textId="77777777" w:rsidR="00BC7A33" w:rsidRPr="007929E5" w:rsidRDefault="00BC7A33" w:rsidP="00BC7A3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54D8305" w14:textId="77777777" w:rsidR="00BC7A33" w:rsidRPr="007929E5" w:rsidRDefault="00BC7A33" w:rsidP="00BC7A3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49A8318E" w14:textId="77777777" w:rsidR="00BC7A33" w:rsidRPr="007929E5" w:rsidRDefault="00BC7A33" w:rsidP="00BC7A3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5481ED26" w14:textId="77777777" w:rsidR="00BC7A33" w:rsidRPr="007929E5" w:rsidRDefault="00BC7A33" w:rsidP="00BC7A3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773BF79" w14:textId="77777777" w:rsidR="00BC7A33" w:rsidRPr="007929E5" w:rsidRDefault="00BC7A33" w:rsidP="00BC7A3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4E853150" w14:textId="77777777" w:rsidR="00BC7A33" w:rsidRPr="007929E5" w:rsidRDefault="00BC7A33" w:rsidP="00BC7A3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6C1B848" w14:textId="77777777" w:rsidR="00BC7A33" w:rsidRPr="007929E5" w:rsidRDefault="00BC7A33" w:rsidP="00BC7A33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0C7836A" w14:textId="77777777" w:rsidR="00BC7A33" w:rsidRPr="007929E5" w:rsidRDefault="00BC7A33" w:rsidP="00AA7674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094A81" w14:textId="77777777" w:rsidR="00BC7A33" w:rsidRPr="007929E5" w:rsidRDefault="00BC7A33" w:rsidP="00BC7A33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7C1E45" w14:textId="77777777" w:rsidR="00BC7A33" w:rsidRPr="007929E5" w:rsidRDefault="00BC7A33" w:rsidP="00BC7A33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A1E3A8" w14:textId="77777777" w:rsidR="00BC7A33" w:rsidRPr="007929E5" w:rsidRDefault="00BC7A33" w:rsidP="00BC7A33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2DA76C6A" w14:textId="77777777" w:rsidR="00BC7A33" w:rsidRPr="007929E5" w:rsidRDefault="00BC7A33" w:rsidP="00AA7674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</w:tr>
      <w:tr w:rsidR="005D1556" w:rsidRPr="007929E5" w14:paraId="102BF5AD" w14:textId="77777777" w:rsidTr="00C47B87">
        <w:trPr>
          <w:trHeight w:val="20"/>
        </w:trPr>
        <w:tc>
          <w:tcPr>
            <w:tcW w:w="2790" w:type="dxa"/>
            <w:shd w:val="clear" w:color="auto" w:fill="auto"/>
          </w:tcPr>
          <w:p w14:paraId="3C8EA371" w14:textId="12606DED" w:rsidR="005D1556" w:rsidRPr="007929E5" w:rsidRDefault="005D1556" w:rsidP="005D1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ภายใต้กรรมสิทธิ์ของ</w:t>
            </w:r>
            <w:r w:rsidRPr="007929E5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กลุ่ม</w:t>
            </w: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บริษัท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20E9B6" w14:textId="68893C38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3,180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4B2C5C8" w14:textId="77777777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695A5B40" w14:textId="73D831E4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11,344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6B9F09" w14:textId="77777777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DC0EE9E" w14:textId="47FEFA34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2,500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D8EEEC8" w14:textId="77777777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3F6B17CB" w14:textId="1BD178D5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2,728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7C95E0" w14:textId="77777777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88E5EA8" w14:textId="4E1531FC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175,897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D23A48" w14:textId="77777777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412C188" w14:textId="50593A69" w:rsidR="005D1556" w:rsidRPr="007929E5" w:rsidRDefault="00150282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84</w:t>
            </w:r>
            <w:r w:rsidR="005D1556" w:rsidRPr="007929E5"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073</w:t>
            </w:r>
          </w:p>
        </w:tc>
        <w:tc>
          <w:tcPr>
            <w:tcW w:w="270" w:type="dxa"/>
          </w:tcPr>
          <w:p w14:paraId="0E977565" w14:textId="77777777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37F6840" w14:textId="06EAC957" w:rsidR="005D1556" w:rsidRPr="007929E5" w:rsidRDefault="00150282" w:rsidP="0015028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8,544</w:t>
            </w:r>
          </w:p>
        </w:tc>
        <w:tc>
          <w:tcPr>
            <w:tcW w:w="236" w:type="dxa"/>
          </w:tcPr>
          <w:p w14:paraId="29CF40CF" w14:textId="77777777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0EF60BB6" w14:textId="6380D881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288,</w:t>
            </w:r>
            <w:r w:rsidR="00150282" w:rsidRPr="007929E5">
              <w:rPr>
                <w:rFonts w:asciiTheme="minorHAnsi" w:hAnsiTheme="minorHAnsi" w:cstheme="minorHAnsi"/>
                <w:sz w:val="30"/>
                <w:szCs w:val="30"/>
              </w:rPr>
              <w:t>26</w:t>
            </w: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6</w:t>
            </w:r>
          </w:p>
        </w:tc>
      </w:tr>
      <w:tr w:rsidR="005D1556" w:rsidRPr="007929E5" w14:paraId="4A41DF2E" w14:textId="77777777" w:rsidTr="00C47B87">
        <w:trPr>
          <w:trHeight w:val="20"/>
        </w:trPr>
        <w:tc>
          <w:tcPr>
            <w:tcW w:w="2790" w:type="dxa"/>
            <w:shd w:val="clear" w:color="auto" w:fill="auto"/>
          </w:tcPr>
          <w:p w14:paraId="3E3EEDD9" w14:textId="1865C69C" w:rsidR="005D1556" w:rsidRPr="007929E5" w:rsidRDefault="005D1556" w:rsidP="005D1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37689E" w14:textId="30196D2E" w:rsidR="005D1556" w:rsidRPr="007929E5" w:rsidRDefault="005D1556" w:rsidP="005D1556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BB52427" w14:textId="77777777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8D332" w14:textId="65210D20" w:rsidR="005D1556" w:rsidRPr="007929E5" w:rsidRDefault="005D1556" w:rsidP="005D1556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0AF5A3" w14:textId="77777777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7E4B34" w14:textId="606FEEF5" w:rsidR="005D1556" w:rsidRPr="007929E5" w:rsidRDefault="005D1556" w:rsidP="005D155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D17CD53" w14:textId="77777777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2CD547" w14:textId="392EB890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11,774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FEBC64" w14:textId="77777777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8E19A1" w14:textId="506B2D93" w:rsidR="005D1556" w:rsidRPr="007929E5" w:rsidRDefault="005D1556" w:rsidP="005D1556">
            <w:pPr>
              <w:pStyle w:val="acctfourfigures"/>
              <w:tabs>
                <w:tab w:val="clear" w:pos="765"/>
                <w:tab w:val="decimal" w:pos="52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79EC09" w14:textId="77777777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60F819" w14:textId="3AC04242" w:rsidR="005D1556" w:rsidRPr="007929E5" w:rsidRDefault="005D1556" w:rsidP="005D1556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1AC753" w14:textId="77777777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15D98E4" w14:textId="6474381E" w:rsidR="005D1556" w:rsidRPr="007929E5" w:rsidRDefault="005D1556" w:rsidP="005D1556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EBF1F38" w14:textId="77777777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351D909E" w14:textId="7A8D2C50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11,774</w:t>
            </w:r>
          </w:p>
        </w:tc>
      </w:tr>
      <w:tr w:rsidR="005D1556" w:rsidRPr="007929E5" w14:paraId="003FE6D0" w14:textId="77777777" w:rsidTr="00C47B87">
        <w:trPr>
          <w:trHeight w:val="20"/>
        </w:trPr>
        <w:tc>
          <w:tcPr>
            <w:tcW w:w="2790" w:type="dxa"/>
            <w:shd w:val="clear" w:color="auto" w:fill="auto"/>
          </w:tcPr>
          <w:p w14:paraId="17B3C29D" w14:textId="77777777" w:rsidR="005D1556" w:rsidRPr="007929E5" w:rsidRDefault="005D1556" w:rsidP="005D1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3DC43E" w14:textId="2E866E50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3,180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A9E7C1A" w14:textId="77777777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0BDBC4" w14:textId="7642C81B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11,344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FAE4BE" w14:textId="77777777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260E22" w14:textId="7B03A240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2,500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2CF928A3" w14:textId="77777777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98B979" w14:textId="55746790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14,502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104302" w14:textId="77777777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E75481" w14:textId="6DB5D1F5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175,897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A1BC37" w14:textId="77777777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BE84A4" w14:textId="372685BD" w:rsidR="005D1556" w:rsidRPr="007929E5" w:rsidRDefault="00150282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84</w:t>
            </w:r>
            <w:r w:rsidR="005D1556"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,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073</w:t>
            </w:r>
          </w:p>
        </w:tc>
        <w:tc>
          <w:tcPr>
            <w:tcW w:w="270" w:type="dxa"/>
          </w:tcPr>
          <w:p w14:paraId="68F34864" w14:textId="77777777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2D02BD" w14:textId="72E4C7F6" w:rsidR="005D1556" w:rsidRPr="007929E5" w:rsidRDefault="00150282" w:rsidP="0015028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8,544</w:t>
            </w:r>
          </w:p>
        </w:tc>
        <w:tc>
          <w:tcPr>
            <w:tcW w:w="236" w:type="dxa"/>
          </w:tcPr>
          <w:p w14:paraId="51CEE167" w14:textId="77777777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08AA16F8" w14:textId="2BC7C53A" w:rsidR="005D1556" w:rsidRPr="007929E5" w:rsidRDefault="00150282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300</w:t>
            </w:r>
            <w:r w:rsidR="005D1556"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,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04</w:t>
            </w:r>
            <w:r w:rsidR="005D1556"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0</w:t>
            </w:r>
          </w:p>
        </w:tc>
      </w:tr>
      <w:tr w:rsidR="005D1556" w:rsidRPr="007929E5" w14:paraId="6A7F6AB9" w14:textId="77777777" w:rsidTr="00C47B87">
        <w:trPr>
          <w:trHeight w:val="20"/>
        </w:trPr>
        <w:tc>
          <w:tcPr>
            <w:tcW w:w="2790" w:type="dxa"/>
            <w:shd w:val="clear" w:color="auto" w:fill="auto"/>
          </w:tcPr>
          <w:p w14:paraId="0F244BD0" w14:textId="77777777" w:rsidR="005D1556" w:rsidRPr="007929E5" w:rsidRDefault="005D1556" w:rsidP="005D1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E7D14F8" w14:textId="77777777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1F9A66F5" w14:textId="77777777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16C7809" w14:textId="77777777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9459922" w14:textId="77777777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E10791B" w14:textId="77777777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1902D841" w14:textId="77777777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D2EE81E" w14:textId="77777777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B8B8AB6" w14:textId="77777777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3552A5B" w14:textId="77777777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546AE6B" w14:textId="77777777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39DEBAD" w14:textId="77777777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673D83" w14:textId="77777777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FAFB97C" w14:textId="77777777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6B9D4B" w14:textId="77777777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</w:tcPr>
          <w:p w14:paraId="727E1884" w14:textId="77777777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</w:tr>
      <w:tr w:rsidR="005D1556" w:rsidRPr="007929E5" w14:paraId="5AD25353" w14:textId="77777777" w:rsidTr="00C47B87">
        <w:trPr>
          <w:trHeight w:val="20"/>
        </w:trPr>
        <w:tc>
          <w:tcPr>
            <w:tcW w:w="2790" w:type="dxa"/>
            <w:shd w:val="clear" w:color="auto" w:fill="auto"/>
          </w:tcPr>
          <w:p w14:paraId="352E3544" w14:textId="1C20C877" w:rsidR="005D1556" w:rsidRPr="007929E5" w:rsidRDefault="005D1556" w:rsidP="005D1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 xml:space="preserve">31 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BE476C" w14:textId="346B0C4C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46C6CC48" w14:textId="77777777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5397BC06" w14:textId="77777777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F151229" w14:textId="77777777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666A2E2" w14:textId="77777777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0A8398D6" w14:textId="77777777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758B1052" w14:textId="77777777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2FE1E09" w14:textId="77777777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9D3300A" w14:textId="77777777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5E6B158" w14:textId="77777777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E2E6246" w14:textId="77777777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7CE116" w14:textId="77777777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D3D1AC" w14:textId="77777777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1F94AC" w14:textId="77777777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78972E26" w14:textId="77777777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</w:tr>
      <w:tr w:rsidR="005D1556" w:rsidRPr="007929E5" w14:paraId="2C65819F" w14:textId="77777777" w:rsidTr="00C47B87">
        <w:trPr>
          <w:trHeight w:val="20"/>
        </w:trPr>
        <w:tc>
          <w:tcPr>
            <w:tcW w:w="2790" w:type="dxa"/>
            <w:shd w:val="clear" w:color="auto" w:fill="auto"/>
          </w:tcPr>
          <w:p w14:paraId="51D38A2B" w14:textId="5B62B6D9" w:rsidR="005D1556" w:rsidRPr="007929E5" w:rsidRDefault="005D1556" w:rsidP="005D1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ภายใต้กรรมสิทธิ์ของ</w:t>
            </w:r>
            <w:r w:rsidRPr="007929E5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กลุ่ม</w:t>
            </w: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บริษัท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68667E" w14:textId="4DCBABEA" w:rsidR="005D1556" w:rsidRPr="007929E5" w:rsidRDefault="00DE76D7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6,441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F30C591" w14:textId="77777777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7D1824B0" w14:textId="11BC86ED" w:rsidR="005D1556" w:rsidRPr="007929E5" w:rsidRDefault="00DE76D7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14,198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446C0D" w14:textId="77777777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5F1E8CB" w14:textId="42B65911" w:rsidR="005D1556" w:rsidRPr="007929E5" w:rsidRDefault="00DE76D7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9,35</w:t>
            </w:r>
            <w:r w:rsidR="00F27828" w:rsidRPr="007929E5">
              <w:rPr>
                <w:rFonts w:asciiTheme="minorHAnsi" w:hAnsiTheme="minorHAnsi" w:cstheme="minorHAnsi"/>
                <w:sz w:val="30"/>
                <w:szCs w:val="30"/>
              </w:rPr>
              <w:t>1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1C7C84D2" w14:textId="77777777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7000344B" w14:textId="688ECB86" w:rsidR="005D1556" w:rsidRPr="007929E5" w:rsidRDefault="00DE76D7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2,614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E31070" w14:textId="77777777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BFA87CE" w14:textId="14371942" w:rsidR="005D1556" w:rsidRPr="007929E5" w:rsidRDefault="00086B37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185,567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38D1FD" w14:textId="77777777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FDC9CF7" w14:textId="5CE2FFCB" w:rsidR="005D1556" w:rsidRPr="007929E5" w:rsidRDefault="00DE76D7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172,978</w:t>
            </w:r>
          </w:p>
        </w:tc>
        <w:tc>
          <w:tcPr>
            <w:tcW w:w="270" w:type="dxa"/>
          </w:tcPr>
          <w:p w14:paraId="7D7EA98F" w14:textId="77777777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3BE0A3" w14:textId="60FB1CD0" w:rsidR="005D1556" w:rsidRPr="007929E5" w:rsidRDefault="00DE76D7" w:rsidP="0082322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148" w:right="-40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538,424</w:t>
            </w:r>
          </w:p>
        </w:tc>
        <w:tc>
          <w:tcPr>
            <w:tcW w:w="236" w:type="dxa"/>
          </w:tcPr>
          <w:p w14:paraId="3725B9A3" w14:textId="77777777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3D4F75C3" w14:textId="41EE446C" w:rsidR="005D1556" w:rsidRPr="007929E5" w:rsidRDefault="00086B37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929,573</w:t>
            </w:r>
          </w:p>
        </w:tc>
      </w:tr>
      <w:tr w:rsidR="005D1556" w:rsidRPr="007929E5" w14:paraId="55AA0FC6" w14:textId="77777777" w:rsidTr="00C47B87">
        <w:trPr>
          <w:trHeight w:val="20"/>
        </w:trPr>
        <w:tc>
          <w:tcPr>
            <w:tcW w:w="2790" w:type="dxa"/>
            <w:shd w:val="clear" w:color="auto" w:fill="auto"/>
          </w:tcPr>
          <w:p w14:paraId="4D2A8B0D" w14:textId="2426851F" w:rsidR="005D1556" w:rsidRPr="007929E5" w:rsidRDefault="005D1556" w:rsidP="005D1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2546D7" w14:textId="198F0F18" w:rsidR="005D1556" w:rsidRPr="007929E5" w:rsidRDefault="00DE76D7" w:rsidP="006B6953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11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51B8D22" w14:textId="77777777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221E7" w14:textId="0890EE1E" w:rsidR="005D1556" w:rsidRPr="007929E5" w:rsidRDefault="00DE76D7" w:rsidP="006B6953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DB5882" w14:textId="77777777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DF58E7" w14:textId="521D953B" w:rsidR="005D1556" w:rsidRPr="007929E5" w:rsidRDefault="00DE76D7" w:rsidP="00F27828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562827D" w14:textId="77777777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34D6E5" w14:textId="0D743858" w:rsidR="005D1556" w:rsidRPr="007929E5" w:rsidRDefault="00DE76D7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15,760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24CEBA" w14:textId="77777777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1BB6F9" w14:textId="68711ED7" w:rsidR="005D1556" w:rsidRPr="007929E5" w:rsidRDefault="00DE76D7" w:rsidP="00F27828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473C9C" w14:textId="77777777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ECF174" w14:textId="2822B260" w:rsidR="005D1556" w:rsidRPr="007929E5" w:rsidRDefault="00DE76D7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67,276</w:t>
            </w:r>
          </w:p>
        </w:tc>
        <w:tc>
          <w:tcPr>
            <w:tcW w:w="270" w:type="dxa"/>
          </w:tcPr>
          <w:p w14:paraId="1DF7E59B" w14:textId="77777777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A302587" w14:textId="1C8D45B6" w:rsidR="005D1556" w:rsidRPr="007929E5" w:rsidRDefault="00DE76D7" w:rsidP="00823223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148" w:right="-40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41C8B0E" w14:textId="77777777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460F57DA" w14:textId="6FD93BE1" w:rsidR="005D1556" w:rsidRPr="007929E5" w:rsidRDefault="00DE76D7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83,036</w:t>
            </w:r>
          </w:p>
        </w:tc>
      </w:tr>
      <w:tr w:rsidR="005D1556" w:rsidRPr="007929E5" w14:paraId="6981B6F2" w14:textId="77777777" w:rsidTr="00C47B87">
        <w:trPr>
          <w:trHeight w:val="20"/>
        </w:trPr>
        <w:tc>
          <w:tcPr>
            <w:tcW w:w="2790" w:type="dxa"/>
            <w:shd w:val="clear" w:color="auto" w:fill="auto"/>
          </w:tcPr>
          <w:p w14:paraId="782C0701" w14:textId="77777777" w:rsidR="005D1556" w:rsidRPr="007929E5" w:rsidRDefault="005D1556" w:rsidP="005D1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1596AA" w14:textId="2877BA5A" w:rsidR="005D1556" w:rsidRPr="007929E5" w:rsidRDefault="00DE76D7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6,441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341E7C6" w14:textId="77777777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6585F9" w14:textId="751D7535" w:rsidR="005D1556" w:rsidRPr="007929E5" w:rsidRDefault="00DE76D7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14,198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D182CA" w14:textId="77777777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935759" w14:textId="1DB37C45" w:rsidR="005D1556" w:rsidRPr="007929E5" w:rsidRDefault="00DE76D7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9,35</w:t>
            </w:r>
            <w:r w:rsidR="00F27828"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128AD49D" w14:textId="77777777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0B585C" w14:textId="4671C47A" w:rsidR="005D1556" w:rsidRPr="007929E5" w:rsidRDefault="00DE76D7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18,374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49ACA6" w14:textId="77777777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710D15" w14:textId="3DF1ED55" w:rsidR="005D1556" w:rsidRPr="007929E5" w:rsidRDefault="00086B37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185,567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0FC1FB" w14:textId="77777777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91B4D7" w14:textId="28ED6D05" w:rsidR="005D1556" w:rsidRPr="007929E5" w:rsidRDefault="00DE76D7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240,254</w:t>
            </w:r>
          </w:p>
        </w:tc>
        <w:tc>
          <w:tcPr>
            <w:tcW w:w="270" w:type="dxa"/>
          </w:tcPr>
          <w:p w14:paraId="75D38347" w14:textId="77777777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E603F91" w14:textId="6BDC1204" w:rsidR="005D1556" w:rsidRPr="007929E5" w:rsidRDefault="00DE76D7" w:rsidP="0082322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148" w:right="-40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538,424</w:t>
            </w:r>
          </w:p>
        </w:tc>
        <w:tc>
          <w:tcPr>
            <w:tcW w:w="236" w:type="dxa"/>
          </w:tcPr>
          <w:p w14:paraId="5D73726B" w14:textId="77777777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30F95D6C" w14:textId="31512EE4" w:rsidR="005D1556" w:rsidRPr="007929E5" w:rsidRDefault="00DE76D7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1,0</w:t>
            </w:r>
            <w:r w:rsidR="00086B37"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12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,</w:t>
            </w:r>
            <w:r w:rsidR="0008081B"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6</w:t>
            </w:r>
            <w:r w:rsidR="00086B37"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09</w:t>
            </w:r>
          </w:p>
        </w:tc>
      </w:tr>
    </w:tbl>
    <w:p w14:paraId="2E1985A0" w14:textId="242813BC" w:rsidR="00BC7A33" w:rsidRPr="007929E5" w:rsidRDefault="00BC7A33"/>
    <w:p w14:paraId="36A26239" w14:textId="77777777" w:rsidR="00725821" w:rsidRPr="007929E5" w:rsidRDefault="00725821" w:rsidP="00725821">
      <w:pPr>
        <w:pStyle w:val="BodyText2"/>
        <w:rPr>
          <w:rFonts w:asciiTheme="minorHAnsi" w:hAnsiTheme="minorHAnsi"/>
          <w:sz w:val="28"/>
          <w:szCs w:val="28"/>
          <w:cs/>
        </w:rPr>
      </w:pPr>
    </w:p>
    <w:p w14:paraId="0E9EE2FA" w14:textId="7E38C123" w:rsidR="005D1556" w:rsidRPr="007929E5" w:rsidRDefault="005D15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/>
          <w:sz w:val="28"/>
          <w:szCs w:val="28"/>
        </w:rPr>
      </w:pPr>
      <w:r w:rsidRPr="007929E5">
        <w:rPr>
          <w:rFonts w:asciiTheme="minorHAnsi" w:hAnsiTheme="minorHAnsi"/>
          <w:sz w:val="28"/>
          <w:szCs w:val="28"/>
        </w:rPr>
        <w:br w:type="page"/>
      </w:r>
    </w:p>
    <w:tbl>
      <w:tblPr>
        <w:tblW w:w="1399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170"/>
        <w:gridCol w:w="237"/>
        <w:gridCol w:w="1113"/>
        <w:gridCol w:w="236"/>
        <w:gridCol w:w="1204"/>
        <w:gridCol w:w="265"/>
        <w:gridCol w:w="1085"/>
        <w:gridCol w:w="270"/>
        <w:gridCol w:w="1062"/>
        <w:gridCol w:w="270"/>
        <w:gridCol w:w="1260"/>
        <w:gridCol w:w="236"/>
        <w:gridCol w:w="1267"/>
      </w:tblGrid>
      <w:tr w:rsidR="005D1556" w:rsidRPr="007929E5" w14:paraId="36789E46" w14:textId="77777777" w:rsidTr="00C47B87">
        <w:trPr>
          <w:tblHeader/>
        </w:trPr>
        <w:tc>
          <w:tcPr>
            <w:tcW w:w="4320" w:type="dxa"/>
            <w:shd w:val="clear" w:color="auto" w:fill="FFFFFF" w:themeFill="background1"/>
            <w:vAlign w:val="center"/>
          </w:tcPr>
          <w:p w14:paraId="6CB8E864" w14:textId="77777777" w:rsidR="005D1556" w:rsidRPr="007929E5" w:rsidRDefault="005D1556" w:rsidP="005D1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675" w:type="dxa"/>
            <w:gridSpan w:val="13"/>
            <w:shd w:val="clear" w:color="auto" w:fill="FFFFFF" w:themeFill="background1"/>
          </w:tcPr>
          <w:p w14:paraId="2C8EC170" w14:textId="525A1B59" w:rsidR="005D1556" w:rsidRPr="007929E5" w:rsidRDefault="005D1556" w:rsidP="005D1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HAnsi" w:hAnsiTheme="minorHAnsi" w:cstheme="minorHAnsi"/>
                <w:i/>
                <w:iCs/>
                <w:color w:val="0000FF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bCs/>
                <w:sz w:val="30"/>
                <w:szCs w:val="30"/>
                <w:cs/>
              </w:rPr>
              <w:t>งบการเงิน</w:t>
            </w:r>
            <w:r w:rsidRPr="007929E5">
              <w:rPr>
                <w:rFonts w:asciiTheme="minorHAnsi" w:hAnsiTheme="minorHAnsi" w:cstheme="minorHAnsi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D1556" w:rsidRPr="007929E5" w14:paraId="5FC1AD99" w14:textId="77777777" w:rsidTr="00C47B87">
        <w:trPr>
          <w:tblHeader/>
        </w:trPr>
        <w:tc>
          <w:tcPr>
            <w:tcW w:w="4320" w:type="dxa"/>
            <w:shd w:val="clear" w:color="auto" w:fill="FFFFFF" w:themeFill="background1"/>
            <w:vAlign w:val="center"/>
          </w:tcPr>
          <w:p w14:paraId="4C5CB061" w14:textId="77777777" w:rsidR="005D1556" w:rsidRPr="007929E5" w:rsidRDefault="005D1556" w:rsidP="005D1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AE767FC" w14:textId="77777777" w:rsidR="005D1556" w:rsidRPr="007929E5" w:rsidRDefault="005D1556" w:rsidP="005D1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ind w:left="18" w:right="-108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ส่วนปรับปรุงอาคารเช่า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A8CF3DB" w14:textId="77777777" w:rsidR="005D1556" w:rsidRPr="007929E5" w:rsidRDefault="005D1556" w:rsidP="005D1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4C73F312" w14:textId="77777777" w:rsidR="005D1556" w:rsidRPr="007929E5" w:rsidRDefault="005D1556" w:rsidP="005D1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40E391" w14:textId="77777777" w:rsidR="005D1556" w:rsidRPr="007929E5" w:rsidRDefault="005D1556" w:rsidP="005D1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2F66E5FA" w14:textId="77777777" w:rsidR="005D1556" w:rsidRPr="007929E5" w:rsidRDefault="005D1556" w:rsidP="005D1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2"/>
              <w:jc w:val="center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เครื่องมือและเครื่องใช้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1991796B" w14:textId="77777777" w:rsidR="005D1556" w:rsidRPr="007929E5" w:rsidRDefault="005D1556" w:rsidP="005D1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7CEBD04A" w14:textId="77777777" w:rsidR="005D1556" w:rsidRPr="007929E5" w:rsidRDefault="005D1556" w:rsidP="005D1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4" w:right="-102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A29F97" w14:textId="77777777" w:rsidR="005D1556" w:rsidRPr="007929E5" w:rsidRDefault="005D1556" w:rsidP="005D1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2D155AB" w14:textId="77777777" w:rsidR="005D1556" w:rsidRPr="007929E5" w:rsidRDefault="005D1556" w:rsidP="005D1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 w:right="-104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เครื่องรับชำระเงินอัตโนมัติ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D07E08" w14:textId="77777777" w:rsidR="005D1556" w:rsidRPr="007929E5" w:rsidRDefault="005D1556" w:rsidP="005D1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93D14E" w14:textId="77777777" w:rsidR="005D1556" w:rsidRPr="007929E5" w:rsidRDefault="005D1556" w:rsidP="005D1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สินทรัพย์ระหว่างติดตั้ง</w:t>
            </w:r>
          </w:p>
        </w:tc>
        <w:tc>
          <w:tcPr>
            <w:tcW w:w="236" w:type="dxa"/>
          </w:tcPr>
          <w:p w14:paraId="29D1443A" w14:textId="77777777" w:rsidR="005D1556" w:rsidRPr="007929E5" w:rsidRDefault="005D1556" w:rsidP="005D1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5C3322F6" w14:textId="65545753" w:rsidR="005D1556" w:rsidRPr="007929E5" w:rsidRDefault="005D1556" w:rsidP="005D1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  <w:p w14:paraId="6FA6F76C" w14:textId="77777777" w:rsidR="005D1556" w:rsidRPr="007929E5" w:rsidRDefault="005D1556" w:rsidP="005D1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  <w:p w14:paraId="30D1128E" w14:textId="77777777" w:rsidR="005D1556" w:rsidRPr="007929E5" w:rsidRDefault="005D1556" w:rsidP="005D1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รวม</w:t>
            </w:r>
          </w:p>
        </w:tc>
      </w:tr>
      <w:tr w:rsidR="005D1556" w:rsidRPr="007929E5" w14:paraId="495ED29C" w14:textId="77777777" w:rsidTr="00C47B87">
        <w:trPr>
          <w:trHeight w:val="288"/>
          <w:tblHeader/>
        </w:trPr>
        <w:tc>
          <w:tcPr>
            <w:tcW w:w="4320" w:type="dxa"/>
            <w:shd w:val="clear" w:color="auto" w:fill="FFFFFF" w:themeFill="background1"/>
          </w:tcPr>
          <w:p w14:paraId="67E89AD8" w14:textId="77777777" w:rsidR="005D1556" w:rsidRPr="007929E5" w:rsidRDefault="005D1556" w:rsidP="005D1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675" w:type="dxa"/>
            <w:gridSpan w:val="13"/>
            <w:shd w:val="clear" w:color="auto" w:fill="FFFFFF" w:themeFill="background1"/>
          </w:tcPr>
          <w:p w14:paraId="242DA285" w14:textId="4C1D50EE" w:rsidR="005D1556" w:rsidRPr="007929E5" w:rsidRDefault="00FD321C" w:rsidP="00FD3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D1556" w:rsidRPr="007929E5" w14:paraId="0BCDC1E4" w14:textId="77777777" w:rsidTr="00C47B87">
        <w:tc>
          <w:tcPr>
            <w:tcW w:w="4320" w:type="dxa"/>
          </w:tcPr>
          <w:p w14:paraId="55C28363" w14:textId="77777777" w:rsidR="005D1556" w:rsidRPr="007929E5" w:rsidRDefault="005D1556" w:rsidP="005D1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36"/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  <w:t xml:space="preserve">ราคาทุน </w:t>
            </w:r>
          </w:p>
        </w:tc>
        <w:tc>
          <w:tcPr>
            <w:tcW w:w="1170" w:type="dxa"/>
          </w:tcPr>
          <w:p w14:paraId="22374934" w14:textId="77777777" w:rsidR="005D1556" w:rsidRPr="007929E5" w:rsidRDefault="005D1556" w:rsidP="005D1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3E001A5F" w14:textId="77777777" w:rsidR="005D1556" w:rsidRPr="007929E5" w:rsidRDefault="005D1556" w:rsidP="005D1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2500771F" w14:textId="77777777" w:rsidR="005D1556" w:rsidRPr="007929E5" w:rsidRDefault="005D1556" w:rsidP="005D1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DE6941D" w14:textId="77777777" w:rsidR="005D1556" w:rsidRPr="007929E5" w:rsidRDefault="005D1556" w:rsidP="005D1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31CCEAB0" w14:textId="77777777" w:rsidR="005D1556" w:rsidRPr="007929E5" w:rsidRDefault="005D1556" w:rsidP="005D1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1D5426B9" w14:textId="77777777" w:rsidR="005D1556" w:rsidRPr="007929E5" w:rsidRDefault="005D1556" w:rsidP="005D1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</w:pPr>
          </w:p>
        </w:tc>
        <w:tc>
          <w:tcPr>
            <w:tcW w:w="1085" w:type="dxa"/>
          </w:tcPr>
          <w:p w14:paraId="405E574E" w14:textId="77777777" w:rsidR="005D1556" w:rsidRPr="007929E5" w:rsidRDefault="005D1556" w:rsidP="005D1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E482BD7" w14:textId="77777777" w:rsidR="005D1556" w:rsidRPr="007929E5" w:rsidRDefault="005D1556" w:rsidP="005D1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31C6D583" w14:textId="77777777" w:rsidR="005D1556" w:rsidRPr="007929E5" w:rsidRDefault="005D1556" w:rsidP="005D1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3F9C68D" w14:textId="77777777" w:rsidR="005D1556" w:rsidRPr="007929E5" w:rsidRDefault="005D1556" w:rsidP="005D1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E2FE8B" w14:textId="77777777" w:rsidR="005D1556" w:rsidRPr="007929E5" w:rsidRDefault="005D1556" w:rsidP="005D1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C4BDEC2" w14:textId="77777777" w:rsidR="005D1556" w:rsidRPr="007929E5" w:rsidRDefault="005D1556" w:rsidP="005D1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25AD7E29" w14:textId="77777777" w:rsidR="005D1556" w:rsidRPr="007929E5" w:rsidRDefault="005D1556" w:rsidP="005D1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</w:pPr>
          </w:p>
        </w:tc>
      </w:tr>
      <w:tr w:rsidR="005D1556" w:rsidRPr="007929E5" w14:paraId="3E7F003E" w14:textId="77777777" w:rsidTr="00C47B87">
        <w:tc>
          <w:tcPr>
            <w:tcW w:w="4320" w:type="dxa"/>
            <w:shd w:val="clear" w:color="auto" w:fill="auto"/>
          </w:tcPr>
          <w:p w14:paraId="6F93F6E1" w14:textId="77777777" w:rsidR="005D1556" w:rsidRPr="007929E5" w:rsidRDefault="005D1556" w:rsidP="005D1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ณ วันที่ </w:t>
            </w: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 xml:space="preserve">1 </w:t>
            </w: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มกราคม </w:t>
            </w: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2561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7318A4" w14:textId="50B197A9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3,842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C850BA4" w14:textId="77777777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271C7808" w14:textId="4813FDAB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13,950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35A280" w14:textId="77777777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6A7C8F0" w14:textId="41F769B4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2,117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2DD4811F" w14:textId="77777777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4C6A453F" w14:textId="4B9EFD66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16,492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EF6A90" w14:textId="77777777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32D7E6A3" w14:textId="2D6C182F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172,894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B7CA44" w14:textId="77777777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AD437AC" w14:textId="0174EDE0" w:rsidR="005D1556" w:rsidRPr="007929E5" w:rsidRDefault="005D1556" w:rsidP="005D1556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right="-108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3A68BBFE" w14:textId="77777777" w:rsidR="005D1556" w:rsidRPr="007929E5" w:rsidRDefault="005D1556" w:rsidP="005D1556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08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67" w:type="dxa"/>
            <w:vAlign w:val="bottom"/>
          </w:tcPr>
          <w:p w14:paraId="5F00D883" w14:textId="4F41F2EE" w:rsidR="005D1556" w:rsidRPr="007929E5" w:rsidRDefault="005D1556" w:rsidP="00A63F98">
            <w:pPr>
              <w:pStyle w:val="acctfourfigures"/>
              <w:tabs>
                <w:tab w:val="clear" w:pos="765"/>
                <w:tab w:val="decimal" w:pos="934"/>
              </w:tabs>
              <w:spacing w:line="240" w:lineRule="atLeast"/>
              <w:ind w:right="-108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209,295</w:t>
            </w:r>
          </w:p>
        </w:tc>
      </w:tr>
      <w:tr w:rsidR="005D1556" w:rsidRPr="007929E5" w14:paraId="4F0A42D0" w14:textId="77777777" w:rsidTr="00E80951">
        <w:tc>
          <w:tcPr>
            <w:tcW w:w="4320" w:type="dxa"/>
            <w:shd w:val="clear" w:color="auto" w:fill="auto"/>
          </w:tcPr>
          <w:p w14:paraId="29391E85" w14:textId="77777777" w:rsidR="005D1556" w:rsidRPr="007929E5" w:rsidRDefault="005D1556" w:rsidP="005D1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549F8C" w14:textId="26E88CA8" w:rsidR="005D1556" w:rsidRPr="007929E5" w:rsidRDefault="005D1556" w:rsidP="005D1556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C797F6C" w14:textId="77777777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1C1A299A" w14:textId="4268CABE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1,684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BACAD8" w14:textId="77777777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3048866" w14:textId="4936C054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404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1FF19948" w14:textId="77777777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12922C09" w14:textId="547D202B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 w:hint="cs"/>
                <w:sz w:val="30"/>
                <w:szCs w:val="30"/>
                <w:cs/>
                <w:lang w:bidi="th-TH"/>
              </w:rPr>
              <w:t>629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B016AF" w14:textId="77777777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5A630101" w14:textId="5F4800AA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52,746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2A5D81" w14:textId="77777777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DDEEE6D" w14:textId="7DD65AED" w:rsidR="005D1556" w:rsidRPr="007929E5" w:rsidRDefault="005D1556" w:rsidP="005D1556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right="-108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1C6DAFA1" w14:textId="77777777" w:rsidR="005D1556" w:rsidRPr="007929E5" w:rsidRDefault="005D1556" w:rsidP="005D1556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08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36F779D9" w14:textId="30117259" w:rsidR="005D1556" w:rsidRPr="007929E5" w:rsidRDefault="005D1556" w:rsidP="005D1556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08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55,463</w:t>
            </w:r>
          </w:p>
        </w:tc>
      </w:tr>
      <w:tr w:rsidR="005D1556" w:rsidRPr="007929E5" w14:paraId="059C5A84" w14:textId="77777777" w:rsidTr="00E80951">
        <w:tc>
          <w:tcPr>
            <w:tcW w:w="4320" w:type="dxa"/>
          </w:tcPr>
          <w:p w14:paraId="57B1FC41" w14:textId="77777777" w:rsidR="005D1556" w:rsidRPr="007929E5" w:rsidRDefault="005D1556" w:rsidP="005D1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272985" w14:textId="684E5AF0" w:rsidR="005D1556" w:rsidRPr="007929E5" w:rsidRDefault="005D1556" w:rsidP="005D1556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370C057" w14:textId="77777777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8F8818" w14:textId="21039995" w:rsidR="005D1556" w:rsidRPr="007929E5" w:rsidRDefault="005D1556" w:rsidP="00FD321C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rPr>
                <w:rFonts w:asciiTheme="minorHAnsi" w:hAnsiTheme="minorHAnsi" w:cstheme="minorHAnsi"/>
                <w:sz w:val="30"/>
                <w:szCs w:val="30"/>
                <w:cs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(49)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64ED4B" w14:textId="77777777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F0114B" w14:textId="2227AE4A" w:rsidR="005D1556" w:rsidRPr="007929E5" w:rsidRDefault="005D1556" w:rsidP="00C0682C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10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(50)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ED422D0" w14:textId="77777777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488B15" w14:textId="29D421A5" w:rsidR="005D1556" w:rsidRPr="007929E5" w:rsidRDefault="005D1556" w:rsidP="005D1556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0C98D9" w14:textId="77777777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5065BE" w14:textId="6D1B8FC4" w:rsidR="005D1556" w:rsidRPr="007929E5" w:rsidRDefault="005D1556" w:rsidP="005D1556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5C0A9A" w14:textId="77777777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4F9292A" w14:textId="236B2AEA" w:rsidR="005D1556" w:rsidRPr="007929E5" w:rsidRDefault="005D1556" w:rsidP="005D1556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right="-108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45AD187C" w14:textId="77777777" w:rsidR="005D1556" w:rsidRPr="007929E5" w:rsidRDefault="005D1556" w:rsidP="005D1556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08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9119ED" w14:textId="285C8AAA" w:rsidR="005D1556" w:rsidRPr="007929E5" w:rsidRDefault="005D1556" w:rsidP="005D1556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08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(99)</w:t>
            </w:r>
          </w:p>
        </w:tc>
      </w:tr>
      <w:tr w:rsidR="005D1556" w:rsidRPr="007929E5" w14:paraId="329BB6C7" w14:textId="77777777" w:rsidTr="00E80951">
        <w:tc>
          <w:tcPr>
            <w:tcW w:w="4320" w:type="dxa"/>
            <w:shd w:val="clear" w:color="auto" w:fill="auto"/>
          </w:tcPr>
          <w:p w14:paraId="5A491D05" w14:textId="77777777" w:rsidR="005D1556" w:rsidRPr="007929E5" w:rsidRDefault="005D1556" w:rsidP="005D1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 xml:space="preserve">31 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 xml:space="preserve">2561 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14:paraId="41EB22F5" w14:textId="77777777" w:rsidR="005D1556" w:rsidRPr="007929E5" w:rsidRDefault="005D1556" w:rsidP="005D1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 xml:space="preserve">   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 xml:space="preserve">1 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A8D82F" w14:textId="5567527B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3,842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C7A7259" w14:textId="77777777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8169C4" w14:textId="77D41152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15,585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C36F34" w14:textId="77777777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8DE00D" w14:textId="1DA9726C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2,471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8D93B78" w14:textId="77777777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CB6840" w14:textId="089767FD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17,121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6B2A41" w14:textId="77777777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0D2A2" w14:textId="337D04B7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225,640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DD7495" w14:textId="77777777" w:rsidR="005D1556" w:rsidRPr="007929E5" w:rsidRDefault="005D1556" w:rsidP="005D155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216F3D3" w14:textId="615A18EA" w:rsidR="005D1556" w:rsidRPr="007929E5" w:rsidRDefault="005D1556" w:rsidP="005D1556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right="-10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0594ACEA" w14:textId="77777777" w:rsidR="005D1556" w:rsidRPr="007929E5" w:rsidRDefault="005D1556" w:rsidP="005D1556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0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CA57EC" w14:textId="0140566E" w:rsidR="005D1556" w:rsidRPr="007929E5" w:rsidRDefault="005D1556" w:rsidP="00C0682C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0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264,659</w:t>
            </w:r>
          </w:p>
        </w:tc>
      </w:tr>
      <w:tr w:rsidR="000322DE" w:rsidRPr="007929E5" w14:paraId="778D9ED9" w14:textId="77777777" w:rsidTr="00371817">
        <w:tc>
          <w:tcPr>
            <w:tcW w:w="4320" w:type="dxa"/>
          </w:tcPr>
          <w:p w14:paraId="1ABFB30F" w14:textId="77777777" w:rsidR="000322DE" w:rsidRPr="007929E5" w:rsidRDefault="000322DE" w:rsidP="00032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44F3DB" w14:textId="00D63A48" w:rsidR="000322DE" w:rsidRPr="007929E5" w:rsidRDefault="00900928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B4BF53F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6C0C3FCF" w14:textId="6B947D4A" w:rsidR="000322DE" w:rsidRPr="007929E5" w:rsidRDefault="00900928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4,868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F8E4CE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36E8F5F" w14:textId="122B337A" w:rsidR="000322DE" w:rsidRPr="007929E5" w:rsidRDefault="00900928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1,720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237F15DE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5D769DC5" w14:textId="619C7FBB" w:rsidR="000322DE" w:rsidRPr="007929E5" w:rsidRDefault="00900928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4,416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8F6A48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5AED0C38" w14:textId="7417C1B5" w:rsidR="000322DE" w:rsidRPr="007929E5" w:rsidRDefault="00900928" w:rsidP="00900928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FAA5CC" w14:textId="77777777" w:rsidR="000322DE" w:rsidRPr="007929E5" w:rsidRDefault="000322DE" w:rsidP="00900928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57885F3" w14:textId="78F8F63E" w:rsidR="000322DE" w:rsidRPr="007929E5" w:rsidRDefault="00900928" w:rsidP="00C0682C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08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548,343</w:t>
            </w:r>
          </w:p>
        </w:tc>
        <w:tc>
          <w:tcPr>
            <w:tcW w:w="236" w:type="dxa"/>
          </w:tcPr>
          <w:p w14:paraId="7BB77E43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right="-108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4973B904" w14:textId="1EB3EE56" w:rsidR="000322DE" w:rsidRPr="007929E5" w:rsidRDefault="00900928" w:rsidP="00C0682C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08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559,371</w:t>
            </w:r>
          </w:p>
        </w:tc>
      </w:tr>
      <w:tr w:rsidR="000322DE" w:rsidRPr="007929E5" w14:paraId="3055F7FF" w14:textId="77777777" w:rsidTr="00C47B87">
        <w:tc>
          <w:tcPr>
            <w:tcW w:w="4320" w:type="dxa"/>
          </w:tcPr>
          <w:p w14:paraId="0F13E737" w14:textId="77777777" w:rsidR="000322DE" w:rsidRPr="007929E5" w:rsidRDefault="000322DE" w:rsidP="00032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99F08A" w14:textId="35867A0E" w:rsidR="000322DE" w:rsidRPr="007929E5" w:rsidRDefault="00900928" w:rsidP="00900928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1ADA384" w14:textId="77777777" w:rsidR="000322DE" w:rsidRPr="007929E5" w:rsidRDefault="000322DE" w:rsidP="00900928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11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2D66E070" w14:textId="3A977944" w:rsidR="000322DE" w:rsidRPr="007929E5" w:rsidRDefault="00900928" w:rsidP="00900928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314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BCE84D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028B3FB" w14:textId="1E628FFC" w:rsidR="000322DE" w:rsidRPr="007929E5" w:rsidRDefault="00900928" w:rsidP="00900928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48D6E24" w14:textId="77777777" w:rsidR="000322DE" w:rsidRPr="007929E5" w:rsidRDefault="000322DE" w:rsidP="00900928">
            <w:pPr>
              <w:pStyle w:val="acctfourfigures"/>
              <w:tabs>
                <w:tab w:val="clear" w:pos="765"/>
                <w:tab w:val="decimal" w:pos="696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40C71945" w14:textId="35F15358" w:rsidR="000322DE" w:rsidRPr="007929E5" w:rsidRDefault="00900928" w:rsidP="00900928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213CC4" w14:textId="77777777" w:rsidR="000322DE" w:rsidRPr="007929E5" w:rsidRDefault="000322DE" w:rsidP="00900928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324F6BB" w14:textId="6BAEBF68" w:rsidR="000322DE" w:rsidRPr="007929E5" w:rsidRDefault="00900928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37,181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1A415F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3742A34" w14:textId="14E30EA4" w:rsidR="000322DE" w:rsidRPr="007929E5" w:rsidRDefault="00900928" w:rsidP="00C0682C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08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(37,181)</w:t>
            </w:r>
          </w:p>
        </w:tc>
        <w:tc>
          <w:tcPr>
            <w:tcW w:w="236" w:type="dxa"/>
          </w:tcPr>
          <w:p w14:paraId="0A83C910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right="-108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1267" w:type="dxa"/>
            <w:shd w:val="clear" w:color="auto" w:fill="auto"/>
          </w:tcPr>
          <w:p w14:paraId="7CC518D1" w14:textId="77CB219F" w:rsidR="000322DE" w:rsidRPr="007929E5" w:rsidRDefault="00900928" w:rsidP="00D3777F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-</w:t>
            </w:r>
          </w:p>
        </w:tc>
      </w:tr>
      <w:tr w:rsidR="00F33B17" w:rsidRPr="007929E5" w14:paraId="70EADD07" w14:textId="77777777" w:rsidTr="00E80951">
        <w:tc>
          <w:tcPr>
            <w:tcW w:w="4320" w:type="dxa"/>
          </w:tcPr>
          <w:p w14:paraId="6D17C508" w14:textId="35931026" w:rsidR="00F33B17" w:rsidRPr="007929E5" w:rsidRDefault="00F33B17" w:rsidP="00F3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โอน</w:t>
            </w:r>
            <w:r>
              <w:rPr>
                <w:rFonts w:asciiTheme="minorHAnsi" w:hAnsiTheme="minorHAnsi" w:cstheme="minorHAnsi" w:hint="cs"/>
                <w:sz w:val="30"/>
                <w:szCs w:val="30"/>
                <w:cs/>
              </w:rPr>
              <w:t xml:space="preserve"> (</w:t>
            </w: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ไป</w:t>
            </w:r>
            <w:r>
              <w:rPr>
                <w:rFonts w:asciiTheme="minorHAnsi" w:hAnsiTheme="minorHAnsi" w:cstheme="minorHAnsi" w:hint="cs"/>
                <w:sz w:val="30"/>
                <w:szCs w:val="30"/>
                <w:cs/>
              </w:rPr>
              <w:t>) จาก</w:t>
            </w: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สินทรัพย์เพื่อการให้บริการ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EEA41D" w14:textId="030530C6" w:rsidR="00F33B17" w:rsidRPr="007929E5" w:rsidRDefault="00F33B17" w:rsidP="00F33B17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51ACF11" w14:textId="77777777" w:rsidR="00F33B17" w:rsidRPr="007929E5" w:rsidRDefault="00F33B17" w:rsidP="00F33B17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11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6086938B" w14:textId="6014096E" w:rsidR="00F33B17" w:rsidRPr="007929E5" w:rsidRDefault="00F33B17" w:rsidP="00F33B17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314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D72991" w14:textId="77777777" w:rsidR="00F33B17" w:rsidRPr="007929E5" w:rsidRDefault="00F33B17" w:rsidP="00F33B17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A6272FF" w14:textId="463A8705" w:rsidR="00F33B17" w:rsidRPr="007929E5" w:rsidRDefault="00F33B17" w:rsidP="00F33B17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DE279E0" w14:textId="77777777" w:rsidR="00F33B17" w:rsidRPr="007929E5" w:rsidRDefault="00F33B17" w:rsidP="00F33B17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346A6D07" w14:textId="0617207A" w:rsidR="00F33B17" w:rsidRPr="007929E5" w:rsidRDefault="00F33B17" w:rsidP="00F33B17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E57989" w14:textId="77777777" w:rsidR="00F33B17" w:rsidRPr="007929E5" w:rsidRDefault="00F33B17" w:rsidP="00F33B17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0B746E5D" w14:textId="2779016A" w:rsidR="00F33B17" w:rsidRPr="007929E5" w:rsidRDefault="00F33B17" w:rsidP="00F33B17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4,423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BAA75A" w14:textId="77777777" w:rsidR="00F33B17" w:rsidRPr="007929E5" w:rsidRDefault="00F33B17" w:rsidP="00F33B17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50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FD2781B" w14:textId="5F2CE8C7" w:rsidR="00F33B17" w:rsidRPr="007929E5" w:rsidRDefault="00F33B17" w:rsidP="00F33B1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08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(160,254)</w:t>
            </w:r>
          </w:p>
        </w:tc>
        <w:tc>
          <w:tcPr>
            <w:tcW w:w="236" w:type="dxa"/>
          </w:tcPr>
          <w:p w14:paraId="08566CA5" w14:textId="77777777" w:rsidR="00F33B17" w:rsidRPr="007929E5" w:rsidRDefault="00F33B17" w:rsidP="00F33B17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right="-108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76929855" w14:textId="47953530" w:rsidR="00F33B17" w:rsidRPr="007929E5" w:rsidRDefault="00F33B17" w:rsidP="00F33B17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08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(</w:t>
            </w:r>
            <w:r>
              <w:rPr>
                <w:rFonts w:asciiTheme="minorHAnsi" w:hAnsiTheme="minorHAnsi" w:cstheme="minorHAnsi" w:hint="cs"/>
                <w:sz w:val="30"/>
                <w:szCs w:val="30"/>
                <w:cs/>
                <w:lang w:bidi="th-TH"/>
              </w:rPr>
              <w:t>155</w:t>
            </w: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,831</w:t>
            </w: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)</w:t>
            </w:r>
          </w:p>
        </w:tc>
      </w:tr>
      <w:tr w:rsidR="000322DE" w:rsidRPr="007929E5" w14:paraId="0DCCC41D" w14:textId="77777777" w:rsidTr="00C47B87">
        <w:tc>
          <w:tcPr>
            <w:tcW w:w="4320" w:type="dxa"/>
          </w:tcPr>
          <w:p w14:paraId="7D2E41F6" w14:textId="77777777" w:rsidR="000322DE" w:rsidRPr="007929E5" w:rsidRDefault="000322DE" w:rsidP="00032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A57446" w14:textId="792CD805" w:rsidR="000322DE" w:rsidRPr="007929E5" w:rsidRDefault="00900928" w:rsidP="00900928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06A8FA6" w14:textId="77777777" w:rsidR="000322DE" w:rsidRPr="007929E5" w:rsidRDefault="000322DE" w:rsidP="00900928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11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2315B4A3" w14:textId="464AC8C2" w:rsidR="000322DE" w:rsidRPr="007929E5" w:rsidRDefault="00900928" w:rsidP="00FD321C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(24)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BFA92F" w14:textId="77777777" w:rsidR="000322DE" w:rsidRPr="007929E5" w:rsidRDefault="000322DE" w:rsidP="00900928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5DCA2CFD" w14:textId="4E5AA7CD" w:rsidR="000322DE" w:rsidRPr="007929E5" w:rsidRDefault="00900928" w:rsidP="00900928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02CD99A" w14:textId="77777777" w:rsidR="000322DE" w:rsidRPr="007929E5" w:rsidRDefault="000322DE" w:rsidP="00900928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43A4ADCE" w14:textId="4045A310" w:rsidR="000322DE" w:rsidRPr="007929E5" w:rsidRDefault="00900928" w:rsidP="00900928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AC8EE8" w14:textId="77777777" w:rsidR="000322DE" w:rsidRPr="007929E5" w:rsidRDefault="000322DE" w:rsidP="00900928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39F3104E" w14:textId="403AAC21" w:rsidR="000322DE" w:rsidRPr="007929E5" w:rsidRDefault="00900928" w:rsidP="00900928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50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C558C0" w14:textId="77777777" w:rsidR="000322DE" w:rsidRPr="007929E5" w:rsidRDefault="000322DE" w:rsidP="00900928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50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4E832C6" w14:textId="5ACBECFC" w:rsidR="000322DE" w:rsidRPr="007929E5" w:rsidRDefault="00900928" w:rsidP="00C0682C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08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(1,633)</w:t>
            </w:r>
          </w:p>
        </w:tc>
        <w:tc>
          <w:tcPr>
            <w:tcW w:w="236" w:type="dxa"/>
          </w:tcPr>
          <w:p w14:paraId="3AF0CC2B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right="-108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42D55939" w14:textId="0E1AE9E1" w:rsidR="000322DE" w:rsidRPr="007929E5" w:rsidRDefault="00900928" w:rsidP="00C0682C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08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(1,657)</w:t>
            </w:r>
          </w:p>
        </w:tc>
      </w:tr>
      <w:tr w:rsidR="000322DE" w:rsidRPr="007929E5" w14:paraId="0B7C5B1D" w14:textId="77777777" w:rsidTr="00E80951">
        <w:trPr>
          <w:trHeight w:val="338"/>
        </w:trPr>
        <w:tc>
          <w:tcPr>
            <w:tcW w:w="4320" w:type="dxa"/>
            <w:shd w:val="clear" w:color="auto" w:fill="auto"/>
          </w:tcPr>
          <w:p w14:paraId="038C4F4D" w14:textId="77777777" w:rsidR="000322DE" w:rsidRPr="007929E5" w:rsidRDefault="000322DE" w:rsidP="00032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 xml:space="preserve">31 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CAEA61" w14:textId="4F4C94C6" w:rsidR="000322DE" w:rsidRPr="007929E5" w:rsidRDefault="00900928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3,866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B8E67EC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35BD07" w14:textId="7E3BAED9" w:rsidR="000322DE" w:rsidRPr="007929E5" w:rsidRDefault="00900928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20,429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A1656D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BCBCB3" w14:textId="6B2E7E58" w:rsidR="000322DE" w:rsidRPr="007929E5" w:rsidRDefault="00900928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4,191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29FE38C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E9351C" w14:textId="250DCE27" w:rsidR="000322DE" w:rsidRPr="007929E5" w:rsidRDefault="00900928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21,537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A73AB1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836D6B" w14:textId="1D33AEA5" w:rsidR="000322DE" w:rsidRPr="007929E5" w:rsidRDefault="00900928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26</w:t>
            </w:r>
            <w:r w:rsidR="00D3777F"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7,244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0988E5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C263BB" w14:textId="5F791574" w:rsidR="000322DE" w:rsidRPr="007929E5" w:rsidRDefault="00900928" w:rsidP="00C0682C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0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349,275</w:t>
            </w:r>
          </w:p>
        </w:tc>
        <w:tc>
          <w:tcPr>
            <w:tcW w:w="236" w:type="dxa"/>
          </w:tcPr>
          <w:p w14:paraId="3278E96E" w14:textId="2E4F7F90" w:rsidR="000322DE" w:rsidRPr="007929E5" w:rsidRDefault="000322DE" w:rsidP="000322DE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right="-10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9FFB66" w14:textId="6634C8EA" w:rsidR="000322DE" w:rsidRPr="007929E5" w:rsidRDefault="00900928" w:rsidP="00C0682C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0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66</w:t>
            </w:r>
            <w:r w:rsidR="00D3777F"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6,542</w:t>
            </w:r>
          </w:p>
        </w:tc>
      </w:tr>
      <w:tr w:rsidR="000322DE" w:rsidRPr="007929E5" w14:paraId="6A7C19AC" w14:textId="77777777" w:rsidTr="00C47B87">
        <w:trPr>
          <w:trHeight w:val="20"/>
        </w:trPr>
        <w:tc>
          <w:tcPr>
            <w:tcW w:w="4320" w:type="dxa"/>
            <w:shd w:val="clear" w:color="auto" w:fill="auto"/>
          </w:tcPr>
          <w:p w14:paraId="3CC01FF5" w14:textId="77777777" w:rsidR="000322DE" w:rsidRPr="007929E5" w:rsidRDefault="000322DE" w:rsidP="00032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196CB3A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00FF4604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5C2DC80A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3601780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8727611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5A2871F2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5CA82FD9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B4076FE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3321BBFA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352729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C40F9A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2974404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5019025A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</w:tr>
      <w:tr w:rsidR="000322DE" w:rsidRPr="007929E5" w14:paraId="55388030" w14:textId="77777777" w:rsidTr="00C47B87">
        <w:trPr>
          <w:trHeight w:val="20"/>
        </w:trPr>
        <w:tc>
          <w:tcPr>
            <w:tcW w:w="4320" w:type="dxa"/>
            <w:shd w:val="clear" w:color="auto" w:fill="auto"/>
          </w:tcPr>
          <w:p w14:paraId="0B6E7C94" w14:textId="77777777" w:rsidR="000322DE" w:rsidRPr="007929E5" w:rsidRDefault="000322DE" w:rsidP="00032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ADE719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32877FCD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133EAD86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6939D2F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801F40F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0DFCB114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322206A3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6561CC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7265ACFE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AA7CF7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1A7003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47EEEB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51A58051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</w:tr>
      <w:tr w:rsidR="000322DE" w:rsidRPr="007929E5" w14:paraId="5D3968FE" w14:textId="77777777" w:rsidTr="00C47B87">
        <w:trPr>
          <w:trHeight w:val="20"/>
        </w:trPr>
        <w:tc>
          <w:tcPr>
            <w:tcW w:w="4320" w:type="dxa"/>
            <w:shd w:val="clear" w:color="auto" w:fill="auto"/>
          </w:tcPr>
          <w:p w14:paraId="35F1D9AA" w14:textId="56839DC3" w:rsidR="000322DE" w:rsidRPr="007929E5" w:rsidRDefault="000322DE" w:rsidP="00032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ค่าเสื่อมราคา</w:t>
            </w:r>
            <w:r w:rsidR="00AE373A" w:rsidRPr="007929E5">
              <w:rPr>
                <w:rFonts w:asciiTheme="minorHAnsi" w:hAnsiTheme="minorHAnsi" w:cstheme="minorHAnsi" w:hint="cs"/>
                <w:b/>
                <w:bCs/>
                <w:i/>
                <w:iCs/>
                <w:sz w:val="30"/>
                <w:szCs w:val="30"/>
                <w:cs/>
              </w:rPr>
              <w:t>สะสม</w:t>
            </w:r>
            <w:r w:rsidR="00294BED" w:rsidRPr="007929E5">
              <w:rPr>
                <w:rFonts w:asciiTheme="minorHAnsi" w:hAnsiTheme="minorHAnsi" w:cstheme="minorHAnsi" w:hint="cs"/>
                <w:b/>
                <w:bCs/>
                <w:i/>
                <w:iCs/>
                <w:sz w:val="30"/>
                <w:szCs w:val="30"/>
                <w:cs/>
              </w:rPr>
              <w:t>และขาดทุนจากการด้อยค่า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38241B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76CDCF03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508B9090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535C280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A736857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4876A227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0A379620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18708F1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046ECBB0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88D304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FCA94C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CF783BA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7E855C78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</w:tr>
      <w:tr w:rsidR="000322DE" w:rsidRPr="007929E5" w14:paraId="7C73097A" w14:textId="77777777" w:rsidTr="00C47B87">
        <w:trPr>
          <w:trHeight w:val="20"/>
        </w:trPr>
        <w:tc>
          <w:tcPr>
            <w:tcW w:w="4320" w:type="dxa"/>
            <w:shd w:val="clear" w:color="auto" w:fill="auto"/>
          </w:tcPr>
          <w:p w14:paraId="7E7DCCC9" w14:textId="77777777" w:rsidR="000322DE" w:rsidRPr="007929E5" w:rsidRDefault="000322DE" w:rsidP="00032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ณ วันที่ </w:t>
            </w: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 xml:space="preserve">1 </w:t>
            </w: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มกราคม </w:t>
            </w: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2561</w:t>
            </w:r>
          </w:p>
        </w:tc>
        <w:tc>
          <w:tcPr>
            <w:tcW w:w="1170" w:type="dxa"/>
            <w:shd w:val="clear" w:color="auto" w:fill="auto"/>
          </w:tcPr>
          <w:p w14:paraId="3B26262B" w14:textId="02261558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389</w:t>
            </w:r>
          </w:p>
        </w:tc>
        <w:tc>
          <w:tcPr>
            <w:tcW w:w="237" w:type="dxa"/>
            <w:shd w:val="clear" w:color="auto" w:fill="auto"/>
          </w:tcPr>
          <w:p w14:paraId="41930FDF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41D4A618" w14:textId="0A0D80DA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3,116</w:t>
            </w:r>
          </w:p>
        </w:tc>
        <w:tc>
          <w:tcPr>
            <w:tcW w:w="236" w:type="dxa"/>
            <w:shd w:val="clear" w:color="auto" w:fill="auto"/>
          </w:tcPr>
          <w:p w14:paraId="15F4B685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80AD0F3" w14:textId="4314E14C" w:rsidR="000322DE" w:rsidRPr="007929E5" w:rsidRDefault="000322DE" w:rsidP="00035D1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110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467</w:t>
            </w:r>
          </w:p>
        </w:tc>
        <w:tc>
          <w:tcPr>
            <w:tcW w:w="265" w:type="dxa"/>
            <w:shd w:val="clear" w:color="auto" w:fill="auto"/>
          </w:tcPr>
          <w:p w14:paraId="01FEE2CE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2A4FBB39" w14:textId="1313F0A0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4,381</w:t>
            </w:r>
          </w:p>
        </w:tc>
        <w:tc>
          <w:tcPr>
            <w:tcW w:w="270" w:type="dxa"/>
            <w:shd w:val="clear" w:color="auto" w:fill="auto"/>
          </w:tcPr>
          <w:p w14:paraId="4FCE5100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39064EEF" w14:textId="7F02F460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18,505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0EE9CF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F2F8113" w14:textId="6244AFEC" w:rsidR="000322DE" w:rsidRPr="007929E5" w:rsidRDefault="000322DE" w:rsidP="000322DE">
            <w:pPr>
              <w:pStyle w:val="acctfourfigures"/>
              <w:tabs>
                <w:tab w:val="clear" w:pos="765"/>
              </w:tabs>
              <w:spacing w:line="240" w:lineRule="atLeast"/>
              <w:ind w:right="220"/>
              <w:jc w:val="right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0C77A7F2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6572B412" w14:textId="692DAF75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28"/>
                <w:szCs w:val="28"/>
              </w:rPr>
              <w:t>26,858</w:t>
            </w:r>
          </w:p>
        </w:tc>
      </w:tr>
      <w:tr w:rsidR="000322DE" w:rsidRPr="007929E5" w14:paraId="694C5A6F" w14:textId="77777777" w:rsidTr="00C47B87">
        <w:trPr>
          <w:trHeight w:val="20"/>
        </w:trPr>
        <w:tc>
          <w:tcPr>
            <w:tcW w:w="4320" w:type="dxa"/>
            <w:shd w:val="clear" w:color="auto" w:fill="auto"/>
          </w:tcPr>
          <w:p w14:paraId="643F7F96" w14:textId="77777777" w:rsidR="000322DE" w:rsidRPr="007929E5" w:rsidRDefault="000322DE" w:rsidP="00032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shd w:val="clear" w:color="auto" w:fill="auto"/>
          </w:tcPr>
          <w:p w14:paraId="730E777A" w14:textId="2F66074E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714</w:t>
            </w:r>
          </w:p>
        </w:tc>
        <w:tc>
          <w:tcPr>
            <w:tcW w:w="237" w:type="dxa"/>
            <w:shd w:val="clear" w:color="auto" w:fill="auto"/>
          </w:tcPr>
          <w:p w14:paraId="0D0A894C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6841D364" w14:textId="7832FBB2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2,978</w:t>
            </w:r>
          </w:p>
        </w:tc>
        <w:tc>
          <w:tcPr>
            <w:tcW w:w="236" w:type="dxa"/>
            <w:shd w:val="clear" w:color="auto" w:fill="auto"/>
          </w:tcPr>
          <w:p w14:paraId="405798AB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B889CD4" w14:textId="56EEDCFD" w:rsidR="000322DE" w:rsidRPr="007929E5" w:rsidRDefault="000322DE" w:rsidP="00035D1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110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463</w:t>
            </w:r>
          </w:p>
        </w:tc>
        <w:tc>
          <w:tcPr>
            <w:tcW w:w="265" w:type="dxa"/>
            <w:shd w:val="clear" w:color="auto" w:fill="auto"/>
          </w:tcPr>
          <w:p w14:paraId="42F56082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5A843FDB" w14:textId="24A0C388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3,356</w:t>
            </w:r>
          </w:p>
        </w:tc>
        <w:tc>
          <w:tcPr>
            <w:tcW w:w="270" w:type="dxa"/>
            <w:shd w:val="clear" w:color="auto" w:fill="auto"/>
          </w:tcPr>
          <w:p w14:paraId="1E928C3A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771A5479" w14:textId="467A0848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31,247</w:t>
            </w:r>
          </w:p>
        </w:tc>
        <w:tc>
          <w:tcPr>
            <w:tcW w:w="270" w:type="dxa"/>
            <w:shd w:val="clear" w:color="auto" w:fill="auto"/>
          </w:tcPr>
          <w:p w14:paraId="4827AA21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75B1D26" w14:textId="001DE58D" w:rsidR="000322DE" w:rsidRPr="007929E5" w:rsidRDefault="000322DE" w:rsidP="000322DE">
            <w:pPr>
              <w:pStyle w:val="acctfourfigures"/>
              <w:tabs>
                <w:tab w:val="clear" w:pos="765"/>
              </w:tabs>
              <w:spacing w:line="240" w:lineRule="atLeast"/>
              <w:ind w:right="220"/>
              <w:jc w:val="right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0D7A0BBB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1E20BF01" w14:textId="18B0F904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28"/>
                <w:szCs w:val="28"/>
              </w:rPr>
              <w:t>38,758</w:t>
            </w:r>
          </w:p>
        </w:tc>
      </w:tr>
      <w:tr w:rsidR="000322DE" w:rsidRPr="007929E5" w14:paraId="2CD7723E" w14:textId="77777777" w:rsidTr="00C47B87">
        <w:trPr>
          <w:trHeight w:val="20"/>
        </w:trPr>
        <w:tc>
          <w:tcPr>
            <w:tcW w:w="4320" w:type="dxa"/>
            <w:shd w:val="clear" w:color="auto" w:fill="auto"/>
          </w:tcPr>
          <w:p w14:paraId="313642B2" w14:textId="77777777" w:rsidR="000322DE" w:rsidRPr="007929E5" w:rsidRDefault="000322DE" w:rsidP="00032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A96F7F" w14:textId="463FD2DF" w:rsidR="000322DE" w:rsidRPr="007929E5" w:rsidRDefault="000322DE" w:rsidP="000322D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11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442723E4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2C98C9FB" w14:textId="58915FE1" w:rsidR="000322DE" w:rsidRPr="007929E5" w:rsidRDefault="000322DE" w:rsidP="00035D1B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 xml:space="preserve">    (11)</w:t>
            </w:r>
          </w:p>
        </w:tc>
        <w:tc>
          <w:tcPr>
            <w:tcW w:w="236" w:type="dxa"/>
            <w:shd w:val="clear" w:color="auto" w:fill="auto"/>
          </w:tcPr>
          <w:p w14:paraId="7C896817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3E6B2641" w14:textId="5C1823DC" w:rsidR="000322DE" w:rsidRPr="007929E5" w:rsidRDefault="000322DE" w:rsidP="00035D1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110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(20)</w:t>
            </w:r>
          </w:p>
        </w:tc>
        <w:tc>
          <w:tcPr>
            <w:tcW w:w="265" w:type="dxa"/>
            <w:shd w:val="clear" w:color="auto" w:fill="auto"/>
          </w:tcPr>
          <w:p w14:paraId="2FA754AB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801C8" w14:textId="754BF602" w:rsidR="000322DE" w:rsidRPr="007929E5" w:rsidRDefault="000322DE" w:rsidP="000322D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193171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378AA972" w14:textId="0A765AC7" w:rsidR="000322DE" w:rsidRPr="007929E5" w:rsidRDefault="000322DE" w:rsidP="000322DE">
            <w:pPr>
              <w:pStyle w:val="acctfourfigures"/>
              <w:tabs>
                <w:tab w:val="clear" w:pos="765"/>
                <w:tab w:val="decimal" w:pos="52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935BBF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B42FD3A" w14:textId="15FC0C85" w:rsidR="000322DE" w:rsidRPr="007929E5" w:rsidRDefault="000322DE" w:rsidP="000322DE">
            <w:pPr>
              <w:pStyle w:val="acctfourfigures"/>
              <w:tabs>
                <w:tab w:val="clear" w:pos="765"/>
              </w:tabs>
              <w:spacing w:line="240" w:lineRule="atLeast"/>
              <w:ind w:right="220"/>
              <w:jc w:val="right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23F93F89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2C073DB7" w14:textId="584DDC4D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28"/>
                <w:szCs w:val="28"/>
              </w:rPr>
              <w:t>(31)</w:t>
            </w:r>
          </w:p>
        </w:tc>
      </w:tr>
      <w:tr w:rsidR="000322DE" w:rsidRPr="007929E5" w14:paraId="5F8C7470" w14:textId="77777777" w:rsidTr="00035D1B">
        <w:trPr>
          <w:trHeight w:val="20"/>
        </w:trPr>
        <w:tc>
          <w:tcPr>
            <w:tcW w:w="4320" w:type="dxa"/>
            <w:shd w:val="clear" w:color="auto" w:fill="auto"/>
          </w:tcPr>
          <w:p w14:paraId="028329B0" w14:textId="77777777" w:rsidR="00035D1B" w:rsidRPr="007929E5" w:rsidRDefault="000322DE" w:rsidP="00032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 xml:space="preserve">31 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 xml:space="preserve">2561 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 xml:space="preserve">และ 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 xml:space="preserve">  </w:t>
            </w:r>
          </w:p>
          <w:p w14:paraId="0D129FFF" w14:textId="291AF490" w:rsidR="000322DE" w:rsidRPr="007929E5" w:rsidRDefault="00035D1B" w:rsidP="00032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 xml:space="preserve">   </w:t>
            </w:r>
            <w:r w:rsidR="000322DE"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 xml:space="preserve">1 </w:t>
            </w:r>
            <w:r w:rsidR="000322DE"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0322DE"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3B1584E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  <w:p w14:paraId="2FC0FE09" w14:textId="7BAF0074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1,103</w:t>
            </w:r>
          </w:p>
        </w:tc>
        <w:tc>
          <w:tcPr>
            <w:tcW w:w="237" w:type="dxa"/>
            <w:shd w:val="clear" w:color="auto" w:fill="auto"/>
          </w:tcPr>
          <w:p w14:paraId="19DE6D46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auto"/>
          </w:tcPr>
          <w:p w14:paraId="10852E7E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  <w:p w14:paraId="3D59F522" w14:textId="45956D0C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6,083</w:t>
            </w:r>
          </w:p>
        </w:tc>
        <w:tc>
          <w:tcPr>
            <w:tcW w:w="236" w:type="dxa"/>
            <w:shd w:val="clear" w:color="auto" w:fill="auto"/>
          </w:tcPr>
          <w:p w14:paraId="3F1DF91C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44D2954D" w14:textId="77777777" w:rsidR="000322DE" w:rsidRPr="007929E5" w:rsidRDefault="000322DE" w:rsidP="00035D1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110"/>
              <w:rPr>
                <w:rFonts w:asciiTheme="minorHAnsi" w:hAnsiTheme="minorHAnsi" w:cstheme="minorHAnsi"/>
                <w:sz w:val="30"/>
                <w:szCs w:val="30"/>
              </w:rPr>
            </w:pPr>
          </w:p>
          <w:p w14:paraId="6F2D58B5" w14:textId="6055560A" w:rsidR="000322DE" w:rsidRPr="007929E5" w:rsidRDefault="000322DE" w:rsidP="00035D1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110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910</w:t>
            </w:r>
          </w:p>
        </w:tc>
        <w:tc>
          <w:tcPr>
            <w:tcW w:w="265" w:type="dxa"/>
            <w:shd w:val="clear" w:color="auto" w:fill="auto"/>
          </w:tcPr>
          <w:p w14:paraId="39B10394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</w:tcPr>
          <w:p w14:paraId="3B4ED10D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  <w:p w14:paraId="5E8D9AD9" w14:textId="5DB67261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7,737</w:t>
            </w:r>
          </w:p>
        </w:tc>
        <w:tc>
          <w:tcPr>
            <w:tcW w:w="270" w:type="dxa"/>
            <w:shd w:val="clear" w:color="auto" w:fill="auto"/>
          </w:tcPr>
          <w:p w14:paraId="797A4E1F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4E9B41C8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  <w:p w14:paraId="6B66CFA3" w14:textId="59B6A315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49,752</w:t>
            </w:r>
          </w:p>
        </w:tc>
        <w:tc>
          <w:tcPr>
            <w:tcW w:w="270" w:type="dxa"/>
            <w:shd w:val="clear" w:color="auto" w:fill="auto"/>
          </w:tcPr>
          <w:p w14:paraId="62388810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061888A" w14:textId="017909F0" w:rsidR="000322DE" w:rsidRPr="007929E5" w:rsidRDefault="000322DE" w:rsidP="000322DE">
            <w:pPr>
              <w:pStyle w:val="acctfourfigures"/>
              <w:tabs>
                <w:tab w:val="clear" w:pos="765"/>
              </w:tabs>
              <w:spacing w:line="240" w:lineRule="atLeast"/>
              <w:ind w:right="220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38BFCA35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574C3C9F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  <w:p w14:paraId="65D961DE" w14:textId="0A722042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65,585</w:t>
            </w:r>
          </w:p>
        </w:tc>
      </w:tr>
      <w:tr w:rsidR="000322DE" w:rsidRPr="007929E5" w14:paraId="1DFA93D0" w14:textId="77777777" w:rsidTr="00035D1B">
        <w:trPr>
          <w:trHeight w:val="20"/>
        </w:trPr>
        <w:tc>
          <w:tcPr>
            <w:tcW w:w="4320" w:type="dxa"/>
            <w:shd w:val="clear" w:color="auto" w:fill="auto"/>
          </w:tcPr>
          <w:p w14:paraId="2A5BD105" w14:textId="77777777" w:rsidR="000322DE" w:rsidRPr="007929E5" w:rsidRDefault="000322DE" w:rsidP="00032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6E689D" w14:textId="0C865DDB" w:rsidR="000322DE" w:rsidRPr="007929E5" w:rsidRDefault="00CD4869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770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9B0008F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201270A0" w14:textId="31C7A75E" w:rsidR="000322DE" w:rsidRPr="007929E5" w:rsidRDefault="00CD4869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3,371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777B92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8CC7AE3" w14:textId="2116403A" w:rsidR="000322DE" w:rsidRPr="007929E5" w:rsidRDefault="00CD4869" w:rsidP="00035D1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110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576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7933133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14D37075" w14:textId="7F52FB2B" w:rsidR="000322DE" w:rsidRPr="007929E5" w:rsidRDefault="00CD4869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3,729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8E06CF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79A7DF8E" w14:textId="0A71DC6F" w:rsidR="000322DE" w:rsidRPr="007929E5" w:rsidRDefault="00CD4869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34,052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3838CE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EDBAC5" w14:textId="3E5E1112" w:rsidR="000322DE" w:rsidRPr="007929E5" w:rsidRDefault="009552BB" w:rsidP="009552BB">
            <w:pPr>
              <w:pStyle w:val="acctfourfigures"/>
              <w:tabs>
                <w:tab w:val="clear" w:pos="765"/>
              </w:tabs>
              <w:spacing w:line="240" w:lineRule="atLeast"/>
              <w:ind w:right="220"/>
              <w:jc w:val="right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7230B42" w14:textId="77777777" w:rsidR="000322DE" w:rsidRPr="007929E5" w:rsidRDefault="000322DE" w:rsidP="009552BB">
            <w:pPr>
              <w:pStyle w:val="acctfourfigures"/>
              <w:tabs>
                <w:tab w:val="clear" w:pos="765"/>
              </w:tabs>
              <w:spacing w:line="240" w:lineRule="atLeast"/>
              <w:ind w:right="220"/>
              <w:jc w:val="right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0673A7D7" w14:textId="68BAF5A8" w:rsidR="000322DE" w:rsidRPr="007929E5" w:rsidRDefault="009552BB" w:rsidP="009552BB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28"/>
                <w:szCs w:val="28"/>
              </w:rPr>
            </w:pPr>
            <w:r w:rsidRPr="007929E5">
              <w:rPr>
                <w:rFonts w:asciiTheme="minorHAnsi" w:hAnsiTheme="minorHAnsi" w:cstheme="minorHAnsi"/>
                <w:sz w:val="28"/>
                <w:szCs w:val="28"/>
              </w:rPr>
              <w:t>42,498</w:t>
            </w:r>
          </w:p>
        </w:tc>
      </w:tr>
      <w:tr w:rsidR="000322DE" w:rsidRPr="007929E5" w14:paraId="61D9F5D8" w14:textId="77777777" w:rsidTr="00CD4869">
        <w:trPr>
          <w:trHeight w:val="20"/>
        </w:trPr>
        <w:tc>
          <w:tcPr>
            <w:tcW w:w="4320" w:type="dxa"/>
            <w:shd w:val="clear" w:color="auto" w:fill="auto"/>
          </w:tcPr>
          <w:p w14:paraId="31054896" w14:textId="77777777" w:rsidR="000322DE" w:rsidRPr="007929E5" w:rsidRDefault="000322DE" w:rsidP="00032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BE7AE9" w14:textId="19CB58E7" w:rsidR="000322DE" w:rsidRPr="007929E5" w:rsidRDefault="00CD4869" w:rsidP="00CD486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11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07DFD02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0C6010B1" w14:textId="20045F1D" w:rsidR="000322DE" w:rsidRPr="007929E5" w:rsidRDefault="00CD4869" w:rsidP="00035D1B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(11)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6D1D68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10E0714" w14:textId="6DAAB52D" w:rsidR="000322DE" w:rsidRPr="007929E5" w:rsidRDefault="00CD4869" w:rsidP="00035D1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110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2328479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1710F99D" w14:textId="2D7A967C" w:rsidR="000322DE" w:rsidRPr="007929E5" w:rsidRDefault="00CD4869" w:rsidP="00CD4869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44C5FE" w14:textId="77777777" w:rsidR="000322DE" w:rsidRPr="007929E5" w:rsidRDefault="000322DE" w:rsidP="00CD486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66C5F77" w14:textId="4D225402" w:rsidR="000322DE" w:rsidRPr="007929E5" w:rsidRDefault="00CD4869" w:rsidP="009552BB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9728EE" w14:textId="77777777" w:rsidR="000322DE" w:rsidRPr="007929E5" w:rsidRDefault="000322DE" w:rsidP="009552BB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CC567C" w14:textId="39C1A2FA" w:rsidR="000322DE" w:rsidRPr="007929E5" w:rsidRDefault="009552BB" w:rsidP="009552BB">
            <w:pPr>
              <w:pStyle w:val="acctfourfigures"/>
              <w:tabs>
                <w:tab w:val="clear" w:pos="765"/>
              </w:tabs>
              <w:spacing w:line="240" w:lineRule="atLeast"/>
              <w:ind w:right="220"/>
              <w:jc w:val="right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21EB966" w14:textId="77777777" w:rsidR="000322DE" w:rsidRPr="007929E5" w:rsidRDefault="000322DE" w:rsidP="009552BB">
            <w:pPr>
              <w:pStyle w:val="acctfourfigures"/>
              <w:tabs>
                <w:tab w:val="clear" w:pos="765"/>
              </w:tabs>
              <w:spacing w:line="240" w:lineRule="atLeast"/>
              <w:ind w:right="220"/>
              <w:jc w:val="right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4FBB5C8A" w14:textId="11CE39DA" w:rsidR="000322DE" w:rsidRPr="007929E5" w:rsidRDefault="009552BB" w:rsidP="009552BB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28"/>
                <w:szCs w:val="28"/>
              </w:rPr>
            </w:pPr>
            <w:r w:rsidRPr="007929E5">
              <w:rPr>
                <w:rFonts w:asciiTheme="minorHAnsi" w:hAnsiTheme="minorHAnsi" w:cstheme="minorHAnsi"/>
                <w:sz w:val="28"/>
                <w:szCs w:val="28"/>
              </w:rPr>
              <w:t>(11)</w:t>
            </w:r>
          </w:p>
        </w:tc>
      </w:tr>
      <w:tr w:rsidR="00CD4869" w:rsidRPr="007929E5" w14:paraId="5BCD8A78" w14:textId="77777777" w:rsidTr="00CD4869">
        <w:trPr>
          <w:trHeight w:val="20"/>
        </w:trPr>
        <w:tc>
          <w:tcPr>
            <w:tcW w:w="4320" w:type="dxa"/>
            <w:shd w:val="clear" w:color="auto" w:fill="auto"/>
          </w:tcPr>
          <w:p w14:paraId="67B76EF2" w14:textId="449A33BF" w:rsidR="00CD4869" w:rsidRPr="007929E5" w:rsidRDefault="00CD4869" w:rsidP="00032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2827D7" w14:textId="291E4E31" w:rsidR="00CD4869" w:rsidRPr="007929E5" w:rsidRDefault="00CD4869" w:rsidP="00CD486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11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68D0220" w14:textId="77777777" w:rsidR="00CD4869" w:rsidRPr="007929E5" w:rsidRDefault="00CD4869" w:rsidP="00CD486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11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97671C" w14:textId="62C1ACFB" w:rsidR="00CD4869" w:rsidRPr="007929E5" w:rsidRDefault="00CD4869" w:rsidP="00CD486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5B73B6" w14:textId="77777777" w:rsidR="00CD4869" w:rsidRPr="007929E5" w:rsidRDefault="00CD4869" w:rsidP="00CD486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11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730574" w14:textId="48F583D2" w:rsidR="00CD4869" w:rsidRPr="007929E5" w:rsidRDefault="00CD4869" w:rsidP="00035D1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110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2FA50231" w14:textId="77777777" w:rsidR="00CD4869" w:rsidRPr="007929E5" w:rsidRDefault="00CD4869" w:rsidP="00CD486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51DD7A" w14:textId="52EBE23F" w:rsidR="00CD4869" w:rsidRPr="007929E5" w:rsidRDefault="00CD4869" w:rsidP="00CD4869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AA7CB2" w14:textId="77777777" w:rsidR="00CD4869" w:rsidRPr="007929E5" w:rsidRDefault="00CD4869" w:rsidP="00CD4869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7E774E" w14:textId="38FDA7B8" w:rsidR="00CD4869" w:rsidRPr="007929E5" w:rsidRDefault="00CD4869" w:rsidP="009552BB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B3BF7B" w14:textId="77777777" w:rsidR="00CD4869" w:rsidRPr="007929E5" w:rsidRDefault="00CD4869" w:rsidP="009552BB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2C5AADA" w14:textId="2B55AAC8" w:rsidR="00CD4869" w:rsidRPr="007929E5" w:rsidRDefault="009552BB" w:rsidP="009552BB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2,569</w:t>
            </w:r>
          </w:p>
        </w:tc>
        <w:tc>
          <w:tcPr>
            <w:tcW w:w="236" w:type="dxa"/>
          </w:tcPr>
          <w:p w14:paraId="74382683" w14:textId="77777777" w:rsidR="00CD4869" w:rsidRPr="007929E5" w:rsidRDefault="00CD4869" w:rsidP="009552BB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292A6E13" w14:textId="70E0D8EC" w:rsidR="00CD4869" w:rsidRPr="007929E5" w:rsidRDefault="009552BB" w:rsidP="009552BB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28"/>
                <w:szCs w:val="28"/>
              </w:rPr>
            </w:pPr>
            <w:r w:rsidRPr="007929E5">
              <w:rPr>
                <w:rFonts w:asciiTheme="minorHAnsi" w:hAnsiTheme="minorHAnsi" w:cstheme="minorHAnsi"/>
                <w:sz w:val="28"/>
                <w:szCs w:val="28"/>
              </w:rPr>
              <w:t>2,569</w:t>
            </w:r>
          </w:p>
        </w:tc>
      </w:tr>
      <w:tr w:rsidR="000322DE" w:rsidRPr="007929E5" w14:paraId="505F48C6" w14:textId="77777777" w:rsidTr="00C47B87">
        <w:trPr>
          <w:trHeight w:val="20"/>
        </w:trPr>
        <w:tc>
          <w:tcPr>
            <w:tcW w:w="4320" w:type="dxa"/>
            <w:shd w:val="clear" w:color="auto" w:fill="auto"/>
          </w:tcPr>
          <w:p w14:paraId="01B945E6" w14:textId="77777777" w:rsidR="000322DE" w:rsidRPr="007929E5" w:rsidRDefault="000322DE" w:rsidP="00032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 xml:space="preserve">31 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BB47A5" w14:textId="4D82CD85" w:rsidR="000322DE" w:rsidRPr="007929E5" w:rsidRDefault="00CD4869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1,873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AB85C8A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C2CB36" w14:textId="65F3F908" w:rsidR="000322DE" w:rsidRPr="007929E5" w:rsidRDefault="00CD4869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9,443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FAAF7C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2AEBDB" w14:textId="2A6DA797" w:rsidR="000322DE" w:rsidRPr="007929E5" w:rsidRDefault="00CD4869" w:rsidP="00035D1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110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1,486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9A71929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7D0340" w14:textId="25C2047C" w:rsidR="000322DE" w:rsidRPr="007929E5" w:rsidRDefault="00CD4869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11,466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F2816C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5BD78A" w14:textId="3EBB4AD0" w:rsidR="000322DE" w:rsidRPr="007929E5" w:rsidRDefault="00CD4869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83,804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6891AA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E993A0" w14:textId="7E93D119" w:rsidR="000322DE" w:rsidRPr="007929E5" w:rsidRDefault="009552BB" w:rsidP="009552BB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2,569</w:t>
            </w:r>
          </w:p>
        </w:tc>
        <w:tc>
          <w:tcPr>
            <w:tcW w:w="236" w:type="dxa"/>
          </w:tcPr>
          <w:p w14:paraId="67D134D1" w14:textId="77777777" w:rsidR="000322DE" w:rsidRPr="007929E5" w:rsidRDefault="000322DE" w:rsidP="009552BB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5FE43201" w14:textId="734244A0" w:rsidR="000322DE" w:rsidRPr="007929E5" w:rsidRDefault="009552BB" w:rsidP="009552BB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  <w:lang w:bidi="th-TH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  <w:t>110,641</w:t>
            </w:r>
          </w:p>
        </w:tc>
      </w:tr>
      <w:tr w:rsidR="000322DE" w:rsidRPr="007929E5" w14:paraId="5EEA66AD" w14:textId="77777777" w:rsidTr="00C47B87">
        <w:trPr>
          <w:trHeight w:val="20"/>
        </w:trPr>
        <w:tc>
          <w:tcPr>
            <w:tcW w:w="4320" w:type="dxa"/>
            <w:shd w:val="clear" w:color="auto" w:fill="auto"/>
          </w:tcPr>
          <w:p w14:paraId="7277A9CB" w14:textId="77777777" w:rsidR="000322DE" w:rsidRPr="007929E5" w:rsidRDefault="000322DE" w:rsidP="00032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B9D717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3B7D816C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DACDA5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D1022BC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11606F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68AD6FDE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A986EA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2A9B518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953DC0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F6EB509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BB459A0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DF3FAB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7F9A5637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</w:tr>
      <w:tr w:rsidR="000322DE" w:rsidRPr="007929E5" w14:paraId="59599ECD" w14:textId="77777777" w:rsidTr="00C47B87">
        <w:trPr>
          <w:trHeight w:val="20"/>
        </w:trPr>
        <w:tc>
          <w:tcPr>
            <w:tcW w:w="4320" w:type="dxa"/>
            <w:shd w:val="clear" w:color="auto" w:fill="auto"/>
          </w:tcPr>
          <w:p w14:paraId="2F71FD6D" w14:textId="77777777" w:rsidR="000322DE" w:rsidRPr="007929E5" w:rsidRDefault="000322DE" w:rsidP="00032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1408ED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72A74D21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1746CD72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2445BF8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388EC7E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16E58ED8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7FA5AB9D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1B59A41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7EEB5898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B2CD23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746C63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6F0668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46558199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</w:tr>
      <w:tr w:rsidR="000322DE" w:rsidRPr="007929E5" w14:paraId="7E797BC3" w14:textId="77777777" w:rsidTr="00C47B87">
        <w:trPr>
          <w:trHeight w:val="20"/>
        </w:trPr>
        <w:tc>
          <w:tcPr>
            <w:tcW w:w="4320" w:type="dxa"/>
            <w:shd w:val="clear" w:color="auto" w:fill="auto"/>
          </w:tcPr>
          <w:p w14:paraId="2AD6E920" w14:textId="77777777" w:rsidR="000322DE" w:rsidRPr="007929E5" w:rsidRDefault="000322DE" w:rsidP="00032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BA2860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2DABA3BF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2CB5AB0F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0701BAA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7E231F4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3BA35EBE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057677AB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CD98A07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3090FD25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54C3CAC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C07039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9DF71A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2C1D635C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</w:tr>
      <w:tr w:rsidR="000322DE" w:rsidRPr="007929E5" w14:paraId="495DFCBD" w14:textId="77777777" w:rsidTr="00C47B87">
        <w:trPr>
          <w:trHeight w:val="20"/>
        </w:trPr>
        <w:tc>
          <w:tcPr>
            <w:tcW w:w="4320" w:type="dxa"/>
            <w:shd w:val="clear" w:color="auto" w:fill="auto"/>
          </w:tcPr>
          <w:p w14:paraId="6171EDDC" w14:textId="3BC4C620" w:rsidR="000322DE" w:rsidRPr="007929E5" w:rsidRDefault="000322DE" w:rsidP="00032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BF0A27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3DF57653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0CC9272C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BF06E5F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1C6EC81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776C0154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057BE616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368320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F51581D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AE232E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130FC02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40C3A5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729E98EF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</w:tr>
      <w:tr w:rsidR="000322DE" w:rsidRPr="007929E5" w14:paraId="7F0BDFC7" w14:textId="77777777" w:rsidTr="00C47B87">
        <w:trPr>
          <w:trHeight w:val="20"/>
        </w:trPr>
        <w:tc>
          <w:tcPr>
            <w:tcW w:w="4320" w:type="dxa"/>
            <w:shd w:val="clear" w:color="auto" w:fill="auto"/>
          </w:tcPr>
          <w:p w14:paraId="63DD59E8" w14:textId="06F196EA" w:rsidR="000322DE" w:rsidRPr="007929E5" w:rsidRDefault="000322DE" w:rsidP="00032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 xml:space="preserve">31 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 xml:space="preserve">2561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CEF452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477FBBDD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0A56F178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47A3673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F87B9EA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34F3FB35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0EF8F8BF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6B7EB9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36E92FB0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D73A6C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E90B1E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5C3520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3C6EBB15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</w:tr>
      <w:tr w:rsidR="000322DE" w:rsidRPr="007929E5" w14:paraId="46268A69" w14:textId="77777777" w:rsidTr="00C47B87">
        <w:trPr>
          <w:trHeight w:val="20"/>
        </w:trPr>
        <w:tc>
          <w:tcPr>
            <w:tcW w:w="4320" w:type="dxa"/>
            <w:shd w:val="clear" w:color="auto" w:fill="auto"/>
          </w:tcPr>
          <w:p w14:paraId="597A4A54" w14:textId="7D3747F3" w:rsidR="000322DE" w:rsidRPr="007929E5" w:rsidRDefault="000322DE" w:rsidP="00032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ภายใต้กรรมสิทธิ์ของ</w:t>
            </w:r>
            <w:r w:rsidRPr="007929E5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กลุ่ม</w:t>
            </w: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บริษัท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82537B" w14:textId="7E7F2058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28"/>
                <w:szCs w:val="28"/>
              </w:rPr>
              <w:t>2,739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9C95CCA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3CF999AF" w14:textId="63A853D6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28"/>
                <w:szCs w:val="28"/>
              </w:rPr>
              <w:t>9,502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89A26B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128C687" w14:textId="17ACA575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28"/>
                <w:szCs w:val="28"/>
              </w:rPr>
              <w:t>1,561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454F2D8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29F54573" w14:textId="1B9310BC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28"/>
                <w:szCs w:val="28"/>
              </w:rPr>
              <w:t>350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7625B8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C91CE9F" w14:textId="350E7D76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28"/>
                <w:szCs w:val="28"/>
              </w:rPr>
              <w:t>175,888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B08E3E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04DAA55" w14:textId="4A1EC8E7" w:rsidR="000322DE" w:rsidRPr="007929E5" w:rsidRDefault="000322DE" w:rsidP="000322DE">
            <w:pPr>
              <w:pStyle w:val="acctfourfigures"/>
              <w:tabs>
                <w:tab w:val="clear" w:pos="765"/>
              </w:tabs>
              <w:spacing w:line="240" w:lineRule="atLeast"/>
              <w:ind w:right="221"/>
              <w:jc w:val="right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E8C2F22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67" w:type="dxa"/>
            <w:vAlign w:val="bottom"/>
          </w:tcPr>
          <w:p w14:paraId="22F9044C" w14:textId="4BA521D3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28"/>
                <w:szCs w:val="28"/>
              </w:rPr>
            </w:pPr>
            <w:r w:rsidRPr="007929E5">
              <w:rPr>
                <w:rFonts w:asciiTheme="minorHAnsi" w:hAnsiTheme="minorHAnsi" w:cstheme="minorHAnsi"/>
                <w:sz w:val="28"/>
                <w:szCs w:val="28"/>
              </w:rPr>
              <w:t>190,040</w:t>
            </w:r>
          </w:p>
        </w:tc>
      </w:tr>
      <w:tr w:rsidR="000322DE" w:rsidRPr="007929E5" w14:paraId="78B3856C" w14:textId="77777777" w:rsidTr="00C47B87">
        <w:trPr>
          <w:trHeight w:val="20"/>
        </w:trPr>
        <w:tc>
          <w:tcPr>
            <w:tcW w:w="4320" w:type="dxa"/>
            <w:shd w:val="clear" w:color="auto" w:fill="auto"/>
          </w:tcPr>
          <w:p w14:paraId="026D95AF" w14:textId="4CD03747" w:rsidR="000322DE" w:rsidRPr="007929E5" w:rsidRDefault="000322DE" w:rsidP="00032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13FB2B" w14:textId="1BA27838" w:rsidR="000322DE" w:rsidRPr="007929E5" w:rsidRDefault="000322DE" w:rsidP="009552B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130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6977AFD" w14:textId="77777777" w:rsidR="000322DE" w:rsidRPr="007929E5" w:rsidRDefault="000322DE" w:rsidP="009552B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130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608A2" w14:textId="453065DE" w:rsidR="000322DE" w:rsidRPr="007929E5" w:rsidRDefault="000322DE" w:rsidP="009552B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30"/>
              <w:rPr>
                <w:rFonts w:asciiTheme="minorHAnsi" w:hAnsiTheme="minorHAnsi" w:cstheme="minorHAnsi"/>
                <w:sz w:val="28"/>
                <w:szCs w:val="28"/>
              </w:rPr>
            </w:pPr>
            <w:r w:rsidRPr="007929E5">
              <w:rPr>
                <w:rFonts w:asciiTheme="minorHAnsi" w:hAnsiTheme="minorHAnsi" w:cstheme="minorHAns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962F0E" w14:textId="77777777" w:rsidR="000322DE" w:rsidRPr="007929E5" w:rsidRDefault="000322DE" w:rsidP="009552BB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30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97FDD6" w14:textId="3D323115" w:rsidR="000322DE" w:rsidRPr="007929E5" w:rsidRDefault="000322DE" w:rsidP="009552B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130"/>
              <w:rPr>
                <w:rFonts w:asciiTheme="minorHAnsi" w:hAnsiTheme="minorHAnsi" w:cstheme="minorHAnsi"/>
                <w:sz w:val="28"/>
                <w:szCs w:val="28"/>
              </w:rPr>
            </w:pPr>
            <w:r w:rsidRPr="007929E5">
              <w:rPr>
                <w:rFonts w:asciiTheme="minorHAnsi" w:hAnsiTheme="minorHAnsi" w:cstheme="minorHAnsi"/>
                <w:sz w:val="28"/>
                <w:szCs w:val="28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0F1B4BC" w14:textId="77777777" w:rsidR="000322DE" w:rsidRPr="007929E5" w:rsidRDefault="000322DE" w:rsidP="009552B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30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AF80C4" w14:textId="76AC084D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28"/>
                <w:szCs w:val="28"/>
              </w:rPr>
              <w:t>9,034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EBAB54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18A455" w14:textId="3D20C95B" w:rsidR="000322DE" w:rsidRPr="007929E5" w:rsidRDefault="000322DE" w:rsidP="009552BB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654398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5DEFB94" w14:textId="2A9D4A62" w:rsidR="000322DE" w:rsidRPr="007929E5" w:rsidRDefault="000322DE" w:rsidP="000322DE">
            <w:pPr>
              <w:pStyle w:val="acctfourfigures"/>
              <w:tabs>
                <w:tab w:val="clear" w:pos="765"/>
              </w:tabs>
              <w:spacing w:line="240" w:lineRule="atLeast"/>
              <w:ind w:right="221"/>
              <w:jc w:val="right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666430A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7C26D482" w14:textId="190F7FD6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28"/>
                <w:szCs w:val="28"/>
              </w:rPr>
            </w:pPr>
            <w:r w:rsidRPr="007929E5">
              <w:rPr>
                <w:rFonts w:asciiTheme="minorHAnsi" w:hAnsiTheme="minorHAnsi" w:cstheme="minorHAnsi"/>
                <w:sz w:val="28"/>
                <w:szCs w:val="28"/>
              </w:rPr>
              <w:t>9,034</w:t>
            </w:r>
          </w:p>
        </w:tc>
      </w:tr>
      <w:tr w:rsidR="000322DE" w:rsidRPr="007929E5" w14:paraId="29D4B77D" w14:textId="77777777" w:rsidTr="00C47B87">
        <w:trPr>
          <w:trHeight w:val="20"/>
        </w:trPr>
        <w:tc>
          <w:tcPr>
            <w:tcW w:w="4320" w:type="dxa"/>
            <w:shd w:val="clear" w:color="auto" w:fill="auto"/>
          </w:tcPr>
          <w:p w14:paraId="32807043" w14:textId="77777777" w:rsidR="000322DE" w:rsidRPr="007929E5" w:rsidRDefault="000322DE" w:rsidP="00032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5F7E9A" w14:textId="0B761072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2,739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E889FA1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60BA7B" w14:textId="7CEDB512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9,502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DED61A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C87FFC" w14:textId="63E37953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1,561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CE2A68A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1BB440" w14:textId="5B077259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9,384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DEFD54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A93F95" w14:textId="5D01386C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175,888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F8F637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0A99F0" w14:textId="53B59552" w:rsidR="000322DE" w:rsidRPr="007929E5" w:rsidRDefault="000322DE" w:rsidP="000322DE">
            <w:pPr>
              <w:pStyle w:val="acctfourfigures"/>
              <w:tabs>
                <w:tab w:val="clear" w:pos="765"/>
              </w:tabs>
              <w:spacing w:line="240" w:lineRule="atLeast"/>
              <w:ind w:right="221"/>
              <w:jc w:val="right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2C0583E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060403" w14:textId="02A7E29A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199,074</w:t>
            </w:r>
          </w:p>
        </w:tc>
      </w:tr>
      <w:tr w:rsidR="000322DE" w:rsidRPr="007929E5" w14:paraId="35E9F435" w14:textId="77777777" w:rsidTr="00C47B87">
        <w:trPr>
          <w:trHeight w:val="20"/>
        </w:trPr>
        <w:tc>
          <w:tcPr>
            <w:tcW w:w="4320" w:type="dxa"/>
            <w:shd w:val="clear" w:color="auto" w:fill="auto"/>
          </w:tcPr>
          <w:p w14:paraId="7526436A" w14:textId="77777777" w:rsidR="000322DE" w:rsidRPr="007929E5" w:rsidRDefault="000322DE" w:rsidP="00032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7F533DD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74D396F3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452D72B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915863B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CB57C8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48F35F09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B91ABC5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7773B0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79E1FF3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83C6E2A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15B26A3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0E60BE9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</w:tcPr>
          <w:p w14:paraId="7463DB88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</w:tr>
      <w:tr w:rsidR="000322DE" w:rsidRPr="007929E5" w14:paraId="5B9A1953" w14:textId="77777777" w:rsidTr="00C47B87">
        <w:trPr>
          <w:trHeight w:val="20"/>
        </w:trPr>
        <w:tc>
          <w:tcPr>
            <w:tcW w:w="4320" w:type="dxa"/>
            <w:shd w:val="clear" w:color="auto" w:fill="auto"/>
          </w:tcPr>
          <w:p w14:paraId="79820EA8" w14:textId="6AE57E53" w:rsidR="000322DE" w:rsidRPr="007929E5" w:rsidRDefault="000322DE" w:rsidP="00032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 xml:space="preserve">31 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D79359A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7E09FE14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60653AC0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68BD0C3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5CD489BA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60B489F2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091CFFE7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892057A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54E8FAE0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8ED5040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2C57CE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31484A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28AEF92E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</w:tr>
      <w:tr w:rsidR="000322DE" w:rsidRPr="007929E5" w14:paraId="09AC7F38" w14:textId="77777777" w:rsidTr="00C47B87">
        <w:trPr>
          <w:trHeight w:val="20"/>
        </w:trPr>
        <w:tc>
          <w:tcPr>
            <w:tcW w:w="4320" w:type="dxa"/>
            <w:shd w:val="clear" w:color="auto" w:fill="auto"/>
          </w:tcPr>
          <w:p w14:paraId="35B5B880" w14:textId="012C26B3" w:rsidR="000322DE" w:rsidRPr="007929E5" w:rsidRDefault="000322DE" w:rsidP="00032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ภายใต้กรรมสิทธิ์ของ</w:t>
            </w:r>
            <w:r w:rsidRPr="007929E5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กลุ่ม</w:t>
            </w: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บริษัท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773D82D" w14:textId="513FBC70" w:rsidR="000322DE" w:rsidRPr="007929E5" w:rsidRDefault="009552BB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1,993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238E95F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6C5DD619" w14:textId="56E2C997" w:rsidR="000322DE" w:rsidRPr="007929E5" w:rsidRDefault="009552BB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10,986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EB6F32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115C394" w14:textId="10C7AC02" w:rsidR="000322DE" w:rsidRPr="007929E5" w:rsidRDefault="009552BB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2,705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AFCEC9D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040E39F3" w14:textId="34E13E52" w:rsidR="000322DE" w:rsidRPr="007929E5" w:rsidRDefault="00B345E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569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D1DCF2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7E15F631" w14:textId="3FC2B476" w:rsidR="000322DE" w:rsidRPr="007929E5" w:rsidRDefault="00086B37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183,440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92C48A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29C2D9" w14:textId="3B75BE7C" w:rsidR="000322DE" w:rsidRPr="007929E5" w:rsidRDefault="009552BB" w:rsidP="009552BB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346,706</w:t>
            </w:r>
          </w:p>
        </w:tc>
        <w:tc>
          <w:tcPr>
            <w:tcW w:w="236" w:type="dxa"/>
          </w:tcPr>
          <w:p w14:paraId="1C24D24E" w14:textId="77777777" w:rsidR="000322DE" w:rsidRPr="007929E5" w:rsidRDefault="000322DE" w:rsidP="009552BB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4BA4BB26" w14:textId="0503A888" w:rsidR="000322DE" w:rsidRPr="00F53C04" w:rsidRDefault="00F53C04" w:rsidP="009552BB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 w:hint="cs"/>
                <w:sz w:val="30"/>
                <w:szCs w:val="30"/>
                <w:cs/>
                <w:lang w:bidi="th-TH"/>
              </w:rPr>
              <w:t>546</w:t>
            </w: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,399</w:t>
            </w:r>
          </w:p>
        </w:tc>
      </w:tr>
      <w:tr w:rsidR="00F53C04" w:rsidRPr="007929E5" w14:paraId="6AC096F3" w14:textId="77777777" w:rsidTr="00C47B87">
        <w:trPr>
          <w:trHeight w:val="20"/>
        </w:trPr>
        <w:tc>
          <w:tcPr>
            <w:tcW w:w="4320" w:type="dxa"/>
            <w:shd w:val="clear" w:color="auto" w:fill="auto"/>
          </w:tcPr>
          <w:p w14:paraId="5A759B44" w14:textId="796BDA51" w:rsidR="00F53C04" w:rsidRPr="007929E5" w:rsidRDefault="00F53C04" w:rsidP="00F5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D26142" w14:textId="152D05E8" w:rsidR="00F53C04" w:rsidRPr="007929E5" w:rsidRDefault="00F53C04" w:rsidP="00F53C0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11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DEA0DD9" w14:textId="77777777" w:rsidR="00F53C04" w:rsidRPr="007929E5" w:rsidRDefault="00F53C04" w:rsidP="00F53C04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2214D2" w14:textId="555C7E0C" w:rsidR="00F53C04" w:rsidRPr="007929E5" w:rsidRDefault="00F53C04" w:rsidP="00F53C04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85B811" w14:textId="77777777" w:rsidR="00F53C04" w:rsidRPr="007929E5" w:rsidRDefault="00F53C04" w:rsidP="00F53C0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11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36714" w14:textId="571E7469" w:rsidR="00F53C04" w:rsidRPr="007929E5" w:rsidRDefault="00F53C04" w:rsidP="00F53C0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1C62A54" w14:textId="77777777" w:rsidR="00F53C04" w:rsidRPr="007929E5" w:rsidRDefault="00F53C04" w:rsidP="00F53C04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52BDF9" w14:textId="5ACECDF9" w:rsidR="00F53C04" w:rsidRPr="007929E5" w:rsidRDefault="00F53C04" w:rsidP="00F53C04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9,502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4EAAB0" w14:textId="77777777" w:rsidR="00F53C04" w:rsidRPr="007929E5" w:rsidRDefault="00F53C04" w:rsidP="00F53C04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F6E261" w14:textId="719045D3" w:rsidR="00F53C04" w:rsidRPr="007929E5" w:rsidRDefault="00F53C04" w:rsidP="00F53C04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575ECE" w14:textId="77777777" w:rsidR="00F53C04" w:rsidRPr="007929E5" w:rsidRDefault="00F53C04" w:rsidP="00F53C04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7DCEE2F" w14:textId="2F197E2E" w:rsidR="00F53C04" w:rsidRPr="007929E5" w:rsidRDefault="00F53C04" w:rsidP="00F53C04">
            <w:pPr>
              <w:pStyle w:val="acctfourfigures"/>
              <w:tabs>
                <w:tab w:val="clear" w:pos="765"/>
              </w:tabs>
              <w:spacing w:line="240" w:lineRule="atLeast"/>
              <w:ind w:right="221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7929E5">
              <w:rPr>
                <w:rFonts w:asciiTheme="minorHAnsi" w:hAnsiTheme="minorHAnsi" w:cstheme="minorHAns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1AA69C0" w14:textId="77777777" w:rsidR="00F53C04" w:rsidRPr="007929E5" w:rsidRDefault="00F53C04" w:rsidP="00F53C04">
            <w:pPr>
              <w:pStyle w:val="acctfourfigures"/>
              <w:tabs>
                <w:tab w:val="clear" w:pos="765"/>
              </w:tabs>
              <w:spacing w:line="240" w:lineRule="atLeast"/>
              <w:ind w:right="221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11A7BB14" w14:textId="77FE8986" w:rsidR="00F53C04" w:rsidRPr="007929E5" w:rsidRDefault="00F53C04" w:rsidP="00F53C04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9,502</w:t>
            </w:r>
          </w:p>
        </w:tc>
      </w:tr>
      <w:tr w:rsidR="000322DE" w:rsidRPr="007929E5" w14:paraId="2AE3DDF5" w14:textId="77777777" w:rsidTr="00C47B87">
        <w:trPr>
          <w:trHeight w:val="20"/>
        </w:trPr>
        <w:tc>
          <w:tcPr>
            <w:tcW w:w="4320" w:type="dxa"/>
            <w:shd w:val="clear" w:color="auto" w:fill="auto"/>
          </w:tcPr>
          <w:p w14:paraId="235F3892" w14:textId="77777777" w:rsidR="000322DE" w:rsidRPr="007929E5" w:rsidRDefault="000322DE" w:rsidP="00032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09F177" w14:textId="08C9E0B0" w:rsidR="000322DE" w:rsidRPr="007929E5" w:rsidRDefault="009552BB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1,993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3810D16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E0014D" w14:textId="21DA712A" w:rsidR="000322DE" w:rsidRPr="007929E5" w:rsidRDefault="009552BB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10,986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9EA7A4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91E8B0" w14:textId="1D97F2E1" w:rsidR="000322DE" w:rsidRPr="007929E5" w:rsidRDefault="009552BB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2,705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99884EC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303B88" w14:textId="218BFB6E" w:rsidR="000322DE" w:rsidRPr="007929E5" w:rsidRDefault="009552BB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10,071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68BC88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156502" w14:textId="5C5F16F0" w:rsidR="000322DE" w:rsidRPr="007929E5" w:rsidRDefault="00086B37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183,440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D0A8A8" w14:textId="77777777" w:rsidR="000322DE" w:rsidRPr="007929E5" w:rsidRDefault="000322DE" w:rsidP="000322D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BE3384E" w14:textId="12719866" w:rsidR="000322DE" w:rsidRPr="007929E5" w:rsidRDefault="009552BB" w:rsidP="009552BB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346,706</w:t>
            </w:r>
          </w:p>
        </w:tc>
        <w:tc>
          <w:tcPr>
            <w:tcW w:w="236" w:type="dxa"/>
          </w:tcPr>
          <w:p w14:paraId="06F3EB2C" w14:textId="77777777" w:rsidR="000322DE" w:rsidRPr="007929E5" w:rsidRDefault="000322DE" w:rsidP="009552BB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56919A93" w14:textId="50B9BBD6" w:rsidR="000322DE" w:rsidRPr="007929E5" w:rsidRDefault="00086B37" w:rsidP="009552BB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555,901</w:t>
            </w:r>
          </w:p>
        </w:tc>
      </w:tr>
    </w:tbl>
    <w:p w14:paraId="62565E9D" w14:textId="0ACBD687" w:rsidR="00725821" w:rsidRPr="007929E5" w:rsidRDefault="00725821" w:rsidP="00725821">
      <w:pPr>
        <w:pStyle w:val="BodyText2"/>
        <w:rPr>
          <w:rFonts w:asciiTheme="minorHAnsi" w:hAnsiTheme="minorHAnsi"/>
          <w:sz w:val="28"/>
          <w:szCs w:val="28"/>
          <w:cs/>
          <w:lang w:val="en-US"/>
        </w:rPr>
      </w:pPr>
    </w:p>
    <w:p w14:paraId="110C0415" w14:textId="7D4787DA" w:rsidR="003531B9" w:rsidRDefault="00C47B87" w:rsidP="003531B9">
      <w:pPr>
        <w:pStyle w:val="BodyText2"/>
        <w:ind w:left="540"/>
      </w:pPr>
      <w:r w:rsidRPr="007929E5">
        <w:rPr>
          <w:rFonts w:asciiTheme="majorBidi" w:hAnsiTheme="majorBidi" w:cstheme="majorBidi" w:hint="cs"/>
          <w:cs/>
        </w:rPr>
        <w:t xml:space="preserve">ราคาทรัพย์สินของกลุ่มบริษัทและบริษัทก่อนหักค่าเสื่อมราคาสะสมของอาคารและอุปกรณ์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Pr="007929E5">
        <w:rPr>
          <w:rFonts w:asciiTheme="majorBidi" w:hAnsiTheme="majorBidi" w:cstheme="majorBidi" w:hint="cs"/>
        </w:rPr>
        <w:t>31</w:t>
      </w:r>
      <w:r w:rsidRPr="007929E5">
        <w:rPr>
          <w:rFonts w:asciiTheme="majorBidi" w:hAnsiTheme="majorBidi" w:cstheme="majorBidi" w:hint="cs"/>
          <w:cs/>
        </w:rPr>
        <w:t xml:space="preserve"> ธันวาคม </w:t>
      </w:r>
      <w:r w:rsidRPr="007929E5">
        <w:rPr>
          <w:rFonts w:asciiTheme="majorBidi" w:hAnsiTheme="majorBidi" w:cstheme="majorBidi" w:hint="cs"/>
        </w:rPr>
        <w:t>2562</w:t>
      </w:r>
      <w:r w:rsidRPr="007929E5">
        <w:rPr>
          <w:rFonts w:asciiTheme="majorBidi" w:hAnsiTheme="majorBidi" w:cstheme="majorBidi" w:hint="cs"/>
          <w:cs/>
        </w:rPr>
        <w:t xml:space="preserve"> มีจำนวน </w:t>
      </w:r>
      <w:r w:rsidR="00557D8D" w:rsidRPr="007929E5">
        <w:rPr>
          <w:rFonts w:asciiTheme="majorBidi" w:hAnsiTheme="majorBidi" w:cstheme="majorBidi" w:hint="cs"/>
          <w:cs/>
        </w:rPr>
        <w:t>3.31</w:t>
      </w:r>
      <w:r w:rsidRPr="007929E5">
        <w:rPr>
          <w:rFonts w:asciiTheme="majorBidi" w:hAnsiTheme="majorBidi" w:cstheme="majorBidi" w:hint="cs"/>
          <w:cs/>
        </w:rPr>
        <w:t xml:space="preserve"> ล้านบาท </w:t>
      </w:r>
      <w:r w:rsidR="00086B37" w:rsidRPr="007929E5">
        <w:rPr>
          <w:rFonts w:asciiTheme="majorBidi" w:hAnsiTheme="majorBidi" w:cstheme="majorBidi" w:hint="cs"/>
          <w:cs/>
          <w:lang w:val="en-US"/>
        </w:rPr>
        <w:t xml:space="preserve">และ </w:t>
      </w:r>
      <w:r w:rsidR="00B345EE" w:rsidRPr="007929E5">
        <w:rPr>
          <w:rFonts w:asciiTheme="majorBidi" w:hAnsiTheme="majorBidi" w:cstheme="majorBidi" w:hint="cs"/>
          <w:cs/>
        </w:rPr>
        <w:t>0.12</w:t>
      </w:r>
      <w:r w:rsidRPr="007929E5">
        <w:rPr>
          <w:rFonts w:asciiTheme="majorBidi" w:hAnsiTheme="majorBidi" w:cstheme="majorBidi" w:hint="cs"/>
          <w:cs/>
        </w:rPr>
        <w:t xml:space="preserve"> ล้านบาท</w:t>
      </w:r>
      <w:r w:rsidR="00F41463">
        <w:rPr>
          <w:rFonts w:asciiTheme="majorBidi" w:hAnsiTheme="majorBidi" w:cstheme="majorBidi" w:hint="cs"/>
          <w:cs/>
        </w:rPr>
        <w:t xml:space="preserve"> ตามลำดับ</w:t>
      </w:r>
      <w:r w:rsidR="003D450D" w:rsidRPr="007929E5">
        <w:rPr>
          <w:rFonts w:asciiTheme="majorBidi" w:hAnsiTheme="majorBidi" w:cstheme="majorBidi" w:hint="cs"/>
          <w:cs/>
        </w:rPr>
        <w:t xml:space="preserve"> </w:t>
      </w:r>
      <w:r w:rsidR="002772DE" w:rsidRPr="002772DE">
        <w:rPr>
          <w:rFonts w:asciiTheme="majorBidi" w:hAnsiTheme="majorBidi" w:cstheme="majorBidi" w:hint="cs"/>
          <w:i/>
          <w:iCs/>
          <w:cs/>
        </w:rPr>
        <w:t>(</w:t>
      </w:r>
      <w:r w:rsidR="002772DE" w:rsidRPr="002772DE">
        <w:rPr>
          <w:rFonts w:asciiTheme="majorBidi" w:hAnsiTheme="majorBidi" w:cstheme="majorBidi"/>
          <w:i/>
          <w:iCs/>
          <w:lang w:val="en-US"/>
        </w:rPr>
        <w:t xml:space="preserve">2561 : </w:t>
      </w:r>
      <w:r w:rsidR="002772DE" w:rsidRPr="002772DE">
        <w:rPr>
          <w:rFonts w:asciiTheme="majorBidi" w:hAnsiTheme="majorBidi" w:cstheme="majorBidi" w:hint="cs"/>
          <w:i/>
          <w:iCs/>
          <w:cs/>
          <w:lang w:val="en-US"/>
        </w:rPr>
        <w:t>ไม่มี</w:t>
      </w:r>
      <w:r w:rsidR="002772DE" w:rsidRPr="002772DE">
        <w:rPr>
          <w:rFonts w:asciiTheme="majorBidi" w:hAnsiTheme="majorBidi" w:cstheme="majorBidi" w:hint="cs"/>
          <w:i/>
          <w:iCs/>
          <w:cs/>
        </w:rPr>
        <w:t>)</w:t>
      </w:r>
    </w:p>
    <w:p w14:paraId="73C62652" w14:textId="77777777" w:rsidR="003531B9" w:rsidRDefault="00353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th-TH"/>
        </w:rPr>
      </w:pPr>
      <w:r>
        <w:rPr>
          <w:cs/>
        </w:rPr>
        <w:br w:type="page"/>
      </w:r>
    </w:p>
    <w:p w14:paraId="3CE3C134" w14:textId="77777777" w:rsidR="00725821" w:rsidRPr="007929E5" w:rsidRDefault="00725821" w:rsidP="00725821">
      <w:pPr>
        <w:pStyle w:val="BodyText2"/>
        <w:rPr>
          <w:cs/>
        </w:rPr>
        <w:sectPr w:rsidR="00725821" w:rsidRPr="007929E5" w:rsidSect="00EB0DE9">
          <w:headerReference w:type="default" r:id="rId17"/>
          <w:footerReference w:type="default" r:id="rId18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15055BCC" w14:textId="6CE9C8D7" w:rsidR="00725821" w:rsidRPr="007929E5" w:rsidRDefault="00725821" w:rsidP="005E2DE1">
      <w:pPr>
        <w:pStyle w:val="index"/>
        <w:numPr>
          <w:ilvl w:val="0"/>
          <w:numId w:val="31"/>
        </w:numPr>
        <w:tabs>
          <w:tab w:val="clear" w:pos="340"/>
          <w:tab w:val="num" w:pos="1080"/>
        </w:tabs>
        <w:spacing w:after="0" w:line="240" w:lineRule="atLeast"/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  <w:r w:rsidRPr="007929E5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lastRenderedPageBreak/>
        <w:t>สินทรัพย์</w:t>
      </w:r>
      <w:r w:rsidR="00C47B87" w:rsidRPr="007929E5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เพื่อการให้บริการ</w:t>
      </w:r>
    </w:p>
    <w:p w14:paraId="5FCAD691" w14:textId="77777777" w:rsidR="00C47B87" w:rsidRPr="007929E5" w:rsidRDefault="00C47B87" w:rsidP="00C47B87">
      <w:pPr>
        <w:pStyle w:val="index"/>
        <w:tabs>
          <w:tab w:val="clear" w:pos="1134"/>
        </w:tabs>
        <w:spacing w:after="0" w:line="240" w:lineRule="atLeast"/>
        <w:ind w:left="540" w:firstLine="0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570"/>
        <w:gridCol w:w="630"/>
        <w:gridCol w:w="1890"/>
      </w:tblGrid>
      <w:tr w:rsidR="00C47B87" w:rsidRPr="007929E5" w14:paraId="6980B649" w14:textId="77777777" w:rsidTr="003849DB">
        <w:trPr>
          <w:cantSplit/>
          <w:trHeight w:val="749"/>
        </w:trPr>
        <w:tc>
          <w:tcPr>
            <w:tcW w:w="6570" w:type="dxa"/>
          </w:tcPr>
          <w:p w14:paraId="308BC5F1" w14:textId="77777777" w:rsidR="00C47B87" w:rsidRPr="007929E5" w:rsidRDefault="00C47B87" w:rsidP="009F344A">
            <w:pPr>
              <w:spacing w:line="380" w:lineRule="exact"/>
              <w:ind w:right="-10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7D3575F4" w14:textId="77777777" w:rsidR="00C47B87" w:rsidRPr="007929E5" w:rsidRDefault="00C47B87" w:rsidP="009F344A">
            <w:pPr>
              <w:spacing w:line="380" w:lineRule="exact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04761283" w14:textId="6C521B5C" w:rsidR="00C47B87" w:rsidRPr="007929E5" w:rsidRDefault="00C47B87" w:rsidP="003849DB">
            <w:pPr>
              <w:tabs>
                <w:tab w:val="clear" w:pos="6322"/>
                <w:tab w:val="left" w:pos="1216"/>
              </w:tabs>
              <w:spacing w:line="380" w:lineRule="exact"/>
              <w:ind w:left="-110" w:right="-110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CF48FC" w:rsidRPr="007929E5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/</w:t>
            </w:r>
          </w:p>
          <w:p w14:paraId="06FB15D1" w14:textId="7751C4B6" w:rsidR="00C47B87" w:rsidRPr="007929E5" w:rsidRDefault="00C47B87" w:rsidP="003849DB">
            <w:pPr>
              <w:tabs>
                <w:tab w:val="clear" w:pos="6322"/>
                <w:tab w:val="left" w:pos="1216"/>
              </w:tabs>
              <w:spacing w:line="380" w:lineRule="exact"/>
              <w:ind w:left="-110" w:right="-110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7B87" w:rsidRPr="007929E5" w14:paraId="04988D51" w14:textId="77777777" w:rsidTr="003849DB">
        <w:trPr>
          <w:cantSplit/>
          <w:trHeight w:val="310"/>
        </w:trPr>
        <w:tc>
          <w:tcPr>
            <w:tcW w:w="6570" w:type="dxa"/>
          </w:tcPr>
          <w:p w14:paraId="523E7950" w14:textId="77777777" w:rsidR="00C47B87" w:rsidRPr="007929E5" w:rsidRDefault="00C47B87" w:rsidP="009F344A">
            <w:pPr>
              <w:spacing w:line="380" w:lineRule="exact"/>
              <w:ind w:right="-108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41C0D365" w14:textId="77777777" w:rsidR="00C47B87" w:rsidRPr="007929E5" w:rsidRDefault="00C47B87" w:rsidP="009F344A">
            <w:pPr>
              <w:spacing w:line="380" w:lineRule="exac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D7AA1A9" w14:textId="686F4EB1" w:rsidR="00C47B87" w:rsidRPr="007929E5" w:rsidRDefault="00843316" w:rsidP="00843316">
            <w:pPr>
              <w:tabs>
                <w:tab w:val="clear" w:pos="6322"/>
                <w:tab w:val="left" w:pos="1216"/>
              </w:tabs>
              <w:spacing w:line="380" w:lineRule="exact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47B87" w:rsidRPr="007929E5" w14:paraId="2296DF86" w14:textId="77777777" w:rsidTr="003849DB">
        <w:trPr>
          <w:cantSplit/>
          <w:trHeight w:val="310"/>
        </w:trPr>
        <w:tc>
          <w:tcPr>
            <w:tcW w:w="6570" w:type="dxa"/>
          </w:tcPr>
          <w:p w14:paraId="6F65A3CE" w14:textId="77777777" w:rsidR="00C47B87" w:rsidRPr="007929E5" w:rsidRDefault="00C47B87" w:rsidP="009F344A">
            <w:pPr>
              <w:spacing w:line="380" w:lineRule="exact"/>
              <w:ind w:right="-108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630" w:type="dxa"/>
          </w:tcPr>
          <w:p w14:paraId="2949F7FE" w14:textId="77777777" w:rsidR="00C47B87" w:rsidRPr="007929E5" w:rsidRDefault="00C47B87" w:rsidP="009F344A">
            <w:pPr>
              <w:spacing w:line="380" w:lineRule="exac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B6F943E" w14:textId="77777777" w:rsidR="00C47B87" w:rsidRPr="007929E5" w:rsidRDefault="00C47B87" w:rsidP="009F344A">
            <w:pPr>
              <w:tabs>
                <w:tab w:val="clear" w:pos="6322"/>
                <w:tab w:val="left" w:pos="1216"/>
              </w:tabs>
              <w:spacing w:line="380" w:lineRule="exac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C47B87" w:rsidRPr="007929E5" w14:paraId="2BA5D942" w14:textId="77777777" w:rsidTr="003849DB">
        <w:trPr>
          <w:cantSplit/>
          <w:trHeight w:val="20"/>
        </w:trPr>
        <w:tc>
          <w:tcPr>
            <w:tcW w:w="6570" w:type="dxa"/>
            <w:shd w:val="clear" w:color="auto" w:fill="auto"/>
          </w:tcPr>
          <w:p w14:paraId="1109D8B8" w14:textId="77777777" w:rsidR="00C47B87" w:rsidRPr="007929E5" w:rsidRDefault="00C47B87" w:rsidP="009F344A">
            <w:pPr>
              <w:spacing w:line="380" w:lineRule="exact"/>
              <w:ind w:right="-10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ณ วันที่ </w:t>
            </w: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 xml:space="preserve">1 </w:t>
            </w:r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มกราคม </w:t>
            </w: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2561</w:t>
            </w:r>
          </w:p>
        </w:tc>
        <w:tc>
          <w:tcPr>
            <w:tcW w:w="630" w:type="dxa"/>
          </w:tcPr>
          <w:p w14:paraId="41CBD7CC" w14:textId="77777777" w:rsidR="00C47B87" w:rsidRPr="007929E5" w:rsidRDefault="00C47B87" w:rsidP="009F344A">
            <w:pPr>
              <w:spacing w:line="380" w:lineRule="exac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1B33C1FD" w14:textId="35A522E7" w:rsidR="00C47B87" w:rsidRPr="007929E5" w:rsidRDefault="00C47B87" w:rsidP="009F344A">
            <w:pPr>
              <w:pStyle w:val="acctfourfigures"/>
              <w:tabs>
                <w:tab w:val="clear" w:pos="765"/>
                <w:tab w:val="decimal" w:pos="1116"/>
              </w:tabs>
              <w:spacing w:line="380" w:lineRule="exact"/>
              <w:ind w:right="-112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-</w:t>
            </w:r>
          </w:p>
        </w:tc>
      </w:tr>
      <w:tr w:rsidR="00C47B87" w:rsidRPr="007929E5" w14:paraId="2C459DF3" w14:textId="77777777" w:rsidTr="00F23FA3">
        <w:trPr>
          <w:cantSplit/>
          <w:trHeight w:val="20"/>
        </w:trPr>
        <w:tc>
          <w:tcPr>
            <w:tcW w:w="6570" w:type="dxa"/>
            <w:shd w:val="clear" w:color="auto" w:fill="auto"/>
          </w:tcPr>
          <w:p w14:paraId="184EB49A" w14:textId="68A6F665" w:rsidR="00C47B87" w:rsidRPr="007929E5" w:rsidRDefault="00C47B87" w:rsidP="00C47B87">
            <w:pPr>
              <w:tabs>
                <w:tab w:val="clear" w:pos="227"/>
                <w:tab w:val="clear" w:pos="454"/>
                <w:tab w:val="left" w:pos="594"/>
              </w:tabs>
              <w:spacing w:line="380" w:lineRule="exact"/>
              <w:ind w:right="-10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 xml:space="preserve">31 </w:t>
            </w: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 xml:space="preserve">2561 </w:t>
            </w: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และ </w:t>
            </w: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 xml:space="preserve">1 </w:t>
            </w: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630" w:type="dxa"/>
          </w:tcPr>
          <w:p w14:paraId="1E732488" w14:textId="77777777" w:rsidR="00C47B87" w:rsidRPr="007929E5" w:rsidRDefault="00C47B87" w:rsidP="00C47B87">
            <w:pPr>
              <w:spacing w:line="380" w:lineRule="exact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6C26EC56" w14:textId="2351BC4E" w:rsidR="00C47B87" w:rsidRPr="007929E5" w:rsidRDefault="00C47B87" w:rsidP="00C47B87">
            <w:pPr>
              <w:pStyle w:val="acctfourfigures"/>
              <w:tabs>
                <w:tab w:val="clear" w:pos="765"/>
                <w:tab w:val="decimal" w:pos="1116"/>
              </w:tabs>
              <w:spacing w:line="380" w:lineRule="exact"/>
              <w:ind w:right="-11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3849DB" w:rsidRPr="007929E5" w14:paraId="32B98716" w14:textId="77777777" w:rsidTr="00F23FA3">
        <w:trPr>
          <w:cantSplit/>
          <w:trHeight w:val="20"/>
        </w:trPr>
        <w:tc>
          <w:tcPr>
            <w:tcW w:w="6570" w:type="dxa"/>
            <w:shd w:val="clear" w:color="auto" w:fill="auto"/>
          </w:tcPr>
          <w:p w14:paraId="225A40A8" w14:textId="15A56045" w:rsidR="003849DB" w:rsidRPr="007929E5" w:rsidRDefault="003849DB" w:rsidP="00C47B87">
            <w:pPr>
              <w:tabs>
                <w:tab w:val="clear" w:pos="227"/>
                <w:tab w:val="clear" w:pos="454"/>
                <w:tab w:val="left" w:pos="594"/>
              </w:tabs>
              <w:spacing w:line="380" w:lineRule="exact"/>
              <w:ind w:right="-10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30" w:type="dxa"/>
          </w:tcPr>
          <w:p w14:paraId="7B6F4418" w14:textId="77777777" w:rsidR="003849DB" w:rsidRPr="007929E5" w:rsidRDefault="003849DB" w:rsidP="00C47B87">
            <w:pPr>
              <w:spacing w:line="380" w:lineRule="exact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76944F77" w14:textId="4F19390D" w:rsidR="003849DB" w:rsidRPr="007929E5" w:rsidRDefault="003849DB" w:rsidP="003849DB">
            <w:pPr>
              <w:pStyle w:val="acctfourfigures"/>
              <w:tabs>
                <w:tab w:val="clear" w:pos="765"/>
                <w:tab w:val="decimal" w:pos="1510"/>
              </w:tabs>
              <w:spacing w:line="380" w:lineRule="exact"/>
              <w:ind w:right="-112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8,784</w:t>
            </w:r>
          </w:p>
        </w:tc>
      </w:tr>
      <w:tr w:rsidR="00C47B87" w:rsidRPr="007929E5" w14:paraId="413E18AC" w14:textId="77777777" w:rsidTr="003849DB">
        <w:trPr>
          <w:cantSplit/>
          <w:trHeight w:val="20"/>
        </w:trPr>
        <w:tc>
          <w:tcPr>
            <w:tcW w:w="6570" w:type="dxa"/>
            <w:shd w:val="clear" w:color="auto" w:fill="auto"/>
          </w:tcPr>
          <w:p w14:paraId="6C386E31" w14:textId="385EADB3" w:rsidR="00C47B87" w:rsidRPr="007929E5" w:rsidRDefault="00C47B87" w:rsidP="00C47B87">
            <w:pPr>
              <w:spacing w:line="380" w:lineRule="exact"/>
              <w:ind w:right="-10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>โอน</w:t>
            </w:r>
            <w:r w:rsidRPr="007929E5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จาก</w:t>
            </w:r>
            <w:r w:rsidR="007C5917" w:rsidRPr="007929E5">
              <w:rPr>
                <w:rFonts w:asciiTheme="majorHAnsi" w:hAnsiTheme="majorHAnsi"/>
                <w:sz w:val="30"/>
                <w:szCs w:val="30"/>
                <w:cs/>
              </w:rPr>
              <w:t>ส่วนปรับปรุงอาคารเช่าและอุปกรณ์</w:t>
            </w:r>
          </w:p>
        </w:tc>
        <w:tc>
          <w:tcPr>
            <w:tcW w:w="630" w:type="dxa"/>
          </w:tcPr>
          <w:p w14:paraId="4BE83607" w14:textId="77777777" w:rsidR="00C47B87" w:rsidRPr="007929E5" w:rsidRDefault="00C47B87" w:rsidP="00C47B87">
            <w:pPr>
              <w:spacing w:line="380" w:lineRule="exact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vAlign w:val="center"/>
          </w:tcPr>
          <w:p w14:paraId="150D7B41" w14:textId="0840600E" w:rsidR="00C47B87" w:rsidRPr="007929E5" w:rsidRDefault="00323C2C" w:rsidP="00A81C2B">
            <w:pPr>
              <w:pStyle w:val="acctfourfigures"/>
              <w:tabs>
                <w:tab w:val="clear" w:pos="765"/>
                <w:tab w:val="decimal" w:pos="1510"/>
              </w:tabs>
              <w:spacing w:line="380" w:lineRule="exact"/>
              <w:ind w:right="-112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1</w:t>
            </w:r>
            <w:r w:rsidR="000A26BA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60,254</w:t>
            </w:r>
          </w:p>
        </w:tc>
      </w:tr>
      <w:tr w:rsidR="000A26BA" w:rsidRPr="007929E5" w14:paraId="6C4C597C" w14:textId="77777777" w:rsidTr="003849DB">
        <w:trPr>
          <w:cantSplit/>
          <w:trHeight w:val="20"/>
        </w:trPr>
        <w:tc>
          <w:tcPr>
            <w:tcW w:w="6570" w:type="dxa"/>
            <w:shd w:val="clear" w:color="auto" w:fill="auto"/>
          </w:tcPr>
          <w:p w14:paraId="70FE8D27" w14:textId="2A8DE284" w:rsidR="000A26BA" w:rsidRPr="007929E5" w:rsidRDefault="000A26BA" w:rsidP="00C47B87">
            <w:pPr>
              <w:spacing w:line="380" w:lineRule="exact"/>
              <w:ind w:right="-10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โอนไปส่วนปรับปรุงอาคารเช่าและอุปกรณ์</w:t>
            </w:r>
          </w:p>
        </w:tc>
        <w:tc>
          <w:tcPr>
            <w:tcW w:w="630" w:type="dxa"/>
          </w:tcPr>
          <w:p w14:paraId="707A06FD" w14:textId="77777777" w:rsidR="000A26BA" w:rsidRPr="007929E5" w:rsidRDefault="000A26BA" w:rsidP="00C47B87">
            <w:pPr>
              <w:spacing w:line="380" w:lineRule="exact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vAlign w:val="center"/>
          </w:tcPr>
          <w:p w14:paraId="146B1D36" w14:textId="1DEE4B68" w:rsidR="000A26BA" w:rsidRPr="007929E5" w:rsidRDefault="000A26BA" w:rsidP="00A81C2B">
            <w:pPr>
              <w:pStyle w:val="acctfourfigures"/>
              <w:tabs>
                <w:tab w:val="clear" w:pos="765"/>
                <w:tab w:val="decimal" w:pos="1510"/>
              </w:tabs>
              <w:spacing w:line="380" w:lineRule="exact"/>
              <w:ind w:right="-112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(4,423)</w:t>
            </w:r>
          </w:p>
        </w:tc>
      </w:tr>
      <w:tr w:rsidR="00C47B87" w:rsidRPr="007929E5" w14:paraId="5BA7478D" w14:textId="77777777" w:rsidTr="003849DB">
        <w:trPr>
          <w:cantSplit/>
          <w:trHeight w:val="20"/>
        </w:trPr>
        <w:tc>
          <w:tcPr>
            <w:tcW w:w="6570" w:type="dxa"/>
            <w:shd w:val="clear" w:color="auto" w:fill="auto"/>
          </w:tcPr>
          <w:p w14:paraId="064550D6" w14:textId="77777777" w:rsidR="00C47B87" w:rsidRPr="007929E5" w:rsidRDefault="00C47B87" w:rsidP="00C47B87">
            <w:pPr>
              <w:spacing w:line="380" w:lineRule="exact"/>
              <w:ind w:right="-10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 xml:space="preserve">31 </w:t>
            </w: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630" w:type="dxa"/>
          </w:tcPr>
          <w:p w14:paraId="2C3AC6C2" w14:textId="77777777" w:rsidR="00C47B87" w:rsidRPr="007929E5" w:rsidRDefault="00C47B87" w:rsidP="00C47B87">
            <w:pPr>
              <w:spacing w:line="380" w:lineRule="exact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174B7" w14:textId="32DD5D62" w:rsidR="00C47B87" w:rsidRPr="007929E5" w:rsidRDefault="00086B37" w:rsidP="00A81C2B">
            <w:pPr>
              <w:pStyle w:val="acctfourfigures"/>
              <w:tabs>
                <w:tab w:val="clear" w:pos="765"/>
                <w:tab w:val="decimal" w:pos="1510"/>
              </w:tabs>
              <w:spacing w:line="380" w:lineRule="exact"/>
              <w:ind w:right="-11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164,615</w:t>
            </w:r>
          </w:p>
        </w:tc>
      </w:tr>
      <w:tr w:rsidR="00C47B87" w:rsidRPr="007929E5" w14:paraId="5EDF83E5" w14:textId="77777777" w:rsidTr="003849DB">
        <w:trPr>
          <w:cantSplit/>
          <w:trHeight w:val="20"/>
        </w:trPr>
        <w:tc>
          <w:tcPr>
            <w:tcW w:w="6570" w:type="dxa"/>
            <w:shd w:val="clear" w:color="auto" w:fill="auto"/>
          </w:tcPr>
          <w:p w14:paraId="3B70D978" w14:textId="77777777" w:rsidR="00C47B87" w:rsidRPr="007929E5" w:rsidRDefault="00C47B87" w:rsidP="00C47B87">
            <w:pPr>
              <w:spacing w:line="240" w:lineRule="auto"/>
              <w:ind w:right="-108"/>
              <w:rPr>
                <w:rFonts w:asciiTheme="majorHAnsi" w:hAnsiTheme="majorHAnsi" w:cstheme="majorHAns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7353A3FC" w14:textId="77777777" w:rsidR="00C47B87" w:rsidRPr="007929E5" w:rsidRDefault="00C47B87" w:rsidP="00C47B87">
            <w:pPr>
              <w:spacing w:line="240" w:lineRule="auto"/>
              <w:jc w:val="center"/>
              <w:rPr>
                <w:rFonts w:asciiTheme="majorHAnsi" w:hAnsiTheme="majorHAnsi" w:cstheme="majorHAnsi"/>
                <w:i/>
                <w:iCs/>
                <w:sz w:val="16"/>
                <w:szCs w:val="16"/>
              </w:rPr>
            </w:pPr>
          </w:p>
        </w:tc>
        <w:tc>
          <w:tcPr>
            <w:tcW w:w="1890" w:type="dxa"/>
            <w:vAlign w:val="center"/>
          </w:tcPr>
          <w:p w14:paraId="728E79B2" w14:textId="77777777" w:rsidR="00C47B87" w:rsidRPr="007929E5" w:rsidRDefault="00C47B87" w:rsidP="00C47B87">
            <w:pPr>
              <w:pStyle w:val="acctfourfigures"/>
              <w:tabs>
                <w:tab w:val="clear" w:pos="765"/>
                <w:tab w:val="decimal" w:pos="1116"/>
              </w:tabs>
              <w:spacing w:line="240" w:lineRule="auto"/>
              <w:ind w:right="-112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  <w:tr w:rsidR="00C47B87" w:rsidRPr="007929E5" w14:paraId="1B334C21" w14:textId="77777777" w:rsidTr="003849DB">
        <w:trPr>
          <w:cantSplit/>
          <w:trHeight w:val="20"/>
        </w:trPr>
        <w:tc>
          <w:tcPr>
            <w:tcW w:w="6570" w:type="dxa"/>
            <w:shd w:val="clear" w:color="auto" w:fill="auto"/>
          </w:tcPr>
          <w:p w14:paraId="3FD3DE0E" w14:textId="06DD61CC" w:rsidR="00C47B87" w:rsidRPr="007929E5" w:rsidRDefault="00C47B87" w:rsidP="00C47B87">
            <w:pPr>
              <w:spacing w:line="380" w:lineRule="exact"/>
              <w:ind w:right="-10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ค่า</w:t>
            </w:r>
            <w:r w:rsidR="00F23FA3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>เสื่อมราคา</w:t>
            </w:r>
            <w:r w:rsidR="00086B37" w:rsidRPr="007929E5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>สะสม</w:t>
            </w:r>
          </w:p>
        </w:tc>
        <w:tc>
          <w:tcPr>
            <w:tcW w:w="630" w:type="dxa"/>
          </w:tcPr>
          <w:p w14:paraId="3DFA8E36" w14:textId="77777777" w:rsidR="00C47B87" w:rsidRPr="007929E5" w:rsidRDefault="00C47B87" w:rsidP="00C47B87">
            <w:pPr>
              <w:spacing w:line="380" w:lineRule="exact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vAlign w:val="center"/>
          </w:tcPr>
          <w:p w14:paraId="426E43FE" w14:textId="77777777" w:rsidR="00C47B87" w:rsidRPr="007929E5" w:rsidRDefault="00C47B87" w:rsidP="00C47B87">
            <w:pPr>
              <w:pStyle w:val="acctfourfigures"/>
              <w:tabs>
                <w:tab w:val="clear" w:pos="765"/>
                <w:tab w:val="decimal" w:pos="1116"/>
              </w:tabs>
              <w:spacing w:line="380" w:lineRule="exact"/>
              <w:ind w:right="-11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C47B87" w:rsidRPr="007929E5" w14:paraId="5EDDD0AB" w14:textId="77777777" w:rsidTr="003849DB">
        <w:trPr>
          <w:cantSplit/>
          <w:trHeight w:val="20"/>
        </w:trPr>
        <w:tc>
          <w:tcPr>
            <w:tcW w:w="6570" w:type="dxa"/>
            <w:shd w:val="clear" w:color="auto" w:fill="auto"/>
          </w:tcPr>
          <w:p w14:paraId="19FC5433" w14:textId="77777777" w:rsidR="00C47B87" w:rsidRPr="007929E5" w:rsidRDefault="00C47B87" w:rsidP="00C47B87">
            <w:pPr>
              <w:spacing w:line="380" w:lineRule="exact"/>
              <w:ind w:right="-108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ณ วันที่ </w:t>
            </w: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 xml:space="preserve">1 </w:t>
            </w:r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มกราคม </w:t>
            </w: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2561</w:t>
            </w:r>
          </w:p>
        </w:tc>
        <w:tc>
          <w:tcPr>
            <w:tcW w:w="630" w:type="dxa"/>
          </w:tcPr>
          <w:p w14:paraId="0036E393" w14:textId="77777777" w:rsidR="00C47B87" w:rsidRPr="007929E5" w:rsidRDefault="00C47B87" w:rsidP="00C47B87">
            <w:pPr>
              <w:spacing w:line="380" w:lineRule="exact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0BA54892" w14:textId="4C5D36F3" w:rsidR="00C47B87" w:rsidRPr="007929E5" w:rsidRDefault="00C47B87" w:rsidP="00C47B87">
            <w:pPr>
              <w:pStyle w:val="acctfourfigures"/>
              <w:tabs>
                <w:tab w:val="clear" w:pos="765"/>
                <w:tab w:val="decimal" w:pos="1116"/>
              </w:tabs>
              <w:spacing w:line="380" w:lineRule="exact"/>
              <w:ind w:right="-112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-</w:t>
            </w:r>
          </w:p>
        </w:tc>
      </w:tr>
      <w:tr w:rsidR="00C47B87" w:rsidRPr="007929E5" w14:paraId="35DD49B6" w14:textId="77777777" w:rsidTr="003849DB">
        <w:trPr>
          <w:cantSplit/>
          <w:trHeight w:val="20"/>
        </w:trPr>
        <w:tc>
          <w:tcPr>
            <w:tcW w:w="6570" w:type="dxa"/>
            <w:shd w:val="clear" w:color="auto" w:fill="auto"/>
          </w:tcPr>
          <w:p w14:paraId="7E9FDF95" w14:textId="093413DE" w:rsidR="00C47B87" w:rsidRPr="007929E5" w:rsidRDefault="00C47B87" w:rsidP="00C47B87">
            <w:pPr>
              <w:spacing w:line="380" w:lineRule="exact"/>
              <w:ind w:right="-10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 xml:space="preserve">31 </w:t>
            </w: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 xml:space="preserve">2561 </w:t>
            </w: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และ </w:t>
            </w: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 xml:space="preserve">1 </w:t>
            </w: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630" w:type="dxa"/>
          </w:tcPr>
          <w:p w14:paraId="56514E30" w14:textId="77777777" w:rsidR="00C47B87" w:rsidRPr="007929E5" w:rsidRDefault="00C47B87" w:rsidP="00C47B87">
            <w:pPr>
              <w:spacing w:line="380" w:lineRule="exact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08F83A32" w14:textId="5B6192FA" w:rsidR="00C47B87" w:rsidRPr="007929E5" w:rsidRDefault="00C47B87" w:rsidP="00C47B87">
            <w:pPr>
              <w:pStyle w:val="acctfourfigures"/>
              <w:tabs>
                <w:tab w:val="clear" w:pos="765"/>
                <w:tab w:val="decimal" w:pos="1116"/>
              </w:tabs>
              <w:spacing w:line="380" w:lineRule="exact"/>
              <w:ind w:right="-11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C47B87" w:rsidRPr="007929E5" w14:paraId="15DACDF6" w14:textId="77777777" w:rsidTr="003849DB">
        <w:trPr>
          <w:cantSplit/>
          <w:trHeight w:val="20"/>
        </w:trPr>
        <w:tc>
          <w:tcPr>
            <w:tcW w:w="6570" w:type="dxa"/>
          </w:tcPr>
          <w:p w14:paraId="25AFD0F5" w14:textId="653E18D7" w:rsidR="00C47B87" w:rsidRPr="007929E5" w:rsidRDefault="00C47B87" w:rsidP="00C47B87">
            <w:pPr>
              <w:spacing w:line="380" w:lineRule="exact"/>
              <w:ind w:right="-108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>ค่า</w:t>
            </w:r>
            <w:r w:rsidR="00F23FA3">
              <w:rPr>
                <w:rFonts w:asciiTheme="majorHAnsi" w:hAnsiTheme="majorHAnsi" w:cstheme="majorHAnsi" w:hint="cs"/>
                <w:sz w:val="30"/>
                <w:szCs w:val="30"/>
                <w:cs/>
              </w:rPr>
              <w:t>เสื่อมราคา</w:t>
            </w:r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630" w:type="dxa"/>
          </w:tcPr>
          <w:p w14:paraId="64F00FE8" w14:textId="77777777" w:rsidR="00C47B87" w:rsidRPr="007929E5" w:rsidRDefault="00C47B87" w:rsidP="00C47B87">
            <w:pPr>
              <w:spacing w:line="380" w:lineRule="exact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vAlign w:val="center"/>
          </w:tcPr>
          <w:p w14:paraId="7BEEDE80" w14:textId="1DADF6A8" w:rsidR="00C47B87" w:rsidRPr="007929E5" w:rsidRDefault="00323C2C" w:rsidP="00A81C2B">
            <w:pPr>
              <w:pStyle w:val="acctfourfigures"/>
              <w:tabs>
                <w:tab w:val="clear" w:pos="765"/>
                <w:tab w:val="decimal" w:pos="1510"/>
              </w:tabs>
              <w:spacing w:line="380" w:lineRule="exact"/>
              <w:ind w:right="-112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15,887</w:t>
            </w:r>
          </w:p>
        </w:tc>
      </w:tr>
      <w:tr w:rsidR="00C47B87" w:rsidRPr="007929E5" w14:paraId="3BDC1EC1" w14:textId="77777777" w:rsidTr="003849DB">
        <w:trPr>
          <w:cantSplit/>
          <w:trHeight w:val="20"/>
        </w:trPr>
        <w:tc>
          <w:tcPr>
            <w:tcW w:w="6570" w:type="dxa"/>
          </w:tcPr>
          <w:p w14:paraId="061C1AC8" w14:textId="77777777" w:rsidR="00C47B87" w:rsidRPr="007929E5" w:rsidRDefault="00C47B87" w:rsidP="00C47B87">
            <w:pPr>
              <w:spacing w:line="380" w:lineRule="exact"/>
              <w:ind w:right="-10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 xml:space="preserve">31 </w:t>
            </w: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630" w:type="dxa"/>
          </w:tcPr>
          <w:p w14:paraId="7F3C17E9" w14:textId="77777777" w:rsidR="00C47B87" w:rsidRPr="007929E5" w:rsidRDefault="00C47B87" w:rsidP="00C47B87">
            <w:pPr>
              <w:spacing w:line="380" w:lineRule="exact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032DE" w14:textId="23B6BC9B" w:rsidR="00C47B87" w:rsidRPr="007929E5" w:rsidRDefault="00323C2C" w:rsidP="00A81C2B">
            <w:pPr>
              <w:pStyle w:val="acctfourfigures"/>
              <w:tabs>
                <w:tab w:val="clear" w:pos="765"/>
                <w:tab w:val="decimal" w:pos="1510"/>
              </w:tabs>
              <w:spacing w:line="380" w:lineRule="exact"/>
              <w:ind w:right="-11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15,887</w:t>
            </w:r>
          </w:p>
        </w:tc>
      </w:tr>
      <w:tr w:rsidR="00C47B87" w:rsidRPr="007929E5" w14:paraId="0B916E94" w14:textId="77777777" w:rsidTr="003849DB">
        <w:trPr>
          <w:cantSplit/>
          <w:trHeight w:val="20"/>
        </w:trPr>
        <w:tc>
          <w:tcPr>
            <w:tcW w:w="6570" w:type="dxa"/>
            <w:shd w:val="clear" w:color="auto" w:fill="auto"/>
          </w:tcPr>
          <w:p w14:paraId="06949D1F" w14:textId="77777777" w:rsidR="00C47B87" w:rsidRPr="007929E5" w:rsidRDefault="00C47B87" w:rsidP="00C47B87">
            <w:pPr>
              <w:spacing w:line="240" w:lineRule="auto"/>
              <w:ind w:right="-108"/>
              <w:rPr>
                <w:rFonts w:asciiTheme="majorHAnsi" w:hAnsiTheme="majorHAnsi" w:cstheme="majorHAns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630" w:type="dxa"/>
          </w:tcPr>
          <w:p w14:paraId="0E5C5AEC" w14:textId="77777777" w:rsidR="00C47B87" w:rsidRPr="007929E5" w:rsidRDefault="00C47B87" w:rsidP="00C47B87">
            <w:pPr>
              <w:spacing w:line="240" w:lineRule="auto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890" w:type="dxa"/>
            <w:vAlign w:val="center"/>
          </w:tcPr>
          <w:p w14:paraId="7E9DECC6" w14:textId="77777777" w:rsidR="00C47B87" w:rsidRPr="007929E5" w:rsidRDefault="00C47B87" w:rsidP="00C47B87">
            <w:pPr>
              <w:pStyle w:val="acctfourfigures"/>
              <w:tabs>
                <w:tab w:val="clear" w:pos="765"/>
                <w:tab w:val="decimal" w:pos="1116"/>
              </w:tabs>
              <w:spacing w:line="240" w:lineRule="auto"/>
              <w:ind w:right="-112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  <w:tr w:rsidR="00C47B87" w:rsidRPr="007929E5" w14:paraId="126AF9CA" w14:textId="77777777" w:rsidTr="003849DB">
        <w:trPr>
          <w:cantSplit/>
          <w:trHeight w:val="20"/>
        </w:trPr>
        <w:tc>
          <w:tcPr>
            <w:tcW w:w="6570" w:type="dxa"/>
            <w:shd w:val="clear" w:color="auto" w:fill="auto"/>
          </w:tcPr>
          <w:p w14:paraId="654BE6F9" w14:textId="77777777" w:rsidR="00C47B87" w:rsidRPr="007929E5" w:rsidRDefault="00C47B87" w:rsidP="00C47B87">
            <w:pPr>
              <w:spacing w:line="240" w:lineRule="auto"/>
              <w:ind w:right="-108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630" w:type="dxa"/>
          </w:tcPr>
          <w:p w14:paraId="2BE8DC0A" w14:textId="77777777" w:rsidR="00C47B87" w:rsidRPr="007929E5" w:rsidRDefault="00C47B87" w:rsidP="00C47B87">
            <w:pPr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890" w:type="dxa"/>
            <w:vAlign w:val="center"/>
          </w:tcPr>
          <w:p w14:paraId="731BF3F5" w14:textId="77777777" w:rsidR="00C47B87" w:rsidRPr="007929E5" w:rsidRDefault="00C47B87" w:rsidP="00C47B87">
            <w:pPr>
              <w:pStyle w:val="acctfourfigures"/>
              <w:tabs>
                <w:tab w:val="clear" w:pos="765"/>
                <w:tab w:val="decimal" w:pos="1116"/>
              </w:tabs>
              <w:spacing w:line="240" w:lineRule="auto"/>
              <w:ind w:right="-11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7C5917" w:rsidRPr="007929E5" w14:paraId="3931E1F4" w14:textId="77777777" w:rsidTr="003849DB">
        <w:trPr>
          <w:cantSplit/>
          <w:trHeight w:val="20"/>
        </w:trPr>
        <w:tc>
          <w:tcPr>
            <w:tcW w:w="6570" w:type="dxa"/>
            <w:shd w:val="clear" w:color="auto" w:fill="auto"/>
          </w:tcPr>
          <w:p w14:paraId="61B89229" w14:textId="77777777" w:rsidR="007C5917" w:rsidRPr="007929E5" w:rsidRDefault="007C5917" w:rsidP="007C5917">
            <w:pPr>
              <w:spacing w:line="240" w:lineRule="auto"/>
              <w:ind w:right="-10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 xml:space="preserve">31 </w:t>
            </w: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630" w:type="dxa"/>
          </w:tcPr>
          <w:p w14:paraId="00CC2177" w14:textId="77777777" w:rsidR="007C5917" w:rsidRPr="007929E5" w:rsidRDefault="007C5917" w:rsidP="007C5917">
            <w:pPr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  <w:vAlign w:val="bottom"/>
          </w:tcPr>
          <w:p w14:paraId="58AB2832" w14:textId="40AE5738" w:rsidR="007C5917" w:rsidRPr="007929E5" w:rsidRDefault="007C5917" w:rsidP="003849DB">
            <w:pPr>
              <w:pStyle w:val="acctfourfigures"/>
              <w:tabs>
                <w:tab w:val="clear" w:pos="765"/>
                <w:tab w:val="decimal" w:pos="1116"/>
              </w:tabs>
              <w:spacing w:line="380" w:lineRule="exact"/>
              <w:ind w:right="-11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7C5917" w:rsidRPr="007929E5" w14:paraId="1334D55B" w14:textId="77777777" w:rsidTr="003849DB">
        <w:trPr>
          <w:cantSplit/>
        </w:trPr>
        <w:tc>
          <w:tcPr>
            <w:tcW w:w="6570" w:type="dxa"/>
            <w:shd w:val="clear" w:color="auto" w:fill="auto"/>
          </w:tcPr>
          <w:p w14:paraId="49B614AC" w14:textId="77777777" w:rsidR="007C5917" w:rsidRPr="007929E5" w:rsidRDefault="007C5917" w:rsidP="007C5917">
            <w:pPr>
              <w:spacing w:line="240" w:lineRule="auto"/>
              <w:ind w:right="-108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 xml:space="preserve">31 </w:t>
            </w: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630" w:type="dxa"/>
          </w:tcPr>
          <w:p w14:paraId="6943EBD0" w14:textId="77777777" w:rsidR="007C5917" w:rsidRPr="007929E5" w:rsidRDefault="007C5917" w:rsidP="007C5917">
            <w:pPr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D3AC8C4" w14:textId="12A964A4" w:rsidR="007C5917" w:rsidRPr="007929E5" w:rsidRDefault="00086B37" w:rsidP="007C591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148,728</w:t>
            </w:r>
          </w:p>
        </w:tc>
      </w:tr>
    </w:tbl>
    <w:p w14:paraId="745073E3" w14:textId="4D2DBAE9" w:rsidR="00C47B87" w:rsidRPr="007929E5" w:rsidRDefault="00C47B87" w:rsidP="00C47B87">
      <w:pPr>
        <w:pStyle w:val="index"/>
        <w:tabs>
          <w:tab w:val="clear" w:pos="1134"/>
        </w:tabs>
        <w:spacing w:after="0" w:line="240" w:lineRule="atLeast"/>
        <w:ind w:left="540" w:firstLine="0"/>
        <w:rPr>
          <w:rFonts w:ascii="Angsana New" w:hAnsi="Angsana New" w:cs="Angsana New"/>
          <w:b/>
          <w:bCs/>
          <w:sz w:val="30"/>
          <w:szCs w:val="30"/>
        </w:rPr>
      </w:pPr>
    </w:p>
    <w:p w14:paraId="38D49A16" w14:textId="77777777" w:rsidR="000112BC" w:rsidRPr="007929E5" w:rsidRDefault="00011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en-GB"/>
        </w:rPr>
      </w:pPr>
      <w:r w:rsidRPr="007929E5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CCE3255" w14:textId="41FA4277" w:rsidR="00C47B87" w:rsidRPr="007929E5" w:rsidRDefault="00C47B87" w:rsidP="00DD7071">
      <w:pPr>
        <w:pStyle w:val="index"/>
        <w:numPr>
          <w:ilvl w:val="0"/>
          <w:numId w:val="31"/>
        </w:numPr>
        <w:tabs>
          <w:tab w:val="clear" w:pos="340"/>
          <w:tab w:val="num" w:pos="1080"/>
        </w:tabs>
        <w:spacing w:after="0" w:line="240" w:lineRule="atLeast"/>
        <w:ind w:left="540" w:hanging="540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7929E5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lastRenderedPageBreak/>
        <w:t>สินทรัพย์ไม่มีตัวตน</w:t>
      </w:r>
    </w:p>
    <w:p w14:paraId="763E13A5" w14:textId="6A0FAFA3" w:rsidR="00843316" w:rsidRPr="007929E5" w:rsidRDefault="00843316" w:rsidP="00843316">
      <w:pPr>
        <w:pStyle w:val="index"/>
        <w:tabs>
          <w:tab w:val="clear" w:pos="1134"/>
        </w:tabs>
        <w:spacing w:after="0" w:line="240" w:lineRule="atLeast"/>
        <w:ind w:left="540" w:firstLine="0"/>
        <w:rPr>
          <w:rFonts w:ascii="Angsana New" w:hAnsi="Angsana New" w:cs="Angsana New"/>
          <w:b/>
          <w:bCs/>
          <w:sz w:val="30"/>
          <w:szCs w:val="30"/>
          <w:rtl/>
          <w:cs/>
          <w:lang w:bidi="th-TH"/>
        </w:rPr>
      </w:pPr>
    </w:p>
    <w:tbl>
      <w:tblPr>
        <w:tblW w:w="8919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2799"/>
        <w:gridCol w:w="270"/>
        <w:gridCol w:w="1260"/>
        <w:gridCol w:w="270"/>
        <w:gridCol w:w="1350"/>
        <w:gridCol w:w="270"/>
        <w:gridCol w:w="1260"/>
        <w:gridCol w:w="270"/>
        <w:gridCol w:w="1170"/>
      </w:tblGrid>
      <w:tr w:rsidR="00995355" w:rsidRPr="007929E5" w14:paraId="1C07EADA" w14:textId="77777777" w:rsidTr="00DD7071">
        <w:trPr>
          <w:cantSplit/>
          <w:trHeight w:val="380"/>
        </w:trPr>
        <w:tc>
          <w:tcPr>
            <w:tcW w:w="2799" w:type="dxa"/>
          </w:tcPr>
          <w:p w14:paraId="6E27B0A4" w14:textId="77777777" w:rsidR="00995355" w:rsidRPr="007929E5" w:rsidRDefault="00995355" w:rsidP="00031D21">
            <w:pPr>
              <w:spacing w:line="380" w:lineRule="exact"/>
              <w:ind w:right="-10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3B082BC" w14:textId="77777777" w:rsidR="00995355" w:rsidRPr="007929E5" w:rsidRDefault="00995355" w:rsidP="00031D21">
            <w:pPr>
              <w:spacing w:line="380" w:lineRule="exact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6C51DFE9" w14:textId="2FE54F57" w:rsidR="00995355" w:rsidRPr="007929E5" w:rsidRDefault="00995355" w:rsidP="00D87437">
            <w:pPr>
              <w:tabs>
                <w:tab w:val="clear" w:pos="6322"/>
                <w:tab w:val="left" w:pos="1216"/>
              </w:tabs>
              <w:spacing w:line="380" w:lineRule="exact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112BC" w:rsidRPr="007929E5" w14:paraId="618BBD6A" w14:textId="77777777" w:rsidTr="00DD7071">
        <w:trPr>
          <w:cantSplit/>
          <w:trHeight w:val="749"/>
        </w:trPr>
        <w:tc>
          <w:tcPr>
            <w:tcW w:w="2799" w:type="dxa"/>
          </w:tcPr>
          <w:p w14:paraId="20836DA3" w14:textId="77777777" w:rsidR="000112BC" w:rsidRPr="007929E5" w:rsidRDefault="000112BC" w:rsidP="00031D21">
            <w:pPr>
              <w:spacing w:line="380" w:lineRule="exact"/>
              <w:ind w:right="-10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D11D5F0" w14:textId="77777777" w:rsidR="000112BC" w:rsidRPr="007929E5" w:rsidRDefault="000112BC" w:rsidP="00031D21">
            <w:pPr>
              <w:spacing w:line="380" w:lineRule="exact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0493C37" w14:textId="77777777" w:rsidR="000112BC" w:rsidRPr="007929E5" w:rsidRDefault="000112BC" w:rsidP="00D87437">
            <w:pPr>
              <w:tabs>
                <w:tab w:val="clear" w:pos="6322"/>
                <w:tab w:val="left" w:pos="1216"/>
              </w:tabs>
              <w:spacing w:line="380" w:lineRule="exact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270" w:type="dxa"/>
            <w:vAlign w:val="bottom"/>
          </w:tcPr>
          <w:p w14:paraId="7497F6B3" w14:textId="77777777" w:rsidR="000112BC" w:rsidRPr="007929E5" w:rsidRDefault="000112BC" w:rsidP="00D87437">
            <w:pPr>
              <w:tabs>
                <w:tab w:val="clear" w:pos="6322"/>
                <w:tab w:val="left" w:pos="1216"/>
              </w:tabs>
              <w:spacing w:line="380" w:lineRule="exact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2542D9D" w14:textId="77777777" w:rsidR="000112BC" w:rsidRPr="007929E5" w:rsidRDefault="000112BC" w:rsidP="00B808D8">
            <w:pPr>
              <w:tabs>
                <w:tab w:val="clear" w:pos="2807"/>
                <w:tab w:val="clear" w:pos="6322"/>
                <w:tab w:val="left" w:pos="1216"/>
              </w:tabs>
              <w:spacing w:line="380" w:lineRule="exact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>โปรแกรมคอมพิวเตอร์</w:t>
            </w:r>
          </w:p>
          <w:p w14:paraId="245B718B" w14:textId="4D8354AC" w:rsidR="000112BC" w:rsidRPr="007929E5" w:rsidRDefault="000112BC" w:rsidP="00B808D8">
            <w:pPr>
              <w:tabs>
                <w:tab w:val="clear" w:pos="2807"/>
                <w:tab w:val="clear" w:pos="6322"/>
                <w:tab w:val="left" w:pos="1216"/>
              </w:tabs>
              <w:spacing w:line="380" w:lineRule="exact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>ระหว่า</w:t>
            </w:r>
            <w:r w:rsidRPr="007929E5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งติ</w:t>
            </w:r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>ดตั้ง</w:t>
            </w:r>
          </w:p>
        </w:tc>
        <w:tc>
          <w:tcPr>
            <w:tcW w:w="270" w:type="dxa"/>
          </w:tcPr>
          <w:p w14:paraId="631F9FE9" w14:textId="77777777" w:rsidR="000112BC" w:rsidRPr="007929E5" w:rsidRDefault="000112BC" w:rsidP="00D87437">
            <w:pPr>
              <w:tabs>
                <w:tab w:val="clear" w:pos="6322"/>
                <w:tab w:val="left" w:pos="1216"/>
              </w:tabs>
              <w:spacing w:line="380" w:lineRule="exact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04E417E" w14:textId="77777777" w:rsidR="000112BC" w:rsidRPr="007929E5" w:rsidRDefault="000112BC" w:rsidP="00D87437">
            <w:pPr>
              <w:tabs>
                <w:tab w:val="clear" w:pos="6322"/>
                <w:tab w:val="left" w:pos="1216"/>
              </w:tabs>
              <w:spacing w:line="380" w:lineRule="exact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ค่าสิทธิบัตรและ</w:t>
            </w:r>
          </w:p>
          <w:p w14:paraId="01FD0F53" w14:textId="77777777" w:rsidR="000112BC" w:rsidRPr="007929E5" w:rsidRDefault="000112BC" w:rsidP="00D87437">
            <w:pPr>
              <w:tabs>
                <w:tab w:val="clear" w:pos="6322"/>
                <w:tab w:val="left" w:pos="1216"/>
              </w:tabs>
              <w:spacing w:line="380" w:lineRule="exact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 w:hint="cs"/>
                <w:sz w:val="30"/>
                <w:szCs w:val="30"/>
                <w:cs/>
              </w:rPr>
              <w:t>เครื่องหมาย</w:t>
            </w:r>
          </w:p>
          <w:p w14:paraId="7EA809AB" w14:textId="4E16DE2A" w:rsidR="000112BC" w:rsidRPr="007929E5" w:rsidRDefault="000112BC" w:rsidP="00D87437">
            <w:pPr>
              <w:tabs>
                <w:tab w:val="clear" w:pos="6322"/>
                <w:tab w:val="left" w:pos="1216"/>
              </w:tabs>
              <w:spacing w:line="380" w:lineRule="exact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การค้า</w:t>
            </w:r>
          </w:p>
        </w:tc>
        <w:tc>
          <w:tcPr>
            <w:tcW w:w="270" w:type="dxa"/>
          </w:tcPr>
          <w:p w14:paraId="6B9F7D25" w14:textId="77777777" w:rsidR="000112BC" w:rsidRPr="007929E5" w:rsidRDefault="000112BC" w:rsidP="00D87437">
            <w:pPr>
              <w:tabs>
                <w:tab w:val="clear" w:pos="6322"/>
                <w:tab w:val="left" w:pos="1216"/>
              </w:tabs>
              <w:spacing w:line="380" w:lineRule="exact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F46933F" w14:textId="574E22F2" w:rsidR="000112BC" w:rsidRPr="007929E5" w:rsidRDefault="000112BC" w:rsidP="00D87437">
            <w:pPr>
              <w:tabs>
                <w:tab w:val="clear" w:pos="6322"/>
                <w:tab w:val="left" w:pos="1216"/>
              </w:tabs>
              <w:spacing w:line="380" w:lineRule="exact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>รวม</w:t>
            </w:r>
          </w:p>
        </w:tc>
      </w:tr>
      <w:tr w:rsidR="00E73E11" w:rsidRPr="007929E5" w14:paraId="38DED98F" w14:textId="77777777" w:rsidTr="00DD7071">
        <w:trPr>
          <w:cantSplit/>
          <w:trHeight w:val="310"/>
        </w:trPr>
        <w:tc>
          <w:tcPr>
            <w:tcW w:w="2799" w:type="dxa"/>
          </w:tcPr>
          <w:p w14:paraId="79F52E12" w14:textId="6EA9B851" w:rsidR="00E73E11" w:rsidRPr="007929E5" w:rsidRDefault="00E73E11" w:rsidP="00031D21">
            <w:pPr>
              <w:spacing w:line="380" w:lineRule="exact"/>
              <w:ind w:right="-108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DF568E4" w14:textId="77777777" w:rsidR="00E73E11" w:rsidRPr="007929E5" w:rsidRDefault="00E73E11" w:rsidP="00031D21">
            <w:pPr>
              <w:spacing w:line="380" w:lineRule="exac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50" w:type="dxa"/>
            <w:gridSpan w:val="7"/>
          </w:tcPr>
          <w:p w14:paraId="7A480B1A" w14:textId="65CD0807" w:rsidR="00E73E11" w:rsidRPr="007929E5" w:rsidRDefault="00E73E11" w:rsidP="00E73E11">
            <w:pPr>
              <w:tabs>
                <w:tab w:val="clear" w:pos="6322"/>
                <w:tab w:val="left" w:pos="1216"/>
              </w:tabs>
              <w:spacing w:line="380" w:lineRule="exact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(</w:t>
            </w:r>
            <w:r w:rsidRPr="007929E5">
              <w:rPr>
                <w:rFonts w:asciiTheme="majorHAnsi" w:hAnsiTheme="majorHAnsi" w:cstheme="majorHAnsi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73E11" w:rsidRPr="007929E5" w14:paraId="0A340AD5" w14:textId="77777777" w:rsidTr="00DD7071">
        <w:trPr>
          <w:cantSplit/>
          <w:trHeight w:val="310"/>
        </w:trPr>
        <w:tc>
          <w:tcPr>
            <w:tcW w:w="2799" w:type="dxa"/>
          </w:tcPr>
          <w:p w14:paraId="0A5115E5" w14:textId="4F75A0E1" w:rsidR="00E73E11" w:rsidRPr="007929E5" w:rsidRDefault="00E73E11" w:rsidP="00031D21">
            <w:pPr>
              <w:spacing w:line="380" w:lineRule="exact"/>
              <w:ind w:right="-108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63C1B2C7" w14:textId="77777777" w:rsidR="00E73E11" w:rsidRPr="007929E5" w:rsidRDefault="00E73E11" w:rsidP="00031D21">
            <w:pPr>
              <w:spacing w:line="380" w:lineRule="exac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F46C2A" w14:textId="77777777" w:rsidR="00E73E11" w:rsidRPr="007929E5" w:rsidRDefault="00E73E11" w:rsidP="00D87437">
            <w:pPr>
              <w:tabs>
                <w:tab w:val="clear" w:pos="6322"/>
                <w:tab w:val="left" w:pos="1216"/>
              </w:tabs>
              <w:spacing w:line="380" w:lineRule="exac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E64200" w14:textId="77777777" w:rsidR="00E73E11" w:rsidRPr="007929E5" w:rsidRDefault="00E73E11" w:rsidP="00D87437">
            <w:pPr>
              <w:tabs>
                <w:tab w:val="clear" w:pos="6322"/>
                <w:tab w:val="left" w:pos="1216"/>
              </w:tabs>
              <w:spacing w:line="380" w:lineRule="exac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37EE36C" w14:textId="77777777" w:rsidR="00E73E11" w:rsidRPr="007929E5" w:rsidRDefault="00E73E11" w:rsidP="00D87437">
            <w:pPr>
              <w:tabs>
                <w:tab w:val="clear" w:pos="6322"/>
                <w:tab w:val="left" w:pos="1216"/>
              </w:tabs>
              <w:spacing w:line="380" w:lineRule="exac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E795F5" w14:textId="77777777" w:rsidR="00E73E11" w:rsidRPr="007929E5" w:rsidRDefault="00E73E11" w:rsidP="00D87437">
            <w:pPr>
              <w:tabs>
                <w:tab w:val="clear" w:pos="6322"/>
                <w:tab w:val="left" w:pos="1216"/>
              </w:tabs>
              <w:spacing w:line="380" w:lineRule="exac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7084CF" w14:textId="77777777" w:rsidR="00E73E11" w:rsidRPr="007929E5" w:rsidRDefault="00E73E11" w:rsidP="00D87437">
            <w:pPr>
              <w:tabs>
                <w:tab w:val="clear" w:pos="6322"/>
                <w:tab w:val="left" w:pos="1216"/>
              </w:tabs>
              <w:spacing w:line="380" w:lineRule="exac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A3EADE" w14:textId="77777777" w:rsidR="00E73E11" w:rsidRPr="007929E5" w:rsidRDefault="00E73E11" w:rsidP="00D87437">
            <w:pPr>
              <w:tabs>
                <w:tab w:val="clear" w:pos="6322"/>
                <w:tab w:val="left" w:pos="1216"/>
              </w:tabs>
              <w:spacing w:line="380" w:lineRule="exac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760F41" w14:textId="77777777" w:rsidR="00E73E11" w:rsidRPr="007929E5" w:rsidRDefault="00E73E11" w:rsidP="00D87437">
            <w:pPr>
              <w:tabs>
                <w:tab w:val="clear" w:pos="6322"/>
                <w:tab w:val="left" w:pos="1216"/>
              </w:tabs>
              <w:spacing w:line="380" w:lineRule="exac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0112BC" w:rsidRPr="007929E5" w14:paraId="3314C160" w14:textId="77777777" w:rsidTr="00DD7071">
        <w:trPr>
          <w:cantSplit/>
          <w:trHeight w:val="20"/>
        </w:trPr>
        <w:tc>
          <w:tcPr>
            <w:tcW w:w="2799" w:type="dxa"/>
            <w:shd w:val="clear" w:color="auto" w:fill="auto"/>
          </w:tcPr>
          <w:p w14:paraId="6BFF657A" w14:textId="1A0BFBCB" w:rsidR="000112BC" w:rsidRPr="007929E5" w:rsidRDefault="000112BC" w:rsidP="001B58D6">
            <w:pPr>
              <w:spacing w:line="380" w:lineRule="exact"/>
              <w:ind w:right="-10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ณ วันที่ </w:t>
            </w: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 xml:space="preserve">1 </w:t>
            </w:r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มกราคม </w:t>
            </w: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3FE4F002" w14:textId="77777777" w:rsidR="000112BC" w:rsidRPr="007929E5" w:rsidRDefault="000112BC" w:rsidP="001B58D6">
            <w:pPr>
              <w:spacing w:line="380" w:lineRule="exac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CD84BC7" w14:textId="72194067" w:rsidR="000112BC" w:rsidRPr="007929E5" w:rsidRDefault="00E73E11" w:rsidP="00DD7071">
            <w:pPr>
              <w:pStyle w:val="acctfourfigures"/>
              <w:tabs>
                <w:tab w:val="clear" w:pos="765"/>
                <w:tab w:val="decimal" w:pos="1425"/>
              </w:tabs>
              <w:spacing w:line="380" w:lineRule="exact"/>
              <w:ind w:right="70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7,587</w:t>
            </w:r>
          </w:p>
        </w:tc>
        <w:tc>
          <w:tcPr>
            <w:tcW w:w="270" w:type="dxa"/>
            <w:vAlign w:val="bottom"/>
          </w:tcPr>
          <w:p w14:paraId="20DFDCF9" w14:textId="77777777" w:rsidR="000112BC" w:rsidRPr="007929E5" w:rsidRDefault="000112BC" w:rsidP="001B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380" w:lineRule="exact"/>
              <w:ind w:right="-11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FEE2CF1" w14:textId="10A5FF5C" w:rsidR="000112BC" w:rsidRPr="007929E5" w:rsidRDefault="000112BC" w:rsidP="008E79AF">
            <w:pPr>
              <w:pStyle w:val="acctfourfigures"/>
              <w:tabs>
                <w:tab w:val="clear" w:pos="765"/>
                <w:tab w:val="decimal" w:pos="1425"/>
              </w:tabs>
              <w:spacing w:line="380" w:lineRule="exact"/>
              <w:ind w:right="70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1,291</w:t>
            </w:r>
          </w:p>
        </w:tc>
        <w:tc>
          <w:tcPr>
            <w:tcW w:w="270" w:type="dxa"/>
            <w:vAlign w:val="bottom"/>
          </w:tcPr>
          <w:p w14:paraId="4F3EF2B7" w14:textId="77777777" w:rsidR="000112BC" w:rsidRPr="007929E5" w:rsidRDefault="000112BC" w:rsidP="001B58D6">
            <w:pPr>
              <w:pStyle w:val="acctfourfigures"/>
              <w:tabs>
                <w:tab w:val="clear" w:pos="765"/>
                <w:tab w:val="decimal" w:pos="1116"/>
              </w:tabs>
              <w:spacing w:line="380" w:lineRule="exact"/>
              <w:ind w:right="-11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28A5928" w14:textId="6565BAB3" w:rsidR="000112BC" w:rsidRPr="007929E5" w:rsidRDefault="000112BC" w:rsidP="008E79AF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right="-112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6E0F43F3" w14:textId="77777777" w:rsidR="000112BC" w:rsidRPr="007929E5" w:rsidRDefault="000112BC" w:rsidP="001B58D6">
            <w:pPr>
              <w:pStyle w:val="acctfourfigures"/>
              <w:tabs>
                <w:tab w:val="clear" w:pos="765"/>
                <w:tab w:val="decimal" w:pos="1116"/>
              </w:tabs>
              <w:spacing w:line="380" w:lineRule="exact"/>
              <w:ind w:right="-11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CF2362A" w14:textId="65790059" w:rsidR="000112BC" w:rsidRPr="007929E5" w:rsidRDefault="000112BC" w:rsidP="00DD7071">
            <w:pPr>
              <w:pStyle w:val="acctfourfigures"/>
              <w:tabs>
                <w:tab w:val="clear" w:pos="765"/>
                <w:tab w:val="decimal" w:pos="1425"/>
              </w:tabs>
              <w:spacing w:line="380" w:lineRule="exact"/>
              <w:ind w:right="70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8,878</w:t>
            </w:r>
          </w:p>
        </w:tc>
      </w:tr>
      <w:tr w:rsidR="000112BC" w:rsidRPr="007929E5" w14:paraId="6AAE78A7" w14:textId="77777777" w:rsidTr="00DD7071">
        <w:trPr>
          <w:cantSplit/>
          <w:trHeight w:val="20"/>
        </w:trPr>
        <w:tc>
          <w:tcPr>
            <w:tcW w:w="2799" w:type="dxa"/>
          </w:tcPr>
          <w:p w14:paraId="653E42AB" w14:textId="77777777" w:rsidR="000112BC" w:rsidRPr="007929E5" w:rsidRDefault="000112BC" w:rsidP="001B58D6">
            <w:pPr>
              <w:spacing w:line="380" w:lineRule="exact"/>
              <w:ind w:right="-10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209076BC" w14:textId="77777777" w:rsidR="000112BC" w:rsidRPr="007929E5" w:rsidRDefault="000112BC" w:rsidP="001B58D6">
            <w:pPr>
              <w:spacing w:line="380" w:lineRule="exact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127D141" w14:textId="3C805C4A" w:rsidR="000112BC" w:rsidRPr="007929E5" w:rsidRDefault="00E73E11" w:rsidP="00DD7071">
            <w:pPr>
              <w:pStyle w:val="acctfourfigures"/>
              <w:tabs>
                <w:tab w:val="clear" w:pos="765"/>
                <w:tab w:val="decimal" w:pos="1425"/>
              </w:tabs>
              <w:spacing w:line="380" w:lineRule="exact"/>
              <w:ind w:right="70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5,181</w:t>
            </w:r>
          </w:p>
        </w:tc>
        <w:tc>
          <w:tcPr>
            <w:tcW w:w="270" w:type="dxa"/>
            <w:vAlign w:val="center"/>
          </w:tcPr>
          <w:p w14:paraId="4F9384FA" w14:textId="77777777" w:rsidR="000112BC" w:rsidRPr="007929E5" w:rsidRDefault="000112BC" w:rsidP="001B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380" w:lineRule="exact"/>
              <w:ind w:right="-11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563BA349" w14:textId="5C4F071F" w:rsidR="000112BC" w:rsidRPr="007929E5" w:rsidRDefault="000112BC" w:rsidP="008E79AF">
            <w:pPr>
              <w:pStyle w:val="acctfourfigures"/>
              <w:tabs>
                <w:tab w:val="clear" w:pos="765"/>
                <w:tab w:val="decimal" w:pos="1425"/>
              </w:tabs>
              <w:spacing w:line="380" w:lineRule="exact"/>
              <w:ind w:right="70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47,262</w:t>
            </w:r>
          </w:p>
        </w:tc>
        <w:tc>
          <w:tcPr>
            <w:tcW w:w="270" w:type="dxa"/>
            <w:vAlign w:val="center"/>
          </w:tcPr>
          <w:p w14:paraId="48F400FC" w14:textId="77777777" w:rsidR="000112BC" w:rsidRPr="007929E5" w:rsidRDefault="000112BC" w:rsidP="001B58D6">
            <w:pPr>
              <w:pStyle w:val="acctfourfigures"/>
              <w:tabs>
                <w:tab w:val="clear" w:pos="765"/>
                <w:tab w:val="decimal" w:pos="1116"/>
              </w:tabs>
              <w:spacing w:line="380" w:lineRule="exact"/>
              <w:ind w:right="-11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8EAA992" w14:textId="5AD4AADC" w:rsidR="000112BC" w:rsidRPr="007929E5" w:rsidRDefault="000112BC" w:rsidP="008E79AF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right="-112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7BC30EB4" w14:textId="77777777" w:rsidR="000112BC" w:rsidRPr="007929E5" w:rsidRDefault="000112BC" w:rsidP="001B58D6">
            <w:pPr>
              <w:pStyle w:val="acctfourfigures"/>
              <w:tabs>
                <w:tab w:val="clear" w:pos="765"/>
                <w:tab w:val="decimal" w:pos="1116"/>
              </w:tabs>
              <w:spacing w:line="380" w:lineRule="exact"/>
              <w:ind w:right="-11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3D698BD" w14:textId="5AAEB783" w:rsidR="000112BC" w:rsidRPr="007929E5" w:rsidRDefault="000112BC" w:rsidP="00DD7071">
            <w:pPr>
              <w:pStyle w:val="acctfourfigures"/>
              <w:tabs>
                <w:tab w:val="clear" w:pos="765"/>
                <w:tab w:val="decimal" w:pos="1425"/>
              </w:tabs>
              <w:spacing w:line="380" w:lineRule="exact"/>
              <w:ind w:right="70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52,443</w:t>
            </w:r>
          </w:p>
        </w:tc>
      </w:tr>
      <w:tr w:rsidR="000112BC" w:rsidRPr="007929E5" w14:paraId="738E422F" w14:textId="77777777" w:rsidTr="00DD7071">
        <w:trPr>
          <w:cantSplit/>
          <w:trHeight w:val="20"/>
        </w:trPr>
        <w:tc>
          <w:tcPr>
            <w:tcW w:w="2799" w:type="dxa"/>
          </w:tcPr>
          <w:p w14:paraId="6BAE8C32" w14:textId="3EE0AA50" w:rsidR="000112BC" w:rsidRPr="007929E5" w:rsidRDefault="000112BC" w:rsidP="001B58D6">
            <w:pPr>
              <w:spacing w:line="380" w:lineRule="exact"/>
              <w:ind w:right="-10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>โอน</w:t>
            </w:r>
          </w:p>
        </w:tc>
        <w:tc>
          <w:tcPr>
            <w:tcW w:w="270" w:type="dxa"/>
          </w:tcPr>
          <w:p w14:paraId="2245397A" w14:textId="77777777" w:rsidR="000112BC" w:rsidRPr="007929E5" w:rsidRDefault="000112BC" w:rsidP="001B58D6">
            <w:pPr>
              <w:spacing w:line="380" w:lineRule="exact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4BAB298" w14:textId="73364715" w:rsidR="000112BC" w:rsidRPr="007929E5" w:rsidRDefault="00E73E11" w:rsidP="00DD7071">
            <w:pPr>
              <w:pStyle w:val="acctfourfigures"/>
              <w:tabs>
                <w:tab w:val="clear" w:pos="765"/>
                <w:tab w:val="decimal" w:pos="1155"/>
              </w:tabs>
              <w:spacing w:line="380" w:lineRule="exact"/>
              <w:ind w:right="70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867</w:t>
            </w:r>
          </w:p>
        </w:tc>
        <w:tc>
          <w:tcPr>
            <w:tcW w:w="270" w:type="dxa"/>
            <w:vAlign w:val="center"/>
          </w:tcPr>
          <w:p w14:paraId="196250AE" w14:textId="77777777" w:rsidR="000112BC" w:rsidRPr="007929E5" w:rsidRDefault="000112BC" w:rsidP="001B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380" w:lineRule="exact"/>
              <w:ind w:right="-112"/>
              <w:rPr>
                <w:rFonts w:asciiTheme="majorHAnsi" w:hAnsiTheme="majorHAnsi" w:cstheme="majorHAns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center"/>
          </w:tcPr>
          <w:p w14:paraId="2874EA1A" w14:textId="31EAD828" w:rsidR="000112BC" w:rsidRPr="007929E5" w:rsidRDefault="000112BC" w:rsidP="00DD7071">
            <w:pPr>
              <w:pStyle w:val="acctfourfigures"/>
              <w:tabs>
                <w:tab w:val="clear" w:pos="765"/>
                <w:tab w:val="decimal" w:pos="1425"/>
              </w:tabs>
              <w:spacing w:line="380" w:lineRule="exact"/>
              <w:ind w:right="7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(867)</w:t>
            </w:r>
          </w:p>
        </w:tc>
        <w:tc>
          <w:tcPr>
            <w:tcW w:w="270" w:type="dxa"/>
            <w:vAlign w:val="center"/>
          </w:tcPr>
          <w:p w14:paraId="2845B7B2" w14:textId="77777777" w:rsidR="000112BC" w:rsidRPr="007929E5" w:rsidRDefault="000112BC" w:rsidP="001B58D6">
            <w:pPr>
              <w:pStyle w:val="acctfourfigures"/>
              <w:tabs>
                <w:tab w:val="clear" w:pos="765"/>
                <w:tab w:val="decimal" w:pos="1116"/>
              </w:tabs>
              <w:spacing w:line="380" w:lineRule="exact"/>
              <w:ind w:right="-11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70E814E3" w14:textId="731C314F" w:rsidR="000112BC" w:rsidRPr="007929E5" w:rsidRDefault="000112BC" w:rsidP="008E79AF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right="-112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050743F8" w14:textId="77777777" w:rsidR="000112BC" w:rsidRPr="007929E5" w:rsidRDefault="000112BC" w:rsidP="001B58D6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right="-11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5A4EFBF" w14:textId="50356929" w:rsidR="000112BC" w:rsidRPr="007929E5" w:rsidRDefault="000112BC" w:rsidP="00DD7071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right="-112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</w:tr>
      <w:tr w:rsidR="000112BC" w:rsidRPr="007929E5" w14:paraId="797DC00B" w14:textId="77777777" w:rsidTr="001D69B4">
        <w:trPr>
          <w:cantSplit/>
          <w:trHeight w:val="20"/>
        </w:trPr>
        <w:tc>
          <w:tcPr>
            <w:tcW w:w="2799" w:type="dxa"/>
            <w:shd w:val="clear" w:color="auto" w:fill="auto"/>
          </w:tcPr>
          <w:p w14:paraId="338DF013" w14:textId="02A41A43" w:rsidR="000112BC" w:rsidRPr="007929E5" w:rsidRDefault="000112BC" w:rsidP="001B58D6">
            <w:pPr>
              <w:tabs>
                <w:tab w:val="clear" w:pos="227"/>
                <w:tab w:val="clear" w:pos="454"/>
                <w:tab w:val="left" w:pos="594"/>
              </w:tabs>
              <w:spacing w:line="380" w:lineRule="exact"/>
              <w:ind w:right="-10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 xml:space="preserve">31 </w:t>
            </w: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 xml:space="preserve">2561 </w:t>
            </w: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และ</w:t>
            </w:r>
          </w:p>
        </w:tc>
        <w:tc>
          <w:tcPr>
            <w:tcW w:w="270" w:type="dxa"/>
          </w:tcPr>
          <w:p w14:paraId="673FCB10" w14:textId="77777777" w:rsidR="000112BC" w:rsidRPr="007929E5" w:rsidRDefault="000112BC" w:rsidP="001B58D6">
            <w:pPr>
              <w:spacing w:line="380" w:lineRule="exact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155E0D91" w14:textId="2901C6C5" w:rsidR="000112BC" w:rsidRPr="007929E5" w:rsidRDefault="000112BC" w:rsidP="00DD7071">
            <w:pPr>
              <w:pStyle w:val="acctfourfigures"/>
              <w:tabs>
                <w:tab w:val="clear" w:pos="765"/>
                <w:tab w:val="decimal" w:pos="1425"/>
              </w:tabs>
              <w:spacing w:line="380" w:lineRule="exact"/>
              <w:ind w:right="7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43B249A" w14:textId="77777777" w:rsidR="000112BC" w:rsidRPr="007929E5" w:rsidRDefault="000112BC" w:rsidP="001B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380" w:lineRule="exact"/>
              <w:ind w:right="-112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5AEDD08B" w14:textId="6FC66446" w:rsidR="000112BC" w:rsidRPr="007929E5" w:rsidRDefault="000112BC" w:rsidP="008E79AF">
            <w:pPr>
              <w:pStyle w:val="acctfourfigures"/>
              <w:tabs>
                <w:tab w:val="clear" w:pos="765"/>
                <w:tab w:val="decimal" w:pos="1425"/>
              </w:tabs>
              <w:spacing w:line="380" w:lineRule="exact"/>
              <w:ind w:right="7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0663BEF" w14:textId="77777777" w:rsidR="000112BC" w:rsidRPr="007929E5" w:rsidRDefault="000112BC" w:rsidP="001B58D6">
            <w:pPr>
              <w:pStyle w:val="acctfourfigures"/>
              <w:tabs>
                <w:tab w:val="clear" w:pos="765"/>
                <w:tab w:val="decimal" w:pos="1116"/>
              </w:tabs>
              <w:spacing w:line="380" w:lineRule="exact"/>
              <w:ind w:right="-11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5C929387" w14:textId="4C9E4B95" w:rsidR="000112BC" w:rsidRPr="007929E5" w:rsidRDefault="000112BC" w:rsidP="008E79AF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right="-11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308327D7" w14:textId="77777777" w:rsidR="000112BC" w:rsidRPr="007929E5" w:rsidRDefault="000112BC" w:rsidP="001B58D6">
            <w:pPr>
              <w:pStyle w:val="acctfourfigures"/>
              <w:tabs>
                <w:tab w:val="clear" w:pos="765"/>
                <w:tab w:val="decimal" w:pos="1116"/>
              </w:tabs>
              <w:spacing w:line="380" w:lineRule="exact"/>
              <w:ind w:right="-11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1D163F0E" w14:textId="7811595D" w:rsidR="000112BC" w:rsidRPr="007929E5" w:rsidRDefault="000112BC" w:rsidP="00DD7071">
            <w:pPr>
              <w:pStyle w:val="acctfourfigures"/>
              <w:tabs>
                <w:tab w:val="clear" w:pos="765"/>
                <w:tab w:val="decimal" w:pos="1425"/>
              </w:tabs>
              <w:spacing w:line="380" w:lineRule="exact"/>
              <w:ind w:right="7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</w:tr>
      <w:tr w:rsidR="001D69B4" w:rsidRPr="007929E5" w14:paraId="69BD19A0" w14:textId="77777777" w:rsidTr="001D69B4">
        <w:trPr>
          <w:cantSplit/>
          <w:trHeight w:val="20"/>
        </w:trPr>
        <w:tc>
          <w:tcPr>
            <w:tcW w:w="2799" w:type="dxa"/>
            <w:shd w:val="clear" w:color="auto" w:fill="auto"/>
          </w:tcPr>
          <w:p w14:paraId="683D5C88" w14:textId="047FEC1A" w:rsidR="001D69B4" w:rsidRPr="007929E5" w:rsidRDefault="001D69B4" w:rsidP="001D69B4">
            <w:pPr>
              <w:tabs>
                <w:tab w:val="clear" w:pos="227"/>
                <w:tab w:val="clear" w:pos="454"/>
                <w:tab w:val="clear" w:pos="680"/>
                <w:tab w:val="left" w:pos="594"/>
                <w:tab w:val="left" w:pos="684"/>
              </w:tabs>
              <w:spacing w:line="380" w:lineRule="exact"/>
              <w:ind w:right="-10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 xml:space="preserve">1 </w:t>
            </w: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513B509" w14:textId="77777777" w:rsidR="001D69B4" w:rsidRPr="007929E5" w:rsidRDefault="001D69B4" w:rsidP="001D69B4">
            <w:pPr>
              <w:spacing w:line="380" w:lineRule="exact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3014D5C4" w14:textId="1B9A6A86" w:rsidR="001D69B4" w:rsidRPr="007929E5" w:rsidRDefault="001D69B4" w:rsidP="001D69B4">
            <w:pPr>
              <w:pStyle w:val="acctfourfigures"/>
              <w:tabs>
                <w:tab w:val="clear" w:pos="765"/>
                <w:tab w:val="decimal" w:pos="1155"/>
              </w:tabs>
              <w:spacing w:line="380" w:lineRule="exact"/>
              <w:ind w:right="7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13,635</w:t>
            </w:r>
          </w:p>
        </w:tc>
        <w:tc>
          <w:tcPr>
            <w:tcW w:w="270" w:type="dxa"/>
            <w:vAlign w:val="center"/>
          </w:tcPr>
          <w:p w14:paraId="2A597C39" w14:textId="77777777" w:rsidR="001D69B4" w:rsidRPr="007929E5" w:rsidRDefault="001D69B4" w:rsidP="001D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380" w:lineRule="exact"/>
              <w:ind w:right="-112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center"/>
          </w:tcPr>
          <w:p w14:paraId="04B2251E" w14:textId="0DF55A0B" w:rsidR="001D69B4" w:rsidRPr="007929E5" w:rsidRDefault="001D69B4" w:rsidP="001D69B4">
            <w:pPr>
              <w:pStyle w:val="acctfourfigures"/>
              <w:tabs>
                <w:tab w:val="clear" w:pos="765"/>
                <w:tab w:val="decimal" w:pos="1425"/>
              </w:tabs>
              <w:spacing w:line="380" w:lineRule="exact"/>
              <w:ind w:right="70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47,686</w:t>
            </w:r>
          </w:p>
        </w:tc>
        <w:tc>
          <w:tcPr>
            <w:tcW w:w="270" w:type="dxa"/>
            <w:vAlign w:val="center"/>
          </w:tcPr>
          <w:p w14:paraId="4146A9F8" w14:textId="77777777" w:rsidR="001D69B4" w:rsidRPr="007929E5" w:rsidRDefault="001D69B4" w:rsidP="001D69B4">
            <w:pPr>
              <w:pStyle w:val="acctfourfigures"/>
              <w:tabs>
                <w:tab w:val="clear" w:pos="765"/>
                <w:tab w:val="decimal" w:pos="1116"/>
              </w:tabs>
              <w:spacing w:line="380" w:lineRule="exact"/>
              <w:ind w:right="-11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73E0E696" w14:textId="188C16CA" w:rsidR="001D69B4" w:rsidRPr="007929E5" w:rsidRDefault="001D69B4" w:rsidP="001D69B4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right="-112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2CC170C6" w14:textId="77777777" w:rsidR="001D69B4" w:rsidRPr="007929E5" w:rsidRDefault="001D69B4" w:rsidP="001D69B4">
            <w:pPr>
              <w:pStyle w:val="acctfourfigures"/>
              <w:tabs>
                <w:tab w:val="clear" w:pos="765"/>
                <w:tab w:val="decimal" w:pos="1116"/>
              </w:tabs>
              <w:spacing w:line="380" w:lineRule="exact"/>
              <w:ind w:right="-11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EF3602A" w14:textId="5152FF1A" w:rsidR="001D69B4" w:rsidRPr="007929E5" w:rsidRDefault="001D69B4" w:rsidP="001D69B4">
            <w:pPr>
              <w:pStyle w:val="acctfourfigures"/>
              <w:tabs>
                <w:tab w:val="clear" w:pos="765"/>
                <w:tab w:val="decimal" w:pos="1425"/>
              </w:tabs>
              <w:spacing w:line="380" w:lineRule="exact"/>
              <w:ind w:right="70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61,321</w:t>
            </w:r>
          </w:p>
        </w:tc>
      </w:tr>
      <w:tr w:rsidR="000112BC" w:rsidRPr="007929E5" w14:paraId="4A34A3AE" w14:textId="77777777" w:rsidTr="00DD7071">
        <w:trPr>
          <w:cantSplit/>
          <w:trHeight w:val="20"/>
        </w:trPr>
        <w:tc>
          <w:tcPr>
            <w:tcW w:w="2799" w:type="dxa"/>
            <w:shd w:val="clear" w:color="auto" w:fill="auto"/>
          </w:tcPr>
          <w:p w14:paraId="168CFE52" w14:textId="77777777" w:rsidR="000112BC" w:rsidRPr="007929E5" w:rsidRDefault="000112BC" w:rsidP="002112E7">
            <w:pPr>
              <w:spacing w:line="380" w:lineRule="exact"/>
              <w:ind w:right="-10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3A05588C" w14:textId="77777777" w:rsidR="000112BC" w:rsidRPr="007929E5" w:rsidRDefault="000112BC" w:rsidP="002112E7">
            <w:pPr>
              <w:spacing w:line="380" w:lineRule="exact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7A22B4A5" w14:textId="16A5A6AB" w:rsidR="000112BC" w:rsidRPr="007929E5" w:rsidRDefault="00E73E11" w:rsidP="00DD7071">
            <w:pPr>
              <w:pStyle w:val="acctfourfigures"/>
              <w:tabs>
                <w:tab w:val="clear" w:pos="765"/>
                <w:tab w:val="decimal" w:pos="1155"/>
              </w:tabs>
              <w:spacing w:line="380" w:lineRule="exact"/>
              <w:ind w:right="70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11,509</w:t>
            </w:r>
          </w:p>
        </w:tc>
        <w:tc>
          <w:tcPr>
            <w:tcW w:w="270" w:type="dxa"/>
            <w:vAlign w:val="center"/>
          </w:tcPr>
          <w:p w14:paraId="20790A37" w14:textId="77777777" w:rsidR="000112BC" w:rsidRPr="007929E5" w:rsidRDefault="000112BC" w:rsidP="0021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380" w:lineRule="exact"/>
              <w:ind w:right="-11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2D91CE47" w14:textId="5457FAAB" w:rsidR="000112BC" w:rsidRPr="007929E5" w:rsidRDefault="000112BC" w:rsidP="008E79AF">
            <w:pPr>
              <w:pStyle w:val="acctfourfigures"/>
              <w:tabs>
                <w:tab w:val="clear" w:pos="765"/>
                <w:tab w:val="decimal" w:pos="1425"/>
              </w:tabs>
              <w:spacing w:line="380" w:lineRule="exact"/>
              <w:ind w:right="70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43,512</w:t>
            </w:r>
          </w:p>
        </w:tc>
        <w:tc>
          <w:tcPr>
            <w:tcW w:w="270" w:type="dxa"/>
            <w:vAlign w:val="center"/>
          </w:tcPr>
          <w:p w14:paraId="4DA355F4" w14:textId="77777777" w:rsidR="000112BC" w:rsidRPr="007929E5" w:rsidRDefault="000112BC" w:rsidP="002112E7">
            <w:pPr>
              <w:pStyle w:val="acctfourfigures"/>
              <w:tabs>
                <w:tab w:val="clear" w:pos="765"/>
                <w:tab w:val="decimal" w:pos="1116"/>
              </w:tabs>
              <w:spacing w:line="380" w:lineRule="exact"/>
              <w:ind w:right="-11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9F9ACE0" w14:textId="67670D1B" w:rsidR="000112BC" w:rsidRPr="007929E5" w:rsidRDefault="000112BC" w:rsidP="008E79AF">
            <w:pPr>
              <w:pStyle w:val="acctfourfigures"/>
              <w:tabs>
                <w:tab w:val="clear" w:pos="765"/>
                <w:tab w:val="decimal" w:pos="1425"/>
              </w:tabs>
              <w:spacing w:line="380" w:lineRule="exact"/>
              <w:ind w:right="70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7929E5">
              <w:rPr>
                <w:rFonts w:asciiTheme="majorHAnsi" w:hAnsiTheme="majorHAnsi" w:cstheme="majorHAnsi" w:hint="cs"/>
                <w:sz w:val="30"/>
                <w:szCs w:val="30"/>
                <w:cs/>
                <w:lang w:bidi="th-TH"/>
              </w:rPr>
              <w:t>232</w:t>
            </w:r>
          </w:p>
        </w:tc>
        <w:tc>
          <w:tcPr>
            <w:tcW w:w="270" w:type="dxa"/>
          </w:tcPr>
          <w:p w14:paraId="4BFFE2D8" w14:textId="77777777" w:rsidR="000112BC" w:rsidRPr="007929E5" w:rsidRDefault="000112BC" w:rsidP="008E79AF">
            <w:pPr>
              <w:pStyle w:val="acctfourfigures"/>
              <w:tabs>
                <w:tab w:val="clear" w:pos="765"/>
                <w:tab w:val="decimal" w:pos="1116"/>
              </w:tabs>
              <w:spacing w:line="380" w:lineRule="exact"/>
              <w:ind w:right="7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E255B85" w14:textId="214DCFD4" w:rsidR="000112BC" w:rsidRPr="007929E5" w:rsidRDefault="000112BC" w:rsidP="00DD7071">
            <w:pPr>
              <w:pStyle w:val="acctfourfigures"/>
              <w:tabs>
                <w:tab w:val="clear" w:pos="765"/>
                <w:tab w:val="decimal" w:pos="1425"/>
              </w:tabs>
              <w:spacing w:line="380" w:lineRule="exact"/>
              <w:ind w:right="70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55,253</w:t>
            </w:r>
          </w:p>
        </w:tc>
      </w:tr>
      <w:tr w:rsidR="000112BC" w:rsidRPr="007929E5" w14:paraId="5CF9AA28" w14:textId="77777777" w:rsidTr="00DD7071">
        <w:trPr>
          <w:cantSplit/>
          <w:trHeight w:val="20"/>
        </w:trPr>
        <w:tc>
          <w:tcPr>
            <w:tcW w:w="2799" w:type="dxa"/>
            <w:shd w:val="clear" w:color="auto" w:fill="auto"/>
          </w:tcPr>
          <w:p w14:paraId="6078240C" w14:textId="77777777" w:rsidR="000112BC" w:rsidRPr="007929E5" w:rsidRDefault="000112BC" w:rsidP="00464FF3">
            <w:pPr>
              <w:spacing w:line="380" w:lineRule="exact"/>
              <w:ind w:right="-10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>โอน</w:t>
            </w:r>
          </w:p>
        </w:tc>
        <w:tc>
          <w:tcPr>
            <w:tcW w:w="270" w:type="dxa"/>
          </w:tcPr>
          <w:p w14:paraId="7C0BD864" w14:textId="77777777" w:rsidR="000112BC" w:rsidRPr="007929E5" w:rsidRDefault="000112BC" w:rsidP="00464FF3">
            <w:pPr>
              <w:spacing w:line="380" w:lineRule="exact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D797414" w14:textId="0ADC6130" w:rsidR="000112BC" w:rsidRPr="007929E5" w:rsidRDefault="00E73E11" w:rsidP="00DD7071">
            <w:pPr>
              <w:pStyle w:val="acctfourfigures"/>
              <w:tabs>
                <w:tab w:val="clear" w:pos="765"/>
                <w:tab w:val="decimal" w:pos="1155"/>
              </w:tabs>
              <w:spacing w:line="380" w:lineRule="exact"/>
              <w:ind w:right="70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5,951</w:t>
            </w:r>
          </w:p>
        </w:tc>
        <w:tc>
          <w:tcPr>
            <w:tcW w:w="270" w:type="dxa"/>
            <w:vAlign w:val="center"/>
          </w:tcPr>
          <w:p w14:paraId="676717ED" w14:textId="77777777" w:rsidR="000112BC" w:rsidRPr="007929E5" w:rsidRDefault="000112BC" w:rsidP="00464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80" w:lineRule="exact"/>
              <w:ind w:right="-112"/>
              <w:rPr>
                <w:rFonts w:asciiTheme="majorHAnsi" w:hAnsiTheme="majorHAnsi" w:cstheme="majorHAns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center"/>
          </w:tcPr>
          <w:p w14:paraId="3D2CD79C" w14:textId="2784AA0B" w:rsidR="000112BC" w:rsidRPr="007929E5" w:rsidRDefault="000112BC" w:rsidP="00DD7071">
            <w:pPr>
              <w:pStyle w:val="acctfourfigures"/>
              <w:tabs>
                <w:tab w:val="clear" w:pos="765"/>
                <w:tab w:val="decimal" w:pos="1425"/>
              </w:tabs>
              <w:spacing w:line="380" w:lineRule="exact"/>
              <w:ind w:right="7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(5,951)</w:t>
            </w:r>
          </w:p>
        </w:tc>
        <w:tc>
          <w:tcPr>
            <w:tcW w:w="270" w:type="dxa"/>
            <w:vAlign w:val="center"/>
          </w:tcPr>
          <w:p w14:paraId="7C584D0A" w14:textId="77777777" w:rsidR="000112BC" w:rsidRPr="007929E5" w:rsidRDefault="000112BC" w:rsidP="00464FF3">
            <w:pPr>
              <w:pStyle w:val="acctfourfigures"/>
              <w:tabs>
                <w:tab w:val="clear" w:pos="765"/>
                <w:tab w:val="decimal" w:pos="880"/>
                <w:tab w:val="decimal" w:pos="1116"/>
              </w:tabs>
              <w:spacing w:line="380" w:lineRule="exact"/>
              <w:ind w:right="-11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2EF436D5" w14:textId="2C1C61CA" w:rsidR="000112BC" w:rsidRPr="007929E5" w:rsidRDefault="000112BC" w:rsidP="008E79AF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right="-112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636D7FD2" w14:textId="77777777" w:rsidR="000112BC" w:rsidRPr="007929E5" w:rsidRDefault="000112BC" w:rsidP="008E79AF">
            <w:pPr>
              <w:pStyle w:val="acctfourfigures"/>
              <w:tabs>
                <w:tab w:val="clear" w:pos="765"/>
                <w:tab w:val="decimal" w:pos="790"/>
                <w:tab w:val="decimal" w:pos="880"/>
              </w:tabs>
              <w:spacing w:line="380" w:lineRule="exact"/>
              <w:ind w:right="-11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629082E0" w14:textId="57E055DA" w:rsidR="000112BC" w:rsidRPr="007929E5" w:rsidRDefault="000112BC" w:rsidP="00DD7071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right="-112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</w:tr>
      <w:tr w:rsidR="000112BC" w:rsidRPr="007929E5" w14:paraId="35164C9E" w14:textId="77777777" w:rsidTr="00DD7071">
        <w:trPr>
          <w:cantSplit/>
          <w:trHeight w:val="20"/>
        </w:trPr>
        <w:tc>
          <w:tcPr>
            <w:tcW w:w="2799" w:type="dxa"/>
            <w:shd w:val="clear" w:color="auto" w:fill="auto"/>
          </w:tcPr>
          <w:p w14:paraId="7101B81D" w14:textId="7590469A" w:rsidR="000112BC" w:rsidRPr="007929E5" w:rsidRDefault="000112BC" w:rsidP="002112E7">
            <w:pPr>
              <w:spacing w:line="380" w:lineRule="exact"/>
              <w:ind w:right="-10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 xml:space="preserve">31 </w:t>
            </w: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6A012CD7" w14:textId="77777777" w:rsidR="000112BC" w:rsidRPr="007929E5" w:rsidRDefault="000112BC" w:rsidP="002112E7">
            <w:pPr>
              <w:spacing w:line="380" w:lineRule="exact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21B22" w14:textId="2D955772" w:rsidR="000112BC" w:rsidRPr="00DD7071" w:rsidRDefault="00E73E11" w:rsidP="00DD7071">
            <w:pPr>
              <w:pStyle w:val="acctfourfigures"/>
              <w:tabs>
                <w:tab w:val="clear" w:pos="765"/>
                <w:tab w:val="decimal" w:pos="1155"/>
              </w:tabs>
              <w:spacing w:line="380" w:lineRule="exact"/>
              <w:ind w:right="7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DD7071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31,095</w:t>
            </w:r>
          </w:p>
        </w:tc>
        <w:tc>
          <w:tcPr>
            <w:tcW w:w="270" w:type="dxa"/>
            <w:vAlign w:val="center"/>
          </w:tcPr>
          <w:p w14:paraId="1977B7D4" w14:textId="77777777" w:rsidR="000112BC" w:rsidRPr="007929E5" w:rsidRDefault="000112BC" w:rsidP="0021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380" w:lineRule="exact"/>
              <w:ind w:right="-11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22036" w14:textId="4FDF2680" w:rsidR="000112BC" w:rsidRPr="007929E5" w:rsidRDefault="000112BC" w:rsidP="008E79AF">
            <w:pPr>
              <w:pStyle w:val="acctfourfigures"/>
              <w:tabs>
                <w:tab w:val="clear" w:pos="765"/>
                <w:tab w:val="decimal" w:pos="1425"/>
              </w:tabs>
              <w:spacing w:line="380" w:lineRule="exact"/>
              <w:ind w:right="7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85,247</w:t>
            </w:r>
          </w:p>
        </w:tc>
        <w:tc>
          <w:tcPr>
            <w:tcW w:w="270" w:type="dxa"/>
            <w:vAlign w:val="center"/>
          </w:tcPr>
          <w:p w14:paraId="33EA95A7" w14:textId="77777777" w:rsidR="000112BC" w:rsidRPr="007929E5" w:rsidRDefault="000112BC" w:rsidP="002112E7">
            <w:pPr>
              <w:pStyle w:val="acctfourfigures"/>
              <w:tabs>
                <w:tab w:val="clear" w:pos="765"/>
                <w:tab w:val="decimal" w:pos="1116"/>
              </w:tabs>
              <w:spacing w:line="380" w:lineRule="exact"/>
              <w:ind w:right="-11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97FD8" w14:textId="0AA9F717" w:rsidR="000112BC" w:rsidRPr="007929E5" w:rsidRDefault="000112BC" w:rsidP="008E79AF">
            <w:pPr>
              <w:pStyle w:val="acctfourfigures"/>
              <w:tabs>
                <w:tab w:val="clear" w:pos="765"/>
                <w:tab w:val="decimal" w:pos="1425"/>
              </w:tabs>
              <w:spacing w:line="380" w:lineRule="exact"/>
              <w:ind w:right="7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232</w:t>
            </w:r>
          </w:p>
        </w:tc>
        <w:tc>
          <w:tcPr>
            <w:tcW w:w="270" w:type="dxa"/>
          </w:tcPr>
          <w:p w14:paraId="37FEFA0E" w14:textId="77777777" w:rsidR="000112BC" w:rsidRPr="007929E5" w:rsidRDefault="000112BC" w:rsidP="008E79AF">
            <w:pPr>
              <w:pStyle w:val="acctfourfigures"/>
              <w:tabs>
                <w:tab w:val="clear" w:pos="765"/>
                <w:tab w:val="decimal" w:pos="1116"/>
              </w:tabs>
              <w:spacing w:line="380" w:lineRule="exact"/>
              <w:ind w:right="7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BFFEF" w14:textId="20436CF1" w:rsidR="000112BC" w:rsidRPr="007929E5" w:rsidRDefault="000112BC" w:rsidP="00DD7071">
            <w:pPr>
              <w:pStyle w:val="acctfourfigures"/>
              <w:tabs>
                <w:tab w:val="clear" w:pos="765"/>
                <w:tab w:val="decimal" w:pos="1425"/>
              </w:tabs>
              <w:spacing w:line="380" w:lineRule="exact"/>
              <w:ind w:right="7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116,574</w:t>
            </w:r>
          </w:p>
        </w:tc>
      </w:tr>
      <w:tr w:rsidR="003C0CE3" w:rsidRPr="007929E5" w14:paraId="6C1AB379" w14:textId="77777777" w:rsidTr="00DD7071">
        <w:trPr>
          <w:cantSplit/>
          <w:trHeight w:val="20"/>
        </w:trPr>
        <w:tc>
          <w:tcPr>
            <w:tcW w:w="2799" w:type="dxa"/>
            <w:shd w:val="clear" w:color="auto" w:fill="auto"/>
          </w:tcPr>
          <w:p w14:paraId="35559C88" w14:textId="77777777" w:rsidR="003C0CE3" w:rsidRPr="007929E5" w:rsidRDefault="003C0CE3" w:rsidP="002112E7">
            <w:pPr>
              <w:spacing w:line="380" w:lineRule="exact"/>
              <w:ind w:right="-10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062ED9E" w14:textId="77777777" w:rsidR="003C0CE3" w:rsidRPr="007929E5" w:rsidRDefault="003C0CE3" w:rsidP="002112E7">
            <w:pPr>
              <w:spacing w:line="380" w:lineRule="exact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5E428290" w14:textId="77777777" w:rsidR="003C0CE3" w:rsidRPr="00DD7071" w:rsidRDefault="003C0CE3" w:rsidP="00DD7071">
            <w:pPr>
              <w:pStyle w:val="acctfourfigures"/>
              <w:tabs>
                <w:tab w:val="clear" w:pos="765"/>
                <w:tab w:val="decimal" w:pos="1155"/>
              </w:tabs>
              <w:spacing w:line="380" w:lineRule="exact"/>
              <w:ind w:right="70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center"/>
          </w:tcPr>
          <w:p w14:paraId="3897C90C" w14:textId="77777777" w:rsidR="003C0CE3" w:rsidRPr="007929E5" w:rsidRDefault="003C0CE3" w:rsidP="0021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380" w:lineRule="exact"/>
              <w:ind w:right="-11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32089911" w14:textId="77777777" w:rsidR="003C0CE3" w:rsidRPr="007929E5" w:rsidRDefault="003C0CE3" w:rsidP="008E79AF">
            <w:pPr>
              <w:pStyle w:val="acctfourfigures"/>
              <w:tabs>
                <w:tab w:val="clear" w:pos="765"/>
                <w:tab w:val="decimal" w:pos="1425"/>
              </w:tabs>
              <w:spacing w:line="380" w:lineRule="exact"/>
              <w:ind w:right="7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EE4F480" w14:textId="77777777" w:rsidR="003C0CE3" w:rsidRPr="007929E5" w:rsidRDefault="003C0CE3" w:rsidP="002112E7">
            <w:pPr>
              <w:pStyle w:val="acctfourfigures"/>
              <w:tabs>
                <w:tab w:val="clear" w:pos="765"/>
                <w:tab w:val="decimal" w:pos="1116"/>
              </w:tabs>
              <w:spacing w:line="380" w:lineRule="exact"/>
              <w:ind w:right="-11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00848561" w14:textId="77777777" w:rsidR="003C0CE3" w:rsidRPr="007929E5" w:rsidRDefault="003C0CE3" w:rsidP="008E79AF">
            <w:pPr>
              <w:pStyle w:val="acctfourfigures"/>
              <w:tabs>
                <w:tab w:val="clear" w:pos="765"/>
                <w:tab w:val="decimal" w:pos="1425"/>
              </w:tabs>
              <w:spacing w:line="380" w:lineRule="exact"/>
              <w:ind w:right="7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FD9A86" w14:textId="77777777" w:rsidR="003C0CE3" w:rsidRPr="007929E5" w:rsidRDefault="003C0CE3" w:rsidP="008E79AF">
            <w:pPr>
              <w:pStyle w:val="acctfourfigures"/>
              <w:tabs>
                <w:tab w:val="clear" w:pos="765"/>
                <w:tab w:val="decimal" w:pos="1116"/>
              </w:tabs>
              <w:spacing w:line="380" w:lineRule="exact"/>
              <w:ind w:right="7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7A1E0109" w14:textId="77777777" w:rsidR="003C0CE3" w:rsidRPr="007929E5" w:rsidRDefault="003C0CE3" w:rsidP="00DD7071">
            <w:pPr>
              <w:pStyle w:val="acctfourfigures"/>
              <w:tabs>
                <w:tab w:val="clear" w:pos="765"/>
                <w:tab w:val="decimal" w:pos="1425"/>
              </w:tabs>
              <w:spacing w:line="380" w:lineRule="exact"/>
              <w:ind w:right="7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</w:tr>
      <w:tr w:rsidR="006C689E" w:rsidRPr="007929E5" w14:paraId="49BBC1D1" w14:textId="77777777" w:rsidTr="00DD7071">
        <w:trPr>
          <w:cantSplit/>
          <w:trHeight w:val="20"/>
        </w:trPr>
        <w:tc>
          <w:tcPr>
            <w:tcW w:w="2799" w:type="dxa"/>
            <w:shd w:val="clear" w:color="auto" w:fill="auto"/>
          </w:tcPr>
          <w:p w14:paraId="49D4951A" w14:textId="1221A694" w:rsidR="006C689E" w:rsidRPr="007929E5" w:rsidRDefault="006C689E" w:rsidP="006C689E">
            <w:pPr>
              <w:spacing w:line="380" w:lineRule="exact"/>
              <w:ind w:right="-10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  <w:r w:rsidR="00E73E11" w:rsidRPr="007929E5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>สะสม</w:t>
            </w:r>
          </w:p>
        </w:tc>
        <w:tc>
          <w:tcPr>
            <w:tcW w:w="270" w:type="dxa"/>
          </w:tcPr>
          <w:p w14:paraId="7B68EC7F" w14:textId="77777777" w:rsidR="006C689E" w:rsidRPr="007929E5" w:rsidRDefault="006C689E" w:rsidP="006C689E">
            <w:pPr>
              <w:spacing w:line="380" w:lineRule="exact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345AD1E" w14:textId="77777777" w:rsidR="006C689E" w:rsidRPr="00DD7071" w:rsidRDefault="006C689E" w:rsidP="00DD7071">
            <w:pPr>
              <w:pStyle w:val="acctfourfigures"/>
              <w:tabs>
                <w:tab w:val="clear" w:pos="765"/>
                <w:tab w:val="decimal" w:pos="1155"/>
              </w:tabs>
              <w:spacing w:line="380" w:lineRule="exact"/>
              <w:ind w:right="70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center"/>
          </w:tcPr>
          <w:p w14:paraId="230EF772" w14:textId="77777777" w:rsidR="006C689E" w:rsidRPr="007929E5" w:rsidRDefault="006C689E" w:rsidP="006C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380" w:lineRule="exact"/>
              <w:ind w:right="-11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103795F4" w14:textId="77777777" w:rsidR="006C689E" w:rsidRPr="007929E5" w:rsidRDefault="006C689E" w:rsidP="006C689E">
            <w:pPr>
              <w:pStyle w:val="acctfourfigures"/>
              <w:tabs>
                <w:tab w:val="clear" w:pos="765"/>
                <w:tab w:val="decimal" w:pos="1425"/>
              </w:tabs>
              <w:spacing w:line="380" w:lineRule="exact"/>
              <w:ind w:right="7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3F806B56" w14:textId="77777777" w:rsidR="006C689E" w:rsidRPr="007929E5" w:rsidRDefault="006C689E" w:rsidP="006C689E">
            <w:pPr>
              <w:pStyle w:val="acctfourfigures"/>
              <w:tabs>
                <w:tab w:val="clear" w:pos="765"/>
                <w:tab w:val="decimal" w:pos="1116"/>
              </w:tabs>
              <w:spacing w:line="380" w:lineRule="exact"/>
              <w:ind w:right="-11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3CA296D6" w14:textId="77777777" w:rsidR="006C689E" w:rsidRPr="007929E5" w:rsidRDefault="006C689E" w:rsidP="006C689E">
            <w:pPr>
              <w:pStyle w:val="acctfourfigures"/>
              <w:tabs>
                <w:tab w:val="clear" w:pos="765"/>
                <w:tab w:val="decimal" w:pos="1425"/>
              </w:tabs>
              <w:spacing w:line="380" w:lineRule="exact"/>
              <w:ind w:right="7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4816C5B" w14:textId="77777777" w:rsidR="006C689E" w:rsidRPr="007929E5" w:rsidRDefault="006C689E" w:rsidP="006C689E">
            <w:pPr>
              <w:pStyle w:val="acctfourfigures"/>
              <w:tabs>
                <w:tab w:val="clear" w:pos="765"/>
                <w:tab w:val="decimal" w:pos="1116"/>
              </w:tabs>
              <w:spacing w:line="380" w:lineRule="exact"/>
              <w:ind w:right="7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426A604" w14:textId="77777777" w:rsidR="006C689E" w:rsidRPr="007929E5" w:rsidRDefault="006C689E" w:rsidP="00DD7071">
            <w:pPr>
              <w:pStyle w:val="acctfourfigures"/>
              <w:tabs>
                <w:tab w:val="clear" w:pos="765"/>
                <w:tab w:val="decimal" w:pos="1425"/>
              </w:tabs>
              <w:spacing w:line="380" w:lineRule="exact"/>
              <w:ind w:right="7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</w:tr>
      <w:tr w:rsidR="006C689E" w:rsidRPr="007929E5" w14:paraId="607159E5" w14:textId="77777777" w:rsidTr="00DD7071">
        <w:trPr>
          <w:cantSplit/>
          <w:trHeight w:val="20"/>
        </w:trPr>
        <w:tc>
          <w:tcPr>
            <w:tcW w:w="2799" w:type="dxa"/>
            <w:shd w:val="clear" w:color="auto" w:fill="auto"/>
          </w:tcPr>
          <w:p w14:paraId="151C3236" w14:textId="4758E979" w:rsidR="006C689E" w:rsidRPr="007929E5" w:rsidRDefault="006C689E" w:rsidP="006C689E">
            <w:pPr>
              <w:spacing w:line="380" w:lineRule="exact"/>
              <w:ind w:right="-10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ณ วันที่ </w:t>
            </w: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 xml:space="preserve">1 </w:t>
            </w:r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มกราคม </w:t>
            </w: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75BEEBCD" w14:textId="77777777" w:rsidR="006C689E" w:rsidRPr="007929E5" w:rsidRDefault="006C689E" w:rsidP="006C689E">
            <w:pPr>
              <w:spacing w:line="380" w:lineRule="exact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3868FB6E" w14:textId="2BE91B6E" w:rsidR="006C689E" w:rsidRPr="007929E5" w:rsidRDefault="00E73E11" w:rsidP="00DD7071">
            <w:pPr>
              <w:pStyle w:val="acctfourfigures"/>
              <w:tabs>
                <w:tab w:val="clear" w:pos="765"/>
                <w:tab w:val="decimal" w:pos="1155"/>
              </w:tabs>
              <w:spacing w:line="380" w:lineRule="exact"/>
              <w:ind w:right="70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689</w:t>
            </w:r>
          </w:p>
        </w:tc>
        <w:tc>
          <w:tcPr>
            <w:tcW w:w="270" w:type="dxa"/>
            <w:vAlign w:val="center"/>
          </w:tcPr>
          <w:p w14:paraId="2E826A6D" w14:textId="77777777" w:rsidR="006C689E" w:rsidRPr="007929E5" w:rsidRDefault="006C689E" w:rsidP="006C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380" w:lineRule="exact"/>
              <w:ind w:right="-11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5C39ABAA" w14:textId="71AB9C08" w:rsidR="006C689E" w:rsidRPr="007929E5" w:rsidRDefault="00E73E11" w:rsidP="00E73E11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right="-112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2B7B9152" w14:textId="77777777" w:rsidR="006C689E" w:rsidRPr="007929E5" w:rsidRDefault="006C689E" w:rsidP="00E73E11">
            <w:pPr>
              <w:pStyle w:val="acctfourfigures"/>
              <w:tabs>
                <w:tab w:val="clear" w:pos="765"/>
                <w:tab w:val="decimal" w:pos="790"/>
                <w:tab w:val="decimal" w:pos="1116"/>
              </w:tabs>
              <w:spacing w:line="380" w:lineRule="exact"/>
              <w:ind w:right="-11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3E82B43B" w14:textId="16449685" w:rsidR="006C689E" w:rsidRPr="007929E5" w:rsidRDefault="00E73E11" w:rsidP="00E73E11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right="-112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49132D" w14:textId="77777777" w:rsidR="006C689E" w:rsidRPr="007929E5" w:rsidRDefault="006C689E" w:rsidP="00E73E11">
            <w:pPr>
              <w:pStyle w:val="acctfourfigures"/>
              <w:tabs>
                <w:tab w:val="clear" w:pos="765"/>
                <w:tab w:val="decimal" w:pos="790"/>
                <w:tab w:val="decimal" w:pos="1116"/>
              </w:tabs>
              <w:spacing w:line="380" w:lineRule="exact"/>
              <w:ind w:right="-11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97173BA" w14:textId="64BA89D9" w:rsidR="006C689E" w:rsidRPr="007929E5" w:rsidRDefault="00E73E11" w:rsidP="00DD7071">
            <w:pPr>
              <w:pStyle w:val="acctfourfigures"/>
              <w:tabs>
                <w:tab w:val="clear" w:pos="765"/>
                <w:tab w:val="decimal" w:pos="1425"/>
              </w:tabs>
              <w:spacing w:line="380" w:lineRule="exact"/>
              <w:ind w:right="70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689</w:t>
            </w:r>
          </w:p>
        </w:tc>
      </w:tr>
      <w:tr w:rsidR="006C689E" w:rsidRPr="007929E5" w14:paraId="3652721C" w14:textId="77777777" w:rsidTr="00DD7071">
        <w:trPr>
          <w:cantSplit/>
          <w:trHeight w:val="20"/>
        </w:trPr>
        <w:tc>
          <w:tcPr>
            <w:tcW w:w="2799" w:type="dxa"/>
            <w:shd w:val="clear" w:color="auto" w:fill="auto"/>
          </w:tcPr>
          <w:p w14:paraId="7229098F" w14:textId="3901A212" w:rsidR="006C689E" w:rsidRPr="007929E5" w:rsidRDefault="006C689E" w:rsidP="006C689E">
            <w:pPr>
              <w:spacing w:line="380" w:lineRule="exact"/>
              <w:ind w:right="-10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70" w:type="dxa"/>
          </w:tcPr>
          <w:p w14:paraId="2B60AB96" w14:textId="77777777" w:rsidR="006C689E" w:rsidRPr="007929E5" w:rsidRDefault="006C689E" w:rsidP="006C689E">
            <w:pPr>
              <w:spacing w:line="380" w:lineRule="exact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36A35E0D" w14:textId="0D0AC81C" w:rsidR="006C689E" w:rsidRPr="007929E5" w:rsidRDefault="00E73E11" w:rsidP="00DD7071">
            <w:pPr>
              <w:pStyle w:val="acctfourfigures"/>
              <w:tabs>
                <w:tab w:val="clear" w:pos="765"/>
                <w:tab w:val="decimal" w:pos="1155"/>
              </w:tabs>
              <w:spacing w:line="380" w:lineRule="exact"/>
              <w:ind w:right="70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1,483</w:t>
            </w:r>
          </w:p>
        </w:tc>
        <w:tc>
          <w:tcPr>
            <w:tcW w:w="270" w:type="dxa"/>
            <w:vAlign w:val="center"/>
          </w:tcPr>
          <w:p w14:paraId="345BFA48" w14:textId="77777777" w:rsidR="006C689E" w:rsidRPr="007929E5" w:rsidRDefault="006C689E" w:rsidP="006C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380" w:lineRule="exact"/>
              <w:ind w:right="-11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479D62AA" w14:textId="5F8DD225" w:rsidR="006C689E" w:rsidRPr="007929E5" w:rsidRDefault="00E73E11" w:rsidP="00E73E11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right="-112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7BDEEAAC" w14:textId="77777777" w:rsidR="006C689E" w:rsidRPr="007929E5" w:rsidRDefault="006C689E" w:rsidP="00E73E11">
            <w:pPr>
              <w:pStyle w:val="acctfourfigures"/>
              <w:tabs>
                <w:tab w:val="clear" w:pos="765"/>
                <w:tab w:val="decimal" w:pos="790"/>
                <w:tab w:val="decimal" w:pos="1116"/>
              </w:tabs>
              <w:spacing w:line="380" w:lineRule="exact"/>
              <w:ind w:right="-11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31DDBD4C" w14:textId="5EC3BD5E" w:rsidR="006C689E" w:rsidRPr="007929E5" w:rsidRDefault="00E73E11" w:rsidP="00E73E11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right="-112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B3ED58" w14:textId="77777777" w:rsidR="006C689E" w:rsidRPr="007929E5" w:rsidRDefault="006C689E" w:rsidP="00E73E11">
            <w:pPr>
              <w:pStyle w:val="acctfourfigures"/>
              <w:tabs>
                <w:tab w:val="clear" w:pos="765"/>
                <w:tab w:val="decimal" w:pos="790"/>
                <w:tab w:val="decimal" w:pos="1116"/>
              </w:tabs>
              <w:spacing w:line="380" w:lineRule="exact"/>
              <w:ind w:right="-11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6BA50F8D" w14:textId="7F3FD435" w:rsidR="006C689E" w:rsidRPr="007929E5" w:rsidRDefault="00E73E11" w:rsidP="00DD7071">
            <w:pPr>
              <w:pStyle w:val="acctfourfigures"/>
              <w:tabs>
                <w:tab w:val="clear" w:pos="765"/>
                <w:tab w:val="decimal" w:pos="1425"/>
              </w:tabs>
              <w:spacing w:line="380" w:lineRule="exact"/>
              <w:ind w:right="70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1,483</w:t>
            </w:r>
          </w:p>
        </w:tc>
      </w:tr>
      <w:tr w:rsidR="006C689E" w:rsidRPr="007929E5" w14:paraId="0E1C7C9F" w14:textId="77777777" w:rsidTr="00A113D0">
        <w:trPr>
          <w:cantSplit/>
          <w:trHeight w:val="20"/>
        </w:trPr>
        <w:tc>
          <w:tcPr>
            <w:tcW w:w="2799" w:type="dxa"/>
            <w:shd w:val="clear" w:color="auto" w:fill="auto"/>
          </w:tcPr>
          <w:p w14:paraId="0D560763" w14:textId="0EB36196" w:rsidR="006C689E" w:rsidRPr="007929E5" w:rsidRDefault="006C689E" w:rsidP="006C689E">
            <w:pPr>
              <w:spacing w:line="380" w:lineRule="exact"/>
              <w:ind w:right="-10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 xml:space="preserve">31 </w:t>
            </w: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 xml:space="preserve">2561 </w:t>
            </w: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และ </w:t>
            </w:r>
          </w:p>
        </w:tc>
        <w:tc>
          <w:tcPr>
            <w:tcW w:w="270" w:type="dxa"/>
          </w:tcPr>
          <w:p w14:paraId="386616FD" w14:textId="77777777" w:rsidR="006C689E" w:rsidRPr="007929E5" w:rsidRDefault="006C689E" w:rsidP="006C689E">
            <w:pPr>
              <w:spacing w:line="380" w:lineRule="exact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3F8CC053" w14:textId="2F5E8BE4" w:rsidR="006C689E" w:rsidRPr="00DD7071" w:rsidRDefault="006C689E" w:rsidP="00DD7071">
            <w:pPr>
              <w:pStyle w:val="acctfourfigures"/>
              <w:tabs>
                <w:tab w:val="clear" w:pos="765"/>
                <w:tab w:val="decimal" w:pos="1155"/>
              </w:tabs>
              <w:spacing w:line="380" w:lineRule="exact"/>
              <w:ind w:right="70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center"/>
          </w:tcPr>
          <w:p w14:paraId="15BB16E2" w14:textId="77777777" w:rsidR="006C689E" w:rsidRPr="007929E5" w:rsidRDefault="006C689E" w:rsidP="006C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380" w:lineRule="exact"/>
              <w:ind w:right="-11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456990B4" w14:textId="09F8F869" w:rsidR="006C689E" w:rsidRPr="007929E5" w:rsidRDefault="006C689E" w:rsidP="00E73E11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right="-11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DE1107E" w14:textId="77777777" w:rsidR="006C689E" w:rsidRPr="007929E5" w:rsidRDefault="006C689E" w:rsidP="00E73E11">
            <w:pPr>
              <w:pStyle w:val="acctfourfigures"/>
              <w:tabs>
                <w:tab w:val="clear" w:pos="765"/>
                <w:tab w:val="decimal" w:pos="790"/>
                <w:tab w:val="decimal" w:pos="1116"/>
              </w:tabs>
              <w:spacing w:line="380" w:lineRule="exact"/>
              <w:ind w:right="-11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3E42C070" w14:textId="2BFFA8BC" w:rsidR="006C689E" w:rsidRPr="007929E5" w:rsidRDefault="006C689E" w:rsidP="00E73E11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right="-11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1DD5C89" w14:textId="77777777" w:rsidR="006C689E" w:rsidRPr="007929E5" w:rsidRDefault="006C689E" w:rsidP="00E73E11">
            <w:pPr>
              <w:pStyle w:val="acctfourfigures"/>
              <w:tabs>
                <w:tab w:val="clear" w:pos="765"/>
                <w:tab w:val="decimal" w:pos="790"/>
                <w:tab w:val="decimal" w:pos="1116"/>
              </w:tabs>
              <w:spacing w:line="380" w:lineRule="exact"/>
              <w:ind w:right="-11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4433B110" w14:textId="6B6F6842" w:rsidR="006C689E" w:rsidRPr="007929E5" w:rsidRDefault="006C689E" w:rsidP="00DD7071">
            <w:pPr>
              <w:pStyle w:val="acctfourfigures"/>
              <w:tabs>
                <w:tab w:val="clear" w:pos="765"/>
                <w:tab w:val="decimal" w:pos="1425"/>
              </w:tabs>
              <w:spacing w:line="380" w:lineRule="exact"/>
              <w:ind w:right="7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</w:tr>
      <w:tr w:rsidR="00A113D0" w:rsidRPr="007929E5" w14:paraId="7CC90237" w14:textId="77777777" w:rsidTr="00A113D0">
        <w:trPr>
          <w:cantSplit/>
          <w:trHeight w:val="20"/>
        </w:trPr>
        <w:tc>
          <w:tcPr>
            <w:tcW w:w="2799" w:type="dxa"/>
            <w:shd w:val="clear" w:color="auto" w:fill="auto"/>
          </w:tcPr>
          <w:p w14:paraId="75E59003" w14:textId="12B37131" w:rsidR="00A113D0" w:rsidRPr="007929E5" w:rsidRDefault="00A113D0" w:rsidP="00A113D0">
            <w:pPr>
              <w:spacing w:line="380" w:lineRule="exact"/>
              <w:ind w:right="-10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 xml:space="preserve">   1 </w:t>
            </w: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02D2C266" w14:textId="77777777" w:rsidR="00A113D0" w:rsidRPr="007929E5" w:rsidRDefault="00A113D0" w:rsidP="00A113D0">
            <w:pPr>
              <w:spacing w:line="380" w:lineRule="exact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A78678B" w14:textId="39BCDB1B" w:rsidR="00A113D0" w:rsidRPr="00DD7071" w:rsidRDefault="00A113D0" w:rsidP="00A113D0">
            <w:pPr>
              <w:pStyle w:val="acctfourfigures"/>
              <w:tabs>
                <w:tab w:val="clear" w:pos="765"/>
                <w:tab w:val="decimal" w:pos="1155"/>
              </w:tabs>
              <w:spacing w:line="380" w:lineRule="exact"/>
              <w:ind w:right="70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  <w:r w:rsidRPr="00DD7071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2,172</w:t>
            </w:r>
          </w:p>
        </w:tc>
        <w:tc>
          <w:tcPr>
            <w:tcW w:w="270" w:type="dxa"/>
            <w:vAlign w:val="center"/>
          </w:tcPr>
          <w:p w14:paraId="28292AF3" w14:textId="77777777" w:rsidR="00A113D0" w:rsidRPr="007929E5" w:rsidRDefault="00A113D0" w:rsidP="00A11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380" w:lineRule="exact"/>
              <w:ind w:right="-11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4E616286" w14:textId="1D2E64EA" w:rsidR="00A113D0" w:rsidRPr="007929E5" w:rsidRDefault="00A113D0" w:rsidP="00A113D0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right="-11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090D9C01" w14:textId="77777777" w:rsidR="00A113D0" w:rsidRPr="007929E5" w:rsidRDefault="00A113D0" w:rsidP="00A113D0">
            <w:pPr>
              <w:pStyle w:val="acctfourfigures"/>
              <w:tabs>
                <w:tab w:val="clear" w:pos="765"/>
                <w:tab w:val="decimal" w:pos="1116"/>
              </w:tabs>
              <w:spacing w:line="380" w:lineRule="exact"/>
              <w:ind w:right="-11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A26865C" w14:textId="17E23123" w:rsidR="00A113D0" w:rsidRPr="007929E5" w:rsidRDefault="00A113D0" w:rsidP="00A113D0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right="-11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FD79DF" w14:textId="77777777" w:rsidR="00A113D0" w:rsidRPr="007929E5" w:rsidRDefault="00A113D0" w:rsidP="00A113D0">
            <w:pPr>
              <w:pStyle w:val="acctfourfigures"/>
              <w:tabs>
                <w:tab w:val="clear" w:pos="765"/>
                <w:tab w:val="decimal" w:pos="1116"/>
              </w:tabs>
              <w:spacing w:line="380" w:lineRule="exact"/>
              <w:ind w:right="7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13942EB" w14:textId="5B83D42B" w:rsidR="00A113D0" w:rsidRPr="007929E5" w:rsidRDefault="00A113D0" w:rsidP="00A113D0">
            <w:pPr>
              <w:pStyle w:val="acctfourfigures"/>
              <w:tabs>
                <w:tab w:val="clear" w:pos="765"/>
                <w:tab w:val="decimal" w:pos="1425"/>
              </w:tabs>
              <w:spacing w:line="380" w:lineRule="exact"/>
              <w:ind w:right="7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2,172</w:t>
            </w:r>
          </w:p>
        </w:tc>
      </w:tr>
      <w:tr w:rsidR="006C689E" w:rsidRPr="007929E5" w14:paraId="000764CE" w14:textId="77777777" w:rsidTr="00DD7071">
        <w:trPr>
          <w:cantSplit/>
          <w:trHeight w:val="20"/>
        </w:trPr>
        <w:tc>
          <w:tcPr>
            <w:tcW w:w="2799" w:type="dxa"/>
            <w:shd w:val="clear" w:color="auto" w:fill="auto"/>
          </w:tcPr>
          <w:p w14:paraId="16C2B1B8" w14:textId="090A1309" w:rsidR="006C689E" w:rsidRPr="007929E5" w:rsidRDefault="006C689E" w:rsidP="006C689E">
            <w:pPr>
              <w:spacing w:line="380" w:lineRule="exact"/>
              <w:ind w:right="-10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70" w:type="dxa"/>
          </w:tcPr>
          <w:p w14:paraId="46289A10" w14:textId="77777777" w:rsidR="006C689E" w:rsidRPr="007929E5" w:rsidRDefault="006C689E" w:rsidP="006C689E">
            <w:pPr>
              <w:spacing w:line="380" w:lineRule="exact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1EAB36D3" w14:textId="1E2B7BF1" w:rsidR="006C689E" w:rsidRPr="007929E5" w:rsidRDefault="00E73E11" w:rsidP="00DD7071">
            <w:pPr>
              <w:pStyle w:val="acctfourfigures"/>
              <w:tabs>
                <w:tab w:val="clear" w:pos="765"/>
                <w:tab w:val="decimal" w:pos="1155"/>
              </w:tabs>
              <w:spacing w:line="380" w:lineRule="exact"/>
              <w:ind w:right="70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2,912</w:t>
            </w:r>
          </w:p>
        </w:tc>
        <w:tc>
          <w:tcPr>
            <w:tcW w:w="270" w:type="dxa"/>
            <w:vAlign w:val="center"/>
          </w:tcPr>
          <w:p w14:paraId="2962FC6B" w14:textId="77777777" w:rsidR="006C689E" w:rsidRPr="007929E5" w:rsidRDefault="006C689E" w:rsidP="006C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380" w:lineRule="exact"/>
              <w:ind w:right="-11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557A5E73" w14:textId="51756A41" w:rsidR="006C689E" w:rsidRPr="007929E5" w:rsidRDefault="00E73E11" w:rsidP="00E73E11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right="-112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528649DA" w14:textId="77777777" w:rsidR="006C689E" w:rsidRPr="007929E5" w:rsidRDefault="006C689E" w:rsidP="00E73E11">
            <w:pPr>
              <w:pStyle w:val="acctfourfigures"/>
              <w:tabs>
                <w:tab w:val="clear" w:pos="765"/>
                <w:tab w:val="decimal" w:pos="790"/>
                <w:tab w:val="decimal" w:pos="1116"/>
              </w:tabs>
              <w:spacing w:line="380" w:lineRule="exact"/>
              <w:ind w:right="-11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04CC1581" w14:textId="057A5C79" w:rsidR="006C689E" w:rsidRPr="007929E5" w:rsidRDefault="00E73E11" w:rsidP="006C689E">
            <w:pPr>
              <w:pStyle w:val="acctfourfigures"/>
              <w:tabs>
                <w:tab w:val="clear" w:pos="765"/>
                <w:tab w:val="decimal" w:pos="1425"/>
              </w:tabs>
              <w:spacing w:line="380" w:lineRule="exact"/>
              <w:ind w:right="70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4619928" w14:textId="77777777" w:rsidR="006C689E" w:rsidRPr="007929E5" w:rsidRDefault="006C689E" w:rsidP="006C689E">
            <w:pPr>
              <w:pStyle w:val="acctfourfigures"/>
              <w:tabs>
                <w:tab w:val="clear" w:pos="765"/>
                <w:tab w:val="decimal" w:pos="1116"/>
              </w:tabs>
              <w:spacing w:line="380" w:lineRule="exact"/>
              <w:ind w:right="7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4F3D5C36" w14:textId="6E80639B" w:rsidR="006C689E" w:rsidRPr="007929E5" w:rsidRDefault="00E73E11" w:rsidP="00DD7071">
            <w:pPr>
              <w:pStyle w:val="acctfourfigures"/>
              <w:tabs>
                <w:tab w:val="clear" w:pos="765"/>
                <w:tab w:val="decimal" w:pos="1425"/>
              </w:tabs>
              <w:spacing w:line="380" w:lineRule="exact"/>
              <w:ind w:right="70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2,918</w:t>
            </w:r>
          </w:p>
        </w:tc>
      </w:tr>
      <w:tr w:rsidR="006C689E" w:rsidRPr="007929E5" w14:paraId="6F820096" w14:textId="77777777" w:rsidTr="00DD7071">
        <w:trPr>
          <w:cantSplit/>
          <w:trHeight w:val="20"/>
        </w:trPr>
        <w:tc>
          <w:tcPr>
            <w:tcW w:w="2799" w:type="dxa"/>
            <w:shd w:val="clear" w:color="auto" w:fill="auto"/>
          </w:tcPr>
          <w:p w14:paraId="3E30006B" w14:textId="48F2D721" w:rsidR="006C689E" w:rsidRPr="007929E5" w:rsidRDefault="006C689E" w:rsidP="006C689E">
            <w:pPr>
              <w:spacing w:line="380" w:lineRule="exact"/>
              <w:ind w:right="-10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 xml:space="preserve">31 </w:t>
            </w: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28CE8EE" w14:textId="77777777" w:rsidR="006C689E" w:rsidRPr="007929E5" w:rsidRDefault="006C689E" w:rsidP="006C689E">
            <w:pPr>
              <w:spacing w:line="380" w:lineRule="exact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0C70F" w14:textId="73885D6F" w:rsidR="006C689E" w:rsidRPr="00DD7071" w:rsidRDefault="00E73E11" w:rsidP="00DD7071">
            <w:pPr>
              <w:pStyle w:val="acctfourfigures"/>
              <w:tabs>
                <w:tab w:val="clear" w:pos="765"/>
                <w:tab w:val="decimal" w:pos="1155"/>
              </w:tabs>
              <w:spacing w:line="380" w:lineRule="exact"/>
              <w:ind w:right="70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</w:pPr>
            <w:r w:rsidRPr="00DD7071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5,084</w:t>
            </w:r>
          </w:p>
        </w:tc>
        <w:tc>
          <w:tcPr>
            <w:tcW w:w="270" w:type="dxa"/>
            <w:vAlign w:val="center"/>
          </w:tcPr>
          <w:p w14:paraId="1E7140B3" w14:textId="77777777" w:rsidR="006C689E" w:rsidRPr="007929E5" w:rsidRDefault="006C689E" w:rsidP="006C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380" w:lineRule="exact"/>
              <w:ind w:right="-11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BD9FC" w14:textId="207A0E11" w:rsidR="006C689E" w:rsidRPr="007929E5" w:rsidRDefault="00E73E11" w:rsidP="00E73E11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right="-11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1C7689EA" w14:textId="77777777" w:rsidR="006C689E" w:rsidRPr="007929E5" w:rsidRDefault="006C689E" w:rsidP="00E73E11">
            <w:pPr>
              <w:pStyle w:val="acctfourfigures"/>
              <w:tabs>
                <w:tab w:val="clear" w:pos="765"/>
                <w:tab w:val="decimal" w:pos="790"/>
                <w:tab w:val="decimal" w:pos="1116"/>
              </w:tabs>
              <w:spacing w:line="380" w:lineRule="exact"/>
              <w:ind w:right="-11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5A91B" w14:textId="423A4D92" w:rsidR="006C689E" w:rsidRPr="007929E5" w:rsidRDefault="00E73E11" w:rsidP="006C689E">
            <w:pPr>
              <w:pStyle w:val="acctfourfigures"/>
              <w:tabs>
                <w:tab w:val="clear" w:pos="765"/>
                <w:tab w:val="decimal" w:pos="1425"/>
              </w:tabs>
              <w:spacing w:line="380" w:lineRule="exact"/>
              <w:ind w:right="7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A853525" w14:textId="77777777" w:rsidR="006C689E" w:rsidRPr="007929E5" w:rsidRDefault="006C689E" w:rsidP="006C689E">
            <w:pPr>
              <w:pStyle w:val="acctfourfigures"/>
              <w:tabs>
                <w:tab w:val="clear" w:pos="765"/>
                <w:tab w:val="decimal" w:pos="1116"/>
              </w:tabs>
              <w:spacing w:line="380" w:lineRule="exact"/>
              <w:ind w:right="7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49918" w14:textId="5757218F" w:rsidR="006C689E" w:rsidRPr="007929E5" w:rsidRDefault="00E73E11" w:rsidP="00DD7071">
            <w:pPr>
              <w:pStyle w:val="acctfourfigures"/>
              <w:tabs>
                <w:tab w:val="clear" w:pos="765"/>
                <w:tab w:val="decimal" w:pos="1425"/>
              </w:tabs>
              <w:spacing w:line="380" w:lineRule="exact"/>
              <w:ind w:right="7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5,090</w:t>
            </w:r>
          </w:p>
        </w:tc>
      </w:tr>
      <w:tr w:rsidR="006C689E" w:rsidRPr="007929E5" w14:paraId="133A4164" w14:textId="77777777" w:rsidTr="00DD7071">
        <w:trPr>
          <w:cantSplit/>
          <w:trHeight w:val="20"/>
        </w:trPr>
        <w:tc>
          <w:tcPr>
            <w:tcW w:w="2799" w:type="dxa"/>
            <w:shd w:val="clear" w:color="auto" w:fill="auto"/>
          </w:tcPr>
          <w:p w14:paraId="44E940FB" w14:textId="77777777" w:rsidR="006C689E" w:rsidRPr="007929E5" w:rsidRDefault="006C689E" w:rsidP="006C689E">
            <w:pPr>
              <w:spacing w:line="380" w:lineRule="exact"/>
              <w:ind w:right="-10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36EA99C" w14:textId="77777777" w:rsidR="006C689E" w:rsidRPr="007929E5" w:rsidRDefault="006C689E" w:rsidP="006C689E">
            <w:pPr>
              <w:spacing w:line="380" w:lineRule="exact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076DAA01" w14:textId="77777777" w:rsidR="006C689E" w:rsidRPr="00DD7071" w:rsidRDefault="006C689E" w:rsidP="00DD7071">
            <w:pPr>
              <w:pStyle w:val="acctfourfigures"/>
              <w:tabs>
                <w:tab w:val="clear" w:pos="765"/>
                <w:tab w:val="decimal" w:pos="1155"/>
              </w:tabs>
              <w:spacing w:line="380" w:lineRule="exact"/>
              <w:ind w:right="70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center"/>
          </w:tcPr>
          <w:p w14:paraId="151FA429" w14:textId="77777777" w:rsidR="006C689E" w:rsidRPr="007929E5" w:rsidRDefault="006C689E" w:rsidP="006C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380" w:lineRule="exact"/>
              <w:ind w:right="-11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79E96A6B" w14:textId="77777777" w:rsidR="006C689E" w:rsidRPr="007929E5" w:rsidRDefault="006C689E" w:rsidP="006C689E">
            <w:pPr>
              <w:pStyle w:val="acctfourfigures"/>
              <w:tabs>
                <w:tab w:val="clear" w:pos="765"/>
                <w:tab w:val="decimal" w:pos="1425"/>
              </w:tabs>
              <w:spacing w:line="380" w:lineRule="exact"/>
              <w:ind w:right="7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AA48D8D" w14:textId="77777777" w:rsidR="006C689E" w:rsidRPr="007929E5" w:rsidRDefault="006C689E" w:rsidP="006C689E">
            <w:pPr>
              <w:pStyle w:val="acctfourfigures"/>
              <w:tabs>
                <w:tab w:val="clear" w:pos="765"/>
                <w:tab w:val="decimal" w:pos="1116"/>
              </w:tabs>
              <w:spacing w:line="380" w:lineRule="exact"/>
              <w:ind w:right="-11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65D7054E" w14:textId="77777777" w:rsidR="006C689E" w:rsidRPr="007929E5" w:rsidRDefault="006C689E" w:rsidP="006C689E">
            <w:pPr>
              <w:pStyle w:val="acctfourfigures"/>
              <w:tabs>
                <w:tab w:val="clear" w:pos="765"/>
                <w:tab w:val="decimal" w:pos="1425"/>
              </w:tabs>
              <w:spacing w:line="380" w:lineRule="exact"/>
              <w:ind w:right="7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4F36C30" w14:textId="77777777" w:rsidR="006C689E" w:rsidRPr="007929E5" w:rsidRDefault="006C689E" w:rsidP="006C689E">
            <w:pPr>
              <w:pStyle w:val="acctfourfigures"/>
              <w:tabs>
                <w:tab w:val="clear" w:pos="765"/>
                <w:tab w:val="decimal" w:pos="1116"/>
              </w:tabs>
              <w:spacing w:line="380" w:lineRule="exact"/>
              <w:ind w:right="7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098A21AB" w14:textId="77777777" w:rsidR="006C689E" w:rsidRPr="007929E5" w:rsidRDefault="006C689E" w:rsidP="00DD7071">
            <w:pPr>
              <w:pStyle w:val="acctfourfigures"/>
              <w:tabs>
                <w:tab w:val="clear" w:pos="765"/>
                <w:tab w:val="decimal" w:pos="1425"/>
              </w:tabs>
              <w:spacing w:line="380" w:lineRule="exact"/>
              <w:ind w:right="7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</w:tr>
      <w:tr w:rsidR="006C689E" w:rsidRPr="007929E5" w14:paraId="26AAB2BD" w14:textId="77777777" w:rsidTr="00DD7071">
        <w:trPr>
          <w:cantSplit/>
          <w:trHeight w:val="20"/>
        </w:trPr>
        <w:tc>
          <w:tcPr>
            <w:tcW w:w="2799" w:type="dxa"/>
            <w:shd w:val="clear" w:color="auto" w:fill="auto"/>
          </w:tcPr>
          <w:p w14:paraId="72F058D9" w14:textId="449FA422" w:rsidR="006C689E" w:rsidRPr="007929E5" w:rsidRDefault="006C689E" w:rsidP="006C689E">
            <w:pPr>
              <w:spacing w:line="380" w:lineRule="exact"/>
              <w:ind w:right="-10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270" w:type="dxa"/>
          </w:tcPr>
          <w:p w14:paraId="098D78B1" w14:textId="77777777" w:rsidR="006C689E" w:rsidRPr="007929E5" w:rsidRDefault="006C689E" w:rsidP="006C689E">
            <w:pPr>
              <w:spacing w:line="380" w:lineRule="exact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135BDB85" w14:textId="77777777" w:rsidR="006C689E" w:rsidRPr="00DD7071" w:rsidRDefault="006C689E" w:rsidP="00DD7071">
            <w:pPr>
              <w:pStyle w:val="acctfourfigures"/>
              <w:tabs>
                <w:tab w:val="clear" w:pos="765"/>
                <w:tab w:val="decimal" w:pos="1155"/>
              </w:tabs>
              <w:spacing w:line="380" w:lineRule="exact"/>
              <w:ind w:right="70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center"/>
          </w:tcPr>
          <w:p w14:paraId="46014027" w14:textId="77777777" w:rsidR="006C689E" w:rsidRPr="007929E5" w:rsidRDefault="006C689E" w:rsidP="006C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380" w:lineRule="exact"/>
              <w:ind w:right="-11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3906F2E8" w14:textId="77777777" w:rsidR="006C689E" w:rsidRPr="007929E5" w:rsidRDefault="006C689E" w:rsidP="006C689E">
            <w:pPr>
              <w:pStyle w:val="acctfourfigures"/>
              <w:tabs>
                <w:tab w:val="clear" w:pos="765"/>
                <w:tab w:val="decimal" w:pos="1425"/>
              </w:tabs>
              <w:spacing w:line="380" w:lineRule="exact"/>
              <w:ind w:right="7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AA186D8" w14:textId="77777777" w:rsidR="006C689E" w:rsidRPr="007929E5" w:rsidRDefault="006C689E" w:rsidP="006C689E">
            <w:pPr>
              <w:pStyle w:val="acctfourfigures"/>
              <w:tabs>
                <w:tab w:val="clear" w:pos="765"/>
                <w:tab w:val="decimal" w:pos="1116"/>
              </w:tabs>
              <w:spacing w:line="380" w:lineRule="exact"/>
              <w:ind w:right="-11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1BF0123" w14:textId="77777777" w:rsidR="006C689E" w:rsidRPr="007929E5" w:rsidRDefault="006C689E" w:rsidP="006C689E">
            <w:pPr>
              <w:pStyle w:val="acctfourfigures"/>
              <w:tabs>
                <w:tab w:val="clear" w:pos="765"/>
                <w:tab w:val="decimal" w:pos="1425"/>
              </w:tabs>
              <w:spacing w:line="380" w:lineRule="exact"/>
              <w:ind w:right="7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79B4813" w14:textId="77777777" w:rsidR="006C689E" w:rsidRPr="007929E5" w:rsidRDefault="006C689E" w:rsidP="006C689E">
            <w:pPr>
              <w:pStyle w:val="acctfourfigures"/>
              <w:tabs>
                <w:tab w:val="clear" w:pos="765"/>
                <w:tab w:val="decimal" w:pos="1116"/>
              </w:tabs>
              <w:spacing w:line="380" w:lineRule="exact"/>
              <w:ind w:right="7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B28C8C3" w14:textId="77777777" w:rsidR="006C689E" w:rsidRPr="007929E5" w:rsidRDefault="006C689E" w:rsidP="00DD7071">
            <w:pPr>
              <w:pStyle w:val="acctfourfigures"/>
              <w:tabs>
                <w:tab w:val="clear" w:pos="765"/>
                <w:tab w:val="decimal" w:pos="1425"/>
              </w:tabs>
              <w:spacing w:line="380" w:lineRule="exact"/>
              <w:ind w:right="7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</w:tr>
      <w:tr w:rsidR="006C689E" w:rsidRPr="007929E5" w14:paraId="747FBD53" w14:textId="77777777" w:rsidTr="00DD7071">
        <w:trPr>
          <w:cantSplit/>
          <w:trHeight w:val="20"/>
        </w:trPr>
        <w:tc>
          <w:tcPr>
            <w:tcW w:w="2799" w:type="dxa"/>
            <w:shd w:val="clear" w:color="auto" w:fill="auto"/>
          </w:tcPr>
          <w:p w14:paraId="1E3EDFC3" w14:textId="3B6881FF" w:rsidR="006C689E" w:rsidRPr="007929E5" w:rsidRDefault="006C689E" w:rsidP="006C689E">
            <w:pPr>
              <w:spacing w:line="380" w:lineRule="exact"/>
              <w:ind w:right="-10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 xml:space="preserve">31 </w:t>
            </w: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6D1B0EEF" w14:textId="77777777" w:rsidR="006C689E" w:rsidRPr="007929E5" w:rsidRDefault="006C689E" w:rsidP="006C689E">
            <w:pPr>
              <w:spacing w:line="380" w:lineRule="exact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4218D186" w14:textId="26ADC0E0" w:rsidR="006C689E" w:rsidRPr="00DD7071" w:rsidRDefault="00E73E11" w:rsidP="00DD7071">
            <w:pPr>
              <w:pStyle w:val="acctfourfigures"/>
              <w:tabs>
                <w:tab w:val="clear" w:pos="765"/>
                <w:tab w:val="decimal" w:pos="1155"/>
              </w:tabs>
              <w:spacing w:line="380" w:lineRule="exact"/>
              <w:ind w:right="70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</w:pPr>
            <w:r w:rsidRPr="00DD7071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11,463</w:t>
            </w:r>
          </w:p>
        </w:tc>
        <w:tc>
          <w:tcPr>
            <w:tcW w:w="270" w:type="dxa"/>
            <w:vAlign w:val="center"/>
          </w:tcPr>
          <w:p w14:paraId="4D2ACE55" w14:textId="77777777" w:rsidR="006C689E" w:rsidRPr="007929E5" w:rsidRDefault="006C689E" w:rsidP="0047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  <w:tab w:val="decimal" w:pos="1116"/>
              </w:tabs>
              <w:ind w:right="-112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center"/>
          </w:tcPr>
          <w:p w14:paraId="7E3A65BF" w14:textId="1B9AB82D" w:rsidR="006C689E" w:rsidRPr="00DD7071" w:rsidRDefault="00E73E11" w:rsidP="00DD7071">
            <w:pPr>
              <w:pStyle w:val="acctfourfigures"/>
              <w:tabs>
                <w:tab w:val="clear" w:pos="765"/>
                <w:tab w:val="decimal" w:pos="1425"/>
              </w:tabs>
              <w:spacing w:line="380" w:lineRule="exact"/>
              <w:ind w:right="7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DD7071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47,686</w:t>
            </w:r>
          </w:p>
        </w:tc>
        <w:tc>
          <w:tcPr>
            <w:tcW w:w="270" w:type="dxa"/>
            <w:vAlign w:val="center"/>
          </w:tcPr>
          <w:p w14:paraId="215E4C8C" w14:textId="77777777" w:rsidR="006C689E" w:rsidRPr="007929E5" w:rsidRDefault="006C689E" w:rsidP="00477FF4">
            <w:pPr>
              <w:pStyle w:val="acctfourfigures"/>
              <w:tabs>
                <w:tab w:val="clear" w:pos="765"/>
                <w:tab w:val="decimal" w:pos="971"/>
                <w:tab w:val="decimal" w:pos="1116"/>
              </w:tabs>
              <w:spacing w:line="240" w:lineRule="atLeast"/>
              <w:ind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39AB4996" w14:textId="1998639A" w:rsidR="006C689E" w:rsidRPr="007929E5" w:rsidRDefault="00E73E11" w:rsidP="00DD7071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7071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32D834" w14:textId="77777777" w:rsidR="006C689E" w:rsidRPr="007929E5" w:rsidRDefault="006C689E" w:rsidP="00477FF4">
            <w:pPr>
              <w:pStyle w:val="acctfourfigures"/>
              <w:tabs>
                <w:tab w:val="clear" w:pos="765"/>
                <w:tab w:val="decimal" w:pos="971"/>
                <w:tab w:val="decimal" w:pos="1116"/>
              </w:tabs>
              <w:spacing w:line="240" w:lineRule="atLeast"/>
              <w:ind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689D457D" w14:textId="4A31C2DB" w:rsidR="006C689E" w:rsidRPr="007929E5" w:rsidRDefault="00E73E11" w:rsidP="00DD7071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</w:rPr>
              <w:t>59,149</w:t>
            </w:r>
          </w:p>
        </w:tc>
      </w:tr>
      <w:tr w:rsidR="006C689E" w:rsidRPr="007929E5" w14:paraId="7ED9CA00" w14:textId="77777777" w:rsidTr="00DD7071">
        <w:trPr>
          <w:cantSplit/>
          <w:trHeight w:val="20"/>
        </w:trPr>
        <w:tc>
          <w:tcPr>
            <w:tcW w:w="2799" w:type="dxa"/>
            <w:shd w:val="clear" w:color="auto" w:fill="auto"/>
          </w:tcPr>
          <w:p w14:paraId="0C10692B" w14:textId="334FDEB7" w:rsidR="006C689E" w:rsidRPr="007929E5" w:rsidRDefault="006C689E" w:rsidP="006C689E">
            <w:pPr>
              <w:spacing w:line="380" w:lineRule="exact"/>
              <w:ind w:right="-10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 xml:space="preserve">31 </w:t>
            </w: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6C9F56C2" w14:textId="77777777" w:rsidR="006C689E" w:rsidRPr="007929E5" w:rsidRDefault="006C689E" w:rsidP="006C689E">
            <w:pPr>
              <w:spacing w:line="380" w:lineRule="exact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7D03CE6" w14:textId="2607C118" w:rsidR="006C689E" w:rsidRPr="00DD7071" w:rsidRDefault="00E73E11" w:rsidP="00DD7071">
            <w:pPr>
              <w:pStyle w:val="acctfourfigures"/>
              <w:tabs>
                <w:tab w:val="clear" w:pos="765"/>
                <w:tab w:val="decimal" w:pos="1155"/>
              </w:tabs>
              <w:spacing w:line="380" w:lineRule="exact"/>
              <w:ind w:right="70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</w:pPr>
            <w:r w:rsidRPr="00DD7071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26,011</w:t>
            </w:r>
          </w:p>
        </w:tc>
        <w:tc>
          <w:tcPr>
            <w:tcW w:w="270" w:type="dxa"/>
            <w:vAlign w:val="center"/>
          </w:tcPr>
          <w:p w14:paraId="4ABD1719" w14:textId="77777777" w:rsidR="006C689E" w:rsidRPr="007929E5" w:rsidRDefault="006C689E" w:rsidP="0047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  <w:tab w:val="decimal" w:pos="1116"/>
              </w:tabs>
              <w:ind w:right="-112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32C083A" w14:textId="124BCA2C" w:rsidR="006C689E" w:rsidRPr="00DD7071" w:rsidRDefault="00E73E11" w:rsidP="00DD7071">
            <w:pPr>
              <w:pStyle w:val="acctfourfigures"/>
              <w:tabs>
                <w:tab w:val="clear" w:pos="765"/>
                <w:tab w:val="decimal" w:pos="1425"/>
              </w:tabs>
              <w:spacing w:line="380" w:lineRule="exact"/>
              <w:ind w:right="7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DD7071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85,247</w:t>
            </w:r>
          </w:p>
        </w:tc>
        <w:tc>
          <w:tcPr>
            <w:tcW w:w="270" w:type="dxa"/>
            <w:vAlign w:val="center"/>
          </w:tcPr>
          <w:p w14:paraId="5B44735C" w14:textId="77777777" w:rsidR="006C689E" w:rsidRPr="007929E5" w:rsidRDefault="006C689E" w:rsidP="00477FF4">
            <w:pPr>
              <w:pStyle w:val="acctfourfigures"/>
              <w:tabs>
                <w:tab w:val="clear" w:pos="765"/>
                <w:tab w:val="decimal" w:pos="971"/>
                <w:tab w:val="decimal" w:pos="1116"/>
              </w:tabs>
              <w:spacing w:line="240" w:lineRule="atLeast"/>
              <w:ind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C0A658A" w14:textId="7AF3D902" w:rsidR="006C689E" w:rsidRPr="00DD7071" w:rsidRDefault="00E73E11" w:rsidP="00DD7071">
            <w:pPr>
              <w:pStyle w:val="acctfourfigures"/>
              <w:tabs>
                <w:tab w:val="clear" w:pos="765"/>
                <w:tab w:val="decimal" w:pos="1425"/>
              </w:tabs>
              <w:spacing w:line="380" w:lineRule="exact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7071"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  <w:t>226</w:t>
            </w:r>
          </w:p>
        </w:tc>
        <w:tc>
          <w:tcPr>
            <w:tcW w:w="270" w:type="dxa"/>
          </w:tcPr>
          <w:p w14:paraId="65E64628" w14:textId="77777777" w:rsidR="006C689E" w:rsidRPr="007929E5" w:rsidRDefault="006C689E" w:rsidP="00477FF4">
            <w:pPr>
              <w:pStyle w:val="acctfourfigures"/>
              <w:tabs>
                <w:tab w:val="clear" w:pos="765"/>
                <w:tab w:val="decimal" w:pos="971"/>
                <w:tab w:val="decimal" w:pos="1116"/>
              </w:tabs>
              <w:spacing w:line="240" w:lineRule="atLeast"/>
              <w:ind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E1E6371" w14:textId="1F7843A8" w:rsidR="006C689E" w:rsidRPr="007929E5" w:rsidRDefault="00E73E11" w:rsidP="00DD7071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</w:rPr>
              <w:t>111,484</w:t>
            </w:r>
          </w:p>
        </w:tc>
      </w:tr>
    </w:tbl>
    <w:p w14:paraId="76A777B1" w14:textId="77777777" w:rsidR="002112E7" w:rsidRPr="007929E5" w:rsidRDefault="002112E7">
      <w:pPr>
        <w:rPr>
          <w:cs/>
        </w:rPr>
        <w:sectPr w:rsidR="002112E7" w:rsidRPr="007929E5" w:rsidSect="000112BC">
          <w:headerReference w:type="default" r:id="rId19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871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72"/>
        <w:gridCol w:w="450"/>
        <w:gridCol w:w="1260"/>
        <w:gridCol w:w="270"/>
        <w:gridCol w:w="1440"/>
        <w:gridCol w:w="270"/>
        <w:gridCol w:w="1350"/>
      </w:tblGrid>
      <w:tr w:rsidR="00A52E5C" w:rsidRPr="007929E5" w14:paraId="6F607774" w14:textId="77777777" w:rsidTr="00A52E5C">
        <w:trPr>
          <w:cantSplit/>
          <w:trHeight w:val="398"/>
        </w:trPr>
        <w:tc>
          <w:tcPr>
            <w:tcW w:w="3672" w:type="dxa"/>
          </w:tcPr>
          <w:p w14:paraId="08076C88" w14:textId="77777777" w:rsidR="00A52E5C" w:rsidRPr="007929E5" w:rsidRDefault="00A52E5C" w:rsidP="00572392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  <w:vAlign w:val="bottom"/>
          </w:tcPr>
          <w:p w14:paraId="1FDB45CB" w14:textId="77777777" w:rsidR="00A52E5C" w:rsidRPr="007929E5" w:rsidRDefault="00A52E5C" w:rsidP="0057239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90" w:type="dxa"/>
            <w:gridSpan w:val="5"/>
            <w:vAlign w:val="bottom"/>
          </w:tcPr>
          <w:p w14:paraId="6B492013" w14:textId="6CF47703" w:rsidR="00A52E5C" w:rsidRPr="007929E5" w:rsidRDefault="00A52E5C" w:rsidP="0057239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29E5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A52E5C" w:rsidRPr="007929E5" w14:paraId="63906929" w14:textId="77777777" w:rsidTr="00A52E5C">
        <w:trPr>
          <w:cantSplit/>
          <w:trHeight w:val="749"/>
        </w:trPr>
        <w:tc>
          <w:tcPr>
            <w:tcW w:w="3672" w:type="dxa"/>
          </w:tcPr>
          <w:p w14:paraId="3B7DB184" w14:textId="77777777" w:rsidR="00A52E5C" w:rsidRPr="007929E5" w:rsidRDefault="00A52E5C" w:rsidP="00572392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  <w:vAlign w:val="bottom"/>
          </w:tcPr>
          <w:p w14:paraId="600FEEDE" w14:textId="77777777" w:rsidR="00A52E5C" w:rsidRPr="007929E5" w:rsidRDefault="00A52E5C" w:rsidP="0057239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E4B9349" w14:textId="77777777" w:rsidR="00A52E5C" w:rsidRPr="007929E5" w:rsidRDefault="00A52E5C" w:rsidP="0057239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270" w:type="dxa"/>
            <w:vAlign w:val="bottom"/>
          </w:tcPr>
          <w:p w14:paraId="145E5327" w14:textId="77777777" w:rsidR="00A52E5C" w:rsidRPr="007929E5" w:rsidRDefault="00A52E5C" w:rsidP="0057239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D95DD9" w14:textId="77777777" w:rsidR="00A52E5C" w:rsidRPr="007929E5" w:rsidRDefault="00A52E5C" w:rsidP="0057239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270" w:type="dxa"/>
          </w:tcPr>
          <w:p w14:paraId="4DF215B0" w14:textId="77777777" w:rsidR="00A52E5C" w:rsidRPr="007929E5" w:rsidRDefault="00A52E5C" w:rsidP="0057239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5B36E231" w14:textId="77777777" w:rsidR="00A52E5C" w:rsidRPr="007929E5" w:rsidRDefault="00A52E5C" w:rsidP="0057239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A52E5C" w:rsidRPr="007929E5" w14:paraId="709D6158" w14:textId="77777777" w:rsidTr="00A52E5C">
        <w:trPr>
          <w:cantSplit/>
          <w:trHeight w:val="218"/>
        </w:trPr>
        <w:tc>
          <w:tcPr>
            <w:tcW w:w="3672" w:type="dxa"/>
          </w:tcPr>
          <w:p w14:paraId="76C926DB" w14:textId="77777777" w:rsidR="00A52E5C" w:rsidRPr="007929E5" w:rsidRDefault="00A52E5C" w:rsidP="00572392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  <w:vAlign w:val="bottom"/>
          </w:tcPr>
          <w:p w14:paraId="1DE486BD" w14:textId="77777777" w:rsidR="00A52E5C" w:rsidRPr="007929E5" w:rsidRDefault="00A52E5C" w:rsidP="0057239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90" w:type="dxa"/>
            <w:gridSpan w:val="5"/>
            <w:vAlign w:val="bottom"/>
          </w:tcPr>
          <w:p w14:paraId="1A169D4D" w14:textId="0A67846D" w:rsidR="00A52E5C" w:rsidRPr="007929E5" w:rsidRDefault="00A52E5C" w:rsidP="0057239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929E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52E5C" w:rsidRPr="007929E5" w14:paraId="0203023B" w14:textId="77777777" w:rsidTr="00A52E5C">
        <w:trPr>
          <w:cantSplit/>
        </w:trPr>
        <w:tc>
          <w:tcPr>
            <w:tcW w:w="3672" w:type="dxa"/>
          </w:tcPr>
          <w:p w14:paraId="7C5964F8" w14:textId="77777777" w:rsidR="00A52E5C" w:rsidRPr="007929E5" w:rsidRDefault="00A52E5C" w:rsidP="00AD038F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929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450" w:type="dxa"/>
          </w:tcPr>
          <w:p w14:paraId="0C83681F" w14:textId="77777777" w:rsidR="00A52E5C" w:rsidRPr="007929E5" w:rsidRDefault="00A52E5C" w:rsidP="00AD038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83E21A3" w14:textId="77777777" w:rsidR="00A52E5C" w:rsidRPr="007929E5" w:rsidRDefault="00A52E5C" w:rsidP="00AD038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9D42C7" w14:textId="77777777" w:rsidR="00A52E5C" w:rsidRPr="007929E5" w:rsidRDefault="00A52E5C" w:rsidP="00AD038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7E60C4B" w14:textId="77777777" w:rsidR="00A52E5C" w:rsidRPr="007929E5" w:rsidRDefault="00A52E5C" w:rsidP="00AD038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F729CBF" w14:textId="77777777" w:rsidR="00A52E5C" w:rsidRPr="007929E5" w:rsidRDefault="00A52E5C" w:rsidP="00AD038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AF41CD5" w14:textId="77777777" w:rsidR="00A52E5C" w:rsidRPr="007929E5" w:rsidRDefault="00A52E5C" w:rsidP="00AD038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2E5C" w:rsidRPr="007929E5" w14:paraId="4A1F276A" w14:textId="77777777" w:rsidTr="00A52E5C">
        <w:trPr>
          <w:cantSplit/>
        </w:trPr>
        <w:tc>
          <w:tcPr>
            <w:tcW w:w="3672" w:type="dxa"/>
            <w:shd w:val="clear" w:color="auto" w:fill="auto"/>
          </w:tcPr>
          <w:p w14:paraId="487945CF" w14:textId="122DB777" w:rsidR="00A52E5C" w:rsidRPr="007929E5" w:rsidRDefault="00A52E5C" w:rsidP="00070EEC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929E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929E5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7929E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450" w:type="dxa"/>
          </w:tcPr>
          <w:p w14:paraId="6F77EEC4" w14:textId="77777777" w:rsidR="00A52E5C" w:rsidRPr="007929E5" w:rsidRDefault="00A52E5C" w:rsidP="00070EE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70FBA81" w14:textId="629C2445" w:rsidR="00A52E5C" w:rsidRPr="007929E5" w:rsidRDefault="00E73E11" w:rsidP="00070EEC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112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7,501</w:t>
            </w:r>
          </w:p>
        </w:tc>
        <w:tc>
          <w:tcPr>
            <w:tcW w:w="270" w:type="dxa"/>
            <w:vAlign w:val="center"/>
          </w:tcPr>
          <w:p w14:paraId="6172D6E1" w14:textId="77777777" w:rsidR="00A52E5C" w:rsidRPr="007929E5" w:rsidRDefault="00A52E5C" w:rsidP="0007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78905B22" w14:textId="0DEFDB3C" w:rsidR="00A52E5C" w:rsidRPr="007929E5" w:rsidRDefault="00A52E5C" w:rsidP="00070EEC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-112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792</w:t>
            </w:r>
          </w:p>
        </w:tc>
        <w:tc>
          <w:tcPr>
            <w:tcW w:w="270" w:type="dxa"/>
            <w:vAlign w:val="center"/>
          </w:tcPr>
          <w:p w14:paraId="550512DF" w14:textId="77777777" w:rsidR="00A52E5C" w:rsidRPr="007929E5" w:rsidRDefault="00A52E5C" w:rsidP="00070EEC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3EB1E807" w14:textId="179F13D1" w:rsidR="00A52E5C" w:rsidRPr="007929E5" w:rsidRDefault="00A52E5C" w:rsidP="00070EEC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-112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8,293</w:t>
            </w:r>
          </w:p>
        </w:tc>
      </w:tr>
      <w:tr w:rsidR="00A52E5C" w:rsidRPr="007929E5" w14:paraId="0CEB8E05" w14:textId="77777777" w:rsidTr="00A52E5C">
        <w:trPr>
          <w:cantSplit/>
        </w:trPr>
        <w:tc>
          <w:tcPr>
            <w:tcW w:w="3672" w:type="dxa"/>
          </w:tcPr>
          <w:p w14:paraId="2837E34D" w14:textId="77777777" w:rsidR="00A52E5C" w:rsidRPr="007929E5" w:rsidRDefault="00A52E5C" w:rsidP="00070EEC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929E5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50" w:type="dxa"/>
          </w:tcPr>
          <w:p w14:paraId="0317D9FE" w14:textId="77777777" w:rsidR="00A52E5C" w:rsidRPr="007929E5" w:rsidRDefault="00A52E5C" w:rsidP="00070EEC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51290A8" w14:textId="345A86A4" w:rsidR="00A52E5C" w:rsidRPr="007929E5" w:rsidRDefault="00E73E11" w:rsidP="00070EEC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11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929E5">
              <w:rPr>
                <w:rFonts w:ascii="Angsana New" w:hAnsi="Angsana New"/>
                <w:sz w:val="30"/>
                <w:szCs w:val="30"/>
                <w:lang w:bidi="th-TH"/>
              </w:rPr>
              <w:t>5,130</w:t>
            </w:r>
          </w:p>
        </w:tc>
        <w:tc>
          <w:tcPr>
            <w:tcW w:w="270" w:type="dxa"/>
            <w:vAlign w:val="center"/>
          </w:tcPr>
          <w:p w14:paraId="74445D63" w14:textId="77777777" w:rsidR="00A52E5C" w:rsidRPr="007929E5" w:rsidRDefault="00A52E5C" w:rsidP="0007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6A8E641A" w14:textId="42F893EC" w:rsidR="00A52E5C" w:rsidRPr="007929E5" w:rsidRDefault="00A52E5C" w:rsidP="00070EEC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-112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685</w:t>
            </w:r>
          </w:p>
        </w:tc>
        <w:tc>
          <w:tcPr>
            <w:tcW w:w="270" w:type="dxa"/>
            <w:vAlign w:val="center"/>
          </w:tcPr>
          <w:p w14:paraId="73A332FA" w14:textId="77777777" w:rsidR="00A52E5C" w:rsidRPr="007929E5" w:rsidRDefault="00A52E5C" w:rsidP="00070EEC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56E7927C" w14:textId="6BE7AF09" w:rsidR="00A52E5C" w:rsidRPr="007929E5" w:rsidRDefault="00A52E5C" w:rsidP="00070EEC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-112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5,</w:t>
            </w:r>
            <w:r w:rsidRPr="007929E5">
              <w:rPr>
                <w:rFonts w:ascii="Angsana New" w:hAnsi="Angsana New"/>
                <w:sz w:val="30"/>
                <w:szCs w:val="30"/>
                <w:lang w:val="en-US" w:bidi="th-TH"/>
              </w:rPr>
              <w:t>815</w:t>
            </w:r>
          </w:p>
        </w:tc>
      </w:tr>
      <w:tr w:rsidR="00A52E5C" w:rsidRPr="007929E5" w14:paraId="5965AE56" w14:textId="77777777" w:rsidTr="00A52E5C">
        <w:trPr>
          <w:cantSplit/>
        </w:trPr>
        <w:tc>
          <w:tcPr>
            <w:tcW w:w="3672" w:type="dxa"/>
          </w:tcPr>
          <w:p w14:paraId="7D0A22A0" w14:textId="0C74B2D8" w:rsidR="00A52E5C" w:rsidRPr="007929E5" w:rsidRDefault="00A52E5C" w:rsidP="00070EEC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450" w:type="dxa"/>
          </w:tcPr>
          <w:p w14:paraId="08DF5B4D" w14:textId="77777777" w:rsidR="00A52E5C" w:rsidRPr="007929E5" w:rsidRDefault="00A52E5C" w:rsidP="00070EEC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7BBE4028" w14:textId="769B515F" w:rsidR="00A52E5C" w:rsidRPr="007929E5" w:rsidRDefault="00E73E11" w:rsidP="00E73E1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703</w:t>
            </w:r>
          </w:p>
        </w:tc>
        <w:tc>
          <w:tcPr>
            <w:tcW w:w="270" w:type="dxa"/>
            <w:vAlign w:val="center"/>
          </w:tcPr>
          <w:p w14:paraId="4CB03EA8" w14:textId="77777777" w:rsidR="00A52E5C" w:rsidRPr="007929E5" w:rsidRDefault="00A52E5C" w:rsidP="0007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64D5D8D9" w14:textId="22202673" w:rsidR="00A52E5C" w:rsidRPr="007929E5" w:rsidRDefault="00A52E5C" w:rsidP="00070EEC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-112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(703)</w:t>
            </w:r>
          </w:p>
        </w:tc>
        <w:tc>
          <w:tcPr>
            <w:tcW w:w="270" w:type="dxa"/>
            <w:vAlign w:val="center"/>
          </w:tcPr>
          <w:p w14:paraId="7AECF337" w14:textId="77777777" w:rsidR="00A52E5C" w:rsidRPr="007929E5" w:rsidRDefault="00A52E5C" w:rsidP="00070EEC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6F3B84E1" w14:textId="6E971315" w:rsidR="00A52E5C" w:rsidRPr="007929E5" w:rsidRDefault="00A52E5C" w:rsidP="008B596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12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52E5C" w:rsidRPr="007929E5" w14:paraId="7889E080" w14:textId="77777777" w:rsidTr="00A52E5C">
        <w:trPr>
          <w:cantSplit/>
        </w:trPr>
        <w:tc>
          <w:tcPr>
            <w:tcW w:w="3672" w:type="dxa"/>
            <w:shd w:val="clear" w:color="auto" w:fill="auto"/>
          </w:tcPr>
          <w:p w14:paraId="2CDE0A29" w14:textId="0D9FBAB8" w:rsidR="00A52E5C" w:rsidRPr="007929E5" w:rsidRDefault="00A52E5C" w:rsidP="00070EEC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929E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929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929E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2561 </w:t>
            </w:r>
            <w:r w:rsidRPr="007929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  <w:r w:rsidRPr="007929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50" w:type="dxa"/>
          </w:tcPr>
          <w:p w14:paraId="5D389678" w14:textId="77777777" w:rsidR="00A52E5C" w:rsidRPr="007929E5" w:rsidRDefault="00A52E5C" w:rsidP="00070EEC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5EF14FAF" w14:textId="7852377E" w:rsidR="00A52E5C" w:rsidRPr="007929E5" w:rsidRDefault="00A52E5C" w:rsidP="00070EEC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A8AE176" w14:textId="77777777" w:rsidR="00A52E5C" w:rsidRPr="007929E5" w:rsidRDefault="00A52E5C" w:rsidP="0007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right="-112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DE10504" w14:textId="6C1D7BD1" w:rsidR="00A52E5C" w:rsidRPr="007929E5" w:rsidRDefault="00A52E5C" w:rsidP="00070EEC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3C8A6530" w14:textId="77777777" w:rsidR="00A52E5C" w:rsidRPr="007929E5" w:rsidRDefault="00A52E5C" w:rsidP="00070EEC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2458AA4C" w14:textId="7B61A5AB" w:rsidR="00A52E5C" w:rsidRPr="007929E5" w:rsidRDefault="00A52E5C" w:rsidP="00070EEC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52E5C" w:rsidRPr="007929E5" w14:paraId="06858845" w14:textId="77777777" w:rsidTr="00A52E5C">
        <w:trPr>
          <w:cantSplit/>
        </w:trPr>
        <w:tc>
          <w:tcPr>
            <w:tcW w:w="3672" w:type="dxa"/>
            <w:shd w:val="clear" w:color="auto" w:fill="auto"/>
          </w:tcPr>
          <w:p w14:paraId="5C7685DC" w14:textId="5B4EEBA1" w:rsidR="00A52E5C" w:rsidRPr="007929E5" w:rsidRDefault="00A52E5C" w:rsidP="00070EEC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1 </w:t>
            </w:r>
            <w:r w:rsidRPr="007929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929E5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450" w:type="dxa"/>
          </w:tcPr>
          <w:p w14:paraId="49FA3066" w14:textId="77777777" w:rsidR="00A52E5C" w:rsidRPr="007929E5" w:rsidRDefault="00A52E5C" w:rsidP="00070EEC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1E1F8CFA" w14:textId="18BA0194" w:rsidR="00A52E5C" w:rsidRPr="007929E5" w:rsidRDefault="00E73E11" w:rsidP="00070EEC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</w:rPr>
              <w:t>13,334</w:t>
            </w:r>
          </w:p>
        </w:tc>
        <w:tc>
          <w:tcPr>
            <w:tcW w:w="270" w:type="dxa"/>
            <w:vAlign w:val="center"/>
          </w:tcPr>
          <w:p w14:paraId="3B701715" w14:textId="77777777" w:rsidR="00A52E5C" w:rsidRPr="007929E5" w:rsidRDefault="00A52E5C" w:rsidP="0007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right="-112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vAlign w:val="center"/>
          </w:tcPr>
          <w:p w14:paraId="27B2E882" w14:textId="671A8892" w:rsidR="00A52E5C" w:rsidRPr="007929E5" w:rsidRDefault="00A52E5C" w:rsidP="00070EEC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</w:rPr>
              <w:t>774</w:t>
            </w:r>
          </w:p>
        </w:tc>
        <w:tc>
          <w:tcPr>
            <w:tcW w:w="270" w:type="dxa"/>
            <w:vAlign w:val="center"/>
          </w:tcPr>
          <w:p w14:paraId="158E7967" w14:textId="77777777" w:rsidR="00A52E5C" w:rsidRPr="007929E5" w:rsidRDefault="00A52E5C" w:rsidP="00070EEC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15D42469" w14:textId="7FF62C17" w:rsidR="00A52E5C" w:rsidRPr="007929E5" w:rsidRDefault="00A52E5C" w:rsidP="00070EEC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</w:rPr>
              <w:t>14,108</w:t>
            </w:r>
          </w:p>
        </w:tc>
      </w:tr>
      <w:tr w:rsidR="00A52E5C" w:rsidRPr="007929E5" w14:paraId="0CB0E016" w14:textId="77777777" w:rsidTr="00A52E5C">
        <w:trPr>
          <w:cantSplit/>
        </w:trPr>
        <w:tc>
          <w:tcPr>
            <w:tcW w:w="3672" w:type="dxa"/>
            <w:shd w:val="clear" w:color="auto" w:fill="auto"/>
          </w:tcPr>
          <w:p w14:paraId="4BC9746A" w14:textId="77777777" w:rsidR="00A52E5C" w:rsidRPr="007929E5" w:rsidRDefault="00A52E5C" w:rsidP="008B5962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929E5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50" w:type="dxa"/>
          </w:tcPr>
          <w:p w14:paraId="0A83ECF0" w14:textId="77777777" w:rsidR="00A52E5C" w:rsidRPr="007929E5" w:rsidRDefault="00A52E5C" w:rsidP="008B596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2257248" w14:textId="7365BF65" w:rsidR="00A52E5C" w:rsidRPr="007929E5" w:rsidRDefault="00E73E11" w:rsidP="008B5962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112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10,882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19DE562" w14:textId="77777777" w:rsidR="00A52E5C" w:rsidRPr="007929E5" w:rsidRDefault="00A52E5C" w:rsidP="008B5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E4343DA" w14:textId="7FBF9C1A" w:rsidR="00A52E5C" w:rsidRPr="007929E5" w:rsidRDefault="00A52E5C" w:rsidP="008B5962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-112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22,235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58EC136" w14:textId="77777777" w:rsidR="00A52E5C" w:rsidRPr="007929E5" w:rsidRDefault="00A52E5C" w:rsidP="008B5962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097053E" w14:textId="74D47BC4" w:rsidR="00A52E5C" w:rsidRPr="007929E5" w:rsidRDefault="00A52E5C" w:rsidP="008B5962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-11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33,117</w:t>
            </w:r>
          </w:p>
        </w:tc>
      </w:tr>
      <w:tr w:rsidR="00A52E5C" w:rsidRPr="007929E5" w14:paraId="10E37192" w14:textId="77777777" w:rsidTr="00A52E5C">
        <w:trPr>
          <w:cantSplit/>
        </w:trPr>
        <w:tc>
          <w:tcPr>
            <w:tcW w:w="3672" w:type="dxa"/>
            <w:shd w:val="clear" w:color="auto" w:fill="auto"/>
          </w:tcPr>
          <w:p w14:paraId="6E37BD68" w14:textId="3D8A03A7" w:rsidR="00A52E5C" w:rsidRPr="007929E5" w:rsidRDefault="00A52E5C" w:rsidP="008B5962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929E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929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929E5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450" w:type="dxa"/>
          </w:tcPr>
          <w:p w14:paraId="6B6A31CB" w14:textId="77777777" w:rsidR="00A52E5C" w:rsidRPr="007929E5" w:rsidRDefault="00A52E5C" w:rsidP="008B596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5320E" w14:textId="02ABF446" w:rsidR="00A52E5C" w:rsidRPr="007929E5" w:rsidRDefault="00E73E11" w:rsidP="008B5962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</w:rPr>
              <w:t>24,216</w:t>
            </w:r>
          </w:p>
        </w:tc>
        <w:tc>
          <w:tcPr>
            <w:tcW w:w="270" w:type="dxa"/>
            <w:vAlign w:val="center"/>
          </w:tcPr>
          <w:p w14:paraId="365E1FEC" w14:textId="77777777" w:rsidR="00A52E5C" w:rsidRPr="007929E5" w:rsidRDefault="00A52E5C" w:rsidP="008B5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07C56" w14:textId="1BD4DAB1" w:rsidR="00A52E5C" w:rsidRPr="007929E5" w:rsidRDefault="00A52E5C" w:rsidP="008B5962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ind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23,009</w:t>
            </w:r>
          </w:p>
        </w:tc>
        <w:tc>
          <w:tcPr>
            <w:tcW w:w="270" w:type="dxa"/>
            <w:vAlign w:val="center"/>
          </w:tcPr>
          <w:p w14:paraId="360EEDF2" w14:textId="77777777" w:rsidR="00A52E5C" w:rsidRPr="007929E5" w:rsidRDefault="00A52E5C" w:rsidP="008B5962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ind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B3CAB" w14:textId="4FD671B2" w:rsidR="00A52E5C" w:rsidRPr="007929E5" w:rsidRDefault="00A52E5C" w:rsidP="008B5962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47,225</w:t>
            </w:r>
          </w:p>
        </w:tc>
      </w:tr>
      <w:tr w:rsidR="00E73E11" w:rsidRPr="007929E5" w14:paraId="7CD4DE26" w14:textId="77777777" w:rsidTr="00E73E11">
        <w:trPr>
          <w:cantSplit/>
        </w:trPr>
        <w:tc>
          <w:tcPr>
            <w:tcW w:w="3672" w:type="dxa"/>
            <w:shd w:val="clear" w:color="auto" w:fill="auto"/>
          </w:tcPr>
          <w:p w14:paraId="26EA3F52" w14:textId="77777777" w:rsidR="00E73E11" w:rsidRPr="007929E5" w:rsidRDefault="00E73E11" w:rsidP="008B5962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038BF732" w14:textId="77777777" w:rsidR="00E73E11" w:rsidRPr="007929E5" w:rsidRDefault="00E73E11" w:rsidP="008B596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2B96FACE" w14:textId="77777777" w:rsidR="00E73E11" w:rsidRPr="007929E5" w:rsidRDefault="00E73E11" w:rsidP="008B5962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A2068CE" w14:textId="77777777" w:rsidR="00E73E11" w:rsidRPr="007929E5" w:rsidRDefault="00E73E11" w:rsidP="008B5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8619AFA" w14:textId="77777777" w:rsidR="00E73E11" w:rsidRPr="007929E5" w:rsidRDefault="00E73E11" w:rsidP="008B5962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ind w:right="-11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43833120" w14:textId="77777777" w:rsidR="00E73E11" w:rsidRPr="007929E5" w:rsidRDefault="00E73E11" w:rsidP="008B5962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ind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1B007D55" w14:textId="77777777" w:rsidR="00E73E11" w:rsidRPr="007929E5" w:rsidRDefault="00E73E11" w:rsidP="008B5962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1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</w:tr>
      <w:tr w:rsidR="00A52E5C" w:rsidRPr="007929E5" w14:paraId="54A9BB0A" w14:textId="77777777" w:rsidTr="00A52E5C">
        <w:trPr>
          <w:cantSplit/>
        </w:trPr>
        <w:tc>
          <w:tcPr>
            <w:tcW w:w="3672" w:type="dxa"/>
            <w:shd w:val="clear" w:color="auto" w:fill="auto"/>
          </w:tcPr>
          <w:p w14:paraId="0088B4DA" w14:textId="775BC076" w:rsidR="00A52E5C" w:rsidRPr="007929E5" w:rsidRDefault="00A52E5C" w:rsidP="008B5962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929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  <w:r w:rsidR="00E73E11" w:rsidRPr="007929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สะสม</w:t>
            </w:r>
          </w:p>
        </w:tc>
        <w:tc>
          <w:tcPr>
            <w:tcW w:w="450" w:type="dxa"/>
          </w:tcPr>
          <w:p w14:paraId="178EB543" w14:textId="77777777" w:rsidR="00A52E5C" w:rsidRPr="007929E5" w:rsidRDefault="00A52E5C" w:rsidP="008B596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8CC894E" w14:textId="77777777" w:rsidR="00A52E5C" w:rsidRPr="007929E5" w:rsidRDefault="00A52E5C" w:rsidP="008B5962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39BC62FF" w14:textId="77777777" w:rsidR="00A52E5C" w:rsidRPr="007929E5" w:rsidRDefault="00A52E5C" w:rsidP="008B5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6402982A" w14:textId="77777777" w:rsidR="00A52E5C" w:rsidRPr="007929E5" w:rsidRDefault="00A52E5C" w:rsidP="008B5962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2946A6F" w14:textId="77777777" w:rsidR="00A52E5C" w:rsidRPr="007929E5" w:rsidRDefault="00A52E5C" w:rsidP="008B5962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22C402BC" w14:textId="77777777" w:rsidR="00A52E5C" w:rsidRPr="007929E5" w:rsidRDefault="00A52E5C" w:rsidP="008B5962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2E5C" w:rsidRPr="007929E5" w14:paraId="67C8ADEC" w14:textId="77777777" w:rsidTr="00A52E5C">
        <w:trPr>
          <w:cantSplit/>
        </w:trPr>
        <w:tc>
          <w:tcPr>
            <w:tcW w:w="3672" w:type="dxa"/>
            <w:shd w:val="clear" w:color="auto" w:fill="auto"/>
          </w:tcPr>
          <w:p w14:paraId="0E79592F" w14:textId="544C1B7C" w:rsidR="00A52E5C" w:rsidRPr="007929E5" w:rsidRDefault="00A52E5C" w:rsidP="008B5962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929E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929E5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7929E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450" w:type="dxa"/>
          </w:tcPr>
          <w:p w14:paraId="605F1ECA" w14:textId="77777777" w:rsidR="00A52E5C" w:rsidRPr="007929E5" w:rsidRDefault="00A52E5C" w:rsidP="008B596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3C2D067F" w14:textId="44999820" w:rsidR="00A52E5C" w:rsidRPr="007929E5" w:rsidRDefault="00E73E11" w:rsidP="008B5962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11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929E5">
              <w:rPr>
                <w:rFonts w:ascii="Angsana New" w:hAnsi="Angsana New"/>
                <w:sz w:val="30"/>
                <w:szCs w:val="30"/>
                <w:lang w:val="en-US"/>
              </w:rPr>
              <w:t>678</w:t>
            </w:r>
          </w:p>
        </w:tc>
        <w:tc>
          <w:tcPr>
            <w:tcW w:w="270" w:type="dxa"/>
            <w:vAlign w:val="center"/>
          </w:tcPr>
          <w:p w14:paraId="265F0B2F" w14:textId="77777777" w:rsidR="00A52E5C" w:rsidRPr="007929E5" w:rsidRDefault="00A52E5C" w:rsidP="008B5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right="-11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vAlign w:val="center"/>
          </w:tcPr>
          <w:p w14:paraId="6A7DCE81" w14:textId="21261B26" w:rsidR="00A52E5C" w:rsidRPr="007929E5" w:rsidRDefault="00A52E5C" w:rsidP="008B5962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right="-112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7768182E" w14:textId="77777777" w:rsidR="00A52E5C" w:rsidRPr="007929E5" w:rsidRDefault="00A52E5C" w:rsidP="008B5962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6F749D6F" w14:textId="79C99DE3" w:rsidR="00A52E5C" w:rsidRPr="007929E5" w:rsidRDefault="00A52E5C" w:rsidP="008B5962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678</w:t>
            </w:r>
          </w:p>
        </w:tc>
      </w:tr>
      <w:tr w:rsidR="00A52E5C" w:rsidRPr="007929E5" w14:paraId="09B69089" w14:textId="77777777" w:rsidTr="00A52E5C">
        <w:trPr>
          <w:cantSplit/>
        </w:trPr>
        <w:tc>
          <w:tcPr>
            <w:tcW w:w="3672" w:type="dxa"/>
            <w:shd w:val="clear" w:color="auto" w:fill="auto"/>
          </w:tcPr>
          <w:p w14:paraId="2A41B606" w14:textId="7D60F91B" w:rsidR="00A52E5C" w:rsidRPr="007929E5" w:rsidRDefault="00A52E5C" w:rsidP="008B5962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450" w:type="dxa"/>
          </w:tcPr>
          <w:p w14:paraId="35F0C751" w14:textId="77777777" w:rsidR="00A52E5C" w:rsidRPr="007929E5" w:rsidRDefault="00A52E5C" w:rsidP="008B596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711B3EAC" w14:textId="5567F0A6" w:rsidR="00A52E5C" w:rsidRPr="007929E5" w:rsidRDefault="00E73E11" w:rsidP="008B5962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112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1,449</w:t>
            </w:r>
          </w:p>
        </w:tc>
        <w:tc>
          <w:tcPr>
            <w:tcW w:w="270" w:type="dxa"/>
            <w:vAlign w:val="center"/>
          </w:tcPr>
          <w:p w14:paraId="3D403AEE" w14:textId="77777777" w:rsidR="00A52E5C" w:rsidRPr="007929E5" w:rsidRDefault="00A52E5C" w:rsidP="008B5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084ECEC4" w14:textId="345DD129" w:rsidR="00A52E5C" w:rsidRPr="007929E5" w:rsidRDefault="00A52E5C" w:rsidP="008B5962">
            <w:pPr>
              <w:pStyle w:val="acctfourfigures"/>
              <w:tabs>
                <w:tab w:val="clear" w:pos="765"/>
                <w:tab w:val="decimal" w:pos="955"/>
              </w:tabs>
              <w:spacing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525EF86A" w14:textId="77777777" w:rsidR="00A52E5C" w:rsidRPr="007929E5" w:rsidRDefault="00A52E5C" w:rsidP="008B5962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206CD1BA" w14:textId="107A76D6" w:rsidR="00A52E5C" w:rsidRPr="007929E5" w:rsidRDefault="00A52E5C" w:rsidP="008B5962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-112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1,449</w:t>
            </w:r>
          </w:p>
        </w:tc>
      </w:tr>
      <w:tr w:rsidR="00A52E5C" w:rsidRPr="007929E5" w14:paraId="5F4C910E" w14:textId="77777777" w:rsidTr="00A52E5C">
        <w:trPr>
          <w:cantSplit/>
        </w:trPr>
        <w:tc>
          <w:tcPr>
            <w:tcW w:w="3672" w:type="dxa"/>
            <w:shd w:val="clear" w:color="auto" w:fill="auto"/>
          </w:tcPr>
          <w:p w14:paraId="3BD38195" w14:textId="252AD8CD" w:rsidR="00A52E5C" w:rsidRPr="007929E5" w:rsidRDefault="00A52E5C" w:rsidP="008B5962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929E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929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929E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2561 </w:t>
            </w:r>
            <w:r w:rsidRPr="007929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  <w:r w:rsidRPr="007929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50" w:type="dxa"/>
          </w:tcPr>
          <w:p w14:paraId="3C1EF23E" w14:textId="77777777" w:rsidR="00A52E5C" w:rsidRPr="007929E5" w:rsidRDefault="00A52E5C" w:rsidP="008B596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0A400872" w14:textId="7926FE55" w:rsidR="00A52E5C" w:rsidRPr="007929E5" w:rsidRDefault="00A52E5C" w:rsidP="008B5962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590C1AC" w14:textId="77777777" w:rsidR="00A52E5C" w:rsidRPr="007929E5" w:rsidRDefault="00A52E5C" w:rsidP="008B5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AE4FD78" w14:textId="7B4590F6" w:rsidR="00A52E5C" w:rsidRPr="007929E5" w:rsidRDefault="00A52E5C" w:rsidP="008B5962">
            <w:pPr>
              <w:pStyle w:val="acctfourfigures"/>
              <w:tabs>
                <w:tab w:val="clear" w:pos="765"/>
                <w:tab w:val="decimal" w:pos="955"/>
              </w:tabs>
              <w:spacing w:line="240" w:lineRule="auto"/>
              <w:ind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DDCE77E" w14:textId="77777777" w:rsidR="00A52E5C" w:rsidRPr="007929E5" w:rsidRDefault="00A52E5C" w:rsidP="008B5962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ind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4EA9B333" w14:textId="21635877" w:rsidR="00A52E5C" w:rsidRPr="007929E5" w:rsidRDefault="00A52E5C" w:rsidP="008B5962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52E5C" w:rsidRPr="007929E5" w14:paraId="6B46744A" w14:textId="77777777" w:rsidTr="00A52E5C">
        <w:trPr>
          <w:cantSplit/>
        </w:trPr>
        <w:tc>
          <w:tcPr>
            <w:tcW w:w="3672" w:type="dxa"/>
            <w:shd w:val="clear" w:color="auto" w:fill="auto"/>
          </w:tcPr>
          <w:p w14:paraId="1765A4A6" w14:textId="681F22F8" w:rsidR="00A52E5C" w:rsidRPr="007929E5" w:rsidRDefault="00A52E5C" w:rsidP="008B5962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1 </w:t>
            </w:r>
            <w:r w:rsidRPr="007929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929E5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450" w:type="dxa"/>
          </w:tcPr>
          <w:p w14:paraId="316A30A0" w14:textId="77777777" w:rsidR="00A52E5C" w:rsidRPr="007929E5" w:rsidRDefault="00A52E5C" w:rsidP="008B596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1D82611" w14:textId="1F20CCDE" w:rsidR="00A52E5C" w:rsidRPr="007929E5" w:rsidRDefault="00E73E11" w:rsidP="008B5962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</w:rPr>
              <w:t>2,127</w:t>
            </w:r>
          </w:p>
        </w:tc>
        <w:tc>
          <w:tcPr>
            <w:tcW w:w="270" w:type="dxa"/>
            <w:vAlign w:val="center"/>
          </w:tcPr>
          <w:p w14:paraId="6C394000" w14:textId="77777777" w:rsidR="00A52E5C" w:rsidRPr="007929E5" w:rsidRDefault="00A52E5C" w:rsidP="008B5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42F23FF0" w14:textId="412D2AF4" w:rsidR="00A52E5C" w:rsidRPr="007929E5" w:rsidRDefault="00A52E5C" w:rsidP="008B5962">
            <w:pPr>
              <w:pStyle w:val="acctfourfigures"/>
              <w:tabs>
                <w:tab w:val="clear" w:pos="765"/>
                <w:tab w:val="decimal" w:pos="955"/>
              </w:tabs>
              <w:spacing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628BB0A7" w14:textId="77777777" w:rsidR="00A52E5C" w:rsidRPr="007929E5" w:rsidRDefault="00A52E5C" w:rsidP="008B5962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ind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2404E809" w14:textId="7CD5BCA9" w:rsidR="00A52E5C" w:rsidRPr="007929E5" w:rsidRDefault="00A52E5C" w:rsidP="008B5962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</w:rPr>
              <w:t>2,127</w:t>
            </w:r>
          </w:p>
        </w:tc>
      </w:tr>
      <w:tr w:rsidR="00A52E5C" w:rsidRPr="007929E5" w14:paraId="7AB659A6" w14:textId="77777777" w:rsidTr="00A52E5C">
        <w:trPr>
          <w:cantSplit/>
        </w:trPr>
        <w:tc>
          <w:tcPr>
            <w:tcW w:w="3672" w:type="dxa"/>
          </w:tcPr>
          <w:p w14:paraId="08E81E9E" w14:textId="77777777" w:rsidR="00A52E5C" w:rsidRPr="007929E5" w:rsidRDefault="00A52E5C" w:rsidP="008B5962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450" w:type="dxa"/>
          </w:tcPr>
          <w:p w14:paraId="4BEB3DE2" w14:textId="77777777" w:rsidR="00A52E5C" w:rsidRPr="007929E5" w:rsidRDefault="00A52E5C" w:rsidP="008B596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B1E092" w14:textId="26D9DF9C" w:rsidR="00A52E5C" w:rsidRPr="007929E5" w:rsidRDefault="00E73E11" w:rsidP="008B5962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112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2,328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500EFDF" w14:textId="77777777" w:rsidR="00A52E5C" w:rsidRPr="007929E5" w:rsidRDefault="00A52E5C" w:rsidP="008B5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89B5AF" w14:textId="178BCF6B" w:rsidR="00A52E5C" w:rsidRPr="007929E5" w:rsidRDefault="00A52E5C" w:rsidP="008B5962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00BC188" w14:textId="77777777" w:rsidR="00A52E5C" w:rsidRPr="007929E5" w:rsidRDefault="00A52E5C" w:rsidP="008B5962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0C58C5" w14:textId="53627D89" w:rsidR="00A52E5C" w:rsidRPr="007929E5" w:rsidRDefault="00A52E5C" w:rsidP="008B5962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2,328</w:t>
            </w:r>
          </w:p>
        </w:tc>
      </w:tr>
      <w:tr w:rsidR="00A52E5C" w:rsidRPr="007929E5" w14:paraId="5AB90DE4" w14:textId="77777777" w:rsidTr="00A52E5C">
        <w:trPr>
          <w:cantSplit/>
        </w:trPr>
        <w:tc>
          <w:tcPr>
            <w:tcW w:w="3672" w:type="dxa"/>
          </w:tcPr>
          <w:p w14:paraId="409A3E93" w14:textId="0422A272" w:rsidR="00A52E5C" w:rsidRPr="007929E5" w:rsidRDefault="00A52E5C" w:rsidP="008B5962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929E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929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929E5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450" w:type="dxa"/>
          </w:tcPr>
          <w:p w14:paraId="785F5E3F" w14:textId="77777777" w:rsidR="00A52E5C" w:rsidRPr="007929E5" w:rsidRDefault="00A52E5C" w:rsidP="008B596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AF96B6" w14:textId="76702F2F" w:rsidR="00A52E5C" w:rsidRPr="007929E5" w:rsidRDefault="00E73E11" w:rsidP="008B5962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</w:rPr>
              <w:t>4,455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435BFD3" w14:textId="77777777" w:rsidR="00A52E5C" w:rsidRPr="007929E5" w:rsidRDefault="00A52E5C" w:rsidP="008B5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93BEED" w14:textId="69A0F33E" w:rsidR="00A52E5C" w:rsidRPr="007929E5" w:rsidRDefault="00A52E5C" w:rsidP="008B5962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B1069B4" w14:textId="77777777" w:rsidR="00A52E5C" w:rsidRPr="007929E5" w:rsidRDefault="00A52E5C" w:rsidP="008B5962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ind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B415E7" w14:textId="251D05A9" w:rsidR="00A52E5C" w:rsidRPr="007929E5" w:rsidRDefault="00A52E5C" w:rsidP="008B5962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</w:rPr>
              <w:t>4,455</w:t>
            </w:r>
          </w:p>
        </w:tc>
      </w:tr>
      <w:tr w:rsidR="00E73E11" w:rsidRPr="007929E5" w14:paraId="0A5F8928" w14:textId="77777777" w:rsidTr="00E73E11">
        <w:trPr>
          <w:cantSplit/>
        </w:trPr>
        <w:tc>
          <w:tcPr>
            <w:tcW w:w="3672" w:type="dxa"/>
          </w:tcPr>
          <w:p w14:paraId="3E6FD338" w14:textId="77777777" w:rsidR="00E73E11" w:rsidRPr="007929E5" w:rsidRDefault="00E73E11" w:rsidP="008B5962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6306DD17" w14:textId="77777777" w:rsidR="00E73E11" w:rsidRPr="007929E5" w:rsidRDefault="00E73E11" w:rsidP="008B596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5C9BB7" w14:textId="77777777" w:rsidR="00E73E11" w:rsidRPr="007929E5" w:rsidRDefault="00E73E11" w:rsidP="008B5962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0CE8596" w14:textId="77777777" w:rsidR="00E73E11" w:rsidRPr="007929E5" w:rsidRDefault="00E73E11" w:rsidP="008B5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E7979E" w14:textId="77777777" w:rsidR="00E73E11" w:rsidRPr="007929E5" w:rsidRDefault="00E73E11" w:rsidP="008B5962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8B07738" w14:textId="77777777" w:rsidR="00E73E11" w:rsidRPr="007929E5" w:rsidRDefault="00E73E11" w:rsidP="008B5962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ind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DA6B9F" w14:textId="77777777" w:rsidR="00E73E11" w:rsidRPr="007929E5" w:rsidRDefault="00E73E11" w:rsidP="008B5962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52E5C" w:rsidRPr="007929E5" w14:paraId="72292E97" w14:textId="77777777" w:rsidTr="00E73E11">
        <w:trPr>
          <w:cantSplit/>
        </w:trPr>
        <w:tc>
          <w:tcPr>
            <w:tcW w:w="3672" w:type="dxa"/>
          </w:tcPr>
          <w:p w14:paraId="0856CEE8" w14:textId="48CF12BD" w:rsidR="00A52E5C" w:rsidRPr="007929E5" w:rsidRDefault="00A52E5C" w:rsidP="008B5962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450" w:type="dxa"/>
          </w:tcPr>
          <w:p w14:paraId="054C3D0D" w14:textId="77777777" w:rsidR="00A52E5C" w:rsidRPr="007929E5" w:rsidRDefault="00A52E5C" w:rsidP="008B596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8CED9FD" w14:textId="77777777" w:rsidR="00A52E5C" w:rsidRPr="007929E5" w:rsidRDefault="00A52E5C" w:rsidP="008B5962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28D9694" w14:textId="77777777" w:rsidR="00A52E5C" w:rsidRPr="007929E5" w:rsidRDefault="00A52E5C" w:rsidP="008B5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8E22178" w14:textId="77777777" w:rsidR="00A52E5C" w:rsidRPr="007929E5" w:rsidRDefault="00A52E5C" w:rsidP="008B5962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62ADDBE" w14:textId="77777777" w:rsidR="00A52E5C" w:rsidRPr="007929E5" w:rsidRDefault="00A52E5C" w:rsidP="008B5962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ind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6589CA77" w14:textId="77777777" w:rsidR="00A52E5C" w:rsidRPr="007929E5" w:rsidRDefault="00A52E5C" w:rsidP="008B5962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52E5C" w:rsidRPr="007929E5" w14:paraId="3563D753" w14:textId="77777777" w:rsidTr="00A52E5C">
        <w:trPr>
          <w:cantSplit/>
        </w:trPr>
        <w:tc>
          <w:tcPr>
            <w:tcW w:w="3672" w:type="dxa"/>
          </w:tcPr>
          <w:p w14:paraId="722327F4" w14:textId="2D26F1F4" w:rsidR="00A52E5C" w:rsidRPr="007929E5" w:rsidRDefault="00A52E5C" w:rsidP="008B5962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929E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929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929E5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450" w:type="dxa"/>
          </w:tcPr>
          <w:p w14:paraId="49C0B181" w14:textId="77777777" w:rsidR="00A52E5C" w:rsidRPr="007929E5" w:rsidRDefault="00A52E5C" w:rsidP="008B596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0667F74" w14:textId="77AC5C2D" w:rsidR="00A52E5C" w:rsidRPr="007929E5" w:rsidRDefault="00E73E11" w:rsidP="008B5962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</w:rPr>
              <w:t>11,207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7343398" w14:textId="77777777" w:rsidR="00A52E5C" w:rsidRPr="007929E5" w:rsidRDefault="00A52E5C" w:rsidP="008B5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DD99024" w14:textId="0C822949" w:rsidR="00A52E5C" w:rsidRPr="007929E5" w:rsidRDefault="00A52E5C" w:rsidP="008B5962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</w:rPr>
              <w:t>774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E7B9105" w14:textId="77777777" w:rsidR="00A52E5C" w:rsidRPr="007929E5" w:rsidRDefault="00A52E5C" w:rsidP="008B5962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ind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5771B6C" w14:textId="787680AD" w:rsidR="00A52E5C" w:rsidRPr="007929E5" w:rsidRDefault="00A52E5C" w:rsidP="008B5962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</w:rPr>
              <w:t>11,981</w:t>
            </w:r>
          </w:p>
        </w:tc>
      </w:tr>
      <w:tr w:rsidR="00A52E5C" w:rsidRPr="007929E5" w14:paraId="6443C9C5" w14:textId="77777777" w:rsidTr="00A52E5C">
        <w:trPr>
          <w:cantSplit/>
        </w:trPr>
        <w:tc>
          <w:tcPr>
            <w:tcW w:w="3672" w:type="dxa"/>
          </w:tcPr>
          <w:p w14:paraId="524863DE" w14:textId="47F8C193" w:rsidR="00A52E5C" w:rsidRPr="007929E5" w:rsidRDefault="00A52E5C" w:rsidP="008B5962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929E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929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929E5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450" w:type="dxa"/>
          </w:tcPr>
          <w:p w14:paraId="3E2C17E3" w14:textId="77777777" w:rsidR="00A52E5C" w:rsidRPr="007929E5" w:rsidRDefault="00A52E5C" w:rsidP="008B596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C9D29F2" w14:textId="260E2E7F" w:rsidR="00A52E5C" w:rsidRPr="007929E5" w:rsidRDefault="00E73E11" w:rsidP="008B5962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</w:rPr>
              <w:t>19,761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45EF184" w14:textId="77777777" w:rsidR="00A52E5C" w:rsidRPr="007929E5" w:rsidRDefault="00A52E5C" w:rsidP="008B5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0B202CF" w14:textId="23D137A4" w:rsidR="00A52E5C" w:rsidRPr="007929E5" w:rsidRDefault="00A52E5C" w:rsidP="008B5962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ind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</w:rPr>
              <w:t>23,009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8229644" w14:textId="77777777" w:rsidR="00A52E5C" w:rsidRPr="007929E5" w:rsidRDefault="00A52E5C" w:rsidP="008B5962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ind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1EB8B18" w14:textId="625FEDBA" w:rsidR="00A52E5C" w:rsidRPr="007929E5" w:rsidRDefault="00A52E5C" w:rsidP="008B5962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</w:rPr>
              <w:t>42,770</w:t>
            </w:r>
          </w:p>
        </w:tc>
      </w:tr>
    </w:tbl>
    <w:p w14:paraId="17A0714C" w14:textId="77777777" w:rsidR="000E49C0" w:rsidRPr="007929E5" w:rsidRDefault="000E49C0"/>
    <w:p w14:paraId="32C26369" w14:textId="77777777" w:rsidR="00B808D8" w:rsidRPr="007929E5" w:rsidRDefault="00B808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/>
          <w:b/>
          <w:bCs/>
          <w:sz w:val="30"/>
          <w:szCs w:val="30"/>
          <w:cs/>
          <w:lang w:val="th-TH"/>
        </w:rPr>
        <w:sectPr w:rsidR="00B808D8" w:rsidRPr="007929E5" w:rsidSect="002112E7">
          <w:headerReference w:type="default" r:id="rId20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4A943EC3" w14:textId="77777777" w:rsidR="00FD5A00" w:rsidRPr="007929E5" w:rsidRDefault="00F44682" w:rsidP="005E2DE1">
      <w:pPr>
        <w:pStyle w:val="index"/>
        <w:numPr>
          <w:ilvl w:val="0"/>
          <w:numId w:val="31"/>
        </w:numPr>
        <w:tabs>
          <w:tab w:val="clear" w:pos="340"/>
          <w:tab w:val="num" w:pos="1080"/>
        </w:tabs>
        <w:spacing w:after="0" w:line="240" w:lineRule="atLeast"/>
        <w:ind w:left="540" w:hanging="540"/>
        <w:rPr>
          <w:rFonts w:ascii="Angsana New" w:hAnsi="Angsana New" w:cs="Angsana New"/>
          <w:b/>
          <w:bCs/>
          <w:sz w:val="30"/>
          <w:szCs w:val="30"/>
          <w:rtl/>
          <w:cs/>
        </w:rPr>
      </w:pPr>
      <w:r w:rsidRPr="007929E5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lastRenderedPageBreak/>
        <w:t>หนี้สินที่มีภาระดอกเบี้ย</w:t>
      </w:r>
    </w:p>
    <w:p w14:paraId="34389DB3" w14:textId="7D28E495" w:rsidR="00FD5A00" w:rsidRPr="007929E5" w:rsidRDefault="00FD5A00" w:rsidP="00FD5A00">
      <w:pPr>
        <w:pStyle w:val="BodyText2"/>
        <w:ind w:left="540"/>
        <w:rPr>
          <w:rFonts w:asciiTheme="minorHAnsi" w:hAnsiTheme="minorHAnsi" w:cstheme="minorHAnsi"/>
          <w:sz w:val="18"/>
          <w:szCs w:val="18"/>
          <w:lang w:val="en-US"/>
        </w:rPr>
      </w:pPr>
    </w:p>
    <w:tbl>
      <w:tblPr>
        <w:tblStyle w:val="TableGrid"/>
        <w:tblW w:w="954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805"/>
        <w:gridCol w:w="1034"/>
        <w:gridCol w:w="238"/>
        <w:gridCol w:w="999"/>
        <w:gridCol w:w="239"/>
        <w:gridCol w:w="912"/>
        <w:gridCol w:w="236"/>
        <w:gridCol w:w="1033"/>
        <w:gridCol w:w="256"/>
        <w:gridCol w:w="1016"/>
        <w:gridCol w:w="236"/>
        <w:gridCol w:w="831"/>
      </w:tblGrid>
      <w:tr w:rsidR="00A81C2B" w:rsidRPr="007929E5" w14:paraId="66C50CFF" w14:textId="77777777" w:rsidTr="006F66DD">
        <w:trPr>
          <w:tblHeader/>
        </w:trPr>
        <w:tc>
          <w:tcPr>
            <w:tcW w:w="1710" w:type="dxa"/>
          </w:tcPr>
          <w:p w14:paraId="3E367B58" w14:textId="5661DCB1" w:rsidR="00A81C2B" w:rsidRPr="007929E5" w:rsidRDefault="00A81C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05" w:type="dxa"/>
          </w:tcPr>
          <w:p w14:paraId="4B26BF40" w14:textId="77777777" w:rsidR="00A81C2B" w:rsidRPr="007929E5" w:rsidRDefault="00A81C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7030" w:type="dxa"/>
            <w:gridSpan w:val="11"/>
            <w:hideMark/>
          </w:tcPr>
          <w:p w14:paraId="2883E3C0" w14:textId="748CBDFF" w:rsidR="00A81C2B" w:rsidRPr="007929E5" w:rsidRDefault="00A81C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7929E5">
              <w:rPr>
                <w:rFonts w:asciiTheme="majorBidi" w:hAnsiTheme="majorBidi" w:cstheme="majorBidi" w:hint="cs"/>
                <w:bCs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</w:tr>
      <w:tr w:rsidR="00A81C2B" w:rsidRPr="007929E5" w14:paraId="5D7FD938" w14:textId="77777777" w:rsidTr="006F66DD">
        <w:trPr>
          <w:tblHeader/>
        </w:trPr>
        <w:tc>
          <w:tcPr>
            <w:tcW w:w="1710" w:type="dxa"/>
          </w:tcPr>
          <w:p w14:paraId="30908115" w14:textId="77777777" w:rsidR="00A81C2B" w:rsidRPr="007929E5" w:rsidRDefault="00A81C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05" w:type="dxa"/>
          </w:tcPr>
          <w:p w14:paraId="32B4D26E" w14:textId="77777777" w:rsidR="00A81C2B" w:rsidRPr="007929E5" w:rsidRDefault="00A81C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3422" w:type="dxa"/>
            <w:gridSpan w:val="5"/>
            <w:hideMark/>
          </w:tcPr>
          <w:p w14:paraId="5DF98A98" w14:textId="77777777" w:rsidR="00A81C2B" w:rsidRPr="007929E5" w:rsidRDefault="00A81C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929E5">
              <w:rPr>
                <w:rFonts w:asciiTheme="majorBidi" w:hAnsiTheme="majorBidi" w:cstheme="majorBidi" w:hint="cs"/>
                <w:sz w:val="26"/>
                <w:szCs w:val="26"/>
                <w:lang w:val="en-GB" w:eastAsia="en-GB"/>
              </w:rPr>
              <w:t>2562</w:t>
            </w:r>
          </w:p>
        </w:tc>
        <w:tc>
          <w:tcPr>
            <w:tcW w:w="236" w:type="dxa"/>
          </w:tcPr>
          <w:p w14:paraId="4946D1BE" w14:textId="77777777" w:rsidR="00A81C2B" w:rsidRPr="007929E5" w:rsidRDefault="00A81C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3372" w:type="dxa"/>
            <w:gridSpan w:val="5"/>
            <w:hideMark/>
          </w:tcPr>
          <w:p w14:paraId="3CE94EC6" w14:textId="77777777" w:rsidR="00A81C2B" w:rsidRPr="007929E5" w:rsidRDefault="00A81C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929E5">
              <w:rPr>
                <w:rFonts w:asciiTheme="majorBidi" w:hAnsiTheme="majorBidi" w:cstheme="majorBidi" w:hint="cs"/>
                <w:sz w:val="26"/>
                <w:szCs w:val="26"/>
                <w:lang w:val="en-GB" w:eastAsia="en-GB"/>
              </w:rPr>
              <w:t>2561</w:t>
            </w:r>
          </w:p>
        </w:tc>
      </w:tr>
      <w:tr w:rsidR="00A81C2B" w:rsidRPr="007929E5" w14:paraId="757D3514" w14:textId="77777777" w:rsidTr="006F66DD">
        <w:trPr>
          <w:tblHeader/>
        </w:trPr>
        <w:tc>
          <w:tcPr>
            <w:tcW w:w="1710" w:type="dxa"/>
          </w:tcPr>
          <w:p w14:paraId="0CBD2AA4" w14:textId="035C524A" w:rsidR="00A81C2B" w:rsidRPr="007929E5" w:rsidRDefault="00A81C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05" w:type="dxa"/>
            <w:vAlign w:val="bottom"/>
            <w:hideMark/>
          </w:tcPr>
          <w:p w14:paraId="50197B44" w14:textId="77777777" w:rsidR="00A81C2B" w:rsidRPr="007929E5" w:rsidRDefault="00A81C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</w:pPr>
            <w:r w:rsidRPr="007929E5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val="en-GB" w:eastAsia="en-GB"/>
              </w:rPr>
              <w:t>หมายเหตุ</w:t>
            </w:r>
          </w:p>
        </w:tc>
        <w:tc>
          <w:tcPr>
            <w:tcW w:w="1034" w:type="dxa"/>
            <w:vAlign w:val="bottom"/>
            <w:hideMark/>
          </w:tcPr>
          <w:p w14:paraId="7C9AC78D" w14:textId="77777777" w:rsidR="00A81C2B" w:rsidRPr="007929E5" w:rsidRDefault="00A81C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6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7929E5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ส่วนที่มีหลักประกัน</w:t>
            </w:r>
          </w:p>
        </w:tc>
        <w:tc>
          <w:tcPr>
            <w:tcW w:w="238" w:type="dxa"/>
            <w:vAlign w:val="bottom"/>
          </w:tcPr>
          <w:p w14:paraId="58E662FC" w14:textId="77777777" w:rsidR="00A81C2B" w:rsidRPr="007929E5" w:rsidRDefault="00A81C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99" w:type="dxa"/>
            <w:vAlign w:val="bottom"/>
            <w:hideMark/>
          </w:tcPr>
          <w:p w14:paraId="197033A4" w14:textId="77777777" w:rsidR="00A81C2B" w:rsidRPr="007929E5" w:rsidRDefault="00A81C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1" w:right="-143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929E5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ส่วนที่ไม่มีหลักประกัน</w:t>
            </w:r>
          </w:p>
        </w:tc>
        <w:tc>
          <w:tcPr>
            <w:tcW w:w="239" w:type="dxa"/>
            <w:vAlign w:val="bottom"/>
          </w:tcPr>
          <w:p w14:paraId="0079E91B" w14:textId="77777777" w:rsidR="00A81C2B" w:rsidRPr="007929E5" w:rsidRDefault="00A81C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12" w:type="dxa"/>
            <w:vAlign w:val="bottom"/>
            <w:hideMark/>
          </w:tcPr>
          <w:p w14:paraId="5FF07212" w14:textId="77777777" w:rsidR="00A81C2B" w:rsidRPr="007929E5" w:rsidRDefault="00A81C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0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929E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236" w:type="dxa"/>
            <w:vAlign w:val="center"/>
          </w:tcPr>
          <w:p w14:paraId="2654FE66" w14:textId="77777777" w:rsidR="00A81C2B" w:rsidRPr="007929E5" w:rsidRDefault="00A81C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33" w:type="dxa"/>
            <w:vAlign w:val="bottom"/>
            <w:hideMark/>
          </w:tcPr>
          <w:p w14:paraId="25B0568A" w14:textId="77777777" w:rsidR="00A81C2B" w:rsidRPr="007929E5" w:rsidRDefault="00A81C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929E5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ส่วนที่มีหลักประกัน</w:t>
            </w:r>
          </w:p>
        </w:tc>
        <w:tc>
          <w:tcPr>
            <w:tcW w:w="256" w:type="dxa"/>
            <w:vAlign w:val="bottom"/>
          </w:tcPr>
          <w:p w14:paraId="78F4AA8C" w14:textId="77777777" w:rsidR="00A81C2B" w:rsidRPr="007929E5" w:rsidRDefault="00A81C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16" w:type="dxa"/>
            <w:vAlign w:val="bottom"/>
            <w:hideMark/>
          </w:tcPr>
          <w:p w14:paraId="5D3FA276" w14:textId="77777777" w:rsidR="00A81C2B" w:rsidRPr="007929E5" w:rsidRDefault="00A81C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929E5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6D486E65" w14:textId="77777777" w:rsidR="00A81C2B" w:rsidRPr="007929E5" w:rsidRDefault="00A81C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31" w:type="dxa"/>
            <w:vAlign w:val="bottom"/>
            <w:hideMark/>
          </w:tcPr>
          <w:p w14:paraId="0EBFF741" w14:textId="77777777" w:rsidR="00A81C2B" w:rsidRPr="007929E5" w:rsidRDefault="00A81C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929E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A81C2B" w:rsidRPr="007929E5" w14:paraId="1694568A" w14:textId="77777777" w:rsidTr="006F66DD">
        <w:trPr>
          <w:tblHeader/>
        </w:trPr>
        <w:tc>
          <w:tcPr>
            <w:tcW w:w="1710" w:type="dxa"/>
          </w:tcPr>
          <w:p w14:paraId="5F6A3082" w14:textId="77777777" w:rsidR="00A81C2B" w:rsidRPr="007929E5" w:rsidRDefault="00A81C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05" w:type="dxa"/>
          </w:tcPr>
          <w:p w14:paraId="07D3C8F7" w14:textId="77777777" w:rsidR="00A81C2B" w:rsidRPr="007929E5" w:rsidRDefault="00A81C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</w:pPr>
          </w:p>
        </w:tc>
        <w:tc>
          <w:tcPr>
            <w:tcW w:w="7030" w:type="dxa"/>
            <w:gridSpan w:val="11"/>
            <w:vAlign w:val="bottom"/>
            <w:hideMark/>
          </w:tcPr>
          <w:p w14:paraId="62D1681F" w14:textId="4ED09B2A" w:rsidR="00A81C2B" w:rsidRPr="007929E5" w:rsidRDefault="00A81C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</w:pPr>
            <w:r w:rsidRPr="007929E5">
              <w:rPr>
                <w:rFonts w:asciiTheme="majorBidi" w:hAnsiTheme="majorBidi" w:cstheme="majorBidi" w:hint="cs"/>
                <w:i/>
                <w:iCs/>
                <w:sz w:val="26"/>
                <w:szCs w:val="26"/>
                <w:lang w:val="en-GB" w:eastAsia="en-GB"/>
              </w:rPr>
              <w:t>(</w:t>
            </w:r>
            <w:r w:rsidR="005B5E55" w:rsidRPr="007929E5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val="en-GB" w:eastAsia="en-GB"/>
              </w:rPr>
              <w:t>พัน</w:t>
            </w:r>
            <w:r w:rsidRPr="007929E5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val="en-GB" w:eastAsia="en-GB"/>
              </w:rPr>
              <w:t>บาท)</w:t>
            </w:r>
          </w:p>
        </w:tc>
      </w:tr>
      <w:tr w:rsidR="002930E5" w:rsidRPr="007929E5" w14:paraId="73C9DDD9" w14:textId="77777777" w:rsidTr="006F6212">
        <w:trPr>
          <w:trHeight w:val="704"/>
        </w:trPr>
        <w:tc>
          <w:tcPr>
            <w:tcW w:w="1710" w:type="dxa"/>
            <w:vAlign w:val="bottom"/>
            <w:hideMark/>
          </w:tcPr>
          <w:p w14:paraId="40346219" w14:textId="77777777" w:rsidR="002930E5" w:rsidRPr="007929E5" w:rsidRDefault="002930E5" w:rsidP="00DD6DFD">
            <w:pPr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7929E5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เงินกู้ยืมระยะสั้นจาก</w:t>
            </w:r>
            <w:r w:rsidRPr="007929E5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</w:p>
          <w:p w14:paraId="37C5A869" w14:textId="021B6F32" w:rsidR="002930E5" w:rsidRPr="007929E5" w:rsidRDefault="002930E5" w:rsidP="00DD6DFD">
            <w:pPr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7929E5">
              <w:rPr>
                <w:rFonts w:ascii="Angsana New" w:hAnsi="Angsana New" w:hint="cs"/>
                <w:sz w:val="26"/>
                <w:szCs w:val="26"/>
                <w:cs/>
              </w:rPr>
              <w:t xml:space="preserve">   สถาบันการเงิน</w:t>
            </w:r>
          </w:p>
        </w:tc>
        <w:tc>
          <w:tcPr>
            <w:tcW w:w="805" w:type="dxa"/>
            <w:vAlign w:val="bottom"/>
          </w:tcPr>
          <w:p w14:paraId="34DAA241" w14:textId="77777777" w:rsidR="002930E5" w:rsidRPr="007929E5" w:rsidRDefault="002930E5" w:rsidP="00DD6D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34" w:type="dxa"/>
            <w:vAlign w:val="bottom"/>
          </w:tcPr>
          <w:p w14:paraId="428F76D9" w14:textId="32B04A5F" w:rsidR="002930E5" w:rsidRPr="007929E5" w:rsidRDefault="00CA1EB8" w:rsidP="00CA1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70"/>
                <w:tab w:val="left" w:pos="560"/>
              </w:tabs>
              <w:ind w:right="-280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7929E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38" w:type="dxa"/>
            <w:vAlign w:val="bottom"/>
          </w:tcPr>
          <w:p w14:paraId="14CF3781" w14:textId="77777777" w:rsidR="002930E5" w:rsidRPr="007929E5" w:rsidRDefault="002930E5" w:rsidP="00CA1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70"/>
                <w:tab w:val="left" w:pos="560"/>
              </w:tabs>
              <w:ind w:right="-28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9" w:type="dxa"/>
            <w:vAlign w:val="bottom"/>
          </w:tcPr>
          <w:p w14:paraId="6C910D14" w14:textId="297AE93F" w:rsidR="002930E5" w:rsidRPr="007929E5" w:rsidRDefault="00CA1EB8" w:rsidP="00CA1EB8">
            <w:pPr>
              <w:tabs>
                <w:tab w:val="clear" w:pos="227"/>
                <w:tab w:val="clear" w:pos="454"/>
                <w:tab w:val="clear" w:pos="680"/>
                <w:tab w:val="left" w:pos="685"/>
              </w:tabs>
              <w:ind w:right="95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929E5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92,211</w:t>
            </w:r>
          </w:p>
        </w:tc>
        <w:tc>
          <w:tcPr>
            <w:tcW w:w="239" w:type="dxa"/>
            <w:vAlign w:val="bottom"/>
          </w:tcPr>
          <w:p w14:paraId="13AFA178" w14:textId="77777777" w:rsidR="002930E5" w:rsidRPr="007929E5" w:rsidRDefault="002930E5" w:rsidP="00CA1EB8">
            <w:pPr>
              <w:tabs>
                <w:tab w:val="clear" w:pos="227"/>
                <w:tab w:val="clear" w:pos="454"/>
                <w:tab w:val="clear" w:pos="680"/>
                <w:tab w:val="left" w:pos="685"/>
                <w:tab w:val="left" w:pos="720"/>
              </w:tabs>
              <w:ind w:right="9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53D22CF8" w14:textId="01F208C5" w:rsidR="002930E5" w:rsidRPr="007929E5" w:rsidRDefault="00B72ED0" w:rsidP="00DD6D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929E5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92,211</w:t>
            </w:r>
          </w:p>
        </w:tc>
        <w:tc>
          <w:tcPr>
            <w:tcW w:w="236" w:type="dxa"/>
            <w:vAlign w:val="bottom"/>
          </w:tcPr>
          <w:p w14:paraId="4113FEA9" w14:textId="77777777" w:rsidR="002930E5" w:rsidRPr="007929E5" w:rsidRDefault="002930E5" w:rsidP="00DD6D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33" w:type="dxa"/>
            <w:vAlign w:val="bottom"/>
          </w:tcPr>
          <w:p w14:paraId="371D67B2" w14:textId="206D546B" w:rsidR="002930E5" w:rsidRPr="007929E5" w:rsidRDefault="009D6F2F" w:rsidP="009D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70"/>
                <w:tab w:val="left" w:pos="560"/>
              </w:tabs>
              <w:ind w:right="-280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7929E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56" w:type="dxa"/>
            <w:vAlign w:val="bottom"/>
          </w:tcPr>
          <w:p w14:paraId="7E1FEA62" w14:textId="77777777" w:rsidR="002930E5" w:rsidRPr="007929E5" w:rsidRDefault="002930E5" w:rsidP="00DD6D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6" w:type="dxa"/>
            <w:vAlign w:val="bottom"/>
          </w:tcPr>
          <w:p w14:paraId="0B568A60" w14:textId="77777777" w:rsidR="002930E5" w:rsidRPr="007929E5" w:rsidRDefault="002930E5" w:rsidP="00DD6DF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5" w:right="-121"/>
              <w:jc w:val="right"/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</w:pPr>
          </w:p>
          <w:p w14:paraId="296F9FD3" w14:textId="56FB8D70" w:rsidR="002930E5" w:rsidRPr="007929E5" w:rsidRDefault="008C3624" w:rsidP="00DD6D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7929E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815</w:t>
            </w:r>
          </w:p>
        </w:tc>
        <w:tc>
          <w:tcPr>
            <w:tcW w:w="236" w:type="dxa"/>
            <w:vAlign w:val="bottom"/>
          </w:tcPr>
          <w:p w14:paraId="3A531C9F" w14:textId="77777777" w:rsidR="002930E5" w:rsidRPr="007929E5" w:rsidRDefault="002930E5" w:rsidP="00DD6D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31" w:type="dxa"/>
            <w:vAlign w:val="bottom"/>
          </w:tcPr>
          <w:p w14:paraId="76DD9C19" w14:textId="77777777" w:rsidR="002930E5" w:rsidRPr="007929E5" w:rsidRDefault="002930E5" w:rsidP="00DD6DF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5" w:right="-121"/>
              <w:jc w:val="right"/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</w:pPr>
          </w:p>
          <w:p w14:paraId="217DD7BB" w14:textId="2EBA734E" w:rsidR="002930E5" w:rsidRPr="007929E5" w:rsidRDefault="002930E5" w:rsidP="00DD6D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929E5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815</w:t>
            </w:r>
          </w:p>
        </w:tc>
      </w:tr>
      <w:tr w:rsidR="002930E5" w:rsidRPr="007929E5" w14:paraId="09D21191" w14:textId="77777777" w:rsidTr="006F6212">
        <w:tc>
          <w:tcPr>
            <w:tcW w:w="1710" w:type="dxa"/>
            <w:hideMark/>
          </w:tcPr>
          <w:p w14:paraId="5DDF2357" w14:textId="77777777" w:rsidR="002930E5" w:rsidRPr="007929E5" w:rsidRDefault="002930E5" w:rsidP="002930E5">
            <w:pPr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7929E5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เงินกู้ยืมระยะสั้นจาก</w:t>
            </w:r>
          </w:p>
          <w:p w14:paraId="4BB9312F" w14:textId="77777777" w:rsidR="002930E5" w:rsidRPr="007929E5" w:rsidRDefault="002930E5" w:rsidP="002930E5">
            <w:pPr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7929E5">
              <w:rPr>
                <w:rFonts w:ascii="Angsana New" w:hAnsi="Angsana New" w:hint="cs"/>
                <w:sz w:val="26"/>
                <w:szCs w:val="26"/>
                <w:cs/>
              </w:rPr>
              <w:t xml:space="preserve">   บุคคลหรือกิจการ</w:t>
            </w:r>
          </w:p>
          <w:p w14:paraId="2250C186" w14:textId="5E00A859" w:rsidR="002930E5" w:rsidRPr="007929E5" w:rsidRDefault="002930E5" w:rsidP="002930E5">
            <w:pPr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929E5">
              <w:rPr>
                <w:rFonts w:ascii="Angsana New" w:hAnsi="Angsana New" w:hint="cs"/>
                <w:sz w:val="26"/>
                <w:szCs w:val="26"/>
                <w:cs/>
              </w:rPr>
              <w:t xml:space="preserve">   ที่เกี่ยวข้องกัน </w:t>
            </w:r>
          </w:p>
        </w:tc>
        <w:tc>
          <w:tcPr>
            <w:tcW w:w="805" w:type="dxa"/>
            <w:vAlign w:val="bottom"/>
            <w:hideMark/>
          </w:tcPr>
          <w:p w14:paraId="0F1CF68B" w14:textId="03634D06" w:rsidR="002930E5" w:rsidRPr="007929E5" w:rsidRDefault="002930E5" w:rsidP="002930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 w:eastAsia="en-GB"/>
              </w:rPr>
            </w:pPr>
            <w:r w:rsidRPr="007929E5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  <w:t>5</w:t>
            </w:r>
          </w:p>
        </w:tc>
        <w:tc>
          <w:tcPr>
            <w:tcW w:w="1034" w:type="dxa"/>
            <w:vAlign w:val="bottom"/>
          </w:tcPr>
          <w:p w14:paraId="652AE333" w14:textId="257EB948" w:rsidR="002930E5" w:rsidRPr="007929E5" w:rsidRDefault="005B5E55" w:rsidP="006A0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70"/>
                <w:tab w:val="left" w:pos="560"/>
              </w:tabs>
              <w:ind w:right="-280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7929E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38" w:type="dxa"/>
            <w:vAlign w:val="bottom"/>
          </w:tcPr>
          <w:p w14:paraId="395AF7EA" w14:textId="77777777" w:rsidR="002930E5" w:rsidRPr="007929E5" w:rsidRDefault="002930E5" w:rsidP="002930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99" w:type="dxa"/>
            <w:vAlign w:val="bottom"/>
          </w:tcPr>
          <w:p w14:paraId="71E5A46C" w14:textId="0996C43E" w:rsidR="002930E5" w:rsidRPr="007929E5" w:rsidRDefault="005B5E55" w:rsidP="006F6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70"/>
                <w:tab w:val="left" w:pos="560"/>
              </w:tabs>
              <w:ind w:right="-280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7929E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39" w:type="dxa"/>
            <w:vAlign w:val="bottom"/>
          </w:tcPr>
          <w:p w14:paraId="11E1A9F7" w14:textId="77777777" w:rsidR="002930E5" w:rsidRPr="007929E5" w:rsidRDefault="002930E5" w:rsidP="002930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19421D68" w14:textId="77F34421" w:rsidR="002930E5" w:rsidRPr="007929E5" w:rsidRDefault="005B5E55" w:rsidP="0049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50"/>
                <w:tab w:val="left" w:pos="560"/>
              </w:tabs>
              <w:ind w:right="-280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7929E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186EECDC" w14:textId="77777777" w:rsidR="002930E5" w:rsidRPr="007929E5" w:rsidRDefault="002930E5" w:rsidP="002930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33" w:type="dxa"/>
          </w:tcPr>
          <w:p w14:paraId="135E5036" w14:textId="77777777" w:rsidR="002930E5" w:rsidRPr="007929E5" w:rsidRDefault="002930E5" w:rsidP="009D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70"/>
                <w:tab w:val="left" w:pos="560"/>
              </w:tabs>
              <w:ind w:right="-280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0F24AAA7" w14:textId="77777777" w:rsidR="009D6F2F" w:rsidRPr="007929E5" w:rsidRDefault="009D6F2F" w:rsidP="009D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70"/>
                <w:tab w:val="left" w:pos="560"/>
              </w:tabs>
              <w:ind w:right="-280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728171BC" w14:textId="0CB37242" w:rsidR="009D6F2F" w:rsidRPr="007929E5" w:rsidRDefault="009D6F2F" w:rsidP="009D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70"/>
                <w:tab w:val="left" w:pos="560"/>
              </w:tabs>
              <w:ind w:right="-280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7929E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56" w:type="dxa"/>
            <w:vAlign w:val="bottom"/>
          </w:tcPr>
          <w:p w14:paraId="6AF533E1" w14:textId="77777777" w:rsidR="002930E5" w:rsidRPr="007929E5" w:rsidRDefault="002930E5" w:rsidP="002930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16" w:type="dxa"/>
            <w:vAlign w:val="bottom"/>
          </w:tcPr>
          <w:p w14:paraId="5BD41EDF" w14:textId="0F5EFC72" w:rsidR="002930E5" w:rsidRPr="007929E5" w:rsidRDefault="002930E5" w:rsidP="002930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7929E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24,000</w:t>
            </w:r>
          </w:p>
        </w:tc>
        <w:tc>
          <w:tcPr>
            <w:tcW w:w="236" w:type="dxa"/>
            <w:vAlign w:val="bottom"/>
          </w:tcPr>
          <w:p w14:paraId="73B12CA5" w14:textId="77777777" w:rsidR="002930E5" w:rsidRPr="007929E5" w:rsidRDefault="002930E5" w:rsidP="002930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31" w:type="dxa"/>
            <w:vAlign w:val="bottom"/>
          </w:tcPr>
          <w:p w14:paraId="6F0ABBC3" w14:textId="3752B03C" w:rsidR="002930E5" w:rsidRPr="007929E5" w:rsidRDefault="002930E5" w:rsidP="002930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929E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24,000</w:t>
            </w:r>
          </w:p>
        </w:tc>
      </w:tr>
      <w:tr w:rsidR="002930E5" w:rsidRPr="007929E5" w14:paraId="05444BE4" w14:textId="77777777" w:rsidTr="006F6212">
        <w:tc>
          <w:tcPr>
            <w:tcW w:w="1710" w:type="dxa"/>
            <w:hideMark/>
          </w:tcPr>
          <w:p w14:paraId="70E1AB69" w14:textId="77777777" w:rsidR="002930E5" w:rsidRPr="007929E5" w:rsidRDefault="002930E5" w:rsidP="002930E5">
            <w:pPr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7929E5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เงินกู้ยืมระยะยาวจาก</w:t>
            </w:r>
          </w:p>
          <w:p w14:paraId="5AF8A68A" w14:textId="629AC515" w:rsidR="002930E5" w:rsidRPr="007929E5" w:rsidRDefault="002930E5" w:rsidP="002930E5">
            <w:pPr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929E5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7929E5">
              <w:rPr>
                <w:rFonts w:ascii="Angsana New" w:hAnsi="Angsana New" w:hint="cs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805" w:type="dxa"/>
          </w:tcPr>
          <w:p w14:paraId="1019E52F" w14:textId="77777777" w:rsidR="002930E5" w:rsidRPr="007929E5" w:rsidRDefault="002930E5" w:rsidP="002930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34" w:type="dxa"/>
            <w:vAlign w:val="bottom"/>
          </w:tcPr>
          <w:p w14:paraId="4C7A08E0" w14:textId="21D9EB06" w:rsidR="002930E5" w:rsidRPr="007929E5" w:rsidRDefault="00CA1EB8" w:rsidP="00CA1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70"/>
                <w:tab w:val="left" w:pos="560"/>
              </w:tabs>
              <w:ind w:right="-28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7929E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38" w:type="dxa"/>
            <w:vAlign w:val="bottom"/>
          </w:tcPr>
          <w:p w14:paraId="00B35A30" w14:textId="77777777" w:rsidR="002930E5" w:rsidRPr="007929E5" w:rsidRDefault="002930E5" w:rsidP="00CA1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70"/>
                <w:tab w:val="left" w:pos="560"/>
              </w:tabs>
              <w:ind w:right="-28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9" w:type="dxa"/>
            <w:vAlign w:val="bottom"/>
          </w:tcPr>
          <w:p w14:paraId="7B978A9F" w14:textId="44BA66FD" w:rsidR="002930E5" w:rsidRPr="007929E5" w:rsidRDefault="00CA1EB8" w:rsidP="00CA1EB8">
            <w:pPr>
              <w:tabs>
                <w:tab w:val="clear" w:pos="227"/>
                <w:tab w:val="clear" w:pos="454"/>
                <w:tab w:val="clear" w:pos="680"/>
                <w:tab w:val="left" w:pos="685"/>
              </w:tabs>
              <w:ind w:right="95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929E5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82,463</w:t>
            </w:r>
          </w:p>
        </w:tc>
        <w:tc>
          <w:tcPr>
            <w:tcW w:w="239" w:type="dxa"/>
            <w:vAlign w:val="bottom"/>
          </w:tcPr>
          <w:p w14:paraId="7FADF5E3" w14:textId="77777777" w:rsidR="002930E5" w:rsidRPr="007929E5" w:rsidRDefault="002930E5" w:rsidP="00CA1EB8">
            <w:pPr>
              <w:tabs>
                <w:tab w:val="clear" w:pos="227"/>
                <w:tab w:val="clear" w:pos="454"/>
                <w:tab w:val="clear" w:pos="680"/>
                <w:tab w:val="left" w:pos="685"/>
                <w:tab w:val="left" w:pos="720"/>
              </w:tabs>
              <w:ind w:right="9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4FBF0212" w14:textId="30E6F968" w:rsidR="002930E5" w:rsidRPr="007929E5" w:rsidRDefault="00B72ED0" w:rsidP="002930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929E5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82,463</w:t>
            </w:r>
          </w:p>
        </w:tc>
        <w:tc>
          <w:tcPr>
            <w:tcW w:w="236" w:type="dxa"/>
            <w:vAlign w:val="bottom"/>
          </w:tcPr>
          <w:p w14:paraId="6DBF4913" w14:textId="77777777" w:rsidR="002930E5" w:rsidRPr="007929E5" w:rsidRDefault="002930E5" w:rsidP="002930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33" w:type="dxa"/>
          </w:tcPr>
          <w:p w14:paraId="4DB4BD5B" w14:textId="77777777" w:rsidR="002930E5" w:rsidRPr="007929E5" w:rsidRDefault="002930E5" w:rsidP="009D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70"/>
                <w:tab w:val="left" w:pos="560"/>
              </w:tabs>
              <w:ind w:right="-280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5E634441" w14:textId="29D1358F" w:rsidR="009D6F2F" w:rsidRPr="007929E5" w:rsidRDefault="009D6F2F" w:rsidP="009D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70"/>
                <w:tab w:val="left" w:pos="560"/>
              </w:tabs>
              <w:ind w:right="-280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7929E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56" w:type="dxa"/>
            <w:vAlign w:val="bottom"/>
          </w:tcPr>
          <w:p w14:paraId="213E5040" w14:textId="77777777" w:rsidR="002930E5" w:rsidRPr="007929E5" w:rsidRDefault="002930E5" w:rsidP="002930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6" w:type="dxa"/>
            <w:vAlign w:val="bottom"/>
          </w:tcPr>
          <w:p w14:paraId="6E996A88" w14:textId="23532CC2" w:rsidR="002930E5" w:rsidRPr="007929E5" w:rsidRDefault="008C3624" w:rsidP="002930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7929E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98,109</w:t>
            </w:r>
          </w:p>
        </w:tc>
        <w:tc>
          <w:tcPr>
            <w:tcW w:w="236" w:type="dxa"/>
            <w:vAlign w:val="bottom"/>
          </w:tcPr>
          <w:p w14:paraId="0E98E7F5" w14:textId="77777777" w:rsidR="002930E5" w:rsidRPr="007929E5" w:rsidRDefault="002930E5" w:rsidP="002930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31" w:type="dxa"/>
            <w:vAlign w:val="bottom"/>
          </w:tcPr>
          <w:p w14:paraId="1B0761EC" w14:textId="7922E92E" w:rsidR="002930E5" w:rsidRPr="007929E5" w:rsidRDefault="002930E5" w:rsidP="002930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7929E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98,109</w:t>
            </w:r>
          </w:p>
        </w:tc>
      </w:tr>
      <w:tr w:rsidR="007D0A78" w:rsidRPr="007929E5" w14:paraId="63CCF906" w14:textId="77777777" w:rsidTr="00371817">
        <w:tc>
          <w:tcPr>
            <w:tcW w:w="1710" w:type="dxa"/>
            <w:hideMark/>
          </w:tcPr>
          <w:p w14:paraId="491FC9B4" w14:textId="080FF613" w:rsidR="007D0A78" w:rsidRPr="007929E5" w:rsidRDefault="007D0A78" w:rsidP="007D0A78">
            <w:pPr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7929E5">
              <w:rPr>
                <w:rFonts w:ascii="Angsana New" w:hAnsi="Angsana New" w:hint="cs"/>
                <w:sz w:val="26"/>
                <w:szCs w:val="26"/>
                <w:cs/>
              </w:rPr>
              <w:t>หนี้สินตามสัญญาเช่า</w:t>
            </w:r>
            <w:r w:rsidRPr="007929E5">
              <w:rPr>
                <w:rFonts w:ascii="Angsana New" w:hAnsi="Angsana New"/>
                <w:sz w:val="26"/>
                <w:szCs w:val="26"/>
              </w:rPr>
              <w:t xml:space="preserve">  </w:t>
            </w:r>
          </w:p>
          <w:p w14:paraId="5551C721" w14:textId="6389E544" w:rsidR="007D0A78" w:rsidRPr="007929E5" w:rsidRDefault="007D0A78" w:rsidP="007D0A78">
            <w:pPr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7929E5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7929E5">
              <w:rPr>
                <w:rFonts w:ascii="Angsana New" w:hAnsi="Angsana New" w:hint="cs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805" w:type="dxa"/>
          </w:tcPr>
          <w:p w14:paraId="3D512C55" w14:textId="77777777" w:rsidR="007D0A78" w:rsidRPr="007929E5" w:rsidRDefault="007D0A78" w:rsidP="007D0A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34" w:type="dxa"/>
            <w:vAlign w:val="bottom"/>
          </w:tcPr>
          <w:p w14:paraId="6E1E8F92" w14:textId="52CDB89A" w:rsidR="007D0A78" w:rsidRPr="007929E5" w:rsidRDefault="007D0A78" w:rsidP="007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70"/>
                <w:tab w:val="left" w:pos="560"/>
              </w:tabs>
              <w:ind w:right="-280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7929E5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83,773</w:t>
            </w:r>
          </w:p>
        </w:tc>
        <w:tc>
          <w:tcPr>
            <w:tcW w:w="238" w:type="dxa"/>
            <w:vAlign w:val="bottom"/>
          </w:tcPr>
          <w:p w14:paraId="2576B3F3" w14:textId="77777777" w:rsidR="007D0A78" w:rsidRPr="007929E5" w:rsidRDefault="007D0A78" w:rsidP="007D0A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99" w:type="dxa"/>
            <w:vAlign w:val="bottom"/>
          </w:tcPr>
          <w:p w14:paraId="55E237EF" w14:textId="4574355B" w:rsidR="007D0A78" w:rsidRPr="007929E5" w:rsidRDefault="007D0A78" w:rsidP="007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70"/>
                <w:tab w:val="left" w:pos="560"/>
              </w:tabs>
              <w:ind w:right="-28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929E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39" w:type="dxa"/>
            <w:vAlign w:val="bottom"/>
          </w:tcPr>
          <w:p w14:paraId="6288B0AD" w14:textId="77777777" w:rsidR="007D0A78" w:rsidRPr="007929E5" w:rsidRDefault="007D0A78" w:rsidP="007D0A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12" w:type="dxa"/>
            <w:vAlign w:val="bottom"/>
          </w:tcPr>
          <w:p w14:paraId="30EEC96C" w14:textId="0BE2751E" w:rsidR="007D0A78" w:rsidRPr="007929E5" w:rsidRDefault="007D0A78" w:rsidP="007D0A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929E5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83,773</w:t>
            </w:r>
          </w:p>
        </w:tc>
        <w:tc>
          <w:tcPr>
            <w:tcW w:w="236" w:type="dxa"/>
            <w:vAlign w:val="bottom"/>
          </w:tcPr>
          <w:p w14:paraId="53B1EF47" w14:textId="77777777" w:rsidR="007D0A78" w:rsidRPr="007929E5" w:rsidRDefault="007D0A78" w:rsidP="007D0A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33" w:type="dxa"/>
          </w:tcPr>
          <w:p w14:paraId="6FB33E01" w14:textId="77777777" w:rsidR="007D0A78" w:rsidRPr="007929E5" w:rsidRDefault="007D0A78" w:rsidP="007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70"/>
                <w:tab w:val="left" w:pos="560"/>
              </w:tabs>
              <w:ind w:right="-280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6C3555BA" w14:textId="7FEDBA0C" w:rsidR="007D0A78" w:rsidRPr="007929E5" w:rsidRDefault="007D0A78" w:rsidP="007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70"/>
                <w:tab w:val="left" w:pos="560"/>
              </w:tabs>
              <w:ind w:right="-280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10,547</w:t>
            </w:r>
          </w:p>
        </w:tc>
        <w:tc>
          <w:tcPr>
            <w:tcW w:w="256" w:type="dxa"/>
            <w:vAlign w:val="bottom"/>
          </w:tcPr>
          <w:p w14:paraId="55269FBA" w14:textId="77777777" w:rsidR="007D0A78" w:rsidRPr="007929E5" w:rsidRDefault="007D0A78" w:rsidP="007D0A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6" w:type="dxa"/>
            <w:vAlign w:val="bottom"/>
          </w:tcPr>
          <w:p w14:paraId="45CA96C9" w14:textId="5D44BABA" w:rsidR="007D0A78" w:rsidRPr="007D0A78" w:rsidRDefault="007D0A78" w:rsidP="007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70"/>
                <w:tab w:val="left" w:pos="560"/>
              </w:tabs>
              <w:ind w:right="-280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7D0A7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08076C4C" w14:textId="77777777" w:rsidR="007D0A78" w:rsidRPr="007929E5" w:rsidRDefault="007D0A78" w:rsidP="007D0A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31" w:type="dxa"/>
            <w:vAlign w:val="bottom"/>
          </w:tcPr>
          <w:p w14:paraId="1FD259D5" w14:textId="1E98A8CB" w:rsidR="007D0A78" w:rsidRPr="007929E5" w:rsidRDefault="007D0A78" w:rsidP="007D0A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7929E5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10,547</w:t>
            </w:r>
          </w:p>
        </w:tc>
      </w:tr>
      <w:tr w:rsidR="006F66DD" w:rsidRPr="007929E5" w14:paraId="0A913E80" w14:textId="77777777" w:rsidTr="009F344A">
        <w:tc>
          <w:tcPr>
            <w:tcW w:w="1710" w:type="dxa"/>
            <w:hideMark/>
          </w:tcPr>
          <w:p w14:paraId="7A687FC4" w14:textId="77777777" w:rsidR="00F568E5" w:rsidRPr="007929E5" w:rsidRDefault="006F66DD" w:rsidP="00F568E5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929E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รวมหนี้สินที่มีภาระ</w:t>
            </w:r>
          </w:p>
          <w:p w14:paraId="2647DB0A" w14:textId="5389ACA1" w:rsidR="006F66DD" w:rsidRPr="007929E5" w:rsidRDefault="00F568E5" w:rsidP="00F568E5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929E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</w:t>
            </w:r>
            <w:r w:rsidR="006F66DD" w:rsidRPr="007929E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805" w:type="dxa"/>
          </w:tcPr>
          <w:p w14:paraId="2DAADB96" w14:textId="77777777" w:rsidR="006F66DD" w:rsidRPr="007929E5" w:rsidRDefault="006F66DD" w:rsidP="006F66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B6D1E0" w14:textId="7A1D113F" w:rsidR="006F66DD" w:rsidRPr="007929E5" w:rsidRDefault="007D0A78" w:rsidP="00CA1EB8">
            <w:pPr>
              <w:tabs>
                <w:tab w:val="clear" w:pos="227"/>
                <w:tab w:val="clear" w:pos="680"/>
                <w:tab w:val="clear" w:pos="907"/>
                <w:tab w:val="left" w:pos="560"/>
              </w:tabs>
              <w:ind w:right="-2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83,773</w:t>
            </w:r>
          </w:p>
        </w:tc>
        <w:tc>
          <w:tcPr>
            <w:tcW w:w="238" w:type="dxa"/>
            <w:vAlign w:val="bottom"/>
          </w:tcPr>
          <w:p w14:paraId="169E43B0" w14:textId="77777777" w:rsidR="006F66DD" w:rsidRPr="007929E5" w:rsidRDefault="006F66DD" w:rsidP="00CA1EB8">
            <w:pPr>
              <w:tabs>
                <w:tab w:val="clear" w:pos="227"/>
                <w:tab w:val="clear" w:pos="680"/>
                <w:tab w:val="clear" w:pos="907"/>
                <w:tab w:val="left" w:pos="560"/>
                <w:tab w:val="left" w:pos="720"/>
              </w:tabs>
              <w:ind w:right="-2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976B16" w14:textId="3106D9FD" w:rsidR="006F66DD" w:rsidRPr="007929E5" w:rsidRDefault="007D0A78" w:rsidP="006F66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174,674</w:t>
            </w:r>
          </w:p>
        </w:tc>
        <w:tc>
          <w:tcPr>
            <w:tcW w:w="239" w:type="dxa"/>
            <w:vAlign w:val="bottom"/>
          </w:tcPr>
          <w:p w14:paraId="5BF41504" w14:textId="77777777" w:rsidR="006F66DD" w:rsidRPr="007929E5" w:rsidRDefault="006F66DD" w:rsidP="006F66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D7151E" w14:textId="248FF14D" w:rsidR="006F66DD" w:rsidRPr="007929E5" w:rsidRDefault="00B72ED0" w:rsidP="006F66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7929E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258,447</w:t>
            </w:r>
          </w:p>
        </w:tc>
        <w:tc>
          <w:tcPr>
            <w:tcW w:w="236" w:type="dxa"/>
            <w:vAlign w:val="bottom"/>
          </w:tcPr>
          <w:p w14:paraId="7F51F17E" w14:textId="77777777" w:rsidR="006F66DD" w:rsidRPr="007929E5" w:rsidRDefault="006F66DD" w:rsidP="006F66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303A6B" w14:textId="77777777" w:rsidR="006F66DD" w:rsidRPr="007929E5" w:rsidRDefault="006F66DD" w:rsidP="009D6F2F">
            <w:pPr>
              <w:tabs>
                <w:tab w:val="clear" w:pos="227"/>
                <w:tab w:val="clear" w:pos="680"/>
                <w:tab w:val="clear" w:pos="907"/>
                <w:tab w:val="left" w:pos="560"/>
              </w:tabs>
              <w:ind w:right="-2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  <w:p w14:paraId="05AA6790" w14:textId="50173029" w:rsidR="006F66DD" w:rsidRPr="007929E5" w:rsidRDefault="007D0A78" w:rsidP="009D6F2F">
            <w:pPr>
              <w:tabs>
                <w:tab w:val="clear" w:pos="227"/>
                <w:tab w:val="clear" w:pos="680"/>
                <w:tab w:val="clear" w:pos="907"/>
                <w:tab w:val="left" w:pos="560"/>
              </w:tabs>
              <w:ind w:right="-2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10,547</w:t>
            </w:r>
          </w:p>
        </w:tc>
        <w:tc>
          <w:tcPr>
            <w:tcW w:w="256" w:type="dxa"/>
            <w:vAlign w:val="bottom"/>
          </w:tcPr>
          <w:p w14:paraId="7553AB4B" w14:textId="77777777" w:rsidR="006F66DD" w:rsidRPr="007929E5" w:rsidRDefault="006F66DD" w:rsidP="006F66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DF4DFD" w14:textId="1650059B" w:rsidR="006F66DD" w:rsidRPr="007929E5" w:rsidRDefault="007D0A78" w:rsidP="006F66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122,924</w:t>
            </w:r>
          </w:p>
        </w:tc>
        <w:tc>
          <w:tcPr>
            <w:tcW w:w="236" w:type="dxa"/>
            <w:vAlign w:val="bottom"/>
          </w:tcPr>
          <w:p w14:paraId="02BFB290" w14:textId="77777777" w:rsidR="006F66DD" w:rsidRPr="007929E5" w:rsidRDefault="006F66DD" w:rsidP="006F66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31F503" w14:textId="2CD2F416" w:rsidR="006F66DD" w:rsidRPr="007929E5" w:rsidRDefault="00B72ED0" w:rsidP="006F66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7929E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133,471</w:t>
            </w:r>
          </w:p>
        </w:tc>
      </w:tr>
    </w:tbl>
    <w:p w14:paraId="24D6282F" w14:textId="77777777" w:rsidR="00A81C2B" w:rsidRPr="007929E5" w:rsidRDefault="00A81C2B" w:rsidP="00FD5A00">
      <w:pPr>
        <w:pStyle w:val="BodyText2"/>
        <w:ind w:left="540"/>
        <w:rPr>
          <w:rFonts w:asciiTheme="minorHAnsi" w:hAnsiTheme="minorHAnsi" w:cstheme="minorHAnsi"/>
          <w:sz w:val="20"/>
          <w:szCs w:val="20"/>
        </w:rPr>
      </w:pPr>
    </w:p>
    <w:tbl>
      <w:tblPr>
        <w:tblStyle w:val="TableGrid"/>
        <w:tblW w:w="954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805"/>
        <w:gridCol w:w="1034"/>
        <w:gridCol w:w="238"/>
        <w:gridCol w:w="999"/>
        <w:gridCol w:w="239"/>
        <w:gridCol w:w="912"/>
        <w:gridCol w:w="236"/>
        <w:gridCol w:w="1033"/>
        <w:gridCol w:w="256"/>
        <w:gridCol w:w="1016"/>
        <w:gridCol w:w="236"/>
        <w:gridCol w:w="831"/>
      </w:tblGrid>
      <w:tr w:rsidR="006F66DD" w:rsidRPr="007929E5" w14:paraId="7C8F0A9F" w14:textId="77777777" w:rsidTr="009F344A">
        <w:trPr>
          <w:tblHeader/>
        </w:trPr>
        <w:tc>
          <w:tcPr>
            <w:tcW w:w="1710" w:type="dxa"/>
          </w:tcPr>
          <w:p w14:paraId="6B88C369" w14:textId="77777777" w:rsidR="006F66DD" w:rsidRPr="007929E5" w:rsidRDefault="006F66DD" w:rsidP="009F34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05" w:type="dxa"/>
          </w:tcPr>
          <w:p w14:paraId="78BD7D77" w14:textId="77777777" w:rsidR="006F66DD" w:rsidRPr="007929E5" w:rsidRDefault="006F66DD" w:rsidP="009F34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7030" w:type="dxa"/>
            <w:gridSpan w:val="11"/>
            <w:hideMark/>
          </w:tcPr>
          <w:p w14:paraId="188334D8" w14:textId="7E510307" w:rsidR="006F66DD" w:rsidRPr="007929E5" w:rsidRDefault="006F66DD" w:rsidP="009F34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7929E5">
              <w:rPr>
                <w:rFonts w:asciiTheme="majorBidi" w:hAnsiTheme="majorBidi" w:cstheme="majorBidi" w:hint="cs"/>
                <w:bCs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6F66DD" w:rsidRPr="007929E5" w14:paraId="5BF8863F" w14:textId="77777777" w:rsidTr="009F344A">
        <w:trPr>
          <w:tblHeader/>
        </w:trPr>
        <w:tc>
          <w:tcPr>
            <w:tcW w:w="1710" w:type="dxa"/>
          </w:tcPr>
          <w:p w14:paraId="169772E5" w14:textId="77777777" w:rsidR="006F66DD" w:rsidRPr="007929E5" w:rsidRDefault="006F66DD" w:rsidP="009F34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05" w:type="dxa"/>
          </w:tcPr>
          <w:p w14:paraId="4B1F7BDB" w14:textId="77777777" w:rsidR="006F66DD" w:rsidRPr="007929E5" w:rsidRDefault="006F66DD" w:rsidP="009F34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3422" w:type="dxa"/>
            <w:gridSpan w:val="5"/>
            <w:hideMark/>
          </w:tcPr>
          <w:p w14:paraId="11DF5109" w14:textId="77777777" w:rsidR="006F66DD" w:rsidRPr="007929E5" w:rsidRDefault="006F66DD" w:rsidP="009F34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929E5">
              <w:rPr>
                <w:rFonts w:asciiTheme="majorBidi" w:hAnsiTheme="majorBidi" w:cstheme="majorBidi" w:hint="cs"/>
                <w:sz w:val="26"/>
                <w:szCs w:val="26"/>
                <w:lang w:val="en-GB" w:eastAsia="en-GB"/>
              </w:rPr>
              <w:t>2562</w:t>
            </w:r>
          </w:p>
        </w:tc>
        <w:tc>
          <w:tcPr>
            <w:tcW w:w="236" w:type="dxa"/>
          </w:tcPr>
          <w:p w14:paraId="3F347CE5" w14:textId="77777777" w:rsidR="006F66DD" w:rsidRPr="007929E5" w:rsidRDefault="006F66DD" w:rsidP="009F34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3372" w:type="dxa"/>
            <w:gridSpan w:val="5"/>
            <w:hideMark/>
          </w:tcPr>
          <w:p w14:paraId="5BA820A0" w14:textId="77777777" w:rsidR="006F66DD" w:rsidRPr="007929E5" w:rsidRDefault="006F66DD" w:rsidP="009F34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929E5">
              <w:rPr>
                <w:rFonts w:asciiTheme="majorBidi" w:hAnsiTheme="majorBidi" w:cstheme="majorBidi" w:hint="cs"/>
                <w:sz w:val="26"/>
                <w:szCs w:val="26"/>
                <w:lang w:val="en-GB" w:eastAsia="en-GB"/>
              </w:rPr>
              <w:t>2561</w:t>
            </w:r>
          </w:p>
        </w:tc>
      </w:tr>
      <w:tr w:rsidR="006F66DD" w:rsidRPr="007929E5" w14:paraId="722FA64E" w14:textId="77777777" w:rsidTr="009F344A">
        <w:trPr>
          <w:tblHeader/>
        </w:trPr>
        <w:tc>
          <w:tcPr>
            <w:tcW w:w="1710" w:type="dxa"/>
          </w:tcPr>
          <w:p w14:paraId="6842FCD8" w14:textId="77777777" w:rsidR="006F66DD" w:rsidRPr="007929E5" w:rsidRDefault="006F66DD" w:rsidP="009F34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05" w:type="dxa"/>
            <w:vAlign w:val="bottom"/>
            <w:hideMark/>
          </w:tcPr>
          <w:p w14:paraId="6CEAE220" w14:textId="77777777" w:rsidR="006F66DD" w:rsidRPr="007929E5" w:rsidRDefault="006F66DD" w:rsidP="009F34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</w:pPr>
            <w:r w:rsidRPr="007929E5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val="en-GB" w:eastAsia="en-GB"/>
              </w:rPr>
              <w:t>หมายเหตุ</w:t>
            </w:r>
          </w:p>
        </w:tc>
        <w:tc>
          <w:tcPr>
            <w:tcW w:w="1034" w:type="dxa"/>
            <w:vAlign w:val="bottom"/>
            <w:hideMark/>
          </w:tcPr>
          <w:p w14:paraId="09F1E8E7" w14:textId="77777777" w:rsidR="006F66DD" w:rsidRPr="007929E5" w:rsidRDefault="006F66DD" w:rsidP="009F34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6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7929E5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ส่วนที่มีหลักประกัน</w:t>
            </w:r>
          </w:p>
        </w:tc>
        <w:tc>
          <w:tcPr>
            <w:tcW w:w="238" w:type="dxa"/>
            <w:vAlign w:val="bottom"/>
          </w:tcPr>
          <w:p w14:paraId="2080A263" w14:textId="77777777" w:rsidR="006F66DD" w:rsidRPr="007929E5" w:rsidRDefault="006F66DD" w:rsidP="009F34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99" w:type="dxa"/>
            <w:vAlign w:val="bottom"/>
            <w:hideMark/>
          </w:tcPr>
          <w:p w14:paraId="01E279D9" w14:textId="77777777" w:rsidR="006F66DD" w:rsidRPr="007929E5" w:rsidRDefault="006F66DD" w:rsidP="009F34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1" w:right="-143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929E5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ส่วนที่ไม่มีหลักประกัน</w:t>
            </w:r>
          </w:p>
        </w:tc>
        <w:tc>
          <w:tcPr>
            <w:tcW w:w="239" w:type="dxa"/>
            <w:vAlign w:val="bottom"/>
          </w:tcPr>
          <w:p w14:paraId="6869310D" w14:textId="77777777" w:rsidR="006F66DD" w:rsidRPr="007929E5" w:rsidRDefault="006F66DD" w:rsidP="009F34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12" w:type="dxa"/>
            <w:vAlign w:val="bottom"/>
            <w:hideMark/>
          </w:tcPr>
          <w:p w14:paraId="268BBAE9" w14:textId="77777777" w:rsidR="006F66DD" w:rsidRPr="007929E5" w:rsidRDefault="006F66DD" w:rsidP="009F34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0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929E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236" w:type="dxa"/>
            <w:vAlign w:val="center"/>
          </w:tcPr>
          <w:p w14:paraId="598E3870" w14:textId="77777777" w:rsidR="006F66DD" w:rsidRPr="007929E5" w:rsidRDefault="006F66DD" w:rsidP="009F34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33" w:type="dxa"/>
            <w:vAlign w:val="bottom"/>
            <w:hideMark/>
          </w:tcPr>
          <w:p w14:paraId="4017F894" w14:textId="77777777" w:rsidR="006F66DD" w:rsidRPr="007929E5" w:rsidRDefault="006F66DD" w:rsidP="009F34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929E5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ส่วนที่มีหลักประกัน</w:t>
            </w:r>
          </w:p>
        </w:tc>
        <w:tc>
          <w:tcPr>
            <w:tcW w:w="256" w:type="dxa"/>
            <w:vAlign w:val="bottom"/>
          </w:tcPr>
          <w:p w14:paraId="72A82213" w14:textId="77777777" w:rsidR="006F66DD" w:rsidRPr="007929E5" w:rsidRDefault="006F66DD" w:rsidP="009F34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16" w:type="dxa"/>
            <w:vAlign w:val="bottom"/>
            <w:hideMark/>
          </w:tcPr>
          <w:p w14:paraId="37302AB7" w14:textId="77777777" w:rsidR="006F66DD" w:rsidRPr="007929E5" w:rsidRDefault="006F66DD" w:rsidP="009F34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929E5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4DE3730A" w14:textId="77777777" w:rsidR="006F66DD" w:rsidRPr="007929E5" w:rsidRDefault="006F66DD" w:rsidP="009F34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31" w:type="dxa"/>
            <w:vAlign w:val="bottom"/>
            <w:hideMark/>
          </w:tcPr>
          <w:p w14:paraId="29C12831" w14:textId="77777777" w:rsidR="006F66DD" w:rsidRPr="007929E5" w:rsidRDefault="006F66DD" w:rsidP="009F34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929E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6F66DD" w:rsidRPr="007929E5" w14:paraId="4562CC63" w14:textId="77777777" w:rsidTr="009F344A">
        <w:trPr>
          <w:tblHeader/>
        </w:trPr>
        <w:tc>
          <w:tcPr>
            <w:tcW w:w="1710" w:type="dxa"/>
          </w:tcPr>
          <w:p w14:paraId="290BFB9E" w14:textId="77777777" w:rsidR="006F66DD" w:rsidRPr="007929E5" w:rsidRDefault="006F66DD" w:rsidP="009F34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05" w:type="dxa"/>
          </w:tcPr>
          <w:p w14:paraId="4BC0AAD9" w14:textId="77777777" w:rsidR="006F66DD" w:rsidRPr="007929E5" w:rsidRDefault="006F66DD" w:rsidP="009F34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</w:pPr>
          </w:p>
        </w:tc>
        <w:tc>
          <w:tcPr>
            <w:tcW w:w="7030" w:type="dxa"/>
            <w:gridSpan w:val="11"/>
            <w:vAlign w:val="bottom"/>
            <w:hideMark/>
          </w:tcPr>
          <w:p w14:paraId="3967277E" w14:textId="50CF8317" w:rsidR="006F66DD" w:rsidRPr="007929E5" w:rsidRDefault="006F66DD" w:rsidP="009F34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</w:pPr>
            <w:r w:rsidRPr="007929E5">
              <w:rPr>
                <w:rFonts w:asciiTheme="majorBidi" w:hAnsiTheme="majorBidi" w:cstheme="majorBidi" w:hint="cs"/>
                <w:i/>
                <w:iCs/>
                <w:sz w:val="26"/>
                <w:szCs w:val="26"/>
                <w:lang w:val="en-GB" w:eastAsia="en-GB"/>
              </w:rPr>
              <w:t>(</w:t>
            </w:r>
            <w:r w:rsidR="005B5E55" w:rsidRPr="007929E5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val="en-GB" w:eastAsia="en-GB"/>
              </w:rPr>
              <w:t>พั</w:t>
            </w:r>
            <w:r w:rsidRPr="007929E5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val="en-GB" w:eastAsia="en-GB"/>
              </w:rPr>
              <w:t>นบาท)</w:t>
            </w:r>
          </w:p>
        </w:tc>
      </w:tr>
      <w:tr w:rsidR="00A02A1D" w:rsidRPr="007929E5" w14:paraId="2301E510" w14:textId="77777777" w:rsidTr="00990803">
        <w:trPr>
          <w:trHeight w:val="668"/>
        </w:trPr>
        <w:tc>
          <w:tcPr>
            <w:tcW w:w="1710" w:type="dxa"/>
            <w:vAlign w:val="bottom"/>
            <w:hideMark/>
          </w:tcPr>
          <w:p w14:paraId="7C6B8C61" w14:textId="02DE21A1" w:rsidR="00A02A1D" w:rsidRPr="007929E5" w:rsidRDefault="00A02A1D" w:rsidP="00990803">
            <w:pPr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7929E5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เงินกู้ยืมระยะสั้นจาก</w:t>
            </w:r>
          </w:p>
          <w:p w14:paraId="44F54F43" w14:textId="78DEE393" w:rsidR="00A02A1D" w:rsidRPr="007929E5" w:rsidRDefault="00990803" w:rsidP="00990803">
            <w:pPr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7929E5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A02A1D" w:rsidRPr="007929E5">
              <w:rPr>
                <w:rFonts w:ascii="Angsana New" w:hAnsi="Angsana New" w:hint="cs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805" w:type="dxa"/>
            <w:vAlign w:val="bottom"/>
          </w:tcPr>
          <w:p w14:paraId="11EE9815" w14:textId="77777777" w:rsidR="00A02A1D" w:rsidRPr="007929E5" w:rsidRDefault="00A02A1D" w:rsidP="009908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34" w:type="dxa"/>
            <w:vAlign w:val="bottom"/>
          </w:tcPr>
          <w:p w14:paraId="094D0FD6" w14:textId="2C6560E8" w:rsidR="00A02A1D" w:rsidRPr="007929E5" w:rsidRDefault="00CA1EB8" w:rsidP="00CA1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70"/>
                <w:tab w:val="left" w:pos="560"/>
              </w:tabs>
              <w:ind w:right="-280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7929E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38" w:type="dxa"/>
            <w:vAlign w:val="bottom"/>
          </w:tcPr>
          <w:p w14:paraId="6C652CAD" w14:textId="77777777" w:rsidR="00A02A1D" w:rsidRPr="007929E5" w:rsidRDefault="00A02A1D" w:rsidP="00CA1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70"/>
                <w:tab w:val="left" w:pos="560"/>
              </w:tabs>
              <w:ind w:right="-28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9" w:type="dxa"/>
            <w:vAlign w:val="bottom"/>
          </w:tcPr>
          <w:p w14:paraId="006FE1F0" w14:textId="6724538A" w:rsidR="00A02A1D" w:rsidRPr="00660F9F" w:rsidRDefault="00CA1EB8" w:rsidP="00660F9F">
            <w:pPr>
              <w:tabs>
                <w:tab w:val="clear" w:pos="227"/>
                <w:tab w:val="clear" w:pos="454"/>
                <w:tab w:val="clear" w:pos="680"/>
                <w:tab w:val="left" w:pos="685"/>
              </w:tabs>
              <w:ind w:right="95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929E5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78,860</w:t>
            </w:r>
          </w:p>
        </w:tc>
        <w:tc>
          <w:tcPr>
            <w:tcW w:w="239" w:type="dxa"/>
            <w:vAlign w:val="bottom"/>
          </w:tcPr>
          <w:p w14:paraId="5F3B55AE" w14:textId="77777777" w:rsidR="00A02A1D" w:rsidRPr="007929E5" w:rsidRDefault="00A02A1D" w:rsidP="009908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12" w:type="dxa"/>
            <w:vAlign w:val="bottom"/>
          </w:tcPr>
          <w:p w14:paraId="0252D579" w14:textId="7D1A4480" w:rsidR="00A02A1D" w:rsidRPr="007929E5" w:rsidRDefault="00A02A1D" w:rsidP="009908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929E5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78,860</w:t>
            </w:r>
          </w:p>
        </w:tc>
        <w:tc>
          <w:tcPr>
            <w:tcW w:w="236" w:type="dxa"/>
            <w:vAlign w:val="bottom"/>
          </w:tcPr>
          <w:p w14:paraId="3ED4390E" w14:textId="77777777" w:rsidR="00A02A1D" w:rsidRPr="007929E5" w:rsidRDefault="00A02A1D" w:rsidP="009908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33" w:type="dxa"/>
            <w:vAlign w:val="bottom"/>
          </w:tcPr>
          <w:p w14:paraId="6E9DAD78" w14:textId="77777777" w:rsidR="00A02A1D" w:rsidRPr="007929E5" w:rsidRDefault="00A02A1D" w:rsidP="006B6971">
            <w:pPr>
              <w:tabs>
                <w:tab w:val="clear" w:pos="227"/>
                <w:tab w:val="clear" w:pos="680"/>
                <w:tab w:val="clear" w:pos="907"/>
                <w:tab w:val="left" w:pos="560"/>
              </w:tabs>
              <w:ind w:right="-280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3214CE34" w14:textId="77777777" w:rsidR="00A02A1D" w:rsidRPr="007929E5" w:rsidRDefault="00A02A1D" w:rsidP="006B6971">
            <w:pPr>
              <w:tabs>
                <w:tab w:val="clear" w:pos="227"/>
                <w:tab w:val="clear" w:pos="680"/>
                <w:tab w:val="clear" w:pos="907"/>
                <w:tab w:val="left" w:pos="560"/>
              </w:tabs>
              <w:ind w:right="-280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7929E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56" w:type="dxa"/>
            <w:vAlign w:val="bottom"/>
          </w:tcPr>
          <w:p w14:paraId="6337733C" w14:textId="77777777" w:rsidR="00A02A1D" w:rsidRPr="007929E5" w:rsidRDefault="00A02A1D" w:rsidP="009908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6" w:type="dxa"/>
            <w:vAlign w:val="bottom"/>
          </w:tcPr>
          <w:p w14:paraId="614CB689" w14:textId="77777777" w:rsidR="00A02A1D" w:rsidRPr="007929E5" w:rsidRDefault="00A02A1D" w:rsidP="006B6971">
            <w:pPr>
              <w:tabs>
                <w:tab w:val="clear" w:pos="227"/>
                <w:tab w:val="clear" w:pos="680"/>
                <w:tab w:val="clear" w:pos="907"/>
                <w:tab w:val="left" w:pos="560"/>
              </w:tabs>
              <w:ind w:right="-280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57039BA1" w14:textId="4964920C" w:rsidR="00A02A1D" w:rsidRPr="007929E5" w:rsidRDefault="00A02A1D" w:rsidP="006B6971">
            <w:pPr>
              <w:tabs>
                <w:tab w:val="clear" w:pos="227"/>
                <w:tab w:val="clear" w:pos="680"/>
                <w:tab w:val="clear" w:pos="907"/>
                <w:tab w:val="left" w:pos="560"/>
              </w:tabs>
              <w:ind w:right="-280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7929E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407664FA" w14:textId="77777777" w:rsidR="00A02A1D" w:rsidRPr="007929E5" w:rsidRDefault="00A02A1D" w:rsidP="009908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31" w:type="dxa"/>
            <w:vAlign w:val="bottom"/>
          </w:tcPr>
          <w:p w14:paraId="190C9D78" w14:textId="77777777" w:rsidR="00A02A1D" w:rsidRPr="007929E5" w:rsidRDefault="00A02A1D" w:rsidP="006B6971">
            <w:pPr>
              <w:tabs>
                <w:tab w:val="clear" w:pos="227"/>
                <w:tab w:val="clear" w:pos="680"/>
                <w:tab w:val="clear" w:pos="907"/>
                <w:tab w:val="left" w:pos="560"/>
              </w:tabs>
              <w:ind w:right="-280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1401C57C" w14:textId="6D046115" w:rsidR="00A02A1D" w:rsidRPr="007929E5" w:rsidRDefault="00A02A1D" w:rsidP="006B6971">
            <w:pPr>
              <w:tabs>
                <w:tab w:val="clear" w:pos="227"/>
                <w:tab w:val="clear" w:pos="680"/>
                <w:tab w:val="clear" w:pos="907"/>
                <w:tab w:val="left" w:pos="560"/>
              </w:tabs>
              <w:ind w:right="-280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7929E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</w:tr>
      <w:tr w:rsidR="002930E5" w:rsidRPr="007929E5" w14:paraId="517BC2ED" w14:textId="77777777" w:rsidTr="00371817">
        <w:tc>
          <w:tcPr>
            <w:tcW w:w="1710" w:type="dxa"/>
            <w:hideMark/>
          </w:tcPr>
          <w:p w14:paraId="52652B95" w14:textId="77777777" w:rsidR="002930E5" w:rsidRPr="007929E5" w:rsidRDefault="002930E5" w:rsidP="002930E5">
            <w:pPr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7929E5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เงินกู้ยืมระยะสั้นจาก</w:t>
            </w:r>
          </w:p>
          <w:p w14:paraId="0E45D4EA" w14:textId="77777777" w:rsidR="002930E5" w:rsidRPr="007929E5" w:rsidRDefault="002930E5" w:rsidP="002930E5">
            <w:pPr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7929E5">
              <w:rPr>
                <w:rFonts w:ascii="Angsana New" w:hAnsi="Angsana New" w:hint="cs"/>
                <w:sz w:val="26"/>
                <w:szCs w:val="26"/>
                <w:cs/>
              </w:rPr>
              <w:t xml:space="preserve">   บุคคลหรือกิจการ</w:t>
            </w:r>
          </w:p>
          <w:p w14:paraId="2805CA0F" w14:textId="77777777" w:rsidR="002930E5" w:rsidRPr="007929E5" w:rsidRDefault="002930E5" w:rsidP="002930E5">
            <w:pPr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929E5">
              <w:rPr>
                <w:rFonts w:ascii="Angsana New" w:hAnsi="Angsana New" w:hint="cs"/>
                <w:sz w:val="26"/>
                <w:szCs w:val="26"/>
                <w:cs/>
              </w:rPr>
              <w:t xml:space="preserve">   ที่เกี่ยวข้องกัน </w:t>
            </w:r>
          </w:p>
        </w:tc>
        <w:tc>
          <w:tcPr>
            <w:tcW w:w="805" w:type="dxa"/>
            <w:vAlign w:val="bottom"/>
            <w:hideMark/>
          </w:tcPr>
          <w:p w14:paraId="01256C02" w14:textId="77777777" w:rsidR="002930E5" w:rsidRPr="007929E5" w:rsidRDefault="002930E5" w:rsidP="002930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 w:eastAsia="en-GB"/>
              </w:rPr>
            </w:pPr>
            <w:r w:rsidRPr="007929E5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  <w:t>5</w:t>
            </w:r>
          </w:p>
        </w:tc>
        <w:tc>
          <w:tcPr>
            <w:tcW w:w="1034" w:type="dxa"/>
            <w:vAlign w:val="bottom"/>
          </w:tcPr>
          <w:p w14:paraId="13AD31F1" w14:textId="73C2E865" w:rsidR="002930E5" w:rsidRPr="007929E5" w:rsidRDefault="00A02A1D" w:rsidP="0016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70"/>
                <w:tab w:val="left" w:pos="560"/>
              </w:tabs>
              <w:ind w:right="-280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7929E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38" w:type="dxa"/>
            <w:vAlign w:val="bottom"/>
          </w:tcPr>
          <w:p w14:paraId="76619A47" w14:textId="77777777" w:rsidR="002930E5" w:rsidRPr="007929E5" w:rsidRDefault="002930E5" w:rsidP="002930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99" w:type="dxa"/>
            <w:vAlign w:val="bottom"/>
          </w:tcPr>
          <w:p w14:paraId="1968962F" w14:textId="647ACDFC" w:rsidR="002930E5" w:rsidRPr="007929E5" w:rsidRDefault="00A02A1D" w:rsidP="00660F9F">
            <w:pPr>
              <w:tabs>
                <w:tab w:val="clear" w:pos="227"/>
                <w:tab w:val="clear" w:pos="454"/>
                <w:tab w:val="clear" w:pos="680"/>
                <w:tab w:val="left" w:pos="685"/>
              </w:tabs>
              <w:ind w:right="95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929E5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63,500</w:t>
            </w:r>
          </w:p>
        </w:tc>
        <w:tc>
          <w:tcPr>
            <w:tcW w:w="239" w:type="dxa"/>
            <w:vAlign w:val="bottom"/>
          </w:tcPr>
          <w:p w14:paraId="5C565905" w14:textId="77777777" w:rsidR="002930E5" w:rsidRPr="007929E5" w:rsidRDefault="002930E5" w:rsidP="0079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70"/>
                <w:tab w:val="left" w:pos="560"/>
                <w:tab w:val="left" w:pos="720"/>
              </w:tabs>
              <w:ind w:right="-28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12" w:type="dxa"/>
            <w:vAlign w:val="bottom"/>
          </w:tcPr>
          <w:p w14:paraId="77A20DBF" w14:textId="7FC07717" w:rsidR="002930E5" w:rsidRPr="007929E5" w:rsidRDefault="00A02A1D" w:rsidP="002930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929E5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63,500</w:t>
            </w:r>
          </w:p>
        </w:tc>
        <w:tc>
          <w:tcPr>
            <w:tcW w:w="236" w:type="dxa"/>
            <w:vAlign w:val="bottom"/>
          </w:tcPr>
          <w:p w14:paraId="1EF65F09" w14:textId="77777777" w:rsidR="002930E5" w:rsidRPr="007929E5" w:rsidRDefault="002930E5" w:rsidP="002930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33" w:type="dxa"/>
          </w:tcPr>
          <w:p w14:paraId="6CA89F7A" w14:textId="1ABD6770" w:rsidR="002930E5" w:rsidRPr="007929E5" w:rsidRDefault="002930E5" w:rsidP="006B6971">
            <w:pPr>
              <w:tabs>
                <w:tab w:val="clear" w:pos="227"/>
                <w:tab w:val="clear" w:pos="680"/>
                <w:tab w:val="clear" w:pos="907"/>
                <w:tab w:val="left" w:pos="560"/>
              </w:tabs>
              <w:ind w:right="-280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6F35F83F" w14:textId="77777777" w:rsidR="00A02A1D" w:rsidRPr="007929E5" w:rsidRDefault="00A02A1D" w:rsidP="006B6971">
            <w:pPr>
              <w:tabs>
                <w:tab w:val="clear" w:pos="227"/>
                <w:tab w:val="clear" w:pos="680"/>
                <w:tab w:val="clear" w:pos="907"/>
                <w:tab w:val="left" w:pos="560"/>
              </w:tabs>
              <w:ind w:right="-280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1BFB08E7" w14:textId="77777777" w:rsidR="002930E5" w:rsidRPr="007929E5" w:rsidRDefault="002930E5" w:rsidP="006B6971">
            <w:pPr>
              <w:tabs>
                <w:tab w:val="clear" w:pos="227"/>
                <w:tab w:val="clear" w:pos="680"/>
                <w:tab w:val="clear" w:pos="907"/>
                <w:tab w:val="left" w:pos="560"/>
              </w:tabs>
              <w:ind w:right="-280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7929E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56" w:type="dxa"/>
            <w:vAlign w:val="bottom"/>
          </w:tcPr>
          <w:p w14:paraId="089149E2" w14:textId="77777777" w:rsidR="002930E5" w:rsidRPr="007929E5" w:rsidRDefault="002930E5" w:rsidP="002930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16" w:type="dxa"/>
            <w:vAlign w:val="bottom"/>
          </w:tcPr>
          <w:p w14:paraId="48CC0CE9" w14:textId="41E4A424" w:rsidR="002930E5" w:rsidRPr="007929E5" w:rsidRDefault="002930E5" w:rsidP="002930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7929E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54,680</w:t>
            </w:r>
          </w:p>
        </w:tc>
        <w:tc>
          <w:tcPr>
            <w:tcW w:w="236" w:type="dxa"/>
            <w:vAlign w:val="bottom"/>
          </w:tcPr>
          <w:p w14:paraId="57182E1F" w14:textId="77777777" w:rsidR="002930E5" w:rsidRPr="007929E5" w:rsidRDefault="002930E5" w:rsidP="002930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31" w:type="dxa"/>
            <w:vAlign w:val="bottom"/>
          </w:tcPr>
          <w:p w14:paraId="1654E256" w14:textId="5C838B88" w:rsidR="002930E5" w:rsidRPr="007929E5" w:rsidRDefault="002930E5" w:rsidP="002930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929E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54,680</w:t>
            </w:r>
          </w:p>
        </w:tc>
      </w:tr>
      <w:tr w:rsidR="002930E5" w:rsidRPr="007929E5" w14:paraId="25B73A5A" w14:textId="77777777" w:rsidTr="00371817">
        <w:tc>
          <w:tcPr>
            <w:tcW w:w="1710" w:type="dxa"/>
            <w:hideMark/>
          </w:tcPr>
          <w:p w14:paraId="13F1D518" w14:textId="77777777" w:rsidR="002930E5" w:rsidRPr="007929E5" w:rsidRDefault="002930E5" w:rsidP="002930E5">
            <w:pPr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7929E5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เงินกู้ยืมระยะยาวจาก</w:t>
            </w:r>
          </w:p>
          <w:p w14:paraId="3F88A8C6" w14:textId="77777777" w:rsidR="002930E5" w:rsidRPr="007929E5" w:rsidRDefault="002930E5" w:rsidP="002930E5">
            <w:pPr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929E5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7929E5">
              <w:rPr>
                <w:rFonts w:ascii="Angsana New" w:hAnsi="Angsana New" w:hint="cs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805" w:type="dxa"/>
          </w:tcPr>
          <w:p w14:paraId="78BF9077" w14:textId="77777777" w:rsidR="002930E5" w:rsidRPr="007929E5" w:rsidRDefault="002930E5" w:rsidP="002930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34" w:type="dxa"/>
            <w:vAlign w:val="bottom"/>
          </w:tcPr>
          <w:p w14:paraId="68160B95" w14:textId="5DE8D859" w:rsidR="002930E5" w:rsidRPr="007929E5" w:rsidRDefault="00CA1EB8" w:rsidP="00CA1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70"/>
                <w:tab w:val="left" w:pos="560"/>
              </w:tabs>
              <w:ind w:right="-280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7929E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38" w:type="dxa"/>
            <w:vAlign w:val="bottom"/>
          </w:tcPr>
          <w:p w14:paraId="30C731C4" w14:textId="77777777" w:rsidR="002930E5" w:rsidRPr="007929E5" w:rsidRDefault="002930E5" w:rsidP="00CA1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70"/>
                <w:tab w:val="left" w:pos="560"/>
              </w:tabs>
              <w:ind w:right="-28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9" w:type="dxa"/>
            <w:vAlign w:val="bottom"/>
          </w:tcPr>
          <w:p w14:paraId="64CCEF7D" w14:textId="40911874" w:rsidR="002930E5" w:rsidRPr="00660F9F" w:rsidRDefault="00CA1EB8" w:rsidP="00660F9F">
            <w:pPr>
              <w:tabs>
                <w:tab w:val="clear" w:pos="227"/>
                <w:tab w:val="clear" w:pos="454"/>
                <w:tab w:val="clear" w:pos="680"/>
                <w:tab w:val="left" w:pos="685"/>
              </w:tabs>
              <w:ind w:right="95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929E5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29,110</w:t>
            </w:r>
          </w:p>
        </w:tc>
        <w:tc>
          <w:tcPr>
            <w:tcW w:w="239" w:type="dxa"/>
            <w:vAlign w:val="bottom"/>
          </w:tcPr>
          <w:p w14:paraId="250C6C99" w14:textId="77777777" w:rsidR="002930E5" w:rsidRPr="007929E5" w:rsidRDefault="002930E5" w:rsidP="002930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12" w:type="dxa"/>
            <w:vAlign w:val="bottom"/>
          </w:tcPr>
          <w:p w14:paraId="68AEE96B" w14:textId="6C4A4CD0" w:rsidR="002930E5" w:rsidRPr="007929E5" w:rsidRDefault="00A02A1D" w:rsidP="002930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929E5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29,110</w:t>
            </w:r>
          </w:p>
        </w:tc>
        <w:tc>
          <w:tcPr>
            <w:tcW w:w="236" w:type="dxa"/>
            <w:vAlign w:val="bottom"/>
          </w:tcPr>
          <w:p w14:paraId="193DA4C9" w14:textId="77777777" w:rsidR="002930E5" w:rsidRPr="007929E5" w:rsidRDefault="002930E5" w:rsidP="002930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33" w:type="dxa"/>
          </w:tcPr>
          <w:p w14:paraId="6CE7709C" w14:textId="77777777" w:rsidR="002930E5" w:rsidRPr="007929E5" w:rsidRDefault="002930E5" w:rsidP="006B6971">
            <w:pPr>
              <w:tabs>
                <w:tab w:val="clear" w:pos="227"/>
                <w:tab w:val="clear" w:pos="680"/>
                <w:tab w:val="clear" w:pos="907"/>
                <w:tab w:val="left" w:pos="560"/>
              </w:tabs>
              <w:ind w:right="-280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05D7F65A" w14:textId="255FF641" w:rsidR="002930E5" w:rsidRPr="007929E5" w:rsidRDefault="006B6971" w:rsidP="006B6971">
            <w:pPr>
              <w:tabs>
                <w:tab w:val="clear" w:pos="227"/>
                <w:tab w:val="clear" w:pos="680"/>
                <w:tab w:val="clear" w:pos="907"/>
                <w:tab w:val="left" w:pos="560"/>
              </w:tabs>
              <w:ind w:right="-280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7929E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56" w:type="dxa"/>
            <w:vAlign w:val="bottom"/>
          </w:tcPr>
          <w:p w14:paraId="4912A0E7" w14:textId="77777777" w:rsidR="002930E5" w:rsidRPr="007929E5" w:rsidRDefault="002930E5" w:rsidP="002930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6" w:type="dxa"/>
            <w:vAlign w:val="bottom"/>
          </w:tcPr>
          <w:p w14:paraId="6AB39F53" w14:textId="79C8D090" w:rsidR="002930E5" w:rsidRPr="007929E5" w:rsidRDefault="006B6971" w:rsidP="002930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7929E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79,150</w:t>
            </w:r>
          </w:p>
        </w:tc>
        <w:tc>
          <w:tcPr>
            <w:tcW w:w="236" w:type="dxa"/>
            <w:vAlign w:val="bottom"/>
          </w:tcPr>
          <w:p w14:paraId="07F41217" w14:textId="77777777" w:rsidR="002930E5" w:rsidRPr="007929E5" w:rsidRDefault="002930E5" w:rsidP="002930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31" w:type="dxa"/>
            <w:vAlign w:val="bottom"/>
          </w:tcPr>
          <w:p w14:paraId="344066DF" w14:textId="5C0E0655" w:rsidR="002930E5" w:rsidRPr="007929E5" w:rsidRDefault="002930E5" w:rsidP="002930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7929E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79,150</w:t>
            </w:r>
          </w:p>
        </w:tc>
      </w:tr>
      <w:tr w:rsidR="007D0A78" w:rsidRPr="007929E5" w14:paraId="2AFE5F1C" w14:textId="77777777" w:rsidTr="00371817">
        <w:tc>
          <w:tcPr>
            <w:tcW w:w="1710" w:type="dxa"/>
            <w:hideMark/>
          </w:tcPr>
          <w:p w14:paraId="739B62F6" w14:textId="334C1009" w:rsidR="007D0A78" w:rsidRPr="007929E5" w:rsidRDefault="007D0A78" w:rsidP="007D0A78">
            <w:pPr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7929E5">
              <w:rPr>
                <w:rFonts w:ascii="Angsana New" w:hAnsi="Angsana New" w:hint="cs"/>
                <w:sz w:val="26"/>
                <w:szCs w:val="26"/>
                <w:cs/>
              </w:rPr>
              <w:t>หนี้สินตามสัญญาเช่า</w:t>
            </w:r>
            <w:r w:rsidRPr="007929E5">
              <w:rPr>
                <w:rFonts w:ascii="Angsana New" w:hAnsi="Angsana New"/>
                <w:sz w:val="26"/>
                <w:szCs w:val="26"/>
              </w:rPr>
              <w:t xml:space="preserve">  </w:t>
            </w:r>
          </w:p>
          <w:p w14:paraId="01A449CC" w14:textId="6A40B513" w:rsidR="007D0A78" w:rsidRPr="007929E5" w:rsidRDefault="007D0A78" w:rsidP="007D0A78">
            <w:pPr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7929E5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7929E5">
              <w:rPr>
                <w:rFonts w:ascii="Angsana New" w:hAnsi="Angsana New" w:hint="cs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805" w:type="dxa"/>
          </w:tcPr>
          <w:p w14:paraId="16AFB78F" w14:textId="77777777" w:rsidR="007D0A78" w:rsidRPr="007929E5" w:rsidRDefault="007D0A78" w:rsidP="007D0A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34" w:type="dxa"/>
            <w:vAlign w:val="bottom"/>
          </w:tcPr>
          <w:p w14:paraId="1AEA3478" w14:textId="77777777" w:rsidR="007D0A78" w:rsidRPr="007D0A78" w:rsidRDefault="007D0A78" w:rsidP="007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70"/>
                <w:tab w:val="left" w:pos="560"/>
              </w:tabs>
              <w:ind w:right="-28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6E219A82" w14:textId="61E593CA" w:rsidR="007D0A78" w:rsidRPr="007D0A78" w:rsidRDefault="007D0A78" w:rsidP="007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70"/>
                <w:tab w:val="left" w:pos="560"/>
              </w:tabs>
              <w:ind w:right="-28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D0A78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8,177</w:t>
            </w:r>
          </w:p>
        </w:tc>
        <w:tc>
          <w:tcPr>
            <w:tcW w:w="238" w:type="dxa"/>
            <w:vAlign w:val="bottom"/>
          </w:tcPr>
          <w:p w14:paraId="1A316F91" w14:textId="77777777" w:rsidR="007D0A78" w:rsidRPr="007929E5" w:rsidRDefault="007D0A78" w:rsidP="007D0A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99" w:type="dxa"/>
            <w:vAlign w:val="bottom"/>
          </w:tcPr>
          <w:p w14:paraId="7591D2FB" w14:textId="4A2C849B" w:rsidR="007D0A78" w:rsidRPr="007D0A78" w:rsidRDefault="007D0A78" w:rsidP="007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70"/>
                <w:tab w:val="left" w:pos="560"/>
              </w:tabs>
              <w:ind w:right="-280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7929E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39" w:type="dxa"/>
            <w:vAlign w:val="bottom"/>
          </w:tcPr>
          <w:p w14:paraId="7657E80F" w14:textId="77777777" w:rsidR="007D0A78" w:rsidRPr="007929E5" w:rsidRDefault="007D0A78" w:rsidP="007D0A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12" w:type="dxa"/>
            <w:vAlign w:val="bottom"/>
          </w:tcPr>
          <w:p w14:paraId="2C2E4A61" w14:textId="1DD3CB91" w:rsidR="007D0A78" w:rsidRPr="007929E5" w:rsidRDefault="007D0A78" w:rsidP="007D0A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  <w:p w14:paraId="256E717A" w14:textId="0E81884B" w:rsidR="007D0A78" w:rsidRPr="007929E5" w:rsidRDefault="007D0A78" w:rsidP="007D0A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929E5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8,177</w:t>
            </w:r>
          </w:p>
        </w:tc>
        <w:tc>
          <w:tcPr>
            <w:tcW w:w="236" w:type="dxa"/>
            <w:vAlign w:val="bottom"/>
          </w:tcPr>
          <w:p w14:paraId="190409B3" w14:textId="77777777" w:rsidR="007D0A78" w:rsidRPr="007929E5" w:rsidRDefault="007D0A78" w:rsidP="007D0A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33" w:type="dxa"/>
          </w:tcPr>
          <w:p w14:paraId="2A4A7E48" w14:textId="77777777" w:rsidR="007D0A78" w:rsidRPr="007929E5" w:rsidRDefault="007D0A78" w:rsidP="007D0A78">
            <w:pPr>
              <w:tabs>
                <w:tab w:val="clear" w:pos="227"/>
                <w:tab w:val="clear" w:pos="680"/>
                <w:tab w:val="clear" w:pos="907"/>
                <w:tab w:val="left" w:pos="560"/>
              </w:tabs>
              <w:ind w:right="-280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4AF4CA3B" w14:textId="5BABE8F0" w:rsidR="007D0A78" w:rsidRPr="007929E5" w:rsidRDefault="007D0A78" w:rsidP="007D0A78">
            <w:pPr>
              <w:tabs>
                <w:tab w:val="clear" w:pos="227"/>
                <w:tab w:val="clear" w:pos="680"/>
                <w:tab w:val="clear" w:pos="907"/>
                <w:tab w:val="left" w:pos="560"/>
              </w:tabs>
              <w:ind w:right="-280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8,191</w:t>
            </w:r>
          </w:p>
        </w:tc>
        <w:tc>
          <w:tcPr>
            <w:tcW w:w="256" w:type="dxa"/>
            <w:vAlign w:val="bottom"/>
          </w:tcPr>
          <w:p w14:paraId="2BFF07BC" w14:textId="77777777" w:rsidR="007D0A78" w:rsidRPr="007929E5" w:rsidRDefault="007D0A78" w:rsidP="007D0A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6" w:type="dxa"/>
            <w:vAlign w:val="bottom"/>
          </w:tcPr>
          <w:p w14:paraId="56746AB6" w14:textId="77777777" w:rsidR="007D0A78" w:rsidRPr="007D0A78" w:rsidRDefault="007D0A78" w:rsidP="007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70"/>
                <w:tab w:val="left" w:pos="560"/>
              </w:tabs>
              <w:ind w:right="-280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71D88A04" w14:textId="61FD7FBA" w:rsidR="007D0A78" w:rsidRPr="007D0A78" w:rsidRDefault="007D0A78" w:rsidP="007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70"/>
                <w:tab w:val="left" w:pos="560"/>
              </w:tabs>
              <w:ind w:right="-280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7D0A7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1B33A9AD" w14:textId="77777777" w:rsidR="007D0A78" w:rsidRPr="007929E5" w:rsidRDefault="007D0A78" w:rsidP="007D0A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31" w:type="dxa"/>
            <w:vAlign w:val="bottom"/>
          </w:tcPr>
          <w:p w14:paraId="55EB727A" w14:textId="77777777" w:rsidR="007D0A78" w:rsidRPr="007929E5" w:rsidRDefault="007D0A78" w:rsidP="007D0A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4B5585E4" w14:textId="4B2E9A8A" w:rsidR="007D0A78" w:rsidRPr="007929E5" w:rsidRDefault="007D0A78" w:rsidP="007D0A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7929E5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8,191</w:t>
            </w:r>
          </w:p>
        </w:tc>
      </w:tr>
      <w:tr w:rsidR="006F66DD" w:rsidRPr="007929E5" w14:paraId="093A3449" w14:textId="77777777" w:rsidTr="009F344A">
        <w:tc>
          <w:tcPr>
            <w:tcW w:w="1710" w:type="dxa"/>
            <w:hideMark/>
          </w:tcPr>
          <w:p w14:paraId="0CDEF52C" w14:textId="77777777" w:rsidR="005740DC" w:rsidRPr="007929E5" w:rsidRDefault="006F66DD" w:rsidP="005740DC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929E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รวมหนี้สินที่มีภาระ</w:t>
            </w:r>
          </w:p>
          <w:p w14:paraId="65022D5B" w14:textId="05C992F6" w:rsidR="006F66DD" w:rsidRPr="007929E5" w:rsidRDefault="005740DC" w:rsidP="005740DC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929E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</w:t>
            </w:r>
            <w:r w:rsidR="006F66DD" w:rsidRPr="007929E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805" w:type="dxa"/>
          </w:tcPr>
          <w:p w14:paraId="1F92F991" w14:textId="77777777" w:rsidR="006F66DD" w:rsidRPr="007929E5" w:rsidRDefault="006F66DD" w:rsidP="006F66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7CECAA" w14:textId="1E5D6B38" w:rsidR="006F66DD" w:rsidRPr="007929E5" w:rsidRDefault="007D0A78" w:rsidP="00CA1EB8">
            <w:pPr>
              <w:tabs>
                <w:tab w:val="clear" w:pos="227"/>
                <w:tab w:val="clear" w:pos="680"/>
                <w:tab w:val="clear" w:pos="907"/>
                <w:tab w:val="left" w:pos="560"/>
              </w:tabs>
              <w:ind w:right="-2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8,177</w:t>
            </w:r>
          </w:p>
        </w:tc>
        <w:tc>
          <w:tcPr>
            <w:tcW w:w="238" w:type="dxa"/>
            <w:vAlign w:val="bottom"/>
          </w:tcPr>
          <w:p w14:paraId="2790306B" w14:textId="77777777" w:rsidR="006F66DD" w:rsidRPr="007929E5" w:rsidRDefault="006F66DD" w:rsidP="00CA1EB8">
            <w:pPr>
              <w:tabs>
                <w:tab w:val="clear" w:pos="227"/>
                <w:tab w:val="clear" w:pos="680"/>
                <w:tab w:val="clear" w:pos="907"/>
                <w:tab w:val="left" w:pos="560"/>
                <w:tab w:val="left" w:pos="720"/>
              </w:tabs>
              <w:ind w:right="-28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9E399B" w14:textId="3352C8DD" w:rsidR="006F66DD" w:rsidRPr="007929E5" w:rsidRDefault="00CA1EB8" w:rsidP="006F66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7929E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17</w:t>
            </w:r>
            <w:r w:rsidR="007D0A7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</w:t>
            </w:r>
            <w:r w:rsidRPr="007929E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="007D0A7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470</w:t>
            </w:r>
          </w:p>
        </w:tc>
        <w:tc>
          <w:tcPr>
            <w:tcW w:w="239" w:type="dxa"/>
            <w:vAlign w:val="bottom"/>
          </w:tcPr>
          <w:p w14:paraId="0E14ED1E" w14:textId="77777777" w:rsidR="006F66DD" w:rsidRPr="007929E5" w:rsidRDefault="006F66DD" w:rsidP="006F66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D94A66" w14:textId="5FE2EB93" w:rsidR="006F66DD" w:rsidRPr="007929E5" w:rsidRDefault="00A02A1D" w:rsidP="006F66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7929E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179,647</w:t>
            </w:r>
          </w:p>
        </w:tc>
        <w:tc>
          <w:tcPr>
            <w:tcW w:w="236" w:type="dxa"/>
            <w:vAlign w:val="bottom"/>
          </w:tcPr>
          <w:p w14:paraId="5208153A" w14:textId="77777777" w:rsidR="006F66DD" w:rsidRPr="007929E5" w:rsidRDefault="006F66DD" w:rsidP="006F66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82DA3C" w14:textId="77777777" w:rsidR="006F66DD" w:rsidRPr="007929E5" w:rsidRDefault="006F66DD" w:rsidP="005740DC">
            <w:pPr>
              <w:tabs>
                <w:tab w:val="clear" w:pos="227"/>
                <w:tab w:val="clear" w:pos="680"/>
                <w:tab w:val="clear" w:pos="907"/>
                <w:tab w:val="left" w:pos="560"/>
              </w:tabs>
              <w:ind w:right="-280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1B233AAC" w14:textId="51A64C41" w:rsidR="006F66DD" w:rsidRPr="007929E5" w:rsidRDefault="007D0A78" w:rsidP="005740DC">
            <w:pPr>
              <w:tabs>
                <w:tab w:val="clear" w:pos="227"/>
                <w:tab w:val="clear" w:pos="680"/>
                <w:tab w:val="clear" w:pos="907"/>
                <w:tab w:val="left" w:pos="560"/>
              </w:tabs>
              <w:ind w:right="-2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8,191</w:t>
            </w:r>
          </w:p>
        </w:tc>
        <w:tc>
          <w:tcPr>
            <w:tcW w:w="256" w:type="dxa"/>
            <w:vAlign w:val="bottom"/>
          </w:tcPr>
          <w:p w14:paraId="318EA1D7" w14:textId="77777777" w:rsidR="006F66DD" w:rsidRPr="007929E5" w:rsidRDefault="006F66DD" w:rsidP="006F66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E38847" w14:textId="479D2F31" w:rsidR="006F66DD" w:rsidRPr="007929E5" w:rsidRDefault="005740DC" w:rsidP="006F66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7929E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</w:t>
            </w:r>
            <w:r w:rsidR="007D0A7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33,830</w:t>
            </w:r>
          </w:p>
        </w:tc>
        <w:tc>
          <w:tcPr>
            <w:tcW w:w="236" w:type="dxa"/>
            <w:vAlign w:val="bottom"/>
          </w:tcPr>
          <w:p w14:paraId="7EEFD718" w14:textId="77777777" w:rsidR="006F66DD" w:rsidRPr="007929E5" w:rsidRDefault="006F66DD" w:rsidP="006F66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1BA29D" w14:textId="596D2F69" w:rsidR="006F66DD" w:rsidRPr="007929E5" w:rsidRDefault="00A02A1D" w:rsidP="006F66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7929E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142,021</w:t>
            </w:r>
          </w:p>
        </w:tc>
      </w:tr>
    </w:tbl>
    <w:p w14:paraId="6D9D4FF0" w14:textId="77777777" w:rsidR="006B6971" w:rsidRPr="007929E5" w:rsidRDefault="006B6971" w:rsidP="006F66DD">
      <w:pPr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bookmarkStart w:id="7" w:name="_Hlk31301397"/>
    </w:p>
    <w:p w14:paraId="6182AB7C" w14:textId="62FBB6B6" w:rsidR="006F66DD" w:rsidRPr="007929E5" w:rsidRDefault="006F66DD" w:rsidP="006F66DD">
      <w:pPr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7929E5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เงินกู้ยืมเงินระยะสั้นจากสถาบันการเงิน</w:t>
      </w:r>
    </w:p>
    <w:p w14:paraId="6CF998F9" w14:textId="77777777" w:rsidR="006F66DD" w:rsidRPr="007929E5" w:rsidRDefault="006F66DD" w:rsidP="006F66DD">
      <w:pPr>
        <w:ind w:left="540"/>
        <w:rPr>
          <w:rFonts w:asciiTheme="minorHAnsi" w:hAnsiTheme="minorHAnsi" w:cstheme="minorHAnsi"/>
          <w:sz w:val="30"/>
          <w:szCs w:val="30"/>
        </w:rPr>
      </w:pPr>
    </w:p>
    <w:p w14:paraId="3E6E7BFF" w14:textId="0F94A5A7" w:rsidR="006F66DD" w:rsidRPr="007929E5" w:rsidRDefault="006F66DD" w:rsidP="006F66D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929E5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7929E5">
        <w:rPr>
          <w:rFonts w:ascii="Angsana New" w:hAnsi="Angsana New" w:hint="cs"/>
          <w:sz w:val="30"/>
          <w:szCs w:val="30"/>
        </w:rPr>
        <w:t>5</w:t>
      </w:r>
      <w:r w:rsidRPr="007929E5">
        <w:rPr>
          <w:rFonts w:ascii="Angsana New" w:hAnsi="Angsana New" w:hint="cs"/>
          <w:sz w:val="30"/>
          <w:szCs w:val="30"/>
          <w:cs/>
        </w:rPr>
        <w:t xml:space="preserve"> กันยายน</w:t>
      </w:r>
      <w:r w:rsidRPr="007929E5">
        <w:rPr>
          <w:rFonts w:ascii="Angsana New" w:hAnsi="Angsana New" w:hint="cs"/>
          <w:sz w:val="30"/>
          <w:szCs w:val="30"/>
        </w:rPr>
        <w:t xml:space="preserve"> 2562 </w:t>
      </w:r>
      <w:r w:rsidRPr="007929E5">
        <w:rPr>
          <w:rFonts w:ascii="Angsana New" w:hAnsi="Angsana New" w:hint="cs"/>
          <w:sz w:val="30"/>
          <w:szCs w:val="30"/>
          <w:cs/>
        </w:rPr>
        <w:t xml:space="preserve">บริษัทได้ทำสัญญากู้ยืมเงินกับสถาบันในประเทศแห่งหนึ่งในวงเงินรวม </w:t>
      </w:r>
      <w:r w:rsidRPr="007929E5">
        <w:rPr>
          <w:rFonts w:ascii="Angsana New" w:hAnsi="Angsana New" w:hint="cs"/>
          <w:sz w:val="30"/>
          <w:szCs w:val="30"/>
        </w:rPr>
        <w:t xml:space="preserve">296 </w:t>
      </w:r>
      <w:r w:rsidRPr="007929E5">
        <w:rPr>
          <w:rFonts w:ascii="Angsana New" w:hAnsi="Angsana New" w:hint="cs"/>
          <w:sz w:val="30"/>
          <w:szCs w:val="30"/>
          <w:cs/>
        </w:rPr>
        <w:t xml:space="preserve">ล้านบาท ทั้งนี้บริษัทจะต้องเบิกเงินกู้ให้เสร็จสิ้นภายในวันที่ 31 ธันวาคม 2562 โดยมีอัตราดอกเบี้ยเท่ากับ </w:t>
      </w:r>
      <w:r w:rsidRPr="007929E5">
        <w:rPr>
          <w:rFonts w:ascii="Angsana New" w:hAnsi="Angsana New" w:hint="cs"/>
          <w:sz w:val="30"/>
          <w:szCs w:val="30"/>
        </w:rPr>
        <w:t xml:space="preserve">MLR </w:t>
      </w:r>
      <w:r w:rsidRPr="007929E5">
        <w:rPr>
          <w:rFonts w:ascii="Angsana New" w:hAnsi="Angsana New" w:hint="cs"/>
          <w:sz w:val="30"/>
          <w:szCs w:val="30"/>
          <w:cs/>
        </w:rPr>
        <w:t>ลบด้วย</w:t>
      </w:r>
      <w:r w:rsidRPr="007929E5">
        <w:rPr>
          <w:rFonts w:ascii="Angsana New" w:hAnsi="Angsana New" w:hint="cs"/>
          <w:sz w:val="30"/>
          <w:szCs w:val="30"/>
        </w:rPr>
        <w:br/>
      </w:r>
      <w:r w:rsidRPr="007929E5">
        <w:rPr>
          <w:rFonts w:ascii="Angsana New" w:hAnsi="Angsana New" w:hint="cs"/>
          <w:sz w:val="30"/>
          <w:szCs w:val="30"/>
          <w:cs/>
        </w:rPr>
        <w:t xml:space="preserve">ร้อยละ 1.80 </w:t>
      </w:r>
      <w:r w:rsidR="000E628C">
        <w:rPr>
          <w:rFonts w:ascii="Angsana New" w:hAnsi="Angsana New" w:hint="cs"/>
          <w:sz w:val="30"/>
          <w:szCs w:val="30"/>
          <w:cs/>
        </w:rPr>
        <w:t xml:space="preserve">ต่อปี </w:t>
      </w:r>
      <w:r w:rsidRPr="007929E5">
        <w:rPr>
          <w:rFonts w:ascii="Angsana New" w:hAnsi="Angsana New" w:hint="cs"/>
          <w:sz w:val="30"/>
          <w:szCs w:val="30"/>
          <w:cs/>
        </w:rPr>
        <w:t>และ</w:t>
      </w:r>
      <w:r w:rsidR="00497F4E">
        <w:rPr>
          <w:rFonts w:ascii="Angsana New" w:hAnsi="Angsana New" w:hint="cs"/>
          <w:sz w:val="30"/>
          <w:szCs w:val="30"/>
          <w:cs/>
        </w:rPr>
        <w:t>สามารถทยอย</w:t>
      </w:r>
      <w:r w:rsidRPr="007929E5">
        <w:rPr>
          <w:rFonts w:ascii="Angsana New" w:hAnsi="Angsana New" w:hint="cs"/>
          <w:sz w:val="30"/>
          <w:szCs w:val="30"/>
          <w:cs/>
        </w:rPr>
        <w:t>ชำระคืนทุกวันสุดท้ายของเดือน</w:t>
      </w:r>
      <w:r w:rsidR="0091345D">
        <w:rPr>
          <w:rFonts w:ascii="Angsana New" w:hAnsi="Angsana New" w:hint="cs"/>
          <w:sz w:val="30"/>
          <w:szCs w:val="30"/>
          <w:cs/>
        </w:rPr>
        <w:t>นับตั้งแต่วันที่กู้</w:t>
      </w:r>
      <w:r w:rsidRPr="007929E5">
        <w:rPr>
          <w:rFonts w:ascii="Angsana New" w:hAnsi="Angsana New" w:hint="cs"/>
          <w:sz w:val="30"/>
          <w:szCs w:val="30"/>
          <w:cs/>
        </w:rPr>
        <w:t xml:space="preserve"> ภายใต้สัญญาเงินกู้ยืมดังกล่าว บริษัทต้องปฏิบัติตามเงื่อนไขบางประการเกี่ยวกับการรักษาอัตราส่วนทางการเงินและเงื่อนไขอื่นตามที่ระบุไว้ในสัญญาเงินกู้ยืมดังกล่าวค้ำประกันโดย บริษัท เวนดิ้ง พลัส จำกัด และกรรมการบริษัท ณ วันที่ </w:t>
      </w:r>
      <w:r w:rsidR="00371817" w:rsidRPr="007929E5">
        <w:rPr>
          <w:rFonts w:ascii="Angsana New" w:hAnsi="Angsana New"/>
          <w:sz w:val="30"/>
          <w:szCs w:val="30"/>
        </w:rPr>
        <w:t>31</w:t>
      </w:r>
      <w:r w:rsidR="00371817" w:rsidRPr="007929E5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7929E5">
        <w:rPr>
          <w:rFonts w:ascii="Angsana New" w:hAnsi="Angsana New" w:hint="cs"/>
          <w:sz w:val="30"/>
          <w:szCs w:val="30"/>
          <w:cs/>
        </w:rPr>
        <w:t xml:space="preserve"> </w:t>
      </w:r>
      <w:r w:rsidRPr="007929E5">
        <w:rPr>
          <w:rFonts w:ascii="Angsana New" w:hAnsi="Angsana New" w:hint="cs"/>
          <w:sz w:val="30"/>
          <w:szCs w:val="30"/>
        </w:rPr>
        <w:t xml:space="preserve">2562 </w:t>
      </w:r>
      <w:r w:rsidRPr="007929E5">
        <w:rPr>
          <w:rFonts w:ascii="Angsana New" w:hAnsi="Angsana New" w:hint="cs"/>
          <w:sz w:val="30"/>
          <w:szCs w:val="30"/>
          <w:cs/>
        </w:rPr>
        <w:t xml:space="preserve">บริษัทได้กู้ยืมเงินระยะสั้นเป็นตั๋วสัญญาใช้เงินจากวงเงินดังกล่าวจำนวน </w:t>
      </w:r>
      <w:r w:rsidR="00381A01" w:rsidRPr="007929E5">
        <w:rPr>
          <w:rFonts w:ascii="Angsana New" w:hAnsi="Angsana New"/>
          <w:sz w:val="30"/>
          <w:szCs w:val="30"/>
        </w:rPr>
        <w:t>78.86</w:t>
      </w:r>
      <w:r w:rsidRPr="007929E5">
        <w:rPr>
          <w:rFonts w:ascii="Angsana New" w:hAnsi="Angsana New" w:hint="cs"/>
          <w:sz w:val="30"/>
          <w:szCs w:val="30"/>
        </w:rPr>
        <w:t xml:space="preserve"> </w:t>
      </w:r>
      <w:r w:rsidRPr="007929E5">
        <w:rPr>
          <w:rFonts w:ascii="Angsana New" w:hAnsi="Angsana New" w:hint="cs"/>
          <w:sz w:val="30"/>
          <w:szCs w:val="30"/>
          <w:cs/>
        </w:rPr>
        <w:t>ล้านบาท</w:t>
      </w:r>
    </w:p>
    <w:p w14:paraId="2F97C313" w14:textId="77777777" w:rsidR="006F66DD" w:rsidRPr="007929E5" w:rsidRDefault="006F66DD" w:rsidP="006F66DD">
      <w:pPr>
        <w:ind w:left="540"/>
        <w:rPr>
          <w:rFonts w:ascii="Angsana New" w:hAnsi="Angsana New"/>
          <w:sz w:val="30"/>
          <w:szCs w:val="30"/>
          <w:cs/>
        </w:rPr>
      </w:pPr>
    </w:p>
    <w:p w14:paraId="6C2376C8" w14:textId="2F03FA7B" w:rsidR="006F66DD" w:rsidRPr="007929E5" w:rsidRDefault="006F66DD" w:rsidP="006F66D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929E5">
        <w:rPr>
          <w:rFonts w:ascii="Angsana New" w:hAnsi="Angsana New" w:hint="cs"/>
          <w:sz w:val="30"/>
          <w:szCs w:val="30"/>
          <w:cs/>
        </w:rPr>
        <w:t>นอกจากนี้ในเดือน</w:t>
      </w:r>
      <w:r w:rsidR="00BD176C" w:rsidRPr="007929E5">
        <w:rPr>
          <w:rFonts w:ascii="Angsana New" w:hAnsi="Angsana New" w:hint="cs"/>
          <w:sz w:val="30"/>
          <w:szCs w:val="30"/>
          <w:cs/>
        </w:rPr>
        <w:t>ธันวาคม</w:t>
      </w:r>
      <w:r w:rsidRPr="007929E5">
        <w:rPr>
          <w:rFonts w:ascii="Angsana New" w:hAnsi="Angsana New" w:hint="cs"/>
          <w:sz w:val="30"/>
          <w:szCs w:val="30"/>
          <w:cs/>
        </w:rPr>
        <w:t xml:space="preserve"> </w:t>
      </w:r>
      <w:r w:rsidRPr="007929E5">
        <w:rPr>
          <w:rFonts w:ascii="Angsana New" w:hAnsi="Angsana New" w:hint="cs"/>
          <w:sz w:val="30"/>
          <w:szCs w:val="30"/>
        </w:rPr>
        <w:t xml:space="preserve">2562 </w:t>
      </w:r>
      <w:r w:rsidRPr="007929E5">
        <w:rPr>
          <w:rFonts w:ascii="Angsana New" w:hAnsi="Angsana New" w:hint="cs"/>
          <w:sz w:val="30"/>
          <w:szCs w:val="30"/>
          <w:cs/>
        </w:rPr>
        <w:t xml:space="preserve">บริษัทย่อยแห่งหนึ่งได้ทำสัญญากู้ยืมเงินระยะสั้นเป็นตั๋วสัญญาใช้เงินกับสถาบันการเงินในประเทศแห่งหนึ่ง จำนวน </w:t>
      </w:r>
      <w:r w:rsidRPr="007929E5">
        <w:rPr>
          <w:rFonts w:ascii="Angsana New" w:hAnsi="Angsana New" w:hint="cs"/>
          <w:sz w:val="30"/>
          <w:szCs w:val="30"/>
        </w:rPr>
        <w:t>1</w:t>
      </w:r>
      <w:r w:rsidR="004B5D6E" w:rsidRPr="007929E5">
        <w:rPr>
          <w:rFonts w:ascii="Angsana New" w:hAnsi="Angsana New"/>
          <w:sz w:val="30"/>
          <w:szCs w:val="30"/>
        </w:rPr>
        <w:t>3</w:t>
      </w:r>
      <w:r w:rsidRPr="007929E5">
        <w:rPr>
          <w:rFonts w:ascii="Angsana New" w:hAnsi="Angsana New" w:hint="cs"/>
          <w:sz w:val="30"/>
          <w:szCs w:val="30"/>
        </w:rPr>
        <w:t>.</w:t>
      </w:r>
      <w:r w:rsidR="004B5D6E" w:rsidRPr="007929E5">
        <w:rPr>
          <w:rFonts w:ascii="Angsana New" w:hAnsi="Angsana New"/>
          <w:sz w:val="30"/>
          <w:szCs w:val="30"/>
        </w:rPr>
        <w:t>35</w:t>
      </w:r>
      <w:r w:rsidRPr="007929E5">
        <w:rPr>
          <w:rFonts w:ascii="Angsana New" w:hAnsi="Angsana New" w:hint="cs"/>
          <w:sz w:val="30"/>
          <w:szCs w:val="30"/>
          <w:cs/>
        </w:rPr>
        <w:t xml:space="preserve"> ล้านบาท ตั๋วสัญญาใช้เงินดังกล่าวมีอัตราดอกเบี้ย</w:t>
      </w:r>
      <w:r w:rsidRPr="007929E5">
        <w:rPr>
          <w:rFonts w:ascii="Angsana New" w:hAnsi="Angsana New" w:hint="cs"/>
          <w:sz w:val="30"/>
          <w:szCs w:val="30"/>
        </w:rPr>
        <w:t xml:space="preserve"> MOR</w:t>
      </w:r>
      <w:r w:rsidRPr="007929E5">
        <w:rPr>
          <w:rFonts w:ascii="Angsana New" w:hAnsi="Angsana New" w:hint="cs"/>
          <w:sz w:val="30"/>
          <w:szCs w:val="30"/>
          <w:cs/>
        </w:rPr>
        <w:t xml:space="preserve"> ลบด้วยร้อยละ </w:t>
      </w:r>
      <w:r w:rsidRPr="007929E5">
        <w:rPr>
          <w:rFonts w:ascii="Angsana New" w:hAnsi="Angsana New" w:hint="cs"/>
          <w:sz w:val="30"/>
          <w:szCs w:val="30"/>
        </w:rPr>
        <w:t xml:space="preserve">1 </w:t>
      </w:r>
      <w:r w:rsidRPr="007929E5">
        <w:rPr>
          <w:rFonts w:ascii="Angsana New" w:hAnsi="Angsana New" w:hint="cs"/>
          <w:sz w:val="30"/>
          <w:szCs w:val="30"/>
          <w:cs/>
        </w:rPr>
        <w:t xml:space="preserve">ต่อปี โดยมีกำหนดชำระคืนภายใน </w:t>
      </w:r>
      <w:r w:rsidRPr="007929E5">
        <w:rPr>
          <w:rFonts w:ascii="Angsana New" w:hAnsi="Angsana New" w:hint="cs"/>
          <w:sz w:val="30"/>
          <w:szCs w:val="30"/>
        </w:rPr>
        <w:t>1</w:t>
      </w:r>
      <w:r w:rsidRPr="007929E5">
        <w:rPr>
          <w:rFonts w:ascii="Angsana New" w:hAnsi="Angsana New" w:hint="cs"/>
          <w:sz w:val="30"/>
          <w:szCs w:val="30"/>
          <w:cs/>
        </w:rPr>
        <w:t xml:space="preserve"> เดือน นับจากวันที่เบิกเงินกู้</w:t>
      </w:r>
    </w:p>
    <w:p w14:paraId="1D2EE385" w14:textId="77777777" w:rsidR="004A3A58" w:rsidRPr="007929E5" w:rsidRDefault="004A3A58" w:rsidP="004A3A58">
      <w:pPr>
        <w:pStyle w:val="BodyText2"/>
        <w:ind w:left="540"/>
        <w:rPr>
          <w:rFonts w:asciiTheme="majorBidi" w:hAnsiTheme="majorBidi" w:cstheme="majorBidi"/>
          <w:lang w:val="en-US"/>
        </w:rPr>
      </w:pPr>
    </w:p>
    <w:p w14:paraId="2ADB2C0D" w14:textId="77777777" w:rsidR="00983736" w:rsidRPr="007929E5" w:rsidRDefault="00983736" w:rsidP="004A3A58">
      <w:pPr>
        <w:pStyle w:val="BodyText2"/>
        <w:ind w:left="540"/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</w:pPr>
      <w:r w:rsidRPr="007929E5">
        <w:rPr>
          <w:rFonts w:asciiTheme="minorHAnsi" w:hAnsiTheme="minorHAnsi" w:cstheme="minorHAnsi"/>
          <w:b/>
          <w:bCs/>
          <w:i/>
          <w:iCs/>
          <w:spacing w:val="-2"/>
          <w:cs/>
        </w:rPr>
        <w:t>เงินกู้ยืม</w:t>
      </w:r>
      <w:r w:rsidR="008D44F4" w:rsidRPr="007929E5">
        <w:rPr>
          <w:rFonts w:asciiTheme="minorHAnsi" w:hAnsiTheme="minorHAnsi" w:cstheme="minorHAnsi"/>
          <w:b/>
          <w:bCs/>
          <w:i/>
          <w:iCs/>
          <w:spacing w:val="-2"/>
          <w:cs/>
        </w:rPr>
        <w:t>ระยะยาว</w:t>
      </w:r>
      <w:r w:rsidRPr="007929E5">
        <w:rPr>
          <w:rFonts w:asciiTheme="minorHAnsi" w:hAnsiTheme="minorHAnsi" w:cstheme="minorHAnsi"/>
          <w:b/>
          <w:bCs/>
          <w:i/>
          <w:iCs/>
          <w:spacing w:val="-2"/>
          <w:cs/>
        </w:rPr>
        <w:t>จากสถาบันการเงิน</w:t>
      </w:r>
    </w:p>
    <w:p w14:paraId="3535B42F" w14:textId="77777777" w:rsidR="00983736" w:rsidRPr="007929E5" w:rsidRDefault="00983736" w:rsidP="00983736">
      <w:pPr>
        <w:pStyle w:val="BodyText2"/>
        <w:ind w:left="540"/>
        <w:rPr>
          <w:rFonts w:asciiTheme="minorHAnsi" w:hAnsiTheme="minorHAnsi" w:cstheme="minorHAnsi"/>
          <w:cs/>
          <w:lang w:val="en-US"/>
        </w:rPr>
      </w:pPr>
    </w:p>
    <w:p w14:paraId="684E3129" w14:textId="0BFB212B" w:rsidR="00983736" w:rsidRPr="007929E5" w:rsidRDefault="00983736" w:rsidP="00983736">
      <w:pPr>
        <w:pStyle w:val="BodyText2"/>
        <w:ind w:left="540"/>
        <w:rPr>
          <w:rFonts w:asciiTheme="minorHAnsi" w:hAnsiTheme="minorHAnsi" w:cstheme="minorHAnsi"/>
          <w:spacing w:val="-2"/>
          <w:lang w:val="en-US"/>
        </w:rPr>
      </w:pPr>
      <w:r w:rsidRPr="007929E5">
        <w:rPr>
          <w:rFonts w:asciiTheme="minorHAnsi" w:hAnsiTheme="minorHAnsi" w:cstheme="minorHAnsi"/>
          <w:cs/>
          <w:lang w:val="en-US"/>
        </w:rPr>
        <w:t xml:space="preserve">เมื่อวันที่ </w:t>
      </w:r>
      <w:r w:rsidRPr="007929E5">
        <w:rPr>
          <w:rFonts w:asciiTheme="minorHAnsi" w:hAnsiTheme="minorHAnsi" w:cstheme="minorHAnsi"/>
          <w:lang w:val="en-US"/>
        </w:rPr>
        <w:t xml:space="preserve">6 </w:t>
      </w:r>
      <w:r w:rsidRPr="007929E5">
        <w:rPr>
          <w:rFonts w:asciiTheme="minorHAnsi" w:hAnsiTheme="minorHAnsi" w:cstheme="minorHAnsi"/>
          <w:cs/>
          <w:lang w:val="en-US"/>
        </w:rPr>
        <w:t xml:space="preserve">สิงหาคม </w:t>
      </w:r>
      <w:r w:rsidRPr="007929E5">
        <w:rPr>
          <w:rFonts w:asciiTheme="minorHAnsi" w:hAnsiTheme="minorHAnsi" w:cstheme="minorHAnsi"/>
          <w:lang w:val="en-US"/>
        </w:rPr>
        <w:t xml:space="preserve">2561 </w:t>
      </w:r>
      <w:r w:rsidRPr="007929E5">
        <w:rPr>
          <w:rFonts w:asciiTheme="minorHAnsi" w:hAnsiTheme="minorHAnsi" w:cstheme="minorHAnsi"/>
          <w:cs/>
          <w:lang w:val="en-US"/>
        </w:rPr>
        <w:t>บริษัทได้ทำสัญญากู้ยืม</w:t>
      </w:r>
      <w:r w:rsidR="00E11D77" w:rsidRPr="007929E5">
        <w:rPr>
          <w:rFonts w:asciiTheme="minorHAnsi" w:hAnsiTheme="minorHAnsi" w:cstheme="minorHAnsi"/>
          <w:cs/>
          <w:lang w:val="en-US"/>
        </w:rPr>
        <w:t>เงิน</w:t>
      </w:r>
      <w:r w:rsidRPr="007929E5">
        <w:rPr>
          <w:rFonts w:asciiTheme="minorHAnsi" w:hAnsiTheme="minorHAnsi" w:cstheme="minorHAnsi"/>
          <w:cs/>
          <w:lang w:val="en-US"/>
        </w:rPr>
        <w:t xml:space="preserve">กับสถาบันการเงินในประเทศแห่งหนึ่งจำนวน </w:t>
      </w:r>
      <w:r w:rsidRPr="007929E5">
        <w:rPr>
          <w:rFonts w:asciiTheme="minorHAnsi" w:hAnsiTheme="minorHAnsi" w:cstheme="minorHAnsi"/>
          <w:lang w:val="en-US"/>
        </w:rPr>
        <w:t xml:space="preserve">100 </w:t>
      </w:r>
      <w:r w:rsidR="00754125" w:rsidRPr="007929E5">
        <w:rPr>
          <w:rFonts w:asciiTheme="minorHAnsi" w:hAnsiTheme="minorHAnsi" w:cstheme="minorHAnsi"/>
          <w:cs/>
          <w:lang w:val="en-US"/>
        </w:rPr>
        <w:t>ล้านบา</w:t>
      </w:r>
      <w:r w:rsidR="00754125" w:rsidRPr="007929E5">
        <w:rPr>
          <w:rFonts w:asciiTheme="minorHAnsi" w:hAnsiTheme="minorHAnsi" w:cstheme="minorHAnsi" w:hint="cs"/>
          <w:cs/>
          <w:lang w:val="en-US"/>
        </w:rPr>
        <w:t>ท</w:t>
      </w:r>
      <w:r w:rsidR="001F31E2" w:rsidRPr="007929E5">
        <w:rPr>
          <w:rFonts w:asciiTheme="minorHAnsi" w:hAnsiTheme="minorHAnsi" w:cstheme="minorHAnsi"/>
          <w:cs/>
          <w:lang w:val="en-US"/>
        </w:rPr>
        <w:t xml:space="preserve">โดยมีระยะเวลา </w:t>
      </w:r>
      <w:r w:rsidR="001F31E2" w:rsidRPr="007929E5">
        <w:rPr>
          <w:rFonts w:asciiTheme="minorHAnsi" w:hAnsiTheme="minorHAnsi" w:cstheme="minorHAnsi"/>
          <w:lang w:val="en-US"/>
        </w:rPr>
        <w:t xml:space="preserve">2 </w:t>
      </w:r>
      <w:r w:rsidR="001F31E2" w:rsidRPr="007929E5">
        <w:rPr>
          <w:rFonts w:asciiTheme="minorHAnsi" w:hAnsiTheme="minorHAnsi" w:cstheme="minorHAnsi"/>
          <w:cs/>
          <w:lang w:val="en-US"/>
        </w:rPr>
        <w:t xml:space="preserve">ปี </w:t>
      </w:r>
      <w:r w:rsidR="008D44F4" w:rsidRPr="007929E5">
        <w:rPr>
          <w:rFonts w:asciiTheme="minorHAnsi" w:hAnsiTheme="minorHAnsi" w:cstheme="minorHAnsi"/>
          <w:cs/>
          <w:lang w:val="en-US"/>
        </w:rPr>
        <w:t>ทั้งนี้บริษัทจะต้องเบิก</w:t>
      </w:r>
      <w:r w:rsidRPr="007929E5">
        <w:rPr>
          <w:rFonts w:asciiTheme="minorHAnsi" w:hAnsiTheme="minorHAnsi" w:cstheme="minorHAnsi"/>
          <w:cs/>
          <w:lang w:val="en-US"/>
        </w:rPr>
        <w:t xml:space="preserve">เงินกู้ให้เสร็จสิ้นภายใน </w:t>
      </w:r>
      <w:r w:rsidRPr="007929E5">
        <w:rPr>
          <w:rFonts w:asciiTheme="minorHAnsi" w:hAnsiTheme="minorHAnsi" w:cstheme="minorHAnsi"/>
          <w:lang w:val="en-US"/>
        </w:rPr>
        <w:t xml:space="preserve">31 </w:t>
      </w:r>
      <w:r w:rsidRPr="007929E5">
        <w:rPr>
          <w:rFonts w:asciiTheme="minorHAnsi" w:hAnsiTheme="minorHAnsi" w:cstheme="minorHAnsi"/>
          <w:cs/>
          <w:lang w:val="en-US"/>
        </w:rPr>
        <w:t xml:space="preserve">ธันวาคม </w:t>
      </w:r>
      <w:r w:rsidR="001F31E2" w:rsidRPr="007929E5">
        <w:rPr>
          <w:rFonts w:asciiTheme="minorHAnsi" w:hAnsiTheme="minorHAnsi" w:cstheme="minorHAnsi"/>
          <w:lang w:val="en-US"/>
        </w:rPr>
        <w:t>2561</w:t>
      </w:r>
      <w:r w:rsidR="001F31E2" w:rsidRPr="007929E5">
        <w:rPr>
          <w:rFonts w:asciiTheme="minorHAnsi" w:hAnsiTheme="minorHAnsi" w:cstheme="minorHAnsi"/>
          <w:cs/>
          <w:lang w:val="en-US"/>
        </w:rPr>
        <w:t xml:space="preserve"> </w:t>
      </w:r>
      <w:r w:rsidR="00E11D77" w:rsidRPr="007929E5">
        <w:rPr>
          <w:rFonts w:asciiTheme="minorHAnsi" w:hAnsiTheme="minorHAnsi" w:cstheme="minorHAnsi"/>
          <w:cs/>
          <w:lang w:val="en-US"/>
        </w:rPr>
        <w:t>เงินกู้ยืมดังกล่าว</w:t>
      </w:r>
      <w:r w:rsidRPr="007929E5">
        <w:rPr>
          <w:rFonts w:asciiTheme="minorHAnsi" w:hAnsiTheme="minorHAnsi" w:cstheme="minorHAnsi"/>
          <w:cs/>
          <w:lang w:val="en-US"/>
        </w:rPr>
        <w:t xml:space="preserve">มีอัตราดอกเบี้ย </w:t>
      </w:r>
      <w:r w:rsidRPr="007929E5">
        <w:rPr>
          <w:rFonts w:asciiTheme="minorHAnsi" w:hAnsiTheme="minorHAnsi" w:cstheme="minorHAnsi"/>
          <w:lang w:val="en-US"/>
        </w:rPr>
        <w:t xml:space="preserve">MLR </w:t>
      </w:r>
      <w:r w:rsidRPr="007929E5">
        <w:rPr>
          <w:rFonts w:asciiTheme="minorHAnsi" w:hAnsiTheme="minorHAnsi" w:cstheme="minorHAnsi"/>
          <w:cs/>
          <w:lang w:val="en-US"/>
        </w:rPr>
        <w:t xml:space="preserve">ลบด้วยอัตราดอกเบี้ยร้อยละ </w:t>
      </w:r>
      <w:r w:rsidRPr="007929E5">
        <w:rPr>
          <w:rFonts w:asciiTheme="minorHAnsi" w:hAnsiTheme="minorHAnsi" w:cstheme="minorHAnsi"/>
          <w:lang w:val="en-US"/>
        </w:rPr>
        <w:t xml:space="preserve">0.75 </w:t>
      </w:r>
      <w:r w:rsidRPr="007929E5">
        <w:rPr>
          <w:rFonts w:asciiTheme="minorHAnsi" w:hAnsiTheme="minorHAnsi" w:cstheme="minorHAnsi"/>
          <w:cs/>
          <w:lang w:val="en-US"/>
        </w:rPr>
        <w:t xml:space="preserve">ต่อปี </w:t>
      </w:r>
      <w:r w:rsidR="00E11D77" w:rsidRPr="007929E5">
        <w:rPr>
          <w:rFonts w:asciiTheme="minorHAnsi" w:hAnsiTheme="minorHAnsi" w:cstheme="minorHAnsi"/>
          <w:cs/>
          <w:lang w:val="en-US"/>
        </w:rPr>
        <w:t>โดยมีกำหนด</w:t>
      </w:r>
      <w:r w:rsidR="001F31E2" w:rsidRPr="007929E5">
        <w:rPr>
          <w:rFonts w:asciiTheme="minorHAnsi" w:hAnsiTheme="minorHAnsi" w:cstheme="minorHAnsi"/>
          <w:cs/>
          <w:lang w:val="en-US"/>
        </w:rPr>
        <w:t>จ่าย</w:t>
      </w:r>
      <w:r w:rsidR="00E11D77" w:rsidRPr="007929E5">
        <w:rPr>
          <w:rFonts w:asciiTheme="minorHAnsi" w:hAnsiTheme="minorHAnsi" w:cstheme="minorHAnsi"/>
          <w:cs/>
          <w:lang w:val="en-US"/>
        </w:rPr>
        <w:t>ชำระ</w:t>
      </w:r>
      <w:r w:rsidRPr="007929E5">
        <w:rPr>
          <w:rFonts w:asciiTheme="minorHAnsi" w:hAnsiTheme="minorHAnsi" w:cstheme="minorHAnsi"/>
          <w:cs/>
          <w:lang w:val="en-US"/>
        </w:rPr>
        <w:t>คืน</w:t>
      </w:r>
      <w:r w:rsidR="00E11D77" w:rsidRPr="007929E5">
        <w:rPr>
          <w:rFonts w:asciiTheme="minorHAnsi" w:hAnsiTheme="minorHAnsi" w:cstheme="minorHAnsi"/>
          <w:cs/>
          <w:lang w:val="en-US"/>
        </w:rPr>
        <w:t>เป็นรายเดือนรวม</w:t>
      </w:r>
      <w:r w:rsidRPr="007929E5">
        <w:rPr>
          <w:rFonts w:asciiTheme="minorHAnsi" w:hAnsiTheme="minorHAnsi" w:cstheme="minorHAnsi"/>
          <w:cs/>
          <w:lang w:val="en-US"/>
        </w:rPr>
        <w:t xml:space="preserve"> </w:t>
      </w:r>
      <w:r w:rsidRPr="007929E5">
        <w:rPr>
          <w:rFonts w:asciiTheme="minorHAnsi" w:hAnsiTheme="minorHAnsi" w:cstheme="minorHAnsi"/>
          <w:lang w:val="en-US"/>
        </w:rPr>
        <w:t xml:space="preserve">24 </w:t>
      </w:r>
      <w:r w:rsidRPr="007929E5">
        <w:rPr>
          <w:rFonts w:asciiTheme="minorHAnsi" w:hAnsiTheme="minorHAnsi" w:cstheme="minorHAnsi"/>
          <w:cs/>
          <w:lang w:val="en-US"/>
        </w:rPr>
        <w:t>งวด โดย</w:t>
      </w:r>
      <w:r w:rsidR="005A20AD" w:rsidRPr="007929E5">
        <w:rPr>
          <w:rFonts w:asciiTheme="minorHAnsi" w:hAnsiTheme="minorHAnsi" w:cstheme="minorHAnsi"/>
          <w:cs/>
          <w:lang w:val="en-US"/>
        </w:rPr>
        <w:t>กำหนดจ่าย</w:t>
      </w:r>
      <w:r w:rsidR="00E11D77" w:rsidRPr="007929E5">
        <w:rPr>
          <w:rFonts w:asciiTheme="minorHAnsi" w:hAnsiTheme="minorHAnsi" w:cstheme="minorHAnsi"/>
          <w:cs/>
          <w:lang w:val="en-US"/>
        </w:rPr>
        <w:t>ชำระงวด</w:t>
      </w:r>
      <w:r w:rsidRPr="007929E5">
        <w:rPr>
          <w:rFonts w:asciiTheme="minorHAnsi" w:hAnsiTheme="minorHAnsi" w:cstheme="minorHAnsi"/>
          <w:cs/>
          <w:lang w:val="en-US"/>
        </w:rPr>
        <w:t xml:space="preserve">ละ </w:t>
      </w:r>
      <w:r w:rsidRPr="007929E5">
        <w:rPr>
          <w:rFonts w:asciiTheme="minorHAnsi" w:hAnsiTheme="minorHAnsi" w:cstheme="minorHAnsi"/>
          <w:lang w:val="en-US"/>
        </w:rPr>
        <w:t xml:space="preserve">4.17 </w:t>
      </w:r>
      <w:r w:rsidRPr="007929E5">
        <w:rPr>
          <w:rFonts w:asciiTheme="minorHAnsi" w:hAnsiTheme="minorHAnsi" w:cstheme="minorHAnsi"/>
          <w:cs/>
          <w:lang w:val="en-US"/>
        </w:rPr>
        <w:t>ล้านบาท</w:t>
      </w:r>
      <w:r w:rsidR="001F31E2" w:rsidRPr="007929E5">
        <w:rPr>
          <w:rFonts w:asciiTheme="minorHAnsi" w:hAnsiTheme="minorHAnsi" w:cstheme="minorHAnsi"/>
          <w:cs/>
          <w:lang w:val="en-US"/>
        </w:rPr>
        <w:t xml:space="preserve"> บริษัทมีข้อผูกพันที่จะต้องปฏิบัติตามเงื่อนไขและข้อจำกัดที่กำหนดในสัญญากู้ยืม</w:t>
      </w:r>
      <w:r w:rsidR="005A20AD" w:rsidRPr="007929E5">
        <w:rPr>
          <w:rFonts w:asciiTheme="minorHAnsi" w:hAnsiTheme="minorHAnsi" w:cstheme="minorHAnsi"/>
          <w:cs/>
          <w:lang w:val="en-US"/>
        </w:rPr>
        <w:t xml:space="preserve"> </w:t>
      </w:r>
      <w:r w:rsidR="001F31E2" w:rsidRPr="007929E5">
        <w:rPr>
          <w:rFonts w:asciiTheme="minorHAnsi" w:hAnsiTheme="minorHAnsi" w:cstheme="minorHAnsi"/>
          <w:cs/>
          <w:lang w:val="en-US"/>
        </w:rPr>
        <w:t>เช่</w:t>
      </w:r>
      <w:r w:rsidR="005A20AD" w:rsidRPr="007929E5">
        <w:rPr>
          <w:rFonts w:asciiTheme="minorHAnsi" w:hAnsiTheme="minorHAnsi" w:cstheme="minorHAnsi"/>
          <w:cs/>
          <w:lang w:val="en-US"/>
        </w:rPr>
        <w:t>น</w:t>
      </w:r>
      <w:r w:rsidR="005A20AD" w:rsidRPr="007929E5">
        <w:rPr>
          <w:rFonts w:asciiTheme="minorHAnsi" w:hAnsiTheme="minorHAnsi" w:cstheme="minorHAnsi" w:hint="cs"/>
          <w:cs/>
          <w:lang w:val="en-US"/>
        </w:rPr>
        <w:t xml:space="preserve"> </w:t>
      </w:r>
      <w:r w:rsidR="00243344" w:rsidRPr="007929E5">
        <w:rPr>
          <w:rFonts w:asciiTheme="minorHAnsi" w:hAnsiTheme="minorHAnsi" w:cstheme="minorHAnsi"/>
          <w:spacing w:val="-2"/>
          <w:cs/>
          <w:lang w:val="en-US"/>
        </w:rPr>
        <w:t>การดำรง</w:t>
      </w:r>
      <w:r w:rsidR="001F31E2" w:rsidRPr="007929E5">
        <w:rPr>
          <w:rFonts w:asciiTheme="minorHAnsi" w:hAnsiTheme="minorHAnsi" w:cstheme="minorHAnsi"/>
          <w:spacing w:val="-2"/>
          <w:cs/>
          <w:lang w:val="en-US"/>
        </w:rPr>
        <w:t>อัตราส่วนหนี้สินต่อส่วนของผู้ถือหุ้น</w:t>
      </w:r>
      <w:r w:rsidR="00986E4C" w:rsidRPr="007929E5">
        <w:rPr>
          <w:rFonts w:asciiTheme="minorHAnsi" w:hAnsiTheme="minorHAnsi" w:cstheme="minorHAnsi"/>
          <w:spacing w:val="-2"/>
          <w:lang w:val="en-US"/>
        </w:rPr>
        <w:t xml:space="preserve"> </w:t>
      </w:r>
      <w:r w:rsidR="00986E4C" w:rsidRPr="007929E5">
        <w:rPr>
          <w:rFonts w:asciiTheme="minorHAnsi" w:hAnsiTheme="minorHAnsi" w:cstheme="minorHAnsi" w:hint="cs"/>
          <w:spacing w:val="-2"/>
          <w:cs/>
          <w:lang w:val="en-US"/>
        </w:rPr>
        <w:t xml:space="preserve">ณ วันที่ </w:t>
      </w:r>
      <w:r w:rsidR="00986E4C" w:rsidRPr="007929E5">
        <w:rPr>
          <w:rFonts w:asciiTheme="minorHAnsi" w:hAnsiTheme="minorHAnsi" w:cstheme="minorHAnsi"/>
          <w:spacing w:val="-2"/>
          <w:lang w:val="en-US"/>
        </w:rPr>
        <w:t>31</w:t>
      </w:r>
      <w:r w:rsidR="00986E4C" w:rsidRPr="007929E5">
        <w:rPr>
          <w:rFonts w:asciiTheme="minorHAnsi" w:hAnsiTheme="minorHAnsi" w:cstheme="minorHAnsi" w:hint="cs"/>
          <w:spacing w:val="-2"/>
          <w:cs/>
          <w:lang w:val="en-US"/>
        </w:rPr>
        <w:t xml:space="preserve"> ธันวาคม </w:t>
      </w:r>
      <w:r w:rsidR="00986E4C" w:rsidRPr="007929E5">
        <w:rPr>
          <w:rFonts w:asciiTheme="minorHAnsi" w:hAnsiTheme="minorHAnsi" w:cstheme="minorHAnsi"/>
          <w:spacing w:val="-2"/>
          <w:lang w:val="en-US"/>
        </w:rPr>
        <w:t>256</w:t>
      </w:r>
      <w:r w:rsidR="000B7AC3" w:rsidRPr="007929E5">
        <w:rPr>
          <w:rFonts w:asciiTheme="minorHAnsi" w:hAnsiTheme="minorHAnsi" w:cstheme="minorHAnsi"/>
          <w:spacing w:val="-2"/>
          <w:lang w:val="en-US"/>
        </w:rPr>
        <w:t>2</w:t>
      </w:r>
      <w:r w:rsidR="00986E4C" w:rsidRPr="007929E5">
        <w:rPr>
          <w:rFonts w:asciiTheme="minorHAnsi" w:hAnsiTheme="minorHAnsi" w:cstheme="minorHAnsi"/>
          <w:spacing w:val="-2"/>
          <w:lang w:val="en-US"/>
        </w:rPr>
        <w:t xml:space="preserve"> </w:t>
      </w:r>
      <w:r w:rsidR="00986E4C" w:rsidRPr="007929E5">
        <w:rPr>
          <w:rFonts w:asciiTheme="minorHAnsi" w:hAnsiTheme="minorHAnsi" w:cstheme="minorHAnsi" w:hint="cs"/>
          <w:spacing w:val="-2"/>
          <w:cs/>
          <w:lang w:val="en-US"/>
        </w:rPr>
        <w:t>เงินกู้ยืมดังกล่าว มียอดคงเหลือ</w:t>
      </w:r>
      <w:r w:rsidR="00A02A1D" w:rsidRPr="007929E5">
        <w:rPr>
          <w:rFonts w:asciiTheme="minorHAnsi" w:hAnsiTheme="minorHAnsi" w:cstheme="minorHAnsi"/>
          <w:spacing w:val="-2"/>
          <w:lang w:val="en-US"/>
        </w:rPr>
        <w:t xml:space="preserve"> 29.11</w:t>
      </w:r>
      <w:r w:rsidR="00FA5262" w:rsidRPr="007929E5">
        <w:rPr>
          <w:rFonts w:asciiTheme="minorHAnsi" w:hAnsiTheme="minorHAnsi" w:cstheme="minorHAnsi" w:hint="cs"/>
          <w:spacing w:val="-2"/>
          <w:cs/>
          <w:lang w:val="en-US"/>
        </w:rPr>
        <w:t xml:space="preserve"> ล้าน</w:t>
      </w:r>
      <w:r w:rsidR="00986E4C" w:rsidRPr="007929E5">
        <w:rPr>
          <w:rFonts w:asciiTheme="minorHAnsi" w:hAnsiTheme="minorHAnsi" w:cstheme="minorHAnsi" w:hint="cs"/>
          <w:spacing w:val="-2"/>
          <w:cs/>
          <w:lang w:val="en-US"/>
        </w:rPr>
        <w:t>บาท</w:t>
      </w:r>
      <w:r w:rsidR="000B7AC3" w:rsidRPr="007929E5">
        <w:rPr>
          <w:rFonts w:asciiTheme="minorHAnsi" w:hAnsiTheme="minorHAnsi" w:cstheme="minorHAnsi"/>
          <w:spacing w:val="-2"/>
          <w:lang w:val="en-US"/>
        </w:rPr>
        <w:t xml:space="preserve"> </w:t>
      </w:r>
      <w:r w:rsidR="000B7AC3" w:rsidRPr="007929E5">
        <w:rPr>
          <w:rFonts w:asciiTheme="minorHAnsi" w:hAnsiTheme="minorHAnsi" w:cstheme="minorHAnsi"/>
          <w:i/>
          <w:iCs/>
          <w:spacing w:val="-2"/>
          <w:lang w:val="en-US"/>
        </w:rPr>
        <w:t xml:space="preserve">(2561: 79.15 </w:t>
      </w:r>
      <w:r w:rsidR="000B7AC3" w:rsidRPr="007929E5">
        <w:rPr>
          <w:rFonts w:asciiTheme="minorHAnsi" w:hAnsiTheme="minorHAnsi" w:cstheme="minorHAnsi" w:hint="cs"/>
          <w:i/>
          <w:iCs/>
          <w:spacing w:val="-2"/>
          <w:cs/>
          <w:lang w:val="en-US"/>
        </w:rPr>
        <w:t>ล้านบาท)</w:t>
      </w:r>
      <w:r w:rsidR="00A02A1D" w:rsidRPr="007929E5">
        <w:rPr>
          <w:rFonts w:asciiTheme="minorHAnsi" w:hAnsiTheme="minorHAnsi" w:cstheme="minorHAnsi"/>
          <w:i/>
          <w:iCs/>
          <w:spacing w:val="-2"/>
          <w:lang w:val="en-US"/>
        </w:rPr>
        <w:t xml:space="preserve"> </w:t>
      </w:r>
      <w:r w:rsidR="00A02A1D" w:rsidRPr="007929E5">
        <w:rPr>
          <w:rFonts w:asciiTheme="minorHAnsi" w:hAnsiTheme="minorHAnsi" w:cstheme="minorHAnsi" w:hint="cs"/>
          <w:spacing w:val="-2"/>
          <w:cs/>
          <w:lang w:val="en-US"/>
        </w:rPr>
        <w:t>ซึ่งกำหนดชำระภายใน</w:t>
      </w:r>
      <w:r w:rsidR="00D54085">
        <w:rPr>
          <w:rFonts w:asciiTheme="minorHAnsi" w:hAnsiTheme="minorHAnsi" w:cstheme="minorHAnsi" w:hint="cs"/>
          <w:spacing w:val="-2"/>
          <w:cs/>
          <w:lang w:val="en-US"/>
        </w:rPr>
        <w:t>เดือน</w:t>
      </w:r>
      <w:r w:rsidR="00A02A1D" w:rsidRPr="007929E5">
        <w:rPr>
          <w:rFonts w:asciiTheme="minorHAnsi" w:hAnsiTheme="minorHAnsi" w:cstheme="minorHAnsi" w:hint="cs"/>
          <w:spacing w:val="-2"/>
          <w:cs/>
          <w:lang w:val="en-US"/>
        </w:rPr>
        <w:t xml:space="preserve">กรกฎาคม </w:t>
      </w:r>
      <w:r w:rsidR="00A02A1D" w:rsidRPr="007929E5">
        <w:rPr>
          <w:rFonts w:asciiTheme="minorHAnsi" w:hAnsiTheme="minorHAnsi" w:cstheme="minorHAnsi"/>
          <w:spacing w:val="-2"/>
          <w:lang w:val="en-US"/>
        </w:rPr>
        <w:t>2563</w:t>
      </w:r>
    </w:p>
    <w:p w14:paraId="1AC0D3AE" w14:textId="77777777" w:rsidR="00782D91" w:rsidRPr="007929E5" w:rsidRDefault="00782D91" w:rsidP="00983736">
      <w:pPr>
        <w:pStyle w:val="BodyText2"/>
        <w:ind w:left="540"/>
        <w:rPr>
          <w:rFonts w:asciiTheme="minorHAnsi" w:hAnsiTheme="minorHAnsi" w:cstheme="minorHAnsi"/>
          <w:spacing w:val="-2"/>
          <w:lang w:val="en-US"/>
        </w:rPr>
      </w:pPr>
    </w:p>
    <w:p w14:paraId="6EA01AD8" w14:textId="2FF7F324" w:rsidR="000B7AC3" w:rsidRPr="007929E5" w:rsidRDefault="004A3A58" w:rsidP="000B7AC3">
      <w:pPr>
        <w:pStyle w:val="BodyText2"/>
        <w:ind w:left="540"/>
        <w:rPr>
          <w:rFonts w:asciiTheme="minorHAnsi" w:hAnsiTheme="minorHAnsi" w:cstheme="minorHAnsi"/>
          <w:spacing w:val="-2"/>
          <w:cs/>
          <w:lang w:val="en-US"/>
        </w:rPr>
      </w:pPr>
      <w:r w:rsidRPr="007929E5">
        <w:rPr>
          <w:rFonts w:asciiTheme="minorHAnsi" w:hAnsiTheme="minorHAnsi" w:cstheme="minorHAnsi"/>
          <w:cs/>
          <w:lang w:val="en-US"/>
        </w:rPr>
        <w:t xml:space="preserve">เมื่อวันที่ </w:t>
      </w:r>
      <w:r w:rsidR="00B84B56" w:rsidRPr="007929E5">
        <w:rPr>
          <w:rFonts w:asciiTheme="minorHAnsi" w:hAnsiTheme="minorHAnsi" w:cstheme="minorHAnsi"/>
          <w:lang w:val="en-US"/>
        </w:rPr>
        <w:t>28</w:t>
      </w:r>
      <w:r w:rsidRPr="007929E5">
        <w:rPr>
          <w:rFonts w:asciiTheme="minorHAnsi" w:hAnsiTheme="minorHAnsi" w:cstheme="minorHAnsi" w:hint="cs"/>
          <w:cs/>
          <w:lang w:val="en-US"/>
        </w:rPr>
        <w:t xml:space="preserve"> พฤศจิกายน</w:t>
      </w:r>
      <w:r w:rsidRPr="007929E5">
        <w:rPr>
          <w:rFonts w:asciiTheme="minorHAnsi" w:hAnsiTheme="minorHAnsi" w:cstheme="minorHAnsi"/>
          <w:cs/>
          <w:lang w:val="en-US"/>
        </w:rPr>
        <w:t xml:space="preserve"> </w:t>
      </w:r>
      <w:r w:rsidRPr="007929E5">
        <w:rPr>
          <w:rFonts w:asciiTheme="minorHAnsi" w:hAnsiTheme="minorHAnsi" w:cstheme="minorHAnsi"/>
          <w:lang w:val="en-US"/>
        </w:rPr>
        <w:t xml:space="preserve">2561 </w:t>
      </w:r>
      <w:r w:rsidRPr="007929E5">
        <w:rPr>
          <w:rFonts w:asciiTheme="minorHAnsi" w:hAnsiTheme="minorHAnsi" w:cstheme="minorHAnsi"/>
          <w:cs/>
          <w:lang w:val="en-US"/>
        </w:rPr>
        <w:t>บริษัท</w:t>
      </w:r>
      <w:r w:rsidRPr="007929E5">
        <w:rPr>
          <w:rFonts w:asciiTheme="minorHAnsi" w:hAnsiTheme="minorHAnsi" w:cstheme="minorHAnsi" w:hint="cs"/>
          <w:cs/>
          <w:lang w:val="en-US"/>
        </w:rPr>
        <w:t>ย่อยแห่งหนึ่ง</w:t>
      </w:r>
      <w:r w:rsidRPr="007929E5">
        <w:rPr>
          <w:rFonts w:asciiTheme="minorHAnsi" w:hAnsiTheme="minorHAnsi" w:cstheme="minorHAnsi"/>
          <w:cs/>
          <w:lang w:val="en-US"/>
        </w:rPr>
        <w:t xml:space="preserve">ได้ทำสัญญากู้ยืมเงินกับสถาบันการเงินในประเทศแห่งหนึ่งจำนวน </w:t>
      </w:r>
      <w:r w:rsidRPr="007929E5">
        <w:rPr>
          <w:rFonts w:asciiTheme="minorHAnsi" w:hAnsiTheme="minorHAnsi" w:cstheme="minorHAnsi" w:hint="cs"/>
          <w:cs/>
          <w:lang w:val="en-US"/>
        </w:rPr>
        <w:t>80</w:t>
      </w:r>
      <w:r w:rsidRPr="007929E5">
        <w:rPr>
          <w:rFonts w:asciiTheme="minorHAnsi" w:hAnsiTheme="minorHAnsi" w:cstheme="minorHAnsi"/>
          <w:lang w:val="en-US"/>
        </w:rPr>
        <w:t xml:space="preserve"> </w:t>
      </w:r>
      <w:r w:rsidRPr="007929E5">
        <w:rPr>
          <w:rFonts w:asciiTheme="minorHAnsi" w:hAnsiTheme="minorHAnsi" w:cstheme="minorHAnsi"/>
          <w:cs/>
          <w:lang w:val="en-US"/>
        </w:rPr>
        <w:t xml:space="preserve">ล้านบาท โดยมีระยะเวลา </w:t>
      </w:r>
      <w:r w:rsidRPr="007929E5">
        <w:rPr>
          <w:rFonts w:asciiTheme="minorHAnsi" w:hAnsiTheme="minorHAnsi" w:cstheme="minorHAnsi"/>
          <w:lang w:val="en-US"/>
        </w:rPr>
        <w:t>12</w:t>
      </w:r>
      <w:r w:rsidRPr="007929E5">
        <w:rPr>
          <w:rFonts w:asciiTheme="minorHAnsi" w:hAnsiTheme="minorHAnsi" w:cstheme="minorHAnsi" w:hint="cs"/>
          <w:cs/>
          <w:lang w:val="en-US"/>
        </w:rPr>
        <w:t xml:space="preserve"> เดือน</w:t>
      </w:r>
      <w:r w:rsidRPr="007929E5">
        <w:rPr>
          <w:rFonts w:asciiTheme="minorHAnsi" w:hAnsiTheme="minorHAnsi" w:cstheme="minorHAnsi"/>
          <w:cs/>
          <w:lang w:val="en-US"/>
        </w:rPr>
        <w:t xml:space="preserve"> </w:t>
      </w:r>
      <w:r w:rsidRPr="007929E5">
        <w:rPr>
          <w:rFonts w:asciiTheme="minorHAnsi" w:hAnsiTheme="minorHAnsi" w:cstheme="minorHAnsi" w:hint="cs"/>
          <w:cs/>
          <w:lang w:val="en-US"/>
        </w:rPr>
        <w:t>นับตั้งแต่วันที่เบิกเงินกู้งวดแรก</w:t>
      </w:r>
      <w:r w:rsidRPr="007929E5">
        <w:rPr>
          <w:rFonts w:asciiTheme="minorHAnsi" w:hAnsiTheme="minorHAnsi" w:cstheme="minorHAnsi"/>
          <w:cs/>
          <w:lang w:val="en-US"/>
        </w:rPr>
        <w:t xml:space="preserve"> เงินกู้ยืมดังกล่าวมีอัตราดอกเบี้ย </w:t>
      </w:r>
      <w:r w:rsidRPr="007929E5">
        <w:rPr>
          <w:rFonts w:asciiTheme="minorHAnsi" w:hAnsiTheme="minorHAnsi" w:cstheme="minorHAnsi"/>
          <w:lang w:val="en-US"/>
        </w:rPr>
        <w:t xml:space="preserve">MLR </w:t>
      </w:r>
      <w:r w:rsidRPr="007929E5">
        <w:rPr>
          <w:rFonts w:asciiTheme="minorHAnsi" w:hAnsiTheme="minorHAnsi" w:cstheme="minorHAnsi"/>
          <w:cs/>
          <w:lang w:val="en-US"/>
        </w:rPr>
        <w:t xml:space="preserve">โดยมีกำหนดจ่ายชำระคืนเป็นรายเดือนรวม </w:t>
      </w:r>
      <w:r w:rsidRPr="007929E5">
        <w:rPr>
          <w:rFonts w:asciiTheme="minorHAnsi" w:hAnsiTheme="minorHAnsi" w:cstheme="minorHAnsi" w:hint="cs"/>
          <w:cs/>
          <w:lang w:val="en-US"/>
        </w:rPr>
        <w:t>48</w:t>
      </w:r>
      <w:r w:rsidRPr="007929E5">
        <w:rPr>
          <w:rFonts w:asciiTheme="minorHAnsi" w:hAnsiTheme="minorHAnsi" w:cstheme="minorHAnsi"/>
          <w:lang w:val="en-US"/>
        </w:rPr>
        <w:t xml:space="preserve"> </w:t>
      </w:r>
      <w:r w:rsidRPr="007929E5">
        <w:rPr>
          <w:rFonts w:asciiTheme="minorHAnsi" w:hAnsiTheme="minorHAnsi" w:cstheme="minorHAnsi"/>
          <w:cs/>
          <w:lang w:val="en-US"/>
        </w:rPr>
        <w:t>งวด โดย</w:t>
      </w:r>
      <w:r w:rsidRPr="007929E5">
        <w:rPr>
          <w:rFonts w:asciiTheme="minorHAnsi" w:hAnsiTheme="minorHAnsi" w:cstheme="minorHAnsi" w:hint="cs"/>
          <w:cs/>
          <w:lang w:val="en-US"/>
        </w:rPr>
        <w:t xml:space="preserve">งวดที่ </w:t>
      </w:r>
      <w:r w:rsidRPr="007929E5">
        <w:rPr>
          <w:rFonts w:asciiTheme="minorHAnsi" w:hAnsiTheme="minorHAnsi" w:cstheme="minorHAnsi"/>
          <w:lang w:val="en-US"/>
        </w:rPr>
        <w:t>1-12</w:t>
      </w:r>
      <w:r w:rsidRPr="007929E5">
        <w:rPr>
          <w:rFonts w:asciiTheme="minorHAnsi" w:hAnsiTheme="minorHAnsi" w:cstheme="minorHAnsi" w:hint="cs"/>
          <w:cs/>
          <w:lang w:val="en-US"/>
        </w:rPr>
        <w:t xml:space="preserve"> ชำระเฉพาะดอกเบี้ย และงวดที่ </w:t>
      </w:r>
      <w:r w:rsidRPr="007929E5">
        <w:rPr>
          <w:rFonts w:asciiTheme="minorHAnsi" w:hAnsiTheme="minorHAnsi" w:cstheme="minorHAnsi"/>
          <w:lang w:val="en-US"/>
        </w:rPr>
        <w:t>13-47</w:t>
      </w:r>
      <w:r w:rsidRPr="007929E5">
        <w:rPr>
          <w:rFonts w:asciiTheme="minorHAnsi" w:hAnsiTheme="minorHAnsi" w:cstheme="minorHAnsi" w:hint="cs"/>
          <w:cs/>
          <w:lang w:val="en-US"/>
        </w:rPr>
        <w:t xml:space="preserve"> </w:t>
      </w:r>
      <w:r w:rsidRPr="007929E5">
        <w:rPr>
          <w:rFonts w:asciiTheme="minorHAnsi" w:hAnsiTheme="minorHAnsi" w:cstheme="minorHAnsi"/>
          <w:cs/>
          <w:lang w:val="en-US"/>
        </w:rPr>
        <w:t xml:space="preserve">กำหนดจ่ายชำระงวดละ </w:t>
      </w:r>
      <w:r w:rsidRPr="007929E5">
        <w:rPr>
          <w:rFonts w:asciiTheme="minorHAnsi" w:hAnsiTheme="minorHAnsi" w:cstheme="minorHAnsi" w:hint="cs"/>
          <w:cs/>
          <w:lang w:val="en-US"/>
        </w:rPr>
        <w:t>2.45</w:t>
      </w:r>
      <w:r w:rsidRPr="007929E5">
        <w:rPr>
          <w:rFonts w:asciiTheme="minorHAnsi" w:hAnsiTheme="minorHAnsi" w:cstheme="minorHAnsi"/>
          <w:lang w:val="en-US"/>
        </w:rPr>
        <w:t xml:space="preserve"> </w:t>
      </w:r>
      <w:r w:rsidRPr="007929E5">
        <w:rPr>
          <w:rFonts w:asciiTheme="minorHAnsi" w:hAnsiTheme="minorHAnsi" w:cstheme="minorHAnsi"/>
          <w:cs/>
          <w:lang w:val="en-US"/>
        </w:rPr>
        <w:t xml:space="preserve">ล้านบาท </w:t>
      </w:r>
      <w:r w:rsidRPr="007929E5">
        <w:rPr>
          <w:rFonts w:asciiTheme="minorHAnsi" w:hAnsiTheme="minorHAnsi" w:cstheme="minorHAnsi" w:hint="cs"/>
          <w:cs/>
          <w:lang w:val="en-US"/>
        </w:rPr>
        <w:t xml:space="preserve">งวดที่ </w:t>
      </w:r>
      <w:r w:rsidRPr="007929E5">
        <w:rPr>
          <w:rFonts w:asciiTheme="minorHAnsi" w:hAnsiTheme="minorHAnsi" w:cstheme="minorHAnsi"/>
          <w:lang w:val="en-US"/>
        </w:rPr>
        <w:t>48</w:t>
      </w:r>
      <w:r w:rsidRPr="007929E5">
        <w:rPr>
          <w:rFonts w:asciiTheme="minorHAnsi" w:hAnsiTheme="minorHAnsi" w:cstheme="minorHAnsi" w:hint="cs"/>
          <w:cs/>
          <w:lang w:val="en-US"/>
        </w:rPr>
        <w:t xml:space="preserve"> ชำ</w:t>
      </w:r>
      <w:r w:rsidR="008538D6" w:rsidRPr="007929E5">
        <w:rPr>
          <w:rFonts w:asciiTheme="minorHAnsi" w:hAnsiTheme="minorHAnsi" w:cstheme="minorHAnsi" w:hint="cs"/>
          <w:cs/>
          <w:lang w:val="en-US"/>
        </w:rPr>
        <w:t>ระ</w:t>
      </w:r>
      <w:r w:rsidRPr="007929E5">
        <w:rPr>
          <w:rFonts w:asciiTheme="minorHAnsi" w:hAnsiTheme="minorHAnsi" w:cstheme="minorHAnsi" w:hint="cs"/>
          <w:cs/>
          <w:lang w:val="en-US"/>
        </w:rPr>
        <w:t xml:space="preserve">ส่วนที่เหลือทั้งจำนวน </w:t>
      </w:r>
      <w:r w:rsidRPr="007929E5">
        <w:rPr>
          <w:rFonts w:asciiTheme="minorHAnsi" w:hAnsiTheme="minorHAnsi" w:cstheme="minorHAnsi"/>
          <w:cs/>
          <w:lang w:val="en-US"/>
        </w:rPr>
        <w:t xml:space="preserve">บริษัทมีข้อผูกพันที่จะต้องปฏิบัติตามเงื่อนไขและข้อจำกัดที่กำหนดในสัญญากู้ยืม เช่น </w:t>
      </w:r>
      <w:r w:rsidR="00243344" w:rsidRPr="007929E5">
        <w:rPr>
          <w:rFonts w:asciiTheme="minorHAnsi" w:hAnsiTheme="minorHAnsi" w:cstheme="minorHAnsi"/>
          <w:cs/>
          <w:lang w:val="en-US"/>
        </w:rPr>
        <w:t>การดำร</w:t>
      </w:r>
      <w:r w:rsidR="00243344" w:rsidRPr="007929E5">
        <w:rPr>
          <w:rFonts w:asciiTheme="minorHAnsi" w:hAnsiTheme="minorHAnsi" w:cstheme="minorHAnsi" w:hint="cs"/>
          <w:cs/>
          <w:lang w:val="en-US"/>
        </w:rPr>
        <w:t>ง</w:t>
      </w:r>
      <w:r w:rsidRPr="007929E5">
        <w:rPr>
          <w:rFonts w:asciiTheme="minorHAnsi" w:hAnsiTheme="minorHAnsi" w:cstheme="minorHAnsi"/>
          <w:cs/>
          <w:lang w:val="en-US"/>
        </w:rPr>
        <w:t>อัตราส่วนหนี้สินต่อส่วนของผู้ถือหุ้น</w:t>
      </w:r>
      <w:r w:rsidR="00986E4C" w:rsidRPr="007929E5">
        <w:rPr>
          <w:rFonts w:asciiTheme="minorHAnsi" w:hAnsiTheme="minorHAnsi" w:cstheme="minorHAnsi" w:hint="cs"/>
          <w:cs/>
          <w:lang w:val="en-US"/>
        </w:rPr>
        <w:t xml:space="preserve"> ณ วันที่ </w:t>
      </w:r>
      <w:r w:rsidR="00DB347A" w:rsidRPr="007929E5">
        <w:rPr>
          <w:rFonts w:asciiTheme="minorHAnsi" w:hAnsiTheme="minorHAnsi" w:cstheme="minorHAnsi"/>
          <w:lang w:val="en-US"/>
        </w:rPr>
        <w:br/>
      </w:r>
      <w:r w:rsidR="00986E4C" w:rsidRPr="007929E5">
        <w:rPr>
          <w:rFonts w:asciiTheme="minorHAnsi" w:hAnsiTheme="minorHAnsi" w:cstheme="minorHAnsi"/>
          <w:lang w:val="en-US"/>
        </w:rPr>
        <w:t xml:space="preserve">31 </w:t>
      </w:r>
      <w:r w:rsidR="00986E4C" w:rsidRPr="007929E5">
        <w:rPr>
          <w:rFonts w:asciiTheme="minorHAnsi" w:hAnsiTheme="minorHAnsi" w:cstheme="minorHAnsi" w:hint="cs"/>
          <w:cs/>
          <w:lang w:val="en-US"/>
        </w:rPr>
        <w:t xml:space="preserve">ธันวาคม </w:t>
      </w:r>
      <w:r w:rsidR="00986E4C" w:rsidRPr="007929E5">
        <w:rPr>
          <w:rFonts w:asciiTheme="minorHAnsi" w:hAnsiTheme="minorHAnsi" w:cstheme="minorHAnsi"/>
          <w:lang w:val="en-US"/>
        </w:rPr>
        <w:t>256</w:t>
      </w:r>
      <w:r w:rsidR="00DB347A" w:rsidRPr="007929E5">
        <w:rPr>
          <w:rFonts w:asciiTheme="minorHAnsi" w:hAnsiTheme="minorHAnsi" w:cstheme="minorHAnsi"/>
          <w:lang w:val="en-US"/>
        </w:rPr>
        <w:t>2</w:t>
      </w:r>
      <w:r w:rsidR="00986E4C" w:rsidRPr="007929E5">
        <w:rPr>
          <w:rFonts w:asciiTheme="minorHAnsi" w:hAnsiTheme="minorHAnsi" w:cstheme="minorHAnsi"/>
          <w:lang w:val="en-US"/>
        </w:rPr>
        <w:t xml:space="preserve"> </w:t>
      </w:r>
      <w:r w:rsidR="00986E4C" w:rsidRPr="007929E5">
        <w:rPr>
          <w:rFonts w:asciiTheme="minorHAnsi" w:hAnsiTheme="minorHAnsi" w:cstheme="minorHAnsi" w:hint="cs"/>
          <w:cs/>
          <w:lang w:val="en-US"/>
        </w:rPr>
        <w:t xml:space="preserve">เงินกู้ยืมดังกล่าวมียอดคงเหลือ </w:t>
      </w:r>
      <w:r w:rsidR="004B5D6E" w:rsidRPr="007929E5">
        <w:rPr>
          <w:rFonts w:asciiTheme="minorHAnsi" w:hAnsiTheme="minorHAnsi" w:cstheme="minorHAnsi"/>
          <w:lang w:val="en-US"/>
        </w:rPr>
        <w:t>53.35</w:t>
      </w:r>
      <w:r w:rsidR="009259F0" w:rsidRPr="007929E5">
        <w:rPr>
          <w:rFonts w:asciiTheme="minorHAnsi" w:hAnsiTheme="minorHAnsi" w:cstheme="minorHAnsi"/>
          <w:lang w:val="en-US"/>
        </w:rPr>
        <w:t xml:space="preserve"> </w:t>
      </w:r>
      <w:r w:rsidR="009259F0" w:rsidRPr="007929E5">
        <w:rPr>
          <w:rFonts w:asciiTheme="minorHAnsi" w:hAnsiTheme="minorHAnsi" w:cstheme="minorHAnsi" w:hint="cs"/>
          <w:cs/>
          <w:lang w:val="en-US"/>
        </w:rPr>
        <w:t>ล้านบาท</w:t>
      </w:r>
      <w:r w:rsidR="000B7AC3" w:rsidRPr="007929E5">
        <w:rPr>
          <w:rFonts w:asciiTheme="minorHAnsi" w:hAnsiTheme="minorHAnsi" w:cstheme="minorHAnsi"/>
          <w:spacing w:val="-2"/>
          <w:lang w:val="en-US"/>
        </w:rPr>
        <w:t xml:space="preserve"> </w:t>
      </w:r>
      <w:r w:rsidR="000B7AC3" w:rsidRPr="007929E5">
        <w:rPr>
          <w:rFonts w:asciiTheme="minorHAnsi" w:hAnsiTheme="minorHAnsi" w:cstheme="minorHAnsi"/>
          <w:i/>
          <w:iCs/>
          <w:spacing w:val="-2"/>
          <w:lang w:val="en-US"/>
        </w:rPr>
        <w:t xml:space="preserve">(2561: 18.96 </w:t>
      </w:r>
      <w:r w:rsidR="000B7AC3" w:rsidRPr="007929E5">
        <w:rPr>
          <w:rFonts w:asciiTheme="minorHAnsi" w:hAnsiTheme="minorHAnsi" w:cstheme="minorHAnsi" w:hint="cs"/>
          <w:i/>
          <w:iCs/>
          <w:spacing w:val="-2"/>
          <w:cs/>
          <w:lang w:val="en-US"/>
        </w:rPr>
        <w:t>ล้านบาท)</w:t>
      </w:r>
    </w:p>
    <w:bookmarkEnd w:id="7"/>
    <w:p w14:paraId="4CDE37CD" w14:textId="77777777" w:rsidR="00441A74" w:rsidRPr="007929E5" w:rsidRDefault="00441A74" w:rsidP="00441A74">
      <w:pPr>
        <w:pStyle w:val="BodyText2"/>
        <w:ind w:left="540"/>
        <w:rPr>
          <w:rFonts w:asciiTheme="minorHAnsi" w:hAnsiTheme="minorHAnsi" w:cstheme="minorHAnsi"/>
          <w:lang w:val="en-US"/>
        </w:rPr>
      </w:pPr>
    </w:p>
    <w:p w14:paraId="72856F42" w14:textId="5D4C40AC" w:rsidR="000B7AC3" w:rsidRPr="007929E5" w:rsidRDefault="00441A74" w:rsidP="00441A74">
      <w:pPr>
        <w:pStyle w:val="BodyText2"/>
        <w:ind w:left="540"/>
        <w:rPr>
          <w:rFonts w:asciiTheme="minorHAnsi" w:hAnsiTheme="minorHAnsi" w:cstheme="minorHAnsi"/>
        </w:rPr>
      </w:pPr>
      <w:r w:rsidRPr="005576DA">
        <w:rPr>
          <w:rFonts w:asciiTheme="minorHAnsi" w:hAnsiTheme="minorHAnsi" w:cstheme="minorHAnsi"/>
          <w:spacing w:val="-6"/>
          <w:cs/>
          <w:lang w:val="en-US"/>
        </w:rPr>
        <w:t xml:space="preserve">ณ วันที่ </w:t>
      </w:r>
      <w:r w:rsidRPr="005576DA">
        <w:rPr>
          <w:rFonts w:asciiTheme="minorHAnsi" w:hAnsiTheme="minorHAnsi" w:cstheme="minorHAnsi"/>
          <w:spacing w:val="-6"/>
          <w:lang w:val="en-US"/>
        </w:rPr>
        <w:t xml:space="preserve">31 </w:t>
      </w:r>
      <w:r w:rsidRPr="005576DA">
        <w:rPr>
          <w:rFonts w:asciiTheme="minorHAnsi" w:hAnsiTheme="minorHAnsi" w:cstheme="minorHAnsi"/>
          <w:spacing w:val="-6"/>
          <w:cs/>
          <w:lang w:val="en-US"/>
        </w:rPr>
        <w:t xml:space="preserve">ธันวาคม </w:t>
      </w:r>
      <w:r w:rsidRPr="005576DA">
        <w:rPr>
          <w:rFonts w:asciiTheme="minorHAnsi" w:hAnsiTheme="minorHAnsi" w:cstheme="minorHAnsi"/>
          <w:spacing w:val="-6"/>
          <w:lang w:val="en-US"/>
        </w:rPr>
        <w:t xml:space="preserve">2562 </w:t>
      </w:r>
      <w:r w:rsidRPr="005576DA">
        <w:rPr>
          <w:rFonts w:asciiTheme="minorHAnsi" w:hAnsiTheme="minorHAnsi" w:cstheme="minorHAnsi"/>
          <w:spacing w:val="-6"/>
          <w:cs/>
          <w:lang w:val="en-US"/>
        </w:rPr>
        <w:t>กลุ่มบริษัท</w:t>
      </w:r>
      <w:r w:rsidR="00220384" w:rsidRPr="005576DA">
        <w:rPr>
          <w:rFonts w:asciiTheme="minorHAnsi" w:hAnsiTheme="minorHAnsi" w:cstheme="minorHAnsi" w:hint="cs"/>
          <w:spacing w:val="-6"/>
          <w:cs/>
          <w:lang w:val="en-US"/>
        </w:rPr>
        <w:t>และบริษัท</w:t>
      </w:r>
      <w:r w:rsidRPr="005576DA">
        <w:rPr>
          <w:rFonts w:asciiTheme="minorHAnsi" w:hAnsiTheme="minorHAnsi" w:cstheme="minorHAnsi"/>
          <w:spacing w:val="-6"/>
          <w:cs/>
          <w:lang w:val="en-US"/>
        </w:rPr>
        <w:t xml:space="preserve">มีวงเงินสินเชื่อซึ่งยังมิได้เบิกใช้เป็นจำนวนเงินรวม </w:t>
      </w:r>
      <w:r w:rsidR="005576DA" w:rsidRPr="005576DA">
        <w:rPr>
          <w:rFonts w:asciiTheme="minorHAnsi" w:hAnsiTheme="minorHAnsi" w:cstheme="minorHAnsi"/>
          <w:spacing w:val="-6"/>
          <w:lang w:val="en-US"/>
        </w:rPr>
        <w:t>146.99</w:t>
      </w:r>
      <w:r w:rsidRPr="005576DA">
        <w:rPr>
          <w:rFonts w:asciiTheme="minorHAnsi" w:hAnsiTheme="minorHAnsi" w:cstheme="minorHAnsi"/>
          <w:spacing w:val="-6"/>
          <w:lang w:val="en-US"/>
        </w:rPr>
        <w:t xml:space="preserve"> </w:t>
      </w:r>
      <w:r w:rsidRPr="005576DA">
        <w:rPr>
          <w:rFonts w:asciiTheme="minorHAnsi" w:hAnsiTheme="minorHAnsi" w:cstheme="minorHAnsi"/>
          <w:spacing w:val="-6"/>
          <w:cs/>
          <w:lang w:val="en-US"/>
        </w:rPr>
        <w:t>ล้านบาท</w:t>
      </w:r>
      <w:r w:rsidR="005576DA">
        <w:rPr>
          <w:rFonts w:asciiTheme="minorHAnsi" w:hAnsiTheme="minorHAnsi" w:cstheme="minorHAnsi"/>
          <w:lang w:val="en-US"/>
        </w:rPr>
        <w:t xml:space="preserve"> </w:t>
      </w:r>
      <w:r w:rsidR="005576DA">
        <w:rPr>
          <w:rFonts w:asciiTheme="minorHAnsi" w:hAnsiTheme="minorHAnsi" w:cstheme="minorHAnsi" w:hint="cs"/>
          <w:cs/>
          <w:lang w:val="en-US"/>
        </w:rPr>
        <w:t xml:space="preserve">และ </w:t>
      </w:r>
      <w:r w:rsidR="005576DA">
        <w:rPr>
          <w:rFonts w:asciiTheme="minorHAnsi" w:hAnsiTheme="minorHAnsi" w:cstheme="minorHAnsi"/>
          <w:lang w:val="en-US"/>
        </w:rPr>
        <w:t xml:space="preserve">48.74 </w:t>
      </w:r>
      <w:r w:rsidR="005576DA">
        <w:rPr>
          <w:rFonts w:asciiTheme="minorHAnsi" w:hAnsiTheme="minorHAnsi" w:cstheme="minorHAnsi" w:hint="cs"/>
          <w:cs/>
          <w:lang w:val="en-US"/>
        </w:rPr>
        <w:t>ล้านบาท ตามลำดับ</w:t>
      </w:r>
      <w:r w:rsidRPr="007929E5">
        <w:rPr>
          <w:rFonts w:asciiTheme="minorHAnsi" w:hAnsiTheme="minorHAnsi" w:cstheme="minorHAnsi"/>
          <w:cs/>
          <w:lang w:val="en-US"/>
        </w:rPr>
        <w:t xml:space="preserve"> </w:t>
      </w:r>
      <w:r w:rsidRPr="007929E5">
        <w:rPr>
          <w:rFonts w:asciiTheme="minorHAnsi" w:hAnsiTheme="minorHAnsi" w:cstheme="minorHAnsi"/>
          <w:i/>
          <w:iCs/>
          <w:cs/>
          <w:lang w:val="en-US"/>
        </w:rPr>
        <w:t>(</w:t>
      </w:r>
      <w:r w:rsidRPr="007929E5">
        <w:rPr>
          <w:rFonts w:asciiTheme="minorHAnsi" w:hAnsiTheme="minorHAnsi" w:cstheme="minorHAnsi"/>
          <w:i/>
          <w:iCs/>
          <w:lang w:val="en-US"/>
        </w:rPr>
        <w:t xml:space="preserve">2561: </w:t>
      </w:r>
      <w:r w:rsidR="00C546D1" w:rsidRPr="007929E5">
        <w:rPr>
          <w:rFonts w:asciiTheme="minorHAnsi" w:hAnsiTheme="minorHAnsi" w:cstheme="minorHAnsi"/>
          <w:i/>
          <w:iCs/>
          <w:lang w:val="en-US"/>
        </w:rPr>
        <w:t>61.04</w:t>
      </w:r>
      <w:r w:rsidRPr="007929E5">
        <w:rPr>
          <w:rFonts w:asciiTheme="minorHAnsi" w:hAnsiTheme="minorHAnsi" w:cstheme="minorHAnsi"/>
          <w:i/>
          <w:iCs/>
          <w:lang w:val="en-US"/>
        </w:rPr>
        <w:t xml:space="preserve"> </w:t>
      </w:r>
      <w:r w:rsidRPr="007929E5">
        <w:rPr>
          <w:rFonts w:asciiTheme="minorHAnsi" w:hAnsiTheme="minorHAnsi" w:cstheme="minorHAnsi"/>
          <w:i/>
          <w:iCs/>
          <w:cs/>
          <w:lang w:val="en-US"/>
        </w:rPr>
        <w:t>ล้านบาท</w:t>
      </w:r>
      <w:r w:rsidR="005576DA">
        <w:rPr>
          <w:rFonts w:asciiTheme="minorHAnsi" w:hAnsiTheme="minorHAnsi" w:cstheme="minorHAnsi" w:hint="cs"/>
          <w:i/>
          <w:iCs/>
          <w:cs/>
          <w:lang w:val="en-US"/>
        </w:rPr>
        <w:t>สำหรับกลุ่มบริษัท</w:t>
      </w:r>
      <w:r w:rsidRPr="007929E5">
        <w:rPr>
          <w:rFonts w:asciiTheme="minorHAnsi" w:hAnsiTheme="minorHAnsi" w:cstheme="minorHAnsi"/>
          <w:i/>
          <w:iCs/>
          <w:cs/>
          <w:lang w:val="en-US"/>
        </w:rPr>
        <w:t>)</w:t>
      </w:r>
      <w:r w:rsidRPr="007929E5">
        <w:rPr>
          <w:rFonts w:asciiTheme="minorHAnsi" w:hAnsiTheme="minorHAnsi"/>
          <w:cs/>
        </w:rPr>
        <w:t xml:space="preserve"> </w:t>
      </w:r>
      <w:r w:rsidR="000B7AC3" w:rsidRPr="007929E5">
        <w:rPr>
          <w:rFonts w:asciiTheme="minorHAnsi" w:hAnsiTheme="minorHAnsi" w:cstheme="minorHAnsi"/>
        </w:rPr>
        <w:br w:type="page"/>
      </w:r>
    </w:p>
    <w:tbl>
      <w:tblPr>
        <w:tblW w:w="997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02"/>
        <w:gridCol w:w="1063"/>
        <w:gridCol w:w="237"/>
        <w:gridCol w:w="977"/>
        <w:gridCol w:w="31"/>
        <w:gridCol w:w="239"/>
        <w:gridCol w:w="29"/>
        <w:gridCol w:w="1050"/>
        <w:gridCol w:w="270"/>
        <w:gridCol w:w="1127"/>
        <w:gridCol w:w="270"/>
        <w:gridCol w:w="828"/>
        <w:gridCol w:w="251"/>
        <w:gridCol w:w="8"/>
        <w:gridCol w:w="1091"/>
      </w:tblGrid>
      <w:tr w:rsidR="000B7AC3" w:rsidRPr="007929E5" w14:paraId="02895678" w14:textId="77777777" w:rsidTr="0016118A">
        <w:trPr>
          <w:tblHeader/>
        </w:trPr>
        <w:tc>
          <w:tcPr>
            <w:tcW w:w="2502" w:type="dxa"/>
          </w:tcPr>
          <w:p w14:paraId="2DD89426" w14:textId="03ED3BD4" w:rsidR="000B7AC3" w:rsidRPr="007929E5" w:rsidRDefault="000B7AC3" w:rsidP="000B7AC3">
            <w:pPr>
              <w:tabs>
                <w:tab w:val="clear" w:pos="227"/>
                <w:tab w:val="clear" w:pos="454"/>
                <w:tab w:val="left" w:pos="500"/>
              </w:tabs>
              <w:ind w:left="320" w:right="-79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471" w:type="dxa"/>
            <w:gridSpan w:val="14"/>
            <w:hideMark/>
          </w:tcPr>
          <w:p w14:paraId="68B8545D" w14:textId="77777777" w:rsidR="000B7AC3" w:rsidRPr="007929E5" w:rsidRDefault="000B7AC3" w:rsidP="000B7AC3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929E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B7AC3" w:rsidRPr="007929E5" w14:paraId="0BCE2587" w14:textId="77777777" w:rsidTr="0016118A">
        <w:trPr>
          <w:tblHeader/>
        </w:trPr>
        <w:tc>
          <w:tcPr>
            <w:tcW w:w="2502" w:type="dxa"/>
          </w:tcPr>
          <w:p w14:paraId="69C6F589" w14:textId="3F1CEBFD" w:rsidR="000B7AC3" w:rsidRPr="007929E5" w:rsidRDefault="000B7AC3" w:rsidP="000B7AC3">
            <w:pPr>
              <w:tabs>
                <w:tab w:val="clear" w:pos="227"/>
                <w:tab w:val="clear" w:pos="454"/>
                <w:tab w:val="left" w:pos="500"/>
              </w:tabs>
              <w:ind w:left="320" w:right="-79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62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C66E9A" w14:textId="2335233F" w:rsidR="000B7AC3" w:rsidRPr="007929E5" w:rsidRDefault="000B7AC3" w:rsidP="000B7AC3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929E5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7929E5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278DCEA8" w14:textId="77777777" w:rsidR="000B7AC3" w:rsidRPr="007929E5" w:rsidRDefault="000B7AC3" w:rsidP="000B7AC3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357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3DCC2A" w14:textId="4F8873C7" w:rsidR="000B7AC3" w:rsidRPr="007929E5" w:rsidRDefault="000B7AC3" w:rsidP="000B7AC3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7929E5">
              <w:rPr>
                <w:rFonts w:ascii="Angsana New" w:hAnsi="Angsana New" w:hint="cs"/>
                <w:sz w:val="26"/>
                <w:szCs w:val="26"/>
              </w:rPr>
              <w:t>2561</w:t>
            </w:r>
          </w:p>
        </w:tc>
      </w:tr>
      <w:tr w:rsidR="00441A74" w:rsidRPr="007929E5" w14:paraId="4A388AA4" w14:textId="77777777" w:rsidTr="0016118A">
        <w:trPr>
          <w:tblHeader/>
        </w:trPr>
        <w:tc>
          <w:tcPr>
            <w:tcW w:w="2502" w:type="dxa"/>
          </w:tcPr>
          <w:p w14:paraId="548378B4" w14:textId="77777777" w:rsidR="00441A74" w:rsidRPr="007929E5" w:rsidRDefault="00441A74" w:rsidP="00441A74">
            <w:pPr>
              <w:tabs>
                <w:tab w:val="clear" w:pos="227"/>
                <w:tab w:val="clear" w:pos="454"/>
                <w:tab w:val="left" w:pos="500"/>
              </w:tabs>
              <w:ind w:left="320" w:right="-79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  <w:p w14:paraId="570F0CD1" w14:textId="77777777" w:rsidR="00441A74" w:rsidRPr="007929E5" w:rsidRDefault="00441A74" w:rsidP="00441A74">
            <w:pPr>
              <w:tabs>
                <w:tab w:val="clear" w:pos="227"/>
                <w:tab w:val="clear" w:pos="454"/>
                <w:tab w:val="left" w:pos="500"/>
              </w:tabs>
              <w:ind w:left="320" w:right="-79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  <w:p w14:paraId="751E8689" w14:textId="77777777" w:rsidR="00441A74" w:rsidRPr="007929E5" w:rsidRDefault="00441A74" w:rsidP="00441A74">
            <w:pPr>
              <w:tabs>
                <w:tab w:val="clear" w:pos="227"/>
                <w:tab w:val="clear" w:pos="454"/>
                <w:tab w:val="left" w:pos="500"/>
              </w:tabs>
              <w:ind w:left="320" w:right="-79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  <w:p w14:paraId="7E825D58" w14:textId="722C8F65" w:rsidR="00441A74" w:rsidRPr="007929E5" w:rsidRDefault="00441A74" w:rsidP="00441A74">
            <w:pPr>
              <w:tabs>
                <w:tab w:val="clear" w:pos="227"/>
                <w:tab w:val="clear" w:pos="454"/>
                <w:tab w:val="left" w:pos="500"/>
              </w:tabs>
              <w:ind w:left="320" w:right="-79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7929E5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063" w:type="dxa"/>
            <w:vAlign w:val="bottom"/>
            <w:hideMark/>
          </w:tcPr>
          <w:p w14:paraId="1B94F153" w14:textId="77777777" w:rsidR="00441A74" w:rsidRPr="007929E5" w:rsidRDefault="00441A74" w:rsidP="00441A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7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9E5">
              <w:rPr>
                <w:rFonts w:ascii="Angsana New" w:hAnsi="Angsana New" w:hint="cs"/>
                <w:sz w:val="26"/>
                <w:szCs w:val="26"/>
                <w:cs/>
              </w:rPr>
              <w:t>จำนวนเงิน</w:t>
            </w:r>
          </w:p>
          <w:p w14:paraId="59D937DB" w14:textId="48DB2E88" w:rsidR="00441A74" w:rsidRPr="007929E5" w:rsidRDefault="00441A74" w:rsidP="00441A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7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9E5">
              <w:rPr>
                <w:rFonts w:ascii="Angsana New" w:hAnsi="Angsana New" w:hint="cs"/>
                <w:sz w:val="26"/>
                <w:szCs w:val="26"/>
                <w:cs/>
              </w:rPr>
              <w:t>ขั้นต่ำ</w:t>
            </w:r>
          </w:p>
          <w:p w14:paraId="49F7BE8C" w14:textId="11A3F420" w:rsidR="00441A74" w:rsidRPr="007929E5" w:rsidRDefault="00441A74" w:rsidP="00441A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7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9E5">
              <w:rPr>
                <w:rFonts w:ascii="Angsana New" w:hAnsi="Angsana New" w:hint="cs"/>
                <w:sz w:val="26"/>
                <w:szCs w:val="26"/>
                <w:cs/>
              </w:rPr>
              <w:t>ที่ต้องจ่าย</w:t>
            </w:r>
          </w:p>
        </w:tc>
        <w:tc>
          <w:tcPr>
            <w:tcW w:w="237" w:type="dxa"/>
            <w:vAlign w:val="bottom"/>
          </w:tcPr>
          <w:p w14:paraId="4055CB30" w14:textId="77777777" w:rsidR="00441A74" w:rsidRPr="007929E5" w:rsidRDefault="00441A74" w:rsidP="00441A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8" w:type="dxa"/>
            <w:gridSpan w:val="2"/>
            <w:vAlign w:val="bottom"/>
            <w:hideMark/>
          </w:tcPr>
          <w:p w14:paraId="3660D178" w14:textId="77777777" w:rsidR="00441A74" w:rsidRPr="007929E5" w:rsidRDefault="00441A74" w:rsidP="00441A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9E5">
              <w:rPr>
                <w:rFonts w:ascii="Angsana New" w:hAnsi="Angsana New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68" w:type="dxa"/>
            <w:gridSpan w:val="2"/>
            <w:vAlign w:val="bottom"/>
          </w:tcPr>
          <w:p w14:paraId="3B50CB0D" w14:textId="77777777" w:rsidR="00441A74" w:rsidRPr="007929E5" w:rsidRDefault="00441A74" w:rsidP="00441A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vAlign w:val="bottom"/>
            <w:hideMark/>
          </w:tcPr>
          <w:p w14:paraId="0DA9FC63" w14:textId="77777777" w:rsidR="00441A74" w:rsidRPr="007929E5" w:rsidRDefault="00441A74" w:rsidP="0044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6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70" w:right="-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9E5">
              <w:rPr>
                <w:rFonts w:ascii="Angsana New" w:hAnsi="Angsana New" w:hint="cs"/>
                <w:sz w:val="26"/>
                <w:szCs w:val="26"/>
                <w:cs/>
              </w:rPr>
              <w:t>มูลค่าปัจจุบันของจำนวนเงินขั้นต่ำ</w:t>
            </w:r>
          </w:p>
          <w:p w14:paraId="4D3BBA74" w14:textId="4D4407A7" w:rsidR="00441A74" w:rsidRPr="007929E5" w:rsidRDefault="00441A74" w:rsidP="0044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6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70" w:right="-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9E5">
              <w:rPr>
                <w:rFonts w:ascii="Angsana New" w:hAnsi="Angsana New" w:hint="cs"/>
                <w:sz w:val="26"/>
                <w:szCs w:val="26"/>
                <w:cs/>
              </w:rPr>
              <w:t>ที่ต้องจ่าย</w:t>
            </w:r>
          </w:p>
        </w:tc>
        <w:tc>
          <w:tcPr>
            <w:tcW w:w="270" w:type="dxa"/>
            <w:vAlign w:val="bottom"/>
          </w:tcPr>
          <w:p w14:paraId="076CC717" w14:textId="77777777" w:rsidR="00441A74" w:rsidRPr="007929E5" w:rsidRDefault="00441A74" w:rsidP="00441A74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7" w:type="dxa"/>
            <w:vAlign w:val="bottom"/>
            <w:hideMark/>
          </w:tcPr>
          <w:p w14:paraId="42E1289E" w14:textId="77777777" w:rsidR="00441A74" w:rsidRPr="007929E5" w:rsidRDefault="00441A74" w:rsidP="00441A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7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9E5">
              <w:rPr>
                <w:rFonts w:ascii="Angsana New" w:hAnsi="Angsana New" w:hint="cs"/>
                <w:sz w:val="26"/>
                <w:szCs w:val="26"/>
                <w:cs/>
              </w:rPr>
              <w:t>จำนวนเงิน</w:t>
            </w:r>
          </w:p>
          <w:p w14:paraId="52E01F92" w14:textId="77777777" w:rsidR="00441A74" w:rsidRPr="007929E5" w:rsidRDefault="00441A74" w:rsidP="00441A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7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9E5">
              <w:rPr>
                <w:rFonts w:ascii="Angsana New" w:hAnsi="Angsana New" w:hint="cs"/>
                <w:sz w:val="26"/>
                <w:szCs w:val="26"/>
                <w:cs/>
              </w:rPr>
              <w:t>ขั้นต่ำ</w:t>
            </w:r>
          </w:p>
          <w:p w14:paraId="731E73C0" w14:textId="7B280CA3" w:rsidR="00441A74" w:rsidRPr="007929E5" w:rsidRDefault="00441A74" w:rsidP="00441A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7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9E5">
              <w:rPr>
                <w:rFonts w:ascii="Angsana New" w:hAnsi="Angsana New" w:hint="cs"/>
                <w:sz w:val="26"/>
                <w:szCs w:val="26"/>
                <w:cs/>
              </w:rPr>
              <w:t>ที่ต้องจ่าย</w:t>
            </w:r>
          </w:p>
        </w:tc>
        <w:tc>
          <w:tcPr>
            <w:tcW w:w="270" w:type="dxa"/>
            <w:vAlign w:val="bottom"/>
          </w:tcPr>
          <w:p w14:paraId="724B8801" w14:textId="77777777" w:rsidR="00441A74" w:rsidRPr="007929E5" w:rsidRDefault="00441A74" w:rsidP="00441A74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8" w:type="dxa"/>
            <w:vAlign w:val="bottom"/>
            <w:hideMark/>
          </w:tcPr>
          <w:p w14:paraId="56AD86EC" w14:textId="77777777" w:rsidR="00441A74" w:rsidRPr="007929E5" w:rsidRDefault="00441A74" w:rsidP="00441A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9E5">
              <w:rPr>
                <w:rFonts w:ascii="Angsana New" w:hAnsi="Angsana New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51" w:type="dxa"/>
            <w:vAlign w:val="bottom"/>
          </w:tcPr>
          <w:p w14:paraId="5A1DEF9D" w14:textId="77777777" w:rsidR="00441A74" w:rsidRPr="007929E5" w:rsidRDefault="00441A74" w:rsidP="00441A74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9" w:type="dxa"/>
            <w:gridSpan w:val="2"/>
            <w:vAlign w:val="bottom"/>
            <w:hideMark/>
          </w:tcPr>
          <w:p w14:paraId="79A03328" w14:textId="77777777" w:rsidR="00441A74" w:rsidRPr="007929E5" w:rsidRDefault="00441A74" w:rsidP="0044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6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70" w:right="-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9E5">
              <w:rPr>
                <w:rFonts w:ascii="Angsana New" w:hAnsi="Angsana New" w:hint="cs"/>
                <w:sz w:val="26"/>
                <w:szCs w:val="26"/>
                <w:cs/>
              </w:rPr>
              <w:t>มูลค่าปัจจุบันของจำนวน</w:t>
            </w:r>
          </w:p>
          <w:p w14:paraId="031A600F" w14:textId="2F480979" w:rsidR="00441A74" w:rsidRPr="007929E5" w:rsidRDefault="00441A74" w:rsidP="0044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6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70" w:right="-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9E5">
              <w:rPr>
                <w:rFonts w:ascii="Angsana New" w:hAnsi="Angsana New" w:hint="cs"/>
                <w:sz w:val="26"/>
                <w:szCs w:val="26"/>
                <w:cs/>
              </w:rPr>
              <w:t>เงินขั้นต่ำ</w:t>
            </w:r>
          </w:p>
          <w:p w14:paraId="0A53C1A5" w14:textId="25E3CD4F" w:rsidR="00441A74" w:rsidRPr="007929E5" w:rsidRDefault="00441A74" w:rsidP="00441A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24"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9E5">
              <w:rPr>
                <w:rFonts w:ascii="Angsana New" w:hAnsi="Angsana New" w:hint="cs"/>
                <w:sz w:val="26"/>
                <w:szCs w:val="26"/>
                <w:cs/>
              </w:rPr>
              <w:t>ที่ต้องจ่าย</w:t>
            </w:r>
          </w:p>
        </w:tc>
      </w:tr>
      <w:tr w:rsidR="000B7AC3" w:rsidRPr="007929E5" w14:paraId="1981784D" w14:textId="77777777" w:rsidTr="0016118A">
        <w:trPr>
          <w:tblHeader/>
        </w:trPr>
        <w:tc>
          <w:tcPr>
            <w:tcW w:w="2502" w:type="dxa"/>
          </w:tcPr>
          <w:p w14:paraId="762B9C27" w14:textId="78D5A2F6" w:rsidR="000B7AC3" w:rsidRPr="007929E5" w:rsidRDefault="000B7AC3" w:rsidP="00441A74">
            <w:pPr>
              <w:tabs>
                <w:tab w:val="clear" w:pos="227"/>
                <w:tab w:val="clear" w:pos="454"/>
                <w:tab w:val="left" w:pos="500"/>
              </w:tabs>
              <w:ind w:left="320" w:right="-79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471" w:type="dxa"/>
            <w:gridSpan w:val="14"/>
            <w:hideMark/>
          </w:tcPr>
          <w:p w14:paraId="02127790" w14:textId="77777777" w:rsidR="000B7AC3" w:rsidRPr="007929E5" w:rsidRDefault="000B7AC3" w:rsidP="000B7AC3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7929E5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441A74" w:rsidRPr="007929E5" w14:paraId="7A61D9CF" w14:textId="77777777" w:rsidTr="0016118A">
        <w:tc>
          <w:tcPr>
            <w:tcW w:w="2502" w:type="dxa"/>
          </w:tcPr>
          <w:p w14:paraId="631665FA" w14:textId="4CFF4A63" w:rsidR="00441A74" w:rsidRPr="007929E5" w:rsidRDefault="00441A74" w:rsidP="00441A74">
            <w:pPr>
              <w:tabs>
                <w:tab w:val="clear" w:pos="227"/>
                <w:tab w:val="clear" w:pos="454"/>
                <w:tab w:val="left" w:pos="500"/>
              </w:tabs>
              <w:ind w:left="320" w:right="-79"/>
              <w:rPr>
                <w:rFonts w:ascii="Angsana New" w:hAnsi="Angsana New"/>
                <w:sz w:val="26"/>
                <w:szCs w:val="26"/>
                <w:cs/>
              </w:rPr>
            </w:pPr>
            <w:r w:rsidRPr="007929E5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ระยะเวลาที่จะครบกำหนด</w:t>
            </w:r>
          </w:p>
        </w:tc>
        <w:tc>
          <w:tcPr>
            <w:tcW w:w="1063" w:type="dxa"/>
            <w:vAlign w:val="bottom"/>
          </w:tcPr>
          <w:p w14:paraId="6D5320C1" w14:textId="77777777" w:rsidR="00441A74" w:rsidRPr="007929E5" w:rsidRDefault="00441A74" w:rsidP="00441A74">
            <w:pPr>
              <w:pStyle w:val="acctfourfigures"/>
              <w:spacing w:line="240" w:lineRule="atLeast"/>
              <w:ind w:right="-7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vAlign w:val="bottom"/>
          </w:tcPr>
          <w:p w14:paraId="291C6C66" w14:textId="77777777" w:rsidR="00441A74" w:rsidRPr="007929E5" w:rsidRDefault="00441A74" w:rsidP="00441A7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77" w:type="dxa"/>
            <w:vAlign w:val="bottom"/>
          </w:tcPr>
          <w:p w14:paraId="42774844" w14:textId="77777777" w:rsidR="00441A74" w:rsidRPr="007929E5" w:rsidRDefault="00441A74" w:rsidP="00441A74">
            <w:pPr>
              <w:pStyle w:val="acctfourfigures"/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51C2FEB" w14:textId="77777777" w:rsidR="00441A74" w:rsidRPr="007929E5" w:rsidRDefault="00441A74" w:rsidP="00441A7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556734B2" w14:textId="77777777" w:rsidR="00441A74" w:rsidRPr="007929E5" w:rsidRDefault="00441A74" w:rsidP="00441A74">
            <w:pPr>
              <w:pStyle w:val="acctfourfigures"/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35D60E9" w14:textId="77777777" w:rsidR="00441A74" w:rsidRPr="007929E5" w:rsidRDefault="00441A74" w:rsidP="00441A7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27" w:type="dxa"/>
            <w:vAlign w:val="bottom"/>
          </w:tcPr>
          <w:p w14:paraId="605BB916" w14:textId="77777777" w:rsidR="00441A74" w:rsidRPr="007929E5" w:rsidRDefault="00441A74" w:rsidP="00441A7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9D8774E" w14:textId="77777777" w:rsidR="00441A74" w:rsidRPr="007929E5" w:rsidRDefault="00441A74" w:rsidP="00441A7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28" w:type="dxa"/>
            <w:vAlign w:val="bottom"/>
          </w:tcPr>
          <w:p w14:paraId="4065BDE8" w14:textId="77777777" w:rsidR="00441A74" w:rsidRPr="007929E5" w:rsidRDefault="00441A74" w:rsidP="00441A74">
            <w:pPr>
              <w:pStyle w:val="acctfourfigures"/>
              <w:tabs>
                <w:tab w:val="clear" w:pos="765"/>
                <w:tab w:val="decimal" w:pos="53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59" w:type="dxa"/>
            <w:gridSpan w:val="2"/>
            <w:vAlign w:val="bottom"/>
          </w:tcPr>
          <w:p w14:paraId="1A334D91" w14:textId="77777777" w:rsidR="00441A74" w:rsidRPr="007929E5" w:rsidRDefault="00441A74" w:rsidP="00441A7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3D3376D0" w14:textId="77777777" w:rsidR="00441A74" w:rsidRPr="007929E5" w:rsidRDefault="00441A74" w:rsidP="00441A74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0B7AC3" w:rsidRPr="007929E5" w14:paraId="49DB50DE" w14:textId="77777777" w:rsidTr="0016118A">
        <w:tc>
          <w:tcPr>
            <w:tcW w:w="2502" w:type="dxa"/>
            <w:hideMark/>
          </w:tcPr>
          <w:p w14:paraId="16F0E32A" w14:textId="6396627F" w:rsidR="000B7AC3" w:rsidRPr="007929E5" w:rsidRDefault="00441A74" w:rsidP="000B7AC3">
            <w:pPr>
              <w:tabs>
                <w:tab w:val="clear" w:pos="227"/>
                <w:tab w:val="clear" w:pos="454"/>
                <w:tab w:val="left" w:pos="500"/>
              </w:tabs>
              <w:ind w:left="320" w:right="-79"/>
              <w:rPr>
                <w:rFonts w:ascii="Angsana New" w:hAnsi="Angsana New"/>
                <w:sz w:val="26"/>
                <w:szCs w:val="26"/>
                <w:cs/>
              </w:rPr>
            </w:pPr>
            <w:r w:rsidRPr="007929E5">
              <w:rPr>
                <w:rFonts w:ascii="Angsana New" w:hAnsi="Angsana New" w:hint="cs"/>
                <w:sz w:val="26"/>
                <w:szCs w:val="26"/>
                <w:cs/>
              </w:rPr>
              <w:t xml:space="preserve">ภายใน </w:t>
            </w:r>
            <w:r w:rsidRPr="007929E5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7929E5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063" w:type="dxa"/>
            <w:vAlign w:val="bottom"/>
          </w:tcPr>
          <w:p w14:paraId="32478DC9" w14:textId="0A606D1E" w:rsidR="000B7AC3" w:rsidRPr="007929E5" w:rsidRDefault="00B72ED0" w:rsidP="00B72ED0">
            <w:pPr>
              <w:pStyle w:val="acctfourfigures"/>
              <w:spacing w:line="240" w:lineRule="atLeast"/>
              <w:ind w:right="-7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929E5">
              <w:rPr>
                <w:rFonts w:ascii="Angsana New" w:hAnsi="Angsana New"/>
                <w:sz w:val="26"/>
                <w:szCs w:val="26"/>
                <w:lang w:val="en-US" w:bidi="th-TH"/>
              </w:rPr>
              <w:t>28,238</w:t>
            </w:r>
          </w:p>
        </w:tc>
        <w:tc>
          <w:tcPr>
            <w:tcW w:w="237" w:type="dxa"/>
            <w:vAlign w:val="bottom"/>
          </w:tcPr>
          <w:p w14:paraId="7E173574" w14:textId="77777777" w:rsidR="000B7AC3" w:rsidRPr="007929E5" w:rsidRDefault="000B7AC3" w:rsidP="000B7AC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77" w:type="dxa"/>
            <w:vAlign w:val="bottom"/>
          </w:tcPr>
          <w:p w14:paraId="5B6A9062" w14:textId="6442391A" w:rsidR="000B7AC3" w:rsidRPr="007929E5" w:rsidRDefault="00B72ED0" w:rsidP="000B7AC3">
            <w:pPr>
              <w:pStyle w:val="acctfourfigures"/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929E5">
              <w:rPr>
                <w:rFonts w:ascii="Angsana New" w:hAnsi="Angsana New"/>
                <w:sz w:val="26"/>
                <w:szCs w:val="26"/>
                <w:lang w:bidi="th-TH"/>
              </w:rPr>
              <w:t>3,168</w:t>
            </w:r>
          </w:p>
        </w:tc>
        <w:tc>
          <w:tcPr>
            <w:tcW w:w="270" w:type="dxa"/>
            <w:gridSpan w:val="2"/>
            <w:vAlign w:val="bottom"/>
          </w:tcPr>
          <w:p w14:paraId="2231F983" w14:textId="77777777" w:rsidR="000B7AC3" w:rsidRPr="007929E5" w:rsidRDefault="000B7AC3" w:rsidP="000B7AC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723DDE5E" w14:textId="0ABFBBA0" w:rsidR="000B7AC3" w:rsidRPr="007929E5" w:rsidRDefault="00B72ED0" w:rsidP="00B72ED0">
            <w:pPr>
              <w:pStyle w:val="acctfourfigures"/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929E5">
              <w:rPr>
                <w:rFonts w:ascii="Angsana New" w:hAnsi="Angsana New"/>
                <w:sz w:val="26"/>
                <w:szCs w:val="26"/>
                <w:lang w:bidi="th-TH"/>
              </w:rPr>
              <w:t>25,070</w:t>
            </w:r>
          </w:p>
        </w:tc>
        <w:tc>
          <w:tcPr>
            <w:tcW w:w="270" w:type="dxa"/>
            <w:vAlign w:val="bottom"/>
          </w:tcPr>
          <w:p w14:paraId="4A88BCCD" w14:textId="77777777" w:rsidR="000B7AC3" w:rsidRPr="007929E5" w:rsidRDefault="000B7AC3" w:rsidP="000B7AC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27" w:type="dxa"/>
            <w:vAlign w:val="bottom"/>
            <w:hideMark/>
          </w:tcPr>
          <w:p w14:paraId="7ABFD9AA" w14:textId="77777777" w:rsidR="000B7AC3" w:rsidRPr="007929E5" w:rsidRDefault="000B7AC3" w:rsidP="00B72ED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929E5">
              <w:rPr>
                <w:rFonts w:ascii="Angsana New" w:hAnsi="Angsana New" w:hint="cs"/>
                <w:sz w:val="26"/>
                <w:szCs w:val="26"/>
                <w:lang w:bidi="th-TH"/>
              </w:rPr>
              <w:t>5,719</w:t>
            </w:r>
          </w:p>
        </w:tc>
        <w:tc>
          <w:tcPr>
            <w:tcW w:w="270" w:type="dxa"/>
            <w:vAlign w:val="bottom"/>
          </w:tcPr>
          <w:p w14:paraId="2D0E3CC1" w14:textId="77777777" w:rsidR="000B7AC3" w:rsidRPr="007929E5" w:rsidRDefault="000B7AC3" w:rsidP="000B7AC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28" w:type="dxa"/>
            <w:vAlign w:val="bottom"/>
            <w:hideMark/>
          </w:tcPr>
          <w:p w14:paraId="163D8478" w14:textId="77777777" w:rsidR="000B7AC3" w:rsidRPr="007929E5" w:rsidRDefault="000B7AC3" w:rsidP="000B7AC3">
            <w:pPr>
              <w:pStyle w:val="acctfourfigures"/>
              <w:tabs>
                <w:tab w:val="clear" w:pos="765"/>
                <w:tab w:val="decimal" w:pos="53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929E5">
              <w:rPr>
                <w:rFonts w:ascii="Angsana New" w:hAnsi="Angsana New" w:hint="cs"/>
                <w:sz w:val="26"/>
                <w:szCs w:val="26"/>
                <w:lang w:bidi="th-TH"/>
              </w:rPr>
              <w:t>673</w:t>
            </w:r>
          </w:p>
        </w:tc>
        <w:tc>
          <w:tcPr>
            <w:tcW w:w="259" w:type="dxa"/>
            <w:gridSpan w:val="2"/>
            <w:vAlign w:val="bottom"/>
          </w:tcPr>
          <w:p w14:paraId="510FA697" w14:textId="77777777" w:rsidR="000B7AC3" w:rsidRPr="007929E5" w:rsidRDefault="000B7AC3" w:rsidP="000B7AC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91" w:type="dxa"/>
            <w:vAlign w:val="bottom"/>
            <w:hideMark/>
          </w:tcPr>
          <w:p w14:paraId="6076D522" w14:textId="77777777" w:rsidR="000B7AC3" w:rsidRPr="007929E5" w:rsidRDefault="000B7AC3" w:rsidP="000B7AC3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929E5">
              <w:rPr>
                <w:rFonts w:ascii="Angsana New" w:hAnsi="Angsana New" w:hint="cs"/>
                <w:sz w:val="26"/>
                <w:szCs w:val="26"/>
                <w:lang w:bidi="th-TH"/>
              </w:rPr>
              <w:t>5,046</w:t>
            </w:r>
          </w:p>
        </w:tc>
      </w:tr>
      <w:tr w:rsidR="000B7AC3" w:rsidRPr="007929E5" w14:paraId="74186203" w14:textId="77777777" w:rsidTr="0016118A">
        <w:tc>
          <w:tcPr>
            <w:tcW w:w="2502" w:type="dxa"/>
            <w:hideMark/>
          </w:tcPr>
          <w:p w14:paraId="7DBA347A" w14:textId="1C71EEE1" w:rsidR="000B7AC3" w:rsidRPr="007929E5" w:rsidRDefault="00441A74" w:rsidP="000B7A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00" w:right="-79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929E5">
              <w:rPr>
                <w:rFonts w:ascii="Angsana New" w:hAnsi="Angsana New"/>
                <w:sz w:val="26"/>
                <w:szCs w:val="26"/>
              </w:rPr>
              <w:t xml:space="preserve">1 - 5 </w:t>
            </w:r>
            <w:r w:rsidRPr="007929E5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7C38BC" w14:textId="3C40613B" w:rsidR="000B7AC3" w:rsidRPr="007929E5" w:rsidRDefault="00B72ED0" w:rsidP="00B72ED0">
            <w:pPr>
              <w:pStyle w:val="acctfourfigures"/>
              <w:spacing w:line="240" w:lineRule="atLeast"/>
              <w:ind w:right="-73"/>
              <w:rPr>
                <w:rFonts w:ascii="Angsana New" w:hAnsi="Angsana New"/>
                <w:sz w:val="26"/>
                <w:szCs w:val="26"/>
                <w:cs/>
              </w:rPr>
            </w:pPr>
            <w:r w:rsidRPr="007929E5">
              <w:rPr>
                <w:rFonts w:ascii="Angsana New" w:hAnsi="Angsana New"/>
                <w:sz w:val="26"/>
                <w:szCs w:val="26"/>
              </w:rPr>
              <w:t>60,694</w:t>
            </w:r>
          </w:p>
        </w:tc>
        <w:tc>
          <w:tcPr>
            <w:tcW w:w="237" w:type="dxa"/>
            <w:vAlign w:val="bottom"/>
          </w:tcPr>
          <w:p w14:paraId="17996D6D" w14:textId="77777777" w:rsidR="000B7AC3" w:rsidRPr="007929E5" w:rsidRDefault="000B7AC3" w:rsidP="000B7AC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079C14" w14:textId="2D8D636D" w:rsidR="000B7AC3" w:rsidRPr="007929E5" w:rsidRDefault="00B72ED0" w:rsidP="000B7AC3">
            <w:pPr>
              <w:pStyle w:val="acctfourfigures"/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  <w:r w:rsidRPr="007929E5">
              <w:rPr>
                <w:rFonts w:ascii="Angsana New" w:hAnsi="Angsana New"/>
                <w:sz w:val="26"/>
                <w:szCs w:val="26"/>
              </w:rPr>
              <w:t>1,991</w:t>
            </w:r>
          </w:p>
        </w:tc>
        <w:tc>
          <w:tcPr>
            <w:tcW w:w="270" w:type="dxa"/>
            <w:gridSpan w:val="2"/>
            <w:vAlign w:val="bottom"/>
          </w:tcPr>
          <w:p w14:paraId="62FB8EEB" w14:textId="77777777" w:rsidR="000B7AC3" w:rsidRPr="007929E5" w:rsidRDefault="000B7AC3" w:rsidP="000B7AC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A6BDB0" w14:textId="2AD29BAE" w:rsidR="000B7AC3" w:rsidRPr="007929E5" w:rsidRDefault="00B72ED0" w:rsidP="00B72ED0">
            <w:pPr>
              <w:pStyle w:val="acctfourfigures"/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  <w:r w:rsidRPr="007929E5">
              <w:rPr>
                <w:rFonts w:ascii="Angsana New" w:hAnsi="Angsana New"/>
                <w:sz w:val="26"/>
                <w:szCs w:val="26"/>
              </w:rPr>
              <w:t>58,703</w:t>
            </w:r>
          </w:p>
        </w:tc>
        <w:tc>
          <w:tcPr>
            <w:tcW w:w="270" w:type="dxa"/>
            <w:vAlign w:val="bottom"/>
          </w:tcPr>
          <w:p w14:paraId="02C7ED7F" w14:textId="77777777" w:rsidR="000B7AC3" w:rsidRPr="007929E5" w:rsidRDefault="000B7AC3" w:rsidP="000B7AC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EECB79" w14:textId="77777777" w:rsidR="000B7AC3" w:rsidRPr="007929E5" w:rsidRDefault="000B7AC3" w:rsidP="00B72ED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  <w:r w:rsidRPr="007929E5">
              <w:rPr>
                <w:rFonts w:ascii="Angsana New" w:hAnsi="Angsana New" w:hint="cs"/>
                <w:sz w:val="26"/>
                <w:szCs w:val="26"/>
              </w:rPr>
              <w:t>5,896</w:t>
            </w:r>
          </w:p>
        </w:tc>
        <w:tc>
          <w:tcPr>
            <w:tcW w:w="270" w:type="dxa"/>
            <w:vAlign w:val="bottom"/>
          </w:tcPr>
          <w:p w14:paraId="4600AC7D" w14:textId="77777777" w:rsidR="000B7AC3" w:rsidRPr="007929E5" w:rsidRDefault="000B7AC3" w:rsidP="000B7AC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E6057D" w14:textId="77777777" w:rsidR="000B7AC3" w:rsidRPr="007929E5" w:rsidRDefault="000B7AC3" w:rsidP="000B7AC3">
            <w:pPr>
              <w:pStyle w:val="acctfourfigures"/>
              <w:tabs>
                <w:tab w:val="clear" w:pos="765"/>
                <w:tab w:val="decimal" w:pos="53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929E5">
              <w:rPr>
                <w:rFonts w:ascii="Angsana New" w:hAnsi="Angsana New" w:hint="cs"/>
                <w:sz w:val="26"/>
                <w:szCs w:val="26"/>
                <w:lang w:bidi="th-TH"/>
              </w:rPr>
              <w:t>395</w:t>
            </w:r>
          </w:p>
        </w:tc>
        <w:tc>
          <w:tcPr>
            <w:tcW w:w="259" w:type="dxa"/>
            <w:gridSpan w:val="2"/>
            <w:vAlign w:val="bottom"/>
          </w:tcPr>
          <w:p w14:paraId="6D6D4A39" w14:textId="77777777" w:rsidR="000B7AC3" w:rsidRPr="007929E5" w:rsidRDefault="000B7AC3" w:rsidP="000B7AC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C5674B" w14:textId="77777777" w:rsidR="000B7AC3" w:rsidRPr="007929E5" w:rsidRDefault="000B7AC3" w:rsidP="000B7AC3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929E5">
              <w:rPr>
                <w:rFonts w:ascii="Angsana New" w:hAnsi="Angsana New" w:hint="cs"/>
                <w:sz w:val="26"/>
                <w:szCs w:val="26"/>
                <w:lang w:bidi="th-TH"/>
              </w:rPr>
              <w:t>5,501</w:t>
            </w:r>
          </w:p>
        </w:tc>
      </w:tr>
      <w:tr w:rsidR="000B7AC3" w:rsidRPr="007929E5" w14:paraId="271DFC2A" w14:textId="77777777" w:rsidTr="0016118A">
        <w:tc>
          <w:tcPr>
            <w:tcW w:w="2502" w:type="dxa"/>
            <w:hideMark/>
          </w:tcPr>
          <w:p w14:paraId="66750F03" w14:textId="77777777" w:rsidR="000B7AC3" w:rsidRPr="007929E5" w:rsidRDefault="000B7AC3" w:rsidP="000B7A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00" w:right="-79" w:hanging="162"/>
              <w:rPr>
                <w:rFonts w:ascii="Angsana New" w:hAnsi="Angsana New"/>
                <w:sz w:val="26"/>
                <w:szCs w:val="26"/>
              </w:rPr>
            </w:pPr>
            <w:r w:rsidRPr="007929E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CDE518" w14:textId="55A11096" w:rsidR="000B7AC3" w:rsidRPr="007929E5" w:rsidRDefault="00B72ED0" w:rsidP="00B72ED0">
            <w:pPr>
              <w:pStyle w:val="acctfourfigures"/>
              <w:spacing w:line="240" w:lineRule="atLeast"/>
              <w:ind w:left="-38" w:right="-73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7929E5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88,932</w:t>
            </w:r>
          </w:p>
        </w:tc>
        <w:tc>
          <w:tcPr>
            <w:tcW w:w="237" w:type="dxa"/>
            <w:vAlign w:val="bottom"/>
          </w:tcPr>
          <w:p w14:paraId="7CDA9EFC" w14:textId="77777777" w:rsidR="000B7AC3" w:rsidRPr="007929E5" w:rsidRDefault="000B7AC3" w:rsidP="000B7AC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121E82" w14:textId="3D566393" w:rsidR="000B7AC3" w:rsidRPr="007929E5" w:rsidRDefault="00B72ED0" w:rsidP="000B7AC3">
            <w:pPr>
              <w:pStyle w:val="acctfourfigures"/>
              <w:spacing w:line="240" w:lineRule="atLeast"/>
              <w:ind w:left="-38"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7929E5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5,159</w:t>
            </w:r>
          </w:p>
        </w:tc>
        <w:tc>
          <w:tcPr>
            <w:tcW w:w="270" w:type="dxa"/>
            <w:gridSpan w:val="2"/>
            <w:vAlign w:val="bottom"/>
          </w:tcPr>
          <w:p w14:paraId="54294FE5" w14:textId="77777777" w:rsidR="000B7AC3" w:rsidRPr="007929E5" w:rsidRDefault="000B7AC3" w:rsidP="000B7AC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EAE8E5" w14:textId="44D2A155" w:rsidR="000B7AC3" w:rsidRPr="007929E5" w:rsidRDefault="00B72ED0" w:rsidP="00B72ED0">
            <w:pPr>
              <w:pStyle w:val="acctfourfigures"/>
              <w:spacing w:line="240" w:lineRule="atLeast"/>
              <w:ind w:left="-38"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7929E5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83,773</w:t>
            </w:r>
          </w:p>
        </w:tc>
        <w:tc>
          <w:tcPr>
            <w:tcW w:w="270" w:type="dxa"/>
            <w:vAlign w:val="bottom"/>
          </w:tcPr>
          <w:p w14:paraId="01F577D4" w14:textId="77777777" w:rsidR="000B7AC3" w:rsidRPr="007929E5" w:rsidRDefault="000B7AC3" w:rsidP="000B7AC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102C34D" w14:textId="77777777" w:rsidR="000B7AC3" w:rsidRPr="007929E5" w:rsidRDefault="000B7AC3" w:rsidP="00B72ED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38"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7929E5"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11,615</w:t>
            </w:r>
          </w:p>
        </w:tc>
        <w:tc>
          <w:tcPr>
            <w:tcW w:w="270" w:type="dxa"/>
            <w:vAlign w:val="bottom"/>
          </w:tcPr>
          <w:p w14:paraId="220B3F29" w14:textId="77777777" w:rsidR="000B7AC3" w:rsidRPr="007929E5" w:rsidRDefault="000B7AC3" w:rsidP="000B7AC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482DEBD" w14:textId="77777777" w:rsidR="000B7AC3" w:rsidRPr="007929E5" w:rsidRDefault="000B7AC3" w:rsidP="000B7AC3">
            <w:pPr>
              <w:pStyle w:val="acctfourfigures"/>
              <w:tabs>
                <w:tab w:val="clear" w:pos="765"/>
                <w:tab w:val="decimal" w:pos="53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7929E5"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1,068</w:t>
            </w:r>
          </w:p>
        </w:tc>
        <w:tc>
          <w:tcPr>
            <w:tcW w:w="259" w:type="dxa"/>
            <w:gridSpan w:val="2"/>
            <w:vAlign w:val="bottom"/>
          </w:tcPr>
          <w:p w14:paraId="4BA7C024" w14:textId="77777777" w:rsidR="000B7AC3" w:rsidRPr="007929E5" w:rsidRDefault="000B7AC3" w:rsidP="000B7AC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D8309DA" w14:textId="77777777" w:rsidR="000B7AC3" w:rsidRPr="007929E5" w:rsidRDefault="000B7AC3" w:rsidP="000B7AC3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7929E5"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10,547</w:t>
            </w:r>
          </w:p>
        </w:tc>
      </w:tr>
    </w:tbl>
    <w:p w14:paraId="49E713C5" w14:textId="63E0825B" w:rsidR="004A3A58" w:rsidRPr="007929E5" w:rsidRDefault="004A3A58" w:rsidP="004A3A58">
      <w:pPr>
        <w:pStyle w:val="BodyText2"/>
        <w:ind w:left="540"/>
        <w:rPr>
          <w:rFonts w:asciiTheme="minorHAnsi" w:hAnsiTheme="minorHAnsi" w:cstheme="minorHAnsi"/>
          <w:lang w:val="en-US"/>
        </w:rPr>
      </w:pPr>
    </w:p>
    <w:tbl>
      <w:tblPr>
        <w:tblW w:w="997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02"/>
        <w:gridCol w:w="1063"/>
        <w:gridCol w:w="237"/>
        <w:gridCol w:w="977"/>
        <w:gridCol w:w="31"/>
        <w:gridCol w:w="239"/>
        <w:gridCol w:w="29"/>
        <w:gridCol w:w="1050"/>
        <w:gridCol w:w="270"/>
        <w:gridCol w:w="1127"/>
        <w:gridCol w:w="270"/>
        <w:gridCol w:w="828"/>
        <w:gridCol w:w="251"/>
        <w:gridCol w:w="8"/>
        <w:gridCol w:w="1091"/>
      </w:tblGrid>
      <w:tr w:rsidR="000B7AC3" w:rsidRPr="007929E5" w14:paraId="7BAE5E8D" w14:textId="77777777" w:rsidTr="0016118A">
        <w:trPr>
          <w:tblHeader/>
        </w:trPr>
        <w:tc>
          <w:tcPr>
            <w:tcW w:w="2502" w:type="dxa"/>
          </w:tcPr>
          <w:p w14:paraId="0E256852" w14:textId="056983E1" w:rsidR="000B7AC3" w:rsidRPr="007929E5" w:rsidRDefault="000B7AC3" w:rsidP="009F344A">
            <w:pPr>
              <w:tabs>
                <w:tab w:val="clear" w:pos="227"/>
                <w:tab w:val="clear" w:pos="454"/>
                <w:tab w:val="left" w:pos="500"/>
              </w:tabs>
              <w:ind w:left="320" w:right="-79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471" w:type="dxa"/>
            <w:gridSpan w:val="14"/>
            <w:hideMark/>
          </w:tcPr>
          <w:p w14:paraId="4C1FD154" w14:textId="10BE6BC8" w:rsidR="000B7AC3" w:rsidRPr="007929E5" w:rsidRDefault="000B7AC3" w:rsidP="009F344A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929E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7AC3" w:rsidRPr="007929E5" w14:paraId="74774EEB" w14:textId="77777777" w:rsidTr="0016118A">
        <w:trPr>
          <w:tblHeader/>
        </w:trPr>
        <w:tc>
          <w:tcPr>
            <w:tcW w:w="2502" w:type="dxa"/>
          </w:tcPr>
          <w:p w14:paraId="6B6E3BA9" w14:textId="3BF51506" w:rsidR="000B7AC3" w:rsidRPr="007929E5" w:rsidRDefault="000B7AC3" w:rsidP="009F344A">
            <w:pPr>
              <w:tabs>
                <w:tab w:val="clear" w:pos="227"/>
                <w:tab w:val="clear" w:pos="454"/>
                <w:tab w:val="left" w:pos="500"/>
              </w:tabs>
              <w:ind w:left="320" w:right="-79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62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F3A6B8" w14:textId="77777777" w:rsidR="000B7AC3" w:rsidRPr="007929E5" w:rsidRDefault="000B7AC3" w:rsidP="009F344A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929E5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7929E5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644FE970" w14:textId="77777777" w:rsidR="000B7AC3" w:rsidRPr="007929E5" w:rsidRDefault="000B7AC3" w:rsidP="009F344A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357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BB4C9F" w14:textId="77777777" w:rsidR="000B7AC3" w:rsidRPr="007929E5" w:rsidRDefault="000B7AC3" w:rsidP="009F344A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7929E5">
              <w:rPr>
                <w:rFonts w:ascii="Angsana New" w:hAnsi="Angsana New" w:hint="cs"/>
                <w:sz w:val="26"/>
                <w:szCs w:val="26"/>
              </w:rPr>
              <w:t>2561</w:t>
            </w:r>
          </w:p>
        </w:tc>
      </w:tr>
      <w:tr w:rsidR="00C17EAD" w:rsidRPr="007929E5" w14:paraId="1C7152A0" w14:textId="77777777" w:rsidTr="0016118A">
        <w:trPr>
          <w:tblHeader/>
        </w:trPr>
        <w:tc>
          <w:tcPr>
            <w:tcW w:w="2502" w:type="dxa"/>
          </w:tcPr>
          <w:p w14:paraId="62ED5ED6" w14:textId="77777777" w:rsidR="00C17EAD" w:rsidRPr="007929E5" w:rsidRDefault="00C17EAD" w:rsidP="00C17EAD">
            <w:pPr>
              <w:tabs>
                <w:tab w:val="clear" w:pos="227"/>
                <w:tab w:val="clear" w:pos="454"/>
                <w:tab w:val="left" w:pos="500"/>
              </w:tabs>
              <w:ind w:left="320" w:right="-79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  <w:p w14:paraId="475C2690" w14:textId="77777777" w:rsidR="00C17EAD" w:rsidRPr="007929E5" w:rsidRDefault="00C17EAD" w:rsidP="00C17EAD">
            <w:pPr>
              <w:tabs>
                <w:tab w:val="clear" w:pos="227"/>
                <w:tab w:val="clear" w:pos="454"/>
                <w:tab w:val="left" w:pos="500"/>
              </w:tabs>
              <w:ind w:left="320" w:right="-79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  <w:p w14:paraId="35402E97" w14:textId="77777777" w:rsidR="00C17EAD" w:rsidRPr="007929E5" w:rsidRDefault="00C17EAD" w:rsidP="00C17EAD">
            <w:pPr>
              <w:tabs>
                <w:tab w:val="clear" w:pos="227"/>
                <w:tab w:val="clear" w:pos="454"/>
                <w:tab w:val="left" w:pos="500"/>
              </w:tabs>
              <w:ind w:left="320" w:right="-79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  <w:p w14:paraId="201B8170" w14:textId="7A482D3F" w:rsidR="00C17EAD" w:rsidRPr="007929E5" w:rsidRDefault="00C17EAD" w:rsidP="00C17EAD">
            <w:pPr>
              <w:tabs>
                <w:tab w:val="clear" w:pos="227"/>
                <w:tab w:val="clear" w:pos="454"/>
                <w:tab w:val="left" w:pos="540"/>
              </w:tabs>
              <w:ind w:right="-110" w:firstLine="23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7929E5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063" w:type="dxa"/>
            <w:vAlign w:val="bottom"/>
            <w:hideMark/>
          </w:tcPr>
          <w:p w14:paraId="6FC1365A" w14:textId="77777777" w:rsidR="00C17EAD" w:rsidRPr="007929E5" w:rsidRDefault="00C17EAD" w:rsidP="00C17E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7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9E5">
              <w:rPr>
                <w:rFonts w:ascii="Angsana New" w:hAnsi="Angsana New" w:hint="cs"/>
                <w:sz w:val="26"/>
                <w:szCs w:val="26"/>
                <w:cs/>
              </w:rPr>
              <w:t>จำนวนเงิน</w:t>
            </w:r>
          </w:p>
          <w:p w14:paraId="624F0205" w14:textId="77777777" w:rsidR="00C17EAD" w:rsidRPr="007929E5" w:rsidRDefault="00C17EAD" w:rsidP="00C17E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7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9E5">
              <w:rPr>
                <w:rFonts w:ascii="Angsana New" w:hAnsi="Angsana New" w:hint="cs"/>
                <w:sz w:val="26"/>
                <w:szCs w:val="26"/>
                <w:cs/>
              </w:rPr>
              <w:t>ขั้นต่ำ</w:t>
            </w:r>
          </w:p>
          <w:p w14:paraId="1A1D19E1" w14:textId="0C0D663E" w:rsidR="00C17EAD" w:rsidRPr="007929E5" w:rsidRDefault="00C17EAD" w:rsidP="00C17E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7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9E5">
              <w:rPr>
                <w:rFonts w:ascii="Angsana New" w:hAnsi="Angsana New" w:hint="cs"/>
                <w:sz w:val="26"/>
                <w:szCs w:val="26"/>
                <w:cs/>
              </w:rPr>
              <w:t>ที่ต้องจ่าย</w:t>
            </w:r>
          </w:p>
        </w:tc>
        <w:tc>
          <w:tcPr>
            <w:tcW w:w="237" w:type="dxa"/>
            <w:vAlign w:val="bottom"/>
          </w:tcPr>
          <w:p w14:paraId="69768083" w14:textId="77777777" w:rsidR="00C17EAD" w:rsidRPr="007929E5" w:rsidRDefault="00C17EAD" w:rsidP="00C17E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8" w:type="dxa"/>
            <w:gridSpan w:val="2"/>
            <w:vAlign w:val="bottom"/>
            <w:hideMark/>
          </w:tcPr>
          <w:p w14:paraId="022D0F24" w14:textId="77777777" w:rsidR="00C17EAD" w:rsidRPr="007929E5" w:rsidRDefault="00C17EAD" w:rsidP="00C17E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9E5">
              <w:rPr>
                <w:rFonts w:ascii="Angsana New" w:hAnsi="Angsana New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68" w:type="dxa"/>
            <w:gridSpan w:val="2"/>
            <w:vAlign w:val="bottom"/>
          </w:tcPr>
          <w:p w14:paraId="15AA7A9F" w14:textId="77777777" w:rsidR="00C17EAD" w:rsidRPr="007929E5" w:rsidRDefault="00C17EAD" w:rsidP="00C17E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vAlign w:val="bottom"/>
            <w:hideMark/>
          </w:tcPr>
          <w:p w14:paraId="654794B3" w14:textId="77777777" w:rsidR="00C17EAD" w:rsidRPr="007929E5" w:rsidRDefault="00C17EAD" w:rsidP="00C1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6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70" w:right="-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9E5">
              <w:rPr>
                <w:rFonts w:ascii="Angsana New" w:hAnsi="Angsana New" w:hint="cs"/>
                <w:sz w:val="26"/>
                <w:szCs w:val="26"/>
                <w:cs/>
              </w:rPr>
              <w:t>มูลค่าปัจจุบันของจำนวนเงินขั้นต่ำ</w:t>
            </w:r>
          </w:p>
          <w:p w14:paraId="4C8C9114" w14:textId="06207D02" w:rsidR="00C17EAD" w:rsidRPr="007929E5" w:rsidRDefault="00C17EAD" w:rsidP="00C17E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7"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9E5">
              <w:rPr>
                <w:rFonts w:ascii="Angsana New" w:hAnsi="Angsana New" w:hint="cs"/>
                <w:sz w:val="26"/>
                <w:szCs w:val="26"/>
                <w:cs/>
              </w:rPr>
              <w:t>ที่ต้องจ่าย</w:t>
            </w:r>
          </w:p>
        </w:tc>
        <w:tc>
          <w:tcPr>
            <w:tcW w:w="270" w:type="dxa"/>
            <w:vAlign w:val="bottom"/>
          </w:tcPr>
          <w:p w14:paraId="47A68FD8" w14:textId="77777777" w:rsidR="00C17EAD" w:rsidRPr="007929E5" w:rsidRDefault="00C17EAD" w:rsidP="00C17EAD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7" w:type="dxa"/>
            <w:vAlign w:val="bottom"/>
            <w:hideMark/>
          </w:tcPr>
          <w:p w14:paraId="42C735A0" w14:textId="77777777" w:rsidR="00C17EAD" w:rsidRPr="007929E5" w:rsidRDefault="00C17EAD" w:rsidP="00C17E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7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9E5">
              <w:rPr>
                <w:rFonts w:ascii="Angsana New" w:hAnsi="Angsana New" w:hint="cs"/>
                <w:sz w:val="26"/>
                <w:szCs w:val="26"/>
                <w:cs/>
              </w:rPr>
              <w:t>จำนวนเงิน</w:t>
            </w:r>
          </w:p>
          <w:p w14:paraId="6F610AB2" w14:textId="77777777" w:rsidR="00C17EAD" w:rsidRPr="007929E5" w:rsidRDefault="00C17EAD" w:rsidP="00C17E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7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9E5">
              <w:rPr>
                <w:rFonts w:ascii="Angsana New" w:hAnsi="Angsana New" w:hint="cs"/>
                <w:sz w:val="26"/>
                <w:szCs w:val="26"/>
                <w:cs/>
              </w:rPr>
              <w:t>ขั้นต่ำ</w:t>
            </w:r>
          </w:p>
          <w:p w14:paraId="5BE93AAB" w14:textId="78E44B1E" w:rsidR="00C17EAD" w:rsidRPr="007929E5" w:rsidRDefault="00C17EAD" w:rsidP="00C17E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7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9E5">
              <w:rPr>
                <w:rFonts w:ascii="Angsana New" w:hAnsi="Angsana New" w:hint="cs"/>
                <w:sz w:val="26"/>
                <w:szCs w:val="26"/>
                <w:cs/>
              </w:rPr>
              <w:t>ที่ต้องจ่าย</w:t>
            </w:r>
          </w:p>
        </w:tc>
        <w:tc>
          <w:tcPr>
            <w:tcW w:w="270" w:type="dxa"/>
            <w:vAlign w:val="bottom"/>
          </w:tcPr>
          <w:p w14:paraId="1D7C8CDD" w14:textId="77777777" w:rsidR="00C17EAD" w:rsidRPr="007929E5" w:rsidRDefault="00C17EAD" w:rsidP="00C17EAD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8" w:type="dxa"/>
            <w:vAlign w:val="bottom"/>
            <w:hideMark/>
          </w:tcPr>
          <w:p w14:paraId="4E34AC7D" w14:textId="77777777" w:rsidR="00C17EAD" w:rsidRPr="007929E5" w:rsidRDefault="00C17EAD" w:rsidP="00C17E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9E5">
              <w:rPr>
                <w:rFonts w:ascii="Angsana New" w:hAnsi="Angsana New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51" w:type="dxa"/>
            <w:vAlign w:val="bottom"/>
          </w:tcPr>
          <w:p w14:paraId="55CA05B6" w14:textId="77777777" w:rsidR="00C17EAD" w:rsidRPr="007929E5" w:rsidRDefault="00C17EAD" w:rsidP="00C17EAD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9" w:type="dxa"/>
            <w:gridSpan w:val="2"/>
            <w:vAlign w:val="bottom"/>
            <w:hideMark/>
          </w:tcPr>
          <w:p w14:paraId="189E2ED9" w14:textId="77777777" w:rsidR="00C17EAD" w:rsidRPr="007929E5" w:rsidRDefault="00C17EAD" w:rsidP="00C1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6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70" w:right="-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9E5">
              <w:rPr>
                <w:rFonts w:ascii="Angsana New" w:hAnsi="Angsana New" w:hint="cs"/>
                <w:sz w:val="26"/>
                <w:szCs w:val="26"/>
                <w:cs/>
              </w:rPr>
              <w:t>มูลค่าปัจจุบันของจำนวน</w:t>
            </w:r>
          </w:p>
          <w:p w14:paraId="0777F61B" w14:textId="77777777" w:rsidR="00C17EAD" w:rsidRPr="007929E5" w:rsidRDefault="00C17EAD" w:rsidP="00C1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6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70" w:right="-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9E5">
              <w:rPr>
                <w:rFonts w:ascii="Angsana New" w:hAnsi="Angsana New" w:hint="cs"/>
                <w:sz w:val="26"/>
                <w:szCs w:val="26"/>
                <w:cs/>
              </w:rPr>
              <w:t>เงินขั้นต่ำ</w:t>
            </w:r>
          </w:p>
          <w:p w14:paraId="289CA4F7" w14:textId="202910EC" w:rsidR="00C17EAD" w:rsidRPr="007929E5" w:rsidRDefault="00C17EAD" w:rsidP="00C17E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24"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9E5">
              <w:rPr>
                <w:rFonts w:ascii="Angsana New" w:hAnsi="Angsana New" w:hint="cs"/>
                <w:sz w:val="26"/>
                <w:szCs w:val="26"/>
                <w:cs/>
              </w:rPr>
              <w:t>ที่ต้องจ่าย</w:t>
            </w:r>
          </w:p>
        </w:tc>
      </w:tr>
      <w:tr w:rsidR="000B7AC3" w:rsidRPr="007929E5" w14:paraId="26571FB6" w14:textId="77777777" w:rsidTr="0016118A">
        <w:trPr>
          <w:tblHeader/>
        </w:trPr>
        <w:tc>
          <w:tcPr>
            <w:tcW w:w="2502" w:type="dxa"/>
          </w:tcPr>
          <w:p w14:paraId="427B951F" w14:textId="77777777" w:rsidR="000B7AC3" w:rsidRPr="007929E5" w:rsidRDefault="000B7AC3" w:rsidP="009F344A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71" w:type="dxa"/>
            <w:gridSpan w:val="14"/>
            <w:hideMark/>
          </w:tcPr>
          <w:p w14:paraId="1A14ADAA" w14:textId="77777777" w:rsidR="000B7AC3" w:rsidRPr="007929E5" w:rsidRDefault="000B7AC3" w:rsidP="009F344A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7929E5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6118A" w:rsidRPr="007929E5" w14:paraId="7E59F92F" w14:textId="77777777" w:rsidTr="0016118A">
        <w:tc>
          <w:tcPr>
            <w:tcW w:w="2502" w:type="dxa"/>
          </w:tcPr>
          <w:p w14:paraId="540CB581" w14:textId="5F9EEF4E" w:rsidR="0016118A" w:rsidRPr="007929E5" w:rsidRDefault="0016118A" w:rsidP="0016118A">
            <w:pPr>
              <w:tabs>
                <w:tab w:val="clear" w:pos="227"/>
                <w:tab w:val="clear" w:pos="454"/>
                <w:tab w:val="left" w:pos="500"/>
              </w:tabs>
              <w:ind w:left="320" w:right="-79"/>
              <w:rPr>
                <w:rFonts w:ascii="Angsana New" w:hAnsi="Angsana New"/>
                <w:sz w:val="26"/>
                <w:szCs w:val="26"/>
                <w:cs/>
              </w:rPr>
            </w:pPr>
            <w:r w:rsidRPr="007929E5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ระยะเวลาที่จะครบกำหนด</w:t>
            </w:r>
          </w:p>
        </w:tc>
        <w:tc>
          <w:tcPr>
            <w:tcW w:w="1063" w:type="dxa"/>
            <w:vAlign w:val="bottom"/>
          </w:tcPr>
          <w:p w14:paraId="069BFE8B" w14:textId="77777777" w:rsidR="0016118A" w:rsidRPr="007929E5" w:rsidRDefault="0016118A" w:rsidP="0016118A">
            <w:pPr>
              <w:pStyle w:val="acctfourfigures"/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37" w:type="dxa"/>
            <w:vAlign w:val="bottom"/>
          </w:tcPr>
          <w:p w14:paraId="2980C475" w14:textId="77777777" w:rsidR="0016118A" w:rsidRPr="007929E5" w:rsidRDefault="0016118A" w:rsidP="0016118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77" w:type="dxa"/>
            <w:vAlign w:val="bottom"/>
          </w:tcPr>
          <w:p w14:paraId="4BFD8B8E" w14:textId="77777777" w:rsidR="0016118A" w:rsidRPr="007929E5" w:rsidRDefault="0016118A" w:rsidP="0016118A">
            <w:pPr>
              <w:pStyle w:val="acctfourfigures"/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8DF9243" w14:textId="77777777" w:rsidR="0016118A" w:rsidRPr="007929E5" w:rsidRDefault="0016118A" w:rsidP="0016118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13FAFFB7" w14:textId="77777777" w:rsidR="0016118A" w:rsidRPr="007929E5" w:rsidRDefault="0016118A" w:rsidP="0016118A">
            <w:pPr>
              <w:pStyle w:val="acctfourfigures"/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F30CE1F" w14:textId="77777777" w:rsidR="0016118A" w:rsidRPr="007929E5" w:rsidRDefault="0016118A" w:rsidP="0016118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27" w:type="dxa"/>
            <w:vAlign w:val="bottom"/>
          </w:tcPr>
          <w:p w14:paraId="2E604F68" w14:textId="77777777" w:rsidR="0016118A" w:rsidRPr="007929E5" w:rsidRDefault="0016118A" w:rsidP="0016118A">
            <w:pPr>
              <w:pStyle w:val="acctfourfigures"/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FD321F2" w14:textId="77777777" w:rsidR="0016118A" w:rsidRPr="007929E5" w:rsidRDefault="0016118A" w:rsidP="0016118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28" w:type="dxa"/>
            <w:vAlign w:val="bottom"/>
          </w:tcPr>
          <w:p w14:paraId="21CA209A" w14:textId="77777777" w:rsidR="0016118A" w:rsidRPr="007929E5" w:rsidRDefault="0016118A" w:rsidP="0016118A">
            <w:pPr>
              <w:pStyle w:val="acctfourfigures"/>
              <w:tabs>
                <w:tab w:val="clear" w:pos="765"/>
                <w:tab w:val="decimal" w:pos="53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59" w:type="dxa"/>
            <w:gridSpan w:val="2"/>
            <w:vAlign w:val="bottom"/>
          </w:tcPr>
          <w:p w14:paraId="625165B2" w14:textId="77777777" w:rsidR="0016118A" w:rsidRPr="007929E5" w:rsidRDefault="0016118A" w:rsidP="0016118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67B74EE1" w14:textId="77777777" w:rsidR="0016118A" w:rsidRPr="007929E5" w:rsidRDefault="0016118A" w:rsidP="0016118A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16118A" w:rsidRPr="007929E5" w14:paraId="21EA6A7A" w14:textId="77777777" w:rsidTr="0016118A">
        <w:tc>
          <w:tcPr>
            <w:tcW w:w="2502" w:type="dxa"/>
            <w:hideMark/>
          </w:tcPr>
          <w:p w14:paraId="7768517F" w14:textId="551A9D79" w:rsidR="0016118A" w:rsidRPr="007929E5" w:rsidRDefault="0016118A" w:rsidP="0016118A">
            <w:pPr>
              <w:tabs>
                <w:tab w:val="clear" w:pos="227"/>
                <w:tab w:val="clear" w:pos="454"/>
                <w:tab w:val="left" w:pos="500"/>
              </w:tabs>
              <w:ind w:left="320" w:right="-79"/>
              <w:rPr>
                <w:rFonts w:ascii="Angsana New" w:hAnsi="Angsana New"/>
                <w:sz w:val="26"/>
                <w:szCs w:val="26"/>
              </w:rPr>
            </w:pPr>
            <w:r w:rsidRPr="007929E5">
              <w:rPr>
                <w:rFonts w:ascii="Angsana New" w:hAnsi="Angsana New" w:hint="cs"/>
                <w:sz w:val="26"/>
                <w:szCs w:val="26"/>
                <w:cs/>
              </w:rPr>
              <w:t xml:space="preserve">ภายใน </w:t>
            </w:r>
            <w:r w:rsidRPr="007929E5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7929E5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063" w:type="dxa"/>
            <w:vAlign w:val="bottom"/>
          </w:tcPr>
          <w:p w14:paraId="780B60CE" w14:textId="48C259C7" w:rsidR="0016118A" w:rsidRPr="007929E5" w:rsidRDefault="0016118A" w:rsidP="0016118A">
            <w:pPr>
              <w:pStyle w:val="acctfourfigures"/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929E5">
              <w:rPr>
                <w:rFonts w:ascii="Angsana New" w:hAnsi="Angsana New"/>
                <w:sz w:val="26"/>
                <w:szCs w:val="26"/>
                <w:lang w:bidi="th-TH"/>
              </w:rPr>
              <w:t>4,597</w:t>
            </w:r>
          </w:p>
        </w:tc>
        <w:tc>
          <w:tcPr>
            <w:tcW w:w="237" w:type="dxa"/>
            <w:vAlign w:val="bottom"/>
          </w:tcPr>
          <w:p w14:paraId="678DBFC9" w14:textId="77777777" w:rsidR="0016118A" w:rsidRPr="007929E5" w:rsidRDefault="0016118A" w:rsidP="0016118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77" w:type="dxa"/>
            <w:vAlign w:val="bottom"/>
          </w:tcPr>
          <w:p w14:paraId="44037316" w14:textId="559A1640" w:rsidR="0016118A" w:rsidRPr="007929E5" w:rsidRDefault="0016118A" w:rsidP="0016118A">
            <w:pPr>
              <w:pStyle w:val="acctfourfigures"/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929E5">
              <w:rPr>
                <w:rFonts w:ascii="Angsana New" w:hAnsi="Angsana New"/>
                <w:sz w:val="26"/>
                <w:szCs w:val="26"/>
                <w:lang w:bidi="th-TH"/>
              </w:rPr>
              <w:t>659</w:t>
            </w:r>
          </w:p>
        </w:tc>
        <w:tc>
          <w:tcPr>
            <w:tcW w:w="270" w:type="dxa"/>
            <w:gridSpan w:val="2"/>
            <w:vAlign w:val="bottom"/>
          </w:tcPr>
          <w:p w14:paraId="5362F080" w14:textId="77777777" w:rsidR="0016118A" w:rsidRPr="007929E5" w:rsidRDefault="0016118A" w:rsidP="0016118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15B152B7" w14:textId="29DB2D0A" w:rsidR="0016118A" w:rsidRPr="007929E5" w:rsidRDefault="0016118A" w:rsidP="0016118A">
            <w:pPr>
              <w:pStyle w:val="acctfourfigures"/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929E5">
              <w:rPr>
                <w:rFonts w:ascii="Angsana New" w:hAnsi="Angsana New"/>
                <w:sz w:val="26"/>
                <w:szCs w:val="26"/>
                <w:lang w:bidi="th-TH"/>
              </w:rPr>
              <w:t>3,938</w:t>
            </w:r>
          </w:p>
        </w:tc>
        <w:tc>
          <w:tcPr>
            <w:tcW w:w="270" w:type="dxa"/>
            <w:vAlign w:val="bottom"/>
          </w:tcPr>
          <w:p w14:paraId="4EBF05C1" w14:textId="77777777" w:rsidR="0016118A" w:rsidRPr="007929E5" w:rsidRDefault="0016118A" w:rsidP="0016118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27" w:type="dxa"/>
            <w:vAlign w:val="bottom"/>
            <w:hideMark/>
          </w:tcPr>
          <w:p w14:paraId="114C9DB3" w14:textId="12BD49AC" w:rsidR="0016118A" w:rsidRPr="007929E5" w:rsidRDefault="0016118A" w:rsidP="0016118A">
            <w:pPr>
              <w:pStyle w:val="acctfourfigures"/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929E5">
              <w:rPr>
                <w:rFonts w:ascii="Angsana New" w:hAnsi="Angsana New" w:hint="cs"/>
                <w:sz w:val="26"/>
                <w:szCs w:val="26"/>
                <w:lang w:bidi="th-TH"/>
              </w:rPr>
              <w:t>5,</w:t>
            </w:r>
            <w:r w:rsidRPr="007929E5">
              <w:rPr>
                <w:rFonts w:ascii="Angsana New" w:hAnsi="Angsana New"/>
                <w:sz w:val="26"/>
                <w:szCs w:val="26"/>
                <w:lang w:bidi="th-TH"/>
              </w:rPr>
              <w:t>033</w:t>
            </w:r>
          </w:p>
        </w:tc>
        <w:tc>
          <w:tcPr>
            <w:tcW w:w="270" w:type="dxa"/>
            <w:vAlign w:val="bottom"/>
          </w:tcPr>
          <w:p w14:paraId="434A94AC" w14:textId="77777777" w:rsidR="0016118A" w:rsidRPr="007929E5" w:rsidRDefault="0016118A" w:rsidP="0016118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28" w:type="dxa"/>
            <w:vAlign w:val="bottom"/>
            <w:hideMark/>
          </w:tcPr>
          <w:p w14:paraId="1F36709D" w14:textId="003AC88C" w:rsidR="0016118A" w:rsidRPr="007929E5" w:rsidRDefault="0016118A" w:rsidP="0016118A">
            <w:pPr>
              <w:pStyle w:val="acctfourfigures"/>
              <w:tabs>
                <w:tab w:val="clear" w:pos="765"/>
                <w:tab w:val="decimal" w:pos="53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929E5">
              <w:rPr>
                <w:rFonts w:ascii="Angsana New" w:hAnsi="Angsana New"/>
                <w:sz w:val="26"/>
                <w:szCs w:val="26"/>
                <w:lang w:val="en-US" w:bidi="th-TH"/>
              </w:rPr>
              <w:t>554</w:t>
            </w:r>
          </w:p>
        </w:tc>
        <w:tc>
          <w:tcPr>
            <w:tcW w:w="259" w:type="dxa"/>
            <w:gridSpan w:val="2"/>
            <w:vAlign w:val="bottom"/>
          </w:tcPr>
          <w:p w14:paraId="068B009E" w14:textId="77777777" w:rsidR="0016118A" w:rsidRPr="007929E5" w:rsidRDefault="0016118A" w:rsidP="0016118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91" w:type="dxa"/>
            <w:vAlign w:val="bottom"/>
            <w:hideMark/>
          </w:tcPr>
          <w:p w14:paraId="1DA36F1D" w14:textId="5F68511D" w:rsidR="0016118A" w:rsidRPr="007929E5" w:rsidRDefault="0016118A" w:rsidP="0016118A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929E5">
              <w:rPr>
                <w:rFonts w:ascii="Angsana New" w:hAnsi="Angsana New"/>
                <w:sz w:val="26"/>
                <w:szCs w:val="26"/>
                <w:lang w:bidi="th-TH"/>
              </w:rPr>
              <w:t>4,479</w:t>
            </w:r>
          </w:p>
        </w:tc>
      </w:tr>
      <w:tr w:rsidR="0016118A" w:rsidRPr="007929E5" w14:paraId="4B112CB5" w14:textId="77777777" w:rsidTr="0016118A">
        <w:tc>
          <w:tcPr>
            <w:tcW w:w="2502" w:type="dxa"/>
            <w:hideMark/>
          </w:tcPr>
          <w:p w14:paraId="390393FA" w14:textId="2A1DD08A" w:rsidR="0016118A" w:rsidRPr="007929E5" w:rsidRDefault="0016118A" w:rsidP="001611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00" w:right="-79" w:hanging="162"/>
              <w:rPr>
                <w:rFonts w:ascii="Angsana New" w:hAnsi="Angsana New"/>
                <w:sz w:val="26"/>
                <w:szCs w:val="26"/>
              </w:rPr>
            </w:pPr>
            <w:r w:rsidRPr="007929E5">
              <w:rPr>
                <w:rFonts w:ascii="Angsana New" w:hAnsi="Angsana New"/>
                <w:sz w:val="26"/>
                <w:szCs w:val="26"/>
              </w:rPr>
              <w:t xml:space="preserve">1 - 5 </w:t>
            </w:r>
            <w:r w:rsidRPr="007929E5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50A680" w14:textId="1EED782C" w:rsidR="0016118A" w:rsidRPr="007929E5" w:rsidRDefault="0016118A" w:rsidP="0016118A">
            <w:pPr>
              <w:pStyle w:val="acctfourfigures"/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cs/>
              </w:rPr>
            </w:pPr>
            <w:r w:rsidRPr="007929E5">
              <w:rPr>
                <w:rFonts w:ascii="Angsana New" w:hAnsi="Angsana New"/>
                <w:sz w:val="26"/>
                <w:szCs w:val="26"/>
                <w:lang w:bidi="th-TH"/>
              </w:rPr>
              <w:t>4,842</w:t>
            </w:r>
          </w:p>
        </w:tc>
        <w:tc>
          <w:tcPr>
            <w:tcW w:w="237" w:type="dxa"/>
            <w:vAlign w:val="bottom"/>
          </w:tcPr>
          <w:p w14:paraId="06105DB0" w14:textId="77777777" w:rsidR="0016118A" w:rsidRPr="007929E5" w:rsidRDefault="0016118A" w:rsidP="0016118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E6CC9B" w14:textId="48BF4852" w:rsidR="0016118A" w:rsidRPr="007929E5" w:rsidRDefault="0016118A" w:rsidP="0016118A">
            <w:pPr>
              <w:pStyle w:val="acctfourfigures"/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929E5">
              <w:rPr>
                <w:rFonts w:ascii="Angsana New" w:hAnsi="Angsana New"/>
                <w:sz w:val="26"/>
                <w:szCs w:val="26"/>
                <w:lang w:bidi="th-TH"/>
              </w:rPr>
              <w:t>603</w:t>
            </w:r>
          </w:p>
        </w:tc>
        <w:tc>
          <w:tcPr>
            <w:tcW w:w="270" w:type="dxa"/>
            <w:gridSpan w:val="2"/>
            <w:vAlign w:val="bottom"/>
          </w:tcPr>
          <w:p w14:paraId="7D441B77" w14:textId="77777777" w:rsidR="0016118A" w:rsidRPr="007929E5" w:rsidRDefault="0016118A" w:rsidP="0016118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DE972C" w14:textId="0A8BBD1A" w:rsidR="0016118A" w:rsidRPr="007929E5" w:rsidRDefault="0016118A" w:rsidP="0016118A">
            <w:pPr>
              <w:pStyle w:val="acctfourfigures"/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929E5">
              <w:rPr>
                <w:rFonts w:ascii="Angsana New" w:hAnsi="Angsana New"/>
                <w:sz w:val="26"/>
                <w:szCs w:val="26"/>
                <w:lang w:bidi="th-TH"/>
              </w:rPr>
              <w:t>4,239</w:t>
            </w:r>
          </w:p>
        </w:tc>
        <w:tc>
          <w:tcPr>
            <w:tcW w:w="270" w:type="dxa"/>
            <w:vAlign w:val="bottom"/>
          </w:tcPr>
          <w:p w14:paraId="4E5A3F09" w14:textId="77777777" w:rsidR="0016118A" w:rsidRPr="007929E5" w:rsidRDefault="0016118A" w:rsidP="0016118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31241E" w14:textId="685A5468" w:rsidR="0016118A" w:rsidRPr="007929E5" w:rsidRDefault="0016118A" w:rsidP="0016118A">
            <w:pPr>
              <w:pStyle w:val="acctfourfigures"/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  <w:r w:rsidRPr="007929E5">
              <w:rPr>
                <w:rFonts w:ascii="Angsana New" w:hAnsi="Angsana New"/>
                <w:sz w:val="26"/>
                <w:szCs w:val="26"/>
              </w:rPr>
              <w:t>3,951</w:t>
            </w:r>
          </w:p>
        </w:tc>
        <w:tc>
          <w:tcPr>
            <w:tcW w:w="270" w:type="dxa"/>
            <w:vAlign w:val="bottom"/>
          </w:tcPr>
          <w:p w14:paraId="334389A9" w14:textId="77777777" w:rsidR="0016118A" w:rsidRPr="007929E5" w:rsidRDefault="0016118A" w:rsidP="0016118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04EE7D" w14:textId="4BB0A040" w:rsidR="0016118A" w:rsidRPr="007929E5" w:rsidRDefault="0016118A" w:rsidP="0016118A">
            <w:pPr>
              <w:pStyle w:val="acctfourfigures"/>
              <w:tabs>
                <w:tab w:val="clear" w:pos="765"/>
                <w:tab w:val="decimal" w:pos="53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929E5">
              <w:rPr>
                <w:rFonts w:ascii="Angsana New" w:hAnsi="Angsana New"/>
                <w:sz w:val="26"/>
                <w:szCs w:val="26"/>
                <w:lang w:bidi="th-TH"/>
              </w:rPr>
              <w:t>239</w:t>
            </w:r>
          </w:p>
        </w:tc>
        <w:tc>
          <w:tcPr>
            <w:tcW w:w="259" w:type="dxa"/>
            <w:gridSpan w:val="2"/>
            <w:vAlign w:val="bottom"/>
          </w:tcPr>
          <w:p w14:paraId="753DFFEF" w14:textId="77777777" w:rsidR="0016118A" w:rsidRPr="007929E5" w:rsidRDefault="0016118A" w:rsidP="0016118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905B73" w14:textId="29D7852B" w:rsidR="0016118A" w:rsidRPr="007929E5" w:rsidRDefault="0016118A" w:rsidP="0016118A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929E5">
              <w:rPr>
                <w:rFonts w:ascii="Angsana New" w:hAnsi="Angsana New"/>
                <w:sz w:val="26"/>
                <w:szCs w:val="26"/>
                <w:lang w:bidi="th-TH"/>
              </w:rPr>
              <w:t>3,712</w:t>
            </w:r>
          </w:p>
        </w:tc>
      </w:tr>
      <w:tr w:rsidR="000B7AC3" w:rsidRPr="007929E5" w14:paraId="5E6DA6E8" w14:textId="77777777" w:rsidTr="0016118A">
        <w:tc>
          <w:tcPr>
            <w:tcW w:w="2502" w:type="dxa"/>
            <w:hideMark/>
          </w:tcPr>
          <w:p w14:paraId="6CED051A" w14:textId="77777777" w:rsidR="000B7AC3" w:rsidRPr="007929E5" w:rsidRDefault="000B7AC3" w:rsidP="000B7A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00" w:right="-79" w:hanging="162"/>
              <w:rPr>
                <w:rFonts w:ascii="Angsana New" w:hAnsi="Angsana New"/>
                <w:sz w:val="26"/>
                <w:szCs w:val="26"/>
              </w:rPr>
            </w:pPr>
            <w:r w:rsidRPr="007929E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E99F1E" w14:textId="72D52A59" w:rsidR="000B7AC3" w:rsidRPr="007929E5" w:rsidRDefault="00A02A1D" w:rsidP="00A02A1D">
            <w:pPr>
              <w:pStyle w:val="acctfourfigures"/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7929E5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9,439</w:t>
            </w:r>
          </w:p>
        </w:tc>
        <w:tc>
          <w:tcPr>
            <w:tcW w:w="237" w:type="dxa"/>
            <w:vAlign w:val="bottom"/>
          </w:tcPr>
          <w:p w14:paraId="2C8A38A9" w14:textId="77777777" w:rsidR="000B7AC3" w:rsidRPr="007929E5" w:rsidRDefault="000B7AC3" w:rsidP="00A02A1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AC8169" w14:textId="326BC922" w:rsidR="000B7AC3" w:rsidRPr="007929E5" w:rsidRDefault="00A02A1D" w:rsidP="00A02A1D">
            <w:pPr>
              <w:pStyle w:val="acctfourfigures"/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7929E5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1,262</w:t>
            </w:r>
          </w:p>
        </w:tc>
        <w:tc>
          <w:tcPr>
            <w:tcW w:w="270" w:type="dxa"/>
            <w:gridSpan w:val="2"/>
            <w:vAlign w:val="bottom"/>
          </w:tcPr>
          <w:p w14:paraId="6DED8710" w14:textId="77777777" w:rsidR="000B7AC3" w:rsidRPr="007929E5" w:rsidRDefault="000B7AC3" w:rsidP="00A02A1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635C8F" w14:textId="7F06ECB9" w:rsidR="000B7AC3" w:rsidRPr="007929E5" w:rsidRDefault="00A02A1D" w:rsidP="00A02A1D">
            <w:pPr>
              <w:pStyle w:val="acctfourfigures"/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7929E5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8,177</w:t>
            </w:r>
          </w:p>
        </w:tc>
        <w:tc>
          <w:tcPr>
            <w:tcW w:w="270" w:type="dxa"/>
            <w:vAlign w:val="bottom"/>
          </w:tcPr>
          <w:p w14:paraId="1AE2BB95" w14:textId="77777777" w:rsidR="000B7AC3" w:rsidRPr="007929E5" w:rsidRDefault="000B7AC3" w:rsidP="00A02A1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743109C" w14:textId="0E8A913A" w:rsidR="000B7AC3" w:rsidRPr="007929E5" w:rsidRDefault="000B7AC3" w:rsidP="000B7AC3">
            <w:pPr>
              <w:pStyle w:val="acctfourfigures"/>
              <w:spacing w:line="240" w:lineRule="atLeast"/>
              <w:ind w:left="-38"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7929E5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8,984</w:t>
            </w:r>
          </w:p>
        </w:tc>
        <w:tc>
          <w:tcPr>
            <w:tcW w:w="270" w:type="dxa"/>
            <w:vAlign w:val="bottom"/>
          </w:tcPr>
          <w:p w14:paraId="32E0DD1B" w14:textId="77777777" w:rsidR="000B7AC3" w:rsidRPr="007929E5" w:rsidRDefault="000B7AC3" w:rsidP="000B7AC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78F23A1" w14:textId="0AF27FC3" w:rsidR="000B7AC3" w:rsidRPr="007929E5" w:rsidRDefault="000B7AC3" w:rsidP="000B7AC3">
            <w:pPr>
              <w:pStyle w:val="acctfourfigures"/>
              <w:tabs>
                <w:tab w:val="clear" w:pos="765"/>
                <w:tab w:val="decimal" w:pos="53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7929E5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793</w:t>
            </w:r>
          </w:p>
        </w:tc>
        <w:tc>
          <w:tcPr>
            <w:tcW w:w="259" w:type="dxa"/>
            <w:gridSpan w:val="2"/>
            <w:vAlign w:val="bottom"/>
          </w:tcPr>
          <w:p w14:paraId="4956DAFD" w14:textId="77777777" w:rsidR="000B7AC3" w:rsidRPr="007929E5" w:rsidRDefault="000B7AC3" w:rsidP="000B7AC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41BED5C" w14:textId="783160F3" w:rsidR="000B7AC3" w:rsidRPr="007929E5" w:rsidRDefault="000B7AC3" w:rsidP="000B7AC3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7929E5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8,191</w:t>
            </w:r>
          </w:p>
        </w:tc>
      </w:tr>
    </w:tbl>
    <w:p w14:paraId="36F5C8CE" w14:textId="141036D9" w:rsidR="000B7AC3" w:rsidRPr="007929E5" w:rsidRDefault="000B7AC3" w:rsidP="004A3A58">
      <w:pPr>
        <w:pStyle w:val="BodyText2"/>
        <w:ind w:left="540"/>
        <w:rPr>
          <w:rFonts w:asciiTheme="minorHAnsi" w:hAnsiTheme="minorHAnsi" w:cstheme="minorHAnsi"/>
          <w:lang w:val="en-US"/>
        </w:rPr>
      </w:pPr>
    </w:p>
    <w:p w14:paraId="312926AC" w14:textId="7B0BC8C4" w:rsidR="000B7AC3" w:rsidRPr="007929E5" w:rsidRDefault="000B7AC3" w:rsidP="000B7AC3">
      <w:pPr>
        <w:pStyle w:val="BodyText2"/>
        <w:ind w:left="540"/>
      </w:pPr>
      <w:bookmarkStart w:id="8" w:name="_Hlk31301663"/>
      <w:r w:rsidRPr="007929E5">
        <w:rPr>
          <w:rFonts w:hint="cs"/>
          <w:cs/>
        </w:rPr>
        <w:t xml:space="preserve">ในระหว่างปี 2562 บริษัทย่อยแห่งหนึ่งได้ทำสัญญาขายและเช่ากลับคืนเครื่องจำหน่ายอาหารและเครื่องดื่มอัตโนมัติกับสถาบันการเงินในประเทศแห่งหนึ่งจำนวน </w:t>
      </w:r>
      <w:r w:rsidR="00206CE0" w:rsidRPr="007929E5">
        <w:rPr>
          <w:lang w:val="en-US"/>
        </w:rPr>
        <w:t>4</w:t>
      </w:r>
      <w:r w:rsidRPr="007929E5">
        <w:rPr>
          <w:rFonts w:hint="cs"/>
          <w:cs/>
        </w:rPr>
        <w:t xml:space="preserve"> ฉบับ เป็นจำนวนเงินรวม </w:t>
      </w:r>
      <w:r w:rsidR="00206CE0" w:rsidRPr="007929E5">
        <w:rPr>
          <w:rFonts w:hint="cs"/>
          <w:cs/>
        </w:rPr>
        <w:t>79.</w:t>
      </w:r>
      <w:r w:rsidR="000D0215">
        <w:rPr>
          <w:lang w:val="en-US"/>
        </w:rPr>
        <w:t>96</w:t>
      </w:r>
      <w:r w:rsidRPr="007929E5">
        <w:rPr>
          <w:rFonts w:hint="cs"/>
          <w:cs/>
        </w:rPr>
        <w:t xml:space="preserve"> ล้านบาท และมีการวางเงินประกันเป็นจำนวนเงินรวม 23.</w:t>
      </w:r>
      <w:r w:rsidR="00206CE0" w:rsidRPr="007929E5">
        <w:rPr>
          <w:rFonts w:hint="cs"/>
          <w:cs/>
        </w:rPr>
        <w:t>99</w:t>
      </w:r>
      <w:r w:rsidRPr="007929E5">
        <w:rPr>
          <w:rFonts w:hint="cs"/>
          <w:cs/>
        </w:rPr>
        <w:t xml:space="preserve"> ล้านบาท ซึ่งบันทึกไว้เป็นส่วนหนึ่งของสินทรัพย์ไม่หมุนเวียนอื่นในงบการเงินรวม </w:t>
      </w:r>
      <w:r w:rsidR="000A397C" w:rsidRPr="007929E5">
        <w:rPr>
          <w:rFonts w:hint="cs"/>
          <w:cs/>
        </w:rPr>
        <w:t xml:space="preserve">     </w:t>
      </w:r>
      <w:r w:rsidRPr="007929E5">
        <w:rPr>
          <w:rFonts w:hint="cs"/>
          <w:cs/>
        </w:rPr>
        <w:t>โดยบริษัทย่อยดังกล่าวมีสิทธิซื้อสินทรัพย์กลับมาในมูลค่าเท่ากับเงินประกันในวันสิ้นสุดสัญญา สัญญาดังกล่าว</w:t>
      </w:r>
      <w:r w:rsidR="000A397C" w:rsidRPr="007929E5">
        <w:rPr>
          <w:rFonts w:hint="cs"/>
          <w:cs/>
        </w:rPr>
        <w:t xml:space="preserve">       </w:t>
      </w:r>
      <w:r w:rsidRPr="007929E5">
        <w:rPr>
          <w:rFonts w:hint="cs"/>
          <w:cs/>
        </w:rPr>
        <w:t xml:space="preserve">มีระยะเวลา 3 ปี ทั้งนี้การเช่ากลับคืนดังกล่าวถือเป็นสัญญาเช่าการเงิน กำไรจากการขายบันทึกเป็นรายได้รอการตัดบัญชี และตัดจำหน่ายไปตลอดอายุสัญญาเช่าตามวิธีเส้นตรง </w:t>
      </w:r>
    </w:p>
    <w:bookmarkEnd w:id="8"/>
    <w:p w14:paraId="1402E269" w14:textId="134A4EE6" w:rsidR="000B7AC3" w:rsidRPr="007929E5" w:rsidRDefault="000B7AC3" w:rsidP="004A3A58">
      <w:pPr>
        <w:pStyle w:val="BodyText2"/>
        <w:ind w:left="540"/>
        <w:rPr>
          <w:rFonts w:asciiTheme="minorHAnsi" w:hAnsiTheme="minorHAnsi" w:cstheme="minorHAnsi"/>
          <w:lang w:val="en-US"/>
        </w:rPr>
      </w:pPr>
    </w:p>
    <w:p w14:paraId="24C1853A" w14:textId="2D0C8C1D" w:rsidR="00132EB5" w:rsidRPr="007929E5" w:rsidRDefault="00132EB5" w:rsidP="004A3A58">
      <w:pPr>
        <w:pStyle w:val="BodyText2"/>
        <w:ind w:left="540"/>
        <w:rPr>
          <w:rFonts w:asciiTheme="minorHAnsi" w:hAnsiTheme="minorHAnsi" w:cstheme="minorHAnsi"/>
          <w:lang w:val="en-US"/>
        </w:rPr>
      </w:pPr>
    </w:p>
    <w:p w14:paraId="5567FAE4" w14:textId="77777777" w:rsidR="00132EB5" w:rsidRPr="007929E5" w:rsidRDefault="00132EB5" w:rsidP="004A3A58">
      <w:pPr>
        <w:pStyle w:val="BodyText2"/>
        <w:ind w:left="540"/>
        <w:rPr>
          <w:rFonts w:asciiTheme="minorHAnsi" w:hAnsiTheme="minorHAnsi" w:cstheme="minorHAnsi"/>
          <w:lang w:val="en-US"/>
        </w:rPr>
      </w:pPr>
    </w:p>
    <w:p w14:paraId="7734C71E" w14:textId="20B1BC68" w:rsidR="000B7AC3" w:rsidRPr="007929E5" w:rsidRDefault="000B7AC3" w:rsidP="000B7AC3">
      <w:pPr>
        <w:pStyle w:val="index"/>
        <w:numPr>
          <w:ilvl w:val="0"/>
          <w:numId w:val="31"/>
        </w:numPr>
        <w:tabs>
          <w:tab w:val="clear" w:pos="340"/>
          <w:tab w:val="num" w:pos="1080"/>
        </w:tabs>
        <w:spacing w:after="0" w:line="240" w:lineRule="atLeast"/>
        <w:ind w:left="540" w:hanging="540"/>
        <w:rPr>
          <w:rFonts w:ascii="Angsana New" w:hAnsi="Angsana New" w:cs="Angsana New"/>
          <w:b/>
          <w:bCs/>
          <w:sz w:val="30"/>
          <w:szCs w:val="30"/>
          <w:rtl/>
          <w:cs/>
        </w:rPr>
      </w:pPr>
      <w:r w:rsidRPr="007929E5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lastRenderedPageBreak/>
        <w:t>เจ้าหนี้</w:t>
      </w:r>
      <w:r w:rsidRPr="007929E5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อื่น</w:t>
      </w:r>
    </w:p>
    <w:p w14:paraId="657C25DE" w14:textId="77777777" w:rsidR="00782D91" w:rsidRPr="007929E5" w:rsidRDefault="00782D91" w:rsidP="00782D91">
      <w:pPr>
        <w:pStyle w:val="BodyText2"/>
        <w:ind w:left="540"/>
        <w:rPr>
          <w:rFonts w:asciiTheme="majorHAnsi" w:hAnsiTheme="majorHAnsi" w:cstheme="majorHAnsi"/>
          <w:cs/>
        </w:rPr>
      </w:pPr>
    </w:p>
    <w:tbl>
      <w:tblPr>
        <w:tblW w:w="95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59"/>
        <w:gridCol w:w="1170"/>
        <w:gridCol w:w="237"/>
        <w:gridCol w:w="1090"/>
        <w:gridCol w:w="262"/>
        <w:gridCol w:w="1073"/>
        <w:gridCol w:w="270"/>
        <w:gridCol w:w="1080"/>
        <w:gridCol w:w="262"/>
        <w:gridCol w:w="1073"/>
      </w:tblGrid>
      <w:tr w:rsidR="00782D91" w:rsidRPr="007929E5" w14:paraId="270BAD85" w14:textId="77777777" w:rsidTr="00206CE0">
        <w:tc>
          <w:tcPr>
            <w:tcW w:w="1597" w:type="pct"/>
          </w:tcPr>
          <w:p w14:paraId="66C5982D" w14:textId="77777777" w:rsidR="00782D91" w:rsidRPr="007929E5" w:rsidRDefault="00782D91" w:rsidP="00572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611" w:type="pct"/>
          </w:tcPr>
          <w:p w14:paraId="456BF115" w14:textId="77777777" w:rsidR="00782D91" w:rsidRPr="007929E5" w:rsidRDefault="00782D91" w:rsidP="00572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24" w:type="pct"/>
          </w:tcPr>
          <w:p w14:paraId="590C7A56" w14:textId="77777777" w:rsidR="00782D91" w:rsidRPr="007929E5" w:rsidRDefault="00782D91" w:rsidP="00572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66" w:type="pct"/>
            <w:gridSpan w:val="3"/>
          </w:tcPr>
          <w:p w14:paraId="4EBE0890" w14:textId="77777777" w:rsidR="00782D91" w:rsidRPr="007929E5" w:rsidRDefault="00782D91" w:rsidP="00572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1" w:type="pct"/>
          </w:tcPr>
          <w:p w14:paraId="6B5B558D" w14:textId="77777777" w:rsidR="00782D91" w:rsidRPr="007929E5" w:rsidRDefault="00782D91" w:rsidP="00572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61" w:type="pct"/>
            <w:gridSpan w:val="3"/>
          </w:tcPr>
          <w:p w14:paraId="29EDE8E0" w14:textId="77777777" w:rsidR="00782D91" w:rsidRPr="007929E5" w:rsidRDefault="00782D91" w:rsidP="00572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6524" w:rsidRPr="007929E5" w14:paraId="3BBC3B30" w14:textId="77777777" w:rsidTr="00206CE0">
        <w:tc>
          <w:tcPr>
            <w:tcW w:w="1597" w:type="pct"/>
          </w:tcPr>
          <w:p w14:paraId="060CA07C" w14:textId="77777777" w:rsidR="00766524" w:rsidRPr="007929E5" w:rsidRDefault="00766524" w:rsidP="00766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611" w:type="pct"/>
          </w:tcPr>
          <w:p w14:paraId="2D756E5E" w14:textId="6016B7CB" w:rsidR="00766524" w:rsidRPr="007929E5" w:rsidRDefault="00E450DE" w:rsidP="00766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4" w:type="pct"/>
          </w:tcPr>
          <w:p w14:paraId="0D17E444" w14:textId="77777777" w:rsidR="00766524" w:rsidRPr="007929E5" w:rsidRDefault="00766524" w:rsidP="00766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89CCF8E" w14:textId="1EAFC14F" w:rsidR="00766524" w:rsidRPr="007929E5" w:rsidRDefault="00766524" w:rsidP="00766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256</w:t>
            </w: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2</w:t>
            </w:r>
          </w:p>
        </w:tc>
        <w:tc>
          <w:tcPr>
            <w:tcW w:w="137" w:type="pct"/>
          </w:tcPr>
          <w:p w14:paraId="62D36608" w14:textId="77777777" w:rsidR="00766524" w:rsidRPr="007929E5" w:rsidRDefault="00766524" w:rsidP="00766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60" w:type="pct"/>
          </w:tcPr>
          <w:p w14:paraId="62FE2CE0" w14:textId="743989DF" w:rsidR="00766524" w:rsidRPr="007929E5" w:rsidRDefault="00766524" w:rsidP="00766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2561</w:t>
            </w:r>
          </w:p>
        </w:tc>
        <w:tc>
          <w:tcPr>
            <w:tcW w:w="141" w:type="pct"/>
          </w:tcPr>
          <w:p w14:paraId="4C0C83C3" w14:textId="77777777" w:rsidR="00766524" w:rsidRPr="007929E5" w:rsidRDefault="00766524" w:rsidP="00766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64" w:type="pct"/>
          </w:tcPr>
          <w:p w14:paraId="1727A962" w14:textId="521CB49B" w:rsidR="00766524" w:rsidRPr="007929E5" w:rsidRDefault="00766524" w:rsidP="00766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256</w:t>
            </w: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2</w:t>
            </w:r>
          </w:p>
        </w:tc>
        <w:tc>
          <w:tcPr>
            <w:tcW w:w="137" w:type="pct"/>
          </w:tcPr>
          <w:p w14:paraId="6799CA66" w14:textId="77777777" w:rsidR="00766524" w:rsidRPr="007929E5" w:rsidRDefault="00766524" w:rsidP="00766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60" w:type="pct"/>
          </w:tcPr>
          <w:p w14:paraId="11F694EE" w14:textId="472E8001" w:rsidR="00766524" w:rsidRPr="007929E5" w:rsidRDefault="00766524" w:rsidP="00766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2561</w:t>
            </w:r>
          </w:p>
        </w:tc>
      </w:tr>
      <w:tr w:rsidR="00782D91" w:rsidRPr="007929E5" w14:paraId="2331B3AA" w14:textId="77777777" w:rsidTr="00E450DE">
        <w:tc>
          <w:tcPr>
            <w:tcW w:w="1597" w:type="pct"/>
          </w:tcPr>
          <w:p w14:paraId="3F377A47" w14:textId="77777777" w:rsidR="00782D91" w:rsidRPr="007929E5" w:rsidRDefault="00782D91" w:rsidP="00572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611" w:type="pct"/>
          </w:tcPr>
          <w:p w14:paraId="4E5AC777" w14:textId="77777777" w:rsidR="00782D91" w:rsidRPr="007929E5" w:rsidRDefault="00782D91" w:rsidP="00572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24" w:type="pct"/>
          </w:tcPr>
          <w:p w14:paraId="0BA2F9A0" w14:textId="77777777" w:rsidR="00782D91" w:rsidRPr="007929E5" w:rsidRDefault="00782D91" w:rsidP="00572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668" w:type="pct"/>
            <w:gridSpan w:val="7"/>
          </w:tcPr>
          <w:p w14:paraId="064F16FE" w14:textId="77777777" w:rsidR="00782D91" w:rsidRPr="007929E5" w:rsidRDefault="00782D91" w:rsidP="00572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50"/>
                <w:tab w:val="center" w:pos="2447"/>
              </w:tabs>
              <w:spacing w:after="0" w:line="240" w:lineRule="auto"/>
              <w:ind w:left="-108" w:right="-110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ab/>
            </w:r>
            <w:r w:rsidRPr="007929E5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ab/>
              <w:t>(พันบาท)</w:t>
            </w:r>
          </w:p>
        </w:tc>
      </w:tr>
      <w:tr w:rsidR="00766524" w:rsidRPr="007929E5" w14:paraId="2FBA5C88" w14:textId="77777777" w:rsidTr="00206CE0">
        <w:tc>
          <w:tcPr>
            <w:tcW w:w="1597" w:type="pct"/>
            <w:vAlign w:val="center"/>
          </w:tcPr>
          <w:p w14:paraId="44C64CBC" w14:textId="77777777" w:rsidR="00766524" w:rsidRPr="007929E5" w:rsidRDefault="00766524" w:rsidP="00766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11" w:type="pct"/>
          </w:tcPr>
          <w:p w14:paraId="067AA92F" w14:textId="6295DEEE" w:rsidR="00766524" w:rsidRPr="007929E5" w:rsidRDefault="00E450DE" w:rsidP="00E45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24" w:type="pct"/>
          </w:tcPr>
          <w:p w14:paraId="2AB91E3B" w14:textId="77777777" w:rsidR="00766524" w:rsidRPr="007929E5" w:rsidRDefault="00766524" w:rsidP="00766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C99314" w14:textId="4622EC83" w:rsidR="00766524" w:rsidRPr="007929E5" w:rsidRDefault="00ED4E8D" w:rsidP="00ED4E8D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421C3158" w14:textId="77777777" w:rsidR="00766524" w:rsidRPr="007929E5" w:rsidRDefault="00766524" w:rsidP="00766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9DD6F5" w14:textId="0D2EAEB1" w:rsidR="00766524" w:rsidRPr="007929E5" w:rsidRDefault="00766524" w:rsidP="00226D7C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184C549D" w14:textId="77777777" w:rsidR="00766524" w:rsidRPr="007929E5" w:rsidRDefault="00766524" w:rsidP="00766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56DC2F" w14:textId="15A46628" w:rsidR="00766524" w:rsidRPr="007929E5" w:rsidRDefault="00737F39" w:rsidP="00766524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/>
              </w:rPr>
              <w:t>330</w:t>
            </w:r>
          </w:p>
        </w:tc>
        <w:tc>
          <w:tcPr>
            <w:tcW w:w="137" w:type="pct"/>
            <w:vAlign w:val="bottom"/>
          </w:tcPr>
          <w:p w14:paraId="7649C60C" w14:textId="77777777" w:rsidR="00766524" w:rsidRPr="007929E5" w:rsidRDefault="00766524" w:rsidP="00766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  <w:vAlign w:val="bottom"/>
          </w:tcPr>
          <w:p w14:paraId="073FA570" w14:textId="214933AE" w:rsidR="00766524" w:rsidRPr="007929E5" w:rsidRDefault="00766524" w:rsidP="00766524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right="-161"/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144</w:t>
            </w:r>
          </w:p>
        </w:tc>
      </w:tr>
      <w:tr w:rsidR="00580145" w:rsidRPr="007929E5" w14:paraId="6667BF1B" w14:textId="77777777" w:rsidTr="00206CE0">
        <w:trPr>
          <w:trHeight w:hRule="exact" w:val="259"/>
        </w:trPr>
        <w:tc>
          <w:tcPr>
            <w:tcW w:w="1597" w:type="pct"/>
            <w:vAlign w:val="center"/>
          </w:tcPr>
          <w:p w14:paraId="4A840FEB" w14:textId="77777777" w:rsidR="00580145" w:rsidRPr="007929E5" w:rsidRDefault="00580145" w:rsidP="00766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1" w:type="pct"/>
          </w:tcPr>
          <w:p w14:paraId="47639033" w14:textId="77777777" w:rsidR="00580145" w:rsidRPr="007929E5" w:rsidRDefault="00580145" w:rsidP="00766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24" w:type="pct"/>
          </w:tcPr>
          <w:p w14:paraId="519FC899" w14:textId="77777777" w:rsidR="00580145" w:rsidRPr="007929E5" w:rsidRDefault="00580145" w:rsidP="00766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DF67C6" w14:textId="77777777" w:rsidR="00580145" w:rsidRPr="007929E5" w:rsidRDefault="00580145" w:rsidP="00766524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137" w:type="pct"/>
            <w:shd w:val="clear" w:color="auto" w:fill="auto"/>
            <w:vAlign w:val="bottom"/>
          </w:tcPr>
          <w:p w14:paraId="0A9D211A" w14:textId="77777777" w:rsidR="00580145" w:rsidRPr="007929E5" w:rsidRDefault="00580145" w:rsidP="00766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14:paraId="490B93D3" w14:textId="77777777" w:rsidR="00580145" w:rsidRPr="007929E5" w:rsidRDefault="00580145" w:rsidP="00766524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right="-161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5C32D407" w14:textId="77777777" w:rsidR="00580145" w:rsidRPr="007929E5" w:rsidRDefault="00580145" w:rsidP="00766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  <w:vAlign w:val="bottom"/>
          </w:tcPr>
          <w:p w14:paraId="24FCEA3C" w14:textId="77777777" w:rsidR="00580145" w:rsidRPr="007929E5" w:rsidRDefault="00580145" w:rsidP="00766524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7" w:type="pct"/>
            <w:vAlign w:val="bottom"/>
          </w:tcPr>
          <w:p w14:paraId="15B2C389" w14:textId="77777777" w:rsidR="00580145" w:rsidRPr="007929E5" w:rsidRDefault="00580145" w:rsidP="00766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06041A0B" w14:textId="77777777" w:rsidR="00580145" w:rsidRPr="007929E5" w:rsidRDefault="00580145" w:rsidP="00766524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right="-161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</w:tr>
      <w:tr w:rsidR="00766524" w:rsidRPr="007929E5" w14:paraId="0765A7ED" w14:textId="77777777" w:rsidTr="00206CE0">
        <w:tc>
          <w:tcPr>
            <w:tcW w:w="1597" w:type="pct"/>
            <w:vAlign w:val="center"/>
          </w:tcPr>
          <w:p w14:paraId="1B7C92A4" w14:textId="77777777" w:rsidR="00766524" w:rsidRPr="007929E5" w:rsidRDefault="00766524" w:rsidP="00766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 xml:space="preserve"> </w:t>
            </w:r>
            <w:r w:rsidRPr="007929E5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611" w:type="pct"/>
          </w:tcPr>
          <w:p w14:paraId="15127120" w14:textId="77777777" w:rsidR="00766524" w:rsidRPr="007929E5" w:rsidRDefault="00766524" w:rsidP="00766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24" w:type="pct"/>
          </w:tcPr>
          <w:p w14:paraId="7F8AA067" w14:textId="77777777" w:rsidR="00766524" w:rsidRPr="007929E5" w:rsidRDefault="00766524" w:rsidP="00766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  <w:vAlign w:val="bottom"/>
          </w:tcPr>
          <w:p w14:paraId="04389013" w14:textId="77777777" w:rsidR="00766524" w:rsidRPr="007929E5" w:rsidRDefault="00766524" w:rsidP="00766524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137" w:type="pct"/>
            <w:shd w:val="clear" w:color="auto" w:fill="auto"/>
            <w:vAlign w:val="bottom"/>
          </w:tcPr>
          <w:p w14:paraId="08FBD7BC" w14:textId="77777777" w:rsidR="00766524" w:rsidRPr="007929E5" w:rsidRDefault="00766524" w:rsidP="00766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14:paraId="40900EEE" w14:textId="77777777" w:rsidR="00766524" w:rsidRPr="007929E5" w:rsidRDefault="00766524" w:rsidP="00766524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right="-161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71998CCF" w14:textId="77777777" w:rsidR="00766524" w:rsidRPr="007929E5" w:rsidRDefault="00766524" w:rsidP="00766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  <w:vAlign w:val="bottom"/>
          </w:tcPr>
          <w:p w14:paraId="2ABBE4ED" w14:textId="77777777" w:rsidR="00766524" w:rsidRPr="007929E5" w:rsidRDefault="00766524" w:rsidP="00766524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7" w:type="pct"/>
            <w:vAlign w:val="bottom"/>
          </w:tcPr>
          <w:p w14:paraId="054A182A" w14:textId="77777777" w:rsidR="00766524" w:rsidRPr="007929E5" w:rsidRDefault="00766524" w:rsidP="00766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068DC25A" w14:textId="77777777" w:rsidR="00766524" w:rsidRPr="007929E5" w:rsidRDefault="00766524" w:rsidP="00766524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right="-161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</w:tr>
      <w:tr w:rsidR="00206CE0" w:rsidRPr="007929E5" w14:paraId="5216B1B6" w14:textId="77777777" w:rsidTr="00206CE0">
        <w:tc>
          <w:tcPr>
            <w:tcW w:w="1597" w:type="pct"/>
            <w:vAlign w:val="center"/>
          </w:tcPr>
          <w:p w14:paraId="3FDA6DA2" w14:textId="77777777" w:rsidR="00206CE0" w:rsidRPr="007929E5" w:rsidRDefault="00206CE0" w:rsidP="00043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131" w:hanging="252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>เจ้าหนี้ค่าสินทรัพย์</w:t>
            </w:r>
          </w:p>
        </w:tc>
        <w:tc>
          <w:tcPr>
            <w:tcW w:w="611" w:type="pct"/>
          </w:tcPr>
          <w:p w14:paraId="39ACAADB" w14:textId="77777777" w:rsidR="00206CE0" w:rsidRPr="007929E5" w:rsidRDefault="00206CE0" w:rsidP="00043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24" w:type="pct"/>
          </w:tcPr>
          <w:p w14:paraId="30236695" w14:textId="77777777" w:rsidR="00206CE0" w:rsidRPr="007929E5" w:rsidRDefault="00206CE0" w:rsidP="00043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  <w:vAlign w:val="bottom"/>
          </w:tcPr>
          <w:p w14:paraId="59231F7E" w14:textId="22448B5D" w:rsidR="00206CE0" w:rsidRPr="007929E5" w:rsidRDefault="00206CE0" w:rsidP="0004322C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18</w:t>
            </w:r>
            <w:r w:rsidR="00D23523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8,074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337C1BE9" w14:textId="77777777" w:rsidR="00206CE0" w:rsidRPr="007929E5" w:rsidRDefault="00206CE0" w:rsidP="00043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14:paraId="3B478C24" w14:textId="773F2E5C" w:rsidR="00206CE0" w:rsidRPr="00F84E5F" w:rsidRDefault="00F84E5F" w:rsidP="0004322C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6,790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42D81A65" w14:textId="77777777" w:rsidR="00206CE0" w:rsidRPr="007929E5" w:rsidRDefault="00206CE0" w:rsidP="00043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  <w:vAlign w:val="bottom"/>
          </w:tcPr>
          <w:p w14:paraId="77795BF2" w14:textId="77777777" w:rsidR="00206CE0" w:rsidRPr="007929E5" w:rsidRDefault="00206CE0" w:rsidP="0004322C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ind w:right="-161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37" w:type="pct"/>
            <w:vAlign w:val="bottom"/>
          </w:tcPr>
          <w:p w14:paraId="05C94928" w14:textId="77777777" w:rsidR="00206CE0" w:rsidRPr="007929E5" w:rsidRDefault="00206CE0" w:rsidP="00043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160828EC" w14:textId="77777777" w:rsidR="00206CE0" w:rsidRPr="007929E5" w:rsidRDefault="00206CE0" w:rsidP="0004322C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right="-161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</w:tr>
      <w:tr w:rsidR="00766524" w:rsidRPr="007929E5" w14:paraId="3ACBE831" w14:textId="77777777" w:rsidTr="00206CE0">
        <w:tc>
          <w:tcPr>
            <w:tcW w:w="1597" w:type="pct"/>
            <w:vAlign w:val="center"/>
          </w:tcPr>
          <w:p w14:paraId="61E7EF89" w14:textId="77777777" w:rsidR="00766524" w:rsidRPr="007929E5" w:rsidRDefault="00766524" w:rsidP="00766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131" w:hanging="252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611" w:type="pct"/>
          </w:tcPr>
          <w:p w14:paraId="19DD3CB4" w14:textId="77777777" w:rsidR="00766524" w:rsidRPr="007929E5" w:rsidRDefault="00766524" w:rsidP="00766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24" w:type="pct"/>
          </w:tcPr>
          <w:p w14:paraId="576E8860" w14:textId="77777777" w:rsidR="00766524" w:rsidRPr="007929E5" w:rsidRDefault="00766524" w:rsidP="00766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  <w:vAlign w:val="bottom"/>
          </w:tcPr>
          <w:p w14:paraId="4672B38D" w14:textId="4F704BD7" w:rsidR="00766524" w:rsidRPr="007929E5" w:rsidRDefault="00ED4E8D" w:rsidP="00766524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21,2</w:t>
            </w:r>
            <w:r w:rsidR="009B7BF7" w:rsidRPr="007929E5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1</w:t>
            </w:r>
            <w:r w:rsidR="00A7473D" w:rsidRPr="007929E5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395EF88C" w14:textId="77777777" w:rsidR="00766524" w:rsidRPr="007929E5" w:rsidRDefault="00766524" w:rsidP="00766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14:paraId="0B71E1EA" w14:textId="6C5EDE13" w:rsidR="00766524" w:rsidRPr="007929E5" w:rsidRDefault="00766524" w:rsidP="00226D7C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25,558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2AF47353" w14:textId="77777777" w:rsidR="00766524" w:rsidRPr="007929E5" w:rsidRDefault="00766524" w:rsidP="00766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  <w:vAlign w:val="bottom"/>
          </w:tcPr>
          <w:p w14:paraId="7EF8FC28" w14:textId="215B06B8" w:rsidR="00766524" w:rsidRPr="007929E5" w:rsidRDefault="00737F39" w:rsidP="00766524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9,608</w:t>
            </w:r>
          </w:p>
        </w:tc>
        <w:tc>
          <w:tcPr>
            <w:tcW w:w="137" w:type="pct"/>
            <w:vAlign w:val="bottom"/>
          </w:tcPr>
          <w:p w14:paraId="30EE95E6" w14:textId="77777777" w:rsidR="00766524" w:rsidRPr="007929E5" w:rsidRDefault="00766524" w:rsidP="00766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4BF96CB3" w14:textId="75C0D396" w:rsidR="00766524" w:rsidRPr="007929E5" w:rsidRDefault="00766524" w:rsidP="00766524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right="-161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14,469</w:t>
            </w:r>
          </w:p>
        </w:tc>
      </w:tr>
      <w:tr w:rsidR="00766524" w:rsidRPr="007929E5" w14:paraId="59CFAD3B" w14:textId="77777777" w:rsidTr="00206CE0">
        <w:tc>
          <w:tcPr>
            <w:tcW w:w="1597" w:type="pct"/>
            <w:vAlign w:val="center"/>
          </w:tcPr>
          <w:p w14:paraId="3B977F7C" w14:textId="77777777" w:rsidR="00766524" w:rsidRPr="007929E5" w:rsidRDefault="00766524" w:rsidP="00766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131" w:hanging="252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>เงินรับล่วงหน้าจากผู้ใช้บริการ</w:t>
            </w:r>
          </w:p>
        </w:tc>
        <w:tc>
          <w:tcPr>
            <w:tcW w:w="611" w:type="pct"/>
          </w:tcPr>
          <w:p w14:paraId="3E02902A" w14:textId="77777777" w:rsidR="00766524" w:rsidRPr="007929E5" w:rsidRDefault="00766524" w:rsidP="00766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24" w:type="pct"/>
          </w:tcPr>
          <w:p w14:paraId="0361661D" w14:textId="77777777" w:rsidR="00766524" w:rsidRPr="007929E5" w:rsidRDefault="00766524" w:rsidP="00766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  <w:vAlign w:val="bottom"/>
          </w:tcPr>
          <w:p w14:paraId="4A972B9E" w14:textId="534AC46B" w:rsidR="00766524" w:rsidRPr="007929E5" w:rsidRDefault="00737F39" w:rsidP="00766524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9,861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2471385F" w14:textId="77777777" w:rsidR="00766524" w:rsidRPr="007929E5" w:rsidRDefault="00766524" w:rsidP="00766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14:paraId="268C6489" w14:textId="2450743B" w:rsidR="00766524" w:rsidRPr="007929E5" w:rsidRDefault="00737F39" w:rsidP="00226D7C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20,187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72F9B54E" w14:textId="77777777" w:rsidR="00766524" w:rsidRPr="007929E5" w:rsidRDefault="00766524" w:rsidP="00766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  <w:vAlign w:val="bottom"/>
          </w:tcPr>
          <w:p w14:paraId="70AD73DC" w14:textId="1D614556" w:rsidR="00766524" w:rsidRPr="007929E5" w:rsidRDefault="00737F39" w:rsidP="00766524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9,861</w:t>
            </w:r>
          </w:p>
        </w:tc>
        <w:tc>
          <w:tcPr>
            <w:tcW w:w="137" w:type="pct"/>
            <w:vAlign w:val="bottom"/>
          </w:tcPr>
          <w:p w14:paraId="4942A8F2" w14:textId="77777777" w:rsidR="00766524" w:rsidRPr="007929E5" w:rsidRDefault="00766524" w:rsidP="00766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1D5826A8" w14:textId="74DECFB6" w:rsidR="00766524" w:rsidRPr="007929E5" w:rsidRDefault="00737F39" w:rsidP="00766524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right="-161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20,187</w:t>
            </w:r>
          </w:p>
        </w:tc>
      </w:tr>
      <w:tr w:rsidR="00766524" w:rsidRPr="007929E5" w14:paraId="77B3B104" w14:textId="77777777" w:rsidTr="00206CE0">
        <w:tc>
          <w:tcPr>
            <w:tcW w:w="1597" w:type="pct"/>
            <w:vAlign w:val="center"/>
          </w:tcPr>
          <w:p w14:paraId="27A242F1" w14:textId="77777777" w:rsidR="00766524" w:rsidRPr="007929E5" w:rsidRDefault="00766524" w:rsidP="00766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131" w:hanging="252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ภาษีมูลค่าเพิ่มค้างจ่าย</w:t>
            </w:r>
          </w:p>
        </w:tc>
        <w:tc>
          <w:tcPr>
            <w:tcW w:w="611" w:type="pct"/>
          </w:tcPr>
          <w:p w14:paraId="16EEE986" w14:textId="77777777" w:rsidR="00766524" w:rsidRPr="007929E5" w:rsidRDefault="00766524" w:rsidP="00766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24" w:type="pct"/>
          </w:tcPr>
          <w:p w14:paraId="66818894" w14:textId="77777777" w:rsidR="00766524" w:rsidRPr="007929E5" w:rsidRDefault="00766524" w:rsidP="00766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  <w:vAlign w:val="bottom"/>
          </w:tcPr>
          <w:p w14:paraId="126179DF" w14:textId="0CDCC421" w:rsidR="00766524" w:rsidRPr="007929E5" w:rsidRDefault="00ED4E8D" w:rsidP="00766524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6,541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408D2D43" w14:textId="77777777" w:rsidR="00766524" w:rsidRPr="007929E5" w:rsidRDefault="00766524" w:rsidP="00766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14:paraId="030E4799" w14:textId="098B49B3" w:rsidR="00766524" w:rsidRPr="007929E5" w:rsidRDefault="00766524" w:rsidP="00226D7C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6,687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55DD6D68" w14:textId="77777777" w:rsidR="00766524" w:rsidRPr="007929E5" w:rsidRDefault="00766524" w:rsidP="00766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  <w:vAlign w:val="bottom"/>
          </w:tcPr>
          <w:p w14:paraId="2ABB0ACC" w14:textId="17502DB9" w:rsidR="00766524" w:rsidRPr="007929E5" w:rsidRDefault="00737F39" w:rsidP="00766524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right="-161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5,625</w:t>
            </w:r>
          </w:p>
        </w:tc>
        <w:tc>
          <w:tcPr>
            <w:tcW w:w="137" w:type="pct"/>
            <w:vAlign w:val="bottom"/>
          </w:tcPr>
          <w:p w14:paraId="649A00AF" w14:textId="77777777" w:rsidR="00766524" w:rsidRPr="007929E5" w:rsidRDefault="00766524" w:rsidP="00766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03192BD8" w14:textId="0E658390" w:rsidR="00766524" w:rsidRPr="007929E5" w:rsidRDefault="00766524" w:rsidP="00766524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61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6,295</w:t>
            </w:r>
          </w:p>
        </w:tc>
      </w:tr>
      <w:tr w:rsidR="00766524" w:rsidRPr="007929E5" w14:paraId="27846D7D" w14:textId="77777777" w:rsidTr="00206CE0">
        <w:tc>
          <w:tcPr>
            <w:tcW w:w="1597" w:type="pct"/>
            <w:vAlign w:val="center"/>
          </w:tcPr>
          <w:p w14:paraId="439AE576" w14:textId="77777777" w:rsidR="00766524" w:rsidRPr="007929E5" w:rsidRDefault="00766524" w:rsidP="00766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131" w:hanging="252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>อื่น ๆ</w:t>
            </w:r>
          </w:p>
        </w:tc>
        <w:tc>
          <w:tcPr>
            <w:tcW w:w="611" w:type="pct"/>
          </w:tcPr>
          <w:p w14:paraId="2861A5C7" w14:textId="77777777" w:rsidR="00766524" w:rsidRPr="007929E5" w:rsidRDefault="00766524" w:rsidP="00766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24" w:type="pct"/>
          </w:tcPr>
          <w:p w14:paraId="452188D4" w14:textId="77777777" w:rsidR="00766524" w:rsidRPr="007929E5" w:rsidRDefault="00766524" w:rsidP="00766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8AF612" w14:textId="1EAA5420" w:rsidR="00766524" w:rsidRPr="007929E5" w:rsidRDefault="00D23523" w:rsidP="00766524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50,538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180EEE34" w14:textId="77777777" w:rsidR="00766524" w:rsidRPr="007929E5" w:rsidRDefault="00766524" w:rsidP="00766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D4F651" w14:textId="75F970C9" w:rsidR="00766524" w:rsidRPr="007929E5" w:rsidRDefault="000537EA" w:rsidP="00766524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28</w:t>
            </w:r>
            <w:r w:rsidR="00737F39" w:rsidRPr="007929E5">
              <w:rPr>
                <w:rFonts w:asciiTheme="majorHAnsi" w:hAnsiTheme="majorHAnsi" w:cstheme="majorHAnsi"/>
                <w:sz w:val="30"/>
                <w:szCs w:val="30"/>
              </w:rPr>
              <w:t>,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004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77FA4874" w14:textId="77777777" w:rsidR="00766524" w:rsidRPr="007929E5" w:rsidRDefault="00766524" w:rsidP="00766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BA91D6" w14:textId="7677C6F7" w:rsidR="00766524" w:rsidRPr="007929E5" w:rsidRDefault="00737F39" w:rsidP="00766524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6,280</w:t>
            </w:r>
          </w:p>
        </w:tc>
        <w:tc>
          <w:tcPr>
            <w:tcW w:w="137" w:type="pct"/>
            <w:vAlign w:val="bottom"/>
          </w:tcPr>
          <w:p w14:paraId="2B7996C9" w14:textId="77777777" w:rsidR="00766524" w:rsidRPr="007929E5" w:rsidRDefault="00766524" w:rsidP="00766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  <w:vAlign w:val="bottom"/>
          </w:tcPr>
          <w:p w14:paraId="729A60E7" w14:textId="7A0A5768" w:rsidR="00766524" w:rsidRPr="007929E5" w:rsidRDefault="00737F39" w:rsidP="00766524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9,175</w:t>
            </w:r>
          </w:p>
        </w:tc>
      </w:tr>
      <w:tr w:rsidR="00580145" w:rsidRPr="007929E5" w14:paraId="316B97C3" w14:textId="77777777" w:rsidTr="00206CE0">
        <w:tc>
          <w:tcPr>
            <w:tcW w:w="1597" w:type="pct"/>
            <w:vAlign w:val="center"/>
          </w:tcPr>
          <w:p w14:paraId="058B9F7D" w14:textId="77777777" w:rsidR="00580145" w:rsidRPr="007929E5" w:rsidRDefault="00580145" w:rsidP="00766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131" w:hanging="252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611" w:type="pct"/>
          </w:tcPr>
          <w:p w14:paraId="58721EDA" w14:textId="77777777" w:rsidR="00580145" w:rsidRPr="007929E5" w:rsidRDefault="00580145" w:rsidP="00766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24" w:type="pct"/>
          </w:tcPr>
          <w:p w14:paraId="2D1683FD" w14:textId="77777777" w:rsidR="00580145" w:rsidRPr="007929E5" w:rsidRDefault="00580145" w:rsidP="00766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D23EE0" w14:textId="100F9C3F" w:rsidR="00580145" w:rsidRPr="007929E5" w:rsidRDefault="001A190F" w:rsidP="00766524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276,232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43C2F988" w14:textId="77777777" w:rsidR="00580145" w:rsidRPr="007929E5" w:rsidRDefault="00580145" w:rsidP="00766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EBAE4C" w14:textId="491ED011" w:rsidR="00580145" w:rsidRPr="007929E5" w:rsidRDefault="00226D7C" w:rsidP="00766524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87,226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518A75EC" w14:textId="77777777" w:rsidR="00580145" w:rsidRPr="007929E5" w:rsidRDefault="00580145" w:rsidP="00766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DAB02E" w14:textId="141514AD" w:rsidR="00580145" w:rsidRPr="007929E5" w:rsidRDefault="0022667D" w:rsidP="00766524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31,374</w:t>
            </w:r>
          </w:p>
        </w:tc>
        <w:tc>
          <w:tcPr>
            <w:tcW w:w="137" w:type="pct"/>
            <w:vAlign w:val="bottom"/>
          </w:tcPr>
          <w:p w14:paraId="2BA5BF8F" w14:textId="77777777" w:rsidR="00580145" w:rsidRPr="007929E5" w:rsidRDefault="00580145" w:rsidP="00766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B2AB8A" w14:textId="3D2FF481" w:rsidR="00580145" w:rsidRPr="007929E5" w:rsidRDefault="0022667D" w:rsidP="00766524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50,126</w:t>
            </w:r>
          </w:p>
        </w:tc>
      </w:tr>
      <w:tr w:rsidR="00580145" w:rsidRPr="007929E5" w14:paraId="09B21612" w14:textId="77777777" w:rsidTr="00206CE0">
        <w:trPr>
          <w:trHeight w:hRule="exact" w:val="259"/>
        </w:trPr>
        <w:tc>
          <w:tcPr>
            <w:tcW w:w="1597" w:type="pct"/>
            <w:vAlign w:val="center"/>
          </w:tcPr>
          <w:p w14:paraId="7C3D2773" w14:textId="77777777" w:rsidR="00580145" w:rsidRPr="007929E5" w:rsidRDefault="00580145" w:rsidP="00766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131" w:hanging="252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611" w:type="pct"/>
          </w:tcPr>
          <w:p w14:paraId="511F6F39" w14:textId="77777777" w:rsidR="00580145" w:rsidRPr="007929E5" w:rsidRDefault="00580145" w:rsidP="00766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24" w:type="pct"/>
          </w:tcPr>
          <w:p w14:paraId="3DFAAEB4" w14:textId="77777777" w:rsidR="00580145" w:rsidRPr="007929E5" w:rsidRDefault="00580145" w:rsidP="00766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0D16CA" w14:textId="77777777" w:rsidR="00580145" w:rsidRPr="007929E5" w:rsidRDefault="00580145" w:rsidP="00766524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auto"/>
            <w:vAlign w:val="bottom"/>
          </w:tcPr>
          <w:p w14:paraId="723036B2" w14:textId="77777777" w:rsidR="00580145" w:rsidRPr="007929E5" w:rsidRDefault="00580145" w:rsidP="00766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AF3969" w14:textId="77777777" w:rsidR="00580145" w:rsidRPr="007929E5" w:rsidRDefault="00580145" w:rsidP="00766524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633A369A" w14:textId="77777777" w:rsidR="00580145" w:rsidRPr="007929E5" w:rsidRDefault="00580145" w:rsidP="00766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4D9A65" w14:textId="77777777" w:rsidR="00580145" w:rsidRPr="007929E5" w:rsidRDefault="00580145" w:rsidP="00766524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7" w:type="pct"/>
            <w:vAlign w:val="bottom"/>
          </w:tcPr>
          <w:p w14:paraId="7B28F678" w14:textId="77777777" w:rsidR="00580145" w:rsidRPr="007929E5" w:rsidRDefault="00580145" w:rsidP="00766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  <w:vAlign w:val="bottom"/>
          </w:tcPr>
          <w:p w14:paraId="6D845B5E" w14:textId="77777777" w:rsidR="00580145" w:rsidRPr="007929E5" w:rsidRDefault="00580145" w:rsidP="00766524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766524" w:rsidRPr="007929E5" w14:paraId="71050F9B" w14:textId="77777777" w:rsidTr="00206CE0">
        <w:tc>
          <w:tcPr>
            <w:tcW w:w="1597" w:type="pct"/>
            <w:vAlign w:val="center"/>
          </w:tcPr>
          <w:p w14:paraId="1E6919B9" w14:textId="77777777" w:rsidR="00766524" w:rsidRPr="007929E5" w:rsidRDefault="00766524" w:rsidP="00766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1" w:type="pct"/>
          </w:tcPr>
          <w:p w14:paraId="410C825B" w14:textId="77777777" w:rsidR="00766524" w:rsidRPr="007929E5" w:rsidRDefault="00766524" w:rsidP="00766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24" w:type="pct"/>
          </w:tcPr>
          <w:p w14:paraId="17F1C716" w14:textId="77777777" w:rsidR="00766524" w:rsidRPr="007929E5" w:rsidRDefault="00766524" w:rsidP="00766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16F4B4B" w14:textId="29C4CD44" w:rsidR="00766524" w:rsidRPr="007929E5" w:rsidRDefault="00737F39" w:rsidP="00766524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276,23</w:t>
            </w:r>
            <w:r w:rsidR="00A7473D"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15A84DD9" w14:textId="77777777" w:rsidR="00766524" w:rsidRPr="007929E5" w:rsidRDefault="00766524" w:rsidP="00766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BF29E3" w14:textId="1EEA7CF5" w:rsidR="00766524" w:rsidRPr="007929E5" w:rsidRDefault="00737F39" w:rsidP="00766524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87,230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64B6E22C" w14:textId="77777777" w:rsidR="00766524" w:rsidRPr="007929E5" w:rsidRDefault="00766524" w:rsidP="00766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6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0FA3CD" w14:textId="5290E745" w:rsidR="00766524" w:rsidRPr="007929E5" w:rsidRDefault="00737F39" w:rsidP="00766524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31,704</w:t>
            </w:r>
          </w:p>
        </w:tc>
        <w:tc>
          <w:tcPr>
            <w:tcW w:w="137" w:type="pct"/>
            <w:vAlign w:val="bottom"/>
          </w:tcPr>
          <w:p w14:paraId="0E0BC5F1" w14:textId="77777777" w:rsidR="00766524" w:rsidRPr="007929E5" w:rsidRDefault="00766524" w:rsidP="00766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60" w:type="pct"/>
            <w:tcBorders>
              <w:bottom w:val="double" w:sz="4" w:space="0" w:color="auto"/>
            </w:tcBorders>
            <w:vAlign w:val="bottom"/>
          </w:tcPr>
          <w:p w14:paraId="74B5798D" w14:textId="0AC5AEB5" w:rsidR="00766524" w:rsidRPr="007929E5" w:rsidRDefault="00737F39" w:rsidP="00766524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50,270</w:t>
            </w:r>
          </w:p>
        </w:tc>
      </w:tr>
    </w:tbl>
    <w:p w14:paraId="7DACFD7A" w14:textId="1A61C985" w:rsidR="00F861C6" w:rsidRPr="007929E5" w:rsidRDefault="00F8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 w:bidi="ar-SA"/>
        </w:rPr>
      </w:pPr>
    </w:p>
    <w:p w14:paraId="609575B0" w14:textId="342AE40B" w:rsidR="00865505" w:rsidRPr="007929E5" w:rsidRDefault="00865505" w:rsidP="00EB5760">
      <w:pPr>
        <w:pStyle w:val="index"/>
        <w:numPr>
          <w:ilvl w:val="0"/>
          <w:numId w:val="31"/>
        </w:numPr>
        <w:tabs>
          <w:tab w:val="clear" w:pos="340"/>
          <w:tab w:val="num" w:pos="1080"/>
        </w:tabs>
        <w:spacing w:after="0" w:line="240" w:lineRule="atLeast"/>
        <w:ind w:left="540" w:hanging="540"/>
        <w:rPr>
          <w:rFonts w:ascii="Angsana New" w:hAnsi="Angsana New" w:cs="Angsana New"/>
          <w:b/>
          <w:bCs/>
          <w:sz w:val="30"/>
          <w:szCs w:val="30"/>
          <w:rtl/>
          <w:cs/>
        </w:rPr>
      </w:pPr>
      <w:r w:rsidRPr="007929E5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 xml:space="preserve">ประมาณการหนี้สินสำหรับผลประโยชน์พนักงาน </w:t>
      </w:r>
    </w:p>
    <w:p w14:paraId="60D0CC88" w14:textId="77777777" w:rsidR="00865505" w:rsidRPr="007929E5" w:rsidRDefault="00865505" w:rsidP="00865505">
      <w:pPr>
        <w:rPr>
          <w:rFonts w:asciiTheme="minorHAnsi" w:hAnsiTheme="minorHAnsi" w:cstheme="minorHAnsi"/>
          <w:sz w:val="30"/>
          <w:szCs w:val="30"/>
        </w:rPr>
      </w:pPr>
    </w:p>
    <w:p w14:paraId="4CBC35C9" w14:textId="77777777" w:rsidR="00877ACB" w:rsidRPr="007929E5" w:rsidRDefault="00877ACB" w:rsidP="00877A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inorHAnsi" w:hAnsiTheme="minorHAnsi" w:cstheme="minorHAnsi"/>
          <w:b/>
          <w:bCs/>
          <w:i/>
          <w:iCs/>
          <w:sz w:val="30"/>
          <w:szCs w:val="30"/>
          <w:cs/>
        </w:rPr>
      </w:pPr>
      <w:r w:rsidRPr="007929E5">
        <w:rPr>
          <w:rFonts w:asciiTheme="minorHAnsi" w:hAnsiTheme="minorHAnsi" w:cstheme="minorHAnsi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6B684818" w14:textId="77777777" w:rsidR="00877ACB" w:rsidRPr="007929E5" w:rsidRDefault="00877ACB" w:rsidP="00877A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inorHAnsi" w:hAnsiTheme="minorHAnsi" w:cstheme="minorHAnsi"/>
          <w:sz w:val="30"/>
          <w:szCs w:val="30"/>
        </w:rPr>
      </w:pPr>
    </w:p>
    <w:p w14:paraId="4F61C36C" w14:textId="399887FD" w:rsidR="00877ACB" w:rsidRPr="007929E5" w:rsidRDefault="00877ACB" w:rsidP="00877A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  <w:r w:rsidRPr="007929E5">
        <w:rPr>
          <w:rFonts w:asciiTheme="minorHAnsi" w:hAnsiTheme="minorHAnsi" w:cstheme="minorHAnsi"/>
          <w:sz w:val="30"/>
          <w:szCs w:val="30"/>
          <w:cs/>
        </w:rPr>
        <w:t>กลุ่มบริษัท</w:t>
      </w:r>
      <w:r w:rsidRPr="007929E5">
        <w:rPr>
          <w:rFonts w:asciiTheme="minorHAnsi" w:hAnsiTheme="minorHAnsi" w:cstheme="minorHAnsi" w:hint="cs"/>
          <w:sz w:val="30"/>
          <w:szCs w:val="30"/>
          <w:cs/>
        </w:rPr>
        <w:t>และบริษัท</w:t>
      </w:r>
      <w:r w:rsidRPr="007929E5">
        <w:rPr>
          <w:rFonts w:asciiTheme="minorHAnsi" w:hAnsiTheme="minorHAnsi" w:cstheme="minorHAnsi"/>
          <w:sz w:val="30"/>
          <w:szCs w:val="30"/>
          <w:cs/>
        </w:rPr>
        <w:t xml:space="preserve">จัดการโครงการผลประโยชน์ที่กำหนดไว้ตามข้อกำหนดของพระราชบัญญัติคุ้มครองแรงงาน พ.ศ. </w:t>
      </w:r>
      <w:r w:rsidRPr="007929E5">
        <w:rPr>
          <w:rFonts w:asciiTheme="minorHAnsi" w:hAnsiTheme="minorHAnsi" w:cstheme="minorHAnsi"/>
          <w:sz w:val="30"/>
          <w:szCs w:val="30"/>
        </w:rPr>
        <w:t xml:space="preserve">2541 </w:t>
      </w:r>
      <w:r w:rsidRPr="007929E5">
        <w:rPr>
          <w:rFonts w:asciiTheme="minorHAnsi" w:hAnsiTheme="minorHAnsi" w:cstheme="minorHAns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Pr="007929E5">
        <w:rPr>
          <w:rFonts w:asciiTheme="minorHAnsi" w:hAnsiTheme="minorHAnsi" w:cstheme="minorHAnsi"/>
          <w:sz w:val="30"/>
          <w:szCs w:val="30"/>
        </w:rPr>
        <w:t xml:space="preserve"> </w:t>
      </w:r>
      <w:r w:rsidRPr="007929E5">
        <w:rPr>
          <w:rFonts w:asciiTheme="minorHAnsi" w:hAnsiTheme="minorHAnsi" w:cstheme="minorHAnsi"/>
          <w:sz w:val="30"/>
          <w:szCs w:val="30"/>
          <w:cs/>
        </w:rPr>
        <w:t>โครงการผลประโยชน์ที่กำหนดไว้</w:t>
      </w:r>
      <w:r w:rsidRPr="007929E5">
        <w:rPr>
          <w:rFonts w:asciiTheme="minorHAnsi" w:hAnsiTheme="minorHAnsi" w:cstheme="minorHAnsi"/>
          <w:sz w:val="30"/>
          <w:szCs w:val="30"/>
        </w:rPr>
        <w:t xml:space="preserve"> </w:t>
      </w:r>
      <w:r w:rsidRPr="007929E5">
        <w:rPr>
          <w:rFonts w:asciiTheme="minorHAnsi" w:hAnsiTheme="minorHAnsi" w:cstheme="minorHAnsi"/>
          <w:sz w:val="30"/>
          <w:szCs w:val="30"/>
          <w:cs/>
        </w:rPr>
        <w:t>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ความเสี่ยงจากอัตราดอกเบี้ย และความเสี่ยงจากตลาด (เงินลงทุน)</w:t>
      </w:r>
    </w:p>
    <w:p w14:paraId="6A120713" w14:textId="1E4CDBF6" w:rsidR="00206CE0" w:rsidRPr="007929E5" w:rsidRDefault="00206C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eastAsia="Calibri" w:hAnsiTheme="minorHAnsi" w:cstheme="minorHAnsi"/>
          <w:sz w:val="30"/>
          <w:szCs w:val="30"/>
        </w:rPr>
      </w:pPr>
      <w:r w:rsidRPr="007929E5">
        <w:rPr>
          <w:rFonts w:asciiTheme="minorHAnsi" w:eastAsia="Calibri" w:hAnsiTheme="minorHAnsi" w:cstheme="minorHAnsi"/>
          <w:sz w:val="30"/>
          <w:szCs w:val="30"/>
        </w:rPr>
        <w:br w:type="page"/>
      </w:r>
    </w:p>
    <w:tbl>
      <w:tblPr>
        <w:tblW w:w="9214" w:type="dxa"/>
        <w:tblInd w:w="450" w:type="dxa"/>
        <w:tblLook w:val="01E0" w:firstRow="1" w:lastRow="1" w:firstColumn="1" w:lastColumn="1" w:noHBand="0" w:noVBand="0"/>
      </w:tblPr>
      <w:tblGrid>
        <w:gridCol w:w="3137"/>
        <w:gridCol w:w="898"/>
        <w:gridCol w:w="1103"/>
        <w:gridCol w:w="235"/>
        <w:gridCol w:w="1103"/>
        <w:gridCol w:w="266"/>
        <w:gridCol w:w="1103"/>
        <w:gridCol w:w="266"/>
        <w:gridCol w:w="1103"/>
      </w:tblGrid>
      <w:tr w:rsidR="00865505" w:rsidRPr="007929E5" w14:paraId="7172427A" w14:textId="77777777" w:rsidTr="00DF7321">
        <w:trPr>
          <w:tblHeader/>
        </w:trPr>
        <w:tc>
          <w:tcPr>
            <w:tcW w:w="3137" w:type="dxa"/>
            <w:vMerge w:val="restart"/>
            <w:shd w:val="clear" w:color="auto" w:fill="auto"/>
          </w:tcPr>
          <w:p w14:paraId="42C9207E" w14:textId="77777777" w:rsidR="009F344A" w:rsidRPr="007929E5" w:rsidRDefault="009F344A" w:rsidP="009F34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มูลค่าปัจจุบันของภาระผูกพันตาม</w:t>
            </w:r>
          </w:p>
          <w:p w14:paraId="27420708" w14:textId="38F0619C" w:rsidR="00865505" w:rsidRPr="007929E5" w:rsidRDefault="009F344A" w:rsidP="009F3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inorHAnsi" w:hAnsiTheme="minorHAnsi" w:cstheme="minorHAnsi"/>
                <w:b/>
                <w:color w:val="0000FF"/>
                <w:sz w:val="30"/>
                <w:szCs w:val="30"/>
              </w:rPr>
            </w:pPr>
            <w:r w:rsidRPr="007929E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898" w:type="dxa"/>
          </w:tcPr>
          <w:p w14:paraId="2B1483D1" w14:textId="77777777" w:rsidR="00865505" w:rsidRPr="007929E5" w:rsidRDefault="00865505" w:rsidP="0057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 w:hanging="90"/>
              <w:jc w:val="center"/>
              <w:rPr>
                <w:rFonts w:asciiTheme="minorHAnsi" w:hAnsiTheme="minorHAnsi" w:cstheme="minorHAnsi"/>
                <w:bCs/>
                <w:sz w:val="30"/>
                <w:szCs w:val="30"/>
                <w:cs/>
              </w:rPr>
            </w:pPr>
          </w:p>
        </w:tc>
        <w:tc>
          <w:tcPr>
            <w:tcW w:w="2441" w:type="dxa"/>
            <w:gridSpan w:val="3"/>
          </w:tcPr>
          <w:p w14:paraId="4D11AE75" w14:textId="77777777" w:rsidR="00865505" w:rsidRPr="007929E5" w:rsidRDefault="00865505" w:rsidP="0057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Cs/>
                <w:sz w:val="30"/>
                <w:szCs w:val="30"/>
                <w:cs/>
              </w:rPr>
              <w:t>งบการเงินรวม</w:t>
            </w:r>
            <w:r w:rsidRPr="007929E5">
              <w:rPr>
                <w:rFonts w:asciiTheme="minorHAnsi" w:hAnsiTheme="minorHAnsi" w:cstheme="minorHAns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6" w:type="dxa"/>
          </w:tcPr>
          <w:p w14:paraId="3A5EADEC" w14:textId="77777777" w:rsidR="00865505" w:rsidRPr="007929E5" w:rsidRDefault="00865505" w:rsidP="0057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2472" w:type="dxa"/>
            <w:gridSpan w:val="3"/>
          </w:tcPr>
          <w:p w14:paraId="5D431465" w14:textId="77777777" w:rsidR="00865505" w:rsidRPr="007929E5" w:rsidRDefault="00865505" w:rsidP="0057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64DB" w:rsidRPr="007929E5" w14:paraId="3844B88F" w14:textId="77777777" w:rsidTr="00DF7321">
        <w:trPr>
          <w:tblHeader/>
        </w:trPr>
        <w:tc>
          <w:tcPr>
            <w:tcW w:w="3137" w:type="dxa"/>
            <w:vMerge/>
          </w:tcPr>
          <w:p w14:paraId="476D2FB7" w14:textId="77777777" w:rsidR="005564DB" w:rsidRPr="007929E5" w:rsidRDefault="005564DB" w:rsidP="0055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inorHAnsi" w:hAnsiTheme="minorHAnsi" w:cstheme="minorHAns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98" w:type="dxa"/>
          </w:tcPr>
          <w:p w14:paraId="42CC60D0" w14:textId="1831F8B8" w:rsidR="005564DB" w:rsidRPr="007929E5" w:rsidRDefault="005564DB" w:rsidP="0055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center"/>
              <w:rPr>
                <w:rFonts w:asciiTheme="minorHAnsi" w:hAnsiTheme="minorHAnsi" w:cstheme="minorHAns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03" w:type="dxa"/>
          </w:tcPr>
          <w:p w14:paraId="35AAE387" w14:textId="1BAE17F9" w:rsidR="005564DB" w:rsidRPr="007929E5" w:rsidRDefault="005564DB" w:rsidP="0055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256</w:t>
            </w: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2</w:t>
            </w:r>
          </w:p>
        </w:tc>
        <w:tc>
          <w:tcPr>
            <w:tcW w:w="235" w:type="dxa"/>
          </w:tcPr>
          <w:p w14:paraId="77E79552" w14:textId="77777777" w:rsidR="005564DB" w:rsidRPr="007929E5" w:rsidRDefault="005564DB" w:rsidP="0055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0A585E7B" w14:textId="584CFC65" w:rsidR="005564DB" w:rsidRPr="007929E5" w:rsidRDefault="005564DB" w:rsidP="0055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2561</w:t>
            </w:r>
          </w:p>
        </w:tc>
        <w:tc>
          <w:tcPr>
            <w:tcW w:w="266" w:type="dxa"/>
          </w:tcPr>
          <w:p w14:paraId="7B2D598A" w14:textId="77777777" w:rsidR="005564DB" w:rsidRPr="007929E5" w:rsidRDefault="005564DB" w:rsidP="0055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15D10091" w14:textId="4C3FAEE0" w:rsidR="005564DB" w:rsidRPr="007929E5" w:rsidRDefault="005564DB" w:rsidP="0055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256</w:t>
            </w: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2</w:t>
            </w:r>
          </w:p>
        </w:tc>
        <w:tc>
          <w:tcPr>
            <w:tcW w:w="266" w:type="dxa"/>
          </w:tcPr>
          <w:p w14:paraId="0E0F70DA" w14:textId="77777777" w:rsidR="005564DB" w:rsidRPr="007929E5" w:rsidRDefault="005564DB" w:rsidP="0055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01691B30" w14:textId="12FBC4A3" w:rsidR="005564DB" w:rsidRPr="007929E5" w:rsidRDefault="005564DB" w:rsidP="0055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2561</w:t>
            </w:r>
          </w:p>
        </w:tc>
      </w:tr>
      <w:tr w:rsidR="00865505" w:rsidRPr="007929E5" w14:paraId="1A17C8E4" w14:textId="77777777" w:rsidTr="00DF7321">
        <w:trPr>
          <w:tblHeader/>
        </w:trPr>
        <w:tc>
          <w:tcPr>
            <w:tcW w:w="3137" w:type="dxa"/>
          </w:tcPr>
          <w:p w14:paraId="3F6921AA" w14:textId="77777777" w:rsidR="00865505" w:rsidRPr="007929E5" w:rsidRDefault="00865505" w:rsidP="00572392">
            <w:pPr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898" w:type="dxa"/>
          </w:tcPr>
          <w:p w14:paraId="3F3D4249" w14:textId="77777777" w:rsidR="00865505" w:rsidRPr="007929E5" w:rsidRDefault="00865505" w:rsidP="0057239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inorHAnsi" w:hAnsiTheme="minorHAnsi" w:cstheme="minorHAnsi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179" w:type="dxa"/>
            <w:gridSpan w:val="7"/>
          </w:tcPr>
          <w:p w14:paraId="2C24C7F5" w14:textId="77777777" w:rsidR="00865505" w:rsidRPr="007929E5" w:rsidRDefault="006D6280" w:rsidP="0057239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b/>
                <w:i/>
                <w:iCs/>
                <w:sz w:val="30"/>
                <w:szCs w:val="30"/>
                <w:cs/>
                <w:lang w:bidi="th-TH"/>
              </w:rPr>
              <w:t>(พัน</w:t>
            </w:r>
            <w:r w:rsidR="00865505" w:rsidRPr="007929E5">
              <w:rPr>
                <w:rFonts w:asciiTheme="minorHAnsi" w:hAnsiTheme="minorHAnsi" w:cstheme="minorHAnsi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564DB" w:rsidRPr="007929E5" w14:paraId="689B87F3" w14:textId="77777777" w:rsidTr="00DF7321">
        <w:tc>
          <w:tcPr>
            <w:tcW w:w="3137" w:type="dxa"/>
          </w:tcPr>
          <w:p w14:paraId="1D827FDD" w14:textId="77777777" w:rsidR="005564DB" w:rsidRPr="007929E5" w:rsidRDefault="005564DB" w:rsidP="005564DB">
            <w:pPr>
              <w:tabs>
                <w:tab w:val="clear" w:pos="227"/>
                <w:tab w:val="left" w:pos="0"/>
              </w:tabs>
              <w:ind w:left="342" w:hanging="360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ณ วันที่ </w:t>
            </w: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 xml:space="preserve">1 </w:t>
            </w: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มกราคม</w:t>
            </w:r>
          </w:p>
        </w:tc>
        <w:tc>
          <w:tcPr>
            <w:tcW w:w="898" w:type="dxa"/>
          </w:tcPr>
          <w:p w14:paraId="326FFB22" w14:textId="77777777" w:rsidR="005564DB" w:rsidRPr="007929E5" w:rsidRDefault="005564DB" w:rsidP="005564D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</w:tcPr>
          <w:p w14:paraId="0D020386" w14:textId="556DBA1D" w:rsidR="005564DB" w:rsidRPr="007929E5" w:rsidRDefault="00F15B1C" w:rsidP="005564D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03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5,607</w:t>
            </w:r>
          </w:p>
        </w:tc>
        <w:tc>
          <w:tcPr>
            <w:tcW w:w="235" w:type="dxa"/>
          </w:tcPr>
          <w:p w14:paraId="214DD9B0" w14:textId="77777777" w:rsidR="005564DB" w:rsidRPr="007929E5" w:rsidRDefault="005564DB" w:rsidP="0055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103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03" w:type="dxa"/>
          </w:tcPr>
          <w:p w14:paraId="42A4FCA5" w14:textId="7870A0E9" w:rsidR="005564DB" w:rsidRPr="007929E5" w:rsidRDefault="005564DB" w:rsidP="005564D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03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3,670</w:t>
            </w:r>
          </w:p>
        </w:tc>
        <w:tc>
          <w:tcPr>
            <w:tcW w:w="266" w:type="dxa"/>
          </w:tcPr>
          <w:p w14:paraId="4E7D1943" w14:textId="77777777" w:rsidR="005564DB" w:rsidRPr="007929E5" w:rsidRDefault="005564DB" w:rsidP="0055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103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03" w:type="dxa"/>
          </w:tcPr>
          <w:p w14:paraId="303EF895" w14:textId="44D2FC6D" w:rsidR="005564DB" w:rsidRPr="007929E5" w:rsidRDefault="00F15B1C" w:rsidP="005564D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03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4,154</w:t>
            </w:r>
          </w:p>
        </w:tc>
        <w:tc>
          <w:tcPr>
            <w:tcW w:w="266" w:type="dxa"/>
          </w:tcPr>
          <w:p w14:paraId="7AD32C6A" w14:textId="77777777" w:rsidR="005564DB" w:rsidRPr="007929E5" w:rsidRDefault="005564DB" w:rsidP="0055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103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03" w:type="dxa"/>
          </w:tcPr>
          <w:p w14:paraId="125BD8DE" w14:textId="5F0DC97E" w:rsidR="005564DB" w:rsidRPr="007929E5" w:rsidRDefault="005564DB" w:rsidP="005564D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03"/>
              <w:rPr>
                <w:rFonts w:asciiTheme="minorHAnsi" w:hAnsiTheme="minorHAnsi" w:cstheme="minorHAnsi"/>
                <w:sz w:val="30"/>
                <w:szCs w:val="30"/>
                <w:cs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2,820</w:t>
            </w:r>
          </w:p>
        </w:tc>
      </w:tr>
      <w:tr w:rsidR="005564DB" w:rsidRPr="007929E5" w14:paraId="6AC4B839" w14:textId="77777777" w:rsidTr="00DF7321">
        <w:tc>
          <w:tcPr>
            <w:tcW w:w="3137" w:type="dxa"/>
          </w:tcPr>
          <w:p w14:paraId="31BB642C" w14:textId="77777777" w:rsidR="005564DB" w:rsidRPr="007929E5" w:rsidRDefault="005564DB" w:rsidP="005564DB">
            <w:pPr>
              <w:tabs>
                <w:tab w:val="left" w:pos="0"/>
              </w:tabs>
              <w:ind w:left="342" w:hanging="360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898" w:type="dxa"/>
          </w:tcPr>
          <w:p w14:paraId="7CFEBF3A" w14:textId="77777777" w:rsidR="005564DB" w:rsidRPr="007929E5" w:rsidRDefault="005564DB" w:rsidP="005564D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inorHAnsi" w:hAnsiTheme="minorHAnsi" w:cstheme="minorHAnsi"/>
                <w:sz w:val="30"/>
                <w:szCs w:val="30"/>
                <w:cs/>
                <w:lang w:bidi="th-TH"/>
              </w:rPr>
            </w:pPr>
          </w:p>
        </w:tc>
        <w:tc>
          <w:tcPr>
            <w:tcW w:w="1103" w:type="dxa"/>
          </w:tcPr>
          <w:p w14:paraId="53FB0CB4" w14:textId="77777777" w:rsidR="005564DB" w:rsidRPr="007929E5" w:rsidRDefault="005564DB" w:rsidP="005564D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03"/>
              <w:rPr>
                <w:rFonts w:asciiTheme="minorHAnsi" w:hAnsiTheme="minorHAnsi" w:cstheme="minorHAnsi"/>
                <w:sz w:val="30"/>
                <w:szCs w:val="30"/>
                <w:cs/>
                <w:lang w:bidi="th-TH"/>
              </w:rPr>
            </w:pPr>
          </w:p>
        </w:tc>
        <w:tc>
          <w:tcPr>
            <w:tcW w:w="235" w:type="dxa"/>
          </w:tcPr>
          <w:p w14:paraId="61234050" w14:textId="77777777" w:rsidR="005564DB" w:rsidRPr="007929E5" w:rsidRDefault="005564DB" w:rsidP="0055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103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03" w:type="dxa"/>
          </w:tcPr>
          <w:p w14:paraId="20671E9F" w14:textId="77777777" w:rsidR="005564DB" w:rsidRPr="007929E5" w:rsidRDefault="005564DB" w:rsidP="005564D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03"/>
              <w:rPr>
                <w:rFonts w:asciiTheme="minorHAnsi" w:hAnsiTheme="minorHAnsi" w:cstheme="minorHAnsi"/>
                <w:sz w:val="30"/>
                <w:szCs w:val="30"/>
                <w:cs/>
                <w:lang w:bidi="th-TH"/>
              </w:rPr>
            </w:pPr>
          </w:p>
        </w:tc>
        <w:tc>
          <w:tcPr>
            <w:tcW w:w="266" w:type="dxa"/>
          </w:tcPr>
          <w:p w14:paraId="2F0E8045" w14:textId="77777777" w:rsidR="005564DB" w:rsidRPr="007929E5" w:rsidRDefault="005564DB" w:rsidP="0055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103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03" w:type="dxa"/>
          </w:tcPr>
          <w:p w14:paraId="5A5BADFB" w14:textId="77777777" w:rsidR="005564DB" w:rsidRPr="007929E5" w:rsidRDefault="005564DB" w:rsidP="005564D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03"/>
              <w:rPr>
                <w:rFonts w:asciiTheme="minorHAnsi" w:hAnsiTheme="minorHAnsi" w:cstheme="minorHAnsi"/>
                <w:sz w:val="30"/>
                <w:szCs w:val="30"/>
                <w:cs/>
                <w:lang w:bidi="th-TH"/>
              </w:rPr>
            </w:pPr>
          </w:p>
        </w:tc>
        <w:tc>
          <w:tcPr>
            <w:tcW w:w="266" w:type="dxa"/>
          </w:tcPr>
          <w:p w14:paraId="0A2E6B00" w14:textId="77777777" w:rsidR="005564DB" w:rsidRPr="007929E5" w:rsidRDefault="005564DB" w:rsidP="0055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103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03" w:type="dxa"/>
          </w:tcPr>
          <w:p w14:paraId="31CB994C" w14:textId="77777777" w:rsidR="005564DB" w:rsidRPr="007929E5" w:rsidRDefault="005564DB" w:rsidP="005564D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03"/>
              <w:rPr>
                <w:rFonts w:asciiTheme="minorHAnsi" w:hAnsiTheme="minorHAnsi" w:cstheme="minorHAnsi"/>
                <w:sz w:val="30"/>
                <w:szCs w:val="30"/>
                <w:cs/>
                <w:lang w:bidi="th-TH"/>
              </w:rPr>
            </w:pPr>
          </w:p>
        </w:tc>
      </w:tr>
      <w:tr w:rsidR="005564DB" w:rsidRPr="007929E5" w14:paraId="21988378" w14:textId="77777777" w:rsidTr="00DF7321">
        <w:tc>
          <w:tcPr>
            <w:tcW w:w="3137" w:type="dxa"/>
          </w:tcPr>
          <w:p w14:paraId="17DC44B7" w14:textId="77777777" w:rsidR="005564DB" w:rsidRPr="007929E5" w:rsidRDefault="005564DB" w:rsidP="005564DB">
            <w:pPr>
              <w:tabs>
                <w:tab w:val="left" w:pos="0"/>
              </w:tabs>
              <w:ind w:left="342" w:hanging="360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898" w:type="dxa"/>
          </w:tcPr>
          <w:p w14:paraId="7844EA6E" w14:textId="501F64EA" w:rsidR="005564DB" w:rsidRPr="007929E5" w:rsidRDefault="005564DB" w:rsidP="005564D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</w:tcPr>
          <w:p w14:paraId="06E288E2" w14:textId="77777777" w:rsidR="005564DB" w:rsidRPr="007929E5" w:rsidRDefault="005564DB" w:rsidP="005564D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03"/>
              <w:rPr>
                <w:rFonts w:asciiTheme="minorHAnsi" w:hAnsiTheme="minorHAnsi" w:cstheme="minorHAnsi"/>
                <w:sz w:val="30"/>
                <w:szCs w:val="30"/>
                <w:cs/>
                <w:lang w:bidi="th-TH"/>
              </w:rPr>
            </w:pPr>
          </w:p>
        </w:tc>
        <w:tc>
          <w:tcPr>
            <w:tcW w:w="235" w:type="dxa"/>
          </w:tcPr>
          <w:p w14:paraId="3BA9F096" w14:textId="77777777" w:rsidR="005564DB" w:rsidRPr="007929E5" w:rsidRDefault="005564DB" w:rsidP="0055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103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03" w:type="dxa"/>
          </w:tcPr>
          <w:p w14:paraId="017F83F6" w14:textId="77777777" w:rsidR="005564DB" w:rsidRPr="007929E5" w:rsidRDefault="005564DB" w:rsidP="005564D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03"/>
              <w:rPr>
                <w:rFonts w:asciiTheme="minorHAnsi" w:hAnsiTheme="minorHAnsi" w:cstheme="minorHAnsi"/>
                <w:sz w:val="30"/>
                <w:szCs w:val="30"/>
                <w:cs/>
                <w:lang w:bidi="th-TH"/>
              </w:rPr>
            </w:pPr>
          </w:p>
        </w:tc>
        <w:tc>
          <w:tcPr>
            <w:tcW w:w="266" w:type="dxa"/>
          </w:tcPr>
          <w:p w14:paraId="13F62333" w14:textId="77777777" w:rsidR="005564DB" w:rsidRPr="007929E5" w:rsidRDefault="005564DB" w:rsidP="0055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103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03" w:type="dxa"/>
          </w:tcPr>
          <w:p w14:paraId="64B12328" w14:textId="77777777" w:rsidR="005564DB" w:rsidRPr="007929E5" w:rsidRDefault="005564DB" w:rsidP="005564D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03"/>
              <w:rPr>
                <w:rFonts w:asciiTheme="minorHAnsi" w:hAnsiTheme="minorHAnsi" w:cstheme="minorHAnsi"/>
                <w:sz w:val="30"/>
                <w:szCs w:val="30"/>
                <w:cs/>
                <w:lang w:bidi="th-TH"/>
              </w:rPr>
            </w:pPr>
          </w:p>
        </w:tc>
        <w:tc>
          <w:tcPr>
            <w:tcW w:w="266" w:type="dxa"/>
          </w:tcPr>
          <w:p w14:paraId="7A9EB3BF" w14:textId="77777777" w:rsidR="005564DB" w:rsidRPr="007929E5" w:rsidRDefault="005564DB" w:rsidP="0055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103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03" w:type="dxa"/>
          </w:tcPr>
          <w:p w14:paraId="3562926F" w14:textId="77777777" w:rsidR="005564DB" w:rsidRPr="007929E5" w:rsidRDefault="005564DB" w:rsidP="005564D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03"/>
              <w:rPr>
                <w:rFonts w:asciiTheme="minorHAnsi" w:hAnsiTheme="minorHAnsi" w:cstheme="minorHAnsi"/>
                <w:sz w:val="30"/>
                <w:szCs w:val="30"/>
                <w:cs/>
                <w:lang w:bidi="th-TH"/>
              </w:rPr>
            </w:pPr>
          </w:p>
        </w:tc>
      </w:tr>
      <w:tr w:rsidR="005564DB" w:rsidRPr="007929E5" w14:paraId="625358C3" w14:textId="77777777" w:rsidTr="00DF7321">
        <w:tc>
          <w:tcPr>
            <w:tcW w:w="3137" w:type="dxa"/>
          </w:tcPr>
          <w:p w14:paraId="72F84F95" w14:textId="77777777" w:rsidR="005564DB" w:rsidRPr="007929E5" w:rsidRDefault="005564DB" w:rsidP="005564DB">
            <w:pPr>
              <w:tabs>
                <w:tab w:val="left" w:pos="0"/>
              </w:tabs>
              <w:ind w:left="342" w:hanging="360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898" w:type="dxa"/>
          </w:tcPr>
          <w:p w14:paraId="3B1201CA" w14:textId="77777777" w:rsidR="005564DB" w:rsidRPr="007929E5" w:rsidRDefault="005564DB" w:rsidP="005564D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inorHAnsi" w:hAnsiTheme="minorHAnsi" w:cstheme="minorHAnsi"/>
                <w:sz w:val="30"/>
                <w:szCs w:val="30"/>
                <w:cs/>
                <w:lang w:bidi="th-TH"/>
              </w:rPr>
            </w:pPr>
          </w:p>
        </w:tc>
        <w:tc>
          <w:tcPr>
            <w:tcW w:w="1103" w:type="dxa"/>
          </w:tcPr>
          <w:p w14:paraId="3CDB6332" w14:textId="653465BB" w:rsidR="005564DB" w:rsidRPr="007929E5" w:rsidRDefault="00F15B1C" w:rsidP="005564D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03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2,297</w:t>
            </w:r>
          </w:p>
        </w:tc>
        <w:tc>
          <w:tcPr>
            <w:tcW w:w="235" w:type="dxa"/>
          </w:tcPr>
          <w:p w14:paraId="47795393" w14:textId="77777777" w:rsidR="005564DB" w:rsidRPr="007929E5" w:rsidRDefault="005564DB" w:rsidP="0055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103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03" w:type="dxa"/>
          </w:tcPr>
          <w:p w14:paraId="14880326" w14:textId="2BF67A00" w:rsidR="005564DB" w:rsidRPr="007929E5" w:rsidRDefault="005564DB" w:rsidP="005564D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03"/>
              <w:rPr>
                <w:rFonts w:asciiTheme="minorHAnsi" w:hAnsiTheme="minorHAnsi" w:cstheme="minorHAnsi"/>
                <w:sz w:val="30"/>
                <w:szCs w:val="30"/>
                <w:cs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2,465</w:t>
            </w:r>
          </w:p>
        </w:tc>
        <w:tc>
          <w:tcPr>
            <w:tcW w:w="266" w:type="dxa"/>
          </w:tcPr>
          <w:p w14:paraId="40ED8CFD" w14:textId="77777777" w:rsidR="005564DB" w:rsidRPr="007929E5" w:rsidRDefault="005564DB" w:rsidP="0055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103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03" w:type="dxa"/>
          </w:tcPr>
          <w:p w14:paraId="7446AAFC" w14:textId="653939ED" w:rsidR="005564DB" w:rsidRPr="007929E5" w:rsidRDefault="00F15B1C" w:rsidP="005564D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03"/>
              <w:rPr>
                <w:rFonts w:asciiTheme="minorHAnsi" w:hAnsiTheme="minorHAnsi" w:cstheme="minorHAnsi"/>
                <w:sz w:val="30"/>
                <w:szCs w:val="30"/>
                <w:cs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1,651</w:t>
            </w:r>
          </w:p>
        </w:tc>
        <w:tc>
          <w:tcPr>
            <w:tcW w:w="266" w:type="dxa"/>
          </w:tcPr>
          <w:p w14:paraId="561A8706" w14:textId="77777777" w:rsidR="005564DB" w:rsidRPr="007929E5" w:rsidRDefault="005564DB" w:rsidP="0055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103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03" w:type="dxa"/>
          </w:tcPr>
          <w:p w14:paraId="52BAC639" w14:textId="7354454E" w:rsidR="005564DB" w:rsidRPr="007929E5" w:rsidRDefault="005564DB" w:rsidP="005564D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03"/>
              <w:rPr>
                <w:rFonts w:asciiTheme="minorHAnsi" w:hAnsiTheme="minorHAnsi" w:cstheme="minorHAnsi"/>
                <w:sz w:val="30"/>
                <w:szCs w:val="30"/>
                <w:cs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1,967</w:t>
            </w:r>
          </w:p>
        </w:tc>
      </w:tr>
      <w:tr w:rsidR="005564DB" w:rsidRPr="007929E5" w14:paraId="14F0E5C5" w14:textId="77777777" w:rsidTr="00DF7321">
        <w:tc>
          <w:tcPr>
            <w:tcW w:w="3137" w:type="dxa"/>
          </w:tcPr>
          <w:p w14:paraId="32812BCC" w14:textId="77777777" w:rsidR="005564DB" w:rsidRPr="007929E5" w:rsidRDefault="005564DB" w:rsidP="005564DB">
            <w:pPr>
              <w:tabs>
                <w:tab w:val="left" w:pos="0"/>
              </w:tabs>
              <w:ind w:left="342" w:hanging="360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898" w:type="dxa"/>
          </w:tcPr>
          <w:p w14:paraId="207A0DB9" w14:textId="77777777" w:rsidR="005564DB" w:rsidRPr="007929E5" w:rsidRDefault="005564DB" w:rsidP="005564D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inorHAnsi" w:hAnsiTheme="minorHAnsi" w:cstheme="minorHAnsi"/>
                <w:sz w:val="30"/>
                <w:szCs w:val="30"/>
                <w:cs/>
                <w:lang w:bidi="th-TH"/>
              </w:rPr>
            </w:pPr>
          </w:p>
        </w:tc>
        <w:tc>
          <w:tcPr>
            <w:tcW w:w="1103" w:type="dxa"/>
          </w:tcPr>
          <w:p w14:paraId="056D392B" w14:textId="7F86CDD4" w:rsidR="005564DB" w:rsidRPr="007929E5" w:rsidRDefault="00F15B1C" w:rsidP="005564D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03"/>
              <w:rPr>
                <w:rFonts w:asciiTheme="minorHAnsi" w:hAnsiTheme="minorHAnsi" w:cstheme="minorHAnsi"/>
                <w:sz w:val="30"/>
                <w:szCs w:val="30"/>
                <w:cs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180</w:t>
            </w:r>
          </w:p>
        </w:tc>
        <w:tc>
          <w:tcPr>
            <w:tcW w:w="235" w:type="dxa"/>
          </w:tcPr>
          <w:p w14:paraId="4A36DA9F" w14:textId="77777777" w:rsidR="005564DB" w:rsidRPr="007929E5" w:rsidRDefault="005564DB" w:rsidP="0055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103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03" w:type="dxa"/>
          </w:tcPr>
          <w:p w14:paraId="356DE1D9" w14:textId="588ED552" w:rsidR="005564DB" w:rsidRPr="007929E5" w:rsidRDefault="005564DB" w:rsidP="005564D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03"/>
              <w:rPr>
                <w:rFonts w:asciiTheme="minorHAnsi" w:hAnsiTheme="minorHAnsi" w:cstheme="minorHAnsi"/>
                <w:sz w:val="30"/>
                <w:szCs w:val="30"/>
                <w:cs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(26</w:t>
            </w:r>
            <w:r w:rsidRPr="007929E5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</w:t>
            </w: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)</w:t>
            </w:r>
          </w:p>
        </w:tc>
        <w:tc>
          <w:tcPr>
            <w:tcW w:w="266" w:type="dxa"/>
          </w:tcPr>
          <w:p w14:paraId="537E24BD" w14:textId="77777777" w:rsidR="005564DB" w:rsidRPr="007929E5" w:rsidRDefault="005564DB" w:rsidP="0055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103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03" w:type="dxa"/>
          </w:tcPr>
          <w:p w14:paraId="29543782" w14:textId="6F3C11AD" w:rsidR="005564DB" w:rsidRPr="007929E5" w:rsidRDefault="00F15B1C" w:rsidP="005564D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03"/>
              <w:rPr>
                <w:rFonts w:asciiTheme="minorHAnsi" w:hAnsiTheme="minorHAnsi" w:cstheme="minorHAnsi"/>
                <w:sz w:val="30"/>
                <w:szCs w:val="30"/>
                <w:cs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77</w:t>
            </w:r>
          </w:p>
        </w:tc>
        <w:tc>
          <w:tcPr>
            <w:tcW w:w="266" w:type="dxa"/>
          </w:tcPr>
          <w:p w14:paraId="1EE24FB1" w14:textId="77777777" w:rsidR="005564DB" w:rsidRPr="007929E5" w:rsidRDefault="005564DB" w:rsidP="0055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103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03" w:type="dxa"/>
          </w:tcPr>
          <w:p w14:paraId="6B180E7E" w14:textId="5B9CA528" w:rsidR="005564DB" w:rsidRPr="007929E5" w:rsidRDefault="005564DB" w:rsidP="005564D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03"/>
              <w:rPr>
                <w:rFonts w:asciiTheme="minorHAnsi" w:hAnsiTheme="minorHAnsi" w:cstheme="minorHAnsi"/>
                <w:sz w:val="30"/>
                <w:szCs w:val="30"/>
                <w:cs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(337)</w:t>
            </w:r>
          </w:p>
        </w:tc>
      </w:tr>
      <w:tr w:rsidR="005564DB" w:rsidRPr="007929E5" w14:paraId="1279B18C" w14:textId="77777777" w:rsidTr="00206CE0">
        <w:tc>
          <w:tcPr>
            <w:tcW w:w="3137" w:type="dxa"/>
          </w:tcPr>
          <w:p w14:paraId="78AB82EA" w14:textId="77777777" w:rsidR="005564DB" w:rsidRPr="007929E5" w:rsidRDefault="005564DB" w:rsidP="005564DB">
            <w:pPr>
              <w:tabs>
                <w:tab w:val="left" w:pos="0"/>
              </w:tabs>
              <w:ind w:left="342" w:hanging="360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898" w:type="dxa"/>
          </w:tcPr>
          <w:p w14:paraId="66CA4EBB" w14:textId="77777777" w:rsidR="005564DB" w:rsidRPr="007929E5" w:rsidRDefault="005564DB" w:rsidP="005564D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inorHAnsi" w:hAnsiTheme="minorHAnsi" w:cstheme="minorHAnsi"/>
                <w:sz w:val="30"/>
                <w:szCs w:val="30"/>
                <w:cs/>
                <w:lang w:bidi="th-TH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7A3B425B" w14:textId="39C02F27" w:rsidR="005564DB" w:rsidRPr="007929E5" w:rsidRDefault="00F15B1C" w:rsidP="005564D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03"/>
              <w:rPr>
                <w:rFonts w:asciiTheme="minorHAnsi" w:hAnsiTheme="minorHAnsi" w:cstheme="minorHAnsi"/>
                <w:sz w:val="30"/>
                <w:szCs w:val="30"/>
                <w:cs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105</w:t>
            </w:r>
          </w:p>
        </w:tc>
        <w:tc>
          <w:tcPr>
            <w:tcW w:w="235" w:type="dxa"/>
          </w:tcPr>
          <w:p w14:paraId="4E6DA8E0" w14:textId="77777777" w:rsidR="005564DB" w:rsidRPr="007929E5" w:rsidRDefault="005564DB" w:rsidP="0055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103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FF4711D" w14:textId="1737AB22" w:rsidR="005564DB" w:rsidRPr="007929E5" w:rsidRDefault="005564DB" w:rsidP="005564D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03"/>
              <w:rPr>
                <w:rFonts w:asciiTheme="minorHAnsi" w:hAnsiTheme="minorHAnsi" w:cstheme="minorHAnsi"/>
                <w:sz w:val="30"/>
                <w:szCs w:val="30"/>
                <w:cs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87</w:t>
            </w:r>
          </w:p>
        </w:tc>
        <w:tc>
          <w:tcPr>
            <w:tcW w:w="266" w:type="dxa"/>
          </w:tcPr>
          <w:p w14:paraId="3FA45A46" w14:textId="77777777" w:rsidR="005564DB" w:rsidRPr="007929E5" w:rsidRDefault="005564DB" w:rsidP="0055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103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1F28091F" w14:textId="1C37008F" w:rsidR="005564DB" w:rsidRPr="007929E5" w:rsidRDefault="00F15B1C" w:rsidP="005564D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03"/>
              <w:rPr>
                <w:rFonts w:asciiTheme="minorHAnsi" w:hAnsiTheme="minorHAnsi" w:cstheme="minorHAnsi"/>
                <w:sz w:val="30"/>
                <w:szCs w:val="30"/>
                <w:cs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73</w:t>
            </w:r>
          </w:p>
        </w:tc>
        <w:tc>
          <w:tcPr>
            <w:tcW w:w="266" w:type="dxa"/>
          </w:tcPr>
          <w:p w14:paraId="5DF2ADFF" w14:textId="77777777" w:rsidR="005564DB" w:rsidRPr="007929E5" w:rsidRDefault="005564DB" w:rsidP="0055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103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4209F145" w14:textId="6C144736" w:rsidR="005564DB" w:rsidRPr="007929E5" w:rsidRDefault="005564DB" w:rsidP="005564D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03"/>
              <w:rPr>
                <w:rFonts w:asciiTheme="minorHAnsi" w:hAnsiTheme="minorHAnsi" w:cstheme="minorHAnsi"/>
                <w:sz w:val="30"/>
                <w:szCs w:val="30"/>
                <w:cs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58</w:t>
            </w:r>
          </w:p>
        </w:tc>
      </w:tr>
      <w:tr w:rsidR="005564DB" w:rsidRPr="007929E5" w14:paraId="557D08FA" w14:textId="77777777" w:rsidTr="00206CE0">
        <w:tc>
          <w:tcPr>
            <w:tcW w:w="3137" w:type="dxa"/>
          </w:tcPr>
          <w:p w14:paraId="619CF44A" w14:textId="77777777" w:rsidR="005564DB" w:rsidRPr="007929E5" w:rsidRDefault="005564DB" w:rsidP="005564DB">
            <w:pPr>
              <w:ind w:left="342" w:hanging="342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898" w:type="dxa"/>
          </w:tcPr>
          <w:p w14:paraId="5D54B012" w14:textId="77777777" w:rsidR="005564DB" w:rsidRPr="007929E5" w:rsidRDefault="005564DB" w:rsidP="005564D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inorHAnsi" w:hAnsiTheme="minorHAnsi" w:cstheme="minorHAnsi"/>
                <w:sz w:val="30"/>
                <w:szCs w:val="30"/>
                <w:cs/>
                <w:lang w:bidi="th-TH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</w:tcPr>
          <w:p w14:paraId="14F37FAE" w14:textId="2892B8D4" w:rsidR="005564DB" w:rsidRPr="007929E5" w:rsidRDefault="00F15B1C" w:rsidP="005564D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03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  <w:lang w:bidi="th-TH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  <w:t>2,582</w:t>
            </w:r>
          </w:p>
        </w:tc>
        <w:tc>
          <w:tcPr>
            <w:tcW w:w="235" w:type="dxa"/>
          </w:tcPr>
          <w:p w14:paraId="5C75E138" w14:textId="77777777" w:rsidR="005564DB" w:rsidRPr="007929E5" w:rsidRDefault="005564DB" w:rsidP="0055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103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</w:tcPr>
          <w:p w14:paraId="314E0539" w14:textId="00D2F4FF" w:rsidR="005564DB" w:rsidRPr="007929E5" w:rsidRDefault="005564DB" w:rsidP="005564D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03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  <w:lang w:bidi="th-TH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2,291</w:t>
            </w:r>
          </w:p>
        </w:tc>
        <w:tc>
          <w:tcPr>
            <w:tcW w:w="266" w:type="dxa"/>
          </w:tcPr>
          <w:p w14:paraId="192B3A6B" w14:textId="77777777" w:rsidR="005564DB" w:rsidRPr="007929E5" w:rsidRDefault="005564DB" w:rsidP="0055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103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</w:tcPr>
          <w:p w14:paraId="2A6CE520" w14:textId="6EDCB1BE" w:rsidR="005564DB" w:rsidRPr="007929E5" w:rsidRDefault="00F15B1C" w:rsidP="005564D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03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  <w:t>1,801</w:t>
            </w:r>
          </w:p>
        </w:tc>
        <w:tc>
          <w:tcPr>
            <w:tcW w:w="266" w:type="dxa"/>
          </w:tcPr>
          <w:p w14:paraId="2E9ED6B1" w14:textId="77777777" w:rsidR="005564DB" w:rsidRPr="007929E5" w:rsidRDefault="005564DB" w:rsidP="0055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103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</w:tcPr>
          <w:p w14:paraId="1E9F0484" w14:textId="5C7493A0" w:rsidR="005564DB" w:rsidRPr="007929E5" w:rsidRDefault="005564DB" w:rsidP="005564D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03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  <w:lang w:bidi="th-TH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1,688</w:t>
            </w:r>
          </w:p>
        </w:tc>
      </w:tr>
      <w:tr w:rsidR="005564DB" w:rsidRPr="007929E5" w14:paraId="6D002807" w14:textId="77777777" w:rsidTr="00206CE0">
        <w:tc>
          <w:tcPr>
            <w:tcW w:w="3137" w:type="dxa"/>
          </w:tcPr>
          <w:p w14:paraId="6B30F553" w14:textId="77777777" w:rsidR="005564DB" w:rsidRPr="007929E5" w:rsidRDefault="005564DB" w:rsidP="005564DB">
            <w:pPr>
              <w:ind w:left="342" w:hanging="342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898" w:type="dxa"/>
          </w:tcPr>
          <w:p w14:paraId="50405688" w14:textId="77777777" w:rsidR="005564DB" w:rsidRPr="007929E5" w:rsidRDefault="005564DB" w:rsidP="005564D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inorHAnsi" w:hAnsiTheme="minorHAnsi" w:cstheme="minorHAnsi"/>
                <w:sz w:val="30"/>
                <w:szCs w:val="30"/>
                <w:cs/>
                <w:lang w:bidi="th-TH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14:paraId="4F44701A" w14:textId="77777777" w:rsidR="005564DB" w:rsidRPr="007929E5" w:rsidRDefault="005564DB" w:rsidP="005564D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03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  <w:tc>
          <w:tcPr>
            <w:tcW w:w="235" w:type="dxa"/>
          </w:tcPr>
          <w:p w14:paraId="0F8D8757" w14:textId="77777777" w:rsidR="005564DB" w:rsidRPr="007929E5" w:rsidRDefault="005564DB" w:rsidP="0055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103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14:paraId="438DCBAE" w14:textId="77777777" w:rsidR="005564DB" w:rsidRPr="007929E5" w:rsidRDefault="005564DB" w:rsidP="005564D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03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66" w:type="dxa"/>
          </w:tcPr>
          <w:p w14:paraId="31CB9918" w14:textId="77777777" w:rsidR="005564DB" w:rsidRPr="007929E5" w:rsidRDefault="005564DB" w:rsidP="0055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103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14:paraId="6ABD011D" w14:textId="77777777" w:rsidR="005564DB" w:rsidRPr="007929E5" w:rsidRDefault="005564DB" w:rsidP="005564D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03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66" w:type="dxa"/>
          </w:tcPr>
          <w:p w14:paraId="6FE095BE" w14:textId="77777777" w:rsidR="005564DB" w:rsidRPr="007929E5" w:rsidRDefault="005564DB" w:rsidP="0055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103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14:paraId="15DD7C8F" w14:textId="77777777" w:rsidR="005564DB" w:rsidRPr="007929E5" w:rsidRDefault="005564DB" w:rsidP="005564D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03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</w:tr>
      <w:tr w:rsidR="005564DB" w:rsidRPr="007929E5" w14:paraId="6988CA3E" w14:textId="77777777" w:rsidTr="00DF7321">
        <w:tc>
          <w:tcPr>
            <w:tcW w:w="3137" w:type="dxa"/>
          </w:tcPr>
          <w:p w14:paraId="3A0C8995" w14:textId="6C563BF8" w:rsidR="005564DB" w:rsidRPr="007929E5" w:rsidRDefault="005564DB" w:rsidP="0022667D">
            <w:pPr>
              <w:tabs>
                <w:tab w:val="clear" w:pos="227"/>
                <w:tab w:val="clear" w:pos="454"/>
                <w:tab w:val="left" w:pos="160"/>
              </w:tabs>
              <w:ind w:left="340" w:hanging="34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กำไรจากการประมาณ</w:t>
            </w:r>
            <w:r w:rsidRPr="007929E5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การ</w:t>
            </w: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ตามหลั</w:t>
            </w:r>
            <w:r w:rsidR="0022667D" w:rsidRPr="007929E5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ก</w:t>
            </w: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คณิตศาสตร์ประกันภัย </w:t>
            </w:r>
          </w:p>
        </w:tc>
        <w:tc>
          <w:tcPr>
            <w:tcW w:w="898" w:type="dxa"/>
          </w:tcPr>
          <w:p w14:paraId="0E06E87B" w14:textId="77777777" w:rsidR="005564DB" w:rsidRPr="007929E5" w:rsidRDefault="005564DB" w:rsidP="005564D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</w:tcPr>
          <w:p w14:paraId="4B3080E6" w14:textId="74CA5EBB" w:rsidR="00F15B1C" w:rsidRPr="007929E5" w:rsidRDefault="00F15B1C" w:rsidP="005564D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03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</w:p>
        </w:tc>
        <w:tc>
          <w:tcPr>
            <w:tcW w:w="235" w:type="dxa"/>
          </w:tcPr>
          <w:p w14:paraId="1ECDDE0F" w14:textId="77777777" w:rsidR="005564DB" w:rsidRPr="007929E5" w:rsidRDefault="005564DB" w:rsidP="0055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103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03" w:type="dxa"/>
          </w:tcPr>
          <w:p w14:paraId="78DC6DB2" w14:textId="7DCE7779" w:rsidR="005564DB" w:rsidRPr="007929E5" w:rsidRDefault="005564DB" w:rsidP="005564D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03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66" w:type="dxa"/>
          </w:tcPr>
          <w:p w14:paraId="3B692CD7" w14:textId="77777777" w:rsidR="005564DB" w:rsidRPr="007929E5" w:rsidRDefault="005564DB" w:rsidP="0055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103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03" w:type="dxa"/>
          </w:tcPr>
          <w:p w14:paraId="4AD80691" w14:textId="68F0ED5A" w:rsidR="00F15B1C" w:rsidRPr="007929E5" w:rsidRDefault="00F15B1C" w:rsidP="005564D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03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66" w:type="dxa"/>
          </w:tcPr>
          <w:p w14:paraId="5C80CF1A" w14:textId="77777777" w:rsidR="005564DB" w:rsidRPr="007929E5" w:rsidRDefault="005564DB" w:rsidP="0055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103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03" w:type="dxa"/>
          </w:tcPr>
          <w:p w14:paraId="193A3826" w14:textId="74512B24" w:rsidR="005564DB" w:rsidRPr="007929E5" w:rsidRDefault="005564DB" w:rsidP="005564D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03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</w:tr>
      <w:tr w:rsidR="00DF7321" w:rsidRPr="007929E5" w14:paraId="381DD552" w14:textId="77777777" w:rsidTr="00DF7321">
        <w:tc>
          <w:tcPr>
            <w:tcW w:w="3137" w:type="dxa"/>
          </w:tcPr>
          <w:p w14:paraId="3FC38E74" w14:textId="0D9AA819" w:rsidR="00DF7321" w:rsidRPr="007929E5" w:rsidRDefault="00DF7321" w:rsidP="0022667D">
            <w:pPr>
              <w:ind w:left="342" w:hanging="182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 xml:space="preserve">- </w:t>
            </w: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898" w:type="dxa"/>
          </w:tcPr>
          <w:p w14:paraId="4C3CE17D" w14:textId="77777777" w:rsidR="00DF7321" w:rsidRPr="007929E5" w:rsidRDefault="00DF7321" w:rsidP="00DF732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  <w:shd w:val="clear" w:color="auto" w:fill="auto"/>
          </w:tcPr>
          <w:p w14:paraId="56A36115" w14:textId="64221E1F" w:rsidR="00DF7321" w:rsidRPr="007929E5" w:rsidRDefault="00DF7321" w:rsidP="00DF732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03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(3,091)</w:t>
            </w:r>
          </w:p>
        </w:tc>
        <w:tc>
          <w:tcPr>
            <w:tcW w:w="235" w:type="dxa"/>
            <w:shd w:val="clear" w:color="auto" w:fill="auto"/>
          </w:tcPr>
          <w:p w14:paraId="54D05950" w14:textId="77777777" w:rsidR="00DF7321" w:rsidRPr="007929E5" w:rsidRDefault="00DF7321" w:rsidP="00DF7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103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</w:tcPr>
          <w:p w14:paraId="57FF4779" w14:textId="0BEA7FC7" w:rsidR="00DF7321" w:rsidRPr="007929E5" w:rsidRDefault="00DF7321" w:rsidP="00DF732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03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31</w:t>
            </w:r>
          </w:p>
        </w:tc>
        <w:tc>
          <w:tcPr>
            <w:tcW w:w="266" w:type="dxa"/>
            <w:shd w:val="clear" w:color="auto" w:fill="auto"/>
          </w:tcPr>
          <w:p w14:paraId="7765DEFF" w14:textId="77777777" w:rsidR="00DF7321" w:rsidRPr="007929E5" w:rsidRDefault="00DF7321" w:rsidP="00DF7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103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</w:tcPr>
          <w:p w14:paraId="1A28C803" w14:textId="3E34BA14" w:rsidR="00DF7321" w:rsidRPr="007929E5" w:rsidRDefault="00DF7321" w:rsidP="00DF732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03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(2,143)</w:t>
            </w:r>
          </w:p>
        </w:tc>
        <w:tc>
          <w:tcPr>
            <w:tcW w:w="266" w:type="dxa"/>
          </w:tcPr>
          <w:p w14:paraId="298DD9CE" w14:textId="77777777" w:rsidR="00DF7321" w:rsidRPr="007929E5" w:rsidRDefault="00DF7321" w:rsidP="00DF7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103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03" w:type="dxa"/>
          </w:tcPr>
          <w:p w14:paraId="41E98EF3" w14:textId="07D3615E" w:rsidR="00DF7321" w:rsidRPr="007929E5" w:rsidRDefault="00DF7321" w:rsidP="00DF732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03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31</w:t>
            </w:r>
          </w:p>
        </w:tc>
      </w:tr>
      <w:tr w:rsidR="00DF7321" w:rsidRPr="007929E5" w14:paraId="32E2CF52" w14:textId="77777777" w:rsidTr="00477D62">
        <w:tc>
          <w:tcPr>
            <w:tcW w:w="3137" w:type="dxa"/>
          </w:tcPr>
          <w:p w14:paraId="6B8D8AD8" w14:textId="14585ED1" w:rsidR="00DF7321" w:rsidRPr="007929E5" w:rsidRDefault="00DF7321" w:rsidP="0022667D">
            <w:pPr>
              <w:ind w:left="342" w:hanging="182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 xml:space="preserve">- </w:t>
            </w: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898" w:type="dxa"/>
          </w:tcPr>
          <w:p w14:paraId="30147B6D" w14:textId="77777777" w:rsidR="00DF7321" w:rsidRPr="007929E5" w:rsidRDefault="00DF7321" w:rsidP="00DF732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  <w:shd w:val="clear" w:color="auto" w:fill="auto"/>
          </w:tcPr>
          <w:p w14:paraId="1CCFE149" w14:textId="534B0D4B" w:rsidR="00DF7321" w:rsidRPr="007929E5" w:rsidRDefault="00DF7321" w:rsidP="00DF732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03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137</w:t>
            </w:r>
          </w:p>
        </w:tc>
        <w:tc>
          <w:tcPr>
            <w:tcW w:w="235" w:type="dxa"/>
            <w:shd w:val="clear" w:color="auto" w:fill="auto"/>
          </w:tcPr>
          <w:p w14:paraId="6E027B71" w14:textId="77777777" w:rsidR="00DF7321" w:rsidRPr="007929E5" w:rsidRDefault="00DF7321" w:rsidP="00DF7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103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</w:tcPr>
          <w:p w14:paraId="70469AA7" w14:textId="0149CE4A" w:rsidR="00DF7321" w:rsidRPr="007929E5" w:rsidRDefault="00DF7321" w:rsidP="00DF732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03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103</w:t>
            </w:r>
          </w:p>
        </w:tc>
        <w:tc>
          <w:tcPr>
            <w:tcW w:w="266" w:type="dxa"/>
            <w:shd w:val="clear" w:color="auto" w:fill="auto"/>
          </w:tcPr>
          <w:p w14:paraId="5FA7FB91" w14:textId="77777777" w:rsidR="00DF7321" w:rsidRPr="007929E5" w:rsidRDefault="00DF7321" w:rsidP="00DF7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103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</w:tcPr>
          <w:p w14:paraId="4A6AD01A" w14:textId="077BB0C6" w:rsidR="00DF7321" w:rsidRPr="007929E5" w:rsidRDefault="00DF7321" w:rsidP="00DF732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03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89</w:t>
            </w:r>
          </w:p>
        </w:tc>
        <w:tc>
          <w:tcPr>
            <w:tcW w:w="266" w:type="dxa"/>
          </w:tcPr>
          <w:p w14:paraId="7EBE5AE5" w14:textId="77777777" w:rsidR="00DF7321" w:rsidRPr="007929E5" w:rsidRDefault="00DF7321" w:rsidP="00DF7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103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03" w:type="dxa"/>
          </w:tcPr>
          <w:p w14:paraId="67B20125" w14:textId="2F393EC6" w:rsidR="00DF7321" w:rsidRPr="007929E5" w:rsidRDefault="00DF7321" w:rsidP="00DF732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03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103</w:t>
            </w:r>
          </w:p>
        </w:tc>
      </w:tr>
      <w:tr w:rsidR="00DF7321" w:rsidRPr="007929E5" w14:paraId="7401ED62" w14:textId="77777777" w:rsidTr="00477D62">
        <w:tc>
          <w:tcPr>
            <w:tcW w:w="3137" w:type="dxa"/>
          </w:tcPr>
          <w:p w14:paraId="1C1BC8E3" w14:textId="5B4F6F36" w:rsidR="00DF7321" w:rsidRPr="007929E5" w:rsidRDefault="00DF7321" w:rsidP="0022667D">
            <w:pPr>
              <w:ind w:left="342" w:hanging="182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color w:val="000000"/>
                <w:sz w:val="30"/>
                <w:szCs w:val="30"/>
                <w:lang w:val="en-GB"/>
              </w:rPr>
              <w:t xml:space="preserve">- </w:t>
            </w:r>
            <w:r w:rsidRPr="007929E5">
              <w:rPr>
                <w:rFonts w:asciiTheme="minorHAnsi" w:hAnsiTheme="minorHAnsi" w:cstheme="minorHAnsi"/>
                <w:color w:val="000000"/>
                <w:sz w:val="30"/>
                <w:szCs w:val="30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898" w:type="dxa"/>
          </w:tcPr>
          <w:p w14:paraId="70F6766B" w14:textId="77777777" w:rsidR="00DF7321" w:rsidRPr="007929E5" w:rsidRDefault="00DF7321" w:rsidP="00DF732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</w:tcPr>
          <w:p w14:paraId="3A29CB6D" w14:textId="422A02AA" w:rsidR="00DF7321" w:rsidRPr="007929E5" w:rsidRDefault="00DF7321" w:rsidP="00DF732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03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(1,160)</w:t>
            </w:r>
          </w:p>
        </w:tc>
        <w:tc>
          <w:tcPr>
            <w:tcW w:w="235" w:type="dxa"/>
            <w:shd w:val="clear" w:color="auto" w:fill="auto"/>
          </w:tcPr>
          <w:p w14:paraId="706DE571" w14:textId="77777777" w:rsidR="00DF7321" w:rsidRPr="007929E5" w:rsidRDefault="00DF7321" w:rsidP="00DF7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103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</w:tcPr>
          <w:p w14:paraId="43081FE1" w14:textId="60B515F3" w:rsidR="00DF7321" w:rsidRPr="007929E5" w:rsidRDefault="00DF7321" w:rsidP="00DF732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03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(</w:t>
            </w: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488)</w:t>
            </w:r>
          </w:p>
        </w:tc>
        <w:tc>
          <w:tcPr>
            <w:tcW w:w="266" w:type="dxa"/>
            <w:shd w:val="clear" w:color="auto" w:fill="auto"/>
          </w:tcPr>
          <w:p w14:paraId="29BBD015" w14:textId="77777777" w:rsidR="00DF7321" w:rsidRPr="007929E5" w:rsidRDefault="00DF7321" w:rsidP="00DF7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103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</w:tcPr>
          <w:p w14:paraId="252A8B33" w14:textId="1E17F9E0" w:rsidR="00DF7321" w:rsidRPr="007929E5" w:rsidRDefault="00DF7321" w:rsidP="00DF732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03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(1,243)</w:t>
            </w:r>
          </w:p>
        </w:tc>
        <w:tc>
          <w:tcPr>
            <w:tcW w:w="266" w:type="dxa"/>
          </w:tcPr>
          <w:p w14:paraId="6C2AE7A3" w14:textId="77777777" w:rsidR="00DF7321" w:rsidRPr="007929E5" w:rsidRDefault="00DF7321" w:rsidP="00DF7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103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45053653" w14:textId="18D9BDC0" w:rsidR="00DF7321" w:rsidRPr="007929E5" w:rsidRDefault="00DF7321" w:rsidP="00DF732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03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(</w:t>
            </w: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488)</w:t>
            </w:r>
          </w:p>
        </w:tc>
      </w:tr>
      <w:tr w:rsidR="00DF7321" w:rsidRPr="007929E5" w14:paraId="44580DB7" w14:textId="77777777" w:rsidTr="00477D62">
        <w:tc>
          <w:tcPr>
            <w:tcW w:w="3137" w:type="dxa"/>
          </w:tcPr>
          <w:p w14:paraId="42383F53" w14:textId="63EA0194" w:rsidR="00DF7321" w:rsidRPr="007929E5" w:rsidRDefault="00DF7321" w:rsidP="00DF7321">
            <w:pPr>
              <w:ind w:left="342" w:hanging="342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898" w:type="dxa"/>
          </w:tcPr>
          <w:p w14:paraId="02E23862" w14:textId="77777777" w:rsidR="00DF7321" w:rsidRPr="007929E5" w:rsidRDefault="00DF7321" w:rsidP="00DF732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3B99CA4A" w14:textId="0A9C31C5" w:rsidR="00DF7321" w:rsidRPr="007929E5" w:rsidRDefault="00DF7321" w:rsidP="00DF732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03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(4,114)</w:t>
            </w:r>
          </w:p>
        </w:tc>
        <w:tc>
          <w:tcPr>
            <w:tcW w:w="235" w:type="dxa"/>
          </w:tcPr>
          <w:p w14:paraId="15F245B1" w14:textId="77777777" w:rsidR="00DF7321" w:rsidRPr="007929E5" w:rsidRDefault="00DF7321" w:rsidP="00DF7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103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0A684263" w14:textId="528D213D" w:rsidR="00DF7321" w:rsidRPr="007929E5" w:rsidRDefault="00DF7321" w:rsidP="00DF732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03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(354)</w:t>
            </w:r>
          </w:p>
        </w:tc>
        <w:tc>
          <w:tcPr>
            <w:tcW w:w="266" w:type="dxa"/>
          </w:tcPr>
          <w:p w14:paraId="5CC79473" w14:textId="77777777" w:rsidR="00DF7321" w:rsidRPr="007929E5" w:rsidRDefault="00DF7321" w:rsidP="00DF7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103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6F96DA5D" w14:textId="36C3A481" w:rsidR="00DF7321" w:rsidRPr="007929E5" w:rsidRDefault="00DF7321" w:rsidP="00DF732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03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(3,297)</w:t>
            </w:r>
          </w:p>
        </w:tc>
        <w:tc>
          <w:tcPr>
            <w:tcW w:w="266" w:type="dxa"/>
          </w:tcPr>
          <w:p w14:paraId="094412C8" w14:textId="77777777" w:rsidR="00DF7321" w:rsidRPr="007929E5" w:rsidRDefault="00DF7321" w:rsidP="00DF7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103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139132D7" w14:textId="04638247" w:rsidR="00DF7321" w:rsidRPr="007929E5" w:rsidRDefault="00DF7321" w:rsidP="0022667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03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(354)</w:t>
            </w:r>
          </w:p>
        </w:tc>
      </w:tr>
      <w:tr w:rsidR="005564DB" w:rsidRPr="007929E5" w14:paraId="5012C9CF" w14:textId="77777777" w:rsidTr="00DF7321">
        <w:tc>
          <w:tcPr>
            <w:tcW w:w="3137" w:type="dxa"/>
          </w:tcPr>
          <w:p w14:paraId="0112F462" w14:textId="77777777" w:rsidR="005564DB" w:rsidRPr="007929E5" w:rsidRDefault="005564DB" w:rsidP="005564DB">
            <w:pPr>
              <w:ind w:left="342" w:hanging="342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898" w:type="dxa"/>
          </w:tcPr>
          <w:p w14:paraId="4F361158" w14:textId="77777777" w:rsidR="005564DB" w:rsidRPr="007929E5" w:rsidRDefault="005564DB" w:rsidP="005564D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14:paraId="68442A38" w14:textId="77777777" w:rsidR="005564DB" w:rsidRPr="007929E5" w:rsidRDefault="005564DB" w:rsidP="005564D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03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</w:p>
        </w:tc>
        <w:tc>
          <w:tcPr>
            <w:tcW w:w="235" w:type="dxa"/>
          </w:tcPr>
          <w:p w14:paraId="1A149611" w14:textId="77777777" w:rsidR="005564DB" w:rsidRPr="007929E5" w:rsidRDefault="005564DB" w:rsidP="0055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103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14:paraId="22CDB6FC" w14:textId="77777777" w:rsidR="005564DB" w:rsidRPr="007929E5" w:rsidRDefault="005564DB" w:rsidP="005564D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03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48F1ACD9" w14:textId="77777777" w:rsidR="005564DB" w:rsidRPr="007929E5" w:rsidRDefault="005564DB" w:rsidP="0055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103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14:paraId="7A80EFB9" w14:textId="77777777" w:rsidR="005564DB" w:rsidRPr="007929E5" w:rsidRDefault="005564DB" w:rsidP="005564D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03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3F7985D1" w14:textId="77777777" w:rsidR="005564DB" w:rsidRPr="007929E5" w:rsidRDefault="005564DB" w:rsidP="0055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103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14:paraId="340F7546" w14:textId="77777777" w:rsidR="005564DB" w:rsidRPr="007929E5" w:rsidRDefault="005564DB" w:rsidP="005564D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03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</w:tr>
      <w:tr w:rsidR="005564DB" w:rsidRPr="007929E5" w14:paraId="45E963F4" w14:textId="77777777" w:rsidTr="00DF7321">
        <w:tc>
          <w:tcPr>
            <w:tcW w:w="3137" w:type="dxa"/>
          </w:tcPr>
          <w:p w14:paraId="7BD4D9B2" w14:textId="77777777" w:rsidR="005564DB" w:rsidRPr="007929E5" w:rsidRDefault="005564DB" w:rsidP="005564DB">
            <w:pPr>
              <w:tabs>
                <w:tab w:val="clear" w:pos="227"/>
                <w:tab w:val="left" w:pos="342"/>
              </w:tabs>
              <w:ind w:left="342" w:hanging="34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 xml:space="preserve">31 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98" w:type="dxa"/>
          </w:tcPr>
          <w:p w14:paraId="2FB07727" w14:textId="77777777" w:rsidR="005564DB" w:rsidRPr="007929E5" w:rsidRDefault="005564DB" w:rsidP="005564D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</w:tcPr>
          <w:p w14:paraId="1FD7E5D1" w14:textId="484CD365" w:rsidR="005564DB" w:rsidRPr="007929E5" w:rsidRDefault="00F15B1C" w:rsidP="005564D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03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4,075</w:t>
            </w:r>
          </w:p>
        </w:tc>
        <w:tc>
          <w:tcPr>
            <w:tcW w:w="235" w:type="dxa"/>
          </w:tcPr>
          <w:p w14:paraId="389843D1" w14:textId="77777777" w:rsidR="005564DB" w:rsidRPr="007929E5" w:rsidRDefault="005564DB" w:rsidP="0055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103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</w:tcPr>
          <w:p w14:paraId="446E67F1" w14:textId="37E9CB69" w:rsidR="005564DB" w:rsidRPr="007929E5" w:rsidRDefault="005564DB" w:rsidP="005564D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03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5,607</w:t>
            </w:r>
          </w:p>
        </w:tc>
        <w:tc>
          <w:tcPr>
            <w:tcW w:w="266" w:type="dxa"/>
          </w:tcPr>
          <w:p w14:paraId="5A96592C" w14:textId="77777777" w:rsidR="005564DB" w:rsidRPr="007929E5" w:rsidRDefault="005564DB" w:rsidP="0055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103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</w:tcPr>
          <w:p w14:paraId="54E7D7E8" w14:textId="2C52AB3A" w:rsidR="005564DB" w:rsidRPr="007929E5" w:rsidRDefault="00F15B1C" w:rsidP="005564D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03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2,658</w:t>
            </w:r>
          </w:p>
        </w:tc>
        <w:tc>
          <w:tcPr>
            <w:tcW w:w="266" w:type="dxa"/>
          </w:tcPr>
          <w:p w14:paraId="5D52C0D6" w14:textId="77777777" w:rsidR="005564DB" w:rsidRPr="007929E5" w:rsidRDefault="005564DB" w:rsidP="0055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103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</w:tcPr>
          <w:p w14:paraId="4ABCBE9D" w14:textId="619EC92F" w:rsidR="005564DB" w:rsidRPr="007929E5" w:rsidRDefault="005564DB" w:rsidP="005564D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03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4,154</w:t>
            </w:r>
          </w:p>
        </w:tc>
      </w:tr>
    </w:tbl>
    <w:p w14:paraId="3BF944DA" w14:textId="2FDA8F66" w:rsidR="00035FEE" w:rsidRPr="007929E5" w:rsidRDefault="00035FEE" w:rsidP="00DF7321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firstLine="360"/>
        <w:jc w:val="thaiDistribute"/>
        <w:rPr>
          <w:rFonts w:asciiTheme="minorHAnsi" w:hAnsiTheme="minorHAnsi" w:cstheme="minorHAnsi"/>
          <w:sz w:val="30"/>
          <w:szCs w:val="30"/>
          <w:cs/>
        </w:rPr>
      </w:pPr>
    </w:p>
    <w:p w14:paraId="782A719E" w14:textId="703F14D5" w:rsidR="00183414" w:rsidRPr="007929E5" w:rsidRDefault="00183414" w:rsidP="001834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29E5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Pr="007929E5">
        <w:rPr>
          <w:rFonts w:asciiTheme="majorBidi" w:hAnsiTheme="majorBidi" w:cstheme="majorBidi" w:hint="cs"/>
          <w:sz w:val="30"/>
          <w:szCs w:val="30"/>
        </w:rPr>
        <w:t xml:space="preserve"> 5 </w:t>
      </w:r>
      <w:r w:rsidRPr="007929E5"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Pr="007929E5">
        <w:rPr>
          <w:rFonts w:asciiTheme="majorBidi" w:hAnsiTheme="majorBidi" w:cstheme="majorBidi" w:hint="cs"/>
          <w:sz w:val="30"/>
          <w:szCs w:val="30"/>
          <w:rtl/>
          <w:lang w:bidi="ar-SA"/>
        </w:rPr>
        <w:t xml:space="preserve"> </w:t>
      </w:r>
      <w:r w:rsidRPr="007929E5">
        <w:rPr>
          <w:rFonts w:asciiTheme="majorBidi" w:hAnsiTheme="majorBidi" w:cstheme="majorBidi" w:hint="cs"/>
          <w:sz w:val="30"/>
          <w:szCs w:val="30"/>
        </w:rPr>
        <w:t xml:space="preserve">2562 </w:t>
      </w:r>
      <w:r w:rsidRPr="007929E5">
        <w:rPr>
          <w:rFonts w:asciiTheme="majorBidi" w:hAnsiTheme="majorBidi" w:cstheme="majorBidi" w:hint="cs"/>
          <w:sz w:val="30"/>
          <w:szCs w:val="30"/>
          <w:cs/>
        </w:rPr>
        <w:t xml:space="preserve">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7929E5">
        <w:rPr>
          <w:rFonts w:asciiTheme="majorBidi" w:hAnsiTheme="majorBidi" w:cstheme="majorBidi" w:hint="cs"/>
          <w:sz w:val="30"/>
          <w:szCs w:val="30"/>
        </w:rPr>
        <w:t>20</w:t>
      </w:r>
      <w:r w:rsidRPr="007929E5">
        <w:rPr>
          <w:rFonts w:asciiTheme="majorBidi" w:hAnsiTheme="majorBidi" w:cstheme="majorBidi" w:hint="cs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7929E5">
        <w:rPr>
          <w:rFonts w:asciiTheme="majorBidi" w:hAnsiTheme="majorBidi" w:cstheme="majorBidi" w:hint="cs"/>
          <w:sz w:val="30"/>
          <w:szCs w:val="30"/>
        </w:rPr>
        <w:t>400</w:t>
      </w:r>
      <w:r w:rsidRPr="007929E5">
        <w:rPr>
          <w:rFonts w:asciiTheme="majorBidi" w:hAnsiTheme="majorBidi" w:cstheme="majorBidi" w:hint="cs"/>
          <w:sz w:val="30"/>
          <w:szCs w:val="30"/>
          <w:cs/>
        </w:rPr>
        <w:t xml:space="preserve"> วัน</w:t>
      </w:r>
      <w:r w:rsidRPr="007929E5">
        <w:rPr>
          <w:rFonts w:asciiTheme="majorBidi" w:hAnsiTheme="majorBidi" w:cstheme="majorBidi" w:hint="cs"/>
          <w:sz w:val="30"/>
          <w:szCs w:val="30"/>
          <w:rtl/>
          <w:lang w:bidi="ar-SA"/>
        </w:rPr>
        <w:t xml:space="preserve"> </w:t>
      </w:r>
      <w:r w:rsidRPr="007929E5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กลุ่มบริษัทจึงแก้ไขโครงการผลประโยชน์เมื่อเกษียณแก่พนักงานในปี </w:t>
      </w:r>
      <w:r w:rsidRPr="007929E5">
        <w:rPr>
          <w:rFonts w:asciiTheme="majorBidi" w:hAnsiTheme="majorBidi" w:cstheme="majorBidi" w:hint="cs"/>
          <w:sz w:val="30"/>
          <w:szCs w:val="30"/>
        </w:rPr>
        <w:t>2562</w:t>
      </w:r>
      <w:r w:rsidRPr="007929E5">
        <w:rPr>
          <w:rFonts w:asciiTheme="majorBidi" w:hAnsiTheme="majorBidi" w:cstheme="majorBidi" w:hint="cs"/>
          <w:sz w:val="30"/>
          <w:szCs w:val="30"/>
          <w:cs/>
        </w:rPr>
        <w:t xml:space="preserve"> เพื่อให้สอดคล้องกับพระราชบัญญัติคุ้มครองแรงงานฉบับปรับปรุง จากการแก้ไขโครงการดังกล่าวทำให้กลุ่มบริษัทรับรู้ประมาณการหนี้สินผลประโยชน์เมื่อเกษียณอายุ และต้นทุนบริการในอดีตเพิ่มขึ้น</w:t>
      </w:r>
    </w:p>
    <w:p w14:paraId="0E21EE35" w14:textId="77777777" w:rsidR="00183414" w:rsidRPr="007929E5" w:rsidRDefault="00183414" w:rsidP="001834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693183" w14:textId="77777777" w:rsidR="00865505" w:rsidRPr="007929E5" w:rsidRDefault="00865505" w:rsidP="008655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HAnsi" w:hAnsiTheme="minorHAnsi" w:cstheme="minorHAnsi"/>
          <w:color w:val="0000FF"/>
          <w:sz w:val="30"/>
          <w:szCs w:val="30"/>
        </w:rPr>
      </w:pPr>
    </w:p>
    <w:tbl>
      <w:tblPr>
        <w:tblW w:w="9229" w:type="dxa"/>
        <w:tblInd w:w="450" w:type="dxa"/>
        <w:tblLook w:val="01E0" w:firstRow="1" w:lastRow="1" w:firstColumn="1" w:lastColumn="1" w:noHBand="0" w:noVBand="0"/>
      </w:tblPr>
      <w:tblGrid>
        <w:gridCol w:w="3960"/>
        <w:gridCol w:w="1234"/>
        <w:gridCol w:w="72"/>
        <w:gridCol w:w="164"/>
        <w:gridCol w:w="72"/>
        <w:gridCol w:w="1024"/>
        <w:gridCol w:w="270"/>
        <w:gridCol w:w="1076"/>
        <w:gridCol w:w="270"/>
        <w:gridCol w:w="1087"/>
      </w:tblGrid>
      <w:tr w:rsidR="00865505" w:rsidRPr="007929E5" w14:paraId="2C8FBF36" w14:textId="77777777" w:rsidTr="00183414">
        <w:trPr>
          <w:tblHeader/>
        </w:trPr>
        <w:tc>
          <w:tcPr>
            <w:tcW w:w="3960" w:type="dxa"/>
          </w:tcPr>
          <w:p w14:paraId="049D5253" w14:textId="2B0C8E47" w:rsidR="00865505" w:rsidRPr="007929E5" w:rsidRDefault="00DF7321" w:rsidP="00DF7321">
            <w:pPr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ข้อสมมติหลักในการประมาณการตาม</w:t>
            </w:r>
          </w:p>
        </w:tc>
        <w:tc>
          <w:tcPr>
            <w:tcW w:w="2566" w:type="dxa"/>
            <w:gridSpan w:val="5"/>
          </w:tcPr>
          <w:p w14:paraId="226BE490" w14:textId="77777777" w:rsidR="00865505" w:rsidRPr="007929E5" w:rsidRDefault="00865505" w:rsidP="0057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02C3AD0" w14:textId="77777777" w:rsidR="00865505" w:rsidRPr="007929E5" w:rsidRDefault="00865505" w:rsidP="0057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2433" w:type="dxa"/>
            <w:gridSpan w:val="3"/>
          </w:tcPr>
          <w:p w14:paraId="5BD8F083" w14:textId="77777777" w:rsidR="00865505" w:rsidRPr="007929E5" w:rsidRDefault="00865505" w:rsidP="0057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728B" w:rsidRPr="007929E5" w14:paraId="26F336E6" w14:textId="77777777" w:rsidTr="00183414">
        <w:trPr>
          <w:tblHeader/>
        </w:trPr>
        <w:tc>
          <w:tcPr>
            <w:tcW w:w="3960" w:type="dxa"/>
          </w:tcPr>
          <w:p w14:paraId="21A74A7E" w14:textId="05E6933C" w:rsidR="00B5728B" w:rsidRPr="007929E5" w:rsidRDefault="00DF7321" w:rsidP="00DF7321">
            <w:pPr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7929E5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306" w:type="dxa"/>
            <w:gridSpan w:val="2"/>
          </w:tcPr>
          <w:p w14:paraId="29E18F61" w14:textId="24A86438" w:rsidR="00B5728B" w:rsidRPr="007929E5" w:rsidRDefault="00B5728B" w:rsidP="00B5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256</w:t>
            </w: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2</w:t>
            </w:r>
          </w:p>
        </w:tc>
        <w:tc>
          <w:tcPr>
            <w:tcW w:w="236" w:type="dxa"/>
            <w:gridSpan w:val="2"/>
          </w:tcPr>
          <w:p w14:paraId="4D463A47" w14:textId="77777777" w:rsidR="00B5728B" w:rsidRPr="007929E5" w:rsidRDefault="00B5728B" w:rsidP="00B5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A369EEC" w14:textId="4EE1A88E" w:rsidR="00B5728B" w:rsidRPr="007929E5" w:rsidRDefault="00B5728B" w:rsidP="00B5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3C7B7124" w14:textId="77777777" w:rsidR="00B5728B" w:rsidRPr="007929E5" w:rsidRDefault="00B5728B" w:rsidP="00B5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66B04EC3" w14:textId="6A726BAD" w:rsidR="00B5728B" w:rsidRPr="007929E5" w:rsidRDefault="00B5728B" w:rsidP="00B5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256</w:t>
            </w: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4CA8322" w14:textId="77777777" w:rsidR="00B5728B" w:rsidRPr="007929E5" w:rsidRDefault="00B5728B" w:rsidP="00B5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38155F3B" w14:textId="20BD25D4" w:rsidR="00B5728B" w:rsidRPr="007929E5" w:rsidRDefault="00B5728B" w:rsidP="00B5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2561</w:t>
            </w:r>
          </w:p>
        </w:tc>
      </w:tr>
      <w:tr w:rsidR="00865505" w:rsidRPr="007929E5" w14:paraId="6AE4E810" w14:textId="77777777" w:rsidTr="00183414">
        <w:trPr>
          <w:tblHeader/>
        </w:trPr>
        <w:tc>
          <w:tcPr>
            <w:tcW w:w="3960" w:type="dxa"/>
          </w:tcPr>
          <w:p w14:paraId="5B8DCE93" w14:textId="77777777" w:rsidR="00865505" w:rsidRPr="007929E5" w:rsidRDefault="00865505" w:rsidP="00572392">
            <w:pPr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5269" w:type="dxa"/>
            <w:gridSpan w:val="9"/>
          </w:tcPr>
          <w:p w14:paraId="6A3AC001" w14:textId="77777777" w:rsidR="00865505" w:rsidRPr="007929E5" w:rsidRDefault="00865505" w:rsidP="0057239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b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B5728B" w:rsidRPr="007929E5" w14:paraId="4A0F54D5" w14:textId="77777777" w:rsidTr="00183414">
        <w:tc>
          <w:tcPr>
            <w:tcW w:w="3960" w:type="dxa"/>
          </w:tcPr>
          <w:p w14:paraId="6AA797C2" w14:textId="77777777" w:rsidR="00B5728B" w:rsidRPr="007929E5" w:rsidRDefault="00B5728B" w:rsidP="00B5728B">
            <w:pPr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234" w:type="dxa"/>
          </w:tcPr>
          <w:p w14:paraId="3A75E7AF" w14:textId="2B617D9D" w:rsidR="00B5728B" w:rsidRPr="007929E5" w:rsidRDefault="00F15B1C" w:rsidP="00B5728B">
            <w:pPr>
              <w:pStyle w:val="acctfourfigures"/>
              <w:tabs>
                <w:tab w:val="clear" w:pos="765"/>
              </w:tabs>
              <w:spacing w:line="240" w:lineRule="atLeast"/>
              <w:ind w:left="-79" w:right="-136"/>
              <w:jc w:val="center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1.78 - 3.96</w:t>
            </w:r>
          </w:p>
        </w:tc>
        <w:tc>
          <w:tcPr>
            <w:tcW w:w="236" w:type="dxa"/>
            <w:gridSpan w:val="2"/>
          </w:tcPr>
          <w:p w14:paraId="5846083A" w14:textId="77777777" w:rsidR="00B5728B" w:rsidRPr="007929E5" w:rsidRDefault="00B5728B" w:rsidP="00B5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096" w:type="dxa"/>
            <w:gridSpan w:val="2"/>
          </w:tcPr>
          <w:p w14:paraId="11B6893E" w14:textId="51411B7F" w:rsidR="00B5728B" w:rsidRPr="007929E5" w:rsidRDefault="00B5728B" w:rsidP="00B5728B">
            <w:pPr>
              <w:pStyle w:val="acctfourfigures"/>
              <w:tabs>
                <w:tab w:val="clear" w:pos="765"/>
              </w:tabs>
              <w:spacing w:line="240" w:lineRule="atLeast"/>
              <w:ind w:left="-79" w:right="-64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1.43 - 3.93</w:t>
            </w:r>
          </w:p>
        </w:tc>
        <w:tc>
          <w:tcPr>
            <w:tcW w:w="270" w:type="dxa"/>
          </w:tcPr>
          <w:p w14:paraId="22BBBFC8" w14:textId="77777777" w:rsidR="00B5728B" w:rsidRPr="007929E5" w:rsidRDefault="00B5728B" w:rsidP="00B5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17B90E3C" w14:textId="6E2AE37E" w:rsidR="00B5728B" w:rsidRPr="007929E5" w:rsidRDefault="00F15B1C" w:rsidP="00B5728B">
            <w:pPr>
              <w:pStyle w:val="acctfourfigures"/>
              <w:tabs>
                <w:tab w:val="clear" w:pos="765"/>
              </w:tabs>
              <w:spacing w:line="240" w:lineRule="atLeast"/>
              <w:ind w:left="-79" w:right="-158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1.78 - 3.96</w:t>
            </w:r>
          </w:p>
        </w:tc>
        <w:tc>
          <w:tcPr>
            <w:tcW w:w="270" w:type="dxa"/>
          </w:tcPr>
          <w:p w14:paraId="3163DE94" w14:textId="77777777" w:rsidR="00B5728B" w:rsidRPr="007929E5" w:rsidRDefault="00B5728B" w:rsidP="00B5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087" w:type="dxa"/>
          </w:tcPr>
          <w:p w14:paraId="5F5E91E1" w14:textId="1240D0ED" w:rsidR="00B5728B" w:rsidRPr="007929E5" w:rsidRDefault="00B5728B" w:rsidP="00B5728B">
            <w:pPr>
              <w:pStyle w:val="acctfourfigures"/>
              <w:tabs>
                <w:tab w:val="clear" w:pos="765"/>
              </w:tabs>
              <w:spacing w:line="240" w:lineRule="atLeast"/>
              <w:ind w:left="-79" w:right="-151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1.43 - 3.93</w:t>
            </w:r>
          </w:p>
        </w:tc>
      </w:tr>
      <w:tr w:rsidR="00B5728B" w:rsidRPr="007929E5" w14:paraId="1213FC24" w14:textId="77777777" w:rsidTr="00183414">
        <w:tc>
          <w:tcPr>
            <w:tcW w:w="3960" w:type="dxa"/>
          </w:tcPr>
          <w:p w14:paraId="49363F07" w14:textId="77777777" w:rsidR="00B5728B" w:rsidRPr="007929E5" w:rsidRDefault="00B5728B" w:rsidP="00B5728B">
            <w:pPr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234" w:type="dxa"/>
          </w:tcPr>
          <w:p w14:paraId="411CCC9B" w14:textId="5B3DBA96" w:rsidR="00B5728B" w:rsidRPr="007929E5" w:rsidRDefault="00F15B1C" w:rsidP="00B5728B">
            <w:pPr>
              <w:pStyle w:val="acctfourfigures"/>
              <w:tabs>
                <w:tab w:val="clear" w:pos="765"/>
              </w:tabs>
              <w:spacing w:line="240" w:lineRule="atLeast"/>
              <w:ind w:left="-79" w:right="-136"/>
              <w:jc w:val="center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5.5</w:t>
            </w:r>
          </w:p>
        </w:tc>
        <w:tc>
          <w:tcPr>
            <w:tcW w:w="236" w:type="dxa"/>
            <w:gridSpan w:val="2"/>
          </w:tcPr>
          <w:p w14:paraId="08E220B7" w14:textId="77777777" w:rsidR="00B5728B" w:rsidRPr="007929E5" w:rsidRDefault="00B5728B" w:rsidP="00B5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096" w:type="dxa"/>
            <w:gridSpan w:val="2"/>
          </w:tcPr>
          <w:p w14:paraId="660DCE1E" w14:textId="34AD07CF" w:rsidR="00B5728B" w:rsidRPr="007929E5" w:rsidRDefault="00B5728B" w:rsidP="00B5728B">
            <w:pPr>
              <w:pStyle w:val="acctfourfigures"/>
              <w:tabs>
                <w:tab w:val="clear" w:pos="765"/>
              </w:tabs>
              <w:spacing w:line="240" w:lineRule="atLeast"/>
              <w:ind w:left="-79" w:right="-64"/>
              <w:jc w:val="center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5.5</w:t>
            </w:r>
          </w:p>
        </w:tc>
        <w:tc>
          <w:tcPr>
            <w:tcW w:w="270" w:type="dxa"/>
          </w:tcPr>
          <w:p w14:paraId="3AA9333C" w14:textId="77777777" w:rsidR="00B5728B" w:rsidRPr="007929E5" w:rsidRDefault="00B5728B" w:rsidP="00B5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081F5294" w14:textId="1BF0D376" w:rsidR="00B5728B" w:rsidRPr="007929E5" w:rsidRDefault="00F15B1C" w:rsidP="00B5728B">
            <w:pPr>
              <w:pStyle w:val="acctfourfigures"/>
              <w:tabs>
                <w:tab w:val="clear" w:pos="765"/>
              </w:tabs>
              <w:spacing w:line="240" w:lineRule="atLeast"/>
              <w:ind w:left="-79" w:right="-158"/>
              <w:jc w:val="center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5.5</w:t>
            </w:r>
          </w:p>
        </w:tc>
        <w:tc>
          <w:tcPr>
            <w:tcW w:w="270" w:type="dxa"/>
          </w:tcPr>
          <w:p w14:paraId="34AF99B6" w14:textId="77777777" w:rsidR="00B5728B" w:rsidRPr="007929E5" w:rsidRDefault="00B5728B" w:rsidP="00B5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087" w:type="dxa"/>
          </w:tcPr>
          <w:p w14:paraId="4FA89975" w14:textId="034F780D" w:rsidR="00B5728B" w:rsidRPr="007929E5" w:rsidRDefault="00B5728B" w:rsidP="00B5728B">
            <w:pPr>
              <w:pStyle w:val="acctfourfigures"/>
              <w:tabs>
                <w:tab w:val="clear" w:pos="765"/>
              </w:tabs>
              <w:spacing w:line="240" w:lineRule="atLeast"/>
              <w:ind w:left="-79" w:right="-151"/>
              <w:jc w:val="center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5.5</w:t>
            </w:r>
          </w:p>
        </w:tc>
      </w:tr>
      <w:tr w:rsidR="00B5728B" w:rsidRPr="007929E5" w14:paraId="0E757913" w14:textId="77777777" w:rsidTr="00183414">
        <w:tc>
          <w:tcPr>
            <w:tcW w:w="3960" w:type="dxa"/>
          </w:tcPr>
          <w:p w14:paraId="23BCB45E" w14:textId="77777777" w:rsidR="00B5728B" w:rsidRPr="007929E5" w:rsidRDefault="00B5728B" w:rsidP="00B5728B">
            <w:pPr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234" w:type="dxa"/>
          </w:tcPr>
          <w:p w14:paraId="196031F9" w14:textId="07787D70" w:rsidR="00B5728B" w:rsidRPr="007929E5" w:rsidRDefault="00F15B1C" w:rsidP="00B5728B">
            <w:pPr>
              <w:pStyle w:val="acctfourfigures"/>
              <w:tabs>
                <w:tab w:val="clear" w:pos="765"/>
              </w:tabs>
              <w:spacing w:line="240" w:lineRule="atLeast"/>
              <w:ind w:left="-79" w:right="-136"/>
              <w:jc w:val="center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0 - 35</w:t>
            </w:r>
          </w:p>
        </w:tc>
        <w:tc>
          <w:tcPr>
            <w:tcW w:w="236" w:type="dxa"/>
            <w:gridSpan w:val="2"/>
          </w:tcPr>
          <w:p w14:paraId="1A69DD4C" w14:textId="77777777" w:rsidR="00B5728B" w:rsidRPr="007929E5" w:rsidRDefault="00B5728B" w:rsidP="00B5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096" w:type="dxa"/>
            <w:gridSpan w:val="2"/>
          </w:tcPr>
          <w:p w14:paraId="6A5B7D28" w14:textId="50DE6AA4" w:rsidR="00B5728B" w:rsidRPr="007929E5" w:rsidRDefault="00B5728B" w:rsidP="00B5728B">
            <w:pPr>
              <w:pStyle w:val="acctfourfigures"/>
              <w:tabs>
                <w:tab w:val="clear" w:pos="765"/>
              </w:tabs>
              <w:spacing w:line="240" w:lineRule="atLeast"/>
              <w:ind w:left="-79" w:right="-64"/>
              <w:jc w:val="center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0 - 30</w:t>
            </w:r>
          </w:p>
        </w:tc>
        <w:tc>
          <w:tcPr>
            <w:tcW w:w="270" w:type="dxa"/>
          </w:tcPr>
          <w:p w14:paraId="52DD4B7C" w14:textId="77777777" w:rsidR="00B5728B" w:rsidRPr="007929E5" w:rsidRDefault="00B5728B" w:rsidP="00B5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0EA5B9BA" w14:textId="177FFE20" w:rsidR="00B5728B" w:rsidRPr="007929E5" w:rsidRDefault="00F15B1C" w:rsidP="00B5728B">
            <w:pPr>
              <w:pStyle w:val="acctfourfigures"/>
              <w:tabs>
                <w:tab w:val="clear" w:pos="765"/>
              </w:tabs>
              <w:spacing w:line="240" w:lineRule="atLeast"/>
              <w:ind w:left="-79" w:right="-158"/>
              <w:jc w:val="center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0 - 35</w:t>
            </w:r>
          </w:p>
        </w:tc>
        <w:tc>
          <w:tcPr>
            <w:tcW w:w="270" w:type="dxa"/>
          </w:tcPr>
          <w:p w14:paraId="06D2DAB5" w14:textId="77777777" w:rsidR="00B5728B" w:rsidRPr="007929E5" w:rsidRDefault="00B5728B" w:rsidP="00B5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087" w:type="dxa"/>
          </w:tcPr>
          <w:p w14:paraId="621D05D4" w14:textId="69051C54" w:rsidR="00B5728B" w:rsidRPr="007929E5" w:rsidRDefault="00B5728B" w:rsidP="00B5728B">
            <w:pPr>
              <w:pStyle w:val="acctfourfigures"/>
              <w:tabs>
                <w:tab w:val="clear" w:pos="765"/>
              </w:tabs>
              <w:spacing w:line="240" w:lineRule="atLeast"/>
              <w:ind w:left="-79" w:right="-151"/>
              <w:jc w:val="center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0 - 30</w:t>
            </w:r>
          </w:p>
        </w:tc>
      </w:tr>
    </w:tbl>
    <w:p w14:paraId="4BB28653" w14:textId="77777777" w:rsidR="00986E4C" w:rsidRPr="007929E5" w:rsidRDefault="00986E4C" w:rsidP="008655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inorHAnsi" w:hAnsiTheme="minorHAnsi" w:cstheme="minorHAnsi"/>
          <w:sz w:val="14"/>
          <w:szCs w:val="14"/>
        </w:rPr>
      </w:pPr>
    </w:p>
    <w:p w14:paraId="1AD7EF61" w14:textId="77777777" w:rsidR="00865505" w:rsidRPr="007929E5" w:rsidRDefault="00865505" w:rsidP="00B572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540"/>
        <w:jc w:val="both"/>
        <w:rPr>
          <w:rFonts w:asciiTheme="minorHAnsi" w:hAnsiTheme="minorHAnsi" w:cstheme="minorHAnsi"/>
          <w:sz w:val="30"/>
          <w:szCs w:val="30"/>
        </w:rPr>
      </w:pPr>
      <w:r w:rsidRPr="007929E5">
        <w:rPr>
          <w:rFonts w:asciiTheme="minorHAnsi" w:hAnsiTheme="minorHAnsi" w:cstheme="minorHAns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69070BD1" w14:textId="77777777" w:rsidR="00865505" w:rsidRPr="007929E5" w:rsidRDefault="00865505" w:rsidP="00B572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540"/>
        <w:rPr>
          <w:rFonts w:asciiTheme="minorHAnsi" w:hAnsiTheme="minorHAnsi" w:cstheme="minorHAnsi"/>
          <w:sz w:val="14"/>
          <w:szCs w:val="14"/>
        </w:rPr>
      </w:pPr>
    </w:p>
    <w:p w14:paraId="4E5D37E0" w14:textId="574D9AA8" w:rsidR="00865505" w:rsidRPr="007929E5" w:rsidRDefault="00865505" w:rsidP="00B572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0"/>
        <w:jc w:val="thaiDistribute"/>
        <w:rPr>
          <w:rFonts w:asciiTheme="minorHAnsi" w:hAnsiTheme="minorHAnsi" w:cstheme="minorHAnsi"/>
          <w:b/>
          <w:bCs/>
          <w:color w:val="0000FF"/>
          <w:sz w:val="30"/>
          <w:szCs w:val="30"/>
        </w:rPr>
      </w:pPr>
      <w:r w:rsidRPr="007929E5">
        <w:rPr>
          <w:rFonts w:asciiTheme="minorHAnsi" w:hAnsiTheme="minorHAnsi" w:cstheme="minorHAnsi"/>
          <w:sz w:val="30"/>
          <w:szCs w:val="30"/>
          <w:cs/>
        </w:rPr>
        <w:t xml:space="preserve">ณ วันที่ </w:t>
      </w:r>
      <w:r w:rsidRPr="007929E5">
        <w:rPr>
          <w:rFonts w:asciiTheme="minorHAnsi" w:hAnsiTheme="minorHAnsi" w:cstheme="minorHAnsi"/>
          <w:sz w:val="30"/>
          <w:szCs w:val="30"/>
        </w:rPr>
        <w:t xml:space="preserve">31 </w:t>
      </w:r>
      <w:r w:rsidRPr="007929E5">
        <w:rPr>
          <w:rFonts w:asciiTheme="minorHAnsi" w:hAnsiTheme="minorHAnsi" w:cstheme="minorHAnsi"/>
          <w:sz w:val="30"/>
          <w:szCs w:val="30"/>
          <w:cs/>
        </w:rPr>
        <w:t xml:space="preserve">ธันวาคม </w:t>
      </w:r>
      <w:r w:rsidRPr="007929E5">
        <w:rPr>
          <w:rFonts w:asciiTheme="minorHAnsi" w:hAnsiTheme="minorHAnsi" w:cstheme="minorHAnsi"/>
          <w:sz w:val="30"/>
          <w:szCs w:val="30"/>
        </w:rPr>
        <w:t>256</w:t>
      </w:r>
      <w:r w:rsidR="00B5728B" w:rsidRPr="007929E5">
        <w:rPr>
          <w:rFonts w:asciiTheme="minorHAnsi" w:hAnsiTheme="minorHAnsi" w:cstheme="minorHAnsi"/>
          <w:sz w:val="30"/>
          <w:szCs w:val="30"/>
        </w:rPr>
        <w:t>2</w:t>
      </w:r>
      <w:r w:rsidRPr="007929E5">
        <w:rPr>
          <w:rFonts w:asciiTheme="minorHAnsi" w:hAnsiTheme="minorHAnsi" w:cstheme="minorHAnsi"/>
          <w:sz w:val="30"/>
          <w:szCs w:val="30"/>
        </w:rPr>
        <w:t xml:space="preserve"> </w:t>
      </w:r>
      <w:r w:rsidRPr="007929E5">
        <w:rPr>
          <w:rFonts w:asciiTheme="minorHAnsi" w:hAnsiTheme="minorHAnsi" w:cstheme="minorHAnsi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F15B1C" w:rsidRPr="007929E5">
        <w:rPr>
          <w:rFonts w:asciiTheme="minorHAnsi" w:hAnsiTheme="minorHAnsi" w:cstheme="minorHAnsi"/>
          <w:sz w:val="30"/>
          <w:szCs w:val="30"/>
        </w:rPr>
        <w:t xml:space="preserve"> 13.4</w:t>
      </w:r>
      <w:r w:rsidRPr="007929E5">
        <w:rPr>
          <w:rFonts w:asciiTheme="minorHAnsi" w:hAnsiTheme="minorHAnsi" w:cstheme="minorHAnsi"/>
          <w:sz w:val="30"/>
          <w:szCs w:val="30"/>
        </w:rPr>
        <w:t xml:space="preserve"> </w:t>
      </w:r>
      <w:r w:rsidRPr="007929E5">
        <w:rPr>
          <w:rFonts w:asciiTheme="minorHAnsi" w:hAnsiTheme="minorHAnsi" w:cstheme="minorHAnsi"/>
          <w:sz w:val="30"/>
          <w:szCs w:val="30"/>
          <w:cs/>
        </w:rPr>
        <w:t xml:space="preserve">ปี </w:t>
      </w:r>
      <w:r w:rsidRPr="007929E5">
        <w:rPr>
          <w:rFonts w:asciiTheme="minorHAnsi" w:hAnsiTheme="minorHAnsi" w:cstheme="minorHAnsi"/>
          <w:i/>
          <w:iCs/>
          <w:sz w:val="30"/>
          <w:szCs w:val="30"/>
          <w:cs/>
        </w:rPr>
        <w:t>(</w:t>
      </w:r>
      <w:r w:rsidRPr="007929E5">
        <w:rPr>
          <w:rFonts w:asciiTheme="minorHAnsi" w:hAnsiTheme="minorHAnsi" w:cstheme="minorHAnsi"/>
          <w:i/>
          <w:iCs/>
          <w:sz w:val="30"/>
          <w:szCs w:val="30"/>
        </w:rPr>
        <w:t>256</w:t>
      </w:r>
      <w:r w:rsidR="00B5728B" w:rsidRPr="007929E5">
        <w:rPr>
          <w:rFonts w:asciiTheme="minorHAnsi" w:hAnsiTheme="minorHAnsi" w:cstheme="minorHAnsi"/>
          <w:i/>
          <w:iCs/>
          <w:sz w:val="30"/>
          <w:szCs w:val="30"/>
        </w:rPr>
        <w:t>1</w:t>
      </w:r>
      <w:r w:rsidRPr="007929E5">
        <w:rPr>
          <w:rFonts w:asciiTheme="minorHAnsi" w:hAnsiTheme="minorHAnsi" w:cstheme="minorHAnsi"/>
          <w:i/>
          <w:iCs/>
          <w:sz w:val="30"/>
          <w:szCs w:val="30"/>
        </w:rPr>
        <w:t xml:space="preserve">: </w:t>
      </w:r>
      <w:r w:rsidR="00961066" w:rsidRPr="007929E5">
        <w:rPr>
          <w:rFonts w:asciiTheme="minorHAnsi" w:hAnsiTheme="minorHAnsi" w:cstheme="minorHAnsi"/>
          <w:i/>
          <w:iCs/>
          <w:sz w:val="30"/>
          <w:szCs w:val="30"/>
        </w:rPr>
        <w:t>17</w:t>
      </w:r>
      <w:r w:rsidR="003E3E15" w:rsidRPr="007929E5">
        <w:rPr>
          <w:rFonts w:asciiTheme="minorHAnsi" w:hAnsiTheme="minorHAnsi" w:cstheme="minorHAnsi"/>
          <w:i/>
          <w:iCs/>
          <w:sz w:val="30"/>
          <w:szCs w:val="30"/>
        </w:rPr>
        <w:t xml:space="preserve"> </w:t>
      </w:r>
      <w:r w:rsidR="00944FDA" w:rsidRPr="007929E5">
        <w:rPr>
          <w:rFonts w:asciiTheme="minorHAnsi" w:hAnsiTheme="minorHAnsi" w:cstheme="minorHAnsi"/>
          <w:i/>
          <w:iCs/>
          <w:sz w:val="30"/>
          <w:szCs w:val="30"/>
        </w:rPr>
        <w:t>- 18</w:t>
      </w:r>
      <w:r w:rsidRPr="007929E5">
        <w:rPr>
          <w:rFonts w:asciiTheme="minorHAnsi" w:hAnsiTheme="minorHAnsi" w:cstheme="minorHAnsi"/>
          <w:i/>
          <w:iCs/>
          <w:sz w:val="30"/>
          <w:szCs w:val="30"/>
        </w:rPr>
        <w:t xml:space="preserve"> </w:t>
      </w:r>
      <w:r w:rsidRPr="007929E5">
        <w:rPr>
          <w:rFonts w:asciiTheme="minorHAnsi" w:hAnsiTheme="minorHAnsi" w:cstheme="minorHAnsi"/>
          <w:i/>
          <w:iCs/>
          <w:sz w:val="30"/>
          <w:szCs w:val="30"/>
          <w:cs/>
        </w:rPr>
        <w:t>ปี)</w:t>
      </w:r>
    </w:p>
    <w:p w14:paraId="612D1214" w14:textId="77777777" w:rsidR="00183414" w:rsidRPr="007929E5" w:rsidRDefault="00183414" w:rsidP="001C27A1">
      <w:pPr>
        <w:spacing w:line="240" w:lineRule="auto"/>
        <w:ind w:firstLine="630"/>
        <w:jc w:val="thaiDistribute"/>
        <w:rPr>
          <w:rFonts w:asciiTheme="minorHAnsi" w:eastAsia="Calibri" w:hAnsiTheme="minorHAnsi" w:cstheme="minorHAnsi"/>
          <w:b/>
          <w:bCs/>
          <w:i/>
          <w:iCs/>
          <w:sz w:val="10"/>
          <w:szCs w:val="10"/>
        </w:rPr>
      </w:pPr>
    </w:p>
    <w:p w14:paraId="43EC37A1" w14:textId="7FEA78E6" w:rsidR="00865505" w:rsidRPr="007929E5" w:rsidRDefault="00865505" w:rsidP="001834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inorHAnsi" w:eastAsia="Calibri" w:hAnsiTheme="minorHAnsi" w:cstheme="minorHAnsi"/>
          <w:b/>
          <w:bCs/>
          <w:i/>
          <w:iCs/>
          <w:sz w:val="30"/>
          <w:szCs w:val="30"/>
        </w:rPr>
      </w:pPr>
      <w:r w:rsidRPr="007929E5">
        <w:rPr>
          <w:rFonts w:asciiTheme="minorHAnsi" w:eastAsia="Calibri" w:hAnsiTheme="minorHAnsi" w:cstheme="minorHAnsi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581F04E9" w14:textId="77777777" w:rsidR="00865505" w:rsidRPr="007929E5" w:rsidRDefault="00865505" w:rsidP="008655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inorHAnsi" w:hAnsiTheme="minorHAnsi" w:cstheme="minorHAnsi"/>
          <w:sz w:val="14"/>
          <w:szCs w:val="14"/>
        </w:rPr>
      </w:pPr>
    </w:p>
    <w:p w14:paraId="390C4E4A" w14:textId="35E5AF0C" w:rsidR="00865505" w:rsidRPr="007929E5" w:rsidRDefault="00865505" w:rsidP="00745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  <w:r w:rsidRPr="007929E5">
        <w:rPr>
          <w:rFonts w:asciiTheme="minorHAnsi" w:hAnsiTheme="minorHAnsi" w:cstheme="minorHAnsi"/>
          <w:sz w:val="30"/>
          <w:szCs w:val="30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</w:p>
    <w:p w14:paraId="1FCBB71F" w14:textId="3F0F302E" w:rsidR="00B5728B" w:rsidRPr="007929E5" w:rsidRDefault="00B5728B" w:rsidP="001C2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/>
        <w:jc w:val="thaiDistribute"/>
        <w:rPr>
          <w:rFonts w:asciiTheme="minorHAnsi" w:hAnsiTheme="minorHAnsi" w:cstheme="minorHAnsi"/>
          <w:sz w:val="14"/>
          <w:szCs w:val="14"/>
        </w:rPr>
      </w:pPr>
    </w:p>
    <w:tbl>
      <w:tblPr>
        <w:tblW w:w="9295" w:type="dxa"/>
        <w:tblInd w:w="450" w:type="dxa"/>
        <w:tblLook w:val="01E0" w:firstRow="1" w:lastRow="1" w:firstColumn="1" w:lastColumn="1" w:noHBand="0" w:noVBand="0"/>
      </w:tblPr>
      <w:tblGrid>
        <w:gridCol w:w="4322"/>
        <w:gridCol w:w="1023"/>
        <w:gridCol w:w="233"/>
        <w:gridCol w:w="1103"/>
        <w:gridCol w:w="233"/>
        <w:gridCol w:w="1103"/>
        <w:gridCol w:w="235"/>
        <w:gridCol w:w="1043"/>
      </w:tblGrid>
      <w:tr w:rsidR="00A22352" w:rsidRPr="007929E5" w14:paraId="6CC260D3" w14:textId="77777777" w:rsidTr="00B74EF8">
        <w:trPr>
          <w:trHeight w:val="20"/>
          <w:tblHeader/>
        </w:trPr>
        <w:tc>
          <w:tcPr>
            <w:tcW w:w="4322" w:type="dxa"/>
          </w:tcPr>
          <w:p w14:paraId="5B1609CC" w14:textId="77777777" w:rsidR="00A22352" w:rsidRPr="007929E5" w:rsidRDefault="00A22352">
            <w:pPr>
              <w:ind w:left="234" w:hanging="359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4973" w:type="dxa"/>
            <w:gridSpan w:val="7"/>
            <w:hideMark/>
          </w:tcPr>
          <w:p w14:paraId="7782B764" w14:textId="07CA0096" w:rsidR="00A22352" w:rsidRPr="007929E5" w:rsidRDefault="00A22352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Theme="minorHAnsi" w:hAnsiTheme="minorHAnsi" w:cstheme="minorHAnsi"/>
                <w:sz w:val="30"/>
                <w:szCs w:val="30"/>
                <w:cs/>
                <w:lang w:eastAsia="en-GB" w:bidi="th-TH"/>
              </w:rPr>
            </w:pPr>
            <w:r w:rsidRPr="007929E5">
              <w:rPr>
                <w:rFonts w:asciiTheme="minorHAnsi" w:hAnsiTheme="minorHAnsi" w:cstheme="minorHAnsi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</w:tr>
      <w:tr w:rsidR="00DF7321" w:rsidRPr="007929E5" w14:paraId="6426075A" w14:textId="77777777" w:rsidTr="00B74EF8">
        <w:trPr>
          <w:trHeight w:val="20"/>
          <w:tblHeader/>
        </w:trPr>
        <w:tc>
          <w:tcPr>
            <w:tcW w:w="4322" w:type="dxa"/>
            <w:hideMark/>
          </w:tcPr>
          <w:p w14:paraId="78097543" w14:textId="5ACBC666" w:rsidR="00DF7321" w:rsidRPr="007929E5" w:rsidRDefault="00DF7321" w:rsidP="00DF7321">
            <w:pPr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7929E5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59" w:type="dxa"/>
            <w:gridSpan w:val="3"/>
            <w:hideMark/>
          </w:tcPr>
          <w:p w14:paraId="1DE479DD" w14:textId="7429B05B" w:rsidR="00DF7321" w:rsidRPr="007929E5" w:rsidRDefault="00DF7321" w:rsidP="00DF7321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inorHAnsi" w:hAnsiTheme="minorHAnsi" w:cstheme="minorHAnsi"/>
                <w:sz w:val="30"/>
                <w:szCs w:val="30"/>
                <w:cs/>
                <w:lang w:eastAsia="en-GB" w:bidi="th-TH"/>
              </w:rPr>
            </w:pPr>
            <w:r w:rsidRPr="007929E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7929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เพิ่มขึ้นร้อยละ </w:t>
            </w:r>
            <w:r w:rsidRPr="007929E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3" w:type="dxa"/>
          </w:tcPr>
          <w:p w14:paraId="6123C3C3" w14:textId="77777777" w:rsidR="00DF7321" w:rsidRPr="007929E5" w:rsidRDefault="00DF7321" w:rsidP="00DF73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inorHAnsi" w:hAnsiTheme="minorHAnsi" w:cstheme="minorHAns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2381" w:type="dxa"/>
            <w:gridSpan w:val="3"/>
            <w:hideMark/>
          </w:tcPr>
          <w:p w14:paraId="3419FDB0" w14:textId="348458F2" w:rsidR="00DF7321" w:rsidRPr="007929E5" w:rsidRDefault="00DF7321" w:rsidP="00DF7321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Theme="minorHAnsi" w:hAnsiTheme="minorHAnsi" w:cstheme="minorHAnsi"/>
                <w:sz w:val="30"/>
                <w:szCs w:val="30"/>
                <w:lang w:eastAsia="en-GB" w:bidi="th-TH"/>
              </w:rPr>
            </w:pPr>
            <w:r w:rsidRPr="007929E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7929E5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  <w:r w:rsidRPr="007929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7929E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A22352" w:rsidRPr="007929E5" w14:paraId="57F221D8" w14:textId="77777777" w:rsidTr="00B74EF8">
        <w:trPr>
          <w:trHeight w:val="20"/>
          <w:tblHeader/>
        </w:trPr>
        <w:tc>
          <w:tcPr>
            <w:tcW w:w="4322" w:type="dxa"/>
            <w:hideMark/>
          </w:tcPr>
          <w:p w14:paraId="21F4ED4D" w14:textId="77777777" w:rsidR="00A22352" w:rsidRPr="007929E5" w:rsidRDefault="00A22352">
            <w:pPr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GB" w:eastAsia="en-GB"/>
              </w:rPr>
            </w:pPr>
            <w:r w:rsidRPr="007929E5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7929E5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31 </w:t>
            </w:r>
            <w:r w:rsidRPr="007929E5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ธันวาคม</w:t>
            </w:r>
          </w:p>
        </w:tc>
        <w:tc>
          <w:tcPr>
            <w:tcW w:w="1023" w:type="dxa"/>
            <w:hideMark/>
          </w:tcPr>
          <w:p w14:paraId="4C406223" w14:textId="77777777" w:rsidR="00A22352" w:rsidRPr="007929E5" w:rsidRDefault="00A22352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inorHAnsi" w:hAnsiTheme="minorHAnsi" w:cstheme="minorHAnsi"/>
                <w:sz w:val="30"/>
                <w:szCs w:val="30"/>
                <w:cs/>
                <w:lang w:val="en-US" w:eastAsia="en-GB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 w:eastAsia="en-GB" w:bidi="th-TH"/>
              </w:rPr>
              <w:t>2562</w:t>
            </w:r>
          </w:p>
        </w:tc>
        <w:tc>
          <w:tcPr>
            <w:tcW w:w="233" w:type="dxa"/>
          </w:tcPr>
          <w:p w14:paraId="5D01B746" w14:textId="77777777" w:rsidR="00A22352" w:rsidRPr="007929E5" w:rsidRDefault="00A223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inorHAnsi" w:hAnsiTheme="minorHAnsi" w:cstheme="minorHAnsi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03" w:type="dxa"/>
            <w:hideMark/>
          </w:tcPr>
          <w:p w14:paraId="25E0DB1D" w14:textId="77777777" w:rsidR="00A22352" w:rsidRPr="007929E5" w:rsidRDefault="00A2235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inorHAnsi" w:hAnsiTheme="minorHAnsi" w:cstheme="minorHAnsi"/>
                <w:sz w:val="30"/>
                <w:szCs w:val="30"/>
                <w:lang w:eastAsia="en-GB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eastAsia="en-GB" w:bidi="th-TH"/>
              </w:rPr>
              <w:t>2561</w:t>
            </w:r>
          </w:p>
        </w:tc>
        <w:tc>
          <w:tcPr>
            <w:tcW w:w="233" w:type="dxa"/>
          </w:tcPr>
          <w:p w14:paraId="3E42A37A" w14:textId="77777777" w:rsidR="00A22352" w:rsidRPr="007929E5" w:rsidRDefault="00A223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inorHAnsi" w:hAnsiTheme="minorHAnsi" w:cstheme="minorHAnsi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03" w:type="dxa"/>
            <w:hideMark/>
          </w:tcPr>
          <w:p w14:paraId="1D866526" w14:textId="77777777" w:rsidR="00A22352" w:rsidRPr="007929E5" w:rsidRDefault="00A2235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inorHAnsi" w:hAnsiTheme="minorHAnsi" w:cstheme="minorHAnsi"/>
                <w:sz w:val="30"/>
                <w:szCs w:val="30"/>
                <w:lang w:val="en-US" w:eastAsia="en-GB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 w:eastAsia="en-GB" w:bidi="th-TH"/>
              </w:rPr>
              <w:t>2562</w:t>
            </w:r>
          </w:p>
        </w:tc>
        <w:tc>
          <w:tcPr>
            <w:tcW w:w="235" w:type="dxa"/>
          </w:tcPr>
          <w:p w14:paraId="47E336E0" w14:textId="77777777" w:rsidR="00A22352" w:rsidRPr="007929E5" w:rsidRDefault="00A223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inorHAnsi" w:hAnsiTheme="minorHAnsi" w:cstheme="minorHAnsi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043" w:type="dxa"/>
            <w:hideMark/>
          </w:tcPr>
          <w:p w14:paraId="72BD0192" w14:textId="77777777" w:rsidR="00A22352" w:rsidRPr="007929E5" w:rsidRDefault="00A22352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Theme="minorHAnsi" w:hAnsiTheme="minorHAnsi" w:cstheme="minorHAnsi"/>
                <w:sz w:val="30"/>
                <w:szCs w:val="30"/>
                <w:lang w:eastAsia="en-GB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eastAsia="en-GB" w:bidi="th-TH"/>
              </w:rPr>
              <w:t>2561</w:t>
            </w:r>
          </w:p>
        </w:tc>
      </w:tr>
      <w:tr w:rsidR="00A22352" w:rsidRPr="007929E5" w14:paraId="21A8261D" w14:textId="77777777" w:rsidTr="00B74EF8">
        <w:trPr>
          <w:trHeight w:val="20"/>
          <w:tblHeader/>
        </w:trPr>
        <w:tc>
          <w:tcPr>
            <w:tcW w:w="4322" w:type="dxa"/>
          </w:tcPr>
          <w:p w14:paraId="7F093335" w14:textId="77777777" w:rsidR="00A22352" w:rsidRPr="007929E5" w:rsidRDefault="00A22352">
            <w:pPr>
              <w:ind w:left="234" w:hanging="35"/>
              <w:rPr>
                <w:rFonts w:asciiTheme="minorHAnsi" w:hAnsiTheme="minorHAnsi" w:cstheme="minorHAns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4973" w:type="dxa"/>
            <w:gridSpan w:val="7"/>
            <w:vAlign w:val="center"/>
            <w:hideMark/>
          </w:tcPr>
          <w:p w14:paraId="1EFE6CFF" w14:textId="2E401E0B" w:rsidR="00A22352" w:rsidRPr="007929E5" w:rsidRDefault="00A22352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  <w:lang w:eastAsia="en-GB" w:bidi="th-TH"/>
              </w:rPr>
            </w:pPr>
            <w:r w:rsidRPr="007929E5"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  <w:lang w:eastAsia="en-GB" w:bidi="th-TH"/>
              </w:rPr>
              <w:t>(</w:t>
            </w:r>
            <w:r w:rsidR="006167ED" w:rsidRPr="007929E5">
              <w:rPr>
                <w:rFonts w:asciiTheme="minorHAnsi" w:hAnsiTheme="minorHAnsi" w:cstheme="minorHAnsi" w:hint="cs"/>
                <w:i/>
                <w:iCs/>
                <w:sz w:val="30"/>
                <w:szCs w:val="30"/>
                <w:cs/>
                <w:lang w:eastAsia="en-GB" w:bidi="th-TH"/>
              </w:rPr>
              <w:t>พัน</w:t>
            </w:r>
            <w:r w:rsidRPr="007929E5"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  <w:lang w:eastAsia="en-GB" w:bidi="th-TH"/>
              </w:rPr>
              <w:t>บาท)</w:t>
            </w:r>
          </w:p>
        </w:tc>
      </w:tr>
      <w:tr w:rsidR="00A22352" w:rsidRPr="007929E5" w14:paraId="21D928D7" w14:textId="77777777" w:rsidTr="00B74EF8">
        <w:trPr>
          <w:trHeight w:val="20"/>
        </w:trPr>
        <w:tc>
          <w:tcPr>
            <w:tcW w:w="4322" w:type="dxa"/>
            <w:hideMark/>
          </w:tcPr>
          <w:p w14:paraId="4ACAF835" w14:textId="4779397F" w:rsidR="00A22352" w:rsidRPr="007929E5" w:rsidRDefault="00A22352" w:rsidP="00A22352">
            <w:pPr>
              <w:ind w:left="234" w:hanging="234"/>
              <w:rPr>
                <w:rFonts w:asciiTheme="minorHAnsi" w:hAnsiTheme="minorHAnsi" w:cstheme="minorHAnsi"/>
                <w:sz w:val="30"/>
                <w:szCs w:val="30"/>
                <w:lang w:val="en-GB" w:eastAsia="en-GB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  <w:lang w:val="en-GB" w:eastAsia="en-GB"/>
              </w:rPr>
              <w:t xml:space="preserve">อัตราคิดลด </w:t>
            </w:r>
          </w:p>
        </w:tc>
        <w:tc>
          <w:tcPr>
            <w:tcW w:w="1023" w:type="dxa"/>
            <w:vAlign w:val="center"/>
          </w:tcPr>
          <w:p w14:paraId="67A0E2A4" w14:textId="3662FD9C" w:rsidR="00A22352" w:rsidRPr="007929E5" w:rsidRDefault="00F15B1C" w:rsidP="00E41A6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HAnsi" w:hAnsiTheme="minorHAnsi" w:cstheme="minorHAnsi"/>
                <w:sz w:val="30"/>
                <w:szCs w:val="30"/>
                <w:lang w:val="en-US" w:eastAsia="en-GB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 w:eastAsia="en-GB" w:bidi="th-TH"/>
              </w:rPr>
              <w:t>(400)</w:t>
            </w:r>
          </w:p>
        </w:tc>
        <w:tc>
          <w:tcPr>
            <w:tcW w:w="233" w:type="dxa"/>
            <w:vAlign w:val="center"/>
          </w:tcPr>
          <w:p w14:paraId="2223A22B" w14:textId="77777777" w:rsidR="00A22352" w:rsidRPr="007929E5" w:rsidRDefault="00A22352" w:rsidP="00A223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inorHAnsi" w:hAnsiTheme="minorHAnsi" w:cstheme="minorHAns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03" w:type="dxa"/>
            <w:vAlign w:val="center"/>
          </w:tcPr>
          <w:p w14:paraId="4C111760" w14:textId="1116F08E" w:rsidR="00A22352" w:rsidRPr="004646C9" w:rsidRDefault="00A22352" w:rsidP="004646C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03"/>
              <w:rPr>
                <w:rFonts w:asciiTheme="minorHAnsi" w:hAnsiTheme="minorHAnsi" w:cstheme="minorHAnsi"/>
                <w:sz w:val="30"/>
                <w:szCs w:val="30"/>
              </w:rPr>
            </w:pPr>
            <w:r w:rsidRPr="004646C9">
              <w:rPr>
                <w:rFonts w:asciiTheme="minorHAnsi" w:hAnsiTheme="minorHAnsi" w:cstheme="minorHAnsi"/>
                <w:sz w:val="30"/>
                <w:szCs w:val="30"/>
              </w:rPr>
              <w:t>(697)</w:t>
            </w:r>
          </w:p>
        </w:tc>
        <w:tc>
          <w:tcPr>
            <w:tcW w:w="233" w:type="dxa"/>
            <w:vAlign w:val="center"/>
          </w:tcPr>
          <w:p w14:paraId="46BA89DA" w14:textId="77777777" w:rsidR="00A22352" w:rsidRPr="007929E5" w:rsidRDefault="00A22352" w:rsidP="00E41A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8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</w:p>
        </w:tc>
        <w:tc>
          <w:tcPr>
            <w:tcW w:w="1103" w:type="dxa"/>
            <w:vAlign w:val="center"/>
          </w:tcPr>
          <w:p w14:paraId="7D475113" w14:textId="7846F28B" w:rsidR="00A22352" w:rsidRPr="004646C9" w:rsidRDefault="00F15B1C" w:rsidP="004646C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03"/>
              <w:rPr>
                <w:rFonts w:asciiTheme="minorHAnsi" w:hAnsiTheme="minorHAnsi" w:cstheme="minorHAnsi"/>
                <w:sz w:val="30"/>
                <w:szCs w:val="30"/>
              </w:rPr>
            </w:pPr>
            <w:r w:rsidRPr="004646C9">
              <w:rPr>
                <w:rFonts w:asciiTheme="minorHAnsi" w:hAnsiTheme="minorHAnsi" w:cstheme="minorHAnsi"/>
                <w:sz w:val="30"/>
                <w:szCs w:val="30"/>
              </w:rPr>
              <w:t>463</w:t>
            </w:r>
          </w:p>
        </w:tc>
        <w:tc>
          <w:tcPr>
            <w:tcW w:w="235" w:type="dxa"/>
            <w:vAlign w:val="center"/>
          </w:tcPr>
          <w:p w14:paraId="33FE40C9" w14:textId="77777777" w:rsidR="00A22352" w:rsidRPr="007929E5" w:rsidRDefault="00A22352" w:rsidP="00E41A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8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</w:p>
        </w:tc>
        <w:tc>
          <w:tcPr>
            <w:tcW w:w="1043" w:type="dxa"/>
            <w:vAlign w:val="center"/>
          </w:tcPr>
          <w:p w14:paraId="3C0834AA" w14:textId="506D7FD2" w:rsidR="00A22352" w:rsidRPr="007929E5" w:rsidRDefault="00A22352" w:rsidP="00E41A6C">
            <w:pPr>
              <w:pStyle w:val="acctfourfigures"/>
              <w:tabs>
                <w:tab w:val="clear" w:pos="765"/>
                <w:tab w:val="decimal" w:pos="377"/>
              </w:tabs>
              <w:spacing w:line="240" w:lineRule="atLeast"/>
              <w:ind w:left="-79" w:right="64"/>
              <w:jc w:val="right"/>
              <w:rPr>
                <w:rFonts w:asciiTheme="minorHAnsi" w:hAnsiTheme="minorHAnsi" w:cstheme="minorHAnsi"/>
                <w:sz w:val="30"/>
                <w:szCs w:val="30"/>
                <w:lang w:val="en-US" w:eastAsia="en-GB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 w:eastAsia="en-GB" w:bidi="th-TH"/>
              </w:rPr>
              <w:t>830</w:t>
            </w:r>
          </w:p>
        </w:tc>
      </w:tr>
      <w:tr w:rsidR="00A22352" w:rsidRPr="007929E5" w14:paraId="3D5FF8BA" w14:textId="77777777" w:rsidTr="00B74EF8">
        <w:trPr>
          <w:trHeight w:val="20"/>
        </w:trPr>
        <w:tc>
          <w:tcPr>
            <w:tcW w:w="4322" w:type="dxa"/>
            <w:hideMark/>
          </w:tcPr>
          <w:p w14:paraId="230073BC" w14:textId="06757269" w:rsidR="00A22352" w:rsidRPr="007929E5" w:rsidRDefault="00A22352" w:rsidP="00A22352">
            <w:pPr>
              <w:ind w:left="234" w:hanging="234"/>
              <w:rPr>
                <w:rFonts w:asciiTheme="minorHAnsi" w:hAnsiTheme="minorHAnsi" w:cstheme="minorHAnsi"/>
                <w:sz w:val="30"/>
                <w:szCs w:val="30"/>
                <w:lang w:val="en-GB" w:eastAsia="en-GB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  <w:lang w:val="en-GB" w:eastAsia="en-GB"/>
              </w:rPr>
              <w:t>การเพิ่มขึ้นของเงินเดือนในอนาคต</w:t>
            </w:r>
          </w:p>
        </w:tc>
        <w:tc>
          <w:tcPr>
            <w:tcW w:w="1023" w:type="dxa"/>
          </w:tcPr>
          <w:p w14:paraId="6364AC8A" w14:textId="2F8294AE" w:rsidR="00F15B1C" w:rsidRPr="007929E5" w:rsidRDefault="00F15B1C" w:rsidP="00E41A6C">
            <w:pPr>
              <w:pStyle w:val="acctfourfigures"/>
              <w:tabs>
                <w:tab w:val="clear" w:pos="765"/>
                <w:tab w:val="left" w:pos="454"/>
                <w:tab w:val="decimal" w:pos="634"/>
              </w:tabs>
              <w:spacing w:line="240" w:lineRule="atLeast"/>
              <w:ind w:left="-79" w:right="73"/>
              <w:jc w:val="right"/>
              <w:rPr>
                <w:rFonts w:asciiTheme="minorHAnsi" w:hAnsiTheme="minorHAnsi" w:cstheme="minorHAnsi"/>
                <w:sz w:val="30"/>
                <w:szCs w:val="30"/>
                <w:cs/>
                <w:lang w:val="en-US" w:eastAsia="en-GB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 w:eastAsia="en-GB" w:bidi="th-TH"/>
              </w:rPr>
              <w:t>444</w:t>
            </w:r>
          </w:p>
        </w:tc>
        <w:tc>
          <w:tcPr>
            <w:tcW w:w="233" w:type="dxa"/>
          </w:tcPr>
          <w:p w14:paraId="283C21A5" w14:textId="77777777" w:rsidR="00A22352" w:rsidRPr="007929E5" w:rsidRDefault="00A22352" w:rsidP="00A223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</w:p>
        </w:tc>
        <w:tc>
          <w:tcPr>
            <w:tcW w:w="1103" w:type="dxa"/>
          </w:tcPr>
          <w:p w14:paraId="25E385EB" w14:textId="60A98BB4" w:rsidR="00A22352" w:rsidRPr="004646C9" w:rsidRDefault="00A22352" w:rsidP="004646C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03"/>
              <w:rPr>
                <w:rFonts w:asciiTheme="minorHAnsi" w:hAnsiTheme="minorHAnsi" w:cstheme="minorHAnsi"/>
                <w:sz w:val="30"/>
                <w:szCs w:val="30"/>
              </w:rPr>
            </w:pPr>
            <w:r w:rsidRPr="004646C9">
              <w:rPr>
                <w:rFonts w:asciiTheme="minorHAnsi" w:hAnsiTheme="minorHAnsi" w:cstheme="minorHAnsi"/>
                <w:sz w:val="30"/>
                <w:szCs w:val="30"/>
              </w:rPr>
              <w:t>859</w:t>
            </w:r>
          </w:p>
        </w:tc>
        <w:tc>
          <w:tcPr>
            <w:tcW w:w="233" w:type="dxa"/>
          </w:tcPr>
          <w:p w14:paraId="24954D15" w14:textId="77777777" w:rsidR="00A22352" w:rsidRPr="007929E5" w:rsidRDefault="00A22352" w:rsidP="00E41A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8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</w:p>
        </w:tc>
        <w:tc>
          <w:tcPr>
            <w:tcW w:w="1103" w:type="dxa"/>
          </w:tcPr>
          <w:p w14:paraId="0EBAE7C3" w14:textId="291DA1C7" w:rsidR="00F15B1C" w:rsidRPr="004646C9" w:rsidRDefault="00F15B1C" w:rsidP="004646C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03"/>
              <w:rPr>
                <w:rFonts w:asciiTheme="minorHAnsi" w:hAnsiTheme="minorHAnsi" w:cstheme="minorHAnsi"/>
                <w:sz w:val="30"/>
                <w:szCs w:val="30"/>
              </w:rPr>
            </w:pPr>
            <w:r w:rsidRPr="004646C9">
              <w:rPr>
                <w:rFonts w:asciiTheme="minorHAnsi" w:hAnsiTheme="minorHAnsi" w:cstheme="minorHAnsi"/>
                <w:sz w:val="30"/>
                <w:szCs w:val="30"/>
              </w:rPr>
              <w:t>(392)</w:t>
            </w:r>
          </w:p>
        </w:tc>
        <w:tc>
          <w:tcPr>
            <w:tcW w:w="235" w:type="dxa"/>
          </w:tcPr>
          <w:p w14:paraId="3359E21B" w14:textId="77777777" w:rsidR="00A22352" w:rsidRPr="007929E5" w:rsidRDefault="00A22352" w:rsidP="00E41A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8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</w:p>
        </w:tc>
        <w:tc>
          <w:tcPr>
            <w:tcW w:w="1043" w:type="dxa"/>
          </w:tcPr>
          <w:p w14:paraId="1A43FD7A" w14:textId="13E4E9ED" w:rsidR="00A22352" w:rsidRPr="007929E5" w:rsidRDefault="00A22352" w:rsidP="00E41A6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HAnsi" w:hAnsiTheme="minorHAnsi" w:cstheme="minorHAnsi"/>
                <w:sz w:val="30"/>
                <w:szCs w:val="30"/>
                <w:lang w:val="en-US" w:eastAsia="en-GB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 w:eastAsia="en-GB" w:bidi="th-TH"/>
              </w:rPr>
              <w:t>(733)</w:t>
            </w:r>
          </w:p>
        </w:tc>
      </w:tr>
      <w:tr w:rsidR="00A22352" w:rsidRPr="007929E5" w14:paraId="68DEB32A" w14:textId="77777777" w:rsidTr="00B74EF8">
        <w:trPr>
          <w:trHeight w:val="20"/>
        </w:trPr>
        <w:tc>
          <w:tcPr>
            <w:tcW w:w="4322" w:type="dxa"/>
            <w:hideMark/>
          </w:tcPr>
          <w:p w14:paraId="582CBC73" w14:textId="03DA68D9" w:rsidR="00A22352" w:rsidRPr="007929E5" w:rsidRDefault="00A22352" w:rsidP="00A22352">
            <w:pPr>
              <w:ind w:left="234" w:right="198" w:hanging="234"/>
              <w:rPr>
                <w:rFonts w:asciiTheme="minorHAnsi" w:hAnsiTheme="minorHAnsi" w:cstheme="minorHAnsi"/>
                <w:sz w:val="30"/>
                <w:szCs w:val="30"/>
                <w:lang w:val="en-GB" w:eastAsia="en-GB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  <w:lang w:val="en-GB" w:eastAsia="en-GB"/>
              </w:rPr>
              <w:t xml:space="preserve">อัตราการหมุนเวียนของพนักงาน </w:t>
            </w:r>
          </w:p>
        </w:tc>
        <w:tc>
          <w:tcPr>
            <w:tcW w:w="1023" w:type="dxa"/>
            <w:vAlign w:val="bottom"/>
          </w:tcPr>
          <w:p w14:paraId="47467A1E" w14:textId="4BE37543" w:rsidR="00A22352" w:rsidRPr="007929E5" w:rsidRDefault="00F15B1C" w:rsidP="00A22352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HAnsi" w:hAnsiTheme="minorHAnsi" w:cstheme="minorHAnsi"/>
                <w:sz w:val="30"/>
                <w:szCs w:val="30"/>
                <w:cs/>
                <w:lang w:val="en-US" w:eastAsia="en-GB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 w:eastAsia="en-GB" w:bidi="th-TH"/>
              </w:rPr>
              <w:t>(862)</w:t>
            </w:r>
          </w:p>
        </w:tc>
        <w:tc>
          <w:tcPr>
            <w:tcW w:w="233" w:type="dxa"/>
            <w:vAlign w:val="bottom"/>
          </w:tcPr>
          <w:p w14:paraId="75C7B1C7" w14:textId="77777777" w:rsidR="00A22352" w:rsidRPr="007929E5" w:rsidRDefault="00A22352" w:rsidP="00A223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</w:p>
        </w:tc>
        <w:tc>
          <w:tcPr>
            <w:tcW w:w="1103" w:type="dxa"/>
            <w:vAlign w:val="bottom"/>
          </w:tcPr>
          <w:p w14:paraId="08FC1A2E" w14:textId="601899D6" w:rsidR="00A22352" w:rsidRPr="004646C9" w:rsidRDefault="00A22352" w:rsidP="004646C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03"/>
              <w:rPr>
                <w:rFonts w:asciiTheme="minorHAnsi" w:hAnsiTheme="minorHAnsi" w:cstheme="minorHAnsi"/>
                <w:sz w:val="30"/>
                <w:szCs w:val="30"/>
              </w:rPr>
            </w:pPr>
            <w:r w:rsidRPr="004646C9">
              <w:rPr>
                <w:rFonts w:asciiTheme="minorHAnsi" w:hAnsiTheme="minorHAnsi" w:cstheme="minorHAnsi"/>
                <w:sz w:val="30"/>
                <w:szCs w:val="30"/>
              </w:rPr>
              <w:t>(836)</w:t>
            </w:r>
          </w:p>
        </w:tc>
        <w:tc>
          <w:tcPr>
            <w:tcW w:w="233" w:type="dxa"/>
            <w:vAlign w:val="bottom"/>
          </w:tcPr>
          <w:p w14:paraId="4A8505FE" w14:textId="77777777" w:rsidR="00A22352" w:rsidRPr="007929E5" w:rsidRDefault="00A22352" w:rsidP="00E41A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8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</w:p>
        </w:tc>
        <w:tc>
          <w:tcPr>
            <w:tcW w:w="1103" w:type="dxa"/>
            <w:vAlign w:val="bottom"/>
          </w:tcPr>
          <w:p w14:paraId="6C43AC59" w14:textId="2CE0F293" w:rsidR="00A22352" w:rsidRPr="004646C9" w:rsidRDefault="00F15B1C" w:rsidP="004646C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03"/>
              <w:rPr>
                <w:rFonts w:asciiTheme="minorHAnsi" w:hAnsiTheme="minorHAnsi" w:cstheme="minorHAnsi"/>
                <w:sz w:val="30"/>
                <w:szCs w:val="30"/>
              </w:rPr>
            </w:pPr>
            <w:r w:rsidRPr="004646C9">
              <w:rPr>
                <w:rFonts w:asciiTheme="minorHAnsi" w:hAnsiTheme="minorHAnsi" w:cstheme="minorHAnsi"/>
                <w:sz w:val="30"/>
                <w:szCs w:val="30"/>
              </w:rPr>
              <w:t>1,277</w:t>
            </w:r>
          </w:p>
        </w:tc>
        <w:tc>
          <w:tcPr>
            <w:tcW w:w="235" w:type="dxa"/>
            <w:vAlign w:val="bottom"/>
          </w:tcPr>
          <w:p w14:paraId="7B37D2AE" w14:textId="77777777" w:rsidR="00A22352" w:rsidRPr="007929E5" w:rsidRDefault="00A22352" w:rsidP="00E41A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8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</w:p>
        </w:tc>
        <w:tc>
          <w:tcPr>
            <w:tcW w:w="1043" w:type="dxa"/>
            <w:vAlign w:val="bottom"/>
          </w:tcPr>
          <w:p w14:paraId="279A6342" w14:textId="553E6C69" w:rsidR="00A22352" w:rsidRPr="007929E5" w:rsidRDefault="00A22352" w:rsidP="004646C9">
            <w:pPr>
              <w:pStyle w:val="acctfourfigures"/>
              <w:tabs>
                <w:tab w:val="clear" w:pos="765"/>
                <w:tab w:val="decimal" w:pos="377"/>
              </w:tabs>
              <w:spacing w:line="240" w:lineRule="atLeast"/>
              <w:ind w:left="-79" w:right="64"/>
              <w:jc w:val="right"/>
              <w:rPr>
                <w:rFonts w:asciiTheme="minorHAnsi" w:hAnsiTheme="minorHAnsi" w:cstheme="minorHAnsi"/>
                <w:sz w:val="30"/>
                <w:szCs w:val="30"/>
                <w:lang w:val="en-US" w:eastAsia="en-GB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 w:eastAsia="en-GB" w:bidi="th-TH"/>
              </w:rPr>
              <w:t>1,071</w:t>
            </w:r>
          </w:p>
        </w:tc>
      </w:tr>
    </w:tbl>
    <w:p w14:paraId="44B837D7" w14:textId="10474F49" w:rsidR="00A22352" w:rsidRPr="007929E5" w:rsidRDefault="00A22352" w:rsidP="001C2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/>
        <w:jc w:val="thaiDistribute"/>
        <w:rPr>
          <w:rFonts w:asciiTheme="minorHAnsi" w:hAnsiTheme="minorHAnsi" w:cstheme="minorHAnsi"/>
          <w:sz w:val="14"/>
          <w:szCs w:val="14"/>
        </w:rPr>
      </w:pPr>
    </w:p>
    <w:tbl>
      <w:tblPr>
        <w:tblW w:w="9295" w:type="dxa"/>
        <w:tblInd w:w="450" w:type="dxa"/>
        <w:tblLook w:val="01E0" w:firstRow="1" w:lastRow="1" w:firstColumn="1" w:lastColumn="1" w:noHBand="0" w:noVBand="0"/>
      </w:tblPr>
      <w:tblGrid>
        <w:gridCol w:w="4286"/>
        <w:gridCol w:w="1017"/>
        <w:gridCol w:w="233"/>
        <w:gridCol w:w="1103"/>
        <w:gridCol w:w="233"/>
        <w:gridCol w:w="1103"/>
        <w:gridCol w:w="235"/>
        <w:gridCol w:w="1085"/>
      </w:tblGrid>
      <w:tr w:rsidR="00A22352" w:rsidRPr="007929E5" w14:paraId="5A358857" w14:textId="77777777" w:rsidTr="00B74EF8">
        <w:trPr>
          <w:trHeight w:val="20"/>
          <w:tblHeader/>
        </w:trPr>
        <w:tc>
          <w:tcPr>
            <w:tcW w:w="4286" w:type="dxa"/>
          </w:tcPr>
          <w:p w14:paraId="3C3E51A8" w14:textId="77777777" w:rsidR="00A22352" w:rsidRPr="007929E5" w:rsidRDefault="00A22352" w:rsidP="00BA3BF5">
            <w:pPr>
              <w:ind w:left="234" w:hanging="359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5009" w:type="dxa"/>
            <w:gridSpan w:val="7"/>
            <w:hideMark/>
          </w:tcPr>
          <w:p w14:paraId="3DCF712C" w14:textId="2AAB24CA" w:rsidR="00A22352" w:rsidRPr="007929E5" w:rsidRDefault="00A22352" w:rsidP="00BA3BF5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Theme="minorHAnsi" w:hAnsiTheme="minorHAnsi" w:cstheme="minorHAnsi"/>
                <w:sz w:val="30"/>
                <w:szCs w:val="30"/>
                <w:cs/>
                <w:lang w:eastAsia="en-GB" w:bidi="th-TH"/>
              </w:rPr>
            </w:pPr>
            <w:r w:rsidRPr="007929E5">
              <w:rPr>
                <w:rFonts w:asciiTheme="minorHAnsi" w:hAnsiTheme="minorHAnsi" w:cstheme="minorHAnsi"/>
                <w:bCs/>
                <w:sz w:val="30"/>
                <w:szCs w:val="30"/>
                <w:cs/>
                <w:lang w:eastAsia="en-GB" w:bidi="th-TH"/>
              </w:rPr>
              <w:t>งบการเงิน</w:t>
            </w:r>
            <w:r w:rsidRPr="007929E5">
              <w:rPr>
                <w:rFonts w:asciiTheme="minorHAnsi" w:hAnsiTheme="minorHAnsi" w:cstheme="minorHAnsi" w:hint="cs"/>
                <w:bCs/>
                <w:sz w:val="30"/>
                <w:szCs w:val="30"/>
                <w:cs/>
                <w:lang w:eastAsia="en-GB" w:bidi="th-TH"/>
              </w:rPr>
              <w:t>เฉพาะกิจการ</w:t>
            </w:r>
          </w:p>
        </w:tc>
      </w:tr>
      <w:tr w:rsidR="00DF7321" w:rsidRPr="007929E5" w14:paraId="5B2A839C" w14:textId="77777777" w:rsidTr="00B74EF8">
        <w:trPr>
          <w:trHeight w:val="20"/>
          <w:tblHeader/>
        </w:trPr>
        <w:tc>
          <w:tcPr>
            <w:tcW w:w="4286" w:type="dxa"/>
            <w:hideMark/>
          </w:tcPr>
          <w:p w14:paraId="52BC45E6" w14:textId="77777777" w:rsidR="00DF7321" w:rsidRPr="007929E5" w:rsidRDefault="00DF7321" w:rsidP="004646C9">
            <w:pPr>
              <w:ind w:right="-50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7929E5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53" w:type="dxa"/>
            <w:gridSpan w:val="3"/>
            <w:hideMark/>
          </w:tcPr>
          <w:p w14:paraId="1BD26FA9" w14:textId="20B67FAD" w:rsidR="00DF7321" w:rsidRPr="007929E5" w:rsidRDefault="00DF7321" w:rsidP="00DF7321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inorHAnsi" w:hAnsiTheme="minorHAnsi" w:cstheme="minorHAnsi"/>
                <w:sz w:val="30"/>
                <w:szCs w:val="30"/>
                <w:cs/>
                <w:lang w:eastAsia="en-GB" w:bidi="th-TH"/>
              </w:rPr>
            </w:pPr>
            <w:r w:rsidRPr="007929E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7929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เพิ่มขึ้นร้อยละ </w:t>
            </w:r>
            <w:r w:rsidRPr="007929E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3" w:type="dxa"/>
          </w:tcPr>
          <w:p w14:paraId="73125778" w14:textId="77777777" w:rsidR="00DF7321" w:rsidRPr="007929E5" w:rsidRDefault="00DF7321" w:rsidP="00DF73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inorHAnsi" w:hAnsiTheme="minorHAnsi" w:cstheme="minorHAns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2423" w:type="dxa"/>
            <w:gridSpan w:val="3"/>
            <w:hideMark/>
          </w:tcPr>
          <w:p w14:paraId="21B295D3" w14:textId="60D13A1B" w:rsidR="00DF7321" w:rsidRPr="007929E5" w:rsidRDefault="00DF7321" w:rsidP="00DF7321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Theme="minorHAnsi" w:hAnsiTheme="minorHAnsi" w:cstheme="minorHAnsi"/>
                <w:sz w:val="30"/>
                <w:szCs w:val="30"/>
                <w:lang w:eastAsia="en-GB" w:bidi="th-TH"/>
              </w:rPr>
            </w:pPr>
            <w:r w:rsidRPr="007929E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7929E5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  <w:r w:rsidRPr="007929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7929E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A22352" w:rsidRPr="007929E5" w14:paraId="5B42DC61" w14:textId="77777777" w:rsidTr="00B74EF8">
        <w:trPr>
          <w:trHeight w:val="20"/>
          <w:tblHeader/>
        </w:trPr>
        <w:tc>
          <w:tcPr>
            <w:tcW w:w="4286" w:type="dxa"/>
            <w:hideMark/>
          </w:tcPr>
          <w:p w14:paraId="0907EE36" w14:textId="77777777" w:rsidR="00A22352" w:rsidRPr="007929E5" w:rsidRDefault="00A22352" w:rsidP="00BA3BF5">
            <w:pPr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GB" w:eastAsia="en-GB"/>
              </w:rPr>
            </w:pPr>
            <w:r w:rsidRPr="007929E5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7929E5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31 </w:t>
            </w:r>
            <w:r w:rsidRPr="007929E5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ธันวาคม</w:t>
            </w:r>
          </w:p>
        </w:tc>
        <w:tc>
          <w:tcPr>
            <w:tcW w:w="1017" w:type="dxa"/>
            <w:hideMark/>
          </w:tcPr>
          <w:p w14:paraId="104A4EBC" w14:textId="77777777" w:rsidR="00A22352" w:rsidRPr="007929E5" w:rsidRDefault="00A22352" w:rsidP="00BA3BF5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inorHAnsi" w:hAnsiTheme="minorHAnsi" w:cstheme="minorHAnsi"/>
                <w:sz w:val="30"/>
                <w:szCs w:val="30"/>
                <w:cs/>
                <w:lang w:val="en-US" w:eastAsia="en-GB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 w:eastAsia="en-GB" w:bidi="th-TH"/>
              </w:rPr>
              <w:t>2562</w:t>
            </w:r>
          </w:p>
        </w:tc>
        <w:tc>
          <w:tcPr>
            <w:tcW w:w="233" w:type="dxa"/>
          </w:tcPr>
          <w:p w14:paraId="0DBB2FDB" w14:textId="77777777" w:rsidR="00A22352" w:rsidRPr="007929E5" w:rsidRDefault="00A22352" w:rsidP="00BA3B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inorHAnsi" w:hAnsiTheme="minorHAnsi" w:cstheme="minorHAnsi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03" w:type="dxa"/>
            <w:hideMark/>
          </w:tcPr>
          <w:p w14:paraId="6127A8D1" w14:textId="77777777" w:rsidR="00A22352" w:rsidRPr="007929E5" w:rsidRDefault="00A22352" w:rsidP="00BA3BF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inorHAnsi" w:hAnsiTheme="minorHAnsi" w:cstheme="minorHAnsi"/>
                <w:sz w:val="30"/>
                <w:szCs w:val="30"/>
                <w:lang w:eastAsia="en-GB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eastAsia="en-GB" w:bidi="th-TH"/>
              </w:rPr>
              <w:t>2561</w:t>
            </w:r>
          </w:p>
        </w:tc>
        <w:tc>
          <w:tcPr>
            <w:tcW w:w="233" w:type="dxa"/>
          </w:tcPr>
          <w:p w14:paraId="498445F9" w14:textId="77777777" w:rsidR="00A22352" w:rsidRPr="007929E5" w:rsidRDefault="00A22352" w:rsidP="00BA3B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inorHAnsi" w:hAnsiTheme="minorHAnsi" w:cstheme="minorHAnsi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03" w:type="dxa"/>
            <w:hideMark/>
          </w:tcPr>
          <w:p w14:paraId="727D3872" w14:textId="77777777" w:rsidR="00A22352" w:rsidRPr="007929E5" w:rsidRDefault="00A22352" w:rsidP="00BA3BF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inorHAnsi" w:hAnsiTheme="minorHAnsi" w:cstheme="minorHAnsi"/>
                <w:sz w:val="30"/>
                <w:szCs w:val="30"/>
                <w:lang w:val="en-US" w:eastAsia="en-GB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 w:eastAsia="en-GB" w:bidi="th-TH"/>
              </w:rPr>
              <w:t>2562</w:t>
            </w:r>
          </w:p>
        </w:tc>
        <w:tc>
          <w:tcPr>
            <w:tcW w:w="235" w:type="dxa"/>
          </w:tcPr>
          <w:p w14:paraId="48EB6932" w14:textId="77777777" w:rsidR="00A22352" w:rsidRPr="007929E5" w:rsidRDefault="00A22352" w:rsidP="00BA3B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inorHAnsi" w:hAnsiTheme="minorHAnsi" w:cstheme="minorHAnsi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085" w:type="dxa"/>
            <w:hideMark/>
          </w:tcPr>
          <w:p w14:paraId="0A2F7FB4" w14:textId="77777777" w:rsidR="00A22352" w:rsidRPr="007929E5" w:rsidRDefault="00A22352" w:rsidP="00BA3BF5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Theme="minorHAnsi" w:hAnsiTheme="minorHAnsi" w:cstheme="minorHAnsi"/>
                <w:sz w:val="30"/>
                <w:szCs w:val="30"/>
                <w:lang w:eastAsia="en-GB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eastAsia="en-GB" w:bidi="th-TH"/>
              </w:rPr>
              <w:t>2561</w:t>
            </w:r>
          </w:p>
        </w:tc>
      </w:tr>
      <w:tr w:rsidR="00A22352" w:rsidRPr="007929E5" w14:paraId="33A30CCD" w14:textId="77777777" w:rsidTr="00B74EF8">
        <w:trPr>
          <w:trHeight w:val="20"/>
          <w:tblHeader/>
        </w:trPr>
        <w:tc>
          <w:tcPr>
            <w:tcW w:w="4286" w:type="dxa"/>
          </w:tcPr>
          <w:p w14:paraId="2F0D53B9" w14:textId="77777777" w:rsidR="00A22352" w:rsidRPr="007929E5" w:rsidRDefault="00A22352" w:rsidP="00BA3BF5">
            <w:pPr>
              <w:ind w:left="234" w:hanging="35"/>
              <w:rPr>
                <w:rFonts w:asciiTheme="minorHAnsi" w:hAnsiTheme="minorHAnsi" w:cstheme="minorHAns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5009" w:type="dxa"/>
            <w:gridSpan w:val="7"/>
            <w:vAlign w:val="center"/>
            <w:hideMark/>
          </w:tcPr>
          <w:p w14:paraId="2D51BBEC" w14:textId="6360D52E" w:rsidR="00A22352" w:rsidRPr="007929E5" w:rsidRDefault="00A22352" w:rsidP="00BA3BF5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  <w:lang w:eastAsia="en-GB" w:bidi="th-TH"/>
              </w:rPr>
            </w:pPr>
            <w:r w:rsidRPr="007929E5"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  <w:lang w:eastAsia="en-GB" w:bidi="th-TH"/>
              </w:rPr>
              <w:t>(</w:t>
            </w:r>
            <w:r w:rsidR="004C61E6" w:rsidRPr="007929E5">
              <w:rPr>
                <w:rFonts w:asciiTheme="minorHAnsi" w:hAnsiTheme="minorHAnsi" w:cstheme="minorHAnsi" w:hint="cs"/>
                <w:i/>
                <w:iCs/>
                <w:sz w:val="30"/>
                <w:szCs w:val="30"/>
                <w:cs/>
                <w:lang w:eastAsia="en-GB" w:bidi="th-TH"/>
              </w:rPr>
              <w:t>พัน</w:t>
            </w:r>
            <w:r w:rsidRPr="007929E5"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  <w:lang w:eastAsia="en-GB" w:bidi="th-TH"/>
              </w:rPr>
              <w:t>บาท)</w:t>
            </w:r>
          </w:p>
        </w:tc>
      </w:tr>
      <w:tr w:rsidR="00DF7321" w:rsidRPr="007929E5" w14:paraId="65E5AEE9" w14:textId="77777777" w:rsidTr="00B74EF8">
        <w:trPr>
          <w:trHeight w:val="20"/>
        </w:trPr>
        <w:tc>
          <w:tcPr>
            <w:tcW w:w="4286" w:type="dxa"/>
            <w:hideMark/>
          </w:tcPr>
          <w:p w14:paraId="112ED391" w14:textId="73FD69C5" w:rsidR="00DF7321" w:rsidRPr="007929E5" w:rsidRDefault="00DF7321" w:rsidP="00DF7321">
            <w:pPr>
              <w:ind w:left="234" w:hanging="234"/>
              <w:rPr>
                <w:rFonts w:asciiTheme="minorHAnsi" w:hAnsiTheme="minorHAnsi" w:cstheme="minorHAnsi"/>
                <w:sz w:val="30"/>
                <w:szCs w:val="30"/>
                <w:lang w:val="en-GB" w:eastAsia="en-GB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  <w:lang w:val="en-GB" w:eastAsia="en-GB"/>
              </w:rPr>
              <w:t xml:space="preserve">อัตราคิดลด </w:t>
            </w:r>
          </w:p>
        </w:tc>
        <w:tc>
          <w:tcPr>
            <w:tcW w:w="1017" w:type="dxa"/>
            <w:vAlign w:val="center"/>
          </w:tcPr>
          <w:p w14:paraId="4C7712E7" w14:textId="02A27316" w:rsidR="00DF7321" w:rsidRPr="007929E5" w:rsidRDefault="00DF7321" w:rsidP="00DF7321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HAnsi" w:hAnsiTheme="minorHAnsi" w:cstheme="minorHAnsi"/>
                <w:sz w:val="30"/>
                <w:szCs w:val="30"/>
                <w:lang w:val="en-US" w:eastAsia="en-GB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 w:eastAsia="en-GB" w:bidi="th-TH"/>
              </w:rPr>
              <w:t>(284)</w:t>
            </w:r>
          </w:p>
        </w:tc>
        <w:tc>
          <w:tcPr>
            <w:tcW w:w="233" w:type="dxa"/>
            <w:vAlign w:val="center"/>
          </w:tcPr>
          <w:p w14:paraId="0F1D0EB9" w14:textId="77777777" w:rsidR="00DF7321" w:rsidRPr="007929E5" w:rsidRDefault="00DF7321" w:rsidP="00DF73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inorHAnsi" w:hAnsiTheme="minorHAnsi" w:cstheme="minorHAns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03" w:type="dxa"/>
            <w:vAlign w:val="center"/>
          </w:tcPr>
          <w:p w14:paraId="68CA8AC6" w14:textId="7A69B86E" w:rsidR="00DF7321" w:rsidRPr="007929E5" w:rsidRDefault="00DF7321" w:rsidP="004646C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03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(492)</w:t>
            </w:r>
          </w:p>
        </w:tc>
        <w:tc>
          <w:tcPr>
            <w:tcW w:w="233" w:type="dxa"/>
            <w:vAlign w:val="center"/>
          </w:tcPr>
          <w:p w14:paraId="3D3AB748" w14:textId="77777777" w:rsidR="00DF7321" w:rsidRPr="007929E5" w:rsidRDefault="00DF7321" w:rsidP="00DF73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inorHAnsi" w:hAnsiTheme="minorHAnsi" w:cstheme="minorHAns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03" w:type="dxa"/>
            <w:vAlign w:val="center"/>
          </w:tcPr>
          <w:p w14:paraId="10960779" w14:textId="02387B47" w:rsidR="00DF7321" w:rsidRPr="007929E5" w:rsidRDefault="00DF7321" w:rsidP="004646C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40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327</w:t>
            </w:r>
          </w:p>
        </w:tc>
        <w:tc>
          <w:tcPr>
            <w:tcW w:w="235" w:type="dxa"/>
            <w:vAlign w:val="center"/>
          </w:tcPr>
          <w:p w14:paraId="66A956EA" w14:textId="77777777" w:rsidR="00DF7321" w:rsidRPr="007929E5" w:rsidRDefault="00DF7321" w:rsidP="00DF73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inorHAnsi" w:hAnsiTheme="minorHAnsi" w:cstheme="minorHAns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5" w:type="dxa"/>
            <w:vAlign w:val="center"/>
          </w:tcPr>
          <w:p w14:paraId="0978446D" w14:textId="440C098E" w:rsidR="00DF7321" w:rsidRPr="004646C9" w:rsidRDefault="00DF7321" w:rsidP="004646C9">
            <w:pPr>
              <w:pStyle w:val="acctfourfigures"/>
              <w:tabs>
                <w:tab w:val="clear" w:pos="765"/>
                <w:tab w:val="decimal" w:pos="377"/>
              </w:tabs>
              <w:spacing w:line="240" w:lineRule="atLeast"/>
              <w:ind w:left="-79" w:right="64"/>
              <w:jc w:val="right"/>
              <w:rPr>
                <w:rFonts w:asciiTheme="minorHAnsi" w:hAnsiTheme="minorHAnsi" w:cstheme="minorHAnsi"/>
                <w:sz w:val="30"/>
                <w:szCs w:val="30"/>
                <w:lang w:val="en-US" w:eastAsia="en-GB" w:bidi="th-TH"/>
              </w:rPr>
            </w:pPr>
            <w:r w:rsidRPr="004646C9">
              <w:rPr>
                <w:rFonts w:asciiTheme="minorHAnsi" w:hAnsiTheme="minorHAnsi" w:cstheme="minorHAnsi"/>
                <w:sz w:val="30"/>
                <w:szCs w:val="30"/>
                <w:lang w:val="en-US" w:eastAsia="en-GB" w:bidi="th-TH"/>
              </w:rPr>
              <w:t>581</w:t>
            </w:r>
          </w:p>
        </w:tc>
      </w:tr>
      <w:tr w:rsidR="00DF7321" w:rsidRPr="007929E5" w14:paraId="2F9D83CD" w14:textId="77777777" w:rsidTr="00B74EF8">
        <w:trPr>
          <w:trHeight w:val="20"/>
        </w:trPr>
        <w:tc>
          <w:tcPr>
            <w:tcW w:w="4286" w:type="dxa"/>
            <w:hideMark/>
          </w:tcPr>
          <w:p w14:paraId="37740C05" w14:textId="47C325BA" w:rsidR="00DF7321" w:rsidRPr="007929E5" w:rsidRDefault="00DF7321" w:rsidP="00DF7321">
            <w:pPr>
              <w:ind w:left="234" w:hanging="234"/>
              <w:rPr>
                <w:rFonts w:asciiTheme="minorHAnsi" w:hAnsiTheme="minorHAnsi" w:cstheme="minorHAnsi"/>
                <w:sz w:val="30"/>
                <w:szCs w:val="30"/>
                <w:lang w:val="en-GB" w:eastAsia="en-GB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  <w:lang w:val="en-GB" w:eastAsia="en-GB"/>
              </w:rPr>
              <w:t>การเพิ่มขึ้นของเงินเดือนในอนาคต</w:t>
            </w:r>
          </w:p>
        </w:tc>
        <w:tc>
          <w:tcPr>
            <w:tcW w:w="1017" w:type="dxa"/>
          </w:tcPr>
          <w:p w14:paraId="79FDDA74" w14:textId="16E19ADB" w:rsidR="00DF7321" w:rsidRPr="007929E5" w:rsidRDefault="00DF7321" w:rsidP="00DF7321">
            <w:pPr>
              <w:pStyle w:val="acctfourfigures"/>
              <w:tabs>
                <w:tab w:val="left" w:pos="720"/>
              </w:tabs>
              <w:spacing w:line="240" w:lineRule="atLeast"/>
              <w:ind w:left="-79" w:right="52"/>
              <w:jc w:val="right"/>
              <w:rPr>
                <w:rFonts w:asciiTheme="minorHAnsi" w:hAnsiTheme="minorHAnsi" w:cstheme="minorHAnsi"/>
                <w:sz w:val="30"/>
                <w:szCs w:val="30"/>
                <w:cs/>
                <w:lang w:eastAsia="en-GB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eastAsia="en-GB" w:bidi="th-TH"/>
              </w:rPr>
              <w:t>313</w:t>
            </w:r>
          </w:p>
        </w:tc>
        <w:tc>
          <w:tcPr>
            <w:tcW w:w="233" w:type="dxa"/>
          </w:tcPr>
          <w:p w14:paraId="1AB28EA7" w14:textId="77777777" w:rsidR="00DF7321" w:rsidRPr="007929E5" w:rsidRDefault="00DF7321" w:rsidP="00DF73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inorHAnsi" w:hAnsiTheme="minorHAnsi" w:cstheme="minorHAns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03" w:type="dxa"/>
          </w:tcPr>
          <w:p w14:paraId="4C536E26" w14:textId="1B2DCC8F" w:rsidR="00DF7321" w:rsidRPr="007929E5" w:rsidRDefault="00DF7321" w:rsidP="004646C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03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602</w:t>
            </w:r>
          </w:p>
        </w:tc>
        <w:tc>
          <w:tcPr>
            <w:tcW w:w="233" w:type="dxa"/>
          </w:tcPr>
          <w:p w14:paraId="37B57BCD" w14:textId="77777777" w:rsidR="00DF7321" w:rsidRPr="007929E5" w:rsidRDefault="00DF7321" w:rsidP="00DF73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inorHAnsi" w:hAnsiTheme="minorHAnsi" w:cstheme="minorHAns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03" w:type="dxa"/>
          </w:tcPr>
          <w:p w14:paraId="485B32B3" w14:textId="3DD0B25C" w:rsidR="00DF7321" w:rsidRPr="007929E5" w:rsidRDefault="00DF7321" w:rsidP="004646C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40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(278)</w:t>
            </w:r>
          </w:p>
        </w:tc>
        <w:tc>
          <w:tcPr>
            <w:tcW w:w="235" w:type="dxa"/>
          </w:tcPr>
          <w:p w14:paraId="6DB4E4F3" w14:textId="77777777" w:rsidR="00DF7321" w:rsidRPr="007929E5" w:rsidRDefault="00DF7321" w:rsidP="00DF73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inorHAnsi" w:hAnsiTheme="minorHAnsi" w:cstheme="minorHAns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5" w:type="dxa"/>
          </w:tcPr>
          <w:p w14:paraId="1CCAEAC7" w14:textId="1FFC5EE3" w:rsidR="00DF7321" w:rsidRPr="004646C9" w:rsidRDefault="00DF7321" w:rsidP="004646C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inorHAnsi" w:hAnsiTheme="minorHAnsi" w:cstheme="minorHAnsi"/>
                <w:sz w:val="30"/>
                <w:szCs w:val="30"/>
                <w:lang w:val="en-US" w:eastAsia="en-GB" w:bidi="th-TH"/>
              </w:rPr>
            </w:pPr>
            <w:r w:rsidRPr="004646C9">
              <w:rPr>
                <w:rFonts w:asciiTheme="minorHAnsi" w:hAnsiTheme="minorHAnsi" w:cstheme="minorHAnsi"/>
                <w:sz w:val="30"/>
                <w:szCs w:val="30"/>
                <w:lang w:val="en-US" w:eastAsia="en-GB" w:bidi="th-TH"/>
              </w:rPr>
              <w:t>(517)</w:t>
            </w:r>
          </w:p>
        </w:tc>
      </w:tr>
      <w:tr w:rsidR="00DF7321" w:rsidRPr="007929E5" w14:paraId="105C42AC" w14:textId="77777777" w:rsidTr="00B74EF8">
        <w:trPr>
          <w:trHeight w:val="20"/>
        </w:trPr>
        <w:tc>
          <w:tcPr>
            <w:tcW w:w="4286" w:type="dxa"/>
            <w:hideMark/>
          </w:tcPr>
          <w:p w14:paraId="48D60918" w14:textId="0CACCFE0" w:rsidR="00DF7321" w:rsidRPr="007929E5" w:rsidRDefault="00DF7321" w:rsidP="00DF7321">
            <w:pPr>
              <w:ind w:left="234" w:right="198" w:hanging="234"/>
              <w:rPr>
                <w:rFonts w:asciiTheme="minorHAnsi" w:hAnsiTheme="minorHAnsi" w:cstheme="minorHAnsi"/>
                <w:sz w:val="30"/>
                <w:szCs w:val="30"/>
                <w:lang w:val="en-GB" w:eastAsia="en-GB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  <w:lang w:val="en-GB" w:eastAsia="en-GB"/>
              </w:rPr>
              <w:t xml:space="preserve">อัตราการหมุนเวียนของพนักงาน </w:t>
            </w:r>
          </w:p>
        </w:tc>
        <w:tc>
          <w:tcPr>
            <w:tcW w:w="1017" w:type="dxa"/>
            <w:vAlign w:val="bottom"/>
          </w:tcPr>
          <w:p w14:paraId="5627AB58" w14:textId="71448AB5" w:rsidR="00DF7321" w:rsidRPr="007929E5" w:rsidRDefault="00DF7321" w:rsidP="00DF7321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HAnsi" w:hAnsiTheme="minorHAnsi" w:cstheme="minorHAnsi"/>
                <w:sz w:val="30"/>
                <w:szCs w:val="30"/>
                <w:cs/>
                <w:lang w:eastAsia="en-GB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(618)</w:t>
            </w:r>
          </w:p>
        </w:tc>
        <w:tc>
          <w:tcPr>
            <w:tcW w:w="233" w:type="dxa"/>
            <w:vAlign w:val="bottom"/>
          </w:tcPr>
          <w:p w14:paraId="4AE52FB3" w14:textId="77777777" w:rsidR="00DF7321" w:rsidRPr="007929E5" w:rsidRDefault="00DF7321" w:rsidP="00DF73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03" w:type="dxa"/>
            <w:vAlign w:val="bottom"/>
          </w:tcPr>
          <w:p w14:paraId="5563D2F9" w14:textId="65026D59" w:rsidR="00DF7321" w:rsidRPr="007929E5" w:rsidRDefault="00DF7321" w:rsidP="004646C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03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(570)</w:t>
            </w:r>
          </w:p>
        </w:tc>
        <w:tc>
          <w:tcPr>
            <w:tcW w:w="233" w:type="dxa"/>
            <w:vAlign w:val="bottom"/>
          </w:tcPr>
          <w:p w14:paraId="71A17857" w14:textId="77777777" w:rsidR="00DF7321" w:rsidRPr="007929E5" w:rsidRDefault="00DF7321" w:rsidP="00DF73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03" w:type="dxa"/>
            <w:vAlign w:val="bottom"/>
          </w:tcPr>
          <w:p w14:paraId="5A92924C" w14:textId="1BF0AFE1" w:rsidR="00DF7321" w:rsidRPr="007929E5" w:rsidRDefault="00DF7321" w:rsidP="004646C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40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880</w:t>
            </w:r>
          </w:p>
        </w:tc>
        <w:tc>
          <w:tcPr>
            <w:tcW w:w="235" w:type="dxa"/>
            <w:vAlign w:val="bottom"/>
          </w:tcPr>
          <w:p w14:paraId="44034EA4" w14:textId="77777777" w:rsidR="00DF7321" w:rsidRPr="007929E5" w:rsidRDefault="00DF7321" w:rsidP="00DF73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85" w:type="dxa"/>
            <w:vAlign w:val="bottom"/>
          </w:tcPr>
          <w:p w14:paraId="4DECCC09" w14:textId="7F5FE45C" w:rsidR="00DF7321" w:rsidRPr="004646C9" w:rsidRDefault="00DF7321" w:rsidP="004646C9">
            <w:pPr>
              <w:pStyle w:val="acctfourfigures"/>
              <w:tabs>
                <w:tab w:val="clear" w:pos="765"/>
                <w:tab w:val="decimal" w:pos="377"/>
              </w:tabs>
              <w:spacing w:line="240" w:lineRule="atLeast"/>
              <w:ind w:left="-79" w:right="64"/>
              <w:jc w:val="right"/>
              <w:rPr>
                <w:rFonts w:asciiTheme="minorHAnsi" w:hAnsiTheme="minorHAnsi" w:cstheme="minorHAnsi"/>
                <w:sz w:val="30"/>
                <w:szCs w:val="30"/>
                <w:lang w:val="en-US" w:eastAsia="en-GB" w:bidi="th-TH"/>
              </w:rPr>
            </w:pPr>
            <w:r w:rsidRPr="004646C9">
              <w:rPr>
                <w:rFonts w:asciiTheme="minorHAnsi" w:hAnsiTheme="minorHAnsi" w:cstheme="minorHAnsi"/>
                <w:sz w:val="30"/>
                <w:szCs w:val="30"/>
                <w:lang w:val="en-US" w:eastAsia="en-GB" w:bidi="th-TH"/>
              </w:rPr>
              <w:t>720</w:t>
            </w:r>
          </w:p>
        </w:tc>
      </w:tr>
    </w:tbl>
    <w:p w14:paraId="55F7AC94" w14:textId="77777777" w:rsidR="00B74EF8" w:rsidRDefault="00B74EF8">
      <w:r>
        <w:br w:type="page"/>
      </w:r>
    </w:p>
    <w:p w14:paraId="1185F267" w14:textId="462C3CB3" w:rsidR="0027046F" w:rsidRPr="007929E5" w:rsidRDefault="00FD5A00" w:rsidP="004D1C36">
      <w:pPr>
        <w:pStyle w:val="index"/>
        <w:numPr>
          <w:ilvl w:val="0"/>
          <w:numId w:val="32"/>
        </w:numPr>
        <w:tabs>
          <w:tab w:val="clear" w:pos="772"/>
        </w:tabs>
        <w:spacing w:after="0" w:line="240" w:lineRule="atLeast"/>
        <w:ind w:left="540" w:hanging="540"/>
        <w:rPr>
          <w:rFonts w:asciiTheme="minorHAnsi" w:hAnsiTheme="minorHAnsi" w:cstheme="minorHAnsi"/>
          <w:cs/>
          <w:lang w:val="en-US"/>
        </w:rPr>
      </w:pPr>
      <w:r w:rsidRPr="007929E5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lastRenderedPageBreak/>
        <w:t>ทุนเรือนหุ้น</w:t>
      </w:r>
    </w:p>
    <w:tbl>
      <w:tblPr>
        <w:tblW w:w="934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851"/>
        <w:gridCol w:w="283"/>
        <w:gridCol w:w="1163"/>
        <w:gridCol w:w="243"/>
        <w:gridCol w:w="1146"/>
        <w:gridCol w:w="283"/>
        <w:gridCol w:w="1134"/>
        <w:gridCol w:w="284"/>
        <w:gridCol w:w="992"/>
      </w:tblGrid>
      <w:tr w:rsidR="00906BCC" w:rsidRPr="007929E5" w14:paraId="0C6DDB2F" w14:textId="77777777" w:rsidTr="00540D6C">
        <w:trPr>
          <w:trHeight w:hRule="exact" w:val="403"/>
          <w:tblHeader/>
        </w:trPr>
        <w:tc>
          <w:tcPr>
            <w:tcW w:w="2970" w:type="dxa"/>
          </w:tcPr>
          <w:p w14:paraId="5AB10E2B" w14:textId="5EAC33C8" w:rsidR="00906BCC" w:rsidRPr="007929E5" w:rsidRDefault="00906BCC" w:rsidP="004E7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851" w:type="dxa"/>
          </w:tcPr>
          <w:p w14:paraId="2BE4C5D1" w14:textId="4EC61B41" w:rsidR="00906BCC" w:rsidRPr="007929E5" w:rsidRDefault="00906BCC" w:rsidP="004E7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83" w:type="dxa"/>
          </w:tcPr>
          <w:p w14:paraId="0285B786" w14:textId="77777777" w:rsidR="00906BCC" w:rsidRPr="007929E5" w:rsidRDefault="00906BCC" w:rsidP="004E7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DE45ED" w14:textId="0C59EBC6" w:rsidR="00906BCC" w:rsidRPr="007929E5" w:rsidRDefault="00906BCC" w:rsidP="009837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sz w:val="30"/>
                <w:szCs w:val="30"/>
                <w:cs/>
              </w:rPr>
              <w:t>256</w:t>
            </w:r>
            <w:r w:rsidRPr="007929E5">
              <w:rPr>
                <w:rFonts w:asciiTheme="minorHAnsi" w:hAnsiTheme="minorHAnsi" w:cstheme="minorHAnsi"/>
                <w:bCs/>
                <w:sz w:val="30"/>
                <w:szCs w:val="30"/>
              </w:rPr>
              <w:t>2</w:t>
            </w:r>
          </w:p>
        </w:tc>
        <w:tc>
          <w:tcPr>
            <w:tcW w:w="283" w:type="dxa"/>
            <w:shd w:val="clear" w:color="auto" w:fill="auto"/>
          </w:tcPr>
          <w:p w14:paraId="102D826C" w14:textId="77777777" w:rsidR="00906BCC" w:rsidRPr="007929E5" w:rsidRDefault="00906BCC" w:rsidP="00AC7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F1343D" w14:textId="2F31BC41" w:rsidR="00906BCC" w:rsidRPr="007929E5" w:rsidRDefault="00906BCC" w:rsidP="00AC7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Cs/>
                <w:sz w:val="30"/>
                <w:szCs w:val="30"/>
              </w:rPr>
              <w:t>2561</w:t>
            </w:r>
          </w:p>
        </w:tc>
      </w:tr>
      <w:tr w:rsidR="00906BCC" w:rsidRPr="007929E5" w14:paraId="7FEE8051" w14:textId="77777777" w:rsidTr="00540D6C">
        <w:trPr>
          <w:trHeight w:hRule="exact" w:val="403"/>
          <w:tblHeader/>
        </w:trPr>
        <w:tc>
          <w:tcPr>
            <w:tcW w:w="2970" w:type="dxa"/>
          </w:tcPr>
          <w:p w14:paraId="6D7E5770" w14:textId="77777777" w:rsidR="00906BCC" w:rsidRPr="007929E5" w:rsidRDefault="00906BCC" w:rsidP="004E7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851" w:type="dxa"/>
          </w:tcPr>
          <w:p w14:paraId="06C2234D" w14:textId="77777777" w:rsidR="00906BCC" w:rsidRPr="007929E5" w:rsidRDefault="00906BCC" w:rsidP="004E7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83" w:type="dxa"/>
          </w:tcPr>
          <w:p w14:paraId="60D101DC" w14:textId="77777777" w:rsidR="00906BCC" w:rsidRPr="007929E5" w:rsidRDefault="00906BCC" w:rsidP="004E7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shd w:val="clear" w:color="auto" w:fill="auto"/>
          </w:tcPr>
          <w:p w14:paraId="4D413A4D" w14:textId="77777777" w:rsidR="00906BCC" w:rsidRPr="007929E5" w:rsidRDefault="00906BCC" w:rsidP="004E7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inorHAnsi" w:hAnsiTheme="minorHAnsi" w:cstheme="minorHAnsi"/>
                <w:b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5A666C98" w14:textId="77777777" w:rsidR="00906BCC" w:rsidRPr="007929E5" w:rsidRDefault="00906BCC" w:rsidP="004E7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</w:tcPr>
          <w:p w14:paraId="2660EE25" w14:textId="77777777" w:rsidR="00906BCC" w:rsidRPr="007929E5" w:rsidRDefault="00906BCC" w:rsidP="004E7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83" w:type="dxa"/>
          </w:tcPr>
          <w:p w14:paraId="6F9CBCA2" w14:textId="77777777" w:rsidR="00906BCC" w:rsidRPr="007929E5" w:rsidRDefault="00906BCC" w:rsidP="004E7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AFD7FB8" w14:textId="77777777" w:rsidR="00906BCC" w:rsidRPr="007929E5" w:rsidRDefault="00906BCC" w:rsidP="004E7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inorHAnsi" w:hAnsiTheme="minorHAnsi" w:cstheme="minorHAnsi"/>
                <w:b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A19B334" w14:textId="77777777" w:rsidR="00906BCC" w:rsidRPr="007929E5" w:rsidRDefault="00906BCC" w:rsidP="004E7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6FC8105" w14:textId="77777777" w:rsidR="00906BCC" w:rsidRPr="007929E5" w:rsidRDefault="00906BCC" w:rsidP="004E7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906BCC" w:rsidRPr="007929E5" w14:paraId="7F34D9E3" w14:textId="77777777" w:rsidTr="00540D6C">
        <w:trPr>
          <w:trHeight w:hRule="exact" w:val="403"/>
          <w:tblHeader/>
        </w:trPr>
        <w:tc>
          <w:tcPr>
            <w:tcW w:w="2970" w:type="dxa"/>
          </w:tcPr>
          <w:p w14:paraId="7BBDAC04" w14:textId="77777777" w:rsidR="00906BCC" w:rsidRPr="007929E5" w:rsidRDefault="00906BCC" w:rsidP="004E7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851" w:type="dxa"/>
          </w:tcPr>
          <w:p w14:paraId="787816FB" w14:textId="77777777" w:rsidR="00906BCC" w:rsidRPr="007929E5" w:rsidRDefault="00906BCC" w:rsidP="004E7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HAnsi" w:hAnsiTheme="minorHAnsi" w:cstheme="minorHAnsi"/>
                <w:b/>
                <w:i/>
                <w:i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83" w:type="dxa"/>
          </w:tcPr>
          <w:p w14:paraId="32169638" w14:textId="77777777" w:rsidR="00906BCC" w:rsidRPr="007929E5" w:rsidRDefault="00906BCC" w:rsidP="004E7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5245" w:type="dxa"/>
            <w:gridSpan w:val="7"/>
          </w:tcPr>
          <w:p w14:paraId="278D9FB6" w14:textId="77777777" w:rsidR="00906BCC" w:rsidRPr="007929E5" w:rsidRDefault="00906BCC" w:rsidP="004E7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i/>
                <w:i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i/>
                <w:iCs/>
                <w:sz w:val="30"/>
                <w:szCs w:val="30"/>
                <w:cs/>
              </w:rPr>
              <w:t>(พันหุ้น</w:t>
            </w:r>
            <w:r w:rsidRPr="007929E5">
              <w:rPr>
                <w:rFonts w:asciiTheme="minorHAnsi" w:hAnsiTheme="minorHAnsi" w:cstheme="minorHAnsi"/>
                <w:b/>
                <w:i/>
                <w:iCs/>
                <w:sz w:val="30"/>
                <w:szCs w:val="30"/>
              </w:rPr>
              <w:t xml:space="preserve"> / </w:t>
            </w:r>
            <w:r w:rsidRPr="007929E5">
              <w:rPr>
                <w:rFonts w:asciiTheme="minorHAnsi" w:hAnsiTheme="minorHAnsi" w:cstheme="minorHAns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06BCC" w:rsidRPr="007929E5" w14:paraId="28445756" w14:textId="77777777" w:rsidTr="00540D6C">
        <w:trPr>
          <w:trHeight w:hRule="exact" w:val="403"/>
        </w:trPr>
        <w:tc>
          <w:tcPr>
            <w:tcW w:w="2970" w:type="dxa"/>
          </w:tcPr>
          <w:p w14:paraId="42E594FE" w14:textId="35C5B70D" w:rsidR="00906BCC" w:rsidRPr="007929E5" w:rsidRDefault="00906BCC" w:rsidP="004E7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 w:hint="cs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51" w:type="dxa"/>
          </w:tcPr>
          <w:p w14:paraId="7AFF89A5" w14:textId="77777777" w:rsidR="00906BCC" w:rsidRPr="007929E5" w:rsidRDefault="00906BCC" w:rsidP="004E7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83" w:type="dxa"/>
          </w:tcPr>
          <w:p w14:paraId="385078B3" w14:textId="77777777" w:rsidR="00906BCC" w:rsidRPr="007929E5" w:rsidRDefault="00906BCC" w:rsidP="004E7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163" w:type="dxa"/>
          </w:tcPr>
          <w:p w14:paraId="02334B50" w14:textId="77777777" w:rsidR="00906BCC" w:rsidRPr="007929E5" w:rsidRDefault="00906BCC" w:rsidP="004E7A2C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04DCFF34" w14:textId="77777777" w:rsidR="00906BCC" w:rsidRPr="007929E5" w:rsidRDefault="00906BCC" w:rsidP="004E7A2C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2D3717C8" w14:textId="77777777" w:rsidR="00906BCC" w:rsidRPr="007929E5" w:rsidRDefault="00906BCC" w:rsidP="004E7A2C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35980C5E" w14:textId="77777777" w:rsidR="00906BCC" w:rsidRPr="007929E5" w:rsidRDefault="00906BCC" w:rsidP="004E7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14:paraId="251F5000" w14:textId="77777777" w:rsidR="00906BCC" w:rsidRPr="007929E5" w:rsidRDefault="00906BCC" w:rsidP="004E7A2C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3D4CC3B3" w14:textId="77777777" w:rsidR="00906BCC" w:rsidRPr="007929E5" w:rsidRDefault="00906BCC" w:rsidP="004E7A2C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44FC909B" w14:textId="77777777" w:rsidR="00906BCC" w:rsidRPr="007929E5" w:rsidRDefault="00906BCC" w:rsidP="004E7A2C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</w:tr>
      <w:tr w:rsidR="00906BCC" w:rsidRPr="007929E5" w14:paraId="0ECDCFBF" w14:textId="77777777" w:rsidTr="00540D6C">
        <w:trPr>
          <w:trHeight w:hRule="exact" w:val="403"/>
        </w:trPr>
        <w:tc>
          <w:tcPr>
            <w:tcW w:w="2970" w:type="dxa"/>
          </w:tcPr>
          <w:p w14:paraId="6F93F37D" w14:textId="0ADD6C7B" w:rsidR="00906BCC" w:rsidRPr="007929E5" w:rsidRDefault="00906BCC" w:rsidP="003468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ณ วันที่ </w:t>
            </w: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 xml:space="preserve">1 </w:t>
            </w: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มกราคม</w:t>
            </w:r>
          </w:p>
        </w:tc>
        <w:tc>
          <w:tcPr>
            <w:tcW w:w="851" w:type="dxa"/>
          </w:tcPr>
          <w:p w14:paraId="4D239C9C" w14:textId="77777777" w:rsidR="00906BCC" w:rsidRPr="007929E5" w:rsidRDefault="00906BCC" w:rsidP="00346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83" w:type="dxa"/>
          </w:tcPr>
          <w:p w14:paraId="6A3BF352" w14:textId="77777777" w:rsidR="00906BCC" w:rsidRPr="007929E5" w:rsidRDefault="00906BCC" w:rsidP="003468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163" w:type="dxa"/>
          </w:tcPr>
          <w:p w14:paraId="18F28B26" w14:textId="77777777" w:rsidR="00906BCC" w:rsidRPr="007929E5" w:rsidRDefault="00906BCC" w:rsidP="00346830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2BD0FC09" w14:textId="77777777" w:rsidR="00906BCC" w:rsidRPr="007929E5" w:rsidRDefault="00906BCC" w:rsidP="00346830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0B61A6D6" w14:textId="77777777" w:rsidR="00906BCC" w:rsidRPr="007929E5" w:rsidRDefault="00906BCC" w:rsidP="00346830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3C4A10BF" w14:textId="77777777" w:rsidR="00906BCC" w:rsidRPr="007929E5" w:rsidRDefault="00906BCC" w:rsidP="00346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14:paraId="0071414A" w14:textId="77777777" w:rsidR="00906BCC" w:rsidRPr="007929E5" w:rsidRDefault="00906BCC" w:rsidP="00346830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13E25574" w14:textId="77777777" w:rsidR="00906BCC" w:rsidRPr="007929E5" w:rsidRDefault="00906BCC" w:rsidP="00346830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6CF50500" w14:textId="77777777" w:rsidR="00906BCC" w:rsidRPr="007929E5" w:rsidRDefault="00906BCC" w:rsidP="00346830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</w:tr>
      <w:tr w:rsidR="00906BCC" w:rsidRPr="007929E5" w14:paraId="7EF915C6" w14:textId="77777777" w:rsidTr="00540D6C">
        <w:trPr>
          <w:trHeight w:hRule="exact" w:val="403"/>
        </w:trPr>
        <w:tc>
          <w:tcPr>
            <w:tcW w:w="2970" w:type="dxa"/>
          </w:tcPr>
          <w:p w14:paraId="08A77C20" w14:textId="02841809" w:rsidR="00906BCC" w:rsidRPr="007929E5" w:rsidRDefault="00906BCC" w:rsidP="0094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-</w:t>
            </w:r>
            <w:r w:rsidRPr="007929E5">
              <w:rPr>
                <w:rFonts w:asciiTheme="minorHAnsi" w:hAnsiTheme="minorHAnsi" w:cstheme="minorHAnsi" w:hint="cs"/>
                <w:sz w:val="30"/>
                <w:szCs w:val="30"/>
                <w:cs/>
              </w:rPr>
              <w:t xml:space="preserve">  </w:t>
            </w: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51" w:type="dxa"/>
          </w:tcPr>
          <w:p w14:paraId="00520A9D" w14:textId="013F9292" w:rsidR="00906BCC" w:rsidRPr="007929E5" w:rsidRDefault="00906BCC" w:rsidP="00945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100</w:t>
            </w:r>
          </w:p>
        </w:tc>
        <w:tc>
          <w:tcPr>
            <w:tcW w:w="283" w:type="dxa"/>
          </w:tcPr>
          <w:p w14:paraId="666DC68E" w14:textId="77777777" w:rsidR="00906BCC" w:rsidRPr="007929E5" w:rsidRDefault="00906BCC" w:rsidP="0094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163" w:type="dxa"/>
          </w:tcPr>
          <w:p w14:paraId="1C672528" w14:textId="5C8CF48A" w:rsidR="00906BCC" w:rsidRPr="007929E5" w:rsidRDefault="00906BCC" w:rsidP="00540D6C">
            <w:pPr>
              <w:pStyle w:val="30"/>
              <w:tabs>
                <w:tab w:val="clear" w:pos="360"/>
                <w:tab w:val="clear" w:pos="720"/>
                <w:tab w:val="decimal" w:pos="92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8,8</w:t>
            </w:r>
            <w:r w:rsidR="00A113D0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8</w:t>
            </w:r>
            <w:r w:rsidRPr="007929E5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0</w:t>
            </w:r>
          </w:p>
        </w:tc>
        <w:tc>
          <w:tcPr>
            <w:tcW w:w="243" w:type="dxa"/>
          </w:tcPr>
          <w:p w14:paraId="3C094327" w14:textId="77777777" w:rsidR="00906BCC" w:rsidRPr="007929E5" w:rsidRDefault="00906BCC" w:rsidP="00945E9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4A61FDEB" w14:textId="2F7F5613" w:rsidR="00906BCC" w:rsidRPr="007929E5" w:rsidRDefault="00906BCC" w:rsidP="00945E9B">
            <w:pPr>
              <w:pStyle w:val="30"/>
              <w:tabs>
                <w:tab w:val="clear" w:pos="360"/>
                <w:tab w:val="clear" w:pos="720"/>
                <w:tab w:val="decimal" w:pos="917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887,983</w:t>
            </w:r>
          </w:p>
        </w:tc>
        <w:tc>
          <w:tcPr>
            <w:tcW w:w="283" w:type="dxa"/>
          </w:tcPr>
          <w:p w14:paraId="2C56F68A" w14:textId="77777777" w:rsidR="00906BCC" w:rsidRPr="007929E5" w:rsidRDefault="00906BCC" w:rsidP="00945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14:paraId="1F3CE1A1" w14:textId="24BD75CD" w:rsidR="00906BCC" w:rsidRPr="007929E5" w:rsidRDefault="00906BCC" w:rsidP="00945E9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6,800</w:t>
            </w:r>
          </w:p>
        </w:tc>
        <w:tc>
          <w:tcPr>
            <w:tcW w:w="284" w:type="dxa"/>
          </w:tcPr>
          <w:p w14:paraId="7DA89AA0" w14:textId="77777777" w:rsidR="00906BCC" w:rsidRPr="007929E5" w:rsidRDefault="00906BCC" w:rsidP="00945E9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4840F4B8" w14:textId="135D11BE" w:rsidR="00906BCC" w:rsidRPr="007929E5" w:rsidRDefault="00906BCC" w:rsidP="00945E9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680,000</w:t>
            </w:r>
          </w:p>
        </w:tc>
      </w:tr>
      <w:tr w:rsidR="0004322C" w:rsidRPr="007929E5" w14:paraId="0C6E061A" w14:textId="77777777" w:rsidTr="00540D6C">
        <w:trPr>
          <w:trHeight w:hRule="exact" w:val="403"/>
        </w:trPr>
        <w:tc>
          <w:tcPr>
            <w:tcW w:w="2970" w:type="dxa"/>
          </w:tcPr>
          <w:p w14:paraId="1BA4871F" w14:textId="4BC5EB4A" w:rsidR="0004322C" w:rsidRPr="007929E5" w:rsidRDefault="0004322C" w:rsidP="0094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51" w:type="dxa"/>
          </w:tcPr>
          <w:p w14:paraId="11E08010" w14:textId="7622B0D1" w:rsidR="0004322C" w:rsidRPr="007929E5" w:rsidRDefault="0004322C" w:rsidP="00945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100</w:t>
            </w:r>
          </w:p>
        </w:tc>
        <w:tc>
          <w:tcPr>
            <w:tcW w:w="283" w:type="dxa"/>
          </w:tcPr>
          <w:p w14:paraId="6C9DAA72" w14:textId="77777777" w:rsidR="0004322C" w:rsidRPr="007929E5" w:rsidRDefault="0004322C" w:rsidP="0094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163" w:type="dxa"/>
          </w:tcPr>
          <w:p w14:paraId="77A0BFF0" w14:textId="2BE62BA7" w:rsidR="0004322C" w:rsidRPr="007929E5" w:rsidRDefault="0004322C" w:rsidP="0004322C">
            <w:pPr>
              <w:pStyle w:val="30"/>
              <w:tabs>
                <w:tab w:val="clear" w:pos="360"/>
                <w:tab w:val="clear" w:pos="720"/>
                <w:tab w:val="decimal" w:pos="65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</w:tcPr>
          <w:p w14:paraId="6CF04303" w14:textId="77777777" w:rsidR="0004322C" w:rsidRPr="007929E5" w:rsidRDefault="0004322C" w:rsidP="00945E9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5847A86C" w14:textId="38256489" w:rsidR="0004322C" w:rsidRPr="007929E5" w:rsidRDefault="0004322C" w:rsidP="0004322C">
            <w:pPr>
              <w:pStyle w:val="30"/>
              <w:tabs>
                <w:tab w:val="clear" w:pos="360"/>
                <w:tab w:val="clear" w:pos="720"/>
                <w:tab w:val="decimal" w:pos="65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50152B73" w14:textId="77777777" w:rsidR="0004322C" w:rsidRPr="007929E5" w:rsidRDefault="0004322C" w:rsidP="00043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730AA0D" w14:textId="3E44620A" w:rsidR="0004322C" w:rsidRPr="007929E5" w:rsidRDefault="0004322C" w:rsidP="00945E9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2,080</w:t>
            </w:r>
          </w:p>
        </w:tc>
        <w:tc>
          <w:tcPr>
            <w:tcW w:w="284" w:type="dxa"/>
          </w:tcPr>
          <w:p w14:paraId="00F8954F" w14:textId="77777777" w:rsidR="0004322C" w:rsidRPr="007929E5" w:rsidRDefault="0004322C" w:rsidP="00945E9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5B84B058" w14:textId="78465FCE" w:rsidR="0004322C" w:rsidRPr="007929E5" w:rsidRDefault="0004322C" w:rsidP="00945E9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207,983</w:t>
            </w:r>
          </w:p>
        </w:tc>
      </w:tr>
      <w:tr w:rsidR="00906BCC" w:rsidRPr="007929E5" w14:paraId="104A1C0A" w14:textId="77777777" w:rsidTr="00540D6C">
        <w:trPr>
          <w:trHeight w:hRule="exact" w:val="403"/>
        </w:trPr>
        <w:tc>
          <w:tcPr>
            <w:tcW w:w="2970" w:type="dxa"/>
          </w:tcPr>
          <w:p w14:paraId="28A01BAC" w14:textId="5DEF4154" w:rsidR="00906BCC" w:rsidRPr="007929E5" w:rsidRDefault="00906BCC" w:rsidP="0094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ลดมูลค่าหุ้น</w:t>
            </w:r>
          </w:p>
        </w:tc>
        <w:tc>
          <w:tcPr>
            <w:tcW w:w="851" w:type="dxa"/>
          </w:tcPr>
          <w:p w14:paraId="6F273B9F" w14:textId="77777777" w:rsidR="00906BCC" w:rsidRPr="007929E5" w:rsidRDefault="00906BCC" w:rsidP="00945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83" w:type="dxa"/>
          </w:tcPr>
          <w:p w14:paraId="4F2724D8" w14:textId="77777777" w:rsidR="00906BCC" w:rsidRPr="007929E5" w:rsidRDefault="00906BCC" w:rsidP="0094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163" w:type="dxa"/>
          </w:tcPr>
          <w:p w14:paraId="2BBD4378" w14:textId="77777777" w:rsidR="00906BCC" w:rsidRPr="007929E5" w:rsidRDefault="00906BCC" w:rsidP="00540D6C">
            <w:pPr>
              <w:pStyle w:val="30"/>
              <w:tabs>
                <w:tab w:val="clear" w:pos="360"/>
                <w:tab w:val="clear" w:pos="720"/>
                <w:tab w:val="decimal" w:pos="92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16D213A2" w14:textId="77777777" w:rsidR="00906BCC" w:rsidRPr="007929E5" w:rsidRDefault="00906BCC" w:rsidP="00945E9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1447FACE" w14:textId="77777777" w:rsidR="00906BCC" w:rsidRPr="007929E5" w:rsidRDefault="00906BCC" w:rsidP="00945E9B">
            <w:pPr>
              <w:pStyle w:val="30"/>
              <w:tabs>
                <w:tab w:val="clear" w:pos="360"/>
                <w:tab w:val="clear" w:pos="720"/>
                <w:tab w:val="decimal" w:pos="917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286D7938" w14:textId="77777777" w:rsidR="00906BCC" w:rsidRPr="007929E5" w:rsidRDefault="00906BCC" w:rsidP="00945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14:paraId="0AD01EA8" w14:textId="77777777" w:rsidR="00906BCC" w:rsidRPr="007929E5" w:rsidRDefault="00906BCC" w:rsidP="00945E9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6D34C72E" w14:textId="77777777" w:rsidR="00906BCC" w:rsidRPr="007929E5" w:rsidRDefault="00906BCC" w:rsidP="00945E9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1CCA19BD" w14:textId="77777777" w:rsidR="00906BCC" w:rsidRPr="007929E5" w:rsidRDefault="00906BCC" w:rsidP="00945E9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</w:tr>
      <w:tr w:rsidR="00906BCC" w:rsidRPr="007929E5" w14:paraId="68B2803A" w14:textId="77777777" w:rsidTr="00540D6C">
        <w:trPr>
          <w:trHeight w:hRule="exact" w:val="403"/>
        </w:trPr>
        <w:tc>
          <w:tcPr>
            <w:tcW w:w="2970" w:type="dxa"/>
          </w:tcPr>
          <w:p w14:paraId="4794D575" w14:textId="773A28DF" w:rsidR="00906BCC" w:rsidRPr="007929E5" w:rsidRDefault="00906BCC" w:rsidP="00906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0"/>
              <w:jc w:val="thaiDistribute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-</w:t>
            </w:r>
            <w:r w:rsidRPr="007929E5">
              <w:rPr>
                <w:rFonts w:asciiTheme="minorHAnsi" w:hAnsiTheme="minorHAnsi" w:cstheme="minorHAnsi" w:hint="cs"/>
                <w:sz w:val="30"/>
                <w:szCs w:val="30"/>
                <w:cs/>
              </w:rPr>
              <w:t xml:space="preserve">  จากหุ้นละ </w:t>
            </w: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 xml:space="preserve">100 </w:t>
            </w:r>
            <w:r w:rsidRPr="007929E5">
              <w:rPr>
                <w:rFonts w:asciiTheme="minorHAnsi" w:hAnsiTheme="minorHAnsi" w:cstheme="minorHAnsi" w:hint="cs"/>
                <w:sz w:val="30"/>
                <w:szCs w:val="30"/>
                <w:cs/>
              </w:rPr>
              <w:t xml:space="preserve">บาท เป็น </w:t>
            </w: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 xml:space="preserve">1 </w:t>
            </w:r>
            <w:r w:rsidRPr="007929E5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851" w:type="dxa"/>
          </w:tcPr>
          <w:p w14:paraId="7A4FBBAB" w14:textId="62FC9589" w:rsidR="00906BCC" w:rsidRPr="007929E5" w:rsidRDefault="00906BCC" w:rsidP="00945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1</w:t>
            </w:r>
          </w:p>
        </w:tc>
        <w:tc>
          <w:tcPr>
            <w:tcW w:w="283" w:type="dxa"/>
          </w:tcPr>
          <w:p w14:paraId="5FDF8C79" w14:textId="77777777" w:rsidR="00906BCC" w:rsidRPr="007929E5" w:rsidRDefault="00906BCC" w:rsidP="0094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163" w:type="dxa"/>
          </w:tcPr>
          <w:p w14:paraId="1E1CF9D1" w14:textId="3B6CD0C3" w:rsidR="00906BCC" w:rsidRPr="007929E5" w:rsidRDefault="009F771A" w:rsidP="00540D6C">
            <w:pPr>
              <w:pStyle w:val="30"/>
              <w:tabs>
                <w:tab w:val="clear" w:pos="360"/>
                <w:tab w:val="clear" w:pos="720"/>
                <w:tab w:val="decimal" w:pos="92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879,1</w:t>
            </w:r>
            <w:r w:rsidR="00A113D0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0</w:t>
            </w:r>
            <w:r w:rsidRPr="007929E5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3</w:t>
            </w:r>
          </w:p>
        </w:tc>
        <w:tc>
          <w:tcPr>
            <w:tcW w:w="243" w:type="dxa"/>
          </w:tcPr>
          <w:p w14:paraId="58A88411" w14:textId="77777777" w:rsidR="00906BCC" w:rsidRPr="007929E5" w:rsidRDefault="00906BCC" w:rsidP="00945E9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53DF6268" w14:textId="1DA463D1" w:rsidR="00906BCC" w:rsidRPr="007929E5" w:rsidRDefault="009F771A" w:rsidP="009F771A">
            <w:pPr>
              <w:pStyle w:val="30"/>
              <w:tabs>
                <w:tab w:val="clear" w:pos="360"/>
                <w:tab w:val="clear" w:pos="720"/>
                <w:tab w:val="decimal" w:pos="65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3BCF0EA4" w14:textId="77777777" w:rsidR="00906BCC" w:rsidRPr="007929E5" w:rsidRDefault="00906BCC" w:rsidP="00945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14:paraId="117181C6" w14:textId="5C9F90D8" w:rsidR="00906BCC" w:rsidRPr="007929E5" w:rsidRDefault="00941D1C" w:rsidP="00941D1C">
            <w:pPr>
              <w:pStyle w:val="30"/>
              <w:tabs>
                <w:tab w:val="clear" w:pos="360"/>
                <w:tab w:val="clear" w:pos="720"/>
                <w:tab w:val="decimal" w:pos="57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4A8C3463" w14:textId="77777777" w:rsidR="00906BCC" w:rsidRPr="007929E5" w:rsidRDefault="00906BCC" w:rsidP="00945E9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7FC2A14A" w14:textId="70848382" w:rsidR="00906BCC" w:rsidRPr="007929E5" w:rsidRDefault="00941D1C" w:rsidP="00941D1C">
            <w:pPr>
              <w:pStyle w:val="30"/>
              <w:tabs>
                <w:tab w:val="clear" w:pos="360"/>
                <w:tab w:val="clear" w:pos="720"/>
                <w:tab w:val="decimal" w:pos="57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-</w:t>
            </w:r>
          </w:p>
        </w:tc>
      </w:tr>
      <w:tr w:rsidR="00906BCC" w:rsidRPr="007929E5" w14:paraId="581154F8" w14:textId="77777777" w:rsidTr="00540D6C">
        <w:trPr>
          <w:trHeight w:hRule="exact" w:val="403"/>
        </w:trPr>
        <w:tc>
          <w:tcPr>
            <w:tcW w:w="2970" w:type="dxa"/>
          </w:tcPr>
          <w:p w14:paraId="60D74D97" w14:textId="26BF76B1" w:rsidR="00906BCC" w:rsidRPr="007929E5" w:rsidRDefault="00906BCC" w:rsidP="0094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51" w:type="dxa"/>
          </w:tcPr>
          <w:p w14:paraId="2D194DAC" w14:textId="5E3EC23F" w:rsidR="00906BCC" w:rsidRPr="007929E5" w:rsidRDefault="00906BCC" w:rsidP="00945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1</w:t>
            </w:r>
          </w:p>
        </w:tc>
        <w:tc>
          <w:tcPr>
            <w:tcW w:w="283" w:type="dxa"/>
          </w:tcPr>
          <w:p w14:paraId="3EC57FA0" w14:textId="77777777" w:rsidR="00906BCC" w:rsidRPr="007929E5" w:rsidRDefault="00906BCC" w:rsidP="0094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39BDE32F" w14:textId="268EFBA4" w:rsidR="00906BCC" w:rsidRPr="007929E5" w:rsidRDefault="00906BCC" w:rsidP="00540D6C">
            <w:pPr>
              <w:pStyle w:val="30"/>
              <w:tabs>
                <w:tab w:val="clear" w:pos="360"/>
                <w:tab w:val="clear" w:pos="720"/>
                <w:tab w:val="decimal" w:pos="92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162,017</w:t>
            </w:r>
          </w:p>
        </w:tc>
        <w:tc>
          <w:tcPr>
            <w:tcW w:w="243" w:type="dxa"/>
          </w:tcPr>
          <w:p w14:paraId="44C1558B" w14:textId="77777777" w:rsidR="00906BCC" w:rsidRPr="007929E5" w:rsidRDefault="00906BCC" w:rsidP="00945E9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47FB9CAC" w14:textId="6C77A9A4" w:rsidR="00906BCC" w:rsidRPr="007929E5" w:rsidRDefault="00906BCC" w:rsidP="00BA2D15">
            <w:pPr>
              <w:pStyle w:val="30"/>
              <w:tabs>
                <w:tab w:val="clear" w:pos="360"/>
                <w:tab w:val="clear" w:pos="720"/>
                <w:tab w:val="decimal" w:pos="917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162,017</w:t>
            </w:r>
          </w:p>
        </w:tc>
        <w:tc>
          <w:tcPr>
            <w:tcW w:w="283" w:type="dxa"/>
          </w:tcPr>
          <w:p w14:paraId="1AB650E6" w14:textId="77777777" w:rsidR="00906BCC" w:rsidRPr="007929E5" w:rsidRDefault="00906BCC" w:rsidP="00945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14:paraId="5F4A35EF" w14:textId="3F796274" w:rsidR="00906BCC" w:rsidRPr="007929E5" w:rsidRDefault="0004322C" w:rsidP="0004322C">
            <w:pPr>
              <w:pStyle w:val="30"/>
              <w:tabs>
                <w:tab w:val="clear" w:pos="360"/>
                <w:tab w:val="clear" w:pos="720"/>
                <w:tab w:val="decimal" w:pos="57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3D03FC5F" w14:textId="77777777" w:rsidR="00906BCC" w:rsidRPr="007929E5" w:rsidRDefault="00906BCC" w:rsidP="0004322C">
            <w:pPr>
              <w:pStyle w:val="30"/>
              <w:tabs>
                <w:tab w:val="clear" w:pos="360"/>
                <w:tab w:val="clear" w:pos="720"/>
                <w:tab w:val="decimal" w:pos="57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  <w:lang w:val="en-US"/>
              </w:rPr>
            </w:pPr>
          </w:p>
        </w:tc>
        <w:tc>
          <w:tcPr>
            <w:tcW w:w="992" w:type="dxa"/>
          </w:tcPr>
          <w:p w14:paraId="5CF5AD97" w14:textId="04D6E181" w:rsidR="00906BCC" w:rsidRPr="007929E5" w:rsidRDefault="0004322C" w:rsidP="0004322C">
            <w:pPr>
              <w:pStyle w:val="30"/>
              <w:tabs>
                <w:tab w:val="clear" w:pos="360"/>
                <w:tab w:val="clear" w:pos="720"/>
                <w:tab w:val="decimal" w:pos="57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-</w:t>
            </w:r>
          </w:p>
        </w:tc>
      </w:tr>
      <w:tr w:rsidR="00906BCC" w:rsidRPr="007929E5" w14:paraId="344A22E7" w14:textId="77777777" w:rsidTr="00540D6C">
        <w:trPr>
          <w:trHeight w:hRule="exact" w:val="403"/>
        </w:trPr>
        <w:tc>
          <w:tcPr>
            <w:tcW w:w="2970" w:type="dxa"/>
          </w:tcPr>
          <w:p w14:paraId="2847B793" w14:textId="495EFA99" w:rsidR="00906BCC" w:rsidRPr="007929E5" w:rsidRDefault="00906BCC" w:rsidP="0094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 xml:space="preserve">31 </w:t>
            </w:r>
            <w:r w:rsidRPr="007929E5">
              <w:rPr>
                <w:rFonts w:asciiTheme="minorHAnsi" w:hAnsiTheme="minorHAnsi" w:cstheme="minorHAns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51" w:type="dxa"/>
          </w:tcPr>
          <w:p w14:paraId="3D4442B5" w14:textId="77777777" w:rsidR="00906BCC" w:rsidRPr="007929E5" w:rsidRDefault="00906BCC" w:rsidP="00945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83" w:type="dxa"/>
          </w:tcPr>
          <w:p w14:paraId="7EBFF3F7" w14:textId="77777777" w:rsidR="00906BCC" w:rsidRPr="007929E5" w:rsidRDefault="00906BCC" w:rsidP="00945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</w:tcPr>
          <w:p w14:paraId="24FF3F3F" w14:textId="77777777" w:rsidR="00906BCC" w:rsidRPr="007929E5" w:rsidRDefault="00906BCC" w:rsidP="00945E9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6F2A18BE" w14:textId="77777777" w:rsidR="00906BCC" w:rsidRPr="007929E5" w:rsidRDefault="00906BCC" w:rsidP="00945E9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3D042E74" w14:textId="77777777" w:rsidR="00906BCC" w:rsidRPr="007929E5" w:rsidRDefault="00906BCC" w:rsidP="00945E9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6476F4AD" w14:textId="77777777" w:rsidR="00906BCC" w:rsidRPr="007929E5" w:rsidRDefault="00906BCC" w:rsidP="00945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2957733" w14:textId="77777777" w:rsidR="00906BCC" w:rsidRPr="007929E5" w:rsidRDefault="00906BCC" w:rsidP="00945E9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7B0ABE02" w14:textId="77777777" w:rsidR="00906BCC" w:rsidRPr="007929E5" w:rsidRDefault="00906BCC" w:rsidP="00945E9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62854CD" w14:textId="77777777" w:rsidR="00906BCC" w:rsidRPr="007929E5" w:rsidRDefault="00906BCC" w:rsidP="00945E9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</w:tr>
      <w:tr w:rsidR="00906BCC" w:rsidRPr="007929E5" w14:paraId="4BA342F3" w14:textId="77777777" w:rsidTr="00540D6C">
        <w:trPr>
          <w:trHeight w:hRule="exact" w:val="403"/>
        </w:trPr>
        <w:tc>
          <w:tcPr>
            <w:tcW w:w="2970" w:type="dxa"/>
          </w:tcPr>
          <w:p w14:paraId="780E2787" w14:textId="5163131A" w:rsidR="00906BCC" w:rsidRPr="007929E5" w:rsidRDefault="00906BCC" w:rsidP="009745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</w:tcPr>
          <w:p w14:paraId="353C8057" w14:textId="472B7E08" w:rsidR="00906BCC" w:rsidRPr="007929E5" w:rsidRDefault="00906BCC" w:rsidP="00974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100</w:t>
            </w:r>
          </w:p>
        </w:tc>
        <w:tc>
          <w:tcPr>
            <w:tcW w:w="283" w:type="dxa"/>
          </w:tcPr>
          <w:p w14:paraId="6D14556E" w14:textId="77777777" w:rsidR="00906BCC" w:rsidRPr="007929E5" w:rsidRDefault="00906BCC" w:rsidP="009745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163" w:type="dxa"/>
            <w:tcBorders>
              <w:bottom w:val="double" w:sz="4" w:space="0" w:color="auto"/>
            </w:tcBorders>
          </w:tcPr>
          <w:p w14:paraId="401E5645" w14:textId="1058D166" w:rsidR="00906BCC" w:rsidRPr="007929E5" w:rsidRDefault="00941D1C" w:rsidP="00540D6C">
            <w:pPr>
              <w:pStyle w:val="30"/>
              <w:tabs>
                <w:tab w:val="clear" w:pos="360"/>
                <w:tab w:val="clear" w:pos="720"/>
                <w:tab w:val="decimal" w:pos="650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</w:tcPr>
          <w:p w14:paraId="66E071E7" w14:textId="77777777" w:rsidR="00906BCC" w:rsidRPr="007929E5" w:rsidRDefault="00906BCC" w:rsidP="00941D1C">
            <w:pPr>
              <w:pStyle w:val="30"/>
              <w:tabs>
                <w:tab w:val="clear" w:pos="360"/>
                <w:tab w:val="clear" w:pos="720"/>
                <w:tab w:val="decimal" w:pos="527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46" w:type="dxa"/>
            <w:tcBorders>
              <w:bottom w:val="double" w:sz="4" w:space="0" w:color="auto"/>
            </w:tcBorders>
          </w:tcPr>
          <w:p w14:paraId="4B7E86C8" w14:textId="3A65F538" w:rsidR="00906BCC" w:rsidRPr="007929E5" w:rsidRDefault="00941D1C" w:rsidP="00941D1C">
            <w:pPr>
              <w:pStyle w:val="30"/>
              <w:tabs>
                <w:tab w:val="clear" w:pos="360"/>
                <w:tab w:val="clear" w:pos="720"/>
                <w:tab w:val="decimal" w:pos="650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500574A8" w14:textId="77777777" w:rsidR="00906BCC" w:rsidRPr="007929E5" w:rsidRDefault="00906BCC" w:rsidP="00974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7C592E3D" w14:textId="53C287E7" w:rsidR="00906BCC" w:rsidRPr="007929E5" w:rsidRDefault="00906BCC" w:rsidP="00974518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8,880</w:t>
            </w:r>
          </w:p>
        </w:tc>
        <w:tc>
          <w:tcPr>
            <w:tcW w:w="284" w:type="dxa"/>
          </w:tcPr>
          <w:p w14:paraId="044FD8DE" w14:textId="77777777" w:rsidR="00906BCC" w:rsidRPr="007929E5" w:rsidRDefault="00906BCC" w:rsidP="00974518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063F761F" w14:textId="68E49842" w:rsidR="00906BCC" w:rsidRPr="007929E5" w:rsidRDefault="00906BCC" w:rsidP="00974518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887,983</w:t>
            </w:r>
          </w:p>
        </w:tc>
      </w:tr>
      <w:tr w:rsidR="00906BCC" w:rsidRPr="007929E5" w14:paraId="072326F1" w14:textId="77777777" w:rsidTr="00540D6C">
        <w:trPr>
          <w:trHeight w:hRule="exact" w:val="403"/>
        </w:trPr>
        <w:tc>
          <w:tcPr>
            <w:tcW w:w="2970" w:type="dxa"/>
          </w:tcPr>
          <w:p w14:paraId="49B19241" w14:textId="6CBD4407" w:rsidR="00906BCC" w:rsidRPr="007929E5" w:rsidRDefault="00906BCC" w:rsidP="009745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</w:tcPr>
          <w:p w14:paraId="2DE4A87B" w14:textId="33E7A76C" w:rsidR="00906BCC" w:rsidRPr="007929E5" w:rsidRDefault="00906BCC" w:rsidP="00974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1</w:t>
            </w:r>
          </w:p>
        </w:tc>
        <w:tc>
          <w:tcPr>
            <w:tcW w:w="283" w:type="dxa"/>
          </w:tcPr>
          <w:p w14:paraId="382042F6" w14:textId="77777777" w:rsidR="00906BCC" w:rsidRPr="007929E5" w:rsidRDefault="00906BCC" w:rsidP="009745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163" w:type="dxa"/>
            <w:tcBorders>
              <w:bottom w:val="double" w:sz="4" w:space="0" w:color="auto"/>
            </w:tcBorders>
          </w:tcPr>
          <w:p w14:paraId="48B5ADC2" w14:textId="54368217" w:rsidR="00906BCC" w:rsidRPr="007929E5" w:rsidRDefault="00906BCC" w:rsidP="00540D6C">
            <w:pPr>
              <w:pStyle w:val="30"/>
              <w:tabs>
                <w:tab w:val="clear" w:pos="360"/>
                <w:tab w:val="clear" w:pos="720"/>
                <w:tab w:val="decimal" w:pos="920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1</w:t>
            </w:r>
            <w:r w:rsidR="00540D6C"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,050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,0</w:t>
            </w:r>
            <w:r w:rsidR="00540D6C"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00</w:t>
            </w:r>
          </w:p>
        </w:tc>
        <w:tc>
          <w:tcPr>
            <w:tcW w:w="243" w:type="dxa"/>
          </w:tcPr>
          <w:p w14:paraId="7CD7D5DF" w14:textId="77777777" w:rsidR="00906BCC" w:rsidRPr="007929E5" w:rsidRDefault="00906BCC" w:rsidP="00974518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146" w:type="dxa"/>
            <w:tcBorders>
              <w:top w:val="double" w:sz="4" w:space="0" w:color="auto"/>
              <w:bottom w:val="double" w:sz="4" w:space="0" w:color="auto"/>
            </w:tcBorders>
          </w:tcPr>
          <w:p w14:paraId="7F34C983" w14:textId="1ACE3628" w:rsidR="00906BCC" w:rsidRPr="007929E5" w:rsidRDefault="00906BCC" w:rsidP="00974518">
            <w:pPr>
              <w:pStyle w:val="30"/>
              <w:tabs>
                <w:tab w:val="clear" w:pos="360"/>
                <w:tab w:val="clear" w:pos="720"/>
                <w:tab w:val="decimal" w:pos="917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1</w:t>
            </w:r>
            <w:r w:rsidR="00540D6C"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,050,000</w:t>
            </w:r>
          </w:p>
        </w:tc>
        <w:tc>
          <w:tcPr>
            <w:tcW w:w="283" w:type="dxa"/>
          </w:tcPr>
          <w:p w14:paraId="2723B063" w14:textId="77777777" w:rsidR="00906BCC" w:rsidRPr="007929E5" w:rsidRDefault="00906BCC" w:rsidP="00974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1F327AF1" w14:textId="3D476002" w:rsidR="00906BCC" w:rsidRPr="007929E5" w:rsidRDefault="00906BCC" w:rsidP="00974518">
            <w:pPr>
              <w:pStyle w:val="30"/>
              <w:tabs>
                <w:tab w:val="clear" w:pos="360"/>
                <w:tab w:val="clear" w:pos="720"/>
                <w:tab w:val="decimal" w:pos="570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6EA33322" w14:textId="77777777" w:rsidR="00906BCC" w:rsidRPr="007929E5" w:rsidRDefault="00906BCC" w:rsidP="00974518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05ED996A" w14:textId="763AF22F" w:rsidR="00906BCC" w:rsidRPr="007929E5" w:rsidRDefault="00906BCC" w:rsidP="00974518">
            <w:pPr>
              <w:pStyle w:val="30"/>
              <w:tabs>
                <w:tab w:val="clear" w:pos="360"/>
                <w:tab w:val="clear" w:pos="720"/>
                <w:tab w:val="decimal" w:pos="570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906BCC" w:rsidRPr="007929E5" w14:paraId="5890A98F" w14:textId="77777777" w:rsidTr="00540D6C">
        <w:trPr>
          <w:trHeight w:hRule="exact" w:val="259"/>
        </w:trPr>
        <w:tc>
          <w:tcPr>
            <w:tcW w:w="2970" w:type="dxa"/>
          </w:tcPr>
          <w:p w14:paraId="4392598A" w14:textId="77777777" w:rsidR="00906BCC" w:rsidRPr="007929E5" w:rsidRDefault="00906BCC" w:rsidP="003468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14:paraId="6E74CBBE" w14:textId="04C494BA" w:rsidR="00906BCC" w:rsidRPr="007929E5" w:rsidRDefault="00906BCC" w:rsidP="00346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83" w:type="dxa"/>
          </w:tcPr>
          <w:p w14:paraId="11B9286B" w14:textId="77777777" w:rsidR="00906BCC" w:rsidRPr="007929E5" w:rsidRDefault="00906BCC" w:rsidP="003468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double" w:sz="4" w:space="0" w:color="auto"/>
            </w:tcBorders>
          </w:tcPr>
          <w:p w14:paraId="07505609" w14:textId="77777777" w:rsidR="00906BCC" w:rsidRPr="007929E5" w:rsidRDefault="00906BCC" w:rsidP="00346830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30013D7C" w14:textId="77777777" w:rsidR="00906BCC" w:rsidRPr="007929E5" w:rsidRDefault="00906BCC" w:rsidP="00346830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146" w:type="dxa"/>
            <w:tcBorders>
              <w:top w:val="double" w:sz="4" w:space="0" w:color="auto"/>
            </w:tcBorders>
          </w:tcPr>
          <w:p w14:paraId="3AA089F3" w14:textId="77777777" w:rsidR="00906BCC" w:rsidRPr="007929E5" w:rsidRDefault="00906BCC" w:rsidP="00346830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3BD90931" w14:textId="77777777" w:rsidR="00906BCC" w:rsidRPr="007929E5" w:rsidRDefault="00906BCC" w:rsidP="00346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10427572" w14:textId="77777777" w:rsidR="00906BCC" w:rsidRPr="007929E5" w:rsidRDefault="00906BCC" w:rsidP="00346830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60A04551" w14:textId="77777777" w:rsidR="00906BCC" w:rsidRPr="007929E5" w:rsidRDefault="00906BCC" w:rsidP="00346830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7F902963" w14:textId="77777777" w:rsidR="00906BCC" w:rsidRPr="007929E5" w:rsidRDefault="00906BCC" w:rsidP="00346830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</w:tr>
      <w:tr w:rsidR="00906BCC" w:rsidRPr="007929E5" w14:paraId="62A13CF3" w14:textId="77777777" w:rsidTr="00540D6C">
        <w:trPr>
          <w:trHeight w:hRule="exact" w:val="403"/>
        </w:trPr>
        <w:tc>
          <w:tcPr>
            <w:tcW w:w="2970" w:type="dxa"/>
          </w:tcPr>
          <w:p w14:paraId="1457BAE9" w14:textId="1CE648D7" w:rsidR="00906BCC" w:rsidRPr="007929E5" w:rsidRDefault="00906BCC" w:rsidP="003468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 w:hint="cs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851" w:type="dxa"/>
          </w:tcPr>
          <w:p w14:paraId="1409F8A3" w14:textId="77777777" w:rsidR="00906BCC" w:rsidRPr="007929E5" w:rsidRDefault="00906BCC" w:rsidP="00346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83" w:type="dxa"/>
          </w:tcPr>
          <w:p w14:paraId="5D944D12" w14:textId="77777777" w:rsidR="00906BCC" w:rsidRPr="007929E5" w:rsidRDefault="00906BCC" w:rsidP="003468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163" w:type="dxa"/>
          </w:tcPr>
          <w:p w14:paraId="1D5D8CCC" w14:textId="77777777" w:rsidR="00906BCC" w:rsidRPr="007929E5" w:rsidRDefault="00906BCC" w:rsidP="00346830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28EF3F1C" w14:textId="77777777" w:rsidR="00906BCC" w:rsidRPr="007929E5" w:rsidRDefault="00906BCC" w:rsidP="00346830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7D54D635" w14:textId="77777777" w:rsidR="00906BCC" w:rsidRPr="007929E5" w:rsidRDefault="00906BCC" w:rsidP="00346830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3AAAA292" w14:textId="77777777" w:rsidR="00906BCC" w:rsidRPr="007929E5" w:rsidRDefault="00906BCC" w:rsidP="00346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14:paraId="3F2B837F" w14:textId="77777777" w:rsidR="00906BCC" w:rsidRPr="007929E5" w:rsidRDefault="00906BCC" w:rsidP="00346830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03606B6B" w14:textId="77777777" w:rsidR="00906BCC" w:rsidRPr="007929E5" w:rsidRDefault="00906BCC" w:rsidP="00346830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250597E7" w14:textId="77777777" w:rsidR="00906BCC" w:rsidRPr="007929E5" w:rsidRDefault="00906BCC" w:rsidP="00346830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</w:tr>
      <w:tr w:rsidR="00906BCC" w:rsidRPr="007929E5" w14:paraId="3F764772" w14:textId="77777777" w:rsidTr="00540D6C">
        <w:trPr>
          <w:trHeight w:hRule="exact" w:val="403"/>
        </w:trPr>
        <w:tc>
          <w:tcPr>
            <w:tcW w:w="2970" w:type="dxa"/>
          </w:tcPr>
          <w:p w14:paraId="0252C929" w14:textId="77777777" w:rsidR="00906BCC" w:rsidRPr="007929E5" w:rsidRDefault="00906BCC" w:rsidP="003468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ณ วันที่ </w:t>
            </w: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 xml:space="preserve">1 </w:t>
            </w: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มกราคม</w:t>
            </w:r>
          </w:p>
        </w:tc>
        <w:tc>
          <w:tcPr>
            <w:tcW w:w="851" w:type="dxa"/>
          </w:tcPr>
          <w:p w14:paraId="27FD7971" w14:textId="77777777" w:rsidR="00906BCC" w:rsidRPr="007929E5" w:rsidRDefault="00906BCC" w:rsidP="00346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83" w:type="dxa"/>
          </w:tcPr>
          <w:p w14:paraId="4228B952" w14:textId="77777777" w:rsidR="00906BCC" w:rsidRPr="007929E5" w:rsidRDefault="00906BCC" w:rsidP="003468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163" w:type="dxa"/>
          </w:tcPr>
          <w:p w14:paraId="2F5A4D64" w14:textId="77777777" w:rsidR="00906BCC" w:rsidRPr="007929E5" w:rsidRDefault="00906BCC" w:rsidP="00346830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3657BD8F" w14:textId="77777777" w:rsidR="00906BCC" w:rsidRPr="007929E5" w:rsidRDefault="00906BCC" w:rsidP="00346830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5F0FF4AF" w14:textId="77777777" w:rsidR="00906BCC" w:rsidRPr="007929E5" w:rsidRDefault="00906BCC" w:rsidP="00346830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022AC055" w14:textId="77777777" w:rsidR="00906BCC" w:rsidRPr="007929E5" w:rsidRDefault="00906BCC" w:rsidP="00346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14:paraId="3D213FCA" w14:textId="77777777" w:rsidR="00906BCC" w:rsidRPr="007929E5" w:rsidRDefault="00906BCC" w:rsidP="00346830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3F990A18" w14:textId="77777777" w:rsidR="00906BCC" w:rsidRPr="007929E5" w:rsidRDefault="00906BCC" w:rsidP="00346830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6D24FFCD" w14:textId="77777777" w:rsidR="00906BCC" w:rsidRPr="007929E5" w:rsidRDefault="00906BCC" w:rsidP="00346830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</w:tr>
      <w:tr w:rsidR="00906BCC" w:rsidRPr="007929E5" w14:paraId="31609DD1" w14:textId="77777777" w:rsidTr="00540D6C">
        <w:trPr>
          <w:trHeight w:hRule="exact" w:val="403"/>
        </w:trPr>
        <w:tc>
          <w:tcPr>
            <w:tcW w:w="2970" w:type="dxa"/>
          </w:tcPr>
          <w:p w14:paraId="379FB083" w14:textId="77777777" w:rsidR="00906BCC" w:rsidRPr="007929E5" w:rsidRDefault="00906BCC" w:rsidP="00346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</w:tcPr>
          <w:p w14:paraId="2A7D0120" w14:textId="77777777" w:rsidR="00906BCC" w:rsidRPr="007929E5" w:rsidRDefault="00906BCC" w:rsidP="00346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100</w:t>
            </w:r>
          </w:p>
        </w:tc>
        <w:tc>
          <w:tcPr>
            <w:tcW w:w="283" w:type="dxa"/>
          </w:tcPr>
          <w:p w14:paraId="18A0EC83" w14:textId="77777777" w:rsidR="00906BCC" w:rsidRPr="007929E5" w:rsidRDefault="00906BCC" w:rsidP="003468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163" w:type="dxa"/>
          </w:tcPr>
          <w:p w14:paraId="709E26CB" w14:textId="6506CB4C" w:rsidR="00906BCC" w:rsidRPr="007929E5" w:rsidRDefault="00906BCC" w:rsidP="00540D6C">
            <w:pPr>
              <w:pStyle w:val="30"/>
              <w:tabs>
                <w:tab w:val="clear" w:pos="360"/>
                <w:tab w:val="clear" w:pos="720"/>
                <w:tab w:val="decimal" w:pos="92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8,8</w:t>
            </w:r>
            <w:r w:rsidR="00A113D0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8</w:t>
            </w:r>
            <w:r w:rsidRPr="007929E5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0</w:t>
            </w:r>
          </w:p>
        </w:tc>
        <w:tc>
          <w:tcPr>
            <w:tcW w:w="243" w:type="dxa"/>
          </w:tcPr>
          <w:p w14:paraId="7E432557" w14:textId="77777777" w:rsidR="00906BCC" w:rsidRPr="007929E5" w:rsidRDefault="00906BCC" w:rsidP="00346830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70FC7483" w14:textId="02CA5F3C" w:rsidR="00906BCC" w:rsidRPr="007929E5" w:rsidRDefault="00906BCC" w:rsidP="00346830">
            <w:pPr>
              <w:pStyle w:val="30"/>
              <w:tabs>
                <w:tab w:val="clear" w:pos="360"/>
                <w:tab w:val="clear" w:pos="720"/>
                <w:tab w:val="decimal" w:pos="917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887,983</w:t>
            </w:r>
          </w:p>
        </w:tc>
        <w:tc>
          <w:tcPr>
            <w:tcW w:w="283" w:type="dxa"/>
          </w:tcPr>
          <w:p w14:paraId="200EB3D0" w14:textId="77777777" w:rsidR="00906BCC" w:rsidRPr="007929E5" w:rsidRDefault="00906BCC" w:rsidP="00346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14:paraId="6F14ED87" w14:textId="42E0A015" w:rsidR="00906BCC" w:rsidRPr="007929E5" w:rsidRDefault="00906BCC" w:rsidP="00346830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6,800</w:t>
            </w:r>
          </w:p>
        </w:tc>
        <w:tc>
          <w:tcPr>
            <w:tcW w:w="284" w:type="dxa"/>
          </w:tcPr>
          <w:p w14:paraId="10E95260" w14:textId="77777777" w:rsidR="00906BCC" w:rsidRPr="007929E5" w:rsidRDefault="00906BCC" w:rsidP="00346830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6209E9F1" w14:textId="05B3CDE3" w:rsidR="00906BCC" w:rsidRPr="007929E5" w:rsidRDefault="00906BCC" w:rsidP="00346830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680,000</w:t>
            </w:r>
          </w:p>
        </w:tc>
      </w:tr>
      <w:tr w:rsidR="00906BCC" w:rsidRPr="007929E5" w14:paraId="457D6E4D" w14:textId="77777777" w:rsidTr="00540D6C">
        <w:trPr>
          <w:trHeight w:hRule="exact" w:val="403"/>
        </w:trPr>
        <w:tc>
          <w:tcPr>
            <w:tcW w:w="2970" w:type="dxa"/>
          </w:tcPr>
          <w:p w14:paraId="6293178A" w14:textId="77777777" w:rsidR="00906BCC" w:rsidRPr="007929E5" w:rsidRDefault="00906BCC" w:rsidP="00346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51" w:type="dxa"/>
          </w:tcPr>
          <w:p w14:paraId="1C545D69" w14:textId="77777777" w:rsidR="00906BCC" w:rsidRPr="007929E5" w:rsidRDefault="00906BCC" w:rsidP="00346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100</w:t>
            </w:r>
          </w:p>
        </w:tc>
        <w:tc>
          <w:tcPr>
            <w:tcW w:w="283" w:type="dxa"/>
          </w:tcPr>
          <w:p w14:paraId="6B903459" w14:textId="77777777" w:rsidR="00906BCC" w:rsidRPr="007929E5" w:rsidRDefault="00906BCC" w:rsidP="003468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163" w:type="dxa"/>
          </w:tcPr>
          <w:p w14:paraId="163524CF" w14:textId="28B4279D" w:rsidR="00906BCC" w:rsidRPr="007929E5" w:rsidRDefault="00906BCC" w:rsidP="00540D6C">
            <w:pPr>
              <w:pStyle w:val="30"/>
              <w:tabs>
                <w:tab w:val="clear" w:pos="360"/>
                <w:tab w:val="clear" w:pos="720"/>
                <w:tab w:val="decimal" w:pos="65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</w:tcPr>
          <w:p w14:paraId="0FD1D106" w14:textId="77777777" w:rsidR="00906BCC" w:rsidRPr="007929E5" w:rsidRDefault="00906BCC" w:rsidP="00346830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7F4C9304" w14:textId="055F2C4A" w:rsidR="00906BCC" w:rsidRPr="007929E5" w:rsidRDefault="00906BCC" w:rsidP="00945E9B">
            <w:pPr>
              <w:pStyle w:val="30"/>
              <w:tabs>
                <w:tab w:val="clear" w:pos="360"/>
                <w:tab w:val="clear" w:pos="720"/>
                <w:tab w:val="decimal" w:pos="65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37B0F75D" w14:textId="77777777" w:rsidR="00906BCC" w:rsidRPr="007929E5" w:rsidRDefault="00906BCC" w:rsidP="00346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14:paraId="1B0E8ED1" w14:textId="1379DA83" w:rsidR="00906BCC" w:rsidRPr="007929E5" w:rsidRDefault="00906BCC" w:rsidP="00346830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2,080</w:t>
            </w:r>
          </w:p>
        </w:tc>
        <w:tc>
          <w:tcPr>
            <w:tcW w:w="284" w:type="dxa"/>
          </w:tcPr>
          <w:p w14:paraId="1889AE36" w14:textId="77777777" w:rsidR="00906BCC" w:rsidRPr="007929E5" w:rsidRDefault="00906BCC" w:rsidP="00346830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74ED0FA0" w14:textId="2CCD5D86" w:rsidR="00906BCC" w:rsidRPr="007929E5" w:rsidRDefault="00906BCC" w:rsidP="00346830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207,983</w:t>
            </w:r>
          </w:p>
        </w:tc>
      </w:tr>
      <w:tr w:rsidR="00540D6C" w:rsidRPr="007929E5" w14:paraId="5D747FFD" w14:textId="77777777" w:rsidTr="00540D6C">
        <w:trPr>
          <w:trHeight w:hRule="exact" w:val="403"/>
        </w:trPr>
        <w:tc>
          <w:tcPr>
            <w:tcW w:w="2970" w:type="dxa"/>
          </w:tcPr>
          <w:p w14:paraId="4E8F0824" w14:textId="322BD605" w:rsidR="00540D6C" w:rsidRPr="007929E5" w:rsidRDefault="00540D6C" w:rsidP="0054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ลดมูลค่าหุ้น</w:t>
            </w:r>
          </w:p>
        </w:tc>
        <w:tc>
          <w:tcPr>
            <w:tcW w:w="851" w:type="dxa"/>
          </w:tcPr>
          <w:p w14:paraId="60382B56" w14:textId="77777777" w:rsidR="00540D6C" w:rsidRPr="007929E5" w:rsidRDefault="00540D6C" w:rsidP="0054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83" w:type="dxa"/>
          </w:tcPr>
          <w:p w14:paraId="65E36F69" w14:textId="77777777" w:rsidR="00540D6C" w:rsidRPr="007929E5" w:rsidRDefault="00540D6C" w:rsidP="00540D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163" w:type="dxa"/>
          </w:tcPr>
          <w:p w14:paraId="613601EF" w14:textId="77777777" w:rsidR="00540D6C" w:rsidRPr="007929E5" w:rsidRDefault="00540D6C" w:rsidP="00540D6C">
            <w:pPr>
              <w:pStyle w:val="30"/>
              <w:tabs>
                <w:tab w:val="clear" w:pos="360"/>
                <w:tab w:val="clear" w:pos="720"/>
                <w:tab w:val="decimal" w:pos="527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6FF51227" w14:textId="77777777" w:rsidR="00540D6C" w:rsidRPr="007929E5" w:rsidRDefault="00540D6C" w:rsidP="00540D6C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27C64453" w14:textId="77777777" w:rsidR="00540D6C" w:rsidRPr="007929E5" w:rsidRDefault="00540D6C" w:rsidP="00540D6C">
            <w:pPr>
              <w:pStyle w:val="30"/>
              <w:tabs>
                <w:tab w:val="clear" w:pos="360"/>
                <w:tab w:val="clear" w:pos="720"/>
                <w:tab w:val="decimal" w:pos="65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7C37FC31" w14:textId="77777777" w:rsidR="00540D6C" w:rsidRPr="007929E5" w:rsidRDefault="00540D6C" w:rsidP="0054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14:paraId="0AD2CE0D" w14:textId="77777777" w:rsidR="00540D6C" w:rsidRPr="007929E5" w:rsidRDefault="00540D6C" w:rsidP="00540D6C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54379214" w14:textId="77777777" w:rsidR="00540D6C" w:rsidRPr="007929E5" w:rsidRDefault="00540D6C" w:rsidP="00540D6C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72EBDC6F" w14:textId="77777777" w:rsidR="00540D6C" w:rsidRPr="007929E5" w:rsidRDefault="00540D6C" w:rsidP="00540D6C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</w:tr>
      <w:tr w:rsidR="00540D6C" w:rsidRPr="007929E5" w14:paraId="3FD9B0F1" w14:textId="77777777" w:rsidTr="004D1C36">
        <w:trPr>
          <w:trHeight w:hRule="exact" w:val="403"/>
        </w:trPr>
        <w:tc>
          <w:tcPr>
            <w:tcW w:w="2970" w:type="dxa"/>
          </w:tcPr>
          <w:p w14:paraId="2EE83EAB" w14:textId="56BE54A8" w:rsidR="00540D6C" w:rsidRPr="007929E5" w:rsidRDefault="00540D6C" w:rsidP="0054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-</w:t>
            </w:r>
            <w:r w:rsidRPr="007929E5">
              <w:rPr>
                <w:rFonts w:asciiTheme="minorHAnsi" w:hAnsiTheme="minorHAnsi" w:cstheme="minorHAnsi" w:hint="cs"/>
                <w:sz w:val="30"/>
                <w:szCs w:val="30"/>
                <w:cs/>
              </w:rPr>
              <w:t xml:space="preserve">  จากหุ้นละ </w:t>
            </w: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 xml:space="preserve">100 </w:t>
            </w:r>
            <w:r w:rsidRPr="007929E5">
              <w:rPr>
                <w:rFonts w:asciiTheme="minorHAnsi" w:hAnsiTheme="minorHAnsi" w:cstheme="minorHAnsi" w:hint="cs"/>
                <w:sz w:val="30"/>
                <w:szCs w:val="30"/>
                <w:cs/>
              </w:rPr>
              <w:t xml:space="preserve">บาท เป็น </w:t>
            </w: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 xml:space="preserve">1 </w:t>
            </w:r>
            <w:r w:rsidRPr="007929E5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851" w:type="dxa"/>
          </w:tcPr>
          <w:p w14:paraId="1EB8ED3B" w14:textId="59A83F0F" w:rsidR="00540D6C" w:rsidRPr="007929E5" w:rsidRDefault="00540D6C" w:rsidP="0054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1</w:t>
            </w:r>
          </w:p>
        </w:tc>
        <w:tc>
          <w:tcPr>
            <w:tcW w:w="283" w:type="dxa"/>
          </w:tcPr>
          <w:p w14:paraId="3771B25F" w14:textId="77777777" w:rsidR="00540D6C" w:rsidRPr="007929E5" w:rsidRDefault="00540D6C" w:rsidP="00540D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163" w:type="dxa"/>
          </w:tcPr>
          <w:p w14:paraId="1FD4BA5C" w14:textId="58E94588" w:rsidR="00540D6C" w:rsidRPr="007929E5" w:rsidRDefault="00540D6C" w:rsidP="00540D6C">
            <w:pPr>
              <w:pStyle w:val="30"/>
              <w:tabs>
                <w:tab w:val="clear" w:pos="360"/>
                <w:tab w:val="clear" w:pos="720"/>
                <w:tab w:val="decimal" w:pos="92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879,1</w:t>
            </w:r>
            <w:r w:rsidR="00A113D0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0</w:t>
            </w:r>
            <w:r w:rsidRPr="007929E5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3</w:t>
            </w:r>
          </w:p>
        </w:tc>
        <w:tc>
          <w:tcPr>
            <w:tcW w:w="243" w:type="dxa"/>
          </w:tcPr>
          <w:p w14:paraId="3EFE18B7" w14:textId="77777777" w:rsidR="00540D6C" w:rsidRPr="007929E5" w:rsidRDefault="00540D6C" w:rsidP="00540D6C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3506EE49" w14:textId="7EB155BE" w:rsidR="00540D6C" w:rsidRPr="007929E5" w:rsidRDefault="00540D6C" w:rsidP="00540D6C">
            <w:pPr>
              <w:pStyle w:val="30"/>
              <w:tabs>
                <w:tab w:val="clear" w:pos="360"/>
                <w:tab w:val="clear" w:pos="720"/>
                <w:tab w:val="decimal" w:pos="65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65F03D22" w14:textId="77777777" w:rsidR="00540D6C" w:rsidRPr="007929E5" w:rsidRDefault="00540D6C" w:rsidP="0054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14:paraId="4C6640A7" w14:textId="2035CDED" w:rsidR="00540D6C" w:rsidRPr="007929E5" w:rsidRDefault="00540D6C" w:rsidP="00540D6C">
            <w:pPr>
              <w:pStyle w:val="30"/>
              <w:tabs>
                <w:tab w:val="clear" w:pos="360"/>
                <w:tab w:val="clear" w:pos="720"/>
                <w:tab w:val="decimal" w:pos="57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09CB37D0" w14:textId="77777777" w:rsidR="00540D6C" w:rsidRPr="007929E5" w:rsidRDefault="00540D6C" w:rsidP="00540D6C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5428E4AD" w14:textId="4B29BE36" w:rsidR="00540D6C" w:rsidRPr="007929E5" w:rsidRDefault="00540D6C" w:rsidP="00540D6C">
            <w:pPr>
              <w:pStyle w:val="30"/>
              <w:tabs>
                <w:tab w:val="clear" w:pos="360"/>
                <w:tab w:val="clear" w:pos="720"/>
                <w:tab w:val="decimal" w:pos="57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-</w:t>
            </w:r>
          </w:p>
        </w:tc>
      </w:tr>
      <w:tr w:rsidR="00540D6C" w:rsidRPr="007929E5" w14:paraId="701FD571" w14:textId="77777777" w:rsidTr="00540D6C">
        <w:trPr>
          <w:trHeight w:hRule="exact" w:val="403"/>
        </w:trPr>
        <w:tc>
          <w:tcPr>
            <w:tcW w:w="2970" w:type="dxa"/>
          </w:tcPr>
          <w:p w14:paraId="0051BBA2" w14:textId="1899BD2C" w:rsidR="00540D6C" w:rsidRPr="007929E5" w:rsidRDefault="00540D6C" w:rsidP="0054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 xml:space="preserve">31 </w:t>
            </w:r>
            <w:r w:rsidRPr="007929E5">
              <w:rPr>
                <w:rFonts w:asciiTheme="minorHAnsi" w:hAnsiTheme="minorHAnsi" w:cstheme="minorHAns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51" w:type="dxa"/>
          </w:tcPr>
          <w:p w14:paraId="5A97DA7D" w14:textId="77777777" w:rsidR="00540D6C" w:rsidRPr="007929E5" w:rsidRDefault="00540D6C" w:rsidP="0054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83" w:type="dxa"/>
          </w:tcPr>
          <w:p w14:paraId="0EA5E6CC" w14:textId="77777777" w:rsidR="00540D6C" w:rsidRPr="007929E5" w:rsidRDefault="00540D6C" w:rsidP="00540D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</w:tcPr>
          <w:p w14:paraId="0D93EBDE" w14:textId="77777777" w:rsidR="00540D6C" w:rsidRPr="007929E5" w:rsidRDefault="00540D6C" w:rsidP="00540D6C">
            <w:pPr>
              <w:pStyle w:val="30"/>
              <w:tabs>
                <w:tab w:val="clear" w:pos="360"/>
                <w:tab w:val="clear" w:pos="720"/>
                <w:tab w:val="decimal" w:pos="527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7ECC4942" w14:textId="77777777" w:rsidR="00540D6C" w:rsidRPr="007929E5" w:rsidRDefault="00540D6C" w:rsidP="00540D6C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7E237038" w14:textId="77777777" w:rsidR="00540D6C" w:rsidRPr="007929E5" w:rsidRDefault="00540D6C" w:rsidP="00540D6C">
            <w:pPr>
              <w:pStyle w:val="30"/>
              <w:tabs>
                <w:tab w:val="clear" w:pos="360"/>
                <w:tab w:val="clear" w:pos="720"/>
                <w:tab w:val="decimal" w:pos="65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30950F4D" w14:textId="77777777" w:rsidR="00540D6C" w:rsidRPr="007929E5" w:rsidRDefault="00540D6C" w:rsidP="0054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178D9A8" w14:textId="77777777" w:rsidR="00540D6C" w:rsidRPr="007929E5" w:rsidRDefault="00540D6C" w:rsidP="00540D6C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7442F651" w14:textId="77777777" w:rsidR="00540D6C" w:rsidRPr="007929E5" w:rsidRDefault="00540D6C" w:rsidP="00540D6C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7F07E08" w14:textId="77777777" w:rsidR="00540D6C" w:rsidRPr="007929E5" w:rsidRDefault="00540D6C" w:rsidP="00540D6C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</w:tr>
      <w:tr w:rsidR="00540D6C" w:rsidRPr="007929E5" w14:paraId="56E6FA64" w14:textId="77777777" w:rsidTr="00540D6C">
        <w:trPr>
          <w:trHeight w:hRule="exact" w:val="403"/>
        </w:trPr>
        <w:tc>
          <w:tcPr>
            <w:tcW w:w="2970" w:type="dxa"/>
          </w:tcPr>
          <w:p w14:paraId="698B655D" w14:textId="77777777" w:rsidR="00540D6C" w:rsidRPr="007929E5" w:rsidRDefault="00540D6C" w:rsidP="0054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</w:tcPr>
          <w:p w14:paraId="1647FDC9" w14:textId="77777777" w:rsidR="00540D6C" w:rsidRPr="007929E5" w:rsidRDefault="00540D6C" w:rsidP="0054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100</w:t>
            </w:r>
          </w:p>
        </w:tc>
        <w:tc>
          <w:tcPr>
            <w:tcW w:w="283" w:type="dxa"/>
          </w:tcPr>
          <w:p w14:paraId="62DFB460" w14:textId="77777777" w:rsidR="00540D6C" w:rsidRPr="007929E5" w:rsidRDefault="00540D6C" w:rsidP="00540D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163" w:type="dxa"/>
            <w:tcBorders>
              <w:bottom w:val="double" w:sz="4" w:space="0" w:color="auto"/>
            </w:tcBorders>
          </w:tcPr>
          <w:p w14:paraId="3B17B518" w14:textId="3D4F8C1A" w:rsidR="00540D6C" w:rsidRPr="007929E5" w:rsidRDefault="00540D6C" w:rsidP="00540D6C">
            <w:pPr>
              <w:pStyle w:val="30"/>
              <w:tabs>
                <w:tab w:val="clear" w:pos="360"/>
                <w:tab w:val="clear" w:pos="720"/>
                <w:tab w:val="decimal" w:pos="650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</w:tcPr>
          <w:p w14:paraId="178B3AFA" w14:textId="77777777" w:rsidR="00540D6C" w:rsidRPr="007929E5" w:rsidRDefault="00540D6C" w:rsidP="00540D6C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6" w:type="dxa"/>
            <w:tcBorders>
              <w:bottom w:val="double" w:sz="4" w:space="0" w:color="auto"/>
            </w:tcBorders>
          </w:tcPr>
          <w:p w14:paraId="536259D1" w14:textId="3D161FAD" w:rsidR="00540D6C" w:rsidRPr="007929E5" w:rsidRDefault="00540D6C" w:rsidP="00540D6C">
            <w:pPr>
              <w:pStyle w:val="30"/>
              <w:tabs>
                <w:tab w:val="clear" w:pos="360"/>
                <w:tab w:val="clear" w:pos="720"/>
                <w:tab w:val="decimal" w:pos="650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7F1C8E53" w14:textId="77777777" w:rsidR="00540D6C" w:rsidRPr="007929E5" w:rsidRDefault="00540D6C" w:rsidP="00540D6C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058CF979" w14:textId="5DA36D3B" w:rsidR="00540D6C" w:rsidRPr="007929E5" w:rsidRDefault="00540D6C" w:rsidP="00540D6C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8,880</w:t>
            </w:r>
          </w:p>
        </w:tc>
        <w:tc>
          <w:tcPr>
            <w:tcW w:w="284" w:type="dxa"/>
          </w:tcPr>
          <w:p w14:paraId="0C4B390E" w14:textId="77777777" w:rsidR="00540D6C" w:rsidRPr="007929E5" w:rsidRDefault="00540D6C" w:rsidP="00540D6C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3CD87400" w14:textId="2A476E42" w:rsidR="00540D6C" w:rsidRPr="007929E5" w:rsidRDefault="00540D6C" w:rsidP="00540D6C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887,983</w:t>
            </w:r>
          </w:p>
        </w:tc>
      </w:tr>
      <w:tr w:rsidR="00540D6C" w:rsidRPr="007929E5" w14:paraId="6015A0DE" w14:textId="77777777" w:rsidTr="00540D6C">
        <w:trPr>
          <w:trHeight w:hRule="exact" w:val="403"/>
        </w:trPr>
        <w:tc>
          <w:tcPr>
            <w:tcW w:w="2970" w:type="dxa"/>
          </w:tcPr>
          <w:p w14:paraId="6B418B80" w14:textId="524A7711" w:rsidR="00540D6C" w:rsidRPr="007929E5" w:rsidRDefault="00540D6C" w:rsidP="0054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</w:tcPr>
          <w:p w14:paraId="4C91A8E8" w14:textId="10363F0A" w:rsidR="00540D6C" w:rsidRPr="007929E5" w:rsidRDefault="00540D6C" w:rsidP="0054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1</w:t>
            </w:r>
          </w:p>
        </w:tc>
        <w:tc>
          <w:tcPr>
            <w:tcW w:w="283" w:type="dxa"/>
          </w:tcPr>
          <w:p w14:paraId="0B09AC6B" w14:textId="77777777" w:rsidR="00540D6C" w:rsidRPr="007929E5" w:rsidRDefault="00540D6C" w:rsidP="00540D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double" w:sz="4" w:space="0" w:color="auto"/>
              <w:bottom w:val="double" w:sz="4" w:space="0" w:color="auto"/>
            </w:tcBorders>
          </w:tcPr>
          <w:p w14:paraId="0D283A13" w14:textId="34272488" w:rsidR="00540D6C" w:rsidRPr="007929E5" w:rsidRDefault="00540D6C" w:rsidP="00540D6C">
            <w:pPr>
              <w:pStyle w:val="30"/>
              <w:tabs>
                <w:tab w:val="clear" w:pos="360"/>
                <w:tab w:val="clear" w:pos="720"/>
                <w:tab w:val="decimal" w:pos="920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887,983</w:t>
            </w:r>
          </w:p>
        </w:tc>
        <w:tc>
          <w:tcPr>
            <w:tcW w:w="243" w:type="dxa"/>
          </w:tcPr>
          <w:p w14:paraId="5B489D07" w14:textId="77777777" w:rsidR="00540D6C" w:rsidRPr="007929E5" w:rsidRDefault="00540D6C" w:rsidP="00540D6C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6" w:type="dxa"/>
            <w:tcBorders>
              <w:top w:val="double" w:sz="4" w:space="0" w:color="auto"/>
              <w:bottom w:val="double" w:sz="4" w:space="0" w:color="auto"/>
            </w:tcBorders>
          </w:tcPr>
          <w:p w14:paraId="0BBD033E" w14:textId="7E37022D" w:rsidR="00540D6C" w:rsidRPr="007929E5" w:rsidRDefault="00540D6C" w:rsidP="00540D6C">
            <w:pPr>
              <w:pStyle w:val="30"/>
              <w:tabs>
                <w:tab w:val="clear" w:pos="360"/>
                <w:tab w:val="clear" w:pos="720"/>
                <w:tab w:val="decimal" w:pos="917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887,983</w:t>
            </w:r>
          </w:p>
        </w:tc>
        <w:tc>
          <w:tcPr>
            <w:tcW w:w="283" w:type="dxa"/>
          </w:tcPr>
          <w:p w14:paraId="6D321200" w14:textId="77777777" w:rsidR="00540D6C" w:rsidRPr="007929E5" w:rsidRDefault="00540D6C" w:rsidP="00540D6C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14:paraId="34E977D9" w14:textId="08D2F30E" w:rsidR="00540D6C" w:rsidRPr="007929E5" w:rsidRDefault="00540D6C" w:rsidP="00540D6C">
            <w:pPr>
              <w:pStyle w:val="30"/>
              <w:tabs>
                <w:tab w:val="clear" w:pos="360"/>
                <w:tab w:val="clear" w:pos="720"/>
                <w:tab w:val="decimal" w:pos="570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7BA77E65" w14:textId="77777777" w:rsidR="00540D6C" w:rsidRPr="007929E5" w:rsidRDefault="00540D6C" w:rsidP="00540D6C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</w:tcPr>
          <w:p w14:paraId="63A8DC3B" w14:textId="1FC32745" w:rsidR="00540D6C" w:rsidRPr="007929E5" w:rsidRDefault="00540D6C" w:rsidP="00540D6C">
            <w:pPr>
              <w:pStyle w:val="30"/>
              <w:tabs>
                <w:tab w:val="clear" w:pos="360"/>
                <w:tab w:val="clear" w:pos="720"/>
                <w:tab w:val="decimal" w:pos="570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18BDB3D9" w14:textId="77777777" w:rsidR="0004322C" w:rsidRPr="00B74EF8" w:rsidRDefault="0004322C" w:rsidP="00FC50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inorHAnsi" w:hAnsiTheme="minorHAnsi"/>
          <w:sz w:val="20"/>
          <w:szCs w:val="20"/>
        </w:rPr>
      </w:pPr>
    </w:p>
    <w:p w14:paraId="3D84C704" w14:textId="74F5E777" w:rsidR="007E382F" w:rsidRPr="007929E5" w:rsidRDefault="007E382F" w:rsidP="00FC50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inorHAnsi" w:hAnsiTheme="minorHAnsi" w:cstheme="minorHAnsi"/>
          <w:sz w:val="30"/>
          <w:szCs w:val="30"/>
          <w:cs/>
        </w:rPr>
      </w:pPr>
      <w:r w:rsidRPr="007929E5">
        <w:rPr>
          <w:rFonts w:asciiTheme="minorHAnsi" w:hAnsiTheme="minorHAnsi"/>
          <w:sz w:val="30"/>
          <w:szCs w:val="30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</w:t>
      </w:r>
    </w:p>
    <w:p w14:paraId="54A669A5" w14:textId="5964CB71" w:rsidR="00F1690C" w:rsidRPr="00B74EF8" w:rsidRDefault="00F169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 w:cstheme="minorHAnsi"/>
          <w:sz w:val="20"/>
          <w:szCs w:val="20"/>
        </w:rPr>
      </w:pPr>
    </w:p>
    <w:p w14:paraId="0ADD98AD" w14:textId="22ED2DCD" w:rsidR="00B74EF8" w:rsidRDefault="00B74EF8" w:rsidP="00B74E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inorHAnsi" w:hAnsiTheme="minorHAnsi" w:cstheme="minorHAnsi"/>
          <w:i/>
          <w:iCs/>
          <w:sz w:val="30"/>
          <w:szCs w:val="30"/>
        </w:rPr>
      </w:pPr>
      <w:r w:rsidRPr="00B74EF8">
        <w:rPr>
          <w:rFonts w:asciiTheme="minorHAnsi" w:hAnsiTheme="minorHAnsi" w:cstheme="minorHAnsi"/>
          <w:i/>
          <w:iCs/>
          <w:sz w:val="30"/>
          <w:szCs w:val="30"/>
        </w:rPr>
        <w:t>2562</w:t>
      </w:r>
    </w:p>
    <w:p w14:paraId="0002E074" w14:textId="77777777" w:rsidR="00B74EF8" w:rsidRPr="00B74EF8" w:rsidRDefault="00B74EF8" w:rsidP="00B74E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inorHAnsi" w:hAnsiTheme="minorHAnsi" w:cstheme="minorHAnsi"/>
          <w:i/>
          <w:iCs/>
          <w:sz w:val="20"/>
          <w:szCs w:val="20"/>
        </w:rPr>
      </w:pPr>
    </w:p>
    <w:p w14:paraId="188FF197" w14:textId="314BC00C" w:rsidR="009E6735" w:rsidRPr="007929E5" w:rsidRDefault="009E6735" w:rsidP="009E6735">
      <w:pPr>
        <w:tabs>
          <w:tab w:val="clear" w:pos="454"/>
          <w:tab w:val="clear" w:pos="680"/>
        </w:tabs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  <w:r w:rsidRPr="007929E5">
        <w:rPr>
          <w:rFonts w:asciiTheme="majorBidi" w:hAnsiTheme="majorBidi"/>
          <w:sz w:val="30"/>
          <w:szCs w:val="30"/>
          <w:cs/>
        </w:rPr>
        <w:t xml:space="preserve">ในการประชุมวิสามัญผู้ถือหุ้นของบริษัทเมื่อวันที่ </w:t>
      </w:r>
      <w:r w:rsidRPr="007929E5">
        <w:rPr>
          <w:rFonts w:asciiTheme="majorBidi" w:hAnsiTheme="majorBidi"/>
          <w:sz w:val="30"/>
          <w:szCs w:val="30"/>
        </w:rPr>
        <w:t>20</w:t>
      </w:r>
      <w:r w:rsidRPr="007929E5">
        <w:rPr>
          <w:rFonts w:asciiTheme="majorBidi" w:hAnsiTheme="majorBidi"/>
          <w:sz w:val="30"/>
          <w:szCs w:val="30"/>
          <w:cs/>
        </w:rPr>
        <w:t xml:space="preserve"> กุมภาพันธ์ </w:t>
      </w:r>
      <w:r w:rsidRPr="007929E5">
        <w:rPr>
          <w:rFonts w:asciiTheme="majorBidi" w:hAnsiTheme="majorBidi"/>
          <w:sz w:val="30"/>
          <w:szCs w:val="30"/>
        </w:rPr>
        <w:t>2562</w:t>
      </w:r>
      <w:r w:rsidRPr="007929E5">
        <w:rPr>
          <w:rFonts w:asciiTheme="majorBidi" w:hAnsiTheme="majorBidi"/>
          <w:sz w:val="30"/>
          <w:szCs w:val="30"/>
          <w:cs/>
        </w:rPr>
        <w:t xml:space="preserve"> ผู้ถือหุ้นมีมติอนุมัติการเปลี่ยนแปลงมูลค่าที่ตราไว้ของหุ้นสามัญของบริษัทจากเดิมมูลค่าหุ้นละ </w:t>
      </w:r>
      <w:r w:rsidRPr="007929E5">
        <w:rPr>
          <w:rFonts w:asciiTheme="majorBidi" w:hAnsiTheme="majorBidi"/>
          <w:sz w:val="30"/>
          <w:szCs w:val="30"/>
        </w:rPr>
        <w:t>100</w:t>
      </w:r>
      <w:r w:rsidRPr="007929E5">
        <w:rPr>
          <w:rFonts w:asciiTheme="majorBidi" w:hAnsiTheme="majorBidi"/>
          <w:sz w:val="30"/>
          <w:szCs w:val="30"/>
          <w:cs/>
        </w:rPr>
        <w:t xml:space="preserve"> บาท เป็นมูลค่าหุ้นละ </w:t>
      </w:r>
      <w:r w:rsidRPr="007929E5">
        <w:rPr>
          <w:rFonts w:asciiTheme="majorBidi" w:hAnsiTheme="majorBidi"/>
          <w:sz w:val="30"/>
          <w:szCs w:val="30"/>
        </w:rPr>
        <w:t>1</w:t>
      </w:r>
      <w:r w:rsidRPr="007929E5">
        <w:rPr>
          <w:rFonts w:asciiTheme="majorBidi" w:hAnsiTheme="majorBidi"/>
          <w:sz w:val="30"/>
          <w:szCs w:val="30"/>
          <w:cs/>
        </w:rPr>
        <w:t xml:space="preserve"> บาท ซึ่งบริษัทได้จดทะเบียนกับกระทรวงพาณิชย์แล้วเมื่อวันที่ </w:t>
      </w:r>
      <w:r w:rsidRPr="007929E5">
        <w:rPr>
          <w:rFonts w:asciiTheme="majorBidi" w:hAnsiTheme="majorBidi"/>
          <w:sz w:val="30"/>
          <w:szCs w:val="30"/>
        </w:rPr>
        <w:t>26</w:t>
      </w:r>
      <w:r w:rsidRPr="007929E5">
        <w:rPr>
          <w:rFonts w:asciiTheme="majorBidi" w:hAnsiTheme="majorBidi"/>
          <w:sz w:val="30"/>
          <w:szCs w:val="30"/>
          <w:cs/>
        </w:rPr>
        <w:t xml:space="preserve"> กุมภาพันธ์ </w:t>
      </w:r>
      <w:r w:rsidRPr="007929E5">
        <w:rPr>
          <w:rFonts w:asciiTheme="majorBidi" w:hAnsiTheme="majorBidi"/>
          <w:sz w:val="30"/>
          <w:szCs w:val="30"/>
        </w:rPr>
        <w:t>2562</w:t>
      </w:r>
      <w:r w:rsidRPr="007929E5">
        <w:rPr>
          <w:rFonts w:asciiTheme="majorBidi" w:hAnsiTheme="majorBidi"/>
          <w:sz w:val="30"/>
          <w:szCs w:val="30"/>
          <w:cs/>
        </w:rPr>
        <w:t xml:space="preserve"> </w:t>
      </w:r>
    </w:p>
    <w:p w14:paraId="559F8F55" w14:textId="4CE6F5C0" w:rsidR="00F1690C" w:rsidRPr="007929E5" w:rsidRDefault="00F1690C" w:rsidP="00F1690C">
      <w:pPr>
        <w:tabs>
          <w:tab w:val="clear" w:pos="454"/>
          <w:tab w:val="clear" w:pos="680"/>
        </w:tabs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  <w:r w:rsidRPr="007929E5">
        <w:rPr>
          <w:rFonts w:asciiTheme="majorBidi" w:hAnsiTheme="majorBidi" w:hint="cs"/>
          <w:sz w:val="30"/>
          <w:szCs w:val="30"/>
          <w:cs/>
        </w:rPr>
        <w:lastRenderedPageBreak/>
        <w:t xml:space="preserve">ในการประชุมสามัญประจำปีของผู้ถือหุ้นของบริษัทเมื่อวันที่ </w:t>
      </w:r>
      <w:r w:rsidRPr="007929E5">
        <w:rPr>
          <w:rFonts w:asciiTheme="majorBidi" w:hAnsiTheme="majorBidi" w:hint="cs"/>
          <w:sz w:val="30"/>
          <w:szCs w:val="30"/>
        </w:rPr>
        <w:t xml:space="preserve">18 </w:t>
      </w:r>
      <w:r w:rsidRPr="007929E5"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 w:rsidRPr="007929E5">
        <w:rPr>
          <w:rFonts w:asciiTheme="majorBidi" w:hAnsiTheme="majorBidi" w:hint="cs"/>
          <w:sz w:val="30"/>
          <w:szCs w:val="30"/>
        </w:rPr>
        <w:t>2562</w:t>
      </w:r>
      <w:r w:rsidRPr="007929E5">
        <w:rPr>
          <w:rFonts w:asciiTheme="majorBidi" w:hAnsiTheme="majorBidi" w:hint="cs"/>
          <w:sz w:val="30"/>
          <w:szCs w:val="30"/>
          <w:cs/>
        </w:rPr>
        <w:t xml:space="preserve"> ผู้ถือหุ้นมีมติอนุมัติการเพิ่มทุน</w:t>
      </w:r>
      <w:r w:rsidR="00E951CF" w:rsidRPr="007929E5">
        <w:rPr>
          <w:rFonts w:asciiTheme="majorBidi" w:hAnsiTheme="majorBidi" w:hint="cs"/>
          <w:sz w:val="30"/>
          <w:szCs w:val="30"/>
          <w:cs/>
        </w:rPr>
        <w:t xml:space="preserve">         </w:t>
      </w:r>
      <w:r w:rsidRPr="007929E5">
        <w:rPr>
          <w:rFonts w:asciiTheme="majorBidi" w:hAnsiTheme="majorBidi" w:hint="cs"/>
          <w:sz w:val="30"/>
          <w:szCs w:val="30"/>
          <w:cs/>
        </w:rPr>
        <w:t>จดทะเบียนจำนวนเงิน</w:t>
      </w:r>
      <w:r w:rsidRPr="007929E5">
        <w:rPr>
          <w:rFonts w:asciiTheme="majorBidi" w:hAnsiTheme="majorBidi" w:hint="cs"/>
          <w:sz w:val="30"/>
          <w:szCs w:val="30"/>
        </w:rPr>
        <w:t xml:space="preserve"> 162.02 </w:t>
      </w:r>
      <w:r w:rsidRPr="007929E5">
        <w:rPr>
          <w:rFonts w:asciiTheme="majorBidi" w:hAnsiTheme="majorBidi" w:hint="cs"/>
          <w:sz w:val="30"/>
          <w:szCs w:val="30"/>
          <w:cs/>
        </w:rPr>
        <w:t xml:space="preserve">ล้านบาท </w:t>
      </w:r>
      <w:r w:rsidR="00E951CF" w:rsidRPr="007929E5">
        <w:rPr>
          <w:rFonts w:asciiTheme="majorBidi" w:hAnsiTheme="majorBidi" w:hint="cs"/>
          <w:sz w:val="30"/>
          <w:szCs w:val="30"/>
          <w:cs/>
        </w:rPr>
        <w:t xml:space="preserve">มูลค่าหุ้นละ </w:t>
      </w:r>
      <w:r w:rsidR="00E951CF" w:rsidRPr="007929E5">
        <w:rPr>
          <w:rFonts w:asciiTheme="majorBidi" w:hAnsiTheme="majorBidi"/>
          <w:sz w:val="30"/>
          <w:szCs w:val="30"/>
        </w:rPr>
        <w:t xml:space="preserve">1 </w:t>
      </w:r>
      <w:r w:rsidR="00E951CF" w:rsidRPr="007929E5">
        <w:rPr>
          <w:rFonts w:asciiTheme="majorBidi" w:hAnsiTheme="majorBidi" w:hint="cs"/>
          <w:sz w:val="30"/>
          <w:szCs w:val="30"/>
          <w:cs/>
        </w:rPr>
        <w:t xml:space="preserve">บาท </w:t>
      </w:r>
      <w:r w:rsidRPr="007929E5">
        <w:rPr>
          <w:rFonts w:asciiTheme="majorBidi" w:hAnsiTheme="majorBidi" w:hint="cs"/>
          <w:sz w:val="30"/>
          <w:szCs w:val="30"/>
          <w:cs/>
        </w:rPr>
        <w:t xml:space="preserve">จากเดิม </w:t>
      </w:r>
      <w:r w:rsidRPr="007929E5">
        <w:rPr>
          <w:rFonts w:asciiTheme="majorBidi" w:hAnsiTheme="majorBidi" w:hint="cs"/>
          <w:sz w:val="30"/>
          <w:szCs w:val="30"/>
        </w:rPr>
        <w:t>887.98</w:t>
      </w:r>
      <w:r w:rsidRPr="007929E5">
        <w:rPr>
          <w:rFonts w:asciiTheme="majorBidi" w:hAnsiTheme="majorBidi" w:hint="cs"/>
          <w:sz w:val="30"/>
          <w:szCs w:val="30"/>
          <w:cs/>
        </w:rPr>
        <w:t xml:space="preserve"> ล้านบาท เป็น </w:t>
      </w:r>
      <w:r w:rsidRPr="007929E5">
        <w:rPr>
          <w:rFonts w:asciiTheme="majorBidi" w:hAnsiTheme="majorBidi" w:hint="cs"/>
          <w:sz w:val="30"/>
          <w:szCs w:val="30"/>
        </w:rPr>
        <w:t xml:space="preserve">1,050.00 </w:t>
      </w:r>
      <w:r w:rsidRPr="007929E5">
        <w:rPr>
          <w:rFonts w:asciiTheme="majorBidi" w:hAnsiTheme="majorBidi" w:hint="cs"/>
          <w:sz w:val="30"/>
          <w:szCs w:val="30"/>
          <w:cs/>
        </w:rPr>
        <w:t xml:space="preserve">ล้านบาท เพื่อเตรียมเสนอขายให้ประชาชนเป็นการทั่วไปเป็นครั้งแรกและเพื่อรองรับการใช้สิทธิซื้อหุ้นสามัญตามใบสำคัญแสดงสิทธิตามโครงการ </w:t>
      </w:r>
      <w:r w:rsidRPr="007929E5">
        <w:rPr>
          <w:rFonts w:asciiTheme="majorBidi" w:hAnsiTheme="majorBidi" w:hint="cs"/>
          <w:sz w:val="30"/>
          <w:szCs w:val="30"/>
        </w:rPr>
        <w:t>SABUY-ESOP1</w:t>
      </w:r>
      <w:r w:rsidRPr="007929E5">
        <w:rPr>
          <w:rFonts w:asciiTheme="majorBidi" w:hAnsiTheme="majorBidi" w:hint="cs"/>
          <w:sz w:val="30"/>
          <w:szCs w:val="30"/>
          <w:cs/>
        </w:rPr>
        <w:t xml:space="preserve"> บริษัทได้จดทะเบียนกับกระทรวงพาณิชย์แล้วเมื่อวันที่</w:t>
      </w:r>
      <w:r w:rsidRPr="007929E5">
        <w:rPr>
          <w:rFonts w:asciiTheme="majorBidi" w:hAnsiTheme="majorBidi" w:hint="cs"/>
          <w:sz w:val="30"/>
          <w:szCs w:val="30"/>
        </w:rPr>
        <w:t xml:space="preserve"> 20</w:t>
      </w:r>
      <w:r w:rsidRPr="007929E5">
        <w:rPr>
          <w:rFonts w:asciiTheme="majorBidi" w:hAnsiTheme="majorBidi" w:hint="cs"/>
          <w:sz w:val="30"/>
          <w:szCs w:val="30"/>
          <w:cs/>
        </w:rPr>
        <w:t xml:space="preserve"> มีนาคม </w:t>
      </w:r>
      <w:r w:rsidRPr="007929E5">
        <w:rPr>
          <w:rFonts w:asciiTheme="majorBidi" w:hAnsiTheme="majorBidi" w:hint="cs"/>
          <w:sz w:val="30"/>
          <w:szCs w:val="30"/>
        </w:rPr>
        <w:t>2562</w:t>
      </w:r>
      <w:r w:rsidRPr="007929E5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13F8BB9D" w14:textId="0969607E" w:rsidR="00E951CF" w:rsidRDefault="00E951CF" w:rsidP="00F1690C">
      <w:pPr>
        <w:tabs>
          <w:tab w:val="clear" w:pos="454"/>
          <w:tab w:val="clear" w:pos="680"/>
        </w:tabs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p w14:paraId="2AA7648B" w14:textId="0E89FEBC" w:rsidR="00B74EF8" w:rsidRPr="00B74EF8" w:rsidRDefault="00B74EF8" w:rsidP="00F1690C">
      <w:pPr>
        <w:tabs>
          <w:tab w:val="clear" w:pos="454"/>
          <w:tab w:val="clear" w:pos="680"/>
        </w:tabs>
        <w:spacing w:line="240" w:lineRule="auto"/>
        <w:ind w:left="540" w:right="-45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B74EF8">
        <w:rPr>
          <w:rFonts w:asciiTheme="majorBidi" w:hAnsiTheme="majorBidi"/>
          <w:i/>
          <w:iCs/>
          <w:sz w:val="30"/>
          <w:szCs w:val="30"/>
        </w:rPr>
        <w:t>2561</w:t>
      </w:r>
    </w:p>
    <w:p w14:paraId="225C529F" w14:textId="77777777" w:rsidR="00B74EF8" w:rsidRPr="006D4557" w:rsidRDefault="00B74EF8" w:rsidP="00F1690C">
      <w:pPr>
        <w:tabs>
          <w:tab w:val="clear" w:pos="454"/>
          <w:tab w:val="clear" w:pos="680"/>
        </w:tabs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p w14:paraId="442007DC" w14:textId="77777777" w:rsidR="001261FE" w:rsidRPr="007929E5" w:rsidRDefault="001261FE" w:rsidP="00FC50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inorHAnsi" w:hAnsiTheme="minorHAnsi" w:cstheme="minorHAnsi"/>
          <w:i/>
          <w:iCs/>
          <w:spacing w:val="2"/>
          <w:sz w:val="30"/>
          <w:szCs w:val="30"/>
        </w:rPr>
      </w:pPr>
      <w:r w:rsidRPr="007929E5">
        <w:rPr>
          <w:rFonts w:asciiTheme="minorHAnsi" w:hAnsiTheme="minorHAnsi" w:cstheme="minorHAnsi"/>
          <w:spacing w:val="2"/>
          <w:sz w:val="30"/>
          <w:szCs w:val="30"/>
          <w:cs/>
        </w:rPr>
        <w:t>ในการประชุมวิสามัญ</w:t>
      </w:r>
      <w:r w:rsidR="00135A10" w:rsidRPr="007929E5">
        <w:rPr>
          <w:rFonts w:asciiTheme="minorHAnsi" w:hAnsiTheme="minorHAnsi" w:cstheme="minorHAnsi"/>
          <w:spacing w:val="2"/>
          <w:sz w:val="30"/>
          <w:szCs w:val="30"/>
          <w:cs/>
        </w:rPr>
        <w:t>ของ</w:t>
      </w:r>
      <w:r w:rsidRPr="007929E5">
        <w:rPr>
          <w:rFonts w:asciiTheme="minorHAnsi" w:hAnsiTheme="minorHAnsi" w:cstheme="minorHAnsi"/>
          <w:spacing w:val="2"/>
          <w:sz w:val="30"/>
          <w:szCs w:val="30"/>
          <w:cs/>
        </w:rPr>
        <w:t>ผู้ถือหุ้น</w:t>
      </w:r>
      <w:r w:rsidR="00206E70" w:rsidRPr="007929E5">
        <w:rPr>
          <w:rFonts w:asciiTheme="minorHAnsi" w:hAnsiTheme="minorHAnsi" w:cstheme="minorHAnsi"/>
          <w:spacing w:val="2"/>
          <w:sz w:val="30"/>
          <w:szCs w:val="30"/>
          <w:cs/>
        </w:rPr>
        <w:t>ของบริษัท</w:t>
      </w:r>
      <w:r w:rsidR="00303F96" w:rsidRPr="007929E5">
        <w:rPr>
          <w:rFonts w:asciiTheme="minorHAnsi" w:hAnsiTheme="minorHAnsi" w:cstheme="minorHAnsi"/>
          <w:spacing w:val="2"/>
          <w:sz w:val="30"/>
          <w:szCs w:val="30"/>
          <w:cs/>
        </w:rPr>
        <w:t>เมื่อ</w:t>
      </w:r>
      <w:r w:rsidRPr="007929E5">
        <w:rPr>
          <w:rFonts w:asciiTheme="minorHAnsi" w:hAnsiTheme="minorHAnsi" w:cstheme="minorHAnsi"/>
          <w:spacing w:val="2"/>
          <w:sz w:val="30"/>
          <w:szCs w:val="30"/>
          <w:cs/>
        </w:rPr>
        <w:t xml:space="preserve">วันที่ </w:t>
      </w:r>
      <w:r w:rsidR="000038FA" w:rsidRPr="007929E5">
        <w:rPr>
          <w:rFonts w:asciiTheme="minorHAnsi" w:hAnsiTheme="minorHAnsi" w:cstheme="minorHAnsi"/>
          <w:spacing w:val="2"/>
          <w:sz w:val="30"/>
          <w:szCs w:val="30"/>
        </w:rPr>
        <w:t xml:space="preserve">12 </w:t>
      </w:r>
      <w:r w:rsidR="000038FA" w:rsidRPr="007929E5">
        <w:rPr>
          <w:rFonts w:asciiTheme="minorHAnsi" w:hAnsiTheme="minorHAnsi" w:cstheme="minorHAnsi"/>
          <w:spacing w:val="2"/>
          <w:sz w:val="30"/>
          <w:szCs w:val="30"/>
          <w:cs/>
        </w:rPr>
        <w:t xml:space="preserve">กุมภาพันธ์ </w:t>
      </w:r>
      <w:r w:rsidR="000038FA" w:rsidRPr="007929E5">
        <w:rPr>
          <w:rFonts w:asciiTheme="minorHAnsi" w:hAnsiTheme="minorHAnsi" w:cstheme="minorHAnsi"/>
          <w:spacing w:val="2"/>
          <w:sz w:val="30"/>
          <w:szCs w:val="30"/>
        </w:rPr>
        <w:t xml:space="preserve">2561 </w:t>
      </w:r>
      <w:r w:rsidR="00303F96" w:rsidRPr="007929E5">
        <w:rPr>
          <w:rFonts w:asciiTheme="minorHAnsi" w:hAnsiTheme="minorHAnsi" w:cstheme="minorHAnsi"/>
          <w:spacing w:val="2"/>
          <w:sz w:val="30"/>
          <w:szCs w:val="30"/>
          <w:cs/>
        </w:rPr>
        <w:t>ผู้ถือหุ้นมีมติอนุมัติ</w:t>
      </w:r>
      <w:r w:rsidR="00206E70" w:rsidRPr="007929E5">
        <w:rPr>
          <w:rFonts w:asciiTheme="minorHAnsi" w:hAnsiTheme="minorHAnsi" w:cstheme="minorHAnsi"/>
          <w:spacing w:val="2"/>
          <w:sz w:val="30"/>
          <w:szCs w:val="30"/>
          <w:cs/>
        </w:rPr>
        <w:t>การ</w:t>
      </w:r>
      <w:r w:rsidR="00303F96" w:rsidRPr="007929E5">
        <w:rPr>
          <w:rFonts w:asciiTheme="minorHAnsi" w:hAnsiTheme="minorHAnsi" w:cstheme="minorHAnsi"/>
          <w:spacing w:val="2"/>
          <w:sz w:val="30"/>
          <w:szCs w:val="30"/>
          <w:cs/>
        </w:rPr>
        <w:t>เพิ่มทุน</w:t>
      </w:r>
      <w:r w:rsidR="00FC5025" w:rsidRPr="007929E5">
        <w:rPr>
          <w:rFonts w:asciiTheme="minorHAnsi" w:hAnsiTheme="minorHAnsi" w:cstheme="minorHAnsi"/>
          <w:spacing w:val="2"/>
          <w:sz w:val="30"/>
          <w:szCs w:val="30"/>
          <w:cs/>
        </w:rPr>
        <w:br/>
      </w:r>
      <w:r w:rsidR="00303F96" w:rsidRPr="007929E5">
        <w:rPr>
          <w:rFonts w:asciiTheme="minorHAnsi" w:hAnsiTheme="minorHAnsi" w:cstheme="minorHAnsi"/>
          <w:spacing w:val="2"/>
          <w:sz w:val="30"/>
          <w:szCs w:val="30"/>
          <w:cs/>
        </w:rPr>
        <w:t>จดทะเบียน</w:t>
      </w:r>
      <w:r w:rsidRPr="007929E5">
        <w:rPr>
          <w:rFonts w:asciiTheme="minorHAnsi" w:hAnsiTheme="minorHAnsi" w:cstheme="minorHAnsi"/>
          <w:spacing w:val="2"/>
          <w:sz w:val="30"/>
          <w:szCs w:val="30"/>
          <w:cs/>
        </w:rPr>
        <w:t xml:space="preserve">จำนวน </w:t>
      </w:r>
      <w:r w:rsidR="000038FA" w:rsidRPr="007929E5">
        <w:rPr>
          <w:rFonts w:asciiTheme="minorHAnsi" w:hAnsiTheme="minorHAnsi" w:cstheme="minorHAnsi"/>
          <w:spacing w:val="2"/>
          <w:sz w:val="30"/>
          <w:szCs w:val="30"/>
        </w:rPr>
        <w:t>15</w:t>
      </w:r>
      <w:r w:rsidRPr="007929E5">
        <w:rPr>
          <w:rFonts w:asciiTheme="minorHAnsi" w:hAnsiTheme="minorHAnsi" w:cstheme="minorHAnsi"/>
          <w:spacing w:val="2"/>
          <w:sz w:val="30"/>
          <w:szCs w:val="30"/>
        </w:rPr>
        <w:t xml:space="preserve">0 </w:t>
      </w:r>
      <w:r w:rsidRPr="007929E5">
        <w:rPr>
          <w:rFonts w:asciiTheme="minorHAnsi" w:hAnsiTheme="minorHAnsi" w:cstheme="minorHAnsi"/>
          <w:spacing w:val="2"/>
          <w:sz w:val="30"/>
          <w:szCs w:val="30"/>
          <w:cs/>
        </w:rPr>
        <w:t>ล้านบาท โดยออกหุ้น</w:t>
      </w:r>
      <w:r w:rsidR="00135A10" w:rsidRPr="007929E5">
        <w:rPr>
          <w:rFonts w:asciiTheme="minorHAnsi" w:hAnsiTheme="minorHAnsi" w:cstheme="minorHAnsi"/>
          <w:spacing w:val="2"/>
          <w:sz w:val="30"/>
          <w:szCs w:val="30"/>
          <w:cs/>
        </w:rPr>
        <w:t>สามัญ</w:t>
      </w:r>
      <w:r w:rsidRPr="007929E5">
        <w:rPr>
          <w:rFonts w:asciiTheme="minorHAnsi" w:hAnsiTheme="minorHAnsi" w:cstheme="minorHAnsi"/>
          <w:spacing w:val="2"/>
          <w:sz w:val="30"/>
          <w:szCs w:val="30"/>
          <w:cs/>
        </w:rPr>
        <w:t xml:space="preserve">จำนวน </w:t>
      </w:r>
      <w:r w:rsidR="000038FA" w:rsidRPr="007929E5">
        <w:rPr>
          <w:rFonts w:asciiTheme="minorHAnsi" w:hAnsiTheme="minorHAnsi" w:cstheme="minorHAnsi"/>
          <w:spacing w:val="2"/>
          <w:sz w:val="30"/>
          <w:szCs w:val="30"/>
        </w:rPr>
        <w:t>1.5</w:t>
      </w:r>
      <w:r w:rsidRPr="007929E5">
        <w:rPr>
          <w:rFonts w:asciiTheme="minorHAnsi" w:hAnsiTheme="minorHAnsi" w:cstheme="minorHAnsi"/>
          <w:spacing w:val="2"/>
          <w:sz w:val="30"/>
          <w:szCs w:val="30"/>
        </w:rPr>
        <w:t xml:space="preserve"> </w:t>
      </w:r>
      <w:r w:rsidRPr="007929E5">
        <w:rPr>
          <w:rFonts w:asciiTheme="minorHAnsi" w:hAnsiTheme="minorHAnsi" w:cstheme="minorHAnsi"/>
          <w:spacing w:val="2"/>
          <w:sz w:val="30"/>
          <w:szCs w:val="30"/>
          <w:cs/>
        </w:rPr>
        <w:t xml:space="preserve">ล้านหุ้น มูลค่าหุ้นละ </w:t>
      </w:r>
      <w:r w:rsidRPr="007929E5">
        <w:rPr>
          <w:rFonts w:asciiTheme="minorHAnsi" w:hAnsiTheme="minorHAnsi" w:cstheme="minorHAnsi"/>
          <w:spacing w:val="2"/>
          <w:sz w:val="30"/>
          <w:szCs w:val="30"/>
        </w:rPr>
        <w:t xml:space="preserve">100 </w:t>
      </w:r>
      <w:r w:rsidRPr="007929E5">
        <w:rPr>
          <w:rFonts w:asciiTheme="minorHAnsi" w:hAnsiTheme="minorHAnsi" w:cstheme="minorHAnsi"/>
          <w:spacing w:val="2"/>
          <w:sz w:val="30"/>
          <w:szCs w:val="30"/>
          <w:cs/>
        </w:rPr>
        <w:t>บาท โดยเรียกชำระ</w:t>
      </w:r>
      <w:r w:rsidR="00A23709" w:rsidRPr="007929E5">
        <w:rPr>
          <w:rFonts w:asciiTheme="minorHAnsi" w:hAnsiTheme="minorHAnsi" w:cstheme="minorHAnsi"/>
          <w:spacing w:val="2"/>
          <w:sz w:val="30"/>
          <w:szCs w:val="30"/>
        </w:rPr>
        <w:br/>
      </w:r>
      <w:r w:rsidR="005E504D" w:rsidRPr="007929E5">
        <w:rPr>
          <w:rFonts w:asciiTheme="minorHAnsi" w:hAnsiTheme="minorHAnsi" w:cstheme="minorHAnsi"/>
          <w:spacing w:val="2"/>
          <w:sz w:val="30"/>
          <w:szCs w:val="30"/>
          <w:cs/>
        </w:rPr>
        <w:t>ค่าหุ้น</w:t>
      </w:r>
      <w:r w:rsidR="00A23709" w:rsidRPr="007929E5">
        <w:rPr>
          <w:rFonts w:asciiTheme="minorHAnsi" w:hAnsiTheme="minorHAnsi" w:cstheme="minorHAnsi" w:hint="cs"/>
          <w:spacing w:val="2"/>
          <w:sz w:val="30"/>
          <w:szCs w:val="30"/>
          <w:cs/>
        </w:rPr>
        <w:t>ในราคา</w:t>
      </w:r>
      <w:r w:rsidRPr="007929E5">
        <w:rPr>
          <w:rFonts w:asciiTheme="minorHAnsi" w:hAnsiTheme="minorHAnsi" w:cstheme="minorHAnsi"/>
          <w:spacing w:val="2"/>
          <w:sz w:val="30"/>
          <w:szCs w:val="30"/>
          <w:cs/>
        </w:rPr>
        <w:t xml:space="preserve">หุ้นละ </w:t>
      </w:r>
      <w:r w:rsidR="000038FA" w:rsidRPr="007929E5">
        <w:rPr>
          <w:rFonts w:asciiTheme="minorHAnsi" w:hAnsiTheme="minorHAnsi" w:cstheme="minorHAnsi"/>
          <w:spacing w:val="2"/>
          <w:sz w:val="30"/>
          <w:szCs w:val="30"/>
        </w:rPr>
        <w:t>1</w:t>
      </w:r>
      <w:r w:rsidRPr="007929E5">
        <w:rPr>
          <w:rFonts w:asciiTheme="minorHAnsi" w:hAnsiTheme="minorHAnsi" w:cstheme="minorHAnsi"/>
          <w:spacing w:val="2"/>
          <w:sz w:val="30"/>
          <w:szCs w:val="30"/>
        </w:rPr>
        <w:t>5</w:t>
      </w:r>
      <w:r w:rsidR="000038FA" w:rsidRPr="007929E5">
        <w:rPr>
          <w:rFonts w:asciiTheme="minorHAnsi" w:hAnsiTheme="minorHAnsi" w:cstheme="minorHAnsi"/>
          <w:spacing w:val="2"/>
          <w:sz w:val="30"/>
          <w:szCs w:val="30"/>
        </w:rPr>
        <w:t>0</w:t>
      </w:r>
      <w:r w:rsidRPr="007929E5">
        <w:rPr>
          <w:rFonts w:asciiTheme="minorHAnsi" w:hAnsiTheme="minorHAnsi" w:cstheme="minorHAnsi"/>
          <w:spacing w:val="2"/>
          <w:sz w:val="30"/>
          <w:szCs w:val="30"/>
        </w:rPr>
        <w:t xml:space="preserve"> </w:t>
      </w:r>
      <w:r w:rsidRPr="007929E5">
        <w:rPr>
          <w:rFonts w:asciiTheme="minorHAnsi" w:hAnsiTheme="minorHAnsi" w:cstheme="minorHAnsi"/>
          <w:spacing w:val="2"/>
          <w:sz w:val="30"/>
          <w:szCs w:val="30"/>
          <w:cs/>
        </w:rPr>
        <w:t>บาท บริษ</w:t>
      </w:r>
      <w:r w:rsidR="00206E70" w:rsidRPr="007929E5">
        <w:rPr>
          <w:rFonts w:asciiTheme="minorHAnsi" w:hAnsiTheme="minorHAnsi" w:cstheme="minorHAnsi"/>
          <w:spacing w:val="2"/>
          <w:sz w:val="30"/>
          <w:szCs w:val="30"/>
          <w:cs/>
        </w:rPr>
        <w:t>ัทได้จดทะเบียนการเพิ่มทุนดังกล่าวกับกระทรวงพาณิชย์</w:t>
      </w:r>
      <w:r w:rsidRPr="007929E5">
        <w:rPr>
          <w:rFonts w:asciiTheme="minorHAnsi" w:hAnsiTheme="minorHAnsi" w:cstheme="minorHAnsi"/>
          <w:spacing w:val="2"/>
          <w:sz w:val="30"/>
          <w:szCs w:val="30"/>
          <w:cs/>
        </w:rPr>
        <w:t>ใน</w:t>
      </w:r>
      <w:r w:rsidR="00A23709" w:rsidRPr="007929E5">
        <w:rPr>
          <w:rFonts w:asciiTheme="minorHAnsi" w:hAnsiTheme="minorHAnsi" w:cstheme="minorHAnsi" w:hint="cs"/>
          <w:spacing w:val="2"/>
          <w:sz w:val="30"/>
          <w:szCs w:val="30"/>
          <w:cs/>
        </w:rPr>
        <w:t>วันที่</w:t>
      </w:r>
      <w:r w:rsidR="00A23709" w:rsidRPr="007929E5">
        <w:rPr>
          <w:rFonts w:asciiTheme="minorHAnsi" w:hAnsiTheme="minorHAnsi" w:cstheme="minorHAnsi"/>
          <w:spacing w:val="2"/>
          <w:sz w:val="30"/>
          <w:szCs w:val="30"/>
          <w:cs/>
        </w:rPr>
        <w:br/>
      </w:r>
      <w:r w:rsidR="007E382F" w:rsidRPr="007929E5">
        <w:rPr>
          <w:rFonts w:asciiTheme="minorHAnsi" w:hAnsiTheme="minorHAnsi" w:cstheme="minorHAnsi"/>
          <w:spacing w:val="2"/>
          <w:sz w:val="30"/>
          <w:szCs w:val="30"/>
        </w:rPr>
        <w:t xml:space="preserve">22 </w:t>
      </w:r>
      <w:r w:rsidR="000038FA" w:rsidRPr="007929E5">
        <w:rPr>
          <w:rFonts w:asciiTheme="minorHAnsi" w:hAnsiTheme="minorHAnsi" w:cstheme="minorHAnsi"/>
          <w:spacing w:val="2"/>
          <w:sz w:val="30"/>
          <w:szCs w:val="30"/>
          <w:cs/>
        </w:rPr>
        <w:t>กุมภาพันธ์</w:t>
      </w:r>
      <w:r w:rsidRPr="007929E5">
        <w:rPr>
          <w:rFonts w:asciiTheme="minorHAnsi" w:hAnsiTheme="minorHAnsi" w:cstheme="minorHAnsi"/>
          <w:spacing w:val="2"/>
          <w:sz w:val="30"/>
          <w:szCs w:val="30"/>
          <w:cs/>
        </w:rPr>
        <w:t xml:space="preserve"> </w:t>
      </w:r>
      <w:r w:rsidRPr="007929E5">
        <w:rPr>
          <w:rFonts w:asciiTheme="minorHAnsi" w:hAnsiTheme="minorHAnsi" w:cstheme="minorHAnsi"/>
          <w:spacing w:val="2"/>
          <w:sz w:val="30"/>
          <w:szCs w:val="30"/>
        </w:rPr>
        <w:t>256</w:t>
      </w:r>
      <w:r w:rsidR="000038FA" w:rsidRPr="007929E5">
        <w:rPr>
          <w:rFonts w:asciiTheme="minorHAnsi" w:hAnsiTheme="minorHAnsi" w:cstheme="minorHAnsi"/>
          <w:spacing w:val="2"/>
          <w:sz w:val="30"/>
          <w:szCs w:val="30"/>
        </w:rPr>
        <w:t>1</w:t>
      </w:r>
    </w:p>
    <w:p w14:paraId="1BDA4D54" w14:textId="77777777" w:rsidR="00E724AB" w:rsidRPr="006D4557" w:rsidRDefault="00E724AB" w:rsidP="001F563B">
      <w:pPr>
        <w:tabs>
          <w:tab w:val="clear" w:pos="227"/>
          <w:tab w:val="clear" w:pos="454"/>
          <w:tab w:val="clear" w:pos="680"/>
          <w:tab w:val="left" w:pos="720"/>
        </w:tabs>
        <w:ind w:left="567"/>
        <w:jc w:val="thaiDistribute"/>
        <w:rPr>
          <w:rFonts w:asciiTheme="minorHAnsi" w:hAnsiTheme="minorHAnsi" w:cstheme="minorHAnsi"/>
          <w:spacing w:val="2"/>
          <w:sz w:val="30"/>
          <w:szCs w:val="30"/>
        </w:rPr>
      </w:pPr>
    </w:p>
    <w:p w14:paraId="20D55128" w14:textId="77777777" w:rsidR="00E724AB" w:rsidRPr="007929E5" w:rsidRDefault="001F563B" w:rsidP="00E724AB">
      <w:pPr>
        <w:tabs>
          <w:tab w:val="clear" w:pos="227"/>
          <w:tab w:val="clear" w:pos="454"/>
          <w:tab w:val="clear" w:pos="680"/>
          <w:tab w:val="left" w:pos="720"/>
        </w:tabs>
        <w:ind w:left="567"/>
        <w:jc w:val="thaiDistribute"/>
        <w:rPr>
          <w:rFonts w:asciiTheme="minorHAnsi" w:hAnsiTheme="minorHAnsi" w:cstheme="minorHAnsi"/>
          <w:spacing w:val="2"/>
          <w:sz w:val="30"/>
          <w:szCs w:val="30"/>
        </w:rPr>
      </w:pPr>
      <w:r w:rsidRPr="007929E5">
        <w:rPr>
          <w:rFonts w:asciiTheme="minorHAnsi" w:hAnsiTheme="minorHAnsi" w:cstheme="minorHAnsi"/>
          <w:spacing w:val="2"/>
          <w:sz w:val="30"/>
          <w:szCs w:val="30"/>
          <w:cs/>
        </w:rPr>
        <w:t xml:space="preserve">ในการประชุมวิสามัญผู้ถือหุ้นของบริษัทเมื่อวันที่ </w:t>
      </w:r>
      <w:r w:rsidR="006475CD" w:rsidRPr="007929E5">
        <w:rPr>
          <w:rFonts w:asciiTheme="minorHAnsi" w:hAnsiTheme="minorHAnsi" w:cstheme="minorHAnsi"/>
          <w:spacing w:val="2"/>
          <w:sz w:val="30"/>
          <w:szCs w:val="30"/>
        </w:rPr>
        <w:t xml:space="preserve">29 </w:t>
      </w:r>
      <w:r w:rsidR="006475CD" w:rsidRPr="007929E5">
        <w:rPr>
          <w:rFonts w:asciiTheme="minorHAnsi" w:hAnsiTheme="minorHAnsi" w:cstheme="minorHAnsi"/>
          <w:spacing w:val="2"/>
          <w:sz w:val="30"/>
          <w:szCs w:val="30"/>
          <w:cs/>
        </w:rPr>
        <w:t>มิถุนายน</w:t>
      </w:r>
      <w:r w:rsidRPr="007929E5">
        <w:rPr>
          <w:rFonts w:asciiTheme="minorHAnsi" w:hAnsiTheme="minorHAnsi" w:cstheme="minorHAnsi"/>
          <w:spacing w:val="2"/>
          <w:sz w:val="30"/>
          <w:szCs w:val="30"/>
          <w:cs/>
        </w:rPr>
        <w:t xml:space="preserve"> </w:t>
      </w:r>
      <w:r w:rsidRPr="007929E5">
        <w:rPr>
          <w:rFonts w:asciiTheme="minorHAnsi" w:hAnsiTheme="minorHAnsi" w:cstheme="minorHAnsi"/>
          <w:spacing w:val="2"/>
          <w:sz w:val="30"/>
          <w:szCs w:val="30"/>
        </w:rPr>
        <w:t xml:space="preserve">2561 </w:t>
      </w:r>
      <w:r w:rsidRPr="007929E5">
        <w:rPr>
          <w:rFonts w:asciiTheme="minorHAnsi" w:hAnsiTheme="minorHAnsi" w:cstheme="minorHAnsi"/>
          <w:spacing w:val="2"/>
          <w:sz w:val="30"/>
          <w:szCs w:val="30"/>
          <w:cs/>
        </w:rPr>
        <w:t>ผู้ถือหุ้นมีมติอนุมัติการเพิ่มทุนจดทะเบียน</w:t>
      </w:r>
      <w:r w:rsidRPr="007929E5">
        <w:rPr>
          <w:rFonts w:asciiTheme="minorHAnsi" w:hAnsiTheme="minorHAnsi" w:cstheme="minorHAnsi"/>
          <w:spacing w:val="-4"/>
          <w:sz w:val="30"/>
          <w:szCs w:val="30"/>
          <w:cs/>
        </w:rPr>
        <w:t xml:space="preserve">จำนวน </w:t>
      </w:r>
      <w:r w:rsidRPr="007929E5">
        <w:rPr>
          <w:rFonts w:asciiTheme="minorHAnsi" w:hAnsiTheme="minorHAnsi" w:cstheme="minorHAnsi"/>
          <w:spacing w:val="-4"/>
          <w:sz w:val="30"/>
          <w:szCs w:val="30"/>
        </w:rPr>
        <w:t xml:space="preserve">43 </w:t>
      </w:r>
      <w:r w:rsidRPr="007929E5">
        <w:rPr>
          <w:rFonts w:asciiTheme="minorHAnsi" w:hAnsiTheme="minorHAnsi" w:cstheme="minorHAnsi"/>
          <w:spacing w:val="-4"/>
          <w:sz w:val="30"/>
          <w:szCs w:val="30"/>
          <w:cs/>
        </w:rPr>
        <w:t xml:space="preserve">ล้านบาท โดยการออกหุ้นสามัญจำนวน </w:t>
      </w:r>
      <w:r w:rsidRPr="007929E5">
        <w:rPr>
          <w:rFonts w:asciiTheme="minorHAnsi" w:hAnsiTheme="minorHAnsi" w:cstheme="minorHAnsi"/>
          <w:spacing w:val="-4"/>
          <w:sz w:val="30"/>
          <w:szCs w:val="30"/>
        </w:rPr>
        <w:t>43</w:t>
      </w:r>
      <w:r w:rsidR="007E382F" w:rsidRPr="007929E5">
        <w:rPr>
          <w:rFonts w:asciiTheme="minorHAnsi" w:hAnsiTheme="minorHAnsi" w:cstheme="minorHAnsi"/>
          <w:spacing w:val="-4"/>
          <w:sz w:val="30"/>
          <w:szCs w:val="30"/>
        </w:rPr>
        <w:t>0,000</w:t>
      </w:r>
      <w:r w:rsidRPr="007929E5">
        <w:rPr>
          <w:rFonts w:asciiTheme="minorHAnsi" w:hAnsiTheme="minorHAnsi" w:cstheme="minorHAnsi"/>
          <w:spacing w:val="-4"/>
          <w:sz w:val="30"/>
          <w:szCs w:val="30"/>
        </w:rPr>
        <w:t xml:space="preserve"> </w:t>
      </w:r>
      <w:r w:rsidRPr="007929E5">
        <w:rPr>
          <w:rFonts w:asciiTheme="minorHAnsi" w:hAnsiTheme="minorHAnsi" w:cstheme="minorHAnsi"/>
          <w:spacing w:val="-4"/>
          <w:sz w:val="30"/>
          <w:szCs w:val="30"/>
          <w:cs/>
        </w:rPr>
        <w:t xml:space="preserve">หุ้น </w:t>
      </w:r>
      <w:r w:rsidR="006475CD" w:rsidRPr="007929E5">
        <w:rPr>
          <w:rFonts w:asciiTheme="minorHAnsi" w:hAnsiTheme="minorHAnsi" w:cstheme="minorHAnsi"/>
          <w:spacing w:val="-4"/>
          <w:sz w:val="30"/>
          <w:szCs w:val="30"/>
          <w:cs/>
        </w:rPr>
        <w:t xml:space="preserve">มูลค่าหุ้นละ </w:t>
      </w:r>
      <w:r w:rsidR="006475CD" w:rsidRPr="007929E5">
        <w:rPr>
          <w:rFonts w:asciiTheme="minorHAnsi" w:hAnsiTheme="minorHAnsi" w:cstheme="minorHAnsi"/>
          <w:spacing w:val="-4"/>
          <w:sz w:val="30"/>
          <w:szCs w:val="30"/>
        </w:rPr>
        <w:t xml:space="preserve">100 </w:t>
      </w:r>
      <w:r w:rsidR="006475CD" w:rsidRPr="007929E5">
        <w:rPr>
          <w:rFonts w:asciiTheme="minorHAnsi" w:hAnsiTheme="minorHAnsi" w:cstheme="minorHAnsi"/>
          <w:spacing w:val="-4"/>
          <w:sz w:val="30"/>
          <w:szCs w:val="30"/>
          <w:cs/>
        </w:rPr>
        <w:t>บาท โดยเรียกชำระค่า</w:t>
      </w:r>
      <w:r w:rsidR="006475CD" w:rsidRPr="007929E5">
        <w:rPr>
          <w:rFonts w:asciiTheme="minorHAnsi" w:hAnsiTheme="minorHAnsi" w:cstheme="minorHAnsi"/>
          <w:spacing w:val="2"/>
          <w:sz w:val="30"/>
          <w:szCs w:val="30"/>
          <w:cs/>
        </w:rPr>
        <w:t>หุ้น</w:t>
      </w:r>
      <w:r w:rsidRPr="007929E5">
        <w:rPr>
          <w:rFonts w:asciiTheme="minorHAnsi" w:hAnsiTheme="minorHAnsi" w:cstheme="minorHAnsi"/>
          <w:spacing w:val="2"/>
          <w:sz w:val="30"/>
          <w:szCs w:val="30"/>
          <w:cs/>
        </w:rPr>
        <w:t xml:space="preserve">ในราคาหุ้นละ </w:t>
      </w:r>
      <w:r w:rsidRPr="007929E5">
        <w:rPr>
          <w:rFonts w:asciiTheme="minorHAnsi" w:hAnsiTheme="minorHAnsi" w:cstheme="minorHAnsi"/>
          <w:spacing w:val="2"/>
          <w:sz w:val="30"/>
          <w:szCs w:val="30"/>
        </w:rPr>
        <w:t xml:space="preserve">150 </w:t>
      </w:r>
      <w:r w:rsidRPr="007929E5">
        <w:rPr>
          <w:rFonts w:asciiTheme="minorHAnsi" w:hAnsiTheme="minorHAnsi" w:cstheme="minorHAnsi"/>
          <w:spacing w:val="2"/>
          <w:sz w:val="30"/>
          <w:szCs w:val="30"/>
          <w:cs/>
        </w:rPr>
        <w:t>บาท บริษัทได้จดทะเบียนการเพิ่มทุน</w:t>
      </w:r>
      <w:r w:rsidR="007E382F" w:rsidRPr="007929E5">
        <w:rPr>
          <w:rFonts w:asciiTheme="minorHAnsi" w:hAnsiTheme="minorHAnsi" w:cstheme="minorHAnsi"/>
          <w:spacing w:val="2"/>
          <w:sz w:val="30"/>
          <w:szCs w:val="30"/>
          <w:cs/>
        </w:rPr>
        <w:t>ดังกล่าวกับกระทรวงพาณิชย์ใน</w:t>
      </w:r>
      <w:r w:rsidR="007E382F" w:rsidRPr="007929E5">
        <w:rPr>
          <w:rFonts w:asciiTheme="minorHAnsi" w:hAnsiTheme="minorHAnsi" w:cstheme="minorHAnsi" w:hint="cs"/>
          <w:spacing w:val="2"/>
          <w:sz w:val="30"/>
          <w:szCs w:val="30"/>
          <w:cs/>
        </w:rPr>
        <w:t xml:space="preserve">วันที่ </w:t>
      </w:r>
      <w:r w:rsidR="007E382F" w:rsidRPr="007929E5">
        <w:rPr>
          <w:rFonts w:asciiTheme="minorHAnsi" w:hAnsiTheme="minorHAnsi" w:cstheme="minorHAnsi"/>
          <w:spacing w:val="2"/>
          <w:sz w:val="30"/>
          <w:szCs w:val="30"/>
        </w:rPr>
        <w:t xml:space="preserve">10 </w:t>
      </w:r>
      <w:r w:rsidRPr="007929E5">
        <w:rPr>
          <w:rFonts w:asciiTheme="minorHAnsi" w:hAnsiTheme="minorHAnsi" w:cstheme="minorHAnsi"/>
          <w:spacing w:val="2"/>
          <w:sz w:val="30"/>
          <w:szCs w:val="30"/>
          <w:cs/>
        </w:rPr>
        <w:t xml:space="preserve">กรกฎาคม </w:t>
      </w:r>
      <w:r w:rsidRPr="007929E5">
        <w:rPr>
          <w:rFonts w:asciiTheme="minorHAnsi" w:hAnsiTheme="minorHAnsi" w:cstheme="minorHAnsi"/>
          <w:spacing w:val="2"/>
          <w:sz w:val="30"/>
          <w:szCs w:val="30"/>
        </w:rPr>
        <w:t>2561</w:t>
      </w:r>
    </w:p>
    <w:p w14:paraId="32972381" w14:textId="77777777" w:rsidR="00BA736A" w:rsidRPr="006D4557" w:rsidRDefault="00BA736A" w:rsidP="00E724AB">
      <w:pPr>
        <w:tabs>
          <w:tab w:val="clear" w:pos="227"/>
          <w:tab w:val="clear" w:pos="454"/>
          <w:tab w:val="clear" w:pos="680"/>
          <w:tab w:val="left" w:pos="720"/>
        </w:tabs>
        <w:ind w:left="567"/>
        <w:jc w:val="thaiDistribute"/>
        <w:rPr>
          <w:rFonts w:asciiTheme="minorHAnsi" w:hAnsiTheme="minorHAnsi" w:cstheme="minorHAnsi"/>
          <w:spacing w:val="2"/>
          <w:sz w:val="30"/>
          <w:szCs w:val="30"/>
        </w:rPr>
      </w:pPr>
    </w:p>
    <w:p w14:paraId="6B39D9A3" w14:textId="5B7B0DAF" w:rsidR="002E3F86" w:rsidRPr="007929E5" w:rsidRDefault="002E3F86" w:rsidP="002E3F86">
      <w:pPr>
        <w:tabs>
          <w:tab w:val="clear" w:pos="227"/>
          <w:tab w:val="clear" w:pos="454"/>
          <w:tab w:val="clear" w:pos="680"/>
          <w:tab w:val="left" w:pos="720"/>
        </w:tabs>
        <w:ind w:left="567"/>
        <w:jc w:val="thaiDistribute"/>
        <w:rPr>
          <w:rFonts w:asciiTheme="minorHAnsi" w:hAnsiTheme="minorHAnsi" w:cstheme="minorHAnsi"/>
          <w:spacing w:val="-6"/>
          <w:sz w:val="30"/>
          <w:szCs w:val="30"/>
        </w:rPr>
      </w:pPr>
      <w:r w:rsidRPr="007929E5">
        <w:rPr>
          <w:rFonts w:asciiTheme="minorHAnsi" w:hAnsiTheme="minorHAnsi" w:cstheme="minorHAnsi"/>
          <w:spacing w:val="2"/>
          <w:sz w:val="30"/>
          <w:szCs w:val="30"/>
          <w:cs/>
        </w:rPr>
        <w:t>ในการประชุม</w:t>
      </w:r>
      <w:r w:rsidR="00924338" w:rsidRPr="007929E5">
        <w:rPr>
          <w:rFonts w:asciiTheme="minorHAnsi" w:hAnsiTheme="minorHAnsi" w:cstheme="minorHAnsi" w:hint="cs"/>
          <w:spacing w:val="2"/>
          <w:sz w:val="30"/>
          <w:szCs w:val="30"/>
          <w:cs/>
        </w:rPr>
        <w:t>วิสามัญผู้ถือหุ้น</w:t>
      </w:r>
      <w:r w:rsidR="00ED1737" w:rsidRPr="007929E5">
        <w:rPr>
          <w:rFonts w:asciiTheme="minorHAnsi" w:hAnsiTheme="minorHAnsi" w:cstheme="minorHAnsi" w:hint="cs"/>
          <w:spacing w:val="2"/>
          <w:sz w:val="30"/>
          <w:szCs w:val="30"/>
          <w:cs/>
        </w:rPr>
        <w:t>ของ</w:t>
      </w:r>
      <w:r w:rsidRPr="007929E5">
        <w:rPr>
          <w:rFonts w:asciiTheme="minorHAnsi" w:hAnsiTheme="minorHAnsi" w:cstheme="minorHAnsi"/>
          <w:spacing w:val="2"/>
          <w:sz w:val="30"/>
          <w:szCs w:val="30"/>
          <w:cs/>
        </w:rPr>
        <w:t xml:space="preserve">บริษัทเมื่อวันที่ </w:t>
      </w:r>
      <w:r w:rsidR="00924338" w:rsidRPr="007929E5">
        <w:rPr>
          <w:rFonts w:asciiTheme="minorHAnsi" w:hAnsiTheme="minorHAnsi" w:cstheme="minorHAnsi"/>
          <w:spacing w:val="2"/>
          <w:sz w:val="30"/>
          <w:szCs w:val="30"/>
        </w:rPr>
        <w:t>12</w:t>
      </w:r>
      <w:r w:rsidRPr="007929E5">
        <w:rPr>
          <w:rFonts w:asciiTheme="minorHAnsi" w:hAnsiTheme="minorHAnsi" w:cstheme="minorHAnsi"/>
          <w:spacing w:val="2"/>
          <w:sz w:val="30"/>
          <w:szCs w:val="30"/>
        </w:rPr>
        <w:t xml:space="preserve"> </w:t>
      </w:r>
      <w:r w:rsidR="00924338" w:rsidRPr="007929E5">
        <w:rPr>
          <w:rFonts w:asciiTheme="minorHAnsi" w:hAnsiTheme="minorHAnsi" w:cstheme="minorHAnsi" w:hint="cs"/>
          <w:spacing w:val="2"/>
          <w:sz w:val="30"/>
          <w:szCs w:val="30"/>
          <w:cs/>
        </w:rPr>
        <w:t>ธันวาคม</w:t>
      </w:r>
      <w:r w:rsidRPr="007929E5">
        <w:rPr>
          <w:rFonts w:asciiTheme="minorHAnsi" w:hAnsiTheme="minorHAnsi" w:cstheme="minorHAnsi"/>
          <w:spacing w:val="2"/>
          <w:sz w:val="30"/>
          <w:szCs w:val="30"/>
          <w:cs/>
        </w:rPr>
        <w:t xml:space="preserve"> </w:t>
      </w:r>
      <w:r w:rsidRPr="007929E5">
        <w:rPr>
          <w:rFonts w:asciiTheme="minorHAnsi" w:hAnsiTheme="minorHAnsi" w:cstheme="minorHAnsi"/>
          <w:spacing w:val="2"/>
          <w:sz w:val="30"/>
          <w:szCs w:val="30"/>
        </w:rPr>
        <w:t xml:space="preserve">2561 </w:t>
      </w:r>
      <w:r w:rsidR="00924338" w:rsidRPr="007929E5">
        <w:rPr>
          <w:rFonts w:asciiTheme="minorHAnsi" w:hAnsiTheme="minorHAnsi" w:cstheme="minorHAnsi" w:hint="cs"/>
          <w:spacing w:val="2"/>
          <w:sz w:val="30"/>
          <w:szCs w:val="30"/>
          <w:cs/>
        </w:rPr>
        <w:t>ผู้ถือหุ้น</w:t>
      </w:r>
      <w:r w:rsidRPr="007929E5">
        <w:rPr>
          <w:rFonts w:asciiTheme="minorHAnsi" w:hAnsiTheme="minorHAnsi" w:cstheme="minorHAnsi"/>
          <w:spacing w:val="2"/>
          <w:sz w:val="30"/>
          <w:szCs w:val="30"/>
          <w:cs/>
        </w:rPr>
        <w:t>มีมติอนุมัติการเพิ่มทุนจดทะเบียน</w:t>
      </w:r>
      <w:r w:rsidRPr="007929E5">
        <w:rPr>
          <w:rFonts w:asciiTheme="minorHAnsi" w:hAnsiTheme="minorHAnsi" w:cstheme="minorHAnsi"/>
          <w:spacing w:val="-4"/>
          <w:sz w:val="30"/>
          <w:szCs w:val="30"/>
          <w:cs/>
        </w:rPr>
        <w:t xml:space="preserve">จำนวน </w:t>
      </w:r>
      <w:r w:rsidR="0024396C" w:rsidRPr="007929E5">
        <w:rPr>
          <w:rFonts w:asciiTheme="minorHAnsi" w:hAnsiTheme="minorHAnsi" w:cstheme="minorHAnsi"/>
          <w:spacing w:val="-4"/>
          <w:sz w:val="30"/>
          <w:szCs w:val="30"/>
        </w:rPr>
        <w:t xml:space="preserve">14.98 </w:t>
      </w:r>
      <w:r w:rsidRPr="007929E5">
        <w:rPr>
          <w:rFonts w:asciiTheme="minorHAnsi" w:hAnsiTheme="minorHAnsi" w:cstheme="minorHAnsi"/>
          <w:spacing w:val="-4"/>
          <w:sz w:val="30"/>
          <w:szCs w:val="30"/>
        </w:rPr>
        <w:t xml:space="preserve"> </w:t>
      </w:r>
      <w:r w:rsidRPr="007929E5">
        <w:rPr>
          <w:rFonts w:asciiTheme="minorHAnsi" w:hAnsiTheme="minorHAnsi" w:cstheme="minorHAnsi"/>
          <w:spacing w:val="-4"/>
          <w:sz w:val="30"/>
          <w:szCs w:val="30"/>
          <w:cs/>
        </w:rPr>
        <w:t xml:space="preserve">ล้านบาท โดยการออกหุ้นสามัญจำนวน </w:t>
      </w:r>
      <w:r w:rsidR="00924338" w:rsidRPr="007929E5">
        <w:rPr>
          <w:rFonts w:asciiTheme="minorHAnsi" w:hAnsiTheme="minorHAnsi" w:cstheme="minorHAnsi"/>
          <w:spacing w:val="-4"/>
          <w:sz w:val="30"/>
          <w:szCs w:val="30"/>
        </w:rPr>
        <w:t>149,827</w:t>
      </w:r>
      <w:r w:rsidRPr="007929E5">
        <w:rPr>
          <w:rFonts w:asciiTheme="minorHAnsi" w:hAnsiTheme="minorHAnsi" w:cstheme="minorHAnsi"/>
          <w:spacing w:val="-4"/>
          <w:sz w:val="30"/>
          <w:szCs w:val="30"/>
        </w:rPr>
        <w:t xml:space="preserve"> </w:t>
      </w:r>
      <w:r w:rsidRPr="007929E5">
        <w:rPr>
          <w:rFonts w:asciiTheme="minorHAnsi" w:hAnsiTheme="minorHAnsi" w:cstheme="minorHAnsi"/>
          <w:spacing w:val="-4"/>
          <w:sz w:val="30"/>
          <w:szCs w:val="30"/>
          <w:cs/>
        </w:rPr>
        <w:t xml:space="preserve">หุ้น มูลค่าที่ตราไว้หุ้นละ </w:t>
      </w:r>
      <w:r w:rsidRPr="007929E5">
        <w:rPr>
          <w:rFonts w:asciiTheme="minorHAnsi" w:hAnsiTheme="minorHAnsi" w:cstheme="minorHAnsi"/>
          <w:spacing w:val="-4"/>
          <w:sz w:val="30"/>
          <w:szCs w:val="30"/>
        </w:rPr>
        <w:t xml:space="preserve">100 </w:t>
      </w:r>
      <w:r w:rsidRPr="007929E5">
        <w:rPr>
          <w:rFonts w:asciiTheme="minorHAnsi" w:hAnsiTheme="minorHAnsi" w:cstheme="minorHAnsi"/>
          <w:spacing w:val="-4"/>
          <w:sz w:val="30"/>
          <w:szCs w:val="30"/>
          <w:cs/>
        </w:rPr>
        <w:t>บาท โดย</w:t>
      </w:r>
      <w:r w:rsidR="00924338" w:rsidRPr="007929E5">
        <w:rPr>
          <w:rFonts w:asciiTheme="minorHAnsi" w:hAnsiTheme="minorHAnsi" w:cstheme="minorHAnsi" w:hint="cs"/>
          <w:spacing w:val="-4"/>
          <w:sz w:val="30"/>
          <w:szCs w:val="30"/>
          <w:cs/>
        </w:rPr>
        <w:t>เรียกชำระ</w:t>
      </w:r>
      <w:r w:rsidR="00A23709" w:rsidRPr="007929E5">
        <w:rPr>
          <w:rFonts w:asciiTheme="minorHAnsi" w:hAnsiTheme="minorHAnsi" w:cstheme="minorHAnsi"/>
          <w:spacing w:val="-4"/>
          <w:sz w:val="30"/>
          <w:szCs w:val="30"/>
          <w:cs/>
        </w:rPr>
        <w:br/>
      </w:r>
      <w:r w:rsidR="00924338" w:rsidRPr="007929E5">
        <w:rPr>
          <w:rFonts w:asciiTheme="minorHAnsi" w:hAnsiTheme="minorHAnsi" w:cstheme="minorHAnsi" w:hint="cs"/>
          <w:spacing w:val="-4"/>
          <w:sz w:val="30"/>
          <w:szCs w:val="30"/>
          <w:cs/>
        </w:rPr>
        <w:t>ค่าหุ้น</w:t>
      </w:r>
      <w:r w:rsidRPr="007929E5">
        <w:rPr>
          <w:rFonts w:asciiTheme="minorHAnsi" w:hAnsiTheme="minorHAnsi" w:cstheme="minorHAnsi"/>
          <w:spacing w:val="2"/>
          <w:sz w:val="30"/>
          <w:szCs w:val="30"/>
          <w:cs/>
        </w:rPr>
        <w:t xml:space="preserve">ในราคาหุ้นละ </w:t>
      </w:r>
      <w:r w:rsidR="00924338" w:rsidRPr="007929E5">
        <w:rPr>
          <w:rFonts w:asciiTheme="minorHAnsi" w:hAnsiTheme="minorHAnsi" w:cstheme="minorHAnsi"/>
          <w:spacing w:val="2"/>
          <w:sz w:val="30"/>
          <w:szCs w:val="30"/>
        </w:rPr>
        <w:t>225</w:t>
      </w:r>
      <w:r w:rsidRPr="007929E5">
        <w:rPr>
          <w:rFonts w:asciiTheme="minorHAnsi" w:hAnsiTheme="minorHAnsi" w:cstheme="minorHAnsi"/>
          <w:spacing w:val="2"/>
          <w:sz w:val="30"/>
          <w:szCs w:val="30"/>
        </w:rPr>
        <w:t xml:space="preserve"> </w:t>
      </w:r>
      <w:r w:rsidRPr="007929E5">
        <w:rPr>
          <w:rFonts w:asciiTheme="minorHAnsi" w:hAnsiTheme="minorHAnsi" w:cstheme="minorHAnsi"/>
          <w:spacing w:val="2"/>
          <w:sz w:val="30"/>
          <w:szCs w:val="30"/>
          <w:cs/>
        </w:rPr>
        <w:t>บาท บริษัทได้จดทะเบียนการเพิ่มทุ</w:t>
      </w:r>
      <w:r w:rsidR="00ED1737" w:rsidRPr="007929E5">
        <w:rPr>
          <w:rFonts w:asciiTheme="minorHAnsi" w:hAnsiTheme="minorHAnsi" w:cstheme="minorHAnsi"/>
          <w:spacing w:val="2"/>
          <w:sz w:val="30"/>
          <w:szCs w:val="30"/>
          <w:cs/>
        </w:rPr>
        <w:t>นดังกล่าวกับ</w:t>
      </w:r>
      <w:r w:rsidR="00ED1737" w:rsidRPr="007929E5">
        <w:rPr>
          <w:rFonts w:asciiTheme="minorHAnsi" w:hAnsiTheme="minorHAnsi" w:cstheme="minorHAnsi"/>
          <w:spacing w:val="-6"/>
          <w:sz w:val="30"/>
          <w:szCs w:val="30"/>
          <w:cs/>
        </w:rPr>
        <w:t>กระทรวงพาณิชย์ในวั</w:t>
      </w:r>
      <w:r w:rsidRPr="007929E5">
        <w:rPr>
          <w:rFonts w:asciiTheme="minorHAnsi" w:hAnsiTheme="minorHAnsi" w:cstheme="minorHAnsi"/>
          <w:spacing w:val="-6"/>
          <w:sz w:val="30"/>
          <w:szCs w:val="30"/>
          <w:cs/>
        </w:rPr>
        <w:t>น</w:t>
      </w:r>
      <w:r w:rsidR="00ED1737" w:rsidRPr="007929E5">
        <w:rPr>
          <w:rFonts w:asciiTheme="minorHAnsi" w:hAnsiTheme="minorHAnsi" w:cstheme="minorHAnsi" w:hint="cs"/>
          <w:spacing w:val="-6"/>
          <w:sz w:val="30"/>
          <w:szCs w:val="30"/>
          <w:cs/>
        </w:rPr>
        <w:t>ที่</w:t>
      </w:r>
      <w:r w:rsidR="00ED1737" w:rsidRPr="007929E5">
        <w:rPr>
          <w:rFonts w:asciiTheme="minorHAnsi" w:hAnsiTheme="minorHAnsi" w:cstheme="minorHAnsi"/>
          <w:spacing w:val="-6"/>
          <w:sz w:val="30"/>
          <w:szCs w:val="30"/>
        </w:rPr>
        <w:t xml:space="preserve"> </w:t>
      </w:r>
      <w:r w:rsidR="00A23709" w:rsidRPr="007929E5">
        <w:rPr>
          <w:rFonts w:asciiTheme="minorHAnsi" w:hAnsiTheme="minorHAnsi" w:cstheme="minorHAnsi"/>
          <w:spacing w:val="-6"/>
          <w:sz w:val="30"/>
          <w:szCs w:val="30"/>
          <w:cs/>
        </w:rPr>
        <w:br/>
      </w:r>
      <w:r w:rsidR="00ED1737" w:rsidRPr="007929E5">
        <w:rPr>
          <w:rFonts w:asciiTheme="minorHAnsi" w:hAnsiTheme="minorHAnsi" w:cstheme="minorHAnsi"/>
          <w:spacing w:val="-6"/>
          <w:sz w:val="30"/>
          <w:szCs w:val="30"/>
        </w:rPr>
        <w:t>2</w:t>
      </w:r>
      <w:r w:rsidR="00E702CA" w:rsidRPr="007929E5">
        <w:rPr>
          <w:rFonts w:asciiTheme="minorHAnsi" w:hAnsiTheme="minorHAnsi" w:cstheme="minorHAnsi"/>
          <w:spacing w:val="-6"/>
          <w:sz w:val="30"/>
          <w:szCs w:val="30"/>
        </w:rPr>
        <w:t>7</w:t>
      </w:r>
      <w:r w:rsidR="00ED1737" w:rsidRPr="007929E5">
        <w:rPr>
          <w:rFonts w:asciiTheme="minorHAnsi" w:hAnsiTheme="minorHAnsi" w:cstheme="minorHAnsi"/>
          <w:spacing w:val="-6"/>
          <w:sz w:val="30"/>
          <w:szCs w:val="30"/>
        </w:rPr>
        <w:t xml:space="preserve"> </w:t>
      </w:r>
      <w:r w:rsidR="004F7C3A" w:rsidRPr="007929E5">
        <w:rPr>
          <w:rFonts w:asciiTheme="minorHAnsi" w:hAnsiTheme="minorHAnsi" w:cstheme="minorHAnsi" w:hint="cs"/>
          <w:spacing w:val="-6"/>
          <w:sz w:val="30"/>
          <w:szCs w:val="30"/>
          <w:cs/>
        </w:rPr>
        <w:t>ธันวาคม</w:t>
      </w:r>
      <w:r w:rsidRPr="007929E5">
        <w:rPr>
          <w:rFonts w:asciiTheme="minorHAnsi" w:hAnsiTheme="minorHAnsi" w:cstheme="minorHAnsi"/>
          <w:spacing w:val="-6"/>
          <w:sz w:val="30"/>
          <w:szCs w:val="30"/>
          <w:cs/>
        </w:rPr>
        <w:t xml:space="preserve"> </w:t>
      </w:r>
      <w:r w:rsidRPr="007929E5">
        <w:rPr>
          <w:rFonts w:asciiTheme="minorHAnsi" w:hAnsiTheme="minorHAnsi" w:cstheme="minorHAnsi"/>
          <w:spacing w:val="-6"/>
          <w:sz w:val="30"/>
          <w:szCs w:val="30"/>
        </w:rPr>
        <w:t>2561</w:t>
      </w:r>
    </w:p>
    <w:p w14:paraId="2FF508CD" w14:textId="77777777" w:rsidR="009E6735" w:rsidRPr="006D4557" w:rsidRDefault="009E6735" w:rsidP="002E3F86">
      <w:pPr>
        <w:tabs>
          <w:tab w:val="clear" w:pos="227"/>
          <w:tab w:val="clear" w:pos="454"/>
          <w:tab w:val="clear" w:pos="680"/>
          <w:tab w:val="left" w:pos="720"/>
        </w:tabs>
        <w:ind w:left="567"/>
        <w:jc w:val="thaiDistribute"/>
        <w:rPr>
          <w:rFonts w:asciiTheme="minorHAnsi" w:hAnsiTheme="minorHAnsi" w:cstheme="minorHAnsi"/>
          <w:spacing w:val="2"/>
          <w:sz w:val="30"/>
          <w:szCs w:val="30"/>
        </w:rPr>
      </w:pPr>
    </w:p>
    <w:p w14:paraId="29A33A23" w14:textId="77777777" w:rsidR="001D683C" w:rsidRPr="007929E5" w:rsidRDefault="001D683C" w:rsidP="001D6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inorHAnsi" w:hAnsiTheme="minorHAnsi" w:cstheme="minorHAnsi"/>
          <w:b/>
          <w:bCs/>
          <w:i/>
          <w:iCs/>
          <w:spacing w:val="2"/>
          <w:sz w:val="30"/>
          <w:szCs w:val="30"/>
          <w:cs/>
        </w:rPr>
      </w:pPr>
      <w:r w:rsidRPr="007929E5">
        <w:rPr>
          <w:rFonts w:asciiTheme="minorHAnsi" w:hAnsiTheme="minorHAnsi" w:cstheme="minorHAnsi" w:hint="cs"/>
          <w:b/>
          <w:bCs/>
          <w:i/>
          <w:iCs/>
          <w:spacing w:val="2"/>
          <w:sz w:val="30"/>
          <w:szCs w:val="30"/>
          <w:cs/>
        </w:rPr>
        <w:t>ส่วนเกินมูลค่าหุ้นสามัญ</w:t>
      </w:r>
    </w:p>
    <w:p w14:paraId="75FA08E8" w14:textId="77777777" w:rsidR="001D683C" w:rsidRPr="007929E5" w:rsidRDefault="001D683C" w:rsidP="001D6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Theme="minorHAnsi" w:hAnsiTheme="minorHAnsi" w:cstheme="minorHAnsi"/>
          <w:spacing w:val="2"/>
          <w:sz w:val="30"/>
          <w:szCs w:val="30"/>
          <w:cs/>
        </w:rPr>
      </w:pPr>
    </w:p>
    <w:p w14:paraId="451D1389" w14:textId="320D9DDD" w:rsidR="00924338" w:rsidRPr="007929E5" w:rsidRDefault="006B3337" w:rsidP="006B33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inorHAnsi" w:hAnsiTheme="minorHAnsi" w:cstheme="minorHAnsi"/>
          <w:spacing w:val="2"/>
          <w:sz w:val="30"/>
          <w:szCs w:val="30"/>
        </w:rPr>
      </w:pPr>
      <w:r w:rsidRPr="007929E5">
        <w:rPr>
          <w:rFonts w:asciiTheme="minorHAnsi" w:hAnsiTheme="minorHAnsi" w:cstheme="minorHAnsi"/>
          <w:spacing w:val="2"/>
          <w:sz w:val="30"/>
          <w:szCs w:val="30"/>
          <w:cs/>
        </w:rPr>
        <w:t>ตามบทบัญญัติแห่งพระราชบัญญัติบริษัทมหาชนจำกัด พ.ศ. 2535 มาตรา 51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70F64CDF" w14:textId="41D28EB0" w:rsidR="000A1181" w:rsidRDefault="000A1181" w:rsidP="004906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inorHAnsi" w:hAnsiTheme="minorHAnsi" w:cstheme="minorHAnsi"/>
          <w:sz w:val="30"/>
          <w:szCs w:val="30"/>
        </w:rPr>
      </w:pPr>
    </w:p>
    <w:p w14:paraId="45B8C74F" w14:textId="5CC30594" w:rsidR="00E178DF" w:rsidRDefault="00E178DF" w:rsidP="004906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inorHAnsi" w:hAnsiTheme="minorHAnsi" w:cstheme="minorHAnsi"/>
          <w:sz w:val="30"/>
          <w:szCs w:val="30"/>
        </w:rPr>
      </w:pPr>
    </w:p>
    <w:p w14:paraId="40B9DD7A" w14:textId="35725B93" w:rsidR="00E178DF" w:rsidRDefault="00E178DF" w:rsidP="004906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inorHAnsi" w:hAnsiTheme="minorHAnsi" w:cstheme="minorHAnsi"/>
          <w:sz w:val="30"/>
          <w:szCs w:val="30"/>
        </w:rPr>
      </w:pPr>
    </w:p>
    <w:p w14:paraId="7F2FF076" w14:textId="6D28EBCE" w:rsidR="00E178DF" w:rsidRDefault="00E178DF" w:rsidP="004906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inorHAnsi" w:hAnsiTheme="minorHAnsi" w:cstheme="minorHAnsi"/>
          <w:sz w:val="30"/>
          <w:szCs w:val="30"/>
        </w:rPr>
      </w:pPr>
    </w:p>
    <w:p w14:paraId="55EB314D" w14:textId="3ACF2D5E" w:rsidR="00E178DF" w:rsidRDefault="00E178DF" w:rsidP="004906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inorHAnsi" w:hAnsiTheme="minorHAnsi" w:cstheme="minorHAnsi"/>
          <w:sz w:val="30"/>
          <w:szCs w:val="30"/>
        </w:rPr>
      </w:pPr>
    </w:p>
    <w:p w14:paraId="0DE57C49" w14:textId="54E0BE78" w:rsidR="00FA5D47" w:rsidRPr="007929E5" w:rsidRDefault="00FA5D47" w:rsidP="00FA5D47">
      <w:pPr>
        <w:pStyle w:val="index"/>
        <w:numPr>
          <w:ilvl w:val="0"/>
          <w:numId w:val="32"/>
        </w:numPr>
        <w:tabs>
          <w:tab w:val="clear" w:pos="772"/>
        </w:tabs>
        <w:spacing w:after="0" w:line="240" w:lineRule="atLeast"/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  <w:r w:rsidRPr="007929E5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lastRenderedPageBreak/>
        <w:t>ใบสำคัญแสดงสิทธิที่จะซื้อหุ้นสามัญ</w:t>
      </w:r>
    </w:p>
    <w:p w14:paraId="3522A8AB" w14:textId="0DAD78AC" w:rsidR="00FA5D47" w:rsidRPr="00E178DF" w:rsidRDefault="00FA5D47" w:rsidP="00FA5D47">
      <w:pPr>
        <w:pStyle w:val="index"/>
        <w:tabs>
          <w:tab w:val="clear" w:pos="1134"/>
        </w:tabs>
        <w:spacing w:after="0" w:line="240" w:lineRule="atLeast"/>
        <w:ind w:left="540" w:firstLine="0"/>
        <w:rPr>
          <w:rFonts w:ascii="Angsana New" w:hAnsi="Angsana New" w:cs="Angsana New"/>
          <w:b/>
          <w:bCs/>
          <w:sz w:val="10"/>
          <w:szCs w:val="10"/>
          <w:lang w:bidi="th-TH"/>
        </w:rPr>
      </w:pPr>
    </w:p>
    <w:p w14:paraId="1532DCB8" w14:textId="6D457AFA" w:rsidR="00E178DF" w:rsidRPr="00E178DF" w:rsidRDefault="00FA5D47" w:rsidP="00FA5D47">
      <w:pPr>
        <w:pStyle w:val="BodyText2"/>
        <w:ind w:left="540"/>
        <w:rPr>
          <w:sz w:val="10"/>
          <w:szCs w:val="10"/>
          <w:lang w:val="en-US"/>
        </w:rPr>
      </w:pPr>
      <w:r w:rsidRPr="007929E5">
        <w:rPr>
          <w:rFonts w:hint="cs"/>
          <w:cs/>
          <w:lang w:val="en-US"/>
        </w:rPr>
        <w:t xml:space="preserve">ในการประชุมสามัญประจำปีของผู้ถือหุ้นของบริษัทเมื่อวันที่ </w:t>
      </w:r>
      <w:r w:rsidRPr="007929E5">
        <w:rPr>
          <w:rFonts w:hint="cs"/>
          <w:lang w:val="en-US"/>
        </w:rPr>
        <w:t xml:space="preserve">18 </w:t>
      </w:r>
      <w:r w:rsidRPr="007929E5">
        <w:rPr>
          <w:rFonts w:hint="cs"/>
          <w:cs/>
          <w:lang w:val="en-US"/>
        </w:rPr>
        <w:t xml:space="preserve">มีนาคม </w:t>
      </w:r>
      <w:r w:rsidRPr="007929E5">
        <w:rPr>
          <w:rFonts w:hint="cs"/>
          <w:lang w:val="en-US"/>
        </w:rPr>
        <w:t>2562</w:t>
      </w:r>
      <w:r w:rsidRPr="007929E5">
        <w:rPr>
          <w:rFonts w:hint="cs"/>
          <w:cs/>
          <w:lang w:val="en-US"/>
        </w:rPr>
        <w:t xml:space="preserve"> ผู้ถือหุ้นมีมติอนุมัติการออกใบสำคัญแสดงสิทธิที่จะซื้อหุ้นสามัญของบริษัท (“ใบสำคัญแสดงสิทธิ” หรือ </w:t>
      </w:r>
      <w:r w:rsidRPr="007929E5">
        <w:rPr>
          <w:rFonts w:hint="cs"/>
          <w:lang w:val="en-US"/>
        </w:rPr>
        <w:t>“SABUY-ESOP 1”</w:t>
      </w:r>
      <w:r w:rsidRPr="007929E5">
        <w:rPr>
          <w:rFonts w:hint="cs"/>
          <w:cs/>
          <w:lang w:val="en-US"/>
        </w:rPr>
        <w:t xml:space="preserve">) ชนิดระบุชื่อผู้ถือและไม่สามารถโอนเปลี่ยนมือได้ เว้นแต่เป็นการโอนทางมรดก หรือโอนให้แก่ทายาทโดยชอบด้วยกฎหมายให้แก่กรรมการ ผู้บริหารและพนักงานของกลุ่มบริษัทที่เข้าเงื่อนไข จำนวน </w:t>
      </w:r>
      <w:r w:rsidRPr="007929E5">
        <w:rPr>
          <w:rFonts w:hint="cs"/>
          <w:lang w:val="en-US"/>
        </w:rPr>
        <w:t xml:space="preserve">45,000,000 </w:t>
      </w:r>
      <w:r w:rsidRPr="007929E5">
        <w:rPr>
          <w:rFonts w:hint="cs"/>
          <w:cs/>
          <w:lang w:val="en-US"/>
        </w:rPr>
        <w:t xml:space="preserve">หน่วย อายุ </w:t>
      </w:r>
      <w:r w:rsidRPr="007929E5">
        <w:rPr>
          <w:rFonts w:hint="cs"/>
          <w:lang w:val="en-US"/>
        </w:rPr>
        <w:t xml:space="preserve">3 </w:t>
      </w:r>
      <w:r w:rsidRPr="007929E5">
        <w:rPr>
          <w:rFonts w:hint="cs"/>
          <w:cs/>
          <w:lang w:val="en-US"/>
        </w:rPr>
        <w:t>ปี นับแต่วันที่ออกใบสำคัญแสดงสิทธิ โดยมีรายละเอียดเพิ่มเติมดังนี้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383"/>
        <w:gridCol w:w="5287"/>
      </w:tblGrid>
      <w:tr w:rsidR="00FA5D47" w:rsidRPr="007929E5" w14:paraId="577B4B02" w14:textId="77777777" w:rsidTr="00FA5D47">
        <w:trPr>
          <w:tblHeader/>
        </w:trPr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754EDC" w14:textId="77777777" w:rsidR="00FA5D47" w:rsidRPr="007929E5" w:rsidRDefault="00FA5D47">
            <w:pPr>
              <w:pStyle w:val="BodyText2"/>
              <w:spacing w:line="260" w:lineRule="atLeast"/>
              <w:jc w:val="center"/>
              <w:rPr>
                <w:lang w:val="en-US"/>
              </w:rPr>
            </w:pPr>
            <w:bookmarkStart w:id="9" w:name="_Hlk31386492"/>
            <w:r w:rsidRPr="007929E5">
              <w:rPr>
                <w:rFonts w:hint="cs"/>
                <w:cs/>
                <w:lang w:val="en-US"/>
              </w:rPr>
              <w:t>รายการ</w:t>
            </w:r>
          </w:p>
        </w:tc>
        <w:tc>
          <w:tcPr>
            <w:tcW w:w="383" w:type="dxa"/>
          </w:tcPr>
          <w:p w14:paraId="1B5F4536" w14:textId="77777777" w:rsidR="00FA5D47" w:rsidRPr="007929E5" w:rsidRDefault="00FA5D47">
            <w:pPr>
              <w:pStyle w:val="BodyText2"/>
              <w:spacing w:line="260" w:lineRule="atLeast"/>
              <w:jc w:val="center"/>
              <w:rPr>
                <w:cs/>
                <w:lang w:val="en-US"/>
              </w:rPr>
            </w:pPr>
          </w:p>
        </w:tc>
        <w:tc>
          <w:tcPr>
            <w:tcW w:w="52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EEE2B0" w14:textId="77777777" w:rsidR="00FA5D47" w:rsidRPr="007929E5" w:rsidRDefault="00FA5D47">
            <w:pPr>
              <w:pStyle w:val="BodyText2"/>
              <w:spacing w:line="260" w:lineRule="atLeast"/>
              <w:jc w:val="center"/>
              <w:rPr>
                <w:lang w:val="en-US"/>
              </w:rPr>
            </w:pPr>
            <w:r w:rsidRPr="007929E5">
              <w:rPr>
                <w:rFonts w:hint="cs"/>
                <w:cs/>
                <w:lang w:val="en-US"/>
              </w:rPr>
              <w:t>รายละเอียด</w:t>
            </w:r>
          </w:p>
        </w:tc>
      </w:tr>
      <w:tr w:rsidR="00FA5D47" w:rsidRPr="007929E5" w14:paraId="279656FE" w14:textId="77777777" w:rsidTr="00FA5D47">
        <w:tc>
          <w:tcPr>
            <w:tcW w:w="3510" w:type="dxa"/>
            <w:hideMark/>
          </w:tcPr>
          <w:p w14:paraId="2FF97A19" w14:textId="77777777" w:rsidR="00FA5D47" w:rsidRPr="007929E5" w:rsidRDefault="00FA5D47">
            <w:pPr>
              <w:pStyle w:val="BodyText"/>
              <w:tabs>
                <w:tab w:val="left" w:pos="-18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>วันที่ให้สิทธิ</w:t>
            </w:r>
          </w:p>
        </w:tc>
        <w:tc>
          <w:tcPr>
            <w:tcW w:w="383" w:type="dxa"/>
          </w:tcPr>
          <w:p w14:paraId="10CDD9EA" w14:textId="77777777" w:rsidR="00FA5D47" w:rsidRPr="007929E5" w:rsidRDefault="00FA5D4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87" w:type="dxa"/>
            <w:hideMark/>
          </w:tcPr>
          <w:p w14:paraId="442DAEC3" w14:textId="77777777" w:rsidR="00FA5D47" w:rsidRPr="007929E5" w:rsidRDefault="00FA5D4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929E5">
              <w:rPr>
                <w:rFonts w:ascii="Angsana New" w:hAnsi="Angsana New" w:hint="cs"/>
                <w:sz w:val="30"/>
                <w:szCs w:val="30"/>
              </w:rPr>
              <w:t>15</w:t>
            </w: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 xml:space="preserve"> พฤษภาคม</w:t>
            </w:r>
            <w:r w:rsidRPr="007929E5">
              <w:rPr>
                <w:rFonts w:ascii="Angsana New" w:hAnsi="Angsana New" w:hint="cs"/>
                <w:sz w:val="30"/>
                <w:szCs w:val="30"/>
              </w:rPr>
              <w:t xml:space="preserve"> 2562</w:t>
            </w:r>
          </w:p>
        </w:tc>
      </w:tr>
      <w:tr w:rsidR="00FA5D47" w:rsidRPr="007929E5" w14:paraId="1804563C" w14:textId="77777777" w:rsidTr="00FA5D47">
        <w:tc>
          <w:tcPr>
            <w:tcW w:w="3510" w:type="dxa"/>
            <w:hideMark/>
          </w:tcPr>
          <w:p w14:paraId="4D94142E" w14:textId="77777777" w:rsidR="00FA5D47" w:rsidRPr="007929E5" w:rsidRDefault="00FA5D4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5" w:right="-131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383" w:type="dxa"/>
          </w:tcPr>
          <w:p w14:paraId="44D7149C" w14:textId="77777777" w:rsidR="00FA5D47" w:rsidRPr="007929E5" w:rsidRDefault="00FA5D4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87" w:type="dxa"/>
            <w:hideMark/>
          </w:tcPr>
          <w:p w14:paraId="0A3E6DBB" w14:textId="77777777" w:rsidR="00FA5D47" w:rsidRPr="007929E5" w:rsidRDefault="00FA5D4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 xml:space="preserve">ใบสำคัญแสดงสิทธิ </w:t>
            </w:r>
            <w:r w:rsidRPr="007929E5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ต่อหุ้นสามัญ </w:t>
            </w:r>
            <w:r w:rsidRPr="007929E5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>หุ้นสามัญ เว้นแต่จะ มีการปรับอัตราการใช้สิทธิตามเงื่อนไขการปรับสิทธิ</w:t>
            </w:r>
          </w:p>
        </w:tc>
      </w:tr>
      <w:tr w:rsidR="00FA5D47" w:rsidRPr="007929E5" w14:paraId="24AEBD3E" w14:textId="77777777" w:rsidTr="00FA5D47">
        <w:tc>
          <w:tcPr>
            <w:tcW w:w="3510" w:type="dxa"/>
            <w:hideMark/>
          </w:tcPr>
          <w:p w14:paraId="796CF138" w14:textId="77777777" w:rsidR="00FA5D47" w:rsidRPr="007929E5" w:rsidRDefault="00FA5D4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5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>ราคาการใช้สิทธิซื้อหุ้นสามัญ</w:t>
            </w:r>
          </w:p>
        </w:tc>
        <w:tc>
          <w:tcPr>
            <w:tcW w:w="383" w:type="dxa"/>
          </w:tcPr>
          <w:p w14:paraId="636EDEBD" w14:textId="77777777" w:rsidR="00FA5D47" w:rsidRPr="007929E5" w:rsidRDefault="00FA5D4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87" w:type="dxa"/>
            <w:hideMark/>
          </w:tcPr>
          <w:p w14:paraId="2F63D9FE" w14:textId="77777777" w:rsidR="00FA5D47" w:rsidRPr="007929E5" w:rsidRDefault="00FA5D4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29E5">
              <w:rPr>
                <w:rFonts w:ascii="Angsana New" w:hAnsi="Angsana New" w:hint="cs"/>
                <w:sz w:val="30"/>
                <w:szCs w:val="30"/>
              </w:rPr>
              <w:t xml:space="preserve">3.75 </w:t>
            </w: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>บาท ต่อหุ้น เว้นแต่กรณีมีการปรับราคาการใช้สิทธิตามเงื่อนไขการปรับสิทธิ</w:t>
            </w:r>
          </w:p>
        </w:tc>
      </w:tr>
      <w:tr w:rsidR="00FA5D47" w:rsidRPr="007929E5" w14:paraId="664DF826" w14:textId="77777777" w:rsidTr="00FA5D47">
        <w:trPr>
          <w:tblHeader/>
        </w:trPr>
        <w:tc>
          <w:tcPr>
            <w:tcW w:w="3510" w:type="dxa"/>
            <w:hideMark/>
          </w:tcPr>
          <w:p w14:paraId="5E9EB070" w14:textId="77777777" w:rsidR="00FA5D47" w:rsidRPr="007929E5" w:rsidRDefault="00FA5D4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5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มูลค่ายุติธรรมของใบสำคัญแสดงสิทธิ</w:t>
            </w:r>
          </w:p>
        </w:tc>
        <w:tc>
          <w:tcPr>
            <w:tcW w:w="383" w:type="dxa"/>
          </w:tcPr>
          <w:p w14:paraId="08E3AC61" w14:textId="77777777" w:rsidR="00FA5D47" w:rsidRPr="007929E5" w:rsidRDefault="00FA5D4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87" w:type="dxa"/>
            <w:hideMark/>
          </w:tcPr>
          <w:p w14:paraId="2158CA19" w14:textId="77777777" w:rsidR="00FA5D47" w:rsidRPr="007929E5" w:rsidRDefault="00FA5D4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29E5">
              <w:rPr>
                <w:rFonts w:ascii="Angsana New" w:hAnsi="Angsana New" w:hint="cs"/>
                <w:sz w:val="30"/>
                <w:szCs w:val="30"/>
              </w:rPr>
              <w:t>0.45</w:t>
            </w: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 xml:space="preserve"> บาท ต่อ </w:t>
            </w:r>
            <w:r w:rsidRPr="007929E5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 xml:space="preserve"> หน่วย</w:t>
            </w:r>
          </w:p>
        </w:tc>
      </w:tr>
      <w:tr w:rsidR="00FA5D47" w:rsidRPr="007929E5" w14:paraId="1E348A0D" w14:textId="77777777" w:rsidTr="00FA5D47">
        <w:tc>
          <w:tcPr>
            <w:tcW w:w="3510" w:type="dxa"/>
            <w:hideMark/>
          </w:tcPr>
          <w:p w14:paraId="5835A631" w14:textId="77777777" w:rsidR="00FA5D47" w:rsidRPr="007929E5" w:rsidRDefault="00FA5D4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5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>ระยะเวลาและสัดส่วนการใช้สิทธิ</w:t>
            </w:r>
          </w:p>
        </w:tc>
        <w:tc>
          <w:tcPr>
            <w:tcW w:w="383" w:type="dxa"/>
          </w:tcPr>
          <w:p w14:paraId="1D357E38" w14:textId="77777777" w:rsidR="00FA5D47" w:rsidRPr="007929E5" w:rsidRDefault="00FA5D4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87" w:type="dxa"/>
            <w:hideMark/>
          </w:tcPr>
          <w:p w14:paraId="2837EAB5" w14:textId="2DABCEA3" w:rsidR="00FA5D47" w:rsidRPr="007929E5" w:rsidRDefault="00FA5D4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>ผู้ถือใบสำคัญแสดงสิทธิ</w:t>
            </w:r>
            <w:r w:rsidRPr="007929E5">
              <w:rPr>
                <w:rFonts w:ascii="Angsana New" w:hAnsi="Angsana New" w:hint="cs"/>
                <w:sz w:val="30"/>
                <w:szCs w:val="30"/>
              </w:rPr>
              <w:t xml:space="preserve"> SABUY-ESOP 1 </w:t>
            </w: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>สามารถใช้สิทธิในการซื้อหุ้นสามัญที่ออกใหม่ของบริษัทเมื่อครบกำหนดระยะเวลาตามที่กำหนด โดยกำหนดให้ใช้สิทธิได้จำนวน</w:t>
            </w:r>
            <w:r w:rsidRPr="007929E5">
              <w:rPr>
                <w:rFonts w:ascii="Angsana New" w:hAnsi="Angsana New" w:hint="cs"/>
                <w:sz w:val="30"/>
                <w:szCs w:val="30"/>
              </w:rPr>
              <w:t xml:space="preserve"> 1 </w:t>
            </w: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>ครั้งต่อปี โดยมีรายละเอียดดังนี้</w:t>
            </w:r>
          </w:p>
          <w:p w14:paraId="3323084D" w14:textId="77777777" w:rsidR="00E702CA" w:rsidRPr="00E178DF" w:rsidRDefault="00E702C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295"/>
              <w:gridCol w:w="2695"/>
            </w:tblGrid>
            <w:tr w:rsidR="00FA5D47" w:rsidRPr="007929E5" w14:paraId="458D6C52" w14:textId="77777777">
              <w:tc>
                <w:tcPr>
                  <w:tcW w:w="2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33FCB9" w14:textId="77777777" w:rsidR="00FA5D47" w:rsidRPr="007929E5" w:rsidRDefault="00FA5D47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left" w:pos="720"/>
                    </w:tabs>
                    <w:spacing w:after="0"/>
                    <w:jc w:val="center"/>
                    <w:rPr>
                      <w:rFonts w:ascii="Angsana New" w:hAnsi="Angsana New"/>
                      <w:sz w:val="30"/>
                      <w:szCs w:val="30"/>
                    </w:rPr>
                  </w:pPr>
                  <w:r w:rsidRPr="007929E5">
                    <w:rPr>
                      <w:rFonts w:ascii="Angsana New" w:hAnsi="Angsana New" w:hint="cs"/>
                      <w:sz w:val="30"/>
                      <w:szCs w:val="30"/>
                      <w:cs/>
                    </w:rPr>
                    <w:t>วันกำหนด</w:t>
                  </w:r>
                </w:p>
                <w:p w14:paraId="5972E5F3" w14:textId="77777777" w:rsidR="00FA5D47" w:rsidRPr="007929E5" w:rsidRDefault="00FA5D47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left" w:pos="720"/>
                    </w:tabs>
                    <w:spacing w:after="0"/>
                    <w:jc w:val="center"/>
                    <w:rPr>
                      <w:rFonts w:ascii="Angsana New" w:hAnsi="Angsana New"/>
                      <w:sz w:val="30"/>
                      <w:szCs w:val="30"/>
                    </w:rPr>
                  </w:pPr>
                  <w:r w:rsidRPr="007929E5">
                    <w:rPr>
                      <w:rFonts w:ascii="Angsana New" w:hAnsi="Angsana New" w:hint="cs"/>
                      <w:sz w:val="30"/>
                      <w:szCs w:val="30"/>
                      <w:cs/>
                    </w:rPr>
                    <w:t>การใช้สิทธิ</w:t>
                  </w:r>
                </w:p>
              </w:tc>
              <w:tc>
                <w:tcPr>
                  <w:tcW w:w="26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EC8394" w14:textId="77777777" w:rsidR="00FA5D47" w:rsidRPr="007929E5" w:rsidRDefault="00FA5D47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left" w:pos="720"/>
                    </w:tabs>
                    <w:spacing w:after="0"/>
                    <w:jc w:val="center"/>
                    <w:rPr>
                      <w:rFonts w:ascii="Angsana New" w:hAnsi="Angsana New"/>
                      <w:sz w:val="30"/>
                      <w:szCs w:val="30"/>
                    </w:rPr>
                  </w:pPr>
                  <w:r w:rsidRPr="007929E5">
                    <w:rPr>
                      <w:rFonts w:ascii="Angsana New" w:hAnsi="Angsana New" w:hint="cs"/>
                      <w:sz w:val="30"/>
                      <w:szCs w:val="30"/>
                      <w:cs/>
                    </w:rPr>
                    <w:t>ใช้สิทธิได้ไม่เกิน</w:t>
                  </w:r>
                </w:p>
                <w:p w14:paraId="3780989C" w14:textId="77777777" w:rsidR="00FA5D47" w:rsidRPr="007929E5" w:rsidRDefault="00FA5D47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left" w:pos="720"/>
                    </w:tabs>
                    <w:spacing w:after="0"/>
                    <w:jc w:val="center"/>
                    <w:rPr>
                      <w:rFonts w:ascii="Angsana New" w:hAnsi="Angsana New"/>
                      <w:sz w:val="30"/>
                      <w:szCs w:val="30"/>
                    </w:rPr>
                  </w:pPr>
                  <w:r w:rsidRPr="007929E5">
                    <w:rPr>
                      <w:rFonts w:ascii="Angsana New" w:hAnsi="Angsana New" w:hint="cs"/>
                      <w:sz w:val="30"/>
                      <w:szCs w:val="30"/>
                      <w:cs/>
                    </w:rPr>
                    <w:t>(ร้อยละของจำนวนใบสำคัญ</w:t>
                  </w:r>
                </w:p>
                <w:p w14:paraId="5B6B7C53" w14:textId="77777777" w:rsidR="00FA5D47" w:rsidRPr="007929E5" w:rsidRDefault="00FA5D47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left" w:pos="720"/>
                    </w:tabs>
                    <w:spacing w:after="0"/>
                    <w:jc w:val="center"/>
                    <w:rPr>
                      <w:rFonts w:ascii="Angsana New" w:hAnsi="Angsana New"/>
                      <w:sz w:val="30"/>
                      <w:szCs w:val="30"/>
                    </w:rPr>
                  </w:pPr>
                  <w:r w:rsidRPr="007929E5">
                    <w:rPr>
                      <w:rFonts w:ascii="Angsana New" w:hAnsi="Angsana New" w:hint="cs"/>
                      <w:sz w:val="30"/>
                      <w:szCs w:val="30"/>
                      <w:cs/>
                    </w:rPr>
                    <w:t>แสดงสิทธิที่ได้รับการจัดสรร)</w:t>
                  </w:r>
                </w:p>
              </w:tc>
            </w:tr>
            <w:tr w:rsidR="00FA5D47" w:rsidRPr="007929E5" w14:paraId="0C4B6907" w14:textId="77777777">
              <w:tc>
                <w:tcPr>
                  <w:tcW w:w="2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815C68" w14:textId="77777777" w:rsidR="00FA5D47" w:rsidRPr="007929E5" w:rsidRDefault="00FA5D47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left" w:pos="720"/>
                    </w:tabs>
                    <w:spacing w:after="0"/>
                    <w:jc w:val="center"/>
                    <w:rPr>
                      <w:rFonts w:ascii="Angsana New" w:hAnsi="Angsana New"/>
                      <w:sz w:val="30"/>
                      <w:szCs w:val="30"/>
                    </w:rPr>
                  </w:pPr>
                  <w:r w:rsidRPr="007929E5">
                    <w:rPr>
                      <w:rFonts w:ascii="Angsana New" w:hAnsi="Angsana New" w:hint="cs"/>
                      <w:sz w:val="30"/>
                      <w:szCs w:val="30"/>
                      <w:cs/>
                    </w:rPr>
                    <w:t>วันทำการแรกของ</w:t>
                  </w:r>
                </w:p>
                <w:p w14:paraId="46C2DAB9" w14:textId="77777777" w:rsidR="00FA5D47" w:rsidRPr="007929E5" w:rsidRDefault="00FA5D47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left" w:pos="720"/>
                    </w:tabs>
                    <w:spacing w:after="0"/>
                    <w:jc w:val="center"/>
                    <w:rPr>
                      <w:rFonts w:ascii="Angsana New" w:hAnsi="Angsana New"/>
                      <w:sz w:val="30"/>
                      <w:szCs w:val="30"/>
                    </w:rPr>
                  </w:pPr>
                  <w:r w:rsidRPr="007929E5">
                    <w:rPr>
                      <w:rFonts w:ascii="Angsana New" w:hAnsi="Angsana New" w:hint="cs"/>
                      <w:sz w:val="30"/>
                      <w:szCs w:val="30"/>
                      <w:cs/>
                    </w:rPr>
                    <w:t>เดือนเมษายน</w:t>
                  </w:r>
                  <w:r w:rsidRPr="007929E5">
                    <w:rPr>
                      <w:rFonts w:ascii="Angsana New" w:hAnsi="Angsana New" w:hint="cs"/>
                      <w:sz w:val="30"/>
                      <w:szCs w:val="30"/>
                    </w:rPr>
                    <w:t xml:space="preserve"> 2563</w:t>
                  </w:r>
                </w:p>
              </w:tc>
              <w:tc>
                <w:tcPr>
                  <w:tcW w:w="26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4DB5FC" w14:textId="77777777" w:rsidR="00FA5D47" w:rsidRPr="007929E5" w:rsidRDefault="00FA5D47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left" w:pos="720"/>
                    </w:tabs>
                    <w:spacing w:after="0"/>
                    <w:jc w:val="center"/>
                    <w:rPr>
                      <w:rFonts w:ascii="Angsana New" w:hAnsi="Angsana New"/>
                      <w:sz w:val="30"/>
                      <w:szCs w:val="30"/>
                    </w:rPr>
                  </w:pPr>
                  <w:r w:rsidRPr="007929E5">
                    <w:rPr>
                      <w:rFonts w:ascii="Angsana New" w:hAnsi="Angsana New" w:hint="cs"/>
                      <w:sz w:val="30"/>
                      <w:szCs w:val="30"/>
                      <w:cs/>
                    </w:rPr>
                    <w:t>ร้อยละ</w:t>
                  </w:r>
                  <w:r w:rsidRPr="007929E5">
                    <w:rPr>
                      <w:rFonts w:ascii="Angsana New" w:hAnsi="Angsana New" w:hint="cs"/>
                      <w:sz w:val="30"/>
                      <w:szCs w:val="30"/>
                    </w:rPr>
                    <w:t xml:space="preserve"> 30</w:t>
                  </w:r>
                </w:p>
              </w:tc>
            </w:tr>
            <w:tr w:rsidR="00FA5D47" w:rsidRPr="007929E5" w14:paraId="6FEDA8EB" w14:textId="77777777">
              <w:tc>
                <w:tcPr>
                  <w:tcW w:w="2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08FB46" w14:textId="77777777" w:rsidR="00FA5D47" w:rsidRPr="007929E5" w:rsidRDefault="00FA5D47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left" w:pos="720"/>
                    </w:tabs>
                    <w:spacing w:after="0"/>
                    <w:jc w:val="center"/>
                    <w:rPr>
                      <w:rFonts w:ascii="Angsana New" w:hAnsi="Angsana New"/>
                      <w:sz w:val="30"/>
                      <w:szCs w:val="30"/>
                    </w:rPr>
                  </w:pPr>
                  <w:r w:rsidRPr="007929E5">
                    <w:rPr>
                      <w:rFonts w:ascii="Angsana New" w:hAnsi="Angsana New" w:hint="cs"/>
                      <w:sz w:val="30"/>
                      <w:szCs w:val="30"/>
                      <w:cs/>
                    </w:rPr>
                    <w:t>วันทำการแรกของ</w:t>
                  </w:r>
                </w:p>
                <w:p w14:paraId="279C7C15" w14:textId="77777777" w:rsidR="00FA5D47" w:rsidRPr="007929E5" w:rsidRDefault="00FA5D47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left" w:pos="720"/>
                    </w:tabs>
                    <w:spacing w:after="0"/>
                    <w:jc w:val="center"/>
                    <w:rPr>
                      <w:rFonts w:ascii="Angsana New" w:hAnsi="Angsana New"/>
                      <w:sz w:val="30"/>
                      <w:szCs w:val="30"/>
                    </w:rPr>
                  </w:pPr>
                  <w:r w:rsidRPr="007929E5">
                    <w:rPr>
                      <w:rFonts w:ascii="Angsana New" w:hAnsi="Angsana New" w:hint="cs"/>
                      <w:sz w:val="30"/>
                      <w:szCs w:val="30"/>
                      <w:cs/>
                    </w:rPr>
                    <w:t>เดือนเมษายน</w:t>
                  </w:r>
                  <w:r w:rsidRPr="007929E5">
                    <w:rPr>
                      <w:rFonts w:ascii="Angsana New" w:hAnsi="Angsana New" w:hint="cs"/>
                      <w:sz w:val="30"/>
                      <w:szCs w:val="30"/>
                    </w:rPr>
                    <w:t xml:space="preserve"> 2564</w:t>
                  </w:r>
                </w:p>
              </w:tc>
              <w:tc>
                <w:tcPr>
                  <w:tcW w:w="26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50E854" w14:textId="77777777" w:rsidR="00FA5D47" w:rsidRPr="007929E5" w:rsidRDefault="00FA5D47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left" w:pos="720"/>
                    </w:tabs>
                    <w:spacing w:after="0"/>
                    <w:jc w:val="center"/>
                    <w:rPr>
                      <w:rFonts w:ascii="Angsana New" w:hAnsi="Angsana New"/>
                      <w:sz w:val="30"/>
                      <w:szCs w:val="30"/>
                    </w:rPr>
                  </w:pPr>
                  <w:r w:rsidRPr="007929E5">
                    <w:rPr>
                      <w:rFonts w:ascii="Angsana New" w:hAnsi="Angsana New" w:hint="cs"/>
                      <w:sz w:val="30"/>
                      <w:szCs w:val="30"/>
                      <w:cs/>
                    </w:rPr>
                    <w:t>ร้อยละ</w:t>
                  </w:r>
                  <w:r w:rsidRPr="007929E5">
                    <w:rPr>
                      <w:rFonts w:ascii="Angsana New" w:hAnsi="Angsana New" w:hint="cs"/>
                      <w:sz w:val="30"/>
                      <w:szCs w:val="30"/>
                    </w:rPr>
                    <w:t xml:space="preserve"> 50</w:t>
                  </w:r>
                </w:p>
              </w:tc>
            </w:tr>
            <w:tr w:rsidR="00FA5D47" w:rsidRPr="007929E5" w14:paraId="12071FFB" w14:textId="77777777">
              <w:tc>
                <w:tcPr>
                  <w:tcW w:w="2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762760" w14:textId="77777777" w:rsidR="00FA5D47" w:rsidRPr="007929E5" w:rsidRDefault="00FA5D47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left" w:pos="720"/>
                    </w:tabs>
                    <w:spacing w:after="0"/>
                    <w:jc w:val="center"/>
                    <w:rPr>
                      <w:rFonts w:ascii="Angsana New" w:hAnsi="Angsana New"/>
                      <w:sz w:val="30"/>
                      <w:szCs w:val="30"/>
                    </w:rPr>
                  </w:pPr>
                  <w:r w:rsidRPr="007929E5">
                    <w:rPr>
                      <w:rFonts w:ascii="Angsana New" w:hAnsi="Angsana New" w:hint="cs"/>
                      <w:sz w:val="30"/>
                      <w:szCs w:val="30"/>
                      <w:cs/>
                    </w:rPr>
                    <w:t>วันทำการแรกของ</w:t>
                  </w:r>
                </w:p>
                <w:p w14:paraId="4ED145D9" w14:textId="77777777" w:rsidR="00FA5D47" w:rsidRPr="007929E5" w:rsidRDefault="00FA5D47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left" w:pos="720"/>
                    </w:tabs>
                    <w:spacing w:after="0"/>
                    <w:jc w:val="center"/>
                    <w:rPr>
                      <w:rFonts w:ascii="Angsana New" w:hAnsi="Angsana New"/>
                      <w:sz w:val="30"/>
                      <w:szCs w:val="30"/>
                    </w:rPr>
                  </w:pPr>
                  <w:r w:rsidRPr="007929E5">
                    <w:rPr>
                      <w:rFonts w:ascii="Angsana New" w:hAnsi="Angsana New" w:hint="cs"/>
                      <w:sz w:val="30"/>
                      <w:szCs w:val="30"/>
                      <w:cs/>
                    </w:rPr>
                    <w:t>เดือนเมษายน</w:t>
                  </w:r>
                  <w:r w:rsidRPr="007929E5">
                    <w:rPr>
                      <w:rFonts w:ascii="Angsana New" w:hAnsi="Angsana New" w:hint="cs"/>
                      <w:sz w:val="30"/>
                      <w:szCs w:val="30"/>
                    </w:rPr>
                    <w:t xml:space="preserve"> 2565</w:t>
                  </w:r>
                </w:p>
              </w:tc>
              <w:tc>
                <w:tcPr>
                  <w:tcW w:w="26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71639B" w14:textId="77777777" w:rsidR="00FA5D47" w:rsidRPr="007929E5" w:rsidRDefault="00FA5D47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left" w:pos="720"/>
                    </w:tabs>
                    <w:spacing w:after="0"/>
                    <w:jc w:val="center"/>
                    <w:rPr>
                      <w:rFonts w:ascii="Angsana New" w:hAnsi="Angsana New"/>
                      <w:sz w:val="30"/>
                      <w:szCs w:val="30"/>
                    </w:rPr>
                  </w:pPr>
                  <w:r w:rsidRPr="007929E5">
                    <w:rPr>
                      <w:rFonts w:ascii="Angsana New" w:hAnsi="Angsana New" w:hint="cs"/>
                      <w:sz w:val="30"/>
                      <w:szCs w:val="30"/>
                      <w:cs/>
                    </w:rPr>
                    <w:t>ร้อยละ</w:t>
                  </w:r>
                  <w:r w:rsidRPr="007929E5">
                    <w:rPr>
                      <w:rFonts w:ascii="Angsana New" w:hAnsi="Angsana New" w:hint="cs"/>
                      <w:sz w:val="30"/>
                      <w:szCs w:val="30"/>
                    </w:rPr>
                    <w:t xml:space="preserve"> 100</w:t>
                  </w:r>
                </w:p>
              </w:tc>
            </w:tr>
            <w:tr w:rsidR="00FA5D47" w:rsidRPr="007929E5" w14:paraId="65009110" w14:textId="77777777">
              <w:tc>
                <w:tcPr>
                  <w:tcW w:w="2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629E86" w14:textId="77777777" w:rsidR="00FA5D47" w:rsidRPr="007929E5" w:rsidRDefault="00FA5D47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left" w:pos="720"/>
                    </w:tabs>
                    <w:spacing w:after="0"/>
                    <w:jc w:val="center"/>
                    <w:rPr>
                      <w:rFonts w:ascii="Angsana New" w:hAnsi="Angsana New"/>
                      <w:sz w:val="30"/>
                      <w:szCs w:val="30"/>
                    </w:rPr>
                  </w:pPr>
                  <w:r w:rsidRPr="007929E5">
                    <w:rPr>
                      <w:rFonts w:ascii="Angsana New" w:hAnsi="Angsana New" w:hint="cs"/>
                      <w:sz w:val="30"/>
                      <w:szCs w:val="30"/>
                      <w:cs/>
                    </w:rPr>
                    <w:t>วันทำการสุดท้าย</w:t>
                  </w:r>
                </w:p>
                <w:p w14:paraId="00685951" w14:textId="77777777" w:rsidR="00FA5D47" w:rsidRPr="007929E5" w:rsidRDefault="00FA5D47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left" w:pos="720"/>
                    </w:tabs>
                    <w:spacing w:after="0"/>
                    <w:jc w:val="center"/>
                    <w:rPr>
                      <w:rFonts w:ascii="Angsana New" w:hAnsi="Angsana New"/>
                      <w:sz w:val="30"/>
                      <w:szCs w:val="30"/>
                    </w:rPr>
                  </w:pPr>
                  <w:r w:rsidRPr="007929E5">
                    <w:rPr>
                      <w:rFonts w:ascii="Angsana New" w:hAnsi="Angsana New" w:hint="cs"/>
                      <w:sz w:val="30"/>
                      <w:szCs w:val="30"/>
                      <w:cs/>
                    </w:rPr>
                    <w:t>ก่อนที่ใบสำคัญแสดงสิทธิ</w:t>
                  </w:r>
                </w:p>
                <w:p w14:paraId="3E373BB6" w14:textId="77777777" w:rsidR="00FA5D47" w:rsidRPr="007929E5" w:rsidRDefault="00FA5D47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left" w:pos="720"/>
                    </w:tabs>
                    <w:spacing w:after="0"/>
                    <w:jc w:val="center"/>
                    <w:rPr>
                      <w:rFonts w:ascii="Angsana New" w:hAnsi="Angsana New"/>
                      <w:sz w:val="30"/>
                      <w:szCs w:val="30"/>
                    </w:rPr>
                  </w:pPr>
                  <w:r w:rsidRPr="007929E5">
                    <w:rPr>
                      <w:rFonts w:ascii="Angsana New" w:hAnsi="Angsana New" w:hint="cs"/>
                      <w:sz w:val="30"/>
                      <w:szCs w:val="30"/>
                      <w:cs/>
                    </w:rPr>
                    <w:t>มีอายุครบ</w:t>
                  </w:r>
                  <w:r w:rsidRPr="007929E5">
                    <w:rPr>
                      <w:rFonts w:ascii="Angsana New" w:hAnsi="Angsana New" w:hint="cs"/>
                      <w:sz w:val="30"/>
                      <w:szCs w:val="30"/>
                    </w:rPr>
                    <w:t xml:space="preserve"> 3 </w:t>
                  </w:r>
                  <w:r w:rsidRPr="007929E5">
                    <w:rPr>
                      <w:rFonts w:ascii="Angsana New" w:hAnsi="Angsana New" w:hint="cs"/>
                      <w:sz w:val="30"/>
                      <w:szCs w:val="30"/>
                      <w:cs/>
                    </w:rPr>
                    <w:t>ปี</w:t>
                  </w:r>
                </w:p>
                <w:p w14:paraId="67FA934D" w14:textId="77777777" w:rsidR="00FA5D47" w:rsidRPr="007929E5" w:rsidRDefault="00FA5D47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left" w:pos="720"/>
                    </w:tabs>
                    <w:spacing w:after="0"/>
                    <w:jc w:val="center"/>
                    <w:rPr>
                      <w:rFonts w:ascii="Angsana New" w:hAnsi="Angsana New"/>
                      <w:sz w:val="30"/>
                      <w:szCs w:val="30"/>
                      <w:cs/>
                    </w:rPr>
                  </w:pPr>
                  <w:r w:rsidRPr="007929E5">
                    <w:rPr>
                      <w:rFonts w:ascii="Angsana New" w:hAnsi="Angsana New" w:hint="cs"/>
                      <w:sz w:val="30"/>
                      <w:szCs w:val="30"/>
                      <w:cs/>
                    </w:rPr>
                    <w:t>นับจากวันที่ให้สิทธิ</w:t>
                  </w:r>
                </w:p>
              </w:tc>
              <w:tc>
                <w:tcPr>
                  <w:tcW w:w="26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F1E590" w14:textId="77777777" w:rsidR="00FA5D47" w:rsidRPr="007929E5" w:rsidRDefault="00FA5D47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left" w:pos="720"/>
                    </w:tabs>
                    <w:spacing w:after="0"/>
                    <w:jc w:val="center"/>
                    <w:rPr>
                      <w:rFonts w:ascii="Angsana New" w:hAnsi="Angsana New"/>
                      <w:sz w:val="30"/>
                      <w:szCs w:val="30"/>
                      <w:cs/>
                    </w:rPr>
                  </w:pPr>
                  <w:r w:rsidRPr="007929E5">
                    <w:rPr>
                      <w:rFonts w:ascii="Angsana New" w:hAnsi="Angsana New" w:hint="cs"/>
                      <w:sz w:val="30"/>
                      <w:szCs w:val="30"/>
                      <w:cs/>
                    </w:rPr>
                    <w:t>ร้อยละ</w:t>
                  </w:r>
                  <w:r w:rsidRPr="007929E5">
                    <w:rPr>
                      <w:rFonts w:ascii="Angsana New" w:hAnsi="Angsana New" w:hint="cs"/>
                      <w:sz w:val="30"/>
                      <w:szCs w:val="30"/>
                    </w:rPr>
                    <w:t xml:space="preserve"> 100</w:t>
                  </w:r>
                </w:p>
              </w:tc>
            </w:tr>
          </w:tbl>
          <w:p w14:paraId="61CA0527" w14:textId="77777777" w:rsidR="00FA5D47" w:rsidRPr="007929E5" w:rsidRDefault="00FA5D4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bookmarkEnd w:id="9"/>
    <w:p w14:paraId="1820C52B" w14:textId="77777777" w:rsidR="00FA5D47" w:rsidRPr="007929E5" w:rsidRDefault="00FA5D47" w:rsidP="00FA5D47">
      <w:pPr>
        <w:pStyle w:val="BodyText2"/>
        <w:ind w:left="540"/>
        <w:rPr>
          <w:lang w:val="en-US"/>
        </w:rPr>
      </w:pPr>
      <w:r w:rsidRPr="007929E5">
        <w:rPr>
          <w:rFonts w:hint="cs"/>
          <w:cs/>
          <w:lang w:val="en-US"/>
        </w:rPr>
        <w:lastRenderedPageBreak/>
        <w:t xml:space="preserve">มูลค่ายุติธรรมของใบสำคัญแสดงสิทธิที่จะซื้อหุ้นสามัญวัดมูลค่าโดยวิธี </w:t>
      </w:r>
      <w:r w:rsidRPr="007929E5">
        <w:rPr>
          <w:rFonts w:hint="cs"/>
          <w:lang w:val="en-US"/>
        </w:rPr>
        <w:t xml:space="preserve">Black-Scholes Model </w:t>
      </w:r>
      <w:r w:rsidRPr="007929E5">
        <w:rPr>
          <w:rFonts w:hint="cs"/>
          <w:cs/>
          <w:lang w:val="en-US"/>
        </w:rPr>
        <w:t>ภายใต้สมมติฐานทางการเงิน ดังนี้</w:t>
      </w:r>
    </w:p>
    <w:p w14:paraId="3C38CDB3" w14:textId="77777777" w:rsidR="00FA5D47" w:rsidRPr="007929E5" w:rsidRDefault="00FA5D47" w:rsidP="00FA5D47">
      <w:pPr>
        <w:pStyle w:val="BodyText2"/>
        <w:ind w:left="540"/>
        <w:rPr>
          <w:lang w:val="en-US"/>
        </w:rPr>
      </w:pPr>
    </w:p>
    <w:tbl>
      <w:tblPr>
        <w:tblpPr w:leftFromText="180" w:rightFromText="180" w:vertAnchor="text" w:horzAnchor="margin" w:tblpX="450" w:tblpY="38"/>
        <w:tblW w:w="9270" w:type="dxa"/>
        <w:tblLayout w:type="fixed"/>
        <w:tblLook w:val="01E0" w:firstRow="1" w:lastRow="1" w:firstColumn="1" w:lastColumn="1" w:noHBand="0" w:noVBand="0"/>
      </w:tblPr>
      <w:tblGrid>
        <w:gridCol w:w="5401"/>
        <w:gridCol w:w="1800"/>
        <w:gridCol w:w="2069"/>
      </w:tblGrid>
      <w:tr w:rsidR="00FA5D47" w:rsidRPr="007929E5" w14:paraId="6B6E0957" w14:textId="77777777" w:rsidTr="00FA5D47">
        <w:trPr>
          <w:tblHeader/>
        </w:trPr>
        <w:tc>
          <w:tcPr>
            <w:tcW w:w="2913" w:type="pct"/>
            <w:hideMark/>
          </w:tcPr>
          <w:p w14:paraId="6A382604" w14:textId="77777777" w:rsidR="00FA5D47" w:rsidRPr="007929E5" w:rsidRDefault="00FA5D47">
            <w:pPr>
              <w:pStyle w:val="BodyText2"/>
            </w:pPr>
            <w:bookmarkStart w:id="10" w:name="_Hlk31387787"/>
            <w:r w:rsidRPr="007929E5">
              <w:rPr>
                <w:rFonts w:hint="cs"/>
                <w:cs/>
                <w:lang w:val="en-US"/>
              </w:rPr>
              <w:t>ราคาหุ้น ณ วันที่ให้ใบสำคัญแสดงสิทธิ (บาท)</w:t>
            </w:r>
          </w:p>
        </w:tc>
        <w:tc>
          <w:tcPr>
            <w:tcW w:w="971" w:type="pct"/>
          </w:tcPr>
          <w:p w14:paraId="07174711" w14:textId="77777777" w:rsidR="00FA5D47" w:rsidRPr="007929E5" w:rsidRDefault="00FA5D4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6" w:type="pct"/>
            <w:hideMark/>
          </w:tcPr>
          <w:p w14:paraId="230E01F6" w14:textId="77777777" w:rsidR="00FA5D47" w:rsidRPr="007929E5" w:rsidRDefault="00FA5D4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249" w:firstLine="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29E5">
              <w:rPr>
                <w:rFonts w:ascii="Angsana New" w:hAnsi="Angsana New" w:hint="cs"/>
                <w:sz w:val="30"/>
                <w:szCs w:val="30"/>
              </w:rPr>
              <w:t>2.98</w:t>
            </w:r>
          </w:p>
        </w:tc>
      </w:tr>
      <w:tr w:rsidR="00FA5D47" w:rsidRPr="007929E5" w14:paraId="65A36E39" w14:textId="77777777" w:rsidTr="00FA5D47">
        <w:trPr>
          <w:tblHeader/>
        </w:trPr>
        <w:tc>
          <w:tcPr>
            <w:tcW w:w="2913" w:type="pct"/>
            <w:hideMark/>
          </w:tcPr>
          <w:p w14:paraId="776939AD" w14:textId="77777777" w:rsidR="00FA5D47" w:rsidRPr="007929E5" w:rsidRDefault="00FA5D47">
            <w:pPr>
              <w:pStyle w:val="BodyText2"/>
            </w:pPr>
            <w:r w:rsidRPr="007929E5">
              <w:rPr>
                <w:rFonts w:hint="cs"/>
                <w:cs/>
                <w:lang w:val="en-US"/>
              </w:rPr>
              <w:t>ราคาใช้สิทธิ (บาท)</w:t>
            </w:r>
          </w:p>
        </w:tc>
        <w:tc>
          <w:tcPr>
            <w:tcW w:w="971" w:type="pct"/>
          </w:tcPr>
          <w:p w14:paraId="1AD6916B" w14:textId="77777777" w:rsidR="00FA5D47" w:rsidRPr="007929E5" w:rsidRDefault="00FA5D4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6" w:type="pct"/>
            <w:hideMark/>
          </w:tcPr>
          <w:p w14:paraId="34957B2E" w14:textId="77777777" w:rsidR="00FA5D47" w:rsidRPr="007929E5" w:rsidRDefault="00FA5D4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249" w:firstLine="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29E5">
              <w:rPr>
                <w:rFonts w:ascii="Angsana New" w:hAnsi="Angsana New" w:hint="cs"/>
                <w:sz w:val="30"/>
                <w:szCs w:val="30"/>
              </w:rPr>
              <w:t>3.75</w:t>
            </w:r>
          </w:p>
        </w:tc>
      </w:tr>
      <w:tr w:rsidR="00FA5D47" w:rsidRPr="007929E5" w14:paraId="479C0C22" w14:textId="77777777" w:rsidTr="00FA5D47">
        <w:trPr>
          <w:tblHeader/>
        </w:trPr>
        <w:tc>
          <w:tcPr>
            <w:tcW w:w="2913" w:type="pct"/>
            <w:hideMark/>
          </w:tcPr>
          <w:p w14:paraId="49C86ABB" w14:textId="77777777" w:rsidR="00FA5D47" w:rsidRPr="007929E5" w:rsidRDefault="00FA5D47">
            <w:pPr>
              <w:pStyle w:val="BodyText2"/>
            </w:pPr>
            <w:r w:rsidRPr="007929E5">
              <w:rPr>
                <w:rFonts w:hint="cs"/>
                <w:cs/>
                <w:lang w:val="en-US"/>
              </w:rPr>
              <w:t>อัตราความผันผวนของหุ้น (ร้อยละ)</w:t>
            </w:r>
          </w:p>
        </w:tc>
        <w:tc>
          <w:tcPr>
            <w:tcW w:w="971" w:type="pct"/>
          </w:tcPr>
          <w:p w14:paraId="28B36299" w14:textId="77777777" w:rsidR="00FA5D47" w:rsidRPr="007929E5" w:rsidRDefault="00FA5D4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6" w:type="pct"/>
            <w:hideMark/>
          </w:tcPr>
          <w:p w14:paraId="04DA592F" w14:textId="77777777" w:rsidR="00FA5D47" w:rsidRPr="007929E5" w:rsidRDefault="00FA5D4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249" w:firstLine="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29E5">
              <w:rPr>
                <w:rFonts w:ascii="Angsana New" w:hAnsi="Angsana New" w:hint="cs"/>
                <w:sz w:val="30"/>
                <w:szCs w:val="30"/>
              </w:rPr>
              <w:t>40.69</w:t>
            </w:r>
          </w:p>
        </w:tc>
      </w:tr>
      <w:tr w:rsidR="00FA5D47" w:rsidRPr="007929E5" w14:paraId="428AB65B" w14:textId="77777777" w:rsidTr="00FA5D47">
        <w:trPr>
          <w:tblHeader/>
        </w:trPr>
        <w:tc>
          <w:tcPr>
            <w:tcW w:w="2913" w:type="pct"/>
            <w:hideMark/>
          </w:tcPr>
          <w:p w14:paraId="488A46B3" w14:textId="77777777" w:rsidR="00FA5D47" w:rsidRPr="007929E5" w:rsidRDefault="00FA5D47">
            <w:pPr>
              <w:pStyle w:val="BodyText2"/>
            </w:pPr>
            <w:r w:rsidRPr="007929E5">
              <w:rPr>
                <w:rFonts w:hint="cs"/>
                <w:cs/>
                <w:lang w:val="en-US"/>
              </w:rPr>
              <w:t>อัตราเงินปันผลตอบแทนตอบแทนที่คาดหวัง (ร้อยละ)</w:t>
            </w:r>
          </w:p>
        </w:tc>
        <w:tc>
          <w:tcPr>
            <w:tcW w:w="971" w:type="pct"/>
          </w:tcPr>
          <w:p w14:paraId="7BC70C67" w14:textId="77777777" w:rsidR="00FA5D47" w:rsidRPr="007929E5" w:rsidRDefault="00FA5D4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6" w:type="pct"/>
            <w:hideMark/>
          </w:tcPr>
          <w:p w14:paraId="1E33C148" w14:textId="77777777" w:rsidR="00FA5D47" w:rsidRPr="007929E5" w:rsidRDefault="00FA5D4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249" w:firstLine="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29E5">
              <w:rPr>
                <w:rFonts w:ascii="Angsana New" w:hAnsi="Angsana New" w:hint="cs"/>
                <w:sz w:val="30"/>
                <w:szCs w:val="30"/>
              </w:rPr>
              <w:t>3.00</w:t>
            </w:r>
          </w:p>
        </w:tc>
      </w:tr>
      <w:tr w:rsidR="00FA5D47" w:rsidRPr="007929E5" w14:paraId="216B017C" w14:textId="77777777" w:rsidTr="00FA5D47">
        <w:trPr>
          <w:tblHeader/>
        </w:trPr>
        <w:tc>
          <w:tcPr>
            <w:tcW w:w="2913" w:type="pct"/>
            <w:hideMark/>
          </w:tcPr>
          <w:p w14:paraId="5E829AAC" w14:textId="77777777" w:rsidR="00FA5D47" w:rsidRPr="007929E5" w:rsidRDefault="00FA5D47">
            <w:pPr>
              <w:pStyle w:val="BodyText2"/>
            </w:pPr>
            <w:r w:rsidRPr="007929E5">
              <w:rPr>
                <w:rFonts w:hint="cs"/>
                <w:cs/>
                <w:lang w:val="en-US"/>
              </w:rPr>
              <w:t>อัตราดอกเบี้ยปลอดความเสี่ยง (ร้อยละ)</w:t>
            </w:r>
          </w:p>
        </w:tc>
        <w:tc>
          <w:tcPr>
            <w:tcW w:w="971" w:type="pct"/>
          </w:tcPr>
          <w:p w14:paraId="53749B9D" w14:textId="77777777" w:rsidR="00FA5D47" w:rsidRPr="007929E5" w:rsidRDefault="00FA5D4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6" w:type="pct"/>
            <w:hideMark/>
          </w:tcPr>
          <w:p w14:paraId="3B82BBCA" w14:textId="77777777" w:rsidR="00FA5D47" w:rsidRPr="007929E5" w:rsidRDefault="00FA5D4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249" w:firstLine="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29E5">
              <w:rPr>
                <w:rFonts w:ascii="Angsana New" w:hAnsi="Angsana New" w:hint="cs"/>
                <w:sz w:val="30"/>
                <w:szCs w:val="30"/>
              </w:rPr>
              <w:t>2.52</w:t>
            </w:r>
          </w:p>
        </w:tc>
      </w:tr>
      <w:tr w:rsidR="00FA5D47" w:rsidRPr="007929E5" w14:paraId="5044D581" w14:textId="77777777" w:rsidTr="00FA5D47">
        <w:trPr>
          <w:tblHeader/>
        </w:trPr>
        <w:tc>
          <w:tcPr>
            <w:tcW w:w="2913" w:type="pct"/>
            <w:hideMark/>
          </w:tcPr>
          <w:p w14:paraId="2124C85E" w14:textId="77777777" w:rsidR="00FA5D47" w:rsidRPr="007929E5" w:rsidRDefault="00FA5D47">
            <w:pPr>
              <w:pStyle w:val="BodyText2"/>
            </w:pPr>
            <w:r w:rsidRPr="007929E5">
              <w:rPr>
                <w:rFonts w:hint="cs"/>
                <w:cs/>
                <w:lang w:val="en-US"/>
              </w:rPr>
              <w:t>อายุของใบสำคัญแสดงสิทธิ (ปี)</w:t>
            </w:r>
          </w:p>
        </w:tc>
        <w:tc>
          <w:tcPr>
            <w:tcW w:w="971" w:type="pct"/>
          </w:tcPr>
          <w:p w14:paraId="1B277B38" w14:textId="77777777" w:rsidR="00FA5D47" w:rsidRPr="007929E5" w:rsidRDefault="00FA5D4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6" w:type="pct"/>
            <w:hideMark/>
          </w:tcPr>
          <w:p w14:paraId="54AEC83E" w14:textId="77777777" w:rsidR="00FA5D47" w:rsidRPr="007929E5" w:rsidRDefault="00FA5D4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249" w:firstLine="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29E5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  <w:bookmarkEnd w:id="10"/>
    </w:tbl>
    <w:p w14:paraId="7BBF8DAD" w14:textId="77777777" w:rsidR="00FA5D47" w:rsidRPr="007929E5" w:rsidRDefault="00FA5D47" w:rsidP="00FA5D47">
      <w:pPr>
        <w:pStyle w:val="BodyText2"/>
        <w:ind w:left="540"/>
        <w:rPr>
          <w:cs/>
          <w:lang w:val="en-US"/>
        </w:rPr>
      </w:pPr>
    </w:p>
    <w:p w14:paraId="52FB1C13" w14:textId="39ED1B77" w:rsidR="00FA5D47" w:rsidRPr="007929E5" w:rsidRDefault="00FA5D47" w:rsidP="00EC5C9E">
      <w:pPr>
        <w:pStyle w:val="BodyText2"/>
        <w:ind w:left="540"/>
        <w:rPr>
          <w:lang w:val="en-US"/>
        </w:rPr>
      </w:pPr>
      <w:r w:rsidRPr="007929E5">
        <w:rPr>
          <w:rFonts w:hint="cs"/>
          <w:cs/>
          <w:lang w:val="en-US"/>
        </w:rPr>
        <w:t>ค่าใช้จ่ายที่เกิดจากการจ่ายโดยใช้หุ้นเป็นเกณฑ์</w:t>
      </w:r>
      <w:r w:rsidR="00916AB2">
        <w:rPr>
          <w:rFonts w:hint="cs"/>
          <w:cs/>
          <w:lang w:val="en-US"/>
        </w:rPr>
        <w:t>รวมอยู่ในต้นทุนในการจัดจำหน่ายและค่าใช้จ่ายในการบริหาร</w:t>
      </w:r>
      <w:r w:rsidRPr="007929E5">
        <w:rPr>
          <w:rFonts w:hint="cs"/>
          <w:cs/>
          <w:lang w:val="en-US"/>
        </w:rPr>
        <w:t>ใน</w:t>
      </w:r>
      <w:r w:rsidR="00CF538C">
        <w:rPr>
          <w:cs/>
          <w:lang w:val="en-US"/>
        </w:rPr>
        <w:br/>
      </w:r>
      <w:r w:rsidRPr="007929E5">
        <w:rPr>
          <w:rFonts w:hint="cs"/>
          <w:cs/>
          <w:lang w:val="en-US"/>
        </w:rPr>
        <w:t>งบการเงินรวมและงบการเงินเฉพาะกิจการสำหรับ</w:t>
      </w:r>
      <w:r w:rsidR="00EC5C9E" w:rsidRPr="007929E5">
        <w:rPr>
          <w:rFonts w:hint="cs"/>
          <w:cs/>
          <w:lang w:val="en-US"/>
        </w:rPr>
        <w:t>ปี</w:t>
      </w:r>
      <w:r w:rsidRPr="007929E5">
        <w:rPr>
          <w:rFonts w:hint="cs"/>
          <w:cs/>
          <w:lang w:val="en-US"/>
        </w:rPr>
        <w:t>สิ้นสุดวันที่</w:t>
      </w:r>
      <w:r w:rsidRPr="007929E5">
        <w:rPr>
          <w:rFonts w:hint="cs"/>
          <w:lang w:val="en-US"/>
        </w:rPr>
        <w:t xml:space="preserve"> </w:t>
      </w:r>
      <w:r w:rsidR="00EC5C9E" w:rsidRPr="007929E5">
        <w:rPr>
          <w:lang w:val="en-US"/>
        </w:rPr>
        <w:t>31</w:t>
      </w:r>
      <w:r w:rsidR="00EC5C9E" w:rsidRPr="007929E5">
        <w:rPr>
          <w:rFonts w:hint="cs"/>
          <w:cs/>
          <w:lang w:val="en-US"/>
        </w:rPr>
        <w:t xml:space="preserve"> ธันวาคม</w:t>
      </w:r>
      <w:r w:rsidRPr="007929E5">
        <w:rPr>
          <w:rFonts w:hint="cs"/>
          <w:cs/>
          <w:lang w:val="en-US"/>
        </w:rPr>
        <w:t xml:space="preserve"> </w:t>
      </w:r>
      <w:r w:rsidRPr="007929E5">
        <w:rPr>
          <w:rFonts w:hint="cs"/>
          <w:lang w:val="en-US"/>
        </w:rPr>
        <w:t xml:space="preserve">2562 </w:t>
      </w:r>
      <w:r w:rsidRPr="007929E5">
        <w:rPr>
          <w:rFonts w:hint="cs"/>
          <w:cs/>
          <w:lang w:val="en-US"/>
        </w:rPr>
        <w:t>มีจำนวน</w:t>
      </w:r>
      <w:r w:rsidR="00B700C2" w:rsidRPr="007929E5">
        <w:rPr>
          <w:lang w:val="en-US"/>
        </w:rPr>
        <w:t xml:space="preserve"> 7.15</w:t>
      </w:r>
      <w:r w:rsidR="00480200" w:rsidRPr="007929E5">
        <w:rPr>
          <w:rFonts w:hint="cs"/>
          <w:cs/>
          <w:lang w:val="en-US"/>
        </w:rPr>
        <w:t xml:space="preserve"> </w:t>
      </w:r>
      <w:r w:rsidRPr="007929E5">
        <w:rPr>
          <w:rFonts w:hint="cs"/>
          <w:cs/>
          <w:lang w:val="en-US"/>
        </w:rPr>
        <w:t>ล้านบาท</w:t>
      </w:r>
      <w:r w:rsidR="00B700C2" w:rsidRPr="007929E5">
        <w:rPr>
          <w:lang w:val="en-US"/>
        </w:rPr>
        <w:t xml:space="preserve"> </w:t>
      </w:r>
    </w:p>
    <w:p w14:paraId="2A1F87C9" w14:textId="77777777" w:rsidR="00480200" w:rsidRPr="007929E5" w:rsidRDefault="00480200" w:rsidP="00EC5C9E">
      <w:pPr>
        <w:pStyle w:val="BodyText2"/>
        <w:ind w:left="540"/>
        <w:rPr>
          <w:b/>
          <w:bCs/>
        </w:rPr>
      </w:pPr>
    </w:p>
    <w:p w14:paraId="2A76BDE5" w14:textId="77777777" w:rsidR="00145EAF" w:rsidRPr="007929E5" w:rsidRDefault="00145EAF" w:rsidP="00145EAF">
      <w:pPr>
        <w:pStyle w:val="index"/>
        <w:numPr>
          <w:ilvl w:val="0"/>
          <w:numId w:val="32"/>
        </w:numPr>
        <w:tabs>
          <w:tab w:val="clear" w:pos="772"/>
        </w:tabs>
        <w:spacing w:after="0" w:line="240" w:lineRule="atLeast"/>
        <w:ind w:left="540" w:hanging="540"/>
        <w:rPr>
          <w:rFonts w:ascii="Angsana New" w:hAnsi="Angsana New" w:cs="Angsana New"/>
          <w:b/>
          <w:bCs/>
          <w:sz w:val="30"/>
          <w:szCs w:val="30"/>
          <w:rtl/>
          <w:cs/>
        </w:rPr>
      </w:pPr>
      <w:r w:rsidRPr="007929E5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สำรอง</w:t>
      </w:r>
    </w:p>
    <w:p w14:paraId="285FCBB7" w14:textId="77777777" w:rsidR="00145EAF" w:rsidRPr="007929E5" w:rsidRDefault="00145EAF" w:rsidP="00145EAF">
      <w:pPr>
        <w:tabs>
          <w:tab w:val="left" w:pos="540"/>
        </w:tabs>
        <w:rPr>
          <w:rFonts w:ascii="Angsana New" w:hAnsi="Angsana New"/>
          <w:b/>
          <w:bCs/>
          <w:sz w:val="22"/>
          <w:szCs w:val="22"/>
        </w:rPr>
      </w:pPr>
    </w:p>
    <w:p w14:paraId="7E16F6EE" w14:textId="77777777" w:rsidR="00145EAF" w:rsidRPr="007929E5" w:rsidRDefault="00145EAF" w:rsidP="00145EAF">
      <w:pPr>
        <w:ind w:left="540"/>
        <w:jc w:val="both"/>
        <w:rPr>
          <w:rFonts w:ascii="Angsana New" w:hAnsi="Angsana New"/>
          <w:sz w:val="30"/>
          <w:szCs w:val="30"/>
        </w:rPr>
      </w:pPr>
      <w:r w:rsidRPr="007929E5">
        <w:rPr>
          <w:rFonts w:ascii="Angsana New" w:hAnsi="Angsana New"/>
          <w:sz w:val="30"/>
          <w:szCs w:val="30"/>
          <w:cs/>
        </w:rPr>
        <w:t>สำรองประกอบด้วย</w:t>
      </w:r>
    </w:p>
    <w:p w14:paraId="520C054A" w14:textId="77777777" w:rsidR="00145EAF" w:rsidRPr="007929E5" w:rsidRDefault="00145EAF" w:rsidP="00145EAF">
      <w:pPr>
        <w:ind w:left="540"/>
        <w:jc w:val="both"/>
        <w:rPr>
          <w:rFonts w:ascii="Angsana New" w:hAnsi="Angsana New"/>
          <w:sz w:val="22"/>
          <w:szCs w:val="22"/>
        </w:rPr>
      </w:pPr>
    </w:p>
    <w:p w14:paraId="3233D966" w14:textId="22733EF2" w:rsidR="00145EAF" w:rsidRPr="007929E5" w:rsidRDefault="00145EAF" w:rsidP="00145EAF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929E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การจัดสรรกำไร </w:t>
      </w:r>
      <w:r w:rsidR="00E702CA" w:rsidRPr="007929E5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</w:t>
      </w:r>
      <w:r w:rsidR="00E702CA" w:rsidRPr="007929E5">
        <w:rPr>
          <w:rFonts w:ascii="Angsana New" w:hAnsi="Angsana New"/>
          <w:b/>
          <w:bCs/>
          <w:i/>
          <w:iCs/>
          <w:sz w:val="30"/>
          <w:szCs w:val="30"/>
        </w:rPr>
        <w:t>/</w:t>
      </w:r>
      <w:r w:rsidR="00E702CA" w:rsidRPr="007929E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หรือ กำไรสะสม</w:t>
      </w:r>
    </w:p>
    <w:p w14:paraId="0A27FF04" w14:textId="77777777" w:rsidR="00145EAF" w:rsidRPr="007929E5" w:rsidRDefault="00145EAF" w:rsidP="00145EAF">
      <w:pPr>
        <w:ind w:left="540"/>
        <w:jc w:val="both"/>
        <w:rPr>
          <w:rFonts w:ascii="Angsana New" w:hAnsi="Angsana New"/>
          <w:sz w:val="22"/>
          <w:szCs w:val="22"/>
          <w:cs/>
        </w:rPr>
      </w:pPr>
    </w:p>
    <w:p w14:paraId="3B6EF194" w14:textId="77777777" w:rsidR="00145EAF" w:rsidRPr="007929E5" w:rsidRDefault="00145EAF" w:rsidP="00145EAF">
      <w:pPr>
        <w:ind w:left="540"/>
        <w:jc w:val="both"/>
        <w:rPr>
          <w:rFonts w:ascii="Angsana New" w:hAnsi="Angsana New"/>
          <w:b/>
          <w:bCs/>
          <w:sz w:val="30"/>
          <w:szCs w:val="30"/>
        </w:rPr>
      </w:pPr>
      <w:r w:rsidRPr="007929E5">
        <w:rPr>
          <w:rFonts w:ascii="Angsana New" w:hAnsi="Angsana New"/>
          <w:b/>
          <w:bCs/>
          <w:sz w:val="30"/>
          <w:szCs w:val="30"/>
          <w:cs/>
        </w:rPr>
        <w:t>สำรองตามกฎหมาย</w:t>
      </w:r>
    </w:p>
    <w:p w14:paraId="2A368C4A" w14:textId="77777777" w:rsidR="00145EAF" w:rsidRPr="007929E5" w:rsidRDefault="00145EAF" w:rsidP="00145EAF">
      <w:pPr>
        <w:ind w:left="540"/>
        <w:jc w:val="both"/>
        <w:rPr>
          <w:rFonts w:ascii="Angsana New" w:hAnsi="Angsana New"/>
          <w:sz w:val="22"/>
          <w:szCs w:val="22"/>
        </w:rPr>
      </w:pPr>
    </w:p>
    <w:p w14:paraId="09B0BE57" w14:textId="77777777" w:rsidR="00145EAF" w:rsidRPr="007929E5" w:rsidRDefault="00145EAF" w:rsidP="00145EAF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929E5">
        <w:rPr>
          <w:rFonts w:asciiTheme="majorBidi" w:hAnsiTheme="majorBidi" w:cstheme="majorBidi" w:hint="cs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7929E5">
        <w:rPr>
          <w:rFonts w:asciiTheme="majorBidi" w:hAnsiTheme="majorBidi" w:cstheme="majorBidi" w:hint="cs"/>
          <w:sz w:val="30"/>
          <w:szCs w:val="30"/>
        </w:rPr>
        <w:t>2535</w:t>
      </w:r>
      <w:r w:rsidRPr="007929E5">
        <w:rPr>
          <w:rFonts w:asciiTheme="majorBidi" w:hAnsiTheme="majorBidi" w:cstheme="majorBidi" w:hint="cs"/>
          <w:sz w:val="30"/>
          <w:szCs w:val="30"/>
          <w:cs/>
        </w:rPr>
        <w:t xml:space="preserve"> มาตรา </w:t>
      </w:r>
      <w:r w:rsidRPr="007929E5">
        <w:rPr>
          <w:rFonts w:asciiTheme="majorBidi" w:hAnsiTheme="majorBidi" w:cstheme="majorBidi" w:hint="cs"/>
          <w:sz w:val="30"/>
          <w:szCs w:val="30"/>
        </w:rPr>
        <w:t>116</w:t>
      </w:r>
      <w:r w:rsidRPr="007929E5">
        <w:rPr>
          <w:rFonts w:asciiTheme="majorBidi" w:hAnsiTheme="majorBidi" w:cstheme="majorBidi" w:hint="cs"/>
          <w:sz w:val="30"/>
          <w:szCs w:val="30"/>
          <w:cs/>
        </w:rPr>
        <w:t xml:space="preserve"> บริษัทจะต้องจัดสรรทุนสำรอง (</w:t>
      </w:r>
      <w:r w:rsidRPr="007929E5">
        <w:rPr>
          <w:rFonts w:asciiTheme="majorBidi" w:hAnsiTheme="majorBidi" w:cstheme="majorBidi" w:hint="cs"/>
          <w:sz w:val="30"/>
          <w:szCs w:val="30"/>
        </w:rPr>
        <w:t>“</w:t>
      </w:r>
      <w:r w:rsidRPr="007929E5">
        <w:rPr>
          <w:rFonts w:asciiTheme="majorBidi" w:hAnsiTheme="majorBidi" w:cstheme="majorBidi" w:hint="cs"/>
          <w:sz w:val="30"/>
          <w:szCs w:val="30"/>
          <w:cs/>
        </w:rPr>
        <w:t>สำรองตามกฎหมาย</w:t>
      </w:r>
      <w:r w:rsidRPr="007929E5">
        <w:rPr>
          <w:rFonts w:asciiTheme="majorBidi" w:hAnsiTheme="majorBidi" w:cstheme="majorBidi" w:hint="cs"/>
          <w:sz w:val="30"/>
          <w:szCs w:val="30"/>
        </w:rPr>
        <w:t>”</w:t>
      </w:r>
      <w:r w:rsidRPr="007929E5">
        <w:rPr>
          <w:rFonts w:asciiTheme="majorBidi" w:hAnsiTheme="majorBidi" w:cstheme="majorBidi" w:hint="cs"/>
          <w:sz w:val="30"/>
          <w:szCs w:val="30"/>
          <w:cs/>
        </w:rPr>
        <w:t xml:space="preserve">) อย่างน้อยร้อยละ </w:t>
      </w:r>
      <w:r w:rsidRPr="007929E5">
        <w:rPr>
          <w:rFonts w:asciiTheme="majorBidi" w:hAnsiTheme="majorBidi" w:cstheme="majorBidi" w:hint="cs"/>
          <w:sz w:val="30"/>
          <w:szCs w:val="30"/>
        </w:rPr>
        <w:t xml:space="preserve">5 </w:t>
      </w:r>
      <w:r w:rsidRPr="007929E5">
        <w:rPr>
          <w:rFonts w:asciiTheme="majorBidi" w:hAnsiTheme="majorBidi" w:cstheme="majorBidi" w:hint="cs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7929E5">
        <w:rPr>
          <w:rFonts w:asciiTheme="majorBidi" w:hAnsiTheme="majorBidi" w:cstheme="majorBidi" w:hint="cs"/>
          <w:sz w:val="30"/>
          <w:szCs w:val="30"/>
        </w:rPr>
        <w:t xml:space="preserve">10 </w:t>
      </w:r>
      <w:r w:rsidRPr="007929E5">
        <w:rPr>
          <w:rFonts w:asciiTheme="majorBidi" w:hAnsiTheme="majorBidi" w:cstheme="majorBidi" w:hint="cs"/>
          <w:sz w:val="30"/>
          <w:szCs w:val="30"/>
          <w:cs/>
        </w:rPr>
        <w:t>ของทุนจดทะเบียน  เงินสำรองนี้จะนำไปจ่ายเป็นเงินปันผลไม่ได้</w:t>
      </w:r>
    </w:p>
    <w:p w14:paraId="1F01741F" w14:textId="69AA6743" w:rsidR="00145EAF" w:rsidRPr="007929E5" w:rsidRDefault="00145EAF" w:rsidP="00145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</w:p>
    <w:p w14:paraId="15D09C49" w14:textId="77777777" w:rsidR="00145EAF" w:rsidRPr="007929E5" w:rsidRDefault="00145EAF" w:rsidP="00145EAF">
      <w:pPr>
        <w:ind w:left="540"/>
        <w:jc w:val="both"/>
        <w:rPr>
          <w:rFonts w:ascii="Angsana New" w:hAnsi="Angsana New"/>
          <w:b/>
          <w:bCs/>
          <w:sz w:val="30"/>
          <w:szCs w:val="30"/>
        </w:rPr>
      </w:pPr>
      <w:r w:rsidRPr="007929E5">
        <w:rPr>
          <w:rFonts w:ascii="Angsana New" w:hAnsi="Angsana New"/>
          <w:b/>
          <w:bCs/>
          <w:sz w:val="30"/>
          <w:szCs w:val="30"/>
          <w:cs/>
        </w:rPr>
        <w:t>ส่วนต่างจากการรวมธุรกิจภายใต้การควบคุมเดียวกัน</w:t>
      </w:r>
    </w:p>
    <w:p w14:paraId="7F0859E2" w14:textId="77777777" w:rsidR="00145EAF" w:rsidRPr="007929E5" w:rsidRDefault="00145EAF" w:rsidP="00145EAF">
      <w:pPr>
        <w:ind w:left="540"/>
        <w:jc w:val="both"/>
        <w:rPr>
          <w:rFonts w:ascii="Angsana New" w:hAnsi="Angsana New"/>
          <w:spacing w:val="-4"/>
          <w:sz w:val="22"/>
          <w:szCs w:val="22"/>
        </w:rPr>
      </w:pPr>
    </w:p>
    <w:p w14:paraId="7E6D2A3C" w14:textId="77777777" w:rsidR="00145EAF" w:rsidRPr="007929E5" w:rsidRDefault="00145EAF" w:rsidP="00145EAF">
      <w:pPr>
        <w:ind w:left="540"/>
        <w:jc w:val="thaiDistribute"/>
        <w:rPr>
          <w:rFonts w:asciiTheme="minorHAnsi" w:hAnsiTheme="minorHAnsi" w:cstheme="minorHAnsi"/>
          <w:spacing w:val="-4"/>
          <w:sz w:val="30"/>
          <w:szCs w:val="30"/>
          <w:cs/>
        </w:rPr>
      </w:pPr>
      <w:r w:rsidRPr="007929E5">
        <w:rPr>
          <w:rFonts w:asciiTheme="minorHAnsi" w:hAnsiTheme="minorHAnsi" w:cstheme="minorHAnsi"/>
          <w:spacing w:val="-4"/>
          <w:sz w:val="30"/>
          <w:szCs w:val="30"/>
          <w:cs/>
        </w:rPr>
        <w:t>ส่วนต่างจากการรวมธุรกิจภายใต้การควบคุมเดียวกัน</w:t>
      </w:r>
      <w:r w:rsidRPr="007929E5">
        <w:rPr>
          <w:rFonts w:asciiTheme="minorHAnsi" w:hAnsiTheme="minorHAnsi" w:cstheme="minorHAnsi" w:hint="cs"/>
          <w:spacing w:val="-4"/>
          <w:sz w:val="30"/>
          <w:szCs w:val="30"/>
          <w:cs/>
        </w:rPr>
        <w:t xml:space="preserve">ได้แก่ส่วนเกินระหว่างมูลค่าตามบัญชีของกิจการภายใต้  </w:t>
      </w:r>
      <w:r w:rsidRPr="007929E5">
        <w:rPr>
          <w:rFonts w:asciiTheme="minorHAnsi" w:hAnsiTheme="minorHAnsi" w:cstheme="minorHAnsi"/>
          <w:spacing w:val="-4"/>
          <w:sz w:val="30"/>
          <w:szCs w:val="30"/>
          <w:cs/>
        </w:rPr>
        <w:br/>
      </w:r>
      <w:r w:rsidRPr="007929E5">
        <w:rPr>
          <w:rFonts w:asciiTheme="minorHAnsi" w:hAnsiTheme="minorHAnsi" w:cstheme="minorHAnsi" w:hint="cs"/>
          <w:spacing w:val="-4"/>
          <w:sz w:val="30"/>
          <w:szCs w:val="30"/>
          <w:cs/>
        </w:rPr>
        <w:t>การควบคุมเดียวกัน ณ วันที่ได้มาที่สูงกว่าต้นทุนเงินลงทุนนั้นและถูกบันทึกเป็นส่วนต่าง ซึ่งจะไม่จำหน่ายและจะคงอยู่จนกว่าบริษัทย่อยจะถูกขายหรือจำหน่ายออกไป</w:t>
      </w:r>
    </w:p>
    <w:p w14:paraId="6DC35AF8" w14:textId="3A427CB8" w:rsidR="00E702CA" w:rsidRPr="007929E5" w:rsidRDefault="00E70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  <w:cs/>
          <w:lang w:val="th-TH"/>
        </w:rPr>
      </w:pPr>
      <w:r w:rsidRPr="007929E5">
        <w:rPr>
          <w:b/>
          <w:bCs/>
          <w:sz w:val="22"/>
          <w:szCs w:val="22"/>
          <w:cs/>
        </w:rPr>
        <w:br w:type="page"/>
      </w:r>
    </w:p>
    <w:p w14:paraId="60774EEB" w14:textId="163EA2E2" w:rsidR="00EF2244" w:rsidRPr="007929E5" w:rsidRDefault="00EF2244" w:rsidP="00FA5D47">
      <w:pPr>
        <w:pStyle w:val="index"/>
        <w:numPr>
          <w:ilvl w:val="0"/>
          <w:numId w:val="32"/>
        </w:numPr>
        <w:tabs>
          <w:tab w:val="clear" w:pos="772"/>
        </w:tabs>
        <w:spacing w:after="0" w:line="240" w:lineRule="atLeast"/>
        <w:ind w:left="540" w:hanging="540"/>
        <w:rPr>
          <w:rFonts w:ascii="Angsana New" w:hAnsi="Angsana New" w:cs="Angsana New"/>
          <w:b/>
          <w:bCs/>
          <w:sz w:val="30"/>
          <w:szCs w:val="30"/>
          <w:rtl/>
          <w:cs/>
        </w:rPr>
      </w:pPr>
      <w:r w:rsidRPr="007929E5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lastRenderedPageBreak/>
        <w:t>ส่วนงานดำเนินงาน</w:t>
      </w:r>
      <w:r w:rsidR="007155A5" w:rsidRPr="007929E5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และการจำแนกรายได้</w:t>
      </w:r>
    </w:p>
    <w:p w14:paraId="5C1B75E5" w14:textId="77777777" w:rsidR="00F61AEF" w:rsidRPr="007929E5" w:rsidRDefault="00F61AEF" w:rsidP="00F61AEF">
      <w:pPr>
        <w:pStyle w:val="BodyText2"/>
        <w:ind w:left="540"/>
        <w:rPr>
          <w:rFonts w:asciiTheme="minorHAnsi" w:hAnsiTheme="minorHAnsi" w:cstheme="minorHAnsi"/>
          <w:sz w:val="22"/>
          <w:szCs w:val="22"/>
          <w:lang w:val="en-US"/>
        </w:rPr>
      </w:pPr>
    </w:p>
    <w:p w14:paraId="5FBE86D7" w14:textId="739F884B" w:rsidR="009C2C41" w:rsidRPr="007929E5" w:rsidRDefault="00B67202" w:rsidP="00DB2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inorHAnsi" w:hAnsiTheme="minorHAnsi" w:cstheme="minorHAnsi"/>
          <w:sz w:val="30"/>
          <w:szCs w:val="30"/>
          <w:shd w:val="clear" w:color="auto" w:fill="CCCCCC"/>
        </w:rPr>
      </w:pPr>
      <w:r w:rsidRPr="007929E5">
        <w:rPr>
          <w:rFonts w:asciiTheme="minorHAnsi" w:hAnsiTheme="minorHAnsi" w:cstheme="minorHAnsi" w:hint="cs"/>
          <w:sz w:val="30"/>
          <w:szCs w:val="30"/>
          <w:cs/>
        </w:rPr>
        <w:t>ผู้บริหารพิจารณาว่ากลุ่ม</w:t>
      </w:r>
      <w:r w:rsidR="00F61AEF" w:rsidRPr="007929E5">
        <w:rPr>
          <w:rFonts w:asciiTheme="minorHAnsi" w:hAnsiTheme="minorHAnsi" w:cstheme="minorHAnsi"/>
          <w:sz w:val="30"/>
          <w:szCs w:val="30"/>
          <w:cs/>
        </w:rPr>
        <w:t>บริษัทมี</w:t>
      </w:r>
      <w:r w:rsidR="00303F96" w:rsidRPr="007929E5">
        <w:rPr>
          <w:rFonts w:asciiTheme="minorHAnsi" w:hAnsiTheme="minorHAnsi" w:cstheme="minorHAnsi"/>
          <w:sz w:val="30"/>
          <w:szCs w:val="30"/>
          <w:cs/>
        </w:rPr>
        <w:t xml:space="preserve"> </w:t>
      </w:r>
      <w:r w:rsidR="00880642" w:rsidRPr="007929E5">
        <w:rPr>
          <w:rFonts w:asciiTheme="minorHAnsi" w:hAnsiTheme="minorHAnsi" w:cstheme="minorHAnsi"/>
          <w:sz w:val="30"/>
          <w:szCs w:val="30"/>
        </w:rPr>
        <w:t xml:space="preserve">3 </w:t>
      </w:r>
      <w:r w:rsidR="00F61AEF" w:rsidRPr="007929E5">
        <w:rPr>
          <w:rFonts w:asciiTheme="minorHAnsi" w:hAnsiTheme="minorHAnsi" w:cstheme="minorHAnsi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</w:t>
      </w:r>
      <w:r w:rsidRPr="007929E5">
        <w:rPr>
          <w:rFonts w:asciiTheme="minorHAnsi" w:hAnsiTheme="minorHAnsi" w:cstheme="minorHAnsi" w:hint="cs"/>
          <w:sz w:val="30"/>
          <w:szCs w:val="30"/>
          <w:cs/>
        </w:rPr>
        <w:t>ที่มี</w:t>
      </w:r>
      <w:r w:rsidR="00F61AEF" w:rsidRPr="007929E5">
        <w:rPr>
          <w:rFonts w:asciiTheme="minorHAnsi" w:hAnsiTheme="minorHAnsi" w:cstheme="minorHAnsi"/>
          <w:sz w:val="30"/>
          <w:szCs w:val="30"/>
          <w:cs/>
        </w:rPr>
        <w:t>สินค้าและให้บริการที่แตกต่างกัน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</w:t>
      </w:r>
      <w:r w:rsidR="00DB2DFB" w:rsidRPr="007929E5">
        <w:rPr>
          <w:rFonts w:asciiTheme="minorHAnsi" w:hAnsiTheme="minorHAnsi" w:cstheme="minorHAnsi" w:hint="cs"/>
          <w:sz w:val="30"/>
          <w:szCs w:val="30"/>
          <w:cs/>
        </w:rPr>
        <w:t xml:space="preserve">            </w:t>
      </w:r>
      <w:r w:rsidR="00F61AEF" w:rsidRPr="007929E5">
        <w:rPr>
          <w:rFonts w:asciiTheme="minorHAnsi" w:hAnsiTheme="minorHAnsi" w:cstheme="minorHAnsi"/>
          <w:sz w:val="30"/>
          <w:szCs w:val="30"/>
          <w:cs/>
        </w:rPr>
        <w:t>ที่แตกต่างกัน</w:t>
      </w:r>
      <w:r w:rsidR="00DB2DFB" w:rsidRPr="007929E5">
        <w:rPr>
          <w:rFonts w:asciiTheme="minorHAnsi" w:hAnsiTheme="minorHAnsi" w:cstheme="minorHAnsi" w:hint="cs"/>
          <w:sz w:val="30"/>
          <w:szCs w:val="30"/>
          <w:cs/>
        </w:rPr>
        <w:t xml:space="preserve"> </w:t>
      </w:r>
      <w:r w:rsidR="00F61AEF" w:rsidRPr="007929E5">
        <w:rPr>
          <w:rFonts w:asciiTheme="minorHAnsi" w:hAnsiTheme="minorHAnsi" w:cstheme="minorHAnsi"/>
          <w:sz w:val="30"/>
          <w:szCs w:val="30"/>
          <w:cs/>
        </w:rPr>
        <w:t xml:space="preserve">การดำเนินงานของแต่ละส่วนงานที่รายงานของกลุ่มบริษัทโดยสรุปมีดังนี้ </w:t>
      </w:r>
    </w:p>
    <w:p w14:paraId="2B47D766" w14:textId="77777777" w:rsidR="00F61AEF" w:rsidRPr="007929E5" w:rsidRDefault="00F61AEF" w:rsidP="005E2DE1">
      <w:pPr>
        <w:pStyle w:val="ListParagraph"/>
        <w:numPr>
          <w:ilvl w:val="0"/>
          <w:numId w:val="19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 w:hanging="450"/>
        <w:jc w:val="thaiDistribute"/>
        <w:rPr>
          <w:rFonts w:asciiTheme="minorHAnsi" w:hAnsiTheme="minorHAnsi" w:cstheme="minorHAnsi"/>
          <w:sz w:val="30"/>
          <w:szCs w:val="30"/>
        </w:rPr>
      </w:pPr>
      <w:r w:rsidRPr="007929E5">
        <w:rPr>
          <w:rFonts w:asciiTheme="minorHAnsi" w:hAnsiTheme="minorHAnsi" w:cstheme="minorHAnsi"/>
          <w:i/>
          <w:iCs/>
          <w:sz w:val="30"/>
          <w:szCs w:val="30"/>
          <w:cs/>
        </w:rPr>
        <w:t xml:space="preserve">ส่วนงาน </w:t>
      </w:r>
      <w:r w:rsidRPr="007929E5">
        <w:rPr>
          <w:rFonts w:asciiTheme="minorHAnsi" w:hAnsiTheme="minorHAnsi" w:cstheme="minorHAnsi"/>
          <w:i/>
          <w:iCs/>
          <w:sz w:val="30"/>
          <w:szCs w:val="30"/>
        </w:rPr>
        <w:t>1</w:t>
      </w:r>
      <w:r w:rsidRPr="007929E5">
        <w:rPr>
          <w:rFonts w:asciiTheme="minorHAnsi" w:hAnsiTheme="minorHAnsi" w:cstheme="minorHAnsi"/>
          <w:sz w:val="30"/>
          <w:szCs w:val="30"/>
          <w:cs/>
        </w:rPr>
        <w:t xml:space="preserve"> ธุรกิจการชำระเงินทางอิเล็กทรอนิกส์</w:t>
      </w:r>
    </w:p>
    <w:p w14:paraId="7E1F301A" w14:textId="77777777" w:rsidR="00F61AEF" w:rsidRPr="007929E5" w:rsidRDefault="00F61AEF" w:rsidP="005E2DE1">
      <w:pPr>
        <w:pStyle w:val="ListParagraph"/>
        <w:numPr>
          <w:ilvl w:val="0"/>
          <w:numId w:val="19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 w:hanging="450"/>
        <w:jc w:val="thaiDistribute"/>
        <w:rPr>
          <w:rFonts w:asciiTheme="minorHAnsi" w:hAnsiTheme="minorHAnsi" w:cstheme="minorHAnsi"/>
          <w:sz w:val="30"/>
          <w:szCs w:val="30"/>
        </w:rPr>
      </w:pPr>
      <w:r w:rsidRPr="007929E5">
        <w:rPr>
          <w:rFonts w:asciiTheme="minorHAnsi" w:hAnsiTheme="minorHAnsi" w:cstheme="minorHAnsi"/>
          <w:i/>
          <w:iCs/>
          <w:sz w:val="30"/>
          <w:szCs w:val="30"/>
          <w:cs/>
        </w:rPr>
        <w:t xml:space="preserve">ส่วนงาน </w:t>
      </w:r>
      <w:r w:rsidRPr="007929E5">
        <w:rPr>
          <w:rFonts w:asciiTheme="minorHAnsi" w:hAnsiTheme="minorHAnsi" w:cstheme="minorHAnsi"/>
          <w:i/>
          <w:iCs/>
          <w:sz w:val="30"/>
          <w:szCs w:val="30"/>
        </w:rPr>
        <w:t>2</w:t>
      </w:r>
      <w:r w:rsidRPr="007929E5">
        <w:rPr>
          <w:rFonts w:asciiTheme="minorHAnsi" w:hAnsiTheme="minorHAnsi" w:cstheme="minorHAnsi"/>
          <w:sz w:val="30"/>
          <w:szCs w:val="30"/>
          <w:cs/>
        </w:rPr>
        <w:t xml:space="preserve"> </w:t>
      </w:r>
      <w:r w:rsidRPr="007929E5">
        <w:rPr>
          <w:rFonts w:asciiTheme="minorHAnsi" w:hAnsiTheme="minorHAnsi" w:cstheme="minorHAnsi"/>
          <w:color w:val="000000"/>
          <w:sz w:val="30"/>
          <w:szCs w:val="30"/>
          <w:cs/>
        </w:rPr>
        <w:t>ธุรกิจจำหน่ายอาหารและเครื่องดื่มผ่านเครื่องอัตโนมัติ</w:t>
      </w:r>
    </w:p>
    <w:p w14:paraId="0D8563AA" w14:textId="77777777" w:rsidR="00880642" w:rsidRPr="007929E5" w:rsidRDefault="00880642" w:rsidP="005E2DE1">
      <w:pPr>
        <w:pStyle w:val="ListParagraph"/>
        <w:numPr>
          <w:ilvl w:val="0"/>
          <w:numId w:val="19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 w:hanging="450"/>
        <w:jc w:val="thaiDistribute"/>
        <w:rPr>
          <w:rFonts w:asciiTheme="minorHAnsi" w:hAnsiTheme="minorHAnsi" w:cstheme="minorHAnsi"/>
          <w:sz w:val="30"/>
          <w:szCs w:val="30"/>
        </w:rPr>
      </w:pPr>
      <w:r w:rsidRPr="007929E5">
        <w:rPr>
          <w:rFonts w:asciiTheme="minorHAnsi" w:hAnsiTheme="minorHAnsi" w:cstheme="minorHAnsi"/>
          <w:i/>
          <w:iCs/>
          <w:sz w:val="30"/>
          <w:szCs w:val="30"/>
          <w:cs/>
        </w:rPr>
        <w:t xml:space="preserve">ส่วนงาน </w:t>
      </w:r>
      <w:r w:rsidRPr="007929E5">
        <w:rPr>
          <w:rFonts w:asciiTheme="minorHAnsi" w:hAnsiTheme="minorHAnsi" w:cstheme="minorHAnsi"/>
          <w:i/>
          <w:iCs/>
          <w:sz w:val="30"/>
          <w:szCs w:val="30"/>
          <w:lang w:val="en-US"/>
        </w:rPr>
        <w:t>3</w:t>
      </w:r>
      <w:r w:rsidRPr="007929E5">
        <w:rPr>
          <w:rFonts w:asciiTheme="minorHAnsi" w:hAnsiTheme="minorHAnsi" w:cstheme="minorHAnsi"/>
          <w:i/>
          <w:iCs/>
          <w:sz w:val="30"/>
          <w:szCs w:val="30"/>
          <w:cs/>
          <w:lang w:val="en-US"/>
        </w:rPr>
        <w:t xml:space="preserve"> </w:t>
      </w:r>
      <w:r w:rsidR="000A3CF8" w:rsidRPr="007929E5">
        <w:rPr>
          <w:rFonts w:asciiTheme="minorHAnsi" w:hAnsiTheme="minorHAnsi" w:cstheme="minorHAnsi"/>
          <w:sz w:val="30"/>
          <w:szCs w:val="30"/>
          <w:cs/>
          <w:lang w:val="en-US"/>
        </w:rPr>
        <w:t>ธุรกิจบริห</w:t>
      </w:r>
      <w:r w:rsidRPr="007929E5">
        <w:rPr>
          <w:rFonts w:asciiTheme="minorHAnsi" w:hAnsiTheme="minorHAnsi" w:cstheme="minorHAnsi"/>
          <w:sz w:val="30"/>
          <w:szCs w:val="30"/>
          <w:cs/>
          <w:lang w:val="en-US"/>
        </w:rPr>
        <w:t>ารจัดการศูนย์อาหาร</w:t>
      </w:r>
    </w:p>
    <w:p w14:paraId="514D1AF1" w14:textId="594355A1" w:rsidR="00212572" w:rsidRPr="007929E5" w:rsidRDefault="00212572" w:rsidP="00924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160F7382" w14:textId="2E04048D" w:rsidR="003345A1" w:rsidRPr="007929E5" w:rsidRDefault="00F61AEF" w:rsidP="00D33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inorHAnsi" w:hAnsiTheme="minorHAnsi" w:cstheme="minorHAnsi"/>
          <w:sz w:val="30"/>
          <w:szCs w:val="30"/>
        </w:rPr>
        <w:sectPr w:rsidR="003345A1" w:rsidRPr="007929E5" w:rsidSect="00B808D8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 w:rsidRPr="007929E5">
        <w:rPr>
          <w:rFonts w:asciiTheme="minorHAnsi" w:hAnsiTheme="minorHAnsi" w:cstheme="minorHAnsi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</w:t>
      </w:r>
      <w:r w:rsidRPr="007929E5">
        <w:rPr>
          <w:rFonts w:asciiTheme="minorHAnsi" w:hAnsiTheme="minorHAnsi" w:cstheme="minorHAnsi"/>
          <w:sz w:val="30"/>
          <w:szCs w:val="30"/>
        </w:rPr>
        <w:t xml:space="preserve"> </w:t>
      </w:r>
      <w:r w:rsidRPr="007929E5">
        <w:rPr>
          <w:rFonts w:asciiTheme="minorHAnsi" w:hAnsiTheme="minorHAnsi" w:cstheme="minorHAnsi"/>
          <w:sz w:val="30"/>
          <w:szCs w:val="30"/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B67202" w:rsidRPr="007929E5">
        <w:rPr>
          <w:rFonts w:asciiTheme="minorHAnsi" w:hAnsiTheme="minorHAnsi" w:cstheme="minorHAnsi" w:hint="cs"/>
          <w:sz w:val="30"/>
          <w:szCs w:val="30"/>
          <w:cs/>
        </w:rPr>
        <w:t xml:space="preserve"> </w:t>
      </w:r>
      <w:r w:rsidR="00B67202" w:rsidRPr="007929E5">
        <w:rPr>
          <w:rFonts w:asciiTheme="minorHAnsi" w:hAnsiTheme="minorHAnsi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  <w:r w:rsidR="00B67202" w:rsidRPr="007929E5">
        <w:rPr>
          <w:rFonts w:asciiTheme="minorHAnsi" w:hAnsiTheme="minorHAnsi" w:cstheme="minorHAnsi" w:hint="cs"/>
          <w:sz w:val="30"/>
          <w:szCs w:val="30"/>
          <w:cs/>
        </w:rPr>
        <w:t xml:space="preserve"> </w:t>
      </w:r>
    </w:p>
    <w:tbl>
      <w:tblPr>
        <w:tblW w:w="14042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150"/>
        <w:gridCol w:w="1170"/>
        <w:gridCol w:w="236"/>
        <w:gridCol w:w="1116"/>
        <w:gridCol w:w="236"/>
        <w:gridCol w:w="1114"/>
        <w:gridCol w:w="236"/>
        <w:gridCol w:w="1204"/>
        <w:gridCol w:w="236"/>
        <w:gridCol w:w="1114"/>
        <w:gridCol w:w="236"/>
        <w:gridCol w:w="1114"/>
        <w:gridCol w:w="236"/>
        <w:gridCol w:w="1204"/>
        <w:gridCol w:w="270"/>
        <w:gridCol w:w="1170"/>
      </w:tblGrid>
      <w:tr w:rsidR="007155A5" w:rsidRPr="007929E5" w14:paraId="70F76CFA" w14:textId="77777777" w:rsidTr="00B33EC3">
        <w:trPr>
          <w:trHeight w:val="398"/>
          <w:tblHeader/>
        </w:trPr>
        <w:tc>
          <w:tcPr>
            <w:tcW w:w="31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EC96000" w14:textId="77777777" w:rsidR="007155A5" w:rsidRPr="007929E5" w:rsidRDefault="007155A5" w:rsidP="00715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92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05E1D" w14:textId="1852FFD4" w:rsidR="007155A5" w:rsidRPr="007929E5" w:rsidRDefault="007155A5" w:rsidP="00715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  <w:cs/>
              </w:rPr>
            </w:pPr>
            <w:r w:rsidRPr="007929E5">
              <w:rPr>
                <w:rFonts w:asciiTheme="minorHAnsi" w:hAnsiTheme="minorHAnsi" w:cstheme="minorHAnsi" w:hint="cs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3062A4" w:rsidRPr="007929E5" w14:paraId="52306D61" w14:textId="77777777" w:rsidTr="00B33EC3">
        <w:trPr>
          <w:trHeight w:val="1278"/>
          <w:tblHeader/>
        </w:trPr>
        <w:tc>
          <w:tcPr>
            <w:tcW w:w="31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7AB5EE" w14:textId="77777777" w:rsidR="003062A4" w:rsidRPr="007929E5" w:rsidRDefault="003062A4" w:rsidP="00571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52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22828" w14:textId="77777777" w:rsidR="003062A4" w:rsidRPr="007929E5" w:rsidRDefault="003062A4" w:rsidP="00306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929E5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cs/>
              </w:rPr>
              <w:t>ธุรกิจ</w:t>
            </w:r>
            <w:r w:rsidRPr="007929E5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cs/>
                <w:lang w:val="en-GB"/>
              </w:rPr>
              <w:t>การชำระเงิน</w:t>
            </w:r>
          </w:p>
          <w:p w14:paraId="4EEB3EF4" w14:textId="77777777" w:rsidR="003062A4" w:rsidRPr="007929E5" w:rsidRDefault="003062A4" w:rsidP="00306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  <w:cs/>
              </w:rPr>
            </w:pPr>
            <w:r w:rsidRPr="007929E5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cs/>
                <w:lang w:val="en-GB"/>
              </w:rPr>
              <w:t>ทางอิเล็กทรอนิกส์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AE7DD" w14:textId="77777777" w:rsidR="003062A4" w:rsidRPr="007929E5" w:rsidRDefault="003062A4" w:rsidP="00306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25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DDF3B" w14:textId="77777777" w:rsidR="003062A4" w:rsidRPr="007929E5" w:rsidRDefault="003062A4" w:rsidP="00306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929E5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cs/>
              </w:rPr>
              <w:t>ธุรกิจ</w:t>
            </w:r>
            <w:r w:rsidRPr="007929E5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cs/>
                <w:lang w:val="en-GB"/>
              </w:rPr>
              <w:t>จำหน่ายอาหาร</w:t>
            </w:r>
          </w:p>
          <w:p w14:paraId="67699B05" w14:textId="77777777" w:rsidR="003062A4" w:rsidRPr="007929E5" w:rsidRDefault="003062A4" w:rsidP="00306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929E5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cs/>
                <w:lang w:val="en-GB"/>
              </w:rPr>
              <w:t>และเครื่องดื่มผ่าน</w:t>
            </w:r>
          </w:p>
          <w:p w14:paraId="596CFEAF" w14:textId="77777777" w:rsidR="003062A4" w:rsidRPr="007929E5" w:rsidRDefault="003062A4" w:rsidP="00306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7929E5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cs/>
                <w:lang w:val="en-GB"/>
              </w:rPr>
              <w:t>เครื่องอัตโนมัติ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360AE" w14:textId="77777777" w:rsidR="003062A4" w:rsidRPr="007929E5" w:rsidRDefault="003062A4" w:rsidP="00306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24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0DCA2" w14:textId="77777777" w:rsidR="008750CB" w:rsidRPr="007929E5" w:rsidRDefault="000A3CF8" w:rsidP="00306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  <w:lang w:val="en-GB"/>
              </w:rPr>
            </w:pPr>
            <w:r w:rsidRPr="007929E5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  <w:cs/>
                <w:lang w:val="en-GB"/>
              </w:rPr>
              <w:t>ธุรกิจบริห</w:t>
            </w:r>
            <w:r w:rsidR="00E56E5B" w:rsidRPr="007929E5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  <w:cs/>
                <w:lang w:val="en-GB"/>
              </w:rPr>
              <w:t>ารจัดการ</w:t>
            </w:r>
          </w:p>
          <w:p w14:paraId="172D227F" w14:textId="77777777" w:rsidR="003062A4" w:rsidRPr="007929E5" w:rsidRDefault="00E56E5B" w:rsidP="00306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  <w:lang w:val="en-GB"/>
              </w:rPr>
            </w:pPr>
            <w:r w:rsidRPr="007929E5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  <w:cs/>
                <w:lang w:val="en-GB"/>
              </w:rPr>
              <w:t>ศูนย์อาหาร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9912E7D" w14:textId="77777777" w:rsidR="003062A4" w:rsidRPr="007929E5" w:rsidRDefault="003062A4" w:rsidP="00306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6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B14EC6" w14:textId="77777777" w:rsidR="003062A4" w:rsidRPr="007929E5" w:rsidRDefault="003062A4" w:rsidP="00306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  <w:lang w:val="en-GB"/>
              </w:rPr>
            </w:pPr>
          </w:p>
          <w:p w14:paraId="5A27C1D8" w14:textId="77777777" w:rsidR="003062A4" w:rsidRPr="007929E5" w:rsidRDefault="003062A4" w:rsidP="00306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  <w:lang w:val="en-GB"/>
              </w:rPr>
            </w:pPr>
          </w:p>
          <w:p w14:paraId="424452FC" w14:textId="77777777" w:rsidR="003062A4" w:rsidRPr="007929E5" w:rsidRDefault="003062A4" w:rsidP="00306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7929E5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  <w:cs/>
                <w:lang w:val="en-GB"/>
              </w:rPr>
              <w:t>รวมส่วนงานที่รายงาน</w:t>
            </w:r>
          </w:p>
        </w:tc>
      </w:tr>
      <w:tr w:rsidR="00652A6F" w:rsidRPr="007929E5" w14:paraId="5C09BEFA" w14:textId="77777777" w:rsidTr="00B33EC3">
        <w:trPr>
          <w:trHeight w:val="227"/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E1084B" w14:textId="77777777" w:rsidR="00652A6F" w:rsidRPr="007929E5" w:rsidRDefault="00652A6F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7929E5"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สำหรับปีสิ้นสุดวันที่</w:t>
            </w:r>
            <w:r w:rsidRPr="007929E5"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7929E5"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31 ธันวาคม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7E7DC" w14:textId="749F67B1" w:rsidR="00652A6F" w:rsidRPr="007929E5" w:rsidRDefault="00652A6F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7929E5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6A8C2" w14:textId="77777777" w:rsidR="00652A6F" w:rsidRPr="007929E5" w:rsidRDefault="00652A6F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4D90B" w14:textId="6C51191D" w:rsidR="00652A6F" w:rsidRPr="007929E5" w:rsidRDefault="00652A6F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7929E5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7482D" w14:textId="77777777" w:rsidR="00652A6F" w:rsidRPr="007929E5" w:rsidRDefault="00652A6F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89D46" w14:textId="11C24A36" w:rsidR="00652A6F" w:rsidRPr="007929E5" w:rsidRDefault="00652A6F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7929E5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63F61" w14:textId="77777777" w:rsidR="00652A6F" w:rsidRPr="007929E5" w:rsidRDefault="00652A6F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A2184" w14:textId="217531CE" w:rsidR="00652A6F" w:rsidRPr="007929E5" w:rsidRDefault="00652A6F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7929E5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47E0C" w14:textId="77777777" w:rsidR="00652A6F" w:rsidRPr="007929E5" w:rsidRDefault="00652A6F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47BEF" w14:textId="6950C5D7" w:rsidR="00652A6F" w:rsidRPr="007929E5" w:rsidRDefault="00652A6F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7929E5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36281" w14:textId="77777777" w:rsidR="00652A6F" w:rsidRPr="007929E5" w:rsidRDefault="00652A6F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6D13F" w14:textId="78EC0455" w:rsidR="00652A6F" w:rsidRPr="007929E5" w:rsidRDefault="00652A6F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7929E5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7B62452" w14:textId="77777777" w:rsidR="00652A6F" w:rsidRPr="007929E5" w:rsidRDefault="00652A6F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C2DBD" w14:textId="7610D159" w:rsidR="00652A6F" w:rsidRPr="007929E5" w:rsidRDefault="00652A6F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  <w:lang w:val="en-GB"/>
              </w:rPr>
            </w:pPr>
            <w:r w:rsidRPr="007929E5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37E3C" w14:textId="77777777" w:rsidR="00652A6F" w:rsidRPr="007929E5" w:rsidRDefault="00652A6F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E7DB7" w14:textId="64C1CC7A" w:rsidR="00652A6F" w:rsidRPr="007929E5" w:rsidRDefault="00652A6F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  <w:lang w:val="en-GB"/>
              </w:rPr>
            </w:pPr>
            <w:r w:rsidRPr="007929E5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  <w:lang w:val="en-GB"/>
              </w:rPr>
              <w:t>2561</w:t>
            </w:r>
          </w:p>
        </w:tc>
      </w:tr>
      <w:tr w:rsidR="003062A4" w:rsidRPr="007929E5" w14:paraId="3D3932BB" w14:textId="77777777" w:rsidTr="00B33EC3">
        <w:trPr>
          <w:trHeight w:val="227"/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F0736E" w14:textId="77777777" w:rsidR="003062A4" w:rsidRPr="007929E5" w:rsidRDefault="003062A4" w:rsidP="00306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10892" w:type="dxa"/>
            <w:gridSpan w:val="15"/>
            <w:tcBorders>
              <w:top w:val="nil"/>
              <w:left w:val="nil"/>
              <w:right w:val="nil"/>
            </w:tcBorders>
            <w:vAlign w:val="bottom"/>
          </w:tcPr>
          <w:p w14:paraId="2F893168" w14:textId="77777777" w:rsidR="003062A4" w:rsidRPr="007929E5" w:rsidRDefault="003062A4" w:rsidP="00306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inorHAnsi" w:hAnsiTheme="minorHAnsi" w:cstheme="minorHAnsi"/>
                <w:i/>
                <w:iCs/>
                <w:color w:val="000000"/>
                <w:sz w:val="28"/>
                <w:szCs w:val="28"/>
                <w:cs/>
              </w:rPr>
            </w:pPr>
            <w:r w:rsidRPr="007929E5">
              <w:rPr>
                <w:rFonts w:asciiTheme="minorHAnsi" w:hAnsiTheme="minorHAnsi" w:cstheme="minorHAnsi"/>
                <w:i/>
                <w:iCs/>
                <w:color w:val="000000"/>
                <w:sz w:val="28"/>
                <w:szCs w:val="28"/>
                <w:cs/>
              </w:rPr>
              <w:t>(พันบาท)</w:t>
            </w:r>
          </w:p>
        </w:tc>
      </w:tr>
      <w:tr w:rsidR="00624617" w:rsidRPr="007929E5" w14:paraId="3E14C3D5" w14:textId="77777777" w:rsidTr="00477D62">
        <w:trPr>
          <w:trHeight w:val="227"/>
        </w:trPr>
        <w:tc>
          <w:tcPr>
            <w:tcW w:w="3150" w:type="dxa"/>
            <w:noWrap/>
          </w:tcPr>
          <w:p w14:paraId="5C9B66BC" w14:textId="54EA6F3A" w:rsidR="00624617" w:rsidRPr="007929E5" w:rsidRDefault="00624617" w:rsidP="0062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/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7929E5"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50C12239" w14:textId="77777777" w:rsidR="00624617" w:rsidRPr="007929E5" w:rsidRDefault="00624617" w:rsidP="0062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1C4ABC13" w14:textId="77777777" w:rsidR="00624617" w:rsidRPr="007929E5" w:rsidRDefault="00624617" w:rsidP="0062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1DF6CC" w14:textId="77777777" w:rsidR="00624617" w:rsidRPr="007929E5" w:rsidRDefault="00624617" w:rsidP="0062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91DE67" w14:textId="77777777" w:rsidR="00624617" w:rsidRPr="007929E5" w:rsidRDefault="00624617" w:rsidP="0062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0DFDA4" w14:textId="77777777" w:rsidR="00624617" w:rsidRPr="007929E5" w:rsidRDefault="00624617" w:rsidP="0062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15" w:right="-103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C86FD2" w14:textId="77777777" w:rsidR="00624617" w:rsidRPr="007929E5" w:rsidRDefault="00624617" w:rsidP="0062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768CDA" w14:textId="77777777" w:rsidR="00624617" w:rsidRPr="007929E5" w:rsidRDefault="00624617" w:rsidP="0062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065E8F" w14:textId="77777777" w:rsidR="00624617" w:rsidRPr="007929E5" w:rsidRDefault="00624617" w:rsidP="0062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668C36" w14:textId="77777777" w:rsidR="00624617" w:rsidRPr="007929E5" w:rsidRDefault="00624617" w:rsidP="0062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15" w:right="-105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1DBB8C" w14:textId="77777777" w:rsidR="00624617" w:rsidRPr="007929E5" w:rsidRDefault="00624617" w:rsidP="0062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B0D216" w14:textId="77777777" w:rsidR="00624617" w:rsidRPr="007929E5" w:rsidRDefault="00624617" w:rsidP="0062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47862DF" w14:textId="77777777" w:rsidR="00624617" w:rsidRPr="007929E5" w:rsidRDefault="00624617" w:rsidP="0062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right w:val="nil"/>
            </w:tcBorders>
          </w:tcPr>
          <w:p w14:paraId="3975C66D" w14:textId="77777777" w:rsidR="00624617" w:rsidRPr="007929E5" w:rsidRDefault="00624617" w:rsidP="0062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64A0D06" w14:textId="77777777" w:rsidR="00624617" w:rsidRPr="007929E5" w:rsidRDefault="00624617" w:rsidP="0062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1E29FAF" w14:textId="77777777" w:rsidR="00624617" w:rsidRPr="007929E5" w:rsidRDefault="00624617" w:rsidP="0062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</w:tr>
      <w:tr w:rsidR="005C29F0" w:rsidRPr="007929E5" w14:paraId="56CBFEE7" w14:textId="77777777" w:rsidTr="00652A6F">
        <w:trPr>
          <w:trHeight w:val="227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5C0281" w14:textId="77777777" w:rsidR="005C29F0" w:rsidRPr="007929E5" w:rsidRDefault="005C29F0" w:rsidP="005C2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7929E5">
              <w:rPr>
                <w:rFonts w:asciiTheme="minorHAnsi" w:hAnsiTheme="minorHAnsi" w:cstheme="minorHAnsi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22D8EF26" w14:textId="455B1ECB" w:rsidR="005C29F0" w:rsidRPr="007929E5" w:rsidRDefault="005C29F0" w:rsidP="005C2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7929E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879,535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775B47F0" w14:textId="77777777" w:rsidR="005C29F0" w:rsidRPr="007929E5" w:rsidRDefault="005C29F0" w:rsidP="005C2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E3B8CE" w14:textId="6A92FED5" w:rsidR="005C29F0" w:rsidRPr="007929E5" w:rsidRDefault="00452B5D" w:rsidP="005C2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7929E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1,146,196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3558A1" w14:textId="77777777" w:rsidR="005C29F0" w:rsidRPr="007929E5" w:rsidRDefault="005C29F0" w:rsidP="005C2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95EF41" w14:textId="3C9AFB17" w:rsidR="005C29F0" w:rsidRPr="007929E5" w:rsidRDefault="005C29F0" w:rsidP="005C2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15" w:right="-103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7929E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366,393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08777E" w14:textId="77777777" w:rsidR="005C29F0" w:rsidRPr="007929E5" w:rsidRDefault="005C29F0" w:rsidP="005C2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DCDF50" w14:textId="1C553E0D" w:rsidR="005C29F0" w:rsidRPr="007929E5" w:rsidRDefault="005C29F0" w:rsidP="005C2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7929E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141,16</w:t>
            </w:r>
            <w:r w:rsidR="00A6641B" w:rsidRPr="007929E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6FBEEE" w14:textId="77777777" w:rsidR="005C29F0" w:rsidRPr="007929E5" w:rsidRDefault="005C29F0" w:rsidP="005C2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FC7327" w14:textId="618CB380" w:rsidR="005C29F0" w:rsidRPr="007929E5" w:rsidRDefault="005C29F0" w:rsidP="005C2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15" w:right="-105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7929E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33,446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DA5C9D" w14:textId="77777777" w:rsidR="005C29F0" w:rsidRPr="007929E5" w:rsidRDefault="005C29F0" w:rsidP="005C2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1FA469" w14:textId="3F3B23DC" w:rsidR="005C29F0" w:rsidRPr="007929E5" w:rsidRDefault="005C29F0" w:rsidP="005C2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7929E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40,424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1F344E3" w14:textId="77777777" w:rsidR="005C29F0" w:rsidRPr="007929E5" w:rsidRDefault="005C29F0" w:rsidP="005C2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right w:val="nil"/>
            </w:tcBorders>
          </w:tcPr>
          <w:p w14:paraId="0CA66BCB" w14:textId="31B6028D" w:rsidR="005C29F0" w:rsidRPr="007929E5" w:rsidRDefault="005C29F0" w:rsidP="005C2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7929E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1,279,374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7820E7B" w14:textId="77777777" w:rsidR="005C29F0" w:rsidRPr="007929E5" w:rsidRDefault="005C29F0" w:rsidP="005C2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3726652" w14:textId="7DCF2700" w:rsidR="005C29F0" w:rsidRPr="007929E5" w:rsidRDefault="00003D29" w:rsidP="005C2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7929E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1,327,78</w:t>
            </w:r>
            <w:r w:rsidR="00A6641B" w:rsidRPr="007929E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</w:t>
            </w:r>
          </w:p>
        </w:tc>
      </w:tr>
      <w:tr w:rsidR="005C29F0" w:rsidRPr="007929E5" w14:paraId="21B035D0" w14:textId="77777777" w:rsidTr="00B257E9">
        <w:trPr>
          <w:trHeight w:val="227"/>
        </w:trPr>
        <w:tc>
          <w:tcPr>
            <w:tcW w:w="31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FEB6B6" w14:textId="77777777" w:rsidR="005C29F0" w:rsidRPr="007929E5" w:rsidRDefault="005C29F0" w:rsidP="005C2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7929E5">
              <w:rPr>
                <w:rFonts w:asciiTheme="minorHAnsi" w:hAnsiTheme="minorHAnsi" w:cstheme="minorHAnsi"/>
                <w:color w:val="000000"/>
                <w:sz w:val="28"/>
                <w:szCs w:val="28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B4594E" w14:textId="6B8B0940" w:rsidR="005C29F0" w:rsidRPr="007929E5" w:rsidRDefault="00D55561" w:rsidP="005C2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color w:val="000000"/>
                <w:sz w:val="28"/>
                <w:szCs w:val="28"/>
                <w:lang w:val="en-GB"/>
              </w:rPr>
            </w:pPr>
            <w:r w:rsidRPr="007929E5">
              <w:rPr>
                <w:rFonts w:asciiTheme="minorHAnsi" w:hAnsiTheme="minorHAnsi" w:cstheme="minorHAnsi"/>
                <w:color w:val="000000"/>
                <w:sz w:val="28"/>
                <w:szCs w:val="28"/>
                <w:lang w:val="en-GB"/>
              </w:rPr>
              <w:t>7</w:t>
            </w:r>
            <w:r w:rsidR="005C29F0" w:rsidRPr="007929E5">
              <w:rPr>
                <w:rFonts w:asciiTheme="minorHAnsi" w:hAnsiTheme="minorHAnsi" w:cstheme="minorHAnsi"/>
                <w:color w:val="000000"/>
                <w:sz w:val="28"/>
                <w:szCs w:val="28"/>
                <w:lang w:val="en-GB"/>
              </w:rPr>
              <w:t>,</w:t>
            </w:r>
            <w:r w:rsidRPr="007929E5">
              <w:rPr>
                <w:rFonts w:asciiTheme="minorHAnsi" w:hAnsiTheme="minorHAnsi" w:cstheme="minorHAnsi"/>
                <w:color w:val="000000"/>
                <w:sz w:val="28"/>
                <w:szCs w:val="28"/>
                <w:lang w:val="en-GB"/>
              </w:rPr>
              <w:t>518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49D2E279" w14:textId="77777777" w:rsidR="005C29F0" w:rsidRPr="007929E5" w:rsidRDefault="005C29F0" w:rsidP="005C2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470D54" w14:textId="6D838FF5" w:rsidR="005C29F0" w:rsidRPr="007929E5" w:rsidRDefault="005C29F0" w:rsidP="005C2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7929E5">
              <w:rPr>
                <w:rFonts w:asciiTheme="minorHAnsi" w:hAnsiTheme="minorHAnsi" w:cstheme="minorHAnsi"/>
                <w:color w:val="000000"/>
                <w:sz w:val="28"/>
                <w:szCs w:val="28"/>
                <w:lang w:val="en-GB"/>
              </w:rPr>
              <w:t>3,03</w:t>
            </w:r>
            <w:r w:rsidR="00BC7688" w:rsidRPr="007929E5">
              <w:rPr>
                <w:rFonts w:asciiTheme="minorHAnsi" w:hAnsiTheme="minorHAnsi" w:cstheme="minorHAnsi"/>
                <w:color w:val="000000"/>
                <w:sz w:val="28"/>
                <w:szCs w:val="28"/>
                <w:lang w:val="en-GB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52D73365" w14:textId="77777777" w:rsidR="005C29F0" w:rsidRPr="007929E5" w:rsidRDefault="005C29F0" w:rsidP="005C2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DB8867" w14:textId="5E0D47A1" w:rsidR="005C29F0" w:rsidRPr="007929E5" w:rsidRDefault="005C29F0" w:rsidP="005C2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15" w:right="-103"/>
              <w:rPr>
                <w:rFonts w:asciiTheme="minorHAnsi" w:hAnsiTheme="minorHAnsi" w:cstheme="minorHAnsi"/>
                <w:color w:val="000000"/>
                <w:sz w:val="28"/>
                <w:szCs w:val="28"/>
                <w:lang w:val="en-GB"/>
              </w:rPr>
            </w:pPr>
            <w:r w:rsidRPr="007929E5">
              <w:rPr>
                <w:rFonts w:asciiTheme="minorHAnsi" w:hAnsiTheme="minorHAnsi" w:cstheme="minorHAnsi"/>
                <w:color w:val="000000"/>
                <w:sz w:val="28"/>
                <w:szCs w:val="28"/>
                <w:lang w:val="en-GB"/>
              </w:rPr>
              <w:t>1</w:t>
            </w:r>
            <w:r w:rsidR="004D45C0" w:rsidRPr="007929E5">
              <w:rPr>
                <w:rFonts w:asciiTheme="minorHAnsi" w:hAnsiTheme="minorHAnsi" w:cstheme="minorHAnsi"/>
                <w:color w:val="000000"/>
                <w:sz w:val="28"/>
                <w:szCs w:val="28"/>
                <w:lang w:val="en-GB"/>
              </w:rPr>
              <w:t>,410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150CA1AD" w14:textId="77777777" w:rsidR="005C29F0" w:rsidRPr="007929E5" w:rsidRDefault="005C29F0" w:rsidP="005C2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A31D8D" w14:textId="63ADD8F0" w:rsidR="005C29F0" w:rsidRPr="007929E5" w:rsidRDefault="005C29F0" w:rsidP="005C2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7929E5">
              <w:rPr>
                <w:rFonts w:asciiTheme="minorHAnsi" w:hAnsiTheme="minorHAnsi" w:cstheme="minorHAnsi"/>
                <w:color w:val="000000"/>
                <w:sz w:val="28"/>
                <w:szCs w:val="28"/>
                <w:lang w:val="en-GB"/>
              </w:rPr>
              <w:t>665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CB16A70" w14:textId="77777777" w:rsidR="005C29F0" w:rsidRPr="007929E5" w:rsidRDefault="005C29F0" w:rsidP="005C2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4D17B7" w14:textId="68924DA7" w:rsidR="005C29F0" w:rsidRPr="007929E5" w:rsidRDefault="004D45C0" w:rsidP="005C2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15" w:right="-105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7929E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2,062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019396D5" w14:textId="77777777" w:rsidR="005C29F0" w:rsidRPr="007929E5" w:rsidRDefault="005C29F0" w:rsidP="005C2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0E2A92" w14:textId="3AAD3C5A" w:rsidR="005C29F0" w:rsidRPr="007929E5" w:rsidRDefault="005C29F0" w:rsidP="005C2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7929E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(443)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883D791" w14:textId="77777777" w:rsidR="005C29F0" w:rsidRPr="007929E5" w:rsidRDefault="005C29F0" w:rsidP="005C2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F1A151" w14:textId="052D1C00" w:rsidR="005C29F0" w:rsidRPr="007929E5" w:rsidRDefault="002C41CF" w:rsidP="005C2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7929E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</w:t>
            </w:r>
            <w:r w:rsidR="005C29F0" w:rsidRPr="007929E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,</w:t>
            </w:r>
            <w:r w:rsidRPr="007929E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990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4C67519" w14:textId="77777777" w:rsidR="005C29F0" w:rsidRPr="007929E5" w:rsidRDefault="005C29F0" w:rsidP="005C2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86FD4D" w14:textId="5FC67FAA" w:rsidR="005C29F0" w:rsidRPr="007929E5" w:rsidRDefault="005C29F0" w:rsidP="005C2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7929E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3,25</w:t>
            </w:r>
            <w:r w:rsidR="00BC7688" w:rsidRPr="007929E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</w:t>
            </w:r>
          </w:p>
        </w:tc>
      </w:tr>
      <w:tr w:rsidR="005C29F0" w:rsidRPr="007929E5" w14:paraId="658B8ED2" w14:textId="77777777" w:rsidTr="00B257E9">
        <w:trPr>
          <w:trHeight w:val="227"/>
        </w:trPr>
        <w:tc>
          <w:tcPr>
            <w:tcW w:w="31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00D20F1" w14:textId="77777777" w:rsidR="005C29F0" w:rsidRPr="007929E5" w:rsidRDefault="005C29F0" w:rsidP="005C2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7929E5">
              <w:rPr>
                <w:rFonts w:asciiTheme="minorHAnsi" w:hAnsiTheme="minorHAnsi" w:cstheme="minorHAnsi"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B56FC1" w14:textId="2A8B8F34" w:rsidR="005C29F0" w:rsidRPr="007929E5" w:rsidRDefault="005C29F0" w:rsidP="005C2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color w:val="000000"/>
                <w:sz w:val="28"/>
                <w:szCs w:val="28"/>
                <w:lang w:val="en-GB"/>
              </w:rPr>
            </w:pPr>
            <w:r w:rsidRPr="007929E5">
              <w:rPr>
                <w:rFonts w:asciiTheme="minorHAnsi" w:hAnsiTheme="minorHAnsi" w:cstheme="minorHAnsi"/>
                <w:color w:val="000000"/>
                <w:sz w:val="28"/>
                <w:szCs w:val="28"/>
                <w:lang w:val="en-GB"/>
              </w:rPr>
              <w:t>88</w:t>
            </w:r>
            <w:r w:rsidR="002C41CF" w:rsidRPr="007929E5">
              <w:rPr>
                <w:rFonts w:asciiTheme="minorHAnsi" w:hAnsiTheme="minorHAnsi" w:cstheme="minorHAnsi"/>
                <w:color w:val="000000"/>
                <w:sz w:val="28"/>
                <w:szCs w:val="28"/>
                <w:lang w:val="en-GB"/>
              </w:rPr>
              <w:t>7</w:t>
            </w:r>
            <w:r w:rsidRPr="007929E5">
              <w:rPr>
                <w:rFonts w:asciiTheme="minorHAnsi" w:hAnsiTheme="minorHAnsi" w:cstheme="minorHAnsi"/>
                <w:color w:val="000000"/>
                <w:sz w:val="28"/>
                <w:szCs w:val="28"/>
                <w:lang w:val="en-GB"/>
              </w:rPr>
              <w:t>,</w:t>
            </w:r>
            <w:r w:rsidR="002C41CF" w:rsidRPr="007929E5">
              <w:rPr>
                <w:rFonts w:asciiTheme="minorHAnsi" w:hAnsiTheme="minorHAnsi" w:cstheme="minorHAnsi"/>
                <w:color w:val="000000"/>
                <w:sz w:val="28"/>
                <w:szCs w:val="28"/>
                <w:lang w:val="en-GB"/>
              </w:rPr>
              <w:t>053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558D0D6A" w14:textId="77777777" w:rsidR="005C29F0" w:rsidRPr="007929E5" w:rsidRDefault="005C29F0" w:rsidP="005C2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487BE3" w14:textId="72DAD8A1" w:rsidR="005C29F0" w:rsidRPr="007929E5" w:rsidRDefault="00003D29" w:rsidP="005C2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7929E5">
              <w:rPr>
                <w:rFonts w:asciiTheme="minorHAnsi" w:hAnsiTheme="minorHAnsi" w:cstheme="minorHAnsi"/>
                <w:color w:val="000000"/>
                <w:sz w:val="28"/>
                <w:szCs w:val="28"/>
                <w:lang w:val="en-GB"/>
              </w:rPr>
              <w:t>1,149,232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AC575B4" w14:textId="77777777" w:rsidR="005C29F0" w:rsidRPr="007929E5" w:rsidRDefault="005C29F0" w:rsidP="005C2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4143BF" w14:textId="6B9C5C8A" w:rsidR="005C29F0" w:rsidRPr="007929E5" w:rsidRDefault="005C29F0" w:rsidP="005C2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15" w:right="-103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7929E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367,</w:t>
            </w:r>
            <w:r w:rsidR="004D45C0" w:rsidRPr="007929E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803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16D0C98F" w14:textId="77777777" w:rsidR="005C29F0" w:rsidRPr="007929E5" w:rsidRDefault="005C29F0" w:rsidP="005C2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D13E40" w14:textId="0B31988A" w:rsidR="005C29F0" w:rsidRPr="007929E5" w:rsidRDefault="005C29F0" w:rsidP="005C2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7929E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141,82</w:t>
            </w:r>
            <w:r w:rsidR="00A6641B" w:rsidRPr="007929E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104E0C26" w14:textId="77777777" w:rsidR="005C29F0" w:rsidRPr="007929E5" w:rsidRDefault="005C29F0" w:rsidP="005C2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34BAB0" w14:textId="6D0965A4" w:rsidR="005C29F0" w:rsidRPr="007929E5" w:rsidRDefault="005C29F0" w:rsidP="005C2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15" w:right="-105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7929E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</w:t>
            </w:r>
            <w:r w:rsidR="004D45C0" w:rsidRPr="007929E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</w:t>
            </w:r>
            <w:r w:rsidRPr="007929E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,</w:t>
            </w:r>
            <w:r w:rsidR="004D45C0" w:rsidRPr="007929E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508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0AEAC436" w14:textId="77777777" w:rsidR="005C29F0" w:rsidRPr="007929E5" w:rsidRDefault="005C29F0" w:rsidP="005C2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761006" w14:textId="19757C62" w:rsidR="005C29F0" w:rsidRPr="007929E5" w:rsidRDefault="005C29F0" w:rsidP="005C2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7929E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39,981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B51B02A" w14:textId="77777777" w:rsidR="005C29F0" w:rsidRPr="007929E5" w:rsidRDefault="005C29F0" w:rsidP="005C2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E00A01" w14:textId="7DF6AA8D" w:rsidR="005C29F0" w:rsidRPr="007929E5" w:rsidRDefault="005C29F0" w:rsidP="005C2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7929E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1,2</w:t>
            </w:r>
            <w:r w:rsidR="002C41CF" w:rsidRPr="007929E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</w:t>
            </w:r>
            <w:r w:rsidR="00E930C3" w:rsidRPr="007929E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0,364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ECC4E4" w14:textId="77777777" w:rsidR="005C29F0" w:rsidRPr="007929E5" w:rsidRDefault="005C29F0" w:rsidP="005C2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4A5AD5" w14:textId="575C98D5" w:rsidR="005C29F0" w:rsidRPr="007929E5" w:rsidRDefault="00003D29" w:rsidP="005C2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7929E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1,331,0</w:t>
            </w:r>
            <w:r w:rsidR="00A6641B" w:rsidRPr="007929E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39</w:t>
            </w:r>
          </w:p>
        </w:tc>
      </w:tr>
      <w:tr w:rsidR="005C29F0" w:rsidRPr="007929E5" w14:paraId="0A14459F" w14:textId="77777777" w:rsidTr="00FA5D47">
        <w:trPr>
          <w:trHeight w:val="227"/>
        </w:trPr>
        <w:tc>
          <w:tcPr>
            <w:tcW w:w="31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5F2E847" w14:textId="77777777" w:rsidR="005C29F0" w:rsidRPr="007929E5" w:rsidRDefault="005C29F0" w:rsidP="005C2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HAnsi" w:hAnsiTheme="minorHAnsi" w:cstheme="minorHAnsi"/>
                <w:color w:val="000000"/>
                <w:sz w:val="28"/>
                <w:szCs w:val="28"/>
                <w:cs/>
                <w:lang w:val="en-GB"/>
              </w:rPr>
            </w:pPr>
            <w:r w:rsidRPr="007929E5">
              <w:rPr>
                <w:rFonts w:asciiTheme="minorHAnsi" w:hAnsiTheme="minorHAnsi" w:cstheme="minorHAnsi"/>
                <w:color w:val="000000"/>
                <w:sz w:val="28"/>
                <w:szCs w:val="28"/>
                <w:cs/>
                <w:lang w:val="en-GB"/>
              </w:rPr>
              <w:t>ตัดรายได้ระหว่างส่วนงาน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C5CB67" w14:textId="766674C8" w:rsidR="005C29F0" w:rsidRPr="007929E5" w:rsidRDefault="005C29F0" w:rsidP="005C2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15" w:right="-162"/>
              <w:rPr>
                <w:rFonts w:asciiTheme="minorHAnsi" w:hAnsiTheme="minorHAnsi" w:cstheme="minorHAnsi"/>
                <w:color w:val="000000"/>
                <w:sz w:val="28"/>
                <w:szCs w:val="28"/>
                <w:lang w:val="en-GB"/>
              </w:rPr>
            </w:pPr>
            <w:r w:rsidRPr="007929E5">
              <w:rPr>
                <w:rFonts w:asciiTheme="minorHAnsi" w:hAnsiTheme="minorHAnsi" w:cstheme="minorHAnsi"/>
                <w:color w:val="000000"/>
                <w:sz w:val="28"/>
                <w:szCs w:val="28"/>
                <w:lang w:val="en-GB"/>
              </w:rPr>
              <w:t>(</w:t>
            </w:r>
            <w:r w:rsidR="002C41CF" w:rsidRPr="007929E5">
              <w:rPr>
                <w:rFonts w:asciiTheme="minorHAnsi" w:hAnsiTheme="minorHAnsi" w:cstheme="minorHAnsi"/>
                <w:color w:val="000000"/>
                <w:sz w:val="28"/>
                <w:szCs w:val="28"/>
                <w:lang w:val="en-GB"/>
              </w:rPr>
              <w:t>7</w:t>
            </w:r>
            <w:r w:rsidRPr="007929E5">
              <w:rPr>
                <w:rFonts w:asciiTheme="minorHAnsi" w:hAnsiTheme="minorHAnsi" w:cstheme="minorHAnsi"/>
                <w:color w:val="000000"/>
                <w:sz w:val="28"/>
                <w:szCs w:val="28"/>
                <w:lang w:val="en-GB"/>
              </w:rPr>
              <w:t>,</w:t>
            </w:r>
            <w:r w:rsidR="002C41CF" w:rsidRPr="007929E5">
              <w:rPr>
                <w:rFonts w:asciiTheme="minorHAnsi" w:hAnsiTheme="minorHAnsi" w:cstheme="minorHAnsi"/>
                <w:color w:val="000000"/>
                <w:sz w:val="28"/>
                <w:szCs w:val="28"/>
                <w:lang w:val="en-GB"/>
              </w:rPr>
              <w:t>518</w:t>
            </w:r>
            <w:r w:rsidRPr="007929E5">
              <w:rPr>
                <w:rFonts w:asciiTheme="minorHAnsi" w:hAnsiTheme="minorHAnsi" w:cstheme="minorHAnsi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918FF91" w14:textId="77777777" w:rsidR="005C29F0" w:rsidRPr="007929E5" w:rsidRDefault="005C29F0" w:rsidP="005C2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112CA7" w14:textId="27AE8D26" w:rsidR="005C29F0" w:rsidRPr="007929E5" w:rsidRDefault="005C29F0" w:rsidP="005C2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7929E5">
              <w:rPr>
                <w:rFonts w:asciiTheme="minorHAnsi" w:hAnsiTheme="minorHAnsi" w:cstheme="minorHAnsi"/>
                <w:color w:val="000000"/>
                <w:sz w:val="28"/>
                <w:szCs w:val="28"/>
                <w:lang w:val="en-GB"/>
              </w:rPr>
              <w:t>(3,03</w:t>
            </w:r>
            <w:r w:rsidR="00BC7688" w:rsidRPr="007929E5">
              <w:rPr>
                <w:rFonts w:asciiTheme="minorHAnsi" w:hAnsiTheme="minorHAnsi" w:cstheme="minorHAnsi"/>
                <w:color w:val="000000"/>
                <w:sz w:val="28"/>
                <w:szCs w:val="28"/>
                <w:lang w:val="en-GB"/>
              </w:rPr>
              <w:t>6</w:t>
            </w:r>
            <w:r w:rsidRPr="007929E5">
              <w:rPr>
                <w:rFonts w:asciiTheme="minorHAnsi" w:hAnsiTheme="minorHAnsi" w:cstheme="minorHAnsi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0EAC761" w14:textId="77777777" w:rsidR="005C29F0" w:rsidRPr="007929E5" w:rsidRDefault="005C29F0" w:rsidP="005C2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EF9D5E" w14:textId="3AB501F6" w:rsidR="005C29F0" w:rsidRPr="007929E5" w:rsidRDefault="005C29F0" w:rsidP="005C2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15" w:right="-103"/>
              <w:rPr>
                <w:rFonts w:asciiTheme="minorHAnsi" w:hAnsiTheme="minorHAnsi" w:cstheme="minorHAnsi"/>
                <w:color w:val="000000"/>
                <w:sz w:val="28"/>
                <w:szCs w:val="28"/>
                <w:lang w:val="en-GB"/>
              </w:rPr>
            </w:pPr>
            <w:r w:rsidRPr="007929E5">
              <w:rPr>
                <w:rFonts w:asciiTheme="minorHAnsi" w:hAnsiTheme="minorHAnsi" w:cstheme="minorHAnsi"/>
                <w:color w:val="000000"/>
                <w:sz w:val="28"/>
                <w:szCs w:val="28"/>
                <w:lang w:val="en-GB"/>
              </w:rPr>
              <w:t>(1,</w:t>
            </w:r>
            <w:r w:rsidR="004D45C0" w:rsidRPr="007929E5">
              <w:rPr>
                <w:rFonts w:asciiTheme="minorHAnsi" w:hAnsiTheme="minorHAnsi" w:cstheme="minorHAnsi"/>
                <w:color w:val="000000"/>
                <w:sz w:val="28"/>
                <w:szCs w:val="28"/>
                <w:lang w:val="en-GB"/>
              </w:rPr>
              <w:t>410</w:t>
            </w:r>
            <w:r w:rsidRPr="007929E5">
              <w:rPr>
                <w:rFonts w:asciiTheme="minorHAnsi" w:hAnsiTheme="minorHAnsi" w:cstheme="minorHAnsi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87503C7" w14:textId="77777777" w:rsidR="005C29F0" w:rsidRPr="007929E5" w:rsidRDefault="005C29F0" w:rsidP="005C2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1EC0F6" w14:textId="2F955DF8" w:rsidR="005C29F0" w:rsidRPr="007929E5" w:rsidRDefault="005C29F0" w:rsidP="005C2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7929E5">
              <w:rPr>
                <w:rFonts w:asciiTheme="minorHAnsi" w:hAnsiTheme="minorHAnsi" w:cstheme="minorHAnsi"/>
                <w:color w:val="000000"/>
                <w:sz w:val="28"/>
                <w:szCs w:val="28"/>
                <w:lang w:val="en-GB"/>
              </w:rPr>
              <w:t>(665)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2DD64C6" w14:textId="77777777" w:rsidR="005C29F0" w:rsidRPr="007929E5" w:rsidRDefault="005C29F0" w:rsidP="005C2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6FDDBD" w14:textId="4F97E79E" w:rsidR="005C29F0" w:rsidRPr="007929E5" w:rsidRDefault="005C29F0" w:rsidP="005C2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15" w:right="-105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7929E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(</w:t>
            </w:r>
            <w:r w:rsidR="004D45C0" w:rsidRPr="007929E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2,062</w:t>
            </w:r>
            <w:r w:rsidRPr="007929E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489A8562" w14:textId="77777777" w:rsidR="005C29F0" w:rsidRPr="007929E5" w:rsidRDefault="005C29F0" w:rsidP="005C2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FBE5D4" w14:textId="650C0C7D" w:rsidR="005C29F0" w:rsidRPr="007929E5" w:rsidRDefault="005C29F0" w:rsidP="005C2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7929E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443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CACDF10" w14:textId="77777777" w:rsidR="005C29F0" w:rsidRPr="007929E5" w:rsidRDefault="005C29F0" w:rsidP="005C2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F65C20" w14:textId="0BDD1C83" w:rsidR="005C29F0" w:rsidRPr="007929E5" w:rsidRDefault="005C29F0" w:rsidP="005C2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7929E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(</w:t>
            </w:r>
            <w:r w:rsidR="002C41CF" w:rsidRPr="007929E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</w:t>
            </w:r>
            <w:r w:rsidRPr="007929E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,</w:t>
            </w:r>
            <w:r w:rsidR="002C41CF" w:rsidRPr="007929E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990</w:t>
            </w:r>
            <w:r w:rsidRPr="007929E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C39265E" w14:textId="77777777" w:rsidR="005C29F0" w:rsidRPr="007929E5" w:rsidRDefault="005C29F0" w:rsidP="005C2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81CFF9" w14:textId="2B73F56C" w:rsidR="005C29F0" w:rsidRPr="007929E5" w:rsidRDefault="005C29F0" w:rsidP="005C2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7929E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 (3,25</w:t>
            </w:r>
            <w:r w:rsidR="00BC7688" w:rsidRPr="007929E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</w:t>
            </w:r>
            <w:r w:rsidRPr="007929E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)</w:t>
            </w:r>
          </w:p>
        </w:tc>
      </w:tr>
      <w:tr w:rsidR="005C29F0" w:rsidRPr="007929E5" w14:paraId="0D6CC962" w14:textId="77777777" w:rsidTr="00FA5D47">
        <w:trPr>
          <w:trHeight w:val="227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BFA726" w14:textId="77777777" w:rsidR="005C29F0" w:rsidRPr="007929E5" w:rsidRDefault="005C29F0" w:rsidP="005C2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7929E5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7C3419" w14:textId="770881C4" w:rsidR="005C29F0" w:rsidRPr="007929E5" w:rsidRDefault="005C29F0" w:rsidP="005C2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929E5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val="en-GB"/>
              </w:rPr>
              <w:t>879,535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76E02" w14:textId="77777777" w:rsidR="005C29F0" w:rsidRPr="007929E5" w:rsidRDefault="005C29F0" w:rsidP="005C2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743524" w14:textId="4A35B415" w:rsidR="005C29F0" w:rsidRPr="007929E5" w:rsidRDefault="00003D29" w:rsidP="005C2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7929E5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val="en-GB"/>
              </w:rPr>
              <w:t>1,146,196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78DED" w14:textId="77777777" w:rsidR="005C29F0" w:rsidRPr="007929E5" w:rsidRDefault="005C29F0" w:rsidP="005C2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7CB3DC" w14:textId="0573A681" w:rsidR="005C29F0" w:rsidRPr="007929E5" w:rsidRDefault="005C29F0" w:rsidP="005C2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15" w:right="-103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7929E5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366,393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CD504" w14:textId="77777777" w:rsidR="005C29F0" w:rsidRPr="007929E5" w:rsidRDefault="005C29F0" w:rsidP="005C2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54C8FB" w14:textId="3B4596A9" w:rsidR="005C29F0" w:rsidRPr="007929E5" w:rsidRDefault="005C29F0" w:rsidP="005C2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7929E5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141,16</w:t>
            </w:r>
            <w:r w:rsidR="00A6641B" w:rsidRPr="007929E5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F0672" w14:textId="77777777" w:rsidR="005C29F0" w:rsidRPr="007929E5" w:rsidRDefault="005C29F0" w:rsidP="005C2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972546" w14:textId="13AFE28C" w:rsidR="005C29F0" w:rsidRPr="007929E5" w:rsidRDefault="005C29F0" w:rsidP="005C2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15" w:right="-105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7929E5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33,446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DAA73" w14:textId="77777777" w:rsidR="005C29F0" w:rsidRPr="007929E5" w:rsidRDefault="005C29F0" w:rsidP="005C2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00C436" w14:textId="6483ACBF" w:rsidR="005C29F0" w:rsidRPr="007929E5" w:rsidRDefault="005C29F0" w:rsidP="005C2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7929E5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40,424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D741B91" w14:textId="77777777" w:rsidR="005C29F0" w:rsidRPr="007929E5" w:rsidRDefault="005C29F0" w:rsidP="005C2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525C3E" w14:textId="19B37EA1" w:rsidR="005C29F0" w:rsidRPr="007929E5" w:rsidRDefault="005C29F0" w:rsidP="005C2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7929E5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1,279,374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4A9BD2B" w14:textId="77777777" w:rsidR="005C29F0" w:rsidRPr="007929E5" w:rsidRDefault="005C29F0" w:rsidP="005C2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CB0432" w14:textId="7B84FEE2" w:rsidR="005C29F0" w:rsidRPr="007929E5" w:rsidRDefault="00003D29" w:rsidP="005C2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cs/>
              </w:rPr>
            </w:pPr>
            <w:r w:rsidRPr="007929E5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1,327,78</w:t>
            </w:r>
            <w:r w:rsidR="00A6641B" w:rsidRPr="007929E5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652A6F" w:rsidRPr="007929E5" w14:paraId="48FB2BC9" w14:textId="77777777" w:rsidTr="00FA5D47">
        <w:trPr>
          <w:trHeight w:val="227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767890" w14:textId="77777777" w:rsidR="00652A6F" w:rsidRPr="007929E5" w:rsidRDefault="00652A6F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8FBFC7C" w14:textId="77777777" w:rsidR="00652A6F" w:rsidRPr="007929E5" w:rsidRDefault="00652A6F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20886" w14:textId="77777777" w:rsidR="00652A6F" w:rsidRPr="007929E5" w:rsidRDefault="00652A6F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CDDD09A" w14:textId="77777777" w:rsidR="00652A6F" w:rsidRPr="007929E5" w:rsidRDefault="00652A6F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86835" w14:textId="77777777" w:rsidR="00652A6F" w:rsidRPr="007929E5" w:rsidRDefault="00652A6F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5E27EF0" w14:textId="77777777" w:rsidR="00652A6F" w:rsidRPr="007929E5" w:rsidRDefault="00652A6F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15" w:right="-103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C942D" w14:textId="77777777" w:rsidR="00652A6F" w:rsidRPr="007929E5" w:rsidRDefault="00652A6F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0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23D7E21" w14:textId="77777777" w:rsidR="00652A6F" w:rsidRPr="007929E5" w:rsidRDefault="00652A6F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C9486" w14:textId="77777777" w:rsidR="00652A6F" w:rsidRPr="007929E5" w:rsidRDefault="00652A6F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F7ABF09" w14:textId="77777777" w:rsidR="00652A6F" w:rsidRPr="007929E5" w:rsidRDefault="00652A6F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15" w:right="-105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F748A" w14:textId="77777777" w:rsidR="00652A6F" w:rsidRPr="007929E5" w:rsidRDefault="00652A6F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D26BBC8" w14:textId="77777777" w:rsidR="00652A6F" w:rsidRPr="007929E5" w:rsidRDefault="00652A6F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1FEC5D8" w14:textId="77777777" w:rsidR="00652A6F" w:rsidRPr="007929E5" w:rsidRDefault="00652A6F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0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5F8AF50" w14:textId="77777777" w:rsidR="00652A6F" w:rsidRPr="007929E5" w:rsidRDefault="00652A6F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6A3A40" w14:textId="77777777" w:rsidR="00652A6F" w:rsidRPr="007929E5" w:rsidRDefault="00652A6F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64966D8" w14:textId="77777777" w:rsidR="00652A6F" w:rsidRPr="007929E5" w:rsidRDefault="00652A6F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52A6F" w:rsidRPr="007929E5" w14:paraId="79AC4223" w14:textId="77777777" w:rsidTr="00B33EC3">
        <w:trPr>
          <w:trHeight w:val="227"/>
        </w:trPr>
        <w:tc>
          <w:tcPr>
            <w:tcW w:w="31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6CB8FA6" w14:textId="77777777" w:rsidR="00652A6F" w:rsidRPr="007929E5" w:rsidRDefault="00652A6F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7929E5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cs/>
                <w:lang w:val="en-GB"/>
              </w:rPr>
              <w:t>กำไร (ขาดทุน) ตามส่วนงาน</w:t>
            </w:r>
            <w:r w:rsidRPr="007929E5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cs/>
              </w:rPr>
              <w:t>ก่อนหัก</w:t>
            </w:r>
            <w:r w:rsidRPr="007929E5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br/>
              <w:t xml:space="preserve">    </w:t>
            </w:r>
            <w:r w:rsidRPr="007929E5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A52B4CA" w14:textId="0D1C03D9" w:rsidR="00652A6F" w:rsidRPr="007929E5" w:rsidRDefault="006047F7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929E5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val="en-GB"/>
              </w:rPr>
              <w:t>66,452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1EE68EC" w14:textId="77777777" w:rsidR="00652A6F" w:rsidRPr="007929E5" w:rsidRDefault="00652A6F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23C00C5" w14:textId="6A6C3C38" w:rsidR="00652A6F" w:rsidRPr="007929E5" w:rsidRDefault="001C59D1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7929E5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val="en-GB"/>
              </w:rPr>
              <w:t>120,0</w:t>
            </w:r>
            <w:r w:rsidR="00D16717" w:rsidRPr="007929E5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val="en-GB"/>
              </w:rPr>
              <w:t>52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2F67A02" w14:textId="77777777" w:rsidR="00652A6F" w:rsidRPr="007929E5" w:rsidRDefault="00652A6F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4B35CB1" w14:textId="7B5B9E0E" w:rsidR="00652A6F" w:rsidRPr="007929E5" w:rsidRDefault="006047F7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15" w:right="-103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929E5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val="en-GB"/>
              </w:rPr>
              <w:t>6,288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FF7D476" w14:textId="77777777" w:rsidR="00652A6F" w:rsidRPr="007929E5" w:rsidRDefault="00652A6F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19E7B66" w14:textId="73518CCF" w:rsidR="00652A6F" w:rsidRPr="007929E5" w:rsidRDefault="00652A6F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7929E5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val="en-GB"/>
              </w:rPr>
              <w:t>(11,108)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7F0CB4D" w14:textId="77777777" w:rsidR="00652A6F" w:rsidRPr="007929E5" w:rsidRDefault="00652A6F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BB41B3E" w14:textId="1D233950" w:rsidR="00652A6F" w:rsidRPr="007929E5" w:rsidRDefault="006047F7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15" w:right="-105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7929E5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2,</w:t>
            </w:r>
            <w:r w:rsidR="006E47BF" w:rsidRPr="007929E5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504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786044C" w14:textId="77777777" w:rsidR="00652A6F" w:rsidRPr="007929E5" w:rsidRDefault="00652A6F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B5FAB4D" w14:textId="26C3A900" w:rsidR="00652A6F" w:rsidRPr="007929E5" w:rsidRDefault="00652A6F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7929E5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2,827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03BA50E" w14:textId="77777777" w:rsidR="00652A6F" w:rsidRPr="007929E5" w:rsidRDefault="00652A6F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B37DC22" w14:textId="4E8D2657" w:rsidR="00652A6F" w:rsidRPr="007929E5" w:rsidRDefault="006047F7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7929E5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75,</w:t>
            </w:r>
            <w:r w:rsidR="00477D62" w:rsidRPr="007929E5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244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04DA39" w14:textId="77777777" w:rsidR="00652A6F" w:rsidRPr="007929E5" w:rsidRDefault="00652A6F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A347653" w14:textId="691C46F5" w:rsidR="00652A6F" w:rsidRPr="007929E5" w:rsidRDefault="001C59D1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15" w:right="72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7929E5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111,</w:t>
            </w:r>
            <w:r w:rsidR="00D16717" w:rsidRPr="007929E5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771</w:t>
            </w:r>
          </w:p>
        </w:tc>
      </w:tr>
      <w:tr w:rsidR="00B33EC3" w:rsidRPr="007929E5" w14:paraId="7FBBCBDE" w14:textId="77777777" w:rsidTr="00B33EC3">
        <w:trPr>
          <w:trHeight w:val="227"/>
        </w:trPr>
        <w:tc>
          <w:tcPr>
            <w:tcW w:w="31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8B41AD" w14:textId="77777777" w:rsidR="00B33EC3" w:rsidRPr="007929E5" w:rsidRDefault="00B33EC3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E635A18" w14:textId="77777777" w:rsidR="00B33EC3" w:rsidRPr="007929E5" w:rsidRDefault="00B33EC3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484392A" w14:textId="77777777" w:rsidR="00B33EC3" w:rsidRPr="007929E5" w:rsidRDefault="00B33EC3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  <w:vAlign w:val="bottom"/>
          </w:tcPr>
          <w:p w14:paraId="1F91D035" w14:textId="77777777" w:rsidR="00B33EC3" w:rsidRPr="007929E5" w:rsidRDefault="00B33EC3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7ED53D3" w14:textId="77777777" w:rsidR="00B33EC3" w:rsidRPr="007929E5" w:rsidRDefault="00B33EC3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vAlign w:val="bottom"/>
          </w:tcPr>
          <w:p w14:paraId="26B5A5F0" w14:textId="77777777" w:rsidR="00B33EC3" w:rsidRPr="007929E5" w:rsidRDefault="00B33EC3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15" w:right="-103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1ABAB53" w14:textId="77777777" w:rsidR="00B33EC3" w:rsidRPr="007929E5" w:rsidRDefault="00B33EC3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vAlign w:val="bottom"/>
          </w:tcPr>
          <w:p w14:paraId="51D85F66" w14:textId="77777777" w:rsidR="00B33EC3" w:rsidRPr="007929E5" w:rsidRDefault="00B33EC3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4D0BA7F" w14:textId="77777777" w:rsidR="00B33EC3" w:rsidRPr="007929E5" w:rsidRDefault="00B33EC3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8F904D" w14:textId="77777777" w:rsidR="00B33EC3" w:rsidRPr="007929E5" w:rsidRDefault="00B33EC3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15" w:right="-105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C9F9EAE" w14:textId="77777777" w:rsidR="00B33EC3" w:rsidRPr="007929E5" w:rsidRDefault="00B33EC3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vAlign w:val="bottom"/>
          </w:tcPr>
          <w:p w14:paraId="229768B5" w14:textId="77777777" w:rsidR="00B33EC3" w:rsidRPr="007929E5" w:rsidRDefault="00B33EC3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598A605" w14:textId="77777777" w:rsidR="00B33EC3" w:rsidRPr="007929E5" w:rsidRDefault="00B33EC3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vAlign w:val="bottom"/>
          </w:tcPr>
          <w:p w14:paraId="6C25E57B" w14:textId="77777777" w:rsidR="00B33EC3" w:rsidRPr="007929E5" w:rsidRDefault="00B33EC3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4E18D75" w14:textId="77777777" w:rsidR="00B33EC3" w:rsidRPr="007929E5" w:rsidRDefault="00B33EC3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BFC7906" w14:textId="77777777" w:rsidR="00B33EC3" w:rsidRPr="007929E5" w:rsidRDefault="00B33EC3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15" w:right="72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33EC3" w:rsidRPr="007929E5" w14:paraId="632B3917" w14:textId="77777777" w:rsidTr="00B33EC3">
        <w:trPr>
          <w:trHeight w:val="227"/>
        </w:trPr>
        <w:tc>
          <w:tcPr>
            <w:tcW w:w="31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3D57CC4" w14:textId="77777777" w:rsidR="00B33EC3" w:rsidRPr="007929E5" w:rsidRDefault="00B33EC3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02045B8" w14:textId="77777777" w:rsidR="00B33EC3" w:rsidRPr="007929E5" w:rsidRDefault="00B33EC3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11F6781" w14:textId="77777777" w:rsidR="00B33EC3" w:rsidRPr="007929E5" w:rsidRDefault="00B33EC3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  <w:vAlign w:val="bottom"/>
          </w:tcPr>
          <w:p w14:paraId="6CD29A86" w14:textId="77777777" w:rsidR="00B33EC3" w:rsidRPr="007929E5" w:rsidRDefault="00B33EC3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67EFEA3" w14:textId="77777777" w:rsidR="00B33EC3" w:rsidRPr="007929E5" w:rsidRDefault="00B33EC3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vAlign w:val="bottom"/>
          </w:tcPr>
          <w:p w14:paraId="30FBAC13" w14:textId="77777777" w:rsidR="00B33EC3" w:rsidRPr="007929E5" w:rsidRDefault="00B33EC3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15" w:right="-103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2052E38" w14:textId="77777777" w:rsidR="00B33EC3" w:rsidRPr="007929E5" w:rsidRDefault="00B33EC3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vAlign w:val="bottom"/>
          </w:tcPr>
          <w:p w14:paraId="5BCAE199" w14:textId="77777777" w:rsidR="00B33EC3" w:rsidRPr="007929E5" w:rsidRDefault="00B33EC3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13DA0D2" w14:textId="77777777" w:rsidR="00B33EC3" w:rsidRPr="007929E5" w:rsidRDefault="00B33EC3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4F63E5" w14:textId="77777777" w:rsidR="00B33EC3" w:rsidRPr="007929E5" w:rsidRDefault="00B33EC3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15" w:right="-105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4B8063B" w14:textId="77777777" w:rsidR="00B33EC3" w:rsidRPr="007929E5" w:rsidRDefault="00B33EC3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vAlign w:val="bottom"/>
          </w:tcPr>
          <w:p w14:paraId="52D3EE8F" w14:textId="77777777" w:rsidR="00B33EC3" w:rsidRPr="007929E5" w:rsidRDefault="00B33EC3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773B7CC" w14:textId="77777777" w:rsidR="00B33EC3" w:rsidRPr="007929E5" w:rsidRDefault="00B33EC3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vAlign w:val="bottom"/>
          </w:tcPr>
          <w:p w14:paraId="1D5ECA67" w14:textId="77777777" w:rsidR="00B33EC3" w:rsidRPr="007929E5" w:rsidRDefault="00B33EC3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8879B39" w14:textId="77777777" w:rsidR="00B33EC3" w:rsidRPr="007929E5" w:rsidRDefault="00B33EC3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55AB052" w14:textId="77777777" w:rsidR="00B33EC3" w:rsidRPr="007929E5" w:rsidRDefault="00B33EC3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15" w:right="72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33EC3" w:rsidRPr="007929E5" w14:paraId="10016E9F" w14:textId="77777777" w:rsidTr="00B33EC3">
        <w:trPr>
          <w:trHeight w:val="227"/>
        </w:trPr>
        <w:tc>
          <w:tcPr>
            <w:tcW w:w="31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56306D9" w14:textId="77777777" w:rsidR="00B33EC3" w:rsidRPr="007929E5" w:rsidRDefault="00B33EC3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30A967C" w14:textId="77777777" w:rsidR="00B33EC3" w:rsidRPr="007929E5" w:rsidRDefault="00B33EC3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83C0337" w14:textId="77777777" w:rsidR="00B33EC3" w:rsidRPr="007929E5" w:rsidRDefault="00B33EC3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  <w:vAlign w:val="bottom"/>
          </w:tcPr>
          <w:p w14:paraId="11542B9A" w14:textId="77777777" w:rsidR="00B33EC3" w:rsidRPr="007929E5" w:rsidRDefault="00B33EC3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5196585" w14:textId="77777777" w:rsidR="00B33EC3" w:rsidRPr="007929E5" w:rsidRDefault="00B33EC3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vAlign w:val="bottom"/>
          </w:tcPr>
          <w:p w14:paraId="1A589076" w14:textId="77777777" w:rsidR="00B33EC3" w:rsidRPr="007929E5" w:rsidRDefault="00B33EC3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15" w:right="-103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2AABCFB" w14:textId="77777777" w:rsidR="00B33EC3" w:rsidRPr="007929E5" w:rsidRDefault="00B33EC3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vAlign w:val="bottom"/>
          </w:tcPr>
          <w:p w14:paraId="7B20D946" w14:textId="77777777" w:rsidR="00B33EC3" w:rsidRPr="007929E5" w:rsidRDefault="00B33EC3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63C4871" w14:textId="77777777" w:rsidR="00B33EC3" w:rsidRPr="007929E5" w:rsidRDefault="00B33EC3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B3F430" w14:textId="77777777" w:rsidR="00B33EC3" w:rsidRPr="007929E5" w:rsidRDefault="00B33EC3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15" w:right="-105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FABA6D0" w14:textId="77777777" w:rsidR="00B33EC3" w:rsidRPr="007929E5" w:rsidRDefault="00B33EC3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vAlign w:val="bottom"/>
          </w:tcPr>
          <w:p w14:paraId="672B3714" w14:textId="77777777" w:rsidR="00B33EC3" w:rsidRPr="007929E5" w:rsidRDefault="00B33EC3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FECD8F9" w14:textId="77777777" w:rsidR="00B33EC3" w:rsidRPr="007929E5" w:rsidRDefault="00B33EC3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vAlign w:val="bottom"/>
          </w:tcPr>
          <w:p w14:paraId="3C4CB913" w14:textId="77777777" w:rsidR="00B33EC3" w:rsidRPr="007929E5" w:rsidRDefault="00B33EC3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64E80A" w14:textId="77777777" w:rsidR="00B33EC3" w:rsidRPr="007929E5" w:rsidRDefault="00B33EC3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826B52E" w14:textId="77777777" w:rsidR="00B33EC3" w:rsidRPr="007929E5" w:rsidRDefault="00B33EC3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15" w:right="72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33EC3" w:rsidRPr="007929E5" w14:paraId="65667756" w14:textId="77777777" w:rsidTr="00B33EC3">
        <w:trPr>
          <w:trHeight w:val="227"/>
        </w:trPr>
        <w:tc>
          <w:tcPr>
            <w:tcW w:w="31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A35931" w14:textId="77777777" w:rsidR="00B33EC3" w:rsidRPr="007929E5" w:rsidRDefault="00B33EC3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9A17F39" w14:textId="77777777" w:rsidR="00B33EC3" w:rsidRPr="007929E5" w:rsidRDefault="00B33EC3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39A800D" w14:textId="77777777" w:rsidR="00B33EC3" w:rsidRPr="007929E5" w:rsidRDefault="00B33EC3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  <w:vAlign w:val="bottom"/>
          </w:tcPr>
          <w:p w14:paraId="692F6476" w14:textId="77777777" w:rsidR="00B33EC3" w:rsidRPr="007929E5" w:rsidRDefault="00B33EC3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A2DF8BA" w14:textId="77777777" w:rsidR="00B33EC3" w:rsidRPr="007929E5" w:rsidRDefault="00B33EC3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vAlign w:val="bottom"/>
          </w:tcPr>
          <w:p w14:paraId="30ABED0F" w14:textId="77777777" w:rsidR="00B33EC3" w:rsidRPr="007929E5" w:rsidRDefault="00B33EC3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15" w:right="-103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EB22B18" w14:textId="77777777" w:rsidR="00B33EC3" w:rsidRPr="007929E5" w:rsidRDefault="00B33EC3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vAlign w:val="bottom"/>
          </w:tcPr>
          <w:p w14:paraId="242C1EF9" w14:textId="77777777" w:rsidR="00B33EC3" w:rsidRPr="007929E5" w:rsidRDefault="00B33EC3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BACF579" w14:textId="77777777" w:rsidR="00B33EC3" w:rsidRPr="007929E5" w:rsidRDefault="00B33EC3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51F394" w14:textId="77777777" w:rsidR="00B33EC3" w:rsidRPr="007929E5" w:rsidRDefault="00B33EC3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15" w:right="-105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3FA5FAF" w14:textId="77777777" w:rsidR="00B33EC3" w:rsidRPr="007929E5" w:rsidRDefault="00B33EC3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vAlign w:val="bottom"/>
          </w:tcPr>
          <w:p w14:paraId="6735C47E" w14:textId="77777777" w:rsidR="00B33EC3" w:rsidRPr="007929E5" w:rsidRDefault="00B33EC3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4C002CC" w14:textId="77777777" w:rsidR="00B33EC3" w:rsidRPr="007929E5" w:rsidRDefault="00B33EC3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vAlign w:val="bottom"/>
          </w:tcPr>
          <w:p w14:paraId="25380A9A" w14:textId="77777777" w:rsidR="00B33EC3" w:rsidRPr="007929E5" w:rsidRDefault="00B33EC3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1FB7C27" w14:textId="77777777" w:rsidR="00B33EC3" w:rsidRPr="007929E5" w:rsidRDefault="00B33EC3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7D6C593" w14:textId="77777777" w:rsidR="00B33EC3" w:rsidRPr="007929E5" w:rsidRDefault="00B33EC3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15" w:right="72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33EC3" w:rsidRPr="007929E5" w14:paraId="701A1417" w14:textId="77777777" w:rsidTr="00B33EC3">
        <w:trPr>
          <w:trHeight w:val="227"/>
        </w:trPr>
        <w:tc>
          <w:tcPr>
            <w:tcW w:w="31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0CC5395" w14:textId="77777777" w:rsidR="00B33EC3" w:rsidRPr="007929E5" w:rsidRDefault="00B33EC3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HAnsi" w:hAnsiTheme="minorHAnsi" w:cstheme="minorHAnsi"/>
                <w:color w:val="000000"/>
                <w:sz w:val="28"/>
                <w:szCs w:val="28"/>
                <w:lang w:val="en-GB"/>
              </w:rPr>
            </w:pPr>
            <w:r w:rsidRPr="007929E5">
              <w:rPr>
                <w:rFonts w:asciiTheme="minorHAnsi" w:hAnsiTheme="minorHAnsi" w:cstheme="minorHAnsi" w:hint="cs"/>
                <w:color w:val="000000"/>
                <w:sz w:val="28"/>
                <w:szCs w:val="28"/>
                <w:cs/>
                <w:lang w:val="en-GB"/>
              </w:rPr>
              <w:lastRenderedPageBreak/>
              <w:t>รายการที่ไม่เป็นตัวเงินอื่นที่มี</w:t>
            </w:r>
          </w:p>
          <w:p w14:paraId="10DB51BD" w14:textId="370446A8" w:rsidR="00B33EC3" w:rsidRPr="007929E5" w:rsidRDefault="00B33EC3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HAnsi" w:hAnsiTheme="minorHAnsi" w:cstheme="minorHAnsi"/>
                <w:color w:val="000000"/>
                <w:sz w:val="28"/>
                <w:szCs w:val="28"/>
                <w:cs/>
                <w:lang w:val="en-GB"/>
              </w:rPr>
            </w:pPr>
            <w:r w:rsidRPr="007929E5">
              <w:rPr>
                <w:rFonts w:asciiTheme="minorHAnsi" w:hAnsiTheme="minorHAnsi" w:cstheme="minorHAnsi" w:hint="cs"/>
                <w:color w:val="000000"/>
                <w:sz w:val="28"/>
                <w:szCs w:val="28"/>
                <w:cs/>
                <w:lang w:val="en-GB"/>
              </w:rPr>
              <w:t xml:space="preserve">   สาระสำคัญ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8DB717D" w14:textId="77777777" w:rsidR="00B33EC3" w:rsidRPr="007929E5" w:rsidRDefault="00B33EC3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59D9A3C" w14:textId="77777777" w:rsidR="00B33EC3" w:rsidRPr="007929E5" w:rsidRDefault="00B33EC3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  <w:vAlign w:val="bottom"/>
          </w:tcPr>
          <w:p w14:paraId="2A32B0C3" w14:textId="77777777" w:rsidR="00B33EC3" w:rsidRPr="007929E5" w:rsidRDefault="00B33EC3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5B3EED2" w14:textId="77777777" w:rsidR="00B33EC3" w:rsidRPr="007929E5" w:rsidRDefault="00B33EC3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vAlign w:val="bottom"/>
          </w:tcPr>
          <w:p w14:paraId="12DDE128" w14:textId="77777777" w:rsidR="00B33EC3" w:rsidRPr="007929E5" w:rsidRDefault="00B33EC3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15" w:right="-103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513808A" w14:textId="77777777" w:rsidR="00B33EC3" w:rsidRPr="007929E5" w:rsidRDefault="00B33EC3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vAlign w:val="bottom"/>
          </w:tcPr>
          <w:p w14:paraId="38371323" w14:textId="77777777" w:rsidR="00B33EC3" w:rsidRPr="007929E5" w:rsidRDefault="00B33EC3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3E5F9DC" w14:textId="77777777" w:rsidR="00B33EC3" w:rsidRPr="007929E5" w:rsidRDefault="00B33EC3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AF4617" w14:textId="77777777" w:rsidR="00B33EC3" w:rsidRPr="007929E5" w:rsidRDefault="00B33EC3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15" w:right="-105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72099AE" w14:textId="77777777" w:rsidR="00B33EC3" w:rsidRPr="007929E5" w:rsidRDefault="00B33EC3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vAlign w:val="bottom"/>
          </w:tcPr>
          <w:p w14:paraId="58B459F6" w14:textId="77777777" w:rsidR="00B33EC3" w:rsidRPr="007929E5" w:rsidRDefault="00B33EC3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9EC2396" w14:textId="77777777" w:rsidR="00B33EC3" w:rsidRPr="007929E5" w:rsidRDefault="00B33EC3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vAlign w:val="bottom"/>
          </w:tcPr>
          <w:p w14:paraId="131DF694" w14:textId="77777777" w:rsidR="00B33EC3" w:rsidRPr="007929E5" w:rsidRDefault="00B33EC3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F89515F" w14:textId="77777777" w:rsidR="00B33EC3" w:rsidRPr="007929E5" w:rsidRDefault="00B33EC3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2039FE6" w14:textId="77777777" w:rsidR="00B33EC3" w:rsidRPr="007929E5" w:rsidRDefault="00B33EC3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15" w:right="72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33EC3" w:rsidRPr="007929E5" w14:paraId="7AB07EA1" w14:textId="77777777" w:rsidTr="00B33EC3">
        <w:trPr>
          <w:trHeight w:val="227"/>
        </w:trPr>
        <w:tc>
          <w:tcPr>
            <w:tcW w:w="31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80DB569" w14:textId="53516D41" w:rsidR="00B33EC3" w:rsidRPr="007929E5" w:rsidRDefault="00B33EC3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HAnsi" w:hAnsiTheme="minorHAnsi" w:cstheme="minorHAnsi"/>
                <w:color w:val="000000"/>
                <w:sz w:val="28"/>
                <w:szCs w:val="28"/>
                <w:cs/>
              </w:rPr>
            </w:pPr>
            <w:r w:rsidRPr="007929E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- </w:t>
            </w:r>
            <w:r w:rsidRPr="007929E5">
              <w:rPr>
                <w:rFonts w:asciiTheme="minorHAnsi" w:hAnsiTheme="minorHAnsi" w:cstheme="minorHAnsi" w:hint="cs"/>
                <w:color w:val="000000"/>
                <w:sz w:val="28"/>
                <w:szCs w:val="28"/>
                <w:cs/>
              </w:rPr>
              <w:t>ขาดทุนจากการยึดคืนสินค้า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0F578C6" w14:textId="71A3F799" w:rsidR="00B33EC3" w:rsidRPr="007929E5" w:rsidRDefault="002862CF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color w:val="000000"/>
                <w:sz w:val="28"/>
                <w:szCs w:val="28"/>
                <w:lang w:val="en-GB"/>
              </w:rPr>
            </w:pPr>
            <w:r w:rsidRPr="007929E5">
              <w:rPr>
                <w:rFonts w:asciiTheme="minorHAnsi" w:hAnsiTheme="minorHAnsi" w:cstheme="minorHAnsi"/>
                <w:color w:val="000000"/>
                <w:sz w:val="28"/>
                <w:szCs w:val="28"/>
                <w:lang w:val="en-GB"/>
              </w:rPr>
              <w:t>74,823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42738E5" w14:textId="77777777" w:rsidR="00B33EC3" w:rsidRPr="007929E5" w:rsidRDefault="00B33EC3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  <w:vAlign w:val="bottom"/>
          </w:tcPr>
          <w:p w14:paraId="3FBE717F" w14:textId="23D6802E" w:rsidR="00B33EC3" w:rsidRPr="007929E5" w:rsidRDefault="00D357CC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color w:val="000000"/>
                <w:sz w:val="28"/>
                <w:szCs w:val="28"/>
                <w:lang w:val="en-GB"/>
              </w:rPr>
            </w:pPr>
            <w:r w:rsidRPr="007929E5">
              <w:rPr>
                <w:rFonts w:asciiTheme="minorHAnsi" w:hAnsiTheme="minorHAnsi" w:cstheme="minorHAnsi"/>
                <w:color w:val="000000"/>
                <w:sz w:val="28"/>
                <w:szCs w:val="28"/>
                <w:lang w:val="en-GB"/>
              </w:rPr>
              <w:t>127,329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814F9D8" w14:textId="77777777" w:rsidR="00B33EC3" w:rsidRPr="007929E5" w:rsidRDefault="00B33EC3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vAlign w:val="bottom"/>
          </w:tcPr>
          <w:p w14:paraId="27C18BBE" w14:textId="65E2CF06" w:rsidR="00B33EC3" w:rsidRPr="007929E5" w:rsidRDefault="00D357CC" w:rsidP="00D35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15" w:right="-103"/>
              <w:rPr>
                <w:rFonts w:asciiTheme="minorHAnsi" w:hAnsiTheme="minorHAnsi" w:cstheme="minorHAnsi"/>
                <w:color w:val="000000"/>
                <w:sz w:val="28"/>
                <w:szCs w:val="28"/>
                <w:lang w:val="en-GB"/>
              </w:rPr>
            </w:pPr>
            <w:r w:rsidRPr="007929E5">
              <w:rPr>
                <w:rFonts w:asciiTheme="minorHAnsi" w:hAnsiTheme="minorHAnsi" w:cstheme="minorHAns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71ABB4F" w14:textId="77777777" w:rsidR="00B33EC3" w:rsidRPr="007929E5" w:rsidRDefault="00B33EC3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vAlign w:val="bottom"/>
          </w:tcPr>
          <w:p w14:paraId="6790A3E2" w14:textId="125FCB9E" w:rsidR="00B33EC3" w:rsidRPr="007929E5" w:rsidRDefault="00D357CC" w:rsidP="00D35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color w:val="000000"/>
                <w:sz w:val="28"/>
                <w:szCs w:val="28"/>
                <w:lang w:val="en-GB"/>
              </w:rPr>
            </w:pPr>
            <w:r w:rsidRPr="007929E5">
              <w:rPr>
                <w:rFonts w:asciiTheme="minorHAnsi" w:hAnsiTheme="minorHAnsi" w:cstheme="minorHAns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2EBFB4E" w14:textId="77777777" w:rsidR="00B33EC3" w:rsidRPr="007929E5" w:rsidRDefault="00B33EC3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14AFE3" w14:textId="001333BC" w:rsidR="00B33EC3" w:rsidRPr="007929E5" w:rsidRDefault="00D357CC" w:rsidP="00D35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15" w:right="-105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7929E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EAC550F" w14:textId="77777777" w:rsidR="00B33EC3" w:rsidRPr="007929E5" w:rsidRDefault="00B33EC3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vAlign w:val="bottom"/>
          </w:tcPr>
          <w:p w14:paraId="0447DFC5" w14:textId="7BB463C6" w:rsidR="00B33EC3" w:rsidRPr="007929E5" w:rsidRDefault="00D357CC" w:rsidP="00D35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7929E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4602856" w14:textId="77777777" w:rsidR="00B33EC3" w:rsidRPr="007929E5" w:rsidRDefault="00B33EC3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vAlign w:val="bottom"/>
          </w:tcPr>
          <w:p w14:paraId="07F845AF" w14:textId="092CB74D" w:rsidR="00B33EC3" w:rsidRPr="007929E5" w:rsidRDefault="00D357CC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7929E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74,823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960744" w14:textId="77777777" w:rsidR="00B33EC3" w:rsidRPr="007929E5" w:rsidRDefault="00B33EC3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8A19A7D" w14:textId="444C5A86" w:rsidR="00B33EC3" w:rsidRPr="007929E5" w:rsidRDefault="00D357CC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15" w:right="72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7929E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127,329</w:t>
            </w:r>
          </w:p>
        </w:tc>
      </w:tr>
      <w:tr w:rsidR="00B33EC3" w:rsidRPr="007929E5" w14:paraId="09612E4F" w14:textId="77777777" w:rsidTr="00B33EC3">
        <w:trPr>
          <w:trHeight w:val="227"/>
        </w:trPr>
        <w:tc>
          <w:tcPr>
            <w:tcW w:w="31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E686FA5" w14:textId="77777777" w:rsidR="00B33EC3" w:rsidRPr="007929E5" w:rsidRDefault="00B33EC3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7929E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- </w:t>
            </w:r>
            <w:r w:rsidRPr="007929E5">
              <w:rPr>
                <w:rFonts w:asciiTheme="minorHAnsi" w:hAnsiTheme="minorHAnsi" w:cstheme="minorHAnsi" w:hint="cs"/>
                <w:color w:val="000000"/>
                <w:sz w:val="28"/>
                <w:szCs w:val="28"/>
                <w:cs/>
              </w:rPr>
              <w:t>(กลับรายการ</w:t>
            </w:r>
            <w:r w:rsidRPr="007929E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) </w:t>
            </w:r>
            <w:r w:rsidRPr="007929E5">
              <w:rPr>
                <w:rFonts w:asciiTheme="minorHAnsi" w:hAnsiTheme="minorHAnsi" w:cstheme="minorHAnsi" w:hint="cs"/>
                <w:color w:val="000000"/>
                <w:sz w:val="28"/>
                <w:szCs w:val="28"/>
                <w:cs/>
              </w:rPr>
              <w:t>หนี้สูญและ</w:t>
            </w:r>
          </w:p>
          <w:p w14:paraId="320E8CF0" w14:textId="071658CC" w:rsidR="00B33EC3" w:rsidRPr="007929E5" w:rsidRDefault="00B33EC3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HAnsi" w:hAnsiTheme="minorHAnsi" w:cstheme="minorHAnsi"/>
                <w:color w:val="000000"/>
                <w:sz w:val="28"/>
                <w:szCs w:val="28"/>
                <w:cs/>
              </w:rPr>
            </w:pPr>
            <w:r w:rsidRPr="007929E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  </w:t>
            </w:r>
            <w:r w:rsidRPr="007929E5">
              <w:rPr>
                <w:rFonts w:asciiTheme="minorHAnsi" w:hAnsiTheme="minorHAnsi" w:cstheme="minorHAnsi" w:hint="cs"/>
                <w:color w:val="000000"/>
                <w:sz w:val="28"/>
                <w:szCs w:val="28"/>
                <w:cs/>
              </w:rPr>
              <w:t>หนี้สงสัยจะสูญ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341A7C7" w14:textId="4A7604DF" w:rsidR="00B33EC3" w:rsidRPr="007929E5" w:rsidRDefault="00D357CC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color w:val="000000"/>
                <w:sz w:val="28"/>
                <w:szCs w:val="28"/>
                <w:lang w:val="en-GB"/>
              </w:rPr>
            </w:pPr>
            <w:r w:rsidRPr="007929E5">
              <w:rPr>
                <w:rFonts w:asciiTheme="minorHAnsi" w:hAnsiTheme="minorHAnsi" w:cstheme="minorHAnsi"/>
                <w:color w:val="000000"/>
                <w:sz w:val="28"/>
                <w:szCs w:val="28"/>
                <w:lang w:val="en-GB"/>
              </w:rPr>
              <w:t>(39,577)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8CE8045" w14:textId="77777777" w:rsidR="00B33EC3" w:rsidRPr="007929E5" w:rsidRDefault="00B33EC3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  <w:vAlign w:val="bottom"/>
          </w:tcPr>
          <w:p w14:paraId="651B9E06" w14:textId="6E30EC36" w:rsidR="00B33EC3" w:rsidRPr="007929E5" w:rsidRDefault="00D357CC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color w:val="000000"/>
                <w:sz w:val="28"/>
                <w:szCs w:val="28"/>
                <w:lang w:val="en-GB"/>
              </w:rPr>
            </w:pPr>
            <w:r w:rsidRPr="007929E5">
              <w:rPr>
                <w:rFonts w:asciiTheme="minorHAnsi" w:hAnsiTheme="minorHAnsi" w:cstheme="minorHAnsi"/>
                <w:color w:val="000000"/>
                <w:sz w:val="28"/>
                <w:szCs w:val="28"/>
                <w:lang w:val="en-GB"/>
              </w:rPr>
              <w:t>(56,932)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F8A268A" w14:textId="77777777" w:rsidR="00B33EC3" w:rsidRPr="007929E5" w:rsidRDefault="00B33EC3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vAlign w:val="bottom"/>
          </w:tcPr>
          <w:p w14:paraId="21F57E96" w14:textId="492CF950" w:rsidR="00B33EC3" w:rsidRPr="007929E5" w:rsidRDefault="00D357CC" w:rsidP="00D35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15" w:right="-103"/>
              <w:rPr>
                <w:rFonts w:asciiTheme="minorHAnsi" w:hAnsiTheme="minorHAnsi" w:cstheme="minorHAnsi"/>
                <w:color w:val="000000"/>
                <w:sz w:val="28"/>
                <w:szCs w:val="28"/>
                <w:lang w:val="en-GB"/>
              </w:rPr>
            </w:pPr>
            <w:r w:rsidRPr="007929E5">
              <w:rPr>
                <w:rFonts w:asciiTheme="minorHAnsi" w:hAnsiTheme="minorHAnsi" w:cstheme="minorHAns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205FD1C" w14:textId="77777777" w:rsidR="00B33EC3" w:rsidRPr="007929E5" w:rsidRDefault="00B33EC3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vAlign w:val="bottom"/>
          </w:tcPr>
          <w:p w14:paraId="1ACBF2FE" w14:textId="5D654DA0" w:rsidR="00B33EC3" w:rsidRPr="007929E5" w:rsidRDefault="00D357CC" w:rsidP="00D35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color w:val="000000"/>
                <w:sz w:val="28"/>
                <w:szCs w:val="28"/>
                <w:lang w:val="en-GB"/>
              </w:rPr>
            </w:pPr>
            <w:r w:rsidRPr="007929E5">
              <w:rPr>
                <w:rFonts w:asciiTheme="minorHAnsi" w:hAnsiTheme="minorHAnsi" w:cstheme="minorHAns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D35A942" w14:textId="77777777" w:rsidR="00B33EC3" w:rsidRPr="007929E5" w:rsidRDefault="00B33EC3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AAF82F" w14:textId="541FE32B" w:rsidR="00B33EC3" w:rsidRPr="007929E5" w:rsidRDefault="00D357CC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15" w:right="-105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7929E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FFFE72E" w14:textId="77777777" w:rsidR="00B33EC3" w:rsidRPr="007929E5" w:rsidRDefault="00B33EC3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vAlign w:val="bottom"/>
          </w:tcPr>
          <w:p w14:paraId="4754D42F" w14:textId="665ABD37" w:rsidR="00B33EC3" w:rsidRPr="007929E5" w:rsidRDefault="00D357CC" w:rsidP="00D35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7929E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C5CEE50" w14:textId="77777777" w:rsidR="00B33EC3" w:rsidRPr="007929E5" w:rsidRDefault="00B33EC3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vAlign w:val="bottom"/>
          </w:tcPr>
          <w:p w14:paraId="342F215F" w14:textId="587D25CC" w:rsidR="00B33EC3" w:rsidRPr="007929E5" w:rsidRDefault="00D357CC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7929E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(39,574)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1FF6BB" w14:textId="77777777" w:rsidR="00B33EC3" w:rsidRPr="007929E5" w:rsidRDefault="00B33EC3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84926C5" w14:textId="42F5C838" w:rsidR="00B33EC3" w:rsidRPr="007929E5" w:rsidRDefault="00D357CC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15" w:right="72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7929E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(56,932)</w:t>
            </w:r>
          </w:p>
        </w:tc>
      </w:tr>
      <w:tr w:rsidR="007155A5" w:rsidRPr="007929E5" w14:paraId="56DCF1D5" w14:textId="77777777" w:rsidTr="00B33EC3">
        <w:trPr>
          <w:trHeight w:val="227"/>
        </w:trPr>
        <w:tc>
          <w:tcPr>
            <w:tcW w:w="31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C2D341" w14:textId="77777777" w:rsidR="007155A5" w:rsidRPr="007929E5" w:rsidRDefault="007155A5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42F3B9A" w14:textId="77777777" w:rsidR="007155A5" w:rsidRPr="007929E5" w:rsidRDefault="007155A5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30E7EBA" w14:textId="77777777" w:rsidR="007155A5" w:rsidRPr="007929E5" w:rsidRDefault="007155A5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  <w:vAlign w:val="bottom"/>
          </w:tcPr>
          <w:p w14:paraId="6E20821B" w14:textId="77777777" w:rsidR="007155A5" w:rsidRPr="007929E5" w:rsidRDefault="007155A5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02C2C28" w14:textId="77777777" w:rsidR="007155A5" w:rsidRPr="007929E5" w:rsidRDefault="007155A5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vAlign w:val="bottom"/>
          </w:tcPr>
          <w:p w14:paraId="69A6FF87" w14:textId="77777777" w:rsidR="007155A5" w:rsidRPr="007929E5" w:rsidRDefault="007155A5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15" w:right="-103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6A5C7C4" w14:textId="77777777" w:rsidR="007155A5" w:rsidRPr="007929E5" w:rsidRDefault="007155A5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vAlign w:val="bottom"/>
          </w:tcPr>
          <w:p w14:paraId="60ED8F5B" w14:textId="77777777" w:rsidR="007155A5" w:rsidRPr="007929E5" w:rsidRDefault="007155A5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4A17825" w14:textId="77777777" w:rsidR="007155A5" w:rsidRPr="007929E5" w:rsidRDefault="007155A5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8ACE01" w14:textId="77777777" w:rsidR="007155A5" w:rsidRPr="007929E5" w:rsidRDefault="007155A5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15" w:right="-105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50DB670" w14:textId="77777777" w:rsidR="007155A5" w:rsidRPr="007929E5" w:rsidRDefault="007155A5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vAlign w:val="bottom"/>
          </w:tcPr>
          <w:p w14:paraId="4A1C9165" w14:textId="77777777" w:rsidR="007155A5" w:rsidRPr="007929E5" w:rsidRDefault="007155A5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502BE10" w14:textId="77777777" w:rsidR="007155A5" w:rsidRPr="007929E5" w:rsidRDefault="007155A5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vAlign w:val="bottom"/>
          </w:tcPr>
          <w:p w14:paraId="154234A5" w14:textId="77777777" w:rsidR="007155A5" w:rsidRPr="007929E5" w:rsidRDefault="007155A5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7EA66B3" w14:textId="77777777" w:rsidR="007155A5" w:rsidRPr="007929E5" w:rsidRDefault="007155A5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672A2D0" w14:textId="77777777" w:rsidR="007155A5" w:rsidRPr="007929E5" w:rsidRDefault="007155A5" w:rsidP="0065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15" w:right="72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A5D47" w:rsidRPr="007929E5" w14:paraId="753C0B2A" w14:textId="77777777" w:rsidTr="00FA5D47">
        <w:trPr>
          <w:trHeight w:val="227"/>
        </w:trPr>
        <w:tc>
          <w:tcPr>
            <w:tcW w:w="31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15AF80" w14:textId="249FB7D5" w:rsidR="00FA5D47" w:rsidRPr="007929E5" w:rsidRDefault="00FA5D47" w:rsidP="00FA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7929E5">
              <w:rPr>
                <w:rFonts w:asciiTheme="minorHAnsi" w:hAnsiTheme="minorHAnsi" w:cstheme="minorHAnsi"/>
                <w:color w:val="000000"/>
                <w:sz w:val="28"/>
                <w:szCs w:val="28"/>
                <w:cs/>
                <w:lang w:val="en-GB"/>
              </w:rPr>
              <w:t>สินทรัพย์ส่วนงาน</w:t>
            </w:r>
            <w:r w:rsidRPr="007929E5">
              <w:rPr>
                <w:rFonts w:asciiTheme="minorHAnsi" w:hAnsiTheme="minorHAnsi" w:cstheme="minorHAnsi" w:hint="cs"/>
                <w:color w:val="000000"/>
                <w:sz w:val="28"/>
                <w:szCs w:val="28"/>
                <w:cs/>
                <w:lang w:val="en-GB"/>
              </w:rPr>
              <w:t xml:space="preserve"> ณ วันที่ </w:t>
            </w:r>
            <w:r w:rsidRPr="007929E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31 </w:t>
            </w:r>
            <w:r w:rsidRPr="007929E5">
              <w:rPr>
                <w:rFonts w:asciiTheme="minorHAnsi" w:hAnsiTheme="minorHAnsi" w:cstheme="minorHAnsi" w:hint="cs"/>
                <w:color w:val="000000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3FABFC1" w14:textId="070A3078" w:rsidR="00FA5D47" w:rsidRPr="007929E5" w:rsidRDefault="006047F7" w:rsidP="00FA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929E5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val="en-GB"/>
              </w:rPr>
              <w:t>1,550,743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059B2B81" w14:textId="77777777" w:rsidR="00FA5D47" w:rsidRPr="007929E5" w:rsidRDefault="00FA5D47" w:rsidP="00FA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CE0A5EB" w14:textId="6E6BCA11" w:rsidR="00FA5D47" w:rsidRPr="007929E5" w:rsidRDefault="00FA5D47" w:rsidP="00FA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929E5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1,586,902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4149E8BC" w14:textId="77777777" w:rsidR="00FA5D47" w:rsidRPr="007929E5" w:rsidRDefault="00FA5D47" w:rsidP="00FA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B724F42" w14:textId="527B41AB" w:rsidR="00FA5D47" w:rsidRPr="007929E5" w:rsidRDefault="006047F7" w:rsidP="00FA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15" w:right="-103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929E5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val="en-GB"/>
              </w:rPr>
              <w:t>645,113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7B578472" w14:textId="77777777" w:rsidR="00FA5D47" w:rsidRPr="007929E5" w:rsidRDefault="00FA5D47" w:rsidP="00FA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780F1B6" w14:textId="3833D6C7" w:rsidR="00FA5D47" w:rsidRPr="007929E5" w:rsidRDefault="00FA5D47" w:rsidP="00FA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929E5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139,519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58C5CD53" w14:textId="77777777" w:rsidR="00FA5D47" w:rsidRPr="007929E5" w:rsidRDefault="00FA5D47" w:rsidP="00FA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62CCCF" w14:textId="2C5F6123" w:rsidR="00FA5D47" w:rsidRPr="007929E5" w:rsidRDefault="006047F7" w:rsidP="00FA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15" w:right="-105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7929E5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65,</w:t>
            </w:r>
            <w:r w:rsidR="00F76C72" w:rsidRPr="007929E5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212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457EB00" w14:textId="77777777" w:rsidR="00FA5D47" w:rsidRPr="007929E5" w:rsidRDefault="00FA5D47" w:rsidP="00FA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BDF5BFC" w14:textId="37C359A6" w:rsidR="00FA5D47" w:rsidRPr="007929E5" w:rsidRDefault="00FA5D47" w:rsidP="00FA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7929E5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46,257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2D8851F" w14:textId="77777777" w:rsidR="00FA5D47" w:rsidRPr="007929E5" w:rsidRDefault="00FA5D47" w:rsidP="00FA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777E768" w14:textId="59FE904B" w:rsidR="00FA5D47" w:rsidRPr="007929E5" w:rsidRDefault="006047F7" w:rsidP="00FA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7929E5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2,26</w:t>
            </w:r>
            <w:r w:rsidR="0082249D" w:rsidRPr="007929E5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1</w:t>
            </w:r>
            <w:r w:rsidRPr="007929E5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,</w:t>
            </w:r>
            <w:r w:rsidR="0082249D" w:rsidRPr="007929E5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068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DF53EE6" w14:textId="77777777" w:rsidR="00FA5D47" w:rsidRPr="007929E5" w:rsidRDefault="00FA5D47" w:rsidP="00FA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47AC74A" w14:textId="7878FB9F" w:rsidR="00FA5D47" w:rsidRPr="007929E5" w:rsidRDefault="00FA5D47" w:rsidP="00FA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15" w:right="72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7929E5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1,772,678</w:t>
            </w:r>
          </w:p>
        </w:tc>
      </w:tr>
      <w:tr w:rsidR="00FA5D47" w:rsidRPr="007929E5" w14:paraId="491D4A4E" w14:textId="77777777" w:rsidTr="00FA5D47">
        <w:trPr>
          <w:trHeight w:val="227"/>
        </w:trPr>
        <w:tc>
          <w:tcPr>
            <w:tcW w:w="31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0109F4" w14:textId="77777777" w:rsidR="00FA5D47" w:rsidRPr="007929E5" w:rsidRDefault="00FA5D47" w:rsidP="00FA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1E7A30C" w14:textId="77777777" w:rsidR="00FA5D47" w:rsidRPr="007929E5" w:rsidRDefault="00FA5D47" w:rsidP="00FA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E66A8D3" w14:textId="77777777" w:rsidR="00FA5D47" w:rsidRPr="007929E5" w:rsidRDefault="00FA5D47" w:rsidP="00FA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367799A" w14:textId="77777777" w:rsidR="00FA5D47" w:rsidRPr="007929E5" w:rsidRDefault="00FA5D47" w:rsidP="00FA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3B0D659" w14:textId="77777777" w:rsidR="00FA5D47" w:rsidRPr="007929E5" w:rsidRDefault="00FA5D47" w:rsidP="00FA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21BE029" w14:textId="77777777" w:rsidR="00FA5D47" w:rsidRPr="007929E5" w:rsidRDefault="00FA5D47" w:rsidP="00FA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15" w:right="-103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127357D8" w14:textId="77777777" w:rsidR="00FA5D47" w:rsidRPr="007929E5" w:rsidRDefault="00FA5D47" w:rsidP="00FA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0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DFDAFDD" w14:textId="77777777" w:rsidR="00FA5D47" w:rsidRPr="007929E5" w:rsidRDefault="00FA5D47" w:rsidP="00FA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850AC8B" w14:textId="77777777" w:rsidR="00FA5D47" w:rsidRPr="007929E5" w:rsidRDefault="00FA5D47" w:rsidP="00FA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F822B2" w14:textId="77777777" w:rsidR="00FA5D47" w:rsidRPr="007929E5" w:rsidRDefault="00FA5D47" w:rsidP="00FA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15" w:right="-105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0F57C41C" w14:textId="77777777" w:rsidR="00FA5D47" w:rsidRPr="007929E5" w:rsidRDefault="00FA5D47" w:rsidP="00FA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50B178D" w14:textId="77777777" w:rsidR="00FA5D47" w:rsidRPr="007929E5" w:rsidRDefault="00FA5D47" w:rsidP="00FA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5934A9A" w14:textId="77777777" w:rsidR="00FA5D47" w:rsidRPr="007929E5" w:rsidRDefault="00FA5D47" w:rsidP="00FA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04" w:type="dxa"/>
            <w:tcBorders>
              <w:top w:val="double" w:sz="4" w:space="0" w:color="auto"/>
              <w:left w:val="nil"/>
              <w:right w:val="nil"/>
            </w:tcBorders>
          </w:tcPr>
          <w:p w14:paraId="7EA1A945" w14:textId="77777777" w:rsidR="00FA5D47" w:rsidRPr="007929E5" w:rsidRDefault="00FA5D47" w:rsidP="00FA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AE7A62B" w14:textId="77777777" w:rsidR="00FA5D47" w:rsidRPr="007929E5" w:rsidRDefault="00FA5D47" w:rsidP="00FA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43DE7AE4" w14:textId="77777777" w:rsidR="00FA5D47" w:rsidRPr="007929E5" w:rsidRDefault="00FA5D47" w:rsidP="00FA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15" w:right="72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A5D47" w:rsidRPr="007929E5" w14:paraId="7CC8F5DC" w14:textId="77777777" w:rsidTr="00FA5D47">
        <w:trPr>
          <w:trHeight w:val="227"/>
        </w:trPr>
        <w:tc>
          <w:tcPr>
            <w:tcW w:w="31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268854" w14:textId="7997B47F" w:rsidR="00FA5D47" w:rsidRPr="007929E5" w:rsidRDefault="00FA5D47" w:rsidP="00FA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7929E5">
              <w:rPr>
                <w:rFonts w:asciiTheme="minorHAnsi" w:hAnsiTheme="minorHAnsi" w:cstheme="minorHAnsi"/>
                <w:color w:val="000000"/>
                <w:sz w:val="28"/>
                <w:szCs w:val="28"/>
                <w:cs/>
                <w:lang w:val="en-GB"/>
              </w:rPr>
              <w:t>หนี้สินส่วนงาน</w:t>
            </w:r>
            <w:r w:rsidRPr="007929E5">
              <w:rPr>
                <w:rFonts w:asciiTheme="minorHAnsi" w:hAnsiTheme="minorHAnsi" w:cstheme="minorHAnsi"/>
                <w:color w:val="000000"/>
                <w:sz w:val="28"/>
                <w:szCs w:val="28"/>
                <w:lang w:val="en-GB"/>
              </w:rPr>
              <w:t xml:space="preserve"> </w:t>
            </w:r>
            <w:r w:rsidRPr="007929E5">
              <w:rPr>
                <w:rFonts w:asciiTheme="minorHAnsi" w:hAnsiTheme="minorHAnsi" w:cstheme="minorHAnsi" w:hint="cs"/>
                <w:color w:val="000000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7929E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31</w:t>
            </w:r>
            <w:r w:rsidRPr="007929E5">
              <w:rPr>
                <w:rFonts w:asciiTheme="minorHAnsi" w:hAnsiTheme="minorHAnsi" w:cstheme="minorHAnsi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548E1B9" w14:textId="00D84B44" w:rsidR="00FA5D47" w:rsidRPr="007929E5" w:rsidRDefault="006047F7" w:rsidP="00FA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929E5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val="en-GB"/>
              </w:rPr>
              <w:t>353,293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8083C91" w14:textId="77777777" w:rsidR="00FA5D47" w:rsidRPr="007929E5" w:rsidRDefault="00FA5D47" w:rsidP="00FA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F084FA8" w14:textId="33A80ACC" w:rsidR="00FA5D47" w:rsidRPr="007929E5" w:rsidRDefault="00341E6E" w:rsidP="00FA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929E5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val="en-GB"/>
              </w:rPr>
              <w:t>323,451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5CE4B6B9" w14:textId="77777777" w:rsidR="00FA5D47" w:rsidRPr="007929E5" w:rsidRDefault="00FA5D47" w:rsidP="00FA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D42B71D" w14:textId="03EC74EA" w:rsidR="00FA5D47" w:rsidRPr="007929E5" w:rsidRDefault="006047F7" w:rsidP="00FA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15" w:right="-103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929E5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val="en-GB"/>
              </w:rPr>
              <w:t>433,273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1377C08F" w14:textId="77777777" w:rsidR="00FA5D47" w:rsidRPr="007929E5" w:rsidRDefault="00FA5D47" w:rsidP="00FA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422EC70" w14:textId="47310E52" w:rsidR="00FA5D47" w:rsidRPr="007929E5" w:rsidRDefault="00341E6E" w:rsidP="00FA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929E5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val="en-GB"/>
              </w:rPr>
              <w:t>51,556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7AD57141" w14:textId="77777777" w:rsidR="00FA5D47" w:rsidRPr="007929E5" w:rsidRDefault="00FA5D47" w:rsidP="00FA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966D275" w14:textId="06F39616" w:rsidR="00FA5D47" w:rsidRPr="007929E5" w:rsidRDefault="006047F7" w:rsidP="00FA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15" w:right="-105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7929E5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20,</w:t>
            </w:r>
            <w:r w:rsidR="0082249D" w:rsidRPr="007929E5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724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8A4B87C" w14:textId="77777777" w:rsidR="00FA5D47" w:rsidRPr="007929E5" w:rsidRDefault="00FA5D47" w:rsidP="00FA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24628B0" w14:textId="7CBBE12E" w:rsidR="00FA5D47" w:rsidRPr="007929E5" w:rsidRDefault="00341E6E" w:rsidP="00FA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7929E5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val="en-GB"/>
              </w:rPr>
              <w:t>20,901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893D841" w14:textId="77777777" w:rsidR="00FA5D47" w:rsidRPr="007929E5" w:rsidRDefault="00FA5D47" w:rsidP="00FA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ADC1A2C" w14:textId="71F75C7B" w:rsidR="00FA5D47" w:rsidRPr="007929E5" w:rsidRDefault="006047F7" w:rsidP="00FA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7929E5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807,290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8E4B452" w14:textId="77777777" w:rsidR="00FA5D47" w:rsidRPr="007929E5" w:rsidRDefault="00FA5D47" w:rsidP="00FA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8E67951" w14:textId="19D06EA8" w:rsidR="00FA5D47" w:rsidRPr="007929E5" w:rsidRDefault="00EA471E" w:rsidP="00FA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15" w:right="72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7929E5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3</w:t>
            </w:r>
            <w:r w:rsidR="00341E6E" w:rsidRPr="007929E5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95,908</w:t>
            </w:r>
          </w:p>
        </w:tc>
      </w:tr>
    </w:tbl>
    <w:p w14:paraId="60723FCF" w14:textId="66ED1365" w:rsidR="0059527C" w:rsidRPr="007929E5" w:rsidRDefault="0059527C"/>
    <w:p w14:paraId="5C49DB7B" w14:textId="0F4D0257" w:rsidR="00FA5D47" w:rsidRPr="007929E5" w:rsidRDefault="00FA5D47" w:rsidP="00FA5D47">
      <w:pPr>
        <w:tabs>
          <w:tab w:val="clear" w:pos="227"/>
          <w:tab w:val="clear" w:pos="454"/>
          <w:tab w:val="clear" w:pos="680"/>
          <w:tab w:val="left" w:pos="720"/>
        </w:tabs>
        <w:ind w:left="36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185F7031" w14:textId="205FBE33" w:rsidR="00B33EC3" w:rsidRPr="007929E5" w:rsidRDefault="00B33EC3" w:rsidP="00FA5D47">
      <w:pPr>
        <w:tabs>
          <w:tab w:val="clear" w:pos="227"/>
          <w:tab w:val="clear" w:pos="454"/>
          <w:tab w:val="clear" w:pos="680"/>
          <w:tab w:val="left" w:pos="720"/>
        </w:tabs>
        <w:ind w:left="36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14107F6D" w14:textId="57F5245B" w:rsidR="00B33EC3" w:rsidRPr="007929E5" w:rsidRDefault="00B33EC3" w:rsidP="00FA5D47">
      <w:pPr>
        <w:tabs>
          <w:tab w:val="clear" w:pos="227"/>
          <w:tab w:val="clear" w:pos="454"/>
          <w:tab w:val="clear" w:pos="680"/>
          <w:tab w:val="left" w:pos="720"/>
        </w:tabs>
        <w:ind w:left="36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728093E4" w14:textId="49B6940E" w:rsidR="00B33EC3" w:rsidRPr="007929E5" w:rsidRDefault="00B33EC3" w:rsidP="00FA5D47">
      <w:pPr>
        <w:tabs>
          <w:tab w:val="clear" w:pos="227"/>
          <w:tab w:val="clear" w:pos="454"/>
          <w:tab w:val="clear" w:pos="680"/>
          <w:tab w:val="left" w:pos="720"/>
        </w:tabs>
        <w:ind w:left="36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tbl>
      <w:tblPr>
        <w:tblW w:w="14355" w:type="dxa"/>
        <w:jc w:val="center"/>
        <w:tblLayout w:type="fixed"/>
        <w:tblLook w:val="01E0" w:firstRow="1" w:lastRow="1" w:firstColumn="1" w:lastColumn="1" w:noHBand="0" w:noVBand="0"/>
      </w:tblPr>
      <w:tblGrid>
        <w:gridCol w:w="4137"/>
        <w:gridCol w:w="994"/>
        <w:gridCol w:w="249"/>
        <w:gridCol w:w="1013"/>
        <w:gridCol w:w="267"/>
        <w:gridCol w:w="993"/>
        <w:gridCol w:w="273"/>
        <w:gridCol w:w="1079"/>
        <w:gridCol w:w="270"/>
        <w:gridCol w:w="1080"/>
        <w:gridCol w:w="242"/>
        <w:gridCol w:w="1081"/>
        <w:gridCol w:w="236"/>
        <w:gridCol w:w="1087"/>
        <w:gridCol w:w="253"/>
        <w:gridCol w:w="1086"/>
        <w:gridCol w:w="15"/>
      </w:tblGrid>
      <w:tr w:rsidR="00FA5D47" w:rsidRPr="007929E5" w14:paraId="4DD4676B" w14:textId="77777777" w:rsidTr="00FA5D47">
        <w:trPr>
          <w:gridAfter w:val="1"/>
          <w:wAfter w:w="15" w:type="dxa"/>
          <w:trHeight w:val="87"/>
          <w:tblHeader/>
          <w:jc w:val="center"/>
        </w:trPr>
        <w:tc>
          <w:tcPr>
            <w:tcW w:w="4137" w:type="dxa"/>
            <w:vAlign w:val="bottom"/>
          </w:tcPr>
          <w:p w14:paraId="1875E0E4" w14:textId="77777777" w:rsidR="00FA5D47" w:rsidRPr="007929E5" w:rsidRDefault="00FA5D47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203" w:type="dxa"/>
            <w:gridSpan w:val="15"/>
            <w:hideMark/>
          </w:tcPr>
          <w:p w14:paraId="7D41512F" w14:textId="77777777" w:rsidR="00FA5D47" w:rsidRPr="007929E5" w:rsidRDefault="00FA5D47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 w:hint="cs"/>
                <w:b/>
                <w:bCs/>
                <w:sz w:val="28"/>
                <w:szCs w:val="28"/>
                <w:cs/>
                <w:lang w:eastAsia="en-GB"/>
              </w:rPr>
              <w:t>งบการเงินรวม</w:t>
            </w:r>
          </w:p>
        </w:tc>
      </w:tr>
      <w:tr w:rsidR="00FA5D47" w:rsidRPr="007929E5" w14:paraId="47FF12DA" w14:textId="77777777" w:rsidTr="00FA5D47">
        <w:trPr>
          <w:trHeight w:val="87"/>
          <w:tblHeader/>
          <w:jc w:val="center"/>
        </w:trPr>
        <w:tc>
          <w:tcPr>
            <w:tcW w:w="4137" w:type="dxa"/>
            <w:vAlign w:val="bottom"/>
          </w:tcPr>
          <w:p w14:paraId="68904AB6" w14:textId="77777777" w:rsidR="00FA5D47" w:rsidRPr="007929E5" w:rsidRDefault="00FA5D47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256" w:type="dxa"/>
            <w:gridSpan w:val="3"/>
          </w:tcPr>
          <w:p w14:paraId="028F15F7" w14:textId="77777777" w:rsidR="00FA5D47" w:rsidRPr="007929E5" w:rsidRDefault="00FA5D47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  <w:p w14:paraId="464A6325" w14:textId="77777777" w:rsidR="00FA5D47" w:rsidRPr="007929E5" w:rsidRDefault="00FA5D47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 w:hint="cs"/>
                <w:b/>
                <w:bCs/>
                <w:sz w:val="28"/>
                <w:szCs w:val="28"/>
                <w:cs/>
                <w:lang w:eastAsia="en-GB"/>
              </w:rPr>
              <w:t>ธุรกิจการชำระเงิน</w:t>
            </w:r>
          </w:p>
          <w:p w14:paraId="2ECA680C" w14:textId="77777777" w:rsidR="00FA5D47" w:rsidRPr="007929E5" w:rsidRDefault="00FA5D47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 w:hint="cs"/>
                <w:b/>
                <w:bCs/>
                <w:sz w:val="28"/>
                <w:szCs w:val="28"/>
                <w:cs/>
                <w:lang w:eastAsia="en-GB"/>
              </w:rPr>
              <w:t>ทางอิเล็กทรอนิกส์</w:t>
            </w:r>
          </w:p>
        </w:tc>
        <w:tc>
          <w:tcPr>
            <w:tcW w:w="267" w:type="dxa"/>
          </w:tcPr>
          <w:p w14:paraId="26066A87" w14:textId="77777777" w:rsidR="00FA5D47" w:rsidRPr="007929E5" w:rsidRDefault="00FA5D47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345" w:type="dxa"/>
            <w:gridSpan w:val="3"/>
            <w:hideMark/>
          </w:tcPr>
          <w:p w14:paraId="5F319289" w14:textId="77777777" w:rsidR="00FA5D47" w:rsidRPr="007929E5" w:rsidRDefault="00FA5D47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 w:hint="cs"/>
                <w:b/>
                <w:bCs/>
                <w:sz w:val="28"/>
                <w:szCs w:val="28"/>
                <w:cs/>
                <w:lang w:eastAsia="en-GB"/>
              </w:rPr>
              <w:t>ธุรกิจจำหน่ายอาหาร</w:t>
            </w:r>
          </w:p>
          <w:p w14:paraId="0BCF7547" w14:textId="77777777" w:rsidR="00FA5D47" w:rsidRPr="007929E5" w:rsidRDefault="00FA5D47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 w:hint="cs"/>
                <w:b/>
                <w:bCs/>
                <w:sz w:val="28"/>
                <w:szCs w:val="28"/>
                <w:cs/>
                <w:lang w:eastAsia="en-GB"/>
              </w:rPr>
              <w:t>และเครื่องดื่มผ่าน</w:t>
            </w:r>
          </w:p>
          <w:p w14:paraId="30D2E0A9" w14:textId="77777777" w:rsidR="00FA5D47" w:rsidRPr="007929E5" w:rsidRDefault="00FA5D47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 w:hint="cs"/>
                <w:b/>
                <w:bCs/>
                <w:sz w:val="28"/>
                <w:szCs w:val="28"/>
                <w:cs/>
                <w:lang w:eastAsia="en-GB"/>
              </w:rPr>
              <w:t>เครื่องอัตโนมัติ</w:t>
            </w:r>
          </w:p>
        </w:tc>
        <w:tc>
          <w:tcPr>
            <w:tcW w:w="270" w:type="dxa"/>
          </w:tcPr>
          <w:p w14:paraId="25019241" w14:textId="77777777" w:rsidR="00FA5D47" w:rsidRPr="007929E5" w:rsidRDefault="00FA5D47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403" w:type="dxa"/>
            <w:gridSpan w:val="3"/>
          </w:tcPr>
          <w:p w14:paraId="48549FCE" w14:textId="77777777" w:rsidR="00FA5D47" w:rsidRPr="007929E5" w:rsidRDefault="00FA5D47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  <w:p w14:paraId="718373A8" w14:textId="77777777" w:rsidR="00FA5D47" w:rsidRPr="007929E5" w:rsidRDefault="00FA5D47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 w:hint="cs"/>
                <w:b/>
                <w:bCs/>
                <w:sz w:val="28"/>
                <w:szCs w:val="28"/>
                <w:cs/>
                <w:lang w:eastAsia="en-GB"/>
              </w:rPr>
              <w:t>ธุรกิจบริหารจัดการ</w:t>
            </w:r>
          </w:p>
          <w:p w14:paraId="5AF8DB5B" w14:textId="77777777" w:rsidR="00FA5D47" w:rsidRPr="007929E5" w:rsidRDefault="00FA5D47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 w:hint="cs"/>
                <w:b/>
                <w:bCs/>
                <w:sz w:val="28"/>
                <w:szCs w:val="28"/>
                <w:cs/>
                <w:lang w:eastAsia="en-GB"/>
              </w:rPr>
              <w:t>ศูนย์อาหาร</w:t>
            </w:r>
          </w:p>
        </w:tc>
        <w:tc>
          <w:tcPr>
            <w:tcW w:w="236" w:type="dxa"/>
          </w:tcPr>
          <w:p w14:paraId="18041E7C" w14:textId="77777777" w:rsidR="00FA5D47" w:rsidRPr="007929E5" w:rsidRDefault="00FA5D47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441" w:type="dxa"/>
            <w:gridSpan w:val="4"/>
          </w:tcPr>
          <w:p w14:paraId="71122827" w14:textId="77777777" w:rsidR="00FA5D47" w:rsidRPr="007929E5" w:rsidRDefault="00FA5D47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  <w:p w14:paraId="609B4758" w14:textId="77777777" w:rsidR="00FA5D47" w:rsidRPr="007929E5" w:rsidRDefault="00FA5D47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  <w:p w14:paraId="400CD974" w14:textId="77777777" w:rsidR="00FA5D47" w:rsidRPr="007929E5" w:rsidRDefault="00FA5D47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 w:hint="cs"/>
                <w:b/>
                <w:bCs/>
                <w:sz w:val="28"/>
                <w:szCs w:val="28"/>
                <w:cs/>
                <w:lang w:eastAsia="en-GB"/>
              </w:rPr>
              <w:t>รวมส่วนงานที่รายงาน</w:t>
            </w:r>
          </w:p>
        </w:tc>
      </w:tr>
      <w:tr w:rsidR="00FA5D47" w:rsidRPr="007929E5" w14:paraId="6B900C13" w14:textId="77777777" w:rsidTr="00FA5D47">
        <w:trPr>
          <w:trHeight w:val="87"/>
          <w:tblHeader/>
          <w:jc w:val="center"/>
        </w:trPr>
        <w:tc>
          <w:tcPr>
            <w:tcW w:w="4137" w:type="dxa"/>
            <w:vAlign w:val="bottom"/>
            <w:hideMark/>
          </w:tcPr>
          <w:p w14:paraId="1F831BA0" w14:textId="7CE705DA" w:rsidR="00FA5D47" w:rsidRPr="007929E5" w:rsidRDefault="00FA5D47" w:rsidP="00FA5D47">
            <w:pPr>
              <w:ind w:left="72" w:right="-115" w:hanging="72"/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สำหรับปีสิ้นสุดวันที่</w:t>
            </w:r>
            <w:r w:rsidRPr="007929E5"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7929E5"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31 ธันวาคม</w:t>
            </w:r>
          </w:p>
        </w:tc>
        <w:tc>
          <w:tcPr>
            <w:tcW w:w="994" w:type="dxa"/>
            <w:hideMark/>
          </w:tcPr>
          <w:p w14:paraId="03C78838" w14:textId="77777777" w:rsidR="00FA5D47" w:rsidRPr="007929E5" w:rsidRDefault="00FA5D47" w:rsidP="00FA5D47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cs/>
                <w:lang w:eastAsia="en-GB"/>
              </w:rPr>
            </w:pPr>
            <w:r w:rsidRPr="007929E5">
              <w:rPr>
                <w:rFonts w:asciiTheme="minorHAnsi" w:hAnsiTheme="minorHAnsi" w:cstheme="minorHAnsi" w:hint="cs"/>
                <w:sz w:val="28"/>
                <w:szCs w:val="28"/>
                <w:lang w:eastAsia="en-GB"/>
              </w:rPr>
              <w:t>2562</w:t>
            </w:r>
          </w:p>
        </w:tc>
        <w:tc>
          <w:tcPr>
            <w:tcW w:w="249" w:type="dxa"/>
          </w:tcPr>
          <w:p w14:paraId="18C17D93" w14:textId="77777777" w:rsidR="00FA5D47" w:rsidRPr="007929E5" w:rsidRDefault="00FA5D47" w:rsidP="00FA5D47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1013" w:type="dxa"/>
            <w:hideMark/>
          </w:tcPr>
          <w:p w14:paraId="51FB30D7" w14:textId="77777777" w:rsidR="00FA5D47" w:rsidRPr="007929E5" w:rsidRDefault="00FA5D47" w:rsidP="00FA5D47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 w:hint="cs"/>
                <w:sz w:val="28"/>
                <w:szCs w:val="28"/>
                <w:lang w:eastAsia="en-GB"/>
              </w:rPr>
              <w:t>2561</w:t>
            </w:r>
          </w:p>
        </w:tc>
        <w:tc>
          <w:tcPr>
            <w:tcW w:w="267" w:type="dxa"/>
          </w:tcPr>
          <w:p w14:paraId="2C8D8A0A" w14:textId="77777777" w:rsidR="00FA5D47" w:rsidRPr="007929E5" w:rsidRDefault="00FA5D47" w:rsidP="00FA5D47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993" w:type="dxa"/>
            <w:hideMark/>
          </w:tcPr>
          <w:p w14:paraId="4CF5649E" w14:textId="77777777" w:rsidR="00FA5D47" w:rsidRPr="007929E5" w:rsidRDefault="00FA5D47" w:rsidP="00FA5D47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 w:hint="cs"/>
                <w:sz w:val="28"/>
                <w:szCs w:val="28"/>
                <w:lang w:eastAsia="en-GB"/>
              </w:rPr>
              <w:t>2562</w:t>
            </w:r>
          </w:p>
        </w:tc>
        <w:tc>
          <w:tcPr>
            <w:tcW w:w="273" w:type="dxa"/>
          </w:tcPr>
          <w:p w14:paraId="7D21EA12" w14:textId="77777777" w:rsidR="00FA5D47" w:rsidRPr="007929E5" w:rsidRDefault="00FA5D47" w:rsidP="00FA5D47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1079" w:type="dxa"/>
            <w:hideMark/>
          </w:tcPr>
          <w:p w14:paraId="191DAB3A" w14:textId="77777777" w:rsidR="00FA5D47" w:rsidRPr="007929E5" w:rsidRDefault="00FA5D47" w:rsidP="00FA5D47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 w:hint="cs"/>
                <w:sz w:val="28"/>
                <w:szCs w:val="28"/>
                <w:lang w:eastAsia="en-GB"/>
              </w:rPr>
              <w:t>2561</w:t>
            </w:r>
          </w:p>
        </w:tc>
        <w:tc>
          <w:tcPr>
            <w:tcW w:w="270" w:type="dxa"/>
          </w:tcPr>
          <w:p w14:paraId="223E9F1F" w14:textId="77777777" w:rsidR="00FA5D47" w:rsidRPr="007929E5" w:rsidRDefault="00FA5D47" w:rsidP="00FA5D47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hideMark/>
          </w:tcPr>
          <w:p w14:paraId="576B33F0" w14:textId="77777777" w:rsidR="00FA5D47" w:rsidRPr="007929E5" w:rsidRDefault="00FA5D47" w:rsidP="00FA5D47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 w:hint="cs"/>
                <w:sz w:val="28"/>
                <w:szCs w:val="28"/>
                <w:lang w:eastAsia="en-GB"/>
              </w:rPr>
              <w:t>2562</w:t>
            </w:r>
          </w:p>
        </w:tc>
        <w:tc>
          <w:tcPr>
            <w:tcW w:w="242" w:type="dxa"/>
          </w:tcPr>
          <w:p w14:paraId="46B4698F" w14:textId="77777777" w:rsidR="00FA5D47" w:rsidRPr="007929E5" w:rsidRDefault="00FA5D47" w:rsidP="00FA5D47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1081" w:type="dxa"/>
            <w:hideMark/>
          </w:tcPr>
          <w:p w14:paraId="124277F5" w14:textId="77777777" w:rsidR="00FA5D47" w:rsidRPr="007929E5" w:rsidRDefault="00FA5D47" w:rsidP="00FA5D47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 w:hint="cs"/>
                <w:sz w:val="28"/>
                <w:szCs w:val="28"/>
                <w:lang w:eastAsia="en-GB"/>
              </w:rPr>
              <w:t>2561</w:t>
            </w:r>
          </w:p>
        </w:tc>
        <w:tc>
          <w:tcPr>
            <w:tcW w:w="236" w:type="dxa"/>
          </w:tcPr>
          <w:p w14:paraId="1B009FCA" w14:textId="77777777" w:rsidR="00FA5D47" w:rsidRPr="007929E5" w:rsidRDefault="00FA5D47" w:rsidP="00FA5D47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1087" w:type="dxa"/>
            <w:hideMark/>
          </w:tcPr>
          <w:p w14:paraId="01FEBB30" w14:textId="77777777" w:rsidR="00FA5D47" w:rsidRPr="007929E5" w:rsidRDefault="00FA5D47" w:rsidP="00FA5D47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 w:hint="cs"/>
                <w:sz w:val="28"/>
                <w:szCs w:val="28"/>
                <w:lang w:eastAsia="en-GB"/>
              </w:rPr>
              <w:t>2562</w:t>
            </w:r>
          </w:p>
        </w:tc>
        <w:tc>
          <w:tcPr>
            <w:tcW w:w="253" w:type="dxa"/>
          </w:tcPr>
          <w:p w14:paraId="245FD9C2" w14:textId="77777777" w:rsidR="00FA5D47" w:rsidRPr="007929E5" w:rsidRDefault="00FA5D47" w:rsidP="00FA5D47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1101" w:type="dxa"/>
            <w:gridSpan w:val="2"/>
            <w:hideMark/>
          </w:tcPr>
          <w:p w14:paraId="0C31BF99" w14:textId="77777777" w:rsidR="00FA5D47" w:rsidRPr="007929E5" w:rsidRDefault="00FA5D47" w:rsidP="00FA5D47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 w:hint="cs"/>
                <w:sz w:val="28"/>
                <w:szCs w:val="28"/>
                <w:lang w:eastAsia="en-GB"/>
              </w:rPr>
              <w:t>2561</w:t>
            </w:r>
          </w:p>
        </w:tc>
      </w:tr>
      <w:tr w:rsidR="00FA5D47" w:rsidRPr="007929E5" w14:paraId="606E6D75" w14:textId="77777777" w:rsidTr="00FA5D47">
        <w:trPr>
          <w:gridAfter w:val="1"/>
          <w:wAfter w:w="15" w:type="dxa"/>
          <w:jc w:val="center"/>
        </w:trPr>
        <w:tc>
          <w:tcPr>
            <w:tcW w:w="4137" w:type="dxa"/>
          </w:tcPr>
          <w:p w14:paraId="102C1749" w14:textId="77777777" w:rsidR="00FA5D47" w:rsidRPr="007929E5" w:rsidRDefault="00FA5D47">
            <w:pPr>
              <w:ind w:left="72" w:right="-115" w:hanging="72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203" w:type="dxa"/>
            <w:gridSpan w:val="15"/>
            <w:hideMark/>
          </w:tcPr>
          <w:p w14:paraId="06861208" w14:textId="77777777" w:rsidR="00FA5D47" w:rsidRPr="007929E5" w:rsidRDefault="00FA5D47">
            <w:pPr>
              <w:pStyle w:val="acctfourfigures"/>
              <w:tabs>
                <w:tab w:val="decimal" w:pos="359"/>
              </w:tabs>
              <w:spacing w:line="240" w:lineRule="atLeast"/>
              <w:ind w:left="-79" w:right="-45"/>
              <w:jc w:val="center"/>
              <w:rPr>
                <w:rFonts w:asciiTheme="minorHAnsi" w:hAnsiTheme="minorHAnsi" w:cstheme="minorHAnsi"/>
                <w:sz w:val="28"/>
                <w:szCs w:val="28"/>
                <w:cs/>
                <w:lang w:eastAsia="en-GB" w:bidi="th-TH"/>
              </w:rPr>
            </w:pPr>
            <w:r w:rsidRPr="007929E5">
              <w:rPr>
                <w:rFonts w:asciiTheme="minorHAnsi" w:hAnsiTheme="minorHAnsi" w:cstheme="minorHAnsi" w:hint="cs"/>
                <w:i/>
                <w:iCs/>
                <w:sz w:val="28"/>
                <w:szCs w:val="28"/>
                <w:lang w:eastAsia="en-GB"/>
              </w:rPr>
              <w:t>(</w:t>
            </w:r>
            <w:r w:rsidRPr="007929E5">
              <w:rPr>
                <w:rFonts w:asciiTheme="minorHAnsi" w:hAnsiTheme="minorHAnsi" w:cstheme="minorHAnsi" w:hint="cs"/>
                <w:i/>
                <w:iCs/>
                <w:sz w:val="28"/>
                <w:szCs w:val="28"/>
                <w:cs/>
                <w:lang w:eastAsia="en-GB" w:bidi="th-TH"/>
              </w:rPr>
              <w:t>พันบาท</w:t>
            </w:r>
            <w:r w:rsidRPr="007929E5">
              <w:rPr>
                <w:rFonts w:asciiTheme="minorHAnsi" w:hAnsiTheme="minorHAnsi" w:cstheme="minorHAnsi" w:hint="cs"/>
                <w:i/>
                <w:iCs/>
                <w:sz w:val="28"/>
                <w:szCs w:val="28"/>
                <w:lang w:eastAsia="en-GB"/>
              </w:rPr>
              <w:t>)</w:t>
            </w:r>
          </w:p>
        </w:tc>
      </w:tr>
      <w:tr w:rsidR="00775812" w:rsidRPr="007929E5" w14:paraId="1BA08BA0" w14:textId="77777777" w:rsidTr="00FA5D47">
        <w:trPr>
          <w:trHeight w:val="92"/>
          <w:jc w:val="center"/>
        </w:trPr>
        <w:tc>
          <w:tcPr>
            <w:tcW w:w="4137" w:type="dxa"/>
          </w:tcPr>
          <w:p w14:paraId="150D042D" w14:textId="336EE1A8" w:rsidR="00775812" w:rsidRPr="007929E5" w:rsidRDefault="00775812">
            <w:pPr>
              <w:ind w:left="72" w:right="-115" w:hanging="72"/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7929E5">
              <w:rPr>
                <w:rFonts w:asciiTheme="minorHAnsi" w:hAnsiTheme="minorHAnsi" w:cstheme="minorHAnsi" w:hint="cs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การจำแนกรายได้</w:t>
            </w:r>
          </w:p>
        </w:tc>
        <w:tc>
          <w:tcPr>
            <w:tcW w:w="994" w:type="dxa"/>
          </w:tcPr>
          <w:p w14:paraId="2F65FBA1" w14:textId="77777777" w:rsidR="00775812" w:rsidRPr="007929E5" w:rsidRDefault="00775812">
            <w:pPr>
              <w:tabs>
                <w:tab w:val="clear" w:pos="454"/>
                <w:tab w:val="decimal" w:pos="436"/>
              </w:tabs>
              <w:ind w:left="-108" w:right="99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49" w:type="dxa"/>
          </w:tcPr>
          <w:p w14:paraId="76731BB0" w14:textId="77777777" w:rsidR="00775812" w:rsidRPr="007929E5" w:rsidRDefault="00775812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13" w:type="dxa"/>
          </w:tcPr>
          <w:p w14:paraId="38FA24BA" w14:textId="77777777" w:rsidR="00775812" w:rsidRPr="007929E5" w:rsidRDefault="00775812">
            <w:pPr>
              <w:tabs>
                <w:tab w:val="clear" w:pos="454"/>
                <w:tab w:val="decimal" w:pos="436"/>
              </w:tabs>
              <w:ind w:left="-108" w:right="99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67" w:type="dxa"/>
          </w:tcPr>
          <w:p w14:paraId="6F5FBBB9" w14:textId="77777777" w:rsidR="00775812" w:rsidRPr="007929E5" w:rsidRDefault="00775812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93" w:type="dxa"/>
          </w:tcPr>
          <w:p w14:paraId="46B1A556" w14:textId="77777777" w:rsidR="00775812" w:rsidRPr="007929E5" w:rsidRDefault="00775812">
            <w:pPr>
              <w:tabs>
                <w:tab w:val="clear" w:pos="454"/>
                <w:tab w:val="clear" w:pos="907"/>
                <w:tab w:val="decimal" w:pos="436"/>
                <w:tab w:val="left" w:pos="858"/>
              </w:tabs>
              <w:ind w:left="-108" w:right="99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73" w:type="dxa"/>
          </w:tcPr>
          <w:p w14:paraId="2820BB45" w14:textId="77777777" w:rsidR="00775812" w:rsidRPr="007929E5" w:rsidRDefault="00775812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79" w:type="dxa"/>
          </w:tcPr>
          <w:p w14:paraId="0ABD168B" w14:textId="77777777" w:rsidR="00775812" w:rsidRPr="007929E5" w:rsidRDefault="00775812">
            <w:pPr>
              <w:tabs>
                <w:tab w:val="clear" w:pos="454"/>
                <w:tab w:val="decimal" w:pos="436"/>
              </w:tabs>
              <w:ind w:left="-108" w:right="99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1316891F" w14:textId="77777777" w:rsidR="00775812" w:rsidRPr="007929E5" w:rsidRDefault="00775812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62972DB2" w14:textId="77777777" w:rsidR="00775812" w:rsidRPr="007929E5" w:rsidRDefault="00775812">
            <w:pPr>
              <w:tabs>
                <w:tab w:val="clear" w:pos="454"/>
                <w:tab w:val="clear" w:pos="907"/>
                <w:tab w:val="decimal" w:pos="436"/>
              </w:tabs>
              <w:ind w:left="-108" w:right="99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42" w:type="dxa"/>
          </w:tcPr>
          <w:p w14:paraId="5CC0F1C9" w14:textId="77777777" w:rsidR="00775812" w:rsidRPr="007929E5" w:rsidRDefault="00775812">
            <w:pPr>
              <w:tabs>
                <w:tab w:val="clear" w:pos="454"/>
                <w:tab w:val="decimal" w:pos="436"/>
              </w:tabs>
              <w:ind w:left="-108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1" w:type="dxa"/>
          </w:tcPr>
          <w:p w14:paraId="710889FA" w14:textId="77777777" w:rsidR="00775812" w:rsidRPr="007929E5" w:rsidRDefault="00775812">
            <w:pPr>
              <w:tabs>
                <w:tab w:val="clear" w:pos="454"/>
                <w:tab w:val="clear" w:pos="907"/>
                <w:tab w:val="decimal" w:pos="436"/>
              </w:tabs>
              <w:ind w:left="-108" w:right="153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</w:tcPr>
          <w:p w14:paraId="6FA2337A" w14:textId="77777777" w:rsidR="00775812" w:rsidRPr="007929E5" w:rsidRDefault="00775812">
            <w:pPr>
              <w:pStyle w:val="acctfourfigures"/>
              <w:tabs>
                <w:tab w:val="decimal" w:pos="436"/>
              </w:tabs>
              <w:spacing w:line="240" w:lineRule="atLeast"/>
              <w:ind w:left="-108" w:right="-198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7" w:type="dxa"/>
          </w:tcPr>
          <w:p w14:paraId="3C9DD2AC" w14:textId="77777777" w:rsidR="00775812" w:rsidRPr="007929E5" w:rsidRDefault="00775812">
            <w:pPr>
              <w:pStyle w:val="acctfourfigures"/>
              <w:tabs>
                <w:tab w:val="decimal" w:pos="436"/>
                <w:tab w:val="left" w:pos="646"/>
              </w:tabs>
              <w:spacing w:line="240" w:lineRule="atLeast"/>
              <w:ind w:left="-108" w:right="135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53" w:type="dxa"/>
          </w:tcPr>
          <w:p w14:paraId="0DA7D400" w14:textId="77777777" w:rsidR="00775812" w:rsidRPr="007929E5" w:rsidRDefault="00775812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101" w:type="dxa"/>
            <w:gridSpan w:val="2"/>
          </w:tcPr>
          <w:p w14:paraId="7A7CAA5C" w14:textId="77777777" w:rsidR="00775812" w:rsidRPr="007929E5" w:rsidRDefault="00775812">
            <w:pPr>
              <w:tabs>
                <w:tab w:val="decimal" w:pos="359"/>
              </w:tabs>
              <w:ind w:left="-108" w:right="135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</w:tr>
      <w:tr w:rsidR="00FA5D47" w:rsidRPr="007929E5" w14:paraId="2A78529F" w14:textId="77777777" w:rsidTr="00FA5D47">
        <w:trPr>
          <w:trHeight w:val="92"/>
          <w:jc w:val="center"/>
        </w:trPr>
        <w:tc>
          <w:tcPr>
            <w:tcW w:w="4137" w:type="dxa"/>
            <w:hideMark/>
          </w:tcPr>
          <w:p w14:paraId="076A1652" w14:textId="77777777" w:rsidR="00FA5D47" w:rsidRPr="007929E5" w:rsidRDefault="00FA5D47">
            <w:pPr>
              <w:ind w:left="72" w:right="-115" w:hanging="72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 w:hint="cs"/>
                <w:b/>
                <w:bCs/>
                <w:sz w:val="28"/>
                <w:szCs w:val="28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994" w:type="dxa"/>
          </w:tcPr>
          <w:p w14:paraId="0BE70216" w14:textId="77777777" w:rsidR="00FA5D47" w:rsidRPr="007929E5" w:rsidRDefault="00FA5D47">
            <w:pPr>
              <w:tabs>
                <w:tab w:val="clear" w:pos="454"/>
                <w:tab w:val="decimal" w:pos="436"/>
              </w:tabs>
              <w:ind w:left="-108" w:right="99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49" w:type="dxa"/>
          </w:tcPr>
          <w:p w14:paraId="3847C59B" w14:textId="77777777" w:rsidR="00FA5D47" w:rsidRPr="007929E5" w:rsidRDefault="00FA5D47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13" w:type="dxa"/>
          </w:tcPr>
          <w:p w14:paraId="3474AD51" w14:textId="77777777" w:rsidR="00FA5D47" w:rsidRPr="007929E5" w:rsidRDefault="00FA5D47">
            <w:pPr>
              <w:tabs>
                <w:tab w:val="clear" w:pos="454"/>
                <w:tab w:val="decimal" w:pos="436"/>
              </w:tabs>
              <w:ind w:left="-108" w:right="99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67" w:type="dxa"/>
          </w:tcPr>
          <w:p w14:paraId="7B29C660" w14:textId="77777777" w:rsidR="00FA5D47" w:rsidRPr="007929E5" w:rsidRDefault="00FA5D47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93" w:type="dxa"/>
          </w:tcPr>
          <w:p w14:paraId="0CAC5BCC" w14:textId="77777777" w:rsidR="00FA5D47" w:rsidRPr="007929E5" w:rsidRDefault="00FA5D47">
            <w:pPr>
              <w:tabs>
                <w:tab w:val="clear" w:pos="454"/>
                <w:tab w:val="clear" w:pos="907"/>
                <w:tab w:val="decimal" w:pos="436"/>
                <w:tab w:val="left" w:pos="858"/>
              </w:tabs>
              <w:ind w:left="-108" w:right="99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73" w:type="dxa"/>
          </w:tcPr>
          <w:p w14:paraId="4B4A4B98" w14:textId="77777777" w:rsidR="00FA5D47" w:rsidRPr="007929E5" w:rsidRDefault="00FA5D47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79" w:type="dxa"/>
          </w:tcPr>
          <w:p w14:paraId="7C42DFAE" w14:textId="77777777" w:rsidR="00FA5D47" w:rsidRPr="007929E5" w:rsidRDefault="00FA5D47">
            <w:pPr>
              <w:tabs>
                <w:tab w:val="clear" w:pos="454"/>
                <w:tab w:val="decimal" w:pos="436"/>
              </w:tabs>
              <w:ind w:left="-108" w:right="99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2C8C11C5" w14:textId="77777777" w:rsidR="00FA5D47" w:rsidRPr="007929E5" w:rsidRDefault="00FA5D47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14927A47" w14:textId="77777777" w:rsidR="00FA5D47" w:rsidRPr="007929E5" w:rsidRDefault="00FA5D47">
            <w:pPr>
              <w:tabs>
                <w:tab w:val="clear" w:pos="454"/>
                <w:tab w:val="clear" w:pos="907"/>
                <w:tab w:val="decimal" w:pos="436"/>
              </w:tabs>
              <w:ind w:left="-108" w:right="99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42" w:type="dxa"/>
          </w:tcPr>
          <w:p w14:paraId="5269A2C0" w14:textId="77777777" w:rsidR="00FA5D47" w:rsidRPr="007929E5" w:rsidRDefault="00FA5D47">
            <w:pPr>
              <w:tabs>
                <w:tab w:val="clear" w:pos="454"/>
                <w:tab w:val="decimal" w:pos="436"/>
              </w:tabs>
              <w:ind w:left="-108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1" w:type="dxa"/>
          </w:tcPr>
          <w:p w14:paraId="399578FE" w14:textId="77777777" w:rsidR="00FA5D47" w:rsidRPr="007929E5" w:rsidRDefault="00FA5D47">
            <w:pPr>
              <w:tabs>
                <w:tab w:val="clear" w:pos="454"/>
                <w:tab w:val="clear" w:pos="907"/>
                <w:tab w:val="decimal" w:pos="436"/>
              </w:tabs>
              <w:ind w:left="-108" w:right="153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</w:tcPr>
          <w:p w14:paraId="364F6890" w14:textId="77777777" w:rsidR="00FA5D47" w:rsidRPr="007929E5" w:rsidRDefault="00FA5D47">
            <w:pPr>
              <w:pStyle w:val="acctfourfigures"/>
              <w:tabs>
                <w:tab w:val="decimal" w:pos="436"/>
              </w:tabs>
              <w:spacing w:line="240" w:lineRule="atLeast"/>
              <w:ind w:left="-108" w:right="-198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7" w:type="dxa"/>
          </w:tcPr>
          <w:p w14:paraId="1F6B304F" w14:textId="77777777" w:rsidR="00FA5D47" w:rsidRPr="007929E5" w:rsidRDefault="00FA5D47">
            <w:pPr>
              <w:pStyle w:val="acctfourfigures"/>
              <w:tabs>
                <w:tab w:val="decimal" w:pos="436"/>
                <w:tab w:val="left" w:pos="646"/>
              </w:tabs>
              <w:spacing w:line="240" w:lineRule="atLeast"/>
              <w:ind w:left="-108" w:right="135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53" w:type="dxa"/>
          </w:tcPr>
          <w:p w14:paraId="6E2911ED" w14:textId="77777777" w:rsidR="00FA5D47" w:rsidRPr="007929E5" w:rsidRDefault="00FA5D47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101" w:type="dxa"/>
            <w:gridSpan w:val="2"/>
          </w:tcPr>
          <w:p w14:paraId="38A19906" w14:textId="77777777" w:rsidR="00FA5D47" w:rsidRPr="007929E5" w:rsidRDefault="00FA5D47">
            <w:pPr>
              <w:tabs>
                <w:tab w:val="decimal" w:pos="359"/>
              </w:tabs>
              <w:ind w:left="-108" w:right="135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</w:tr>
      <w:tr w:rsidR="00683830" w:rsidRPr="007929E5" w14:paraId="70BCF9EE" w14:textId="77777777" w:rsidTr="00FA5D47">
        <w:trPr>
          <w:jc w:val="center"/>
        </w:trPr>
        <w:tc>
          <w:tcPr>
            <w:tcW w:w="4137" w:type="dxa"/>
            <w:hideMark/>
          </w:tcPr>
          <w:p w14:paraId="650676A0" w14:textId="77777777" w:rsidR="00683830" w:rsidRPr="007929E5" w:rsidRDefault="00683830" w:rsidP="00683830">
            <w:pPr>
              <w:ind w:right="-115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 w:hint="cs"/>
                <w:sz w:val="28"/>
                <w:szCs w:val="28"/>
                <w:cs/>
                <w:lang w:eastAsia="en-GB"/>
              </w:rPr>
              <w:t>รายได้ผลตอบแทนจากการให้บริการ</w:t>
            </w:r>
          </w:p>
        </w:tc>
        <w:tc>
          <w:tcPr>
            <w:tcW w:w="994" w:type="dxa"/>
          </w:tcPr>
          <w:p w14:paraId="4401C24C" w14:textId="3FA6BEFD" w:rsidR="00683830" w:rsidRPr="007929E5" w:rsidRDefault="00683830" w:rsidP="00683830">
            <w:pPr>
              <w:tabs>
                <w:tab w:val="clear" w:pos="454"/>
                <w:tab w:val="clear" w:pos="680"/>
                <w:tab w:val="left" w:pos="72"/>
              </w:tabs>
              <w:ind w:left="-108" w:right="99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660,617</w:t>
            </w:r>
          </w:p>
        </w:tc>
        <w:tc>
          <w:tcPr>
            <w:tcW w:w="249" w:type="dxa"/>
          </w:tcPr>
          <w:p w14:paraId="1287C636" w14:textId="77777777" w:rsidR="00683830" w:rsidRPr="007929E5" w:rsidRDefault="00683830" w:rsidP="00683830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</w:p>
        </w:tc>
        <w:tc>
          <w:tcPr>
            <w:tcW w:w="1013" w:type="dxa"/>
          </w:tcPr>
          <w:p w14:paraId="7DCBCEF8" w14:textId="77BEC7C5" w:rsidR="00683830" w:rsidRPr="007929E5" w:rsidRDefault="007A3840" w:rsidP="00683830">
            <w:pPr>
              <w:tabs>
                <w:tab w:val="clear" w:pos="454"/>
                <w:tab w:val="decimal" w:pos="436"/>
              </w:tabs>
              <w:ind w:left="-108" w:right="99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552,175</w:t>
            </w:r>
          </w:p>
        </w:tc>
        <w:tc>
          <w:tcPr>
            <w:tcW w:w="267" w:type="dxa"/>
          </w:tcPr>
          <w:p w14:paraId="0ECFF9A1" w14:textId="77777777" w:rsidR="00683830" w:rsidRPr="007929E5" w:rsidRDefault="00683830" w:rsidP="00683830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</w:p>
        </w:tc>
        <w:tc>
          <w:tcPr>
            <w:tcW w:w="993" w:type="dxa"/>
          </w:tcPr>
          <w:p w14:paraId="5BA860F1" w14:textId="4AE11E9B" w:rsidR="00683830" w:rsidRPr="007929E5" w:rsidRDefault="00683830" w:rsidP="00683830">
            <w:pPr>
              <w:tabs>
                <w:tab w:val="clear" w:pos="454"/>
                <w:tab w:val="decimal" w:pos="436"/>
              </w:tabs>
              <w:ind w:left="-108" w:right="99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12,575</w:t>
            </w:r>
          </w:p>
        </w:tc>
        <w:tc>
          <w:tcPr>
            <w:tcW w:w="273" w:type="dxa"/>
          </w:tcPr>
          <w:p w14:paraId="659BD404" w14:textId="77777777" w:rsidR="00683830" w:rsidRPr="007929E5" w:rsidRDefault="00683830" w:rsidP="00683830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</w:p>
        </w:tc>
        <w:tc>
          <w:tcPr>
            <w:tcW w:w="1079" w:type="dxa"/>
          </w:tcPr>
          <w:p w14:paraId="26218ED2" w14:textId="56471848" w:rsidR="00683830" w:rsidRPr="007929E5" w:rsidRDefault="00683830" w:rsidP="00683830">
            <w:pPr>
              <w:tabs>
                <w:tab w:val="clear" w:pos="227"/>
                <w:tab w:val="clear" w:pos="680"/>
                <w:tab w:val="clear" w:pos="907"/>
                <w:tab w:val="left" w:pos="72"/>
                <w:tab w:val="left" w:pos="252"/>
              </w:tabs>
              <w:ind w:left="-200" w:right="270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</w:tcPr>
          <w:p w14:paraId="7070E14F" w14:textId="77777777" w:rsidR="00683830" w:rsidRPr="007929E5" w:rsidRDefault="00683830" w:rsidP="00683830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3580776E" w14:textId="6F702467" w:rsidR="00683830" w:rsidRPr="007929E5" w:rsidRDefault="00683830" w:rsidP="00683830">
            <w:pPr>
              <w:tabs>
                <w:tab w:val="clear" w:pos="227"/>
                <w:tab w:val="clear" w:pos="680"/>
                <w:tab w:val="clear" w:pos="907"/>
                <w:tab w:val="left" w:pos="72"/>
                <w:tab w:val="left" w:pos="252"/>
              </w:tabs>
              <w:ind w:left="-200" w:right="270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42" w:type="dxa"/>
          </w:tcPr>
          <w:p w14:paraId="1C7287D0" w14:textId="77777777" w:rsidR="00683830" w:rsidRPr="007929E5" w:rsidRDefault="00683830" w:rsidP="00683830">
            <w:pPr>
              <w:tabs>
                <w:tab w:val="clear" w:pos="454"/>
                <w:tab w:val="decimal" w:pos="436"/>
              </w:tabs>
              <w:ind w:left="-108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14:paraId="70D0E9A9" w14:textId="5C18C41C" w:rsidR="00683830" w:rsidRPr="007929E5" w:rsidRDefault="00683830" w:rsidP="00683830">
            <w:pPr>
              <w:tabs>
                <w:tab w:val="clear" w:pos="227"/>
                <w:tab w:val="clear" w:pos="680"/>
                <w:tab w:val="clear" w:pos="907"/>
                <w:tab w:val="left" w:pos="72"/>
                <w:tab w:val="left" w:pos="252"/>
              </w:tabs>
              <w:ind w:left="-200" w:right="270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</w:tcPr>
          <w:p w14:paraId="19A0F3F4" w14:textId="77777777" w:rsidR="00683830" w:rsidRPr="007929E5" w:rsidRDefault="00683830" w:rsidP="00683830">
            <w:pPr>
              <w:pStyle w:val="acctfourfigures"/>
              <w:tabs>
                <w:tab w:val="decimal" w:pos="436"/>
              </w:tabs>
              <w:spacing w:line="240" w:lineRule="atLeast"/>
              <w:ind w:left="-108" w:right="-198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</w:p>
        </w:tc>
        <w:tc>
          <w:tcPr>
            <w:tcW w:w="1087" w:type="dxa"/>
          </w:tcPr>
          <w:p w14:paraId="4EBB9F59" w14:textId="349E0A2A" w:rsidR="00683830" w:rsidRPr="007929E5" w:rsidRDefault="00683830" w:rsidP="0097151A">
            <w:pPr>
              <w:tabs>
                <w:tab w:val="clear" w:pos="454"/>
                <w:tab w:val="clear" w:pos="680"/>
                <w:tab w:val="left" w:pos="72"/>
              </w:tabs>
              <w:ind w:left="-108" w:right="20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673,192</w:t>
            </w:r>
          </w:p>
        </w:tc>
        <w:tc>
          <w:tcPr>
            <w:tcW w:w="253" w:type="dxa"/>
          </w:tcPr>
          <w:p w14:paraId="0EDCECA8" w14:textId="77777777" w:rsidR="00683830" w:rsidRPr="007929E5" w:rsidRDefault="00683830" w:rsidP="00683830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</w:p>
        </w:tc>
        <w:tc>
          <w:tcPr>
            <w:tcW w:w="1101" w:type="dxa"/>
            <w:gridSpan w:val="2"/>
          </w:tcPr>
          <w:p w14:paraId="4C6F9BE8" w14:textId="643BE876" w:rsidR="00683830" w:rsidRPr="007929E5" w:rsidRDefault="007A3840" w:rsidP="0097151A">
            <w:pPr>
              <w:tabs>
                <w:tab w:val="clear" w:pos="454"/>
                <w:tab w:val="decimal" w:pos="436"/>
              </w:tabs>
              <w:ind w:left="-108" w:right="30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552,175</w:t>
            </w:r>
          </w:p>
        </w:tc>
      </w:tr>
      <w:tr w:rsidR="004734C7" w:rsidRPr="007929E5" w14:paraId="7BBC2388" w14:textId="77777777" w:rsidTr="00FA5D47">
        <w:trPr>
          <w:jc w:val="center"/>
        </w:trPr>
        <w:tc>
          <w:tcPr>
            <w:tcW w:w="4137" w:type="dxa"/>
            <w:hideMark/>
          </w:tcPr>
          <w:p w14:paraId="1CCD19D2" w14:textId="7B5375AC" w:rsidR="004734C7" w:rsidRPr="007929E5" w:rsidRDefault="004734C7" w:rsidP="004734C7">
            <w:pPr>
              <w:ind w:left="72" w:right="-115" w:hanging="72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 w:hint="cs"/>
                <w:sz w:val="28"/>
                <w:szCs w:val="28"/>
                <w:cs/>
                <w:lang w:eastAsia="en-GB"/>
              </w:rPr>
              <w:t>รายได้จากการขาย-</w:t>
            </w:r>
            <w:r w:rsidR="00DB383A" w:rsidRPr="00DB383A">
              <w:rPr>
                <w:rFonts w:asciiTheme="minorHAnsi" w:hAnsiTheme="minorHAnsi"/>
                <w:sz w:val="28"/>
                <w:szCs w:val="28"/>
                <w:cs/>
                <w:lang w:eastAsia="en-GB"/>
              </w:rPr>
              <w:t>เครื่องรับชำระเงินอัตโนมัติ</w:t>
            </w:r>
          </w:p>
        </w:tc>
        <w:tc>
          <w:tcPr>
            <w:tcW w:w="994" w:type="dxa"/>
          </w:tcPr>
          <w:p w14:paraId="03645899" w14:textId="7AF9CB2B" w:rsidR="004734C7" w:rsidRPr="007929E5" w:rsidRDefault="004734C7" w:rsidP="004734C7">
            <w:pPr>
              <w:tabs>
                <w:tab w:val="clear" w:pos="227"/>
                <w:tab w:val="clear" w:pos="680"/>
                <w:tab w:val="clear" w:pos="907"/>
                <w:tab w:val="left" w:pos="72"/>
                <w:tab w:val="left" w:pos="252"/>
              </w:tabs>
              <w:ind w:left="-200" w:right="270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49" w:type="dxa"/>
          </w:tcPr>
          <w:p w14:paraId="3BA787C0" w14:textId="77777777" w:rsidR="004734C7" w:rsidRPr="007929E5" w:rsidRDefault="004734C7" w:rsidP="004734C7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HAnsi" w:hAnsiTheme="majorHAnsi" w:cstheme="majorHAnsi"/>
                <w:sz w:val="30"/>
                <w:szCs w:val="30"/>
                <w:lang w:eastAsia="en-GB" w:bidi="th-TH"/>
              </w:rPr>
            </w:pPr>
          </w:p>
        </w:tc>
        <w:tc>
          <w:tcPr>
            <w:tcW w:w="1013" w:type="dxa"/>
          </w:tcPr>
          <w:p w14:paraId="250FA3FF" w14:textId="0DB1508B" w:rsidR="004734C7" w:rsidRPr="007929E5" w:rsidRDefault="004734C7" w:rsidP="004734C7">
            <w:pPr>
              <w:tabs>
                <w:tab w:val="clear" w:pos="454"/>
                <w:tab w:val="decimal" w:pos="436"/>
              </w:tabs>
              <w:ind w:left="-108" w:right="99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430,925</w:t>
            </w:r>
          </w:p>
        </w:tc>
        <w:tc>
          <w:tcPr>
            <w:tcW w:w="267" w:type="dxa"/>
          </w:tcPr>
          <w:p w14:paraId="64133FE8" w14:textId="77777777" w:rsidR="004734C7" w:rsidRPr="007929E5" w:rsidRDefault="004734C7" w:rsidP="004734C7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HAnsi" w:hAnsiTheme="majorHAnsi" w:cstheme="majorHAnsi"/>
                <w:sz w:val="30"/>
                <w:szCs w:val="30"/>
                <w:lang w:eastAsia="en-GB" w:bidi="th-TH"/>
              </w:rPr>
            </w:pPr>
          </w:p>
        </w:tc>
        <w:tc>
          <w:tcPr>
            <w:tcW w:w="993" w:type="dxa"/>
          </w:tcPr>
          <w:p w14:paraId="5187920E" w14:textId="395FF56E" w:rsidR="004734C7" w:rsidRPr="007929E5" w:rsidRDefault="004734C7" w:rsidP="004734C7">
            <w:pPr>
              <w:tabs>
                <w:tab w:val="clear" w:pos="454"/>
                <w:tab w:val="decimal" w:pos="436"/>
              </w:tabs>
              <w:ind w:left="-108" w:right="270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3" w:type="dxa"/>
          </w:tcPr>
          <w:p w14:paraId="58FAF6B4" w14:textId="77777777" w:rsidR="004734C7" w:rsidRPr="007929E5" w:rsidRDefault="004734C7" w:rsidP="004734C7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HAnsi" w:hAnsiTheme="majorHAnsi" w:cstheme="majorHAnsi"/>
                <w:sz w:val="30"/>
                <w:szCs w:val="30"/>
                <w:lang w:eastAsia="en-GB" w:bidi="th-TH"/>
              </w:rPr>
            </w:pPr>
          </w:p>
        </w:tc>
        <w:tc>
          <w:tcPr>
            <w:tcW w:w="1079" w:type="dxa"/>
          </w:tcPr>
          <w:p w14:paraId="2ED74C81" w14:textId="007B709B" w:rsidR="004734C7" w:rsidRPr="007929E5" w:rsidRDefault="004734C7" w:rsidP="004734C7">
            <w:pPr>
              <w:tabs>
                <w:tab w:val="clear" w:pos="227"/>
                <w:tab w:val="clear" w:pos="680"/>
                <w:tab w:val="clear" w:pos="907"/>
                <w:tab w:val="left" w:pos="72"/>
                <w:tab w:val="left" w:pos="252"/>
              </w:tabs>
              <w:ind w:left="-200" w:right="270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</w:tcPr>
          <w:p w14:paraId="149EC709" w14:textId="77777777" w:rsidR="004734C7" w:rsidRPr="007929E5" w:rsidRDefault="004734C7" w:rsidP="004734C7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HAnsi" w:hAnsiTheme="majorHAnsi" w:cstheme="majorHAns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80" w:type="dxa"/>
          </w:tcPr>
          <w:p w14:paraId="2A465367" w14:textId="3C317503" w:rsidR="004734C7" w:rsidRPr="007929E5" w:rsidRDefault="004734C7" w:rsidP="004734C7">
            <w:pPr>
              <w:tabs>
                <w:tab w:val="clear" w:pos="227"/>
                <w:tab w:val="clear" w:pos="680"/>
                <w:tab w:val="clear" w:pos="907"/>
                <w:tab w:val="left" w:pos="72"/>
                <w:tab w:val="left" w:pos="252"/>
              </w:tabs>
              <w:ind w:left="-200" w:right="270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42" w:type="dxa"/>
          </w:tcPr>
          <w:p w14:paraId="66FA538F" w14:textId="77777777" w:rsidR="004734C7" w:rsidRPr="007929E5" w:rsidRDefault="004734C7" w:rsidP="004734C7">
            <w:pPr>
              <w:tabs>
                <w:tab w:val="clear" w:pos="454"/>
                <w:tab w:val="decimal" w:pos="436"/>
              </w:tabs>
              <w:ind w:left="-108"/>
              <w:rPr>
                <w:rFonts w:asciiTheme="majorHAnsi" w:hAnsiTheme="majorHAnsi" w:cstheme="majorHAnsi"/>
                <w:sz w:val="30"/>
                <w:szCs w:val="30"/>
                <w:lang w:eastAsia="en-GB" w:bidi="ar-SA"/>
              </w:rPr>
            </w:pPr>
          </w:p>
        </w:tc>
        <w:tc>
          <w:tcPr>
            <w:tcW w:w="1081" w:type="dxa"/>
          </w:tcPr>
          <w:p w14:paraId="2C64772F" w14:textId="3D283E96" w:rsidR="004734C7" w:rsidRPr="007929E5" w:rsidRDefault="004734C7" w:rsidP="004734C7">
            <w:pPr>
              <w:tabs>
                <w:tab w:val="clear" w:pos="227"/>
                <w:tab w:val="clear" w:pos="680"/>
                <w:tab w:val="clear" w:pos="907"/>
                <w:tab w:val="left" w:pos="72"/>
                <w:tab w:val="left" w:pos="252"/>
              </w:tabs>
              <w:ind w:left="-200" w:right="270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</w:tcPr>
          <w:p w14:paraId="253CFE92" w14:textId="77777777" w:rsidR="004734C7" w:rsidRPr="007929E5" w:rsidRDefault="004734C7" w:rsidP="004734C7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ajorHAnsi" w:hAnsiTheme="majorHAnsi" w:cstheme="majorHAnsi"/>
                <w:sz w:val="30"/>
                <w:szCs w:val="30"/>
                <w:lang w:eastAsia="en-GB" w:bidi="th-TH"/>
              </w:rPr>
            </w:pPr>
          </w:p>
        </w:tc>
        <w:tc>
          <w:tcPr>
            <w:tcW w:w="1087" w:type="dxa"/>
          </w:tcPr>
          <w:p w14:paraId="2FFEFF3B" w14:textId="2DF8B856" w:rsidR="004734C7" w:rsidRPr="007929E5" w:rsidRDefault="004734C7" w:rsidP="006900D8">
            <w:pPr>
              <w:tabs>
                <w:tab w:val="clear" w:pos="227"/>
                <w:tab w:val="clear" w:pos="680"/>
                <w:tab w:val="clear" w:pos="907"/>
                <w:tab w:val="left" w:pos="72"/>
                <w:tab w:val="left" w:pos="252"/>
              </w:tabs>
              <w:ind w:left="-200" w:right="250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53" w:type="dxa"/>
          </w:tcPr>
          <w:p w14:paraId="64924C41" w14:textId="77777777" w:rsidR="004734C7" w:rsidRPr="007929E5" w:rsidRDefault="004734C7" w:rsidP="004734C7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HAnsi" w:hAnsiTheme="majorHAnsi" w:cstheme="majorHAnsi"/>
                <w:sz w:val="30"/>
                <w:szCs w:val="30"/>
                <w:rtl/>
                <w:cs/>
                <w:lang w:eastAsia="en-GB" w:bidi="th-TH"/>
              </w:rPr>
            </w:pPr>
          </w:p>
        </w:tc>
        <w:tc>
          <w:tcPr>
            <w:tcW w:w="1101" w:type="dxa"/>
            <w:gridSpan w:val="2"/>
          </w:tcPr>
          <w:p w14:paraId="5B8440F0" w14:textId="28D60C58" w:rsidR="004734C7" w:rsidRPr="007929E5" w:rsidRDefault="004734C7" w:rsidP="0097151A">
            <w:pPr>
              <w:tabs>
                <w:tab w:val="clear" w:pos="454"/>
                <w:tab w:val="decimal" w:pos="436"/>
              </w:tabs>
              <w:ind w:left="-108" w:right="30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430,925</w:t>
            </w:r>
          </w:p>
        </w:tc>
      </w:tr>
      <w:tr w:rsidR="00683830" w:rsidRPr="007929E5" w14:paraId="1A6E11DC" w14:textId="77777777" w:rsidTr="00FA5D47">
        <w:trPr>
          <w:jc w:val="center"/>
        </w:trPr>
        <w:tc>
          <w:tcPr>
            <w:tcW w:w="4137" w:type="dxa"/>
            <w:hideMark/>
          </w:tcPr>
          <w:p w14:paraId="7BAC0B45" w14:textId="77777777" w:rsidR="00683830" w:rsidRPr="007929E5" w:rsidRDefault="00683830" w:rsidP="00683830">
            <w:pPr>
              <w:ind w:right="-115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 w:hint="cs"/>
                <w:sz w:val="28"/>
                <w:szCs w:val="28"/>
                <w:cs/>
                <w:lang w:eastAsia="en-GB"/>
              </w:rPr>
              <w:t>รายได้จากการให้บริการตามสัญญา</w:t>
            </w:r>
          </w:p>
        </w:tc>
        <w:tc>
          <w:tcPr>
            <w:tcW w:w="994" w:type="dxa"/>
          </w:tcPr>
          <w:p w14:paraId="12394171" w14:textId="1C0ED64D" w:rsidR="00683830" w:rsidRPr="007929E5" w:rsidRDefault="00683830" w:rsidP="00683830">
            <w:pPr>
              <w:tabs>
                <w:tab w:val="clear" w:pos="454"/>
                <w:tab w:val="clear" w:pos="680"/>
                <w:tab w:val="left" w:pos="72"/>
              </w:tabs>
              <w:ind w:left="-108" w:right="99"/>
              <w:jc w:val="right"/>
              <w:rPr>
                <w:rFonts w:asciiTheme="majorHAnsi" w:hAnsiTheme="majorHAnsi" w:cstheme="majorHAnsi"/>
                <w:sz w:val="30"/>
                <w:szCs w:val="30"/>
                <w:cs/>
                <w:lang w:eastAsia="en-GB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65,250</w:t>
            </w:r>
          </w:p>
        </w:tc>
        <w:tc>
          <w:tcPr>
            <w:tcW w:w="249" w:type="dxa"/>
          </w:tcPr>
          <w:p w14:paraId="39904AC4" w14:textId="77777777" w:rsidR="00683830" w:rsidRPr="007929E5" w:rsidRDefault="00683830" w:rsidP="00683830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HAnsi" w:hAnsiTheme="majorHAnsi" w:cstheme="majorHAnsi"/>
                <w:sz w:val="30"/>
                <w:szCs w:val="30"/>
                <w:lang w:eastAsia="en-GB" w:bidi="th-TH"/>
              </w:rPr>
            </w:pPr>
          </w:p>
        </w:tc>
        <w:tc>
          <w:tcPr>
            <w:tcW w:w="1013" w:type="dxa"/>
          </w:tcPr>
          <w:p w14:paraId="6F911C50" w14:textId="65136F95" w:rsidR="00683830" w:rsidRPr="007929E5" w:rsidRDefault="00683830" w:rsidP="00683830">
            <w:pPr>
              <w:tabs>
                <w:tab w:val="clear" w:pos="227"/>
                <w:tab w:val="clear" w:pos="680"/>
                <w:tab w:val="clear" w:pos="907"/>
                <w:tab w:val="left" w:pos="72"/>
                <w:tab w:val="left" w:pos="252"/>
              </w:tabs>
              <w:ind w:left="-200" w:right="270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7" w:type="dxa"/>
          </w:tcPr>
          <w:p w14:paraId="2CF82479" w14:textId="77777777" w:rsidR="00683830" w:rsidRPr="007929E5" w:rsidRDefault="00683830" w:rsidP="00683830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HAnsi" w:hAnsiTheme="majorHAnsi" w:cstheme="majorHAnsi"/>
                <w:sz w:val="30"/>
                <w:szCs w:val="30"/>
                <w:lang w:eastAsia="en-GB" w:bidi="th-TH"/>
              </w:rPr>
            </w:pPr>
          </w:p>
        </w:tc>
        <w:tc>
          <w:tcPr>
            <w:tcW w:w="993" w:type="dxa"/>
          </w:tcPr>
          <w:p w14:paraId="469BEFBA" w14:textId="31573DA0" w:rsidR="00683830" w:rsidRPr="007929E5" w:rsidRDefault="00683830" w:rsidP="00683830">
            <w:pPr>
              <w:tabs>
                <w:tab w:val="clear" w:pos="227"/>
                <w:tab w:val="clear" w:pos="680"/>
                <w:tab w:val="clear" w:pos="907"/>
                <w:tab w:val="left" w:pos="72"/>
                <w:tab w:val="left" w:pos="252"/>
              </w:tabs>
              <w:ind w:left="-200" w:right="270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3" w:type="dxa"/>
          </w:tcPr>
          <w:p w14:paraId="67488E21" w14:textId="77777777" w:rsidR="00683830" w:rsidRPr="007929E5" w:rsidRDefault="00683830" w:rsidP="00683830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HAnsi" w:hAnsiTheme="majorHAnsi" w:cstheme="majorHAnsi"/>
                <w:sz w:val="30"/>
                <w:szCs w:val="30"/>
                <w:lang w:eastAsia="en-GB" w:bidi="th-TH"/>
              </w:rPr>
            </w:pPr>
          </w:p>
        </w:tc>
        <w:tc>
          <w:tcPr>
            <w:tcW w:w="1079" w:type="dxa"/>
          </w:tcPr>
          <w:p w14:paraId="658186D7" w14:textId="1A9B93BF" w:rsidR="00683830" w:rsidRPr="007929E5" w:rsidRDefault="00683830" w:rsidP="00683830">
            <w:pPr>
              <w:tabs>
                <w:tab w:val="clear" w:pos="227"/>
                <w:tab w:val="clear" w:pos="680"/>
                <w:tab w:val="clear" w:pos="907"/>
                <w:tab w:val="left" w:pos="72"/>
                <w:tab w:val="left" w:pos="252"/>
              </w:tabs>
              <w:ind w:left="-200" w:right="270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</w:tcPr>
          <w:p w14:paraId="351ED3CD" w14:textId="77777777" w:rsidR="00683830" w:rsidRPr="007929E5" w:rsidRDefault="00683830" w:rsidP="00683830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HAnsi" w:hAnsiTheme="majorHAnsi" w:cstheme="majorHAns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80" w:type="dxa"/>
          </w:tcPr>
          <w:p w14:paraId="7AB03650" w14:textId="5062B5A7" w:rsidR="00683830" w:rsidRPr="007929E5" w:rsidRDefault="00683830" w:rsidP="00683830">
            <w:pPr>
              <w:tabs>
                <w:tab w:val="clear" w:pos="227"/>
                <w:tab w:val="clear" w:pos="680"/>
                <w:tab w:val="clear" w:pos="907"/>
                <w:tab w:val="left" w:pos="72"/>
                <w:tab w:val="left" w:pos="252"/>
              </w:tabs>
              <w:ind w:left="-200" w:right="270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42" w:type="dxa"/>
          </w:tcPr>
          <w:p w14:paraId="552088E8" w14:textId="77777777" w:rsidR="00683830" w:rsidRPr="007929E5" w:rsidRDefault="00683830" w:rsidP="00683830">
            <w:pPr>
              <w:tabs>
                <w:tab w:val="clear" w:pos="454"/>
                <w:tab w:val="decimal" w:pos="436"/>
              </w:tabs>
              <w:ind w:left="-108"/>
              <w:rPr>
                <w:rFonts w:asciiTheme="majorHAnsi" w:hAnsiTheme="majorHAnsi" w:cstheme="majorHAnsi"/>
                <w:sz w:val="30"/>
                <w:szCs w:val="30"/>
                <w:lang w:eastAsia="en-GB" w:bidi="ar-SA"/>
              </w:rPr>
            </w:pPr>
          </w:p>
        </w:tc>
        <w:tc>
          <w:tcPr>
            <w:tcW w:w="1081" w:type="dxa"/>
          </w:tcPr>
          <w:p w14:paraId="5C311135" w14:textId="4BF5E738" w:rsidR="00683830" w:rsidRPr="007929E5" w:rsidRDefault="00683830" w:rsidP="00683830">
            <w:pPr>
              <w:tabs>
                <w:tab w:val="clear" w:pos="227"/>
                <w:tab w:val="clear" w:pos="680"/>
                <w:tab w:val="clear" w:pos="907"/>
                <w:tab w:val="left" w:pos="72"/>
                <w:tab w:val="left" w:pos="252"/>
              </w:tabs>
              <w:ind w:left="-200" w:right="270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</w:tcPr>
          <w:p w14:paraId="616E11CB" w14:textId="77777777" w:rsidR="00683830" w:rsidRPr="007929E5" w:rsidRDefault="00683830" w:rsidP="00683830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ajorHAnsi" w:hAnsiTheme="majorHAnsi" w:cstheme="majorHAnsi"/>
                <w:sz w:val="30"/>
                <w:szCs w:val="30"/>
                <w:lang w:eastAsia="en-GB" w:bidi="th-TH"/>
              </w:rPr>
            </w:pPr>
          </w:p>
        </w:tc>
        <w:tc>
          <w:tcPr>
            <w:tcW w:w="1087" w:type="dxa"/>
          </w:tcPr>
          <w:p w14:paraId="56AD7608" w14:textId="6FE7EB55" w:rsidR="00683830" w:rsidRPr="007929E5" w:rsidRDefault="00683830" w:rsidP="0097151A">
            <w:pPr>
              <w:tabs>
                <w:tab w:val="clear" w:pos="454"/>
                <w:tab w:val="clear" w:pos="680"/>
                <w:tab w:val="left" w:pos="72"/>
              </w:tabs>
              <w:ind w:left="-108" w:right="20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65,250</w:t>
            </w:r>
          </w:p>
        </w:tc>
        <w:tc>
          <w:tcPr>
            <w:tcW w:w="253" w:type="dxa"/>
          </w:tcPr>
          <w:p w14:paraId="5795F037" w14:textId="77777777" w:rsidR="00683830" w:rsidRPr="007929E5" w:rsidRDefault="00683830" w:rsidP="00683830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HAnsi" w:hAnsiTheme="majorHAnsi" w:cstheme="majorHAnsi"/>
                <w:sz w:val="30"/>
                <w:szCs w:val="30"/>
                <w:lang w:eastAsia="en-GB" w:bidi="th-TH"/>
              </w:rPr>
            </w:pPr>
          </w:p>
        </w:tc>
        <w:tc>
          <w:tcPr>
            <w:tcW w:w="1101" w:type="dxa"/>
            <w:gridSpan w:val="2"/>
          </w:tcPr>
          <w:p w14:paraId="2E2D499F" w14:textId="1097ECC2" w:rsidR="00683830" w:rsidRPr="007929E5" w:rsidRDefault="00683830" w:rsidP="006900D8">
            <w:pPr>
              <w:tabs>
                <w:tab w:val="clear" w:pos="227"/>
                <w:tab w:val="clear" w:pos="680"/>
                <w:tab w:val="clear" w:pos="907"/>
                <w:tab w:val="left" w:pos="72"/>
                <w:tab w:val="left" w:pos="252"/>
              </w:tabs>
              <w:ind w:left="-200" w:right="270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-</w:t>
            </w:r>
          </w:p>
        </w:tc>
      </w:tr>
      <w:tr w:rsidR="00683830" w:rsidRPr="007929E5" w14:paraId="071FE357" w14:textId="77777777" w:rsidTr="00FA5D47">
        <w:trPr>
          <w:jc w:val="center"/>
        </w:trPr>
        <w:tc>
          <w:tcPr>
            <w:tcW w:w="4137" w:type="dxa"/>
            <w:hideMark/>
          </w:tcPr>
          <w:p w14:paraId="0BAFE823" w14:textId="77777777" w:rsidR="00683830" w:rsidRPr="007929E5" w:rsidRDefault="00683830" w:rsidP="00683830">
            <w:pPr>
              <w:ind w:right="-115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 w:hint="cs"/>
                <w:sz w:val="28"/>
                <w:szCs w:val="28"/>
                <w:cs/>
                <w:lang w:eastAsia="en-GB"/>
              </w:rPr>
              <w:t>รายได้ดอกเบี้ยจากการผ่อนชำระ</w:t>
            </w:r>
          </w:p>
        </w:tc>
        <w:tc>
          <w:tcPr>
            <w:tcW w:w="994" w:type="dxa"/>
          </w:tcPr>
          <w:p w14:paraId="76693791" w14:textId="7E671D22" w:rsidR="00683830" w:rsidRPr="007929E5" w:rsidRDefault="00683830" w:rsidP="00683830">
            <w:pPr>
              <w:tabs>
                <w:tab w:val="clear" w:pos="454"/>
                <w:tab w:val="clear" w:pos="680"/>
                <w:tab w:val="left" w:pos="72"/>
              </w:tabs>
              <w:ind w:left="-108" w:right="99"/>
              <w:jc w:val="right"/>
              <w:rPr>
                <w:rFonts w:asciiTheme="majorHAnsi" w:hAnsiTheme="majorHAnsi" w:cstheme="majorHAnsi"/>
                <w:sz w:val="30"/>
                <w:szCs w:val="30"/>
                <w:cs/>
                <w:lang w:eastAsia="en-GB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111,439</w:t>
            </w:r>
          </w:p>
        </w:tc>
        <w:tc>
          <w:tcPr>
            <w:tcW w:w="249" w:type="dxa"/>
          </w:tcPr>
          <w:p w14:paraId="3D85A000" w14:textId="77777777" w:rsidR="00683830" w:rsidRPr="007929E5" w:rsidRDefault="00683830" w:rsidP="00683830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HAnsi" w:hAnsiTheme="majorHAnsi" w:cstheme="majorHAnsi"/>
                <w:sz w:val="30"/>
                <w:szCs w:val="30"/>
                <w:lang w:eastAsia="en-GB" w:bidi="th-TH"/>
              </w:rPr>
            </w:pPr>
          </w:p>
        </w:tc>
        <w:tc>
          <w:tcPr>
            <w:tcW w:w="1013" w:type="dxa"/>
          </w:tcPr>
          <w:p w14:paraId="4A57F03F" w14:textId="13E5AD73" w:rsidR="00683830" w:rsidRPr="007929E5" w:rsidRDefault="00683830" w:rsidP="00683830">
            <w:pPr>
              <w:tabs>
                <w:tab w:val="clear" w:pos="454"/>
                <w:tab w:val="decimal" w:pos="436"/>
              </w:tabs>
              <w:ind w:left="-108" w:right="99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152,227</w:t>
            </w:r>
          </w:p>
        </w:tc>
        <w:tc>
          <w:tcPr>
            <w:tcW w:w="267" w:type="dxa"/>
          </w:tcPr>
          <w:p w14:paraId="2AA88F55" w14:textId="77777777" w:rsidR="00683830" w:rsidRPr="007929E5" w:rsidRDefault="00683830" w:rsidP="00683830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HAnsi" w:hAnsiTheme="majorHAnsi" w:cstheme="majorHAnsi"/>
                <w:sz w:val="30"/>
                <w:szCs w:val="30"/>
                <w:lang w:eastAsia="en-GB" w:bidi="th-TH"/>
              </w:rPr>
            </w:pPr>
          </w:p>
        </w:tc>
        <w:tc>
          <w:tcPr>
            <w:tcW w:w="993" w:type="dxa"/>
          </w:tcPr>
          <w:p w14:paraId="1F8F7FAE" w14:textId="7AE3F398" w:rsidR="00683830" w:rsidRPr="007929E5" w:rsidRDefault="00683830" w:rsidP="00683830">
            <w:pPr>
              <w:tabs>
                <w:tab w:val="clear" w:pos="454"/>
                <w:tab w:val="decimal" w:pos="436"/>
              </w:tabs>
              <w:ind w:left="-108" w:right="270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3" w:type="dxa"/>
          </w:tcPr>
          <w:p w14:paraId="5F21FAD8" w14:textId="77777777" w:rsidR="00683830" w:rsidRPr="007929E5" w:rsidRDefault="00683830" w:rsidP="00683830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HAnsi" w:hAnsiTheme="majorHAnsi" w:cstheme="majorHAnsi"/>
                <w:sz w:val="30"/>
                <w:szCs w:val="30"/>
                <w:lang w:eastAsia="en-GB" w:bidi="th-TH"/>
              </w:rPr>
            </w:pPr>
          </w:p>
        </w:tc>
        <w:tc>
          <w:tcPr>
            <w:tcW w:w="1079" w:type="dxa"/>
          </w:tcPr>
          <w:p w14:paraId="35A118FF" w14:textId="5D7FCB05" w:rsidR="00683830" w:rsidRPr="007929E5" w:rsidRDefault="00683830" w:rsidP="00683830">
            <w:pPr>
              <w:tabs>
                <w:tab w:val="clear" w:pos="227"/>
                <w:tab w:val="clear" w:pos="680"/>
                <w:tab w:val="clear" w:pos="907"/>
                <w:tab w:val="left" w:pos="72"/>
                <w:tab w:val="left" w:pos="252"/>
              </w:tabs>
              <w:ind w:left="-200" w:right="270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</w:tcPr>
          <w:p w14:paraId="0048B107" w14:textId="77777777" w:rsidR="00683830" w:rsidRPr="007929E5" w:rsidRDefault="00683830" w:rsidP="00683830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HAnsi" w:hAnsiTheme="majorHAnsi" w:cstheme="majorHAns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80" w:type="dxa"/>
          </w:tcPr>
          <w:p w14:paraId="7FBC0A78" w14:textId="75DF9F08" w:rsidR="00683830" w:rsidRPr="007929E5" w:rsidRDefault="00683830" w:rsidP="00683830">
            <w:pPr>
              <w:tabs>
                <w:tab w:val="clear" w:pos="227"/>
                <w:tab w:val="clear" w:pos="680"/>
                <w:tab w:val="clear" w:pos="907"/>
                <w:tab w:val="left" w:pos="72"/>
                <w:tab w:val="left" w:pos="252"/>
              </w:tabs>
              <w:ind w:left="-200" w:right="270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42" w:type="dxa"/>
          </w:tcPr>
          <w:p w14:paraId="6BEA8EE2" w14:textId="77777777" w:rsidR="00683830" w:rsidRPr="007929E5" w:rsidRDefault="00683830" w:rsidP="00683830">
            <w:pPr>
              <w:tabs>
                <w:tab w:val="clear" w:pos="454"/>
                <w:tab w:val="decimal" w:pos="436"/>
              </w:tabs>
              <w:ind w:left="-108"/>
              <w:rPr>
                <w:rFonts w:asciiTheme="majorHAnsi" w:hAnsiTheme="majorHAnsi" w:cstheme="majorHAnsi"/>
                <w:sz w:val="30"/>
                <w:szCs w:val="30"/>
                <w:lang w:eastAsia="en-GB" w:bidi="ar-SA"/>
              </w:rPr>
            </w:pPr>
          </w:p>
        </w:tc>
        <w:tc>
          <w:tcPr>
            <w:tcW w:w="1081" w:type="dxa"/>
          </w:tcPr>
          <w:p w14:paraId="207874E8" w14:textId="33B42A4F" w:rsidR="00683830" w:rsidRPr="007929E5" w:rsidRDefault="00683830" w:rsidP="00683830">
            <w:pPr>
              <w:tabs>
                <w:tab w:val="clear" w:pos="227"/>
                <w:tab w:val="clear" w:pos="680"/>
                <w:tab w:val="clear" w:pos="907"/>
                <w:tab w:val="left" w:pos="72"/>
                <w:tab w:val="left" w:pos="252"/>
              </w:tabs>
              <w:ind w:left="-200" w:right="270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</w:tcPr>
          <w:p w14:paraId="4829A50C" w14:textId="77777777" w:rsidR="00683830" w:rsidRPr="007929E5" w:rsidRDefault="00683830" w:rsidP="00683830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ajorHAnsi" w:hAnsiTheme="majorHAnsi" w:cstheme="majorHAnsi"/>
                <w:sz w:val="30"/>
                <w:szCs w:val="30"/>
                <w:lang w:eastAsia="en-GB" w:bidi="th-TH"/>
              </w:rPr>
            </w:pPr>
          </w:p>
        </w:tc>
        <w:tc>
          <w:tcPr>
            <w:tcW w:w="1087" w:type="dxa"/>
          </w:tcPr>
          <w:p w14:paraId="00ADA31E" w14:textId="3B216BD2" w:rsidR="00683830" w:rsidRPr="007929E5" w:rsidRDefault="00683830" w:rsidP="0097151A">
            <w:pPr>
              <w:tabs>
                <w:tab w:val="clear" w:pos="454"/>
                <w:tab w:val="clear" w:pos="680"/>
                <w:tab w:val="left" w:pos="72"/>
              </w:tabs>
              <w:ind w:left="-108" w:right="20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111,439</w:t>
            </w:r>
          </w:p>
        </w:tc>
        <w:tc>
          <w:tcPr>
            <w:tcW w:w="253" w:type="dxa"/>
          </w:tcPr>
          <w:p w14:paraId="20575CA3" w14:textId="77777777" w:rsidR="00683830" w:rsidRPr="007929E5" w:rsidRDefault="00683830" w:rsidP="00683830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HAnsi" w:hAnsiTheme="majorHAnsi" w:cstheme="majorHAnsi"/>
                <w:sz w:val="30"/>
                <w:szCs w:val="30"/>
                <w:lang w:eastAsia="en-GB" w:bidi="th-TH"/>
              </w:rPr>
            </w:pPr>
          </w:p>
        </w:tc>
        <w:tc>
          <w:tcPr>
            <w:tcW w:w="1101" w:type="dxa"/>
            <w:gridSpan w:val="2"/>
          </w:tcPr>
          <w:p w14:paraId="5289AF88" w14:textId="2F62937D" w:rsidR="00683830" w:rsidRPr="007929E5" w:rsidRDefault="00683830" w:rsidP="0097151A">
            <w:pPr>
              <w:tabs>
                <w:tab w:val="clear" w:pos="454"/>
                <w:tab w:val="decimal" w:pos="436"/>
              </w:tabs>
              <w:ind w:left="-108" w:right="30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152,227</w:t>
            </w:r>
          </w:p>
        </w:tc>
      </w:tr>
      <w:tr w:rsidR="004734C7" w:rsidRPr="007929E5" w14:paraId="33AC0188" w14:textId="77777777" w:rsidTr="00FA5D47">
        <w:trPr>
          <w:trHeight w:val="119"/>
          <w:jc w:val="center"/>
        </w:trPr>
        <w:tc>
          <w:tcPr>
            <w:tcW w:w="4137" w:type="dxa"/>
            <w:hideMark/>
          </w:tcPr>
          <w:p w14:paraId="6D614430" w14:textId="77777777" w:rsidR="004734C7" w:rsidRPr="007929E5" w:rsidRDefault="004734C7" w:rsidP="004734C7">
            <w:pPr>
              <w:pStyle w:val="BodyText"/>
              <w:spacing w:after="0"/>
              <w:ind w:right="-89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 w:hint="cs"/>
                <w:sz w:val="28"/>
                <w:szCs w:val="28"/>
                <w:cs/>
                <w:lang w:eastAsia="en-GB"/>
              </w:rPr>
              <w:t>รายได้จากการขายอาหารและเครื่องดื่มผ่านตู้อัตโนมัติ</w:t>
            </w:r>
          </w:p>
        </w:tc>
        <w:tc>
          <w:tcPr>
            <w:tcW w:w="994" w:type="dxa"/>
          </w:tcPr>
          <w:p w14:paraId="4781DF7F" w14:textId="54D58AED" w:rsidR="004734C7" w:rsidRPr="007929E5" w:rsidRDefault="004734C7" w:rsidP="004734C7">
            <w:pPr>
              <w:tabs>
                <w:tab w:val="clear" w:pos="227"/>
                <w:tab w:val="clear" w:pos="680"/>
                <w:tab w:val="clear" w:pos="907"/>
                <w:tab w:val="left" w:pos="72"/>
                <w:tab w:val="left" w:pos="252"/>
              </w:tabs>
              <w:ind w:left="-200" w:right="270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49" w:type="dxa"/>
          </w:tcPr>
          <w:p w14:paraId="5C67E0EE" w14:textId="77777777" w:rsidR="004734C7" w:rsidRPr="007929E5" w:rsidRDefault="004734C7" w:rsidP="004734C7">
            <w:pPr>
              <w:pStyle w:val="acctfourfigures"/>
              <w:tabs>
                <w:tab w:val="left" w:pos="72"/>
                <w:tab w:val="left" w:pos="252"/>
                <w:tab w:val="left" w:pos="430"/>
              </w:tabs>
              <w:spacing w:line="240" w:lineRule="atLeast"/>
              <w:ind w:left="-200" w:right="270"/>
              <w:jc w:val="right"/>
              <w:rPr>
                <w:rFonts w:asciiTheme="majorHAnsi" w:hAnsiTheme="majorHAnsi" w:cstheme="majorHAns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13" w:type="dxa"/>
          </w:tcPr>
          <w:p w14:paraId="182CE37A" w14:textId="28763478" w:rsidR="004734C7" w:rsidRPr="007929E5" w:rsidRDefault="004734C7" w:rsidP="004734C7">
            <w:pPr>
              <w:tabs>
                <w:tab w:val="clear" w:pos="227"/>
                <w:tab w:val="clear" w:pos="680"/>
                <w:tab w:val="clear" w:pos="907"/>
                <w:tab w:val="left" w:pos="72"/>
                <w:tab w:val="left" w:pos="252"/>
              </w:tabs>
              <w:ind w:left="-200" w:right="270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7" w:type="dxa"/>
          </w:tcPr>
          <w:p w14:paraId="0D1F9112" w14:textId="77777777" w:rsidR="004734C7" w:rsidRPr="007929E5" w:rsidRDefault="004734C7" w:rsidP="004734C7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HAnsi" w:hAnsiTheme="majorHAnsi" w:cstheme="majorHAnsi"/>
                <w:sz w:val="30"/>
                <w:szCs w:val="30"/>
                <w:lang w:eastAsia="en-GB" w:bidi="th-TH"/>
              </w:rPr>
            </w:pPr>
          </w:p>
        </w:tc>
        <w:tc>
          <w:tcPr>
            <w:tcW w:w="993" w:type="dxa"/>
          </w:tcPr>
          <w:p w14:paraId="0F0D1989" w14:textId="75F2FA2F" w:rsidR="004734C7" w:rsidRPr="007929E5" w:rsidRDefault="004734C7" w:rsidP="004734C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0" w:right="70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352,366</w:t>
            </w:r>
          </w:p>
        </w:tc>
        <w:tc>
          <w:tcPr>
            <w:tcW w:w="273" w:type="dxa"/>
          </w:tcPr>
          <w:p w14:paraId="049966E1" w14:textId="77777777" w:rsidR="004734C7" w:rsidRPr="007929E5" w:rsidRDefault="004734C7" w:rsidP="004734C7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HAnsi" w:hAnsiTheme="majorHAnsi" w:cstheme="majorHAnsi"/>
                <w:sz w:val="30"/>
                <w:szCs w:val="30"/>
                <w:lang w:eastAsia="en-GB" w:bidi="th-TH"/>
              </w:rPr>
            </w:pPr>
          </w:p>
        </w:tc>
        <w:tc>
          <w:tcPr>
            <w:tcW w:w="1079" w:type="dxa"/>
          </w:tcPr>
          <w:p w14:paraId="0C0C6B81" w14:textId="4B0884ED" w:rsidR="004734C7" w:rsidRPr="007929E5" w:rsidRDefault="004734C7" w:rsidP="004734C7">
            <w:pPr>
              <w:tabs>
                <w:tab w:val="clear" w:pos="454"/>
                <w:tab w:val="decimal" w:pos="436"/>
              </w:tabs>
              <w:ind w:left="-108" w:right="99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140,757</w:t>
            </w:r>
          </w:p>
        </w:tc>
        <w:tc>
          <w:tcPr>
            <w:tcW w:w="270" w:type="dxa"/>
          </w:tcPr>
          <w:p w14:paraId="5384FC51" w14:textId="77777777" w:rsidR="004734C7" w:rsidRPr="007929E5" w:rsidRDefault="004734C7" w:rsidP="004734C7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HAnsi" w:hAnsiTheme="majorHAnsi" w:cstheme="majorHAnsi"/>
                <w:sz w:val="30"/>
                <w:szCs w:val="30"/>
                <w:lang w:eastAsia="en-GB" w:bidi="th-TH"/>
              </w:rPr>
            </w:pPr>
          </w:p>
        </w:tc>
        <w:tc>
          <w:tcPr>
            <w:tcW w:w="1080" w:type="dxa"/>
          </w:tcPr>
          <w:p w14:paraId="2FD0A211" w14:textId="1EE4EE2B" w:rsidR="004734C7" w:rsidRPr="007929E5" w:rsidRDefault="004734C7" w:rsidP="004734C7">
            <w:pPr>
              <w:tabs>
                <w:tab w:val="clear" w:pos="227"/>
                <w:tab w:val="clear" w:pos="680"/>
                <w:tab w:val="clear" w:pos="907"/>
                <w:tab w:val="left" w:pos="72"/>
                <w:tab w:val="left" w:pos="252"/>
              </w:tabs>
              <w:ind w:left="-200" w:right="270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42" w:type="dxa"/>
          </w:tcPr>
          <w:p w14:paraId="71E63C91" w14:textId="77777777" w:rsidR="004734C7" w:rsidRPr="007929E5" w:rsidRDefault="004734C7" w:rsidP="004734C7">
            <w:pPr>
              <w:tabs>
                <w:tab w:val="clear" w:pos="454"/>
                <w:tab w:val="decimal" w:pos="436"/>
              </w:tabs>
              <w:ind w:left="-108"/>
              <w:rPr>
                <w:rFonts w:asciiTheme="majorHAnsi" w:hAnsiTheme="majorHAnsi" w:cstheme="majorHAnsi"/>
                <w:sz w:val="30"/>
                <w:szCs w:val="30"/>
                <w:lang w:eastAsia="en-GB" w:bidi="ar-SA"/>
              </w:rPr>
            </w:pPr>
          </w:p>
        </w:tc>
        <w:tc>
          <w:tcPr>
            <w:tcW w:w="1081" w:type="dxa"/>
          </w:tcPr>
          <w:p w14:paraId="28AE7113" w14:textId="21C7DFCF" w:rsidR="004734C7" w:rsidRPr="007929E5" w:rsidRDefault="004734C7" w:rsidP="004734C7">
            <w:pPr>
              <w:tabs>
                <w:tab w:val="clear" w:pos="227"/>
                <w:tab w:val="clear" w:pos="680"/>
                <w:tab w:val="clear" w:pos="907"/>
                <w:tab w:val="left" w:pos="72"/>
                <w:tab w:val="left" w:pos="252"/>
              </w:tabs>
              <w:ind w:left="-200" w:right="270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</w:tcPr>
          <w:p w14:paraId="4734BD0B" w14:textId="77777777" w:rsidR="004734C7" w:rsidRPr="007929E5" w:rsidRDefault="004734C7" w:rsidP="004734C7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ajorHAnsi" w:hAnsiTheme="majorHAnsi" w:cstheme="majorHAnsi"/>
                <w:sz w:val="30"/>
                <w:szCs w:val="30"/>
                <w:lang w:eastAsia="en-GB" w:bidi="th-TH"/>
              </w:rPr>
            </w:pPr>
          </w:p>
        </w:tc>
        <w:tc>
          <w:tcPr>
            <w:tcW w:w="1087" w:type="dxa"/>
          </w:tcPr>
          <w:p w14:paraId="4D45325A" w14:textId="2B7D7B29" w:rsidR="004734C7" w:rsidRPr="007929E5" w:rsidRDefault="004734C7" w:rsidP="0097151A">
            <w:pPr>
              <w:tabs>
                <w:tab w:val="clear" w:pos="454"/>
                <w:tab w:val="clear" w:pos="680"/>
                <w:tab w:val="clear" w:pos="907"/>
                <w:tab w:val="decimal" w:pos="490"/>
              </w:tabs>
              <w:ind w:left="-108" w:right="20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352,366</w:t>
            </w:r>
          </w:p>
        </w:tc>
        <w:tc>
          <w:tcPr>
            <w:tcW w:w="253" w:type="dxa"/>
          </w:tcPr>
          <w:p w14:paraId="72A97AFD" w14:textId="77777777" w:rsidR="004734C7" w:rsidRPr="007929E5" w:rsidRDefault="004734C7" w:rsidP="004734C7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HAnsi" w:hAnsiTheme="majorHAnsi" w:cstheme="majorHAnsi"/>
                <w:sz w:val="30"/>
                <w:szCs w:val="30"/>
                <w:lang w:eastAsia="en-GB" w:bidi="th-TH"/>
              </w:rPr>
            </w:pPr>
          </w:p>
        </w:tc>
        <w:tc>
          <w:tcPr>
            <w:tcW w:w="1101" w:type="dxa"/>
            <w:gridSpan w:val="2"/>
          </w:tcPr>
          <w:p w14:paraId="6AE02302" w14:textId="2A41BDDE" w:rsidR="004734C7" w:rsidRPr="007929E5" w:rsidRDefault="004734C7" w:rsidP="0097151A">
            <w:pPr>
              <w:tabs>
                <w:tab w:val="clear" w:pos="454"/>
                <w:tab w:val="decimal" w:pos="436"/>
              </w:tabs>
              <w:ind w:left="-108" w:right="30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140,757</w:t>
            </w:r>
          </w:p>
        </w:tc>
      </w:tr>
      <w:tr w:rsidR="00683830" w:rsidRPr="007929E5" w14:paraId="32A4FF95" w14:textId="77777777" w:rsidTr="00FA5D47">
        <w:trPr>
          <w:jc w:val="center"/>
        </w:trPr>
        <w:tc>
          <w:tcPr>
            <w:tcW w:w="4137" w:type="dxa"/>
            <w:hideMark/>
          </w:tcPr>
          <w:p w14:paraId="68C39758" w14:textId="77777777" w:rsidR="00683830" w:rsidRPr="007929E5" w:rsidRDefault="00683830" w:rsidP="00683830">
            <w:pPr>
              <w:ind w:right="-115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 w:hint="cs"/>
                <w:sz w:val="28"/>
                <w:szCs w:val="28"/>
                <w:cs/>
                <w:lang w:eastAsia="en-GB"/>
              </w:rPr>
              <w:t>รายได้จากการขายระบบศูนย์อาหาร</w:t>
            </w:r>
          </w:p>
        </w:tc>
        <w:tc>
          <w:tcPr>
            <w:tcW w:w="994" w:type="dxa"/>
          </w:tcPr>
          <w:p w14:paraId="3291FC1D" w14:textId="1F3F7D64" w:rsidR="00683830" w:rsidRPr="007929E5" w:rsidRDefault="00683830" w:rsidP="00683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  <w:tab w:val="left" w:pos="428"/>
              </w:tabs>
              <w:ind w:left="-200" w:right="270"/>
              <w:jc w:val="right"/>
              <w:rPr>
                <w:rFonts w:asciiTheme="majorHAnsi" w:hAnsiTheme="majorHAnsi" w:cstheme="majorHAnsi"/>
                <w:sz w:val="30"/>
                <w:szCs w:val="30"/>
                <w:cs/>
                <w:lang w:eastAsia="en-GB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49" w:type="dxa"/>
          </w:tcPr>
          <w:p w14:paraId="2581A2A7" w14:textId="77777777" w:rsidR="00683830" w:rsidRPr="007929E5" w:rsidRDefault="00683830" w:rsidP="00683830">
            <w:pPr>
              <w:pStyle w:val="acctfourfigures"/>
              <w:tabs>
                <w:tab w:val="left" w:pos="252"/>
                <w:tab w:val="decimal" w:pos="436"/>
              </w:tabs>
              <w:spacing w:line="240" w:lineRule="atLeast"/>
              <w:ind w:left="-200" w:right="270"/>
              <w:jc w:val="right"/>
              <w:rPr>
                <w:rFonts w:asciiTheme="majorHAnsi" w:hAnsiTheme="majorHAnsi" w:cstheme="majorHAns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13" w:type="dxa"/>
          </w:tcPr>
          <w:p w14:paraId="7949AA65" w14:textId="59C7ABCB" w:rsidR="00683830" w:rsidRPr="007929E5" w:rsidRDefault="00683830" w:rsidP="00683830">
            <w:pPr>
              <w:tabs>
                <w:tab w:val="clear" w:pos="227"/>
                <w:tab w:val="clear" w:pos="680"/>
                <w:tab w:val="clear" w:pos="907"/>
                <w:tab w:val="left" w:pos="72"/>
                <w:tab w:val="left" w:pos="252"/>
              </w:tabs>
              <w:ind w:left="-200" w:right="270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7" w:type="dxa"/>
          </w:tcPr>
          <w:p w14:paraId="1A1ADAB5" w14:textId="77777777" w:rsidR="00683830" w:rsidRPr="007929E5" w:rsidRDefault="00683830" w:rsidP="00683830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HAnsi" w:hAnsiTheme="majorHAnsi" w:cstheme="majorHAnsi"/>
                <w:sz w:val="30"/>
                <w:szCs w:val="30"/>
                <w:lang w:eastAsia="en-GB" w:bidi="th-TH"/>
              </w:rPr>
            </w:pPr>
          </w:p>
        </w:tc>
        <w:tc>
          <w:tcPr>
            <w:tcW w:w="993" w:type="dxa"/>
          </w:tcPr>
          <w:p w14:paraId="13450888" w14:textId="0574CF32" w:rsidR="00683830" w:rsidRPr="007929E5" w:rsidRDefault="00683830" w:rsidP="00683830">
            <w:pPr>
              <w:tabs>
                <w:tab w:val="clear" w:pos="227"/>
                <w:tab w:val="clear" w:pos="680"/>
                <w:tab w:val="clear" w:pos="907"/>
                <w:tab w:val="left" w:pos="72"/>
                <w:tab w:val="left" w:pos="252"/>
              </w:tabs>
              <w:ind w:left="-200" w:right="270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3" w:type="dxa"/>
          </w:tcPr>
          <w:p w14:paraId="5A64F46A" w14:textId="77777777" w:rsidR="00683830" w:rsidRPr="007929E5" w:rsidRDefault="00683830" w:rsidP="00683830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HAnsi" w:hAnsiTheme="majorHAnsi" w:cstheme="majorHAnsi"/>
                <w:sz w:val="30"/>
                <w:szCs w:val="30"/>
                <w:lang w:eastAsia="en-GB" w:bidi="th-TH"/>
              </w:rPr>
            </w:pPr>
          </w:p>
        </w:tc>
        <w:tc>
          <w:tcPr>
            <w:tcW w:w="1079" w:type="dxa"/>
          </w:tcPr>
          <w:p w14:paraId="6E016A62" w14:textId="23EA647A" w:rsidR="00683830" w:rsidRPr="007929E5" w:rsidRDefault="00683830" w:rsidP="00683830">
            <w:pPr>
              <w:tabs>
                <w:tab w:val="clear" w:pos="227"/>
                <w:tab w:val="clear" w:pos="680"/>
                <w:tab w:val="clear" w:pos="907"/>
                <w:tab w:val="left" w:pos="72"/>
                <w:tab w:val="left" w:pos="252"/>
              </w:tabs>
              <w:ind w:left="-200" w:right="270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</w:tcPr>
          <w:p w14:paraId="475B36AD" w14:textId="77777777" w:rsidR="00683830" w:rsidRPr="007929E5" w:rsidRDefault="00683830" w:rsidP="00683830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HAnsi" w:hAnsiTheme="majorHAnsi" w:cstheme="majorHAnsi"/>
                <w:sz w:val="30"/>
                <w:szCs w:val="30"/>
                <w:lang w:eastAsia="en-GB" w:bidi="th-TH"/>
              </w:rPr>
            </w:pPr>
          </w:p>
        </w:tc>
        <w:tc>
          <w:tcPr>
            <w:tcW w:w="1080" w:type="dxa"/>
          </w:tcPr>
          <w:p w14:paraId="114D551B" w14:textId="0B618037" w:rsidR="00683830" w:rsidRPr="007929E5" w:rsidRDefault="00683830" w:rsidP="00683830">
            <w:pPr>
              <w:tabs>
                <w:tab w:val="clear" w:pos="454"/>
                <w:tab w:val="clear" w:pos="907"/>
                <w:tab w:val="decimal" w:pos="436"/>
              </w:tabs>
              <w:ind w:left="-108" w:right="99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6,829</w:t>
            </w:r>
          </w:p>
        </w:tc>
        <w:tc>
          <w:tcPr>
            <w:tcW w:w="242" w:type="dxa"/>
          </w:tcPr>
          <w:p w14:paraId="5EC6A082" w14:textId="77777777" w:rsidR="00683830" w:rsidRPr="007929E5" w:rsidRDefault="00683830" w:rsidP="00683830">
            <w:pPr>
              <w:tabs>
                <w:tab w:val="clear" w:pos="454"/>
                <w:tab w:val="decimal" w:pos="436"/>
              </w:tabs>
              <w:ind w:left="-108"/>
              <w:rPr>
                <w:rFonts w:asciiTheme="majorHAnsi" w:hAnsiTheme="majorHAnsi" w:cstheme="majorHAnsi"/>
                <w:sz w:val="30"/>
                <w:szCs w:val="30"/>
                <w:lang w:eastAsia="en-GB" w:bidi="ar-SA"/>
              </w:rPr>
            </w:pPr>
          </w:p>
        </w:tc>
        <w:tc>
          <w:tcPr>
            <w:tcW w:w="1081" w:type="dxa"/>
          </w:tcPr>
          <w:p w14:paraId="050881CF" w14:textId="116504E4" w:rsidR="00683830" w:rsidRPr="007929E5" w:rsidRDefault="00683830" w:rsidP="00683830">
            <w:pPr>
              <w:tabs>
                <w:tab w:val="clear" w:pos="454"/>
                <w:tab w:val="clear" w:pos="907"/>
                <w:tab w:val="decimal" w:pos="436"/>
              </w:tabs>
              <w:ind w:left="-108" w:right="153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14,775</w:t>
            </w:r>
          </w:p>
        </w:tc>
        <w:tc>
          <w:tcPr>
            <w:tcW w:w="236" w:type="dxa"/>
          </w:tcPr>
          <w:p w14:paraId="326888DD" w14:textId="77777777" w:rsidR="00683830" w:rsidRPr="007929E5" w:rsidRDefault="00683830" w:rsidP="00683830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ajorHAnsi" w:hAnsiTheme="majorHAnsi" w:cstheme="majorHAnsi"/>
                <w:sz w:val="30"/>
                <w:szCs w:val="30"/>
                <w:rtl/>
                <w:cs/>
                <w:lang w:eastAsia="en-GB" w:bidi="th-TH"/>
              </w:rPr>
            </w:pPr>
          </w:p>
        </w:tc>
        <w:tc>
          <w:tcPr>
            <w:tcW w:w="1087" w:type="dxa"/>
          </w:tcPr>
          <w:p w14:paraId="6F5755A2" w14:textId="7CF80D3D" w:rsidR="00683830" w:rsidRPr="007929E5" w:rsidRDefault="00683830" w:rsidP="0097151A">
            <w:pPr>
              <w:tabs>
                <w:tab w:val="clear" w:pos="454"/>
                <w:tab w:val="clear" w:pos="907"/>
                <w:tab w:val="decimal" w:pos="436"/>
              </w:tabs>
              <w:ind w:left="-108" w:right="20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6,829</w:t>
            </w:r>
          </w:p>
        </w:tc>
        <w:tc>
          <w:tcPr>
            <w:tcW w:w="253" w:type="dxa"/>
          </w:tcPr>
          <w:p w14:paraId="047D0F68" w14:textId="77777777" w:rsidR="00683830" w:rsidRPr="007929E5" w:rsidRDefault="00683830" w:rsidP="00683830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HAnsi" w:hAnsiTheme="majorHAnsi" w:cstheme="majorHAnsi"/>
                <w:sz w:val="30"/>
                <w:szCs w:val="30"/>
                <w:lang w:eastAsia="en-GB" w:bidi="th-TH"/>
              </w:rPr>
            </w:pPr>
          </w:p>
        </w:tc>
        <w:tc>
          <w:tcPr>
            <w:tcW w:w="1101" w:type="dxa"/>
            <w:gridSpan w:val="2"/>
          </w:tcPr>
          <w:p w14:paraId="4CC4BD75" w14:textId="0B816634" w:rsidR="00683830" w:rsidRPr="007929E5" w:rsidRDefault="00683830" w:rsidP="0097151A">
            <w:pPr>
              <w:tabs>
                <w:tab w:val="clear" w:pos="454"/>
                <w:tab w:val="clear" w:pos="907"/>
                <w:tab w:val="decimal" w:pos="436"/>
              </w:tabs>
              <w:ind w:left="-108" w:right="30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14,775</w:t>
            </w:r>
          </w:p>
        </w:tc>
      </w:tr>
      <w:tr w:rsidR="00683830" w:rsidRPr="007929E5" w14:paraId="12A3264B" w14:textId="77777777" w:rsidTr="00FA5D47">
        <w:trPr>
          <w:jc w:val="center"/>
        </w:trPr>
        <w:tc>
          <w:tcPr>
            <w:tcW w:w="4137" w:type="dxa"/>
            <w:hideMark/>
          </w:tcPr>
          <w:p w14:paraId="7EEDB4F1" w14:textId="77777777" w:rsidR="00683830" w:rsidRPr="007929E5" w:rsidRDefault="00683830" w:rsidP="00683830">
            <w:pPr>
              <w:ind w:right="-115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 w:hint="cs"/>
                <w:sz w:val="28"/>
                <w:szCs w:val="28"/>
                <w:cs/>
                <w:lang w:eastAsia="en-GB"/>
              </w:rPr>
              <w:t>รายได้จากการให้บริการระบบศูนย์อาหาร</w:t>
            </w:r>
          </w:p>
        </w:tc>
        <w:tc>
          <w:tcPr>
            <w:tcW w:w="994" w:type="dxa"/>
          </w:tcPr>
          <w:p w14:paraId="00437C23" w14:textId="61BA3041" w:rsidR="00683830" w:rsidRPr="007929E5" w:rsidRDefault="00683830" w:rsidP="00683830">
            <w:pPr>
              <w:tabs>
                <w:tab w:val="clear" w:pos="227"/>
                <w:tab w:val="clear" w:pos="680"/>
                <w:tab w:val="clear" w:pos="907"/>
                <w:tab w:val="left" w:pos="72"/>
                <w:tab w:val="left" w:pos="252"/>
              </w:tabs>
              <w:ind w:left="-200" w:right="270"/>
              <w:jc w:val="right"/>
              <w:rPr>
                <w:rFonts w:asciiTheme="majorHAnsi" w:hAnsiTheme="majorHAnsi" w:cstheme="majorHAnsi"/>
                <w:sz w:val="30"/>
                <w:szCs w:val="30"/>
                <w:cs/>
                <w:lang w:eastAsia="en-GB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49" w:type="dxa"/>
          </w:tcPr>
          <w:p w14:paraId="37FE047C" w14:textId="77777777" w:rsidR="00683830" w:rsidRPr="007929E5" w:rsidRDefault="00683830" w:rsidP="00683830">
            <w:pPr>
              <w:pStyle w:val="acctfourfigures"/>
              <w:tabs>
                <w:tab w:val="decimal" w:pos="436"/>
              </w:tabs>
              <w:spacing w:line="240" w:lineRule="atLeast"/>
              <w:ind w:left="-79" w:right="270"/>
              <w:jc w:val="right"/>
              <w:rPr>
                <w:rFonts w:asciiTheme="majorHAnsi" w:hAnsiTheme="majorHAnsi" w:cstheme="majorHAns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13" w:type="dxa"/>
          </w:tcPr>
          <w:p w14:paraId="26FEE49D" w14:textId="5C168088" w:rsidR="00683830" w:rsidRPr="007929E5" w:rsidRDefault="00683830" w:rsidP="00683830">
            <w:pPr>
              <w:tabs>
                <w:tab w:val="clear" w:pos="227"/>
                <w:tab w:val="clear" w:pos="680"/>
                <w:tab w:val="clear" w:pos="907"/>
                <w:tab w:val="left" w:pos="72"/>
                <w:tab w:val="left" w:pos="252"/>
              </w:tabs>
              <w:ind w:left="-200" w:right="270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7" w:type="dxa"/>
          </w:tcPr>
          <w:p w14:paraId="1B951B8D" w14:textId="77777777" w:rsidR="00683830" w:rsidRPr="007929E5" w:rsidRDefault="00683830" w:rsidP="00683830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HAnsi" w:hAnsiTheme="majorHAnsi" w:cstheme="majorHAnsi"/>
                <w:sz w:val="30"/>
                <w:szCs w:val="30"/>
                <w:lang w:eastAsia="en-GB" w:bidi="th-TH"/>
              </w:rPr>
            </w:pPr>
          </w:p>
        </w:tc>
        <w:tc>
          <w:tcPr>
            <w:tcW w:w="993" w:type="dxa"/>
          </w:tcPr>
          <w:p w14:paraId="424EB2C2" w14:textId="6D3D56DA" w:rsidR="00683830" w:rsidRPr="007929E5" w:rsidRDefault="00683830" w:rsidP="00683830">
            <w:pPr>
              <w:tabs>
                <w:tab w:val="clear" w:pos="227"/>
                <w:tab w:val="clear" w:pos="680"/>
                <w:tab w:val="clear" w:pos="907"/>
                <w:tab w:val="left" w:pos="72"/>
                <w:tab w:val="left" w:pos="252"/>
              </w:tabs>
              <w:ind w:left="-200" w:right="270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3" w:type="dxa"/>
          </w:tcPr>
          <w:p w14:paraId="602CA1B4" w14:textId="77777777" w:rsidR="00683830" w:rsidRPr="007929E5" w:rsidRDefault="00683830" w:rsidP="00683830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HAnsi" w:hAnsiTheme="majorHAnsi" w:cstheme="majorHAnsi"/>
                <w:sz w:val="30"/>
                <w:szCs w:val="30"/>
                <w:lang w:eastAsia="en-GB" w:bidi="th-TH"/>
              </w:rPr>
            </w:pPr>
          </w:p>
        </w:tc>
        <w:tc>
          <w:tcPr>
            <w:tcW w:w="1079" w:type="dxa"/>
          </w:tcPr>
          <w:p w14:paraId="2B445F71" w14:textId="721D5FE7" w:rsidR="00683830" w:rsidRPr="007929E5" w:rsidRDefault="00683830" w:rsidP="00683830">
            <w:pPr>
              <w:tabs>
                <w:tab w:val="clear" w:pos="227"/>
                <w:tab w:val="clear" w:pos="680"/>
                <w:tab w:val="clear" w:pos="907"/>
                <w:tab w:val="left" w:pos="72"/>
                <w:tab w:val="left" w:pos="252"/>
              </w:tabs>
              <w:ind w:left="-200" w:right="270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</w:tcPr>
          <w:p w14:paraId="790E3ED9" w14:textId="77777777" w:rsidR="00683830" w:rsidRPr="007929E5" w:rsidRDefault="00683830" w:rsidP="00683830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HAnsi" w:hAnsiTheme="majorHAnsi" w:cstheme="majorHAnsi"/>
                <w:sz w:val="30"/>
                <w:szCs w:val="30"/>
                <w:lang w:eastAsia="en-GB" w:bidi="th-TH"/>
              </w:rPr>
            </w:pPr>
          </w:p>
        </w:tc>
        <w:tc>
          <w:tcPr>
            <w:tcW w:w="1080" w:type="dxa"/>
          </w:tcPr>
          <w:p w14:paraId="328E1201" w14:textId="7CEEBA8D" w:rsidR="00683830" w:rsidRPr="007929E5" w:rsidRDefault="00683830" w:rsidP="00683830">
            <w:pPr>
              <w:tabs>
                <w:tab w:val="clear" w:pos="454"/>
                <w:tab w:val="clear" w:pos="907"/>
                <w:tab w:val="decimal" w:pos="436"/>
              </w:tabs>
              <w:ind w:left="-108" w:right="99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25,536</w:t>
            </w:r>
          </w:p>
        </w:tc>
        <w:tc>
          <w:tcPr>
            <w:tcW w:w="242" w:type="dxa"/>
          </w:tcPr>
          <w:p w14:paraId="0F557DEB" w14:textId="77777777" w:rsidR="00683830" w:rsidRPr="007929E5" w:rsidRDefault="00683830" w:rsidP="00683830">
            <w:pPr>
              <w:tabs>
                <w:tab w:val="clear" w:pos="454"/>
                <w:tab w:val="decimal" w:pos="436"/>
              </w:tabs>
              <w:ind w:left="-108"/>
              <w:rPr>
                <w:rFonts w:asciiTheme="majorHAnsi" w:hAnsiTheme="majorHAnsi" w:cstheme="majorHAnsi"/>
                <w:sz w:val="30"/>
                <w:szCs w:val="30"/>
                <w:lang w:eastAsia="en-GB" w:bidi="ar-SA"/>
              </w:rPr>
            </w:pPr>
          </w:p>
        </w:tc>
        <w:tc>
          <w:tcPr>
            <w:tcW w:w="1081" w:type="dxa"/>
          </w:tcPr>
          <w:p w14:paraId="5DCC53C5" w14:textId="7FAE6420" w:rsidR="00683830" w:rsidRPr="007929E5" w:rsidRDefault="00683830" w:rsidP="00683830">
            <w:pPr>
              <w:tabs>
                <w:tab w:val="clear" w:pos="454"/>
                <w:tab w:val="clear" w:pos="907"/>
                <w:tab w:val="decimal" w:pos="436"/>
              </w:tabs>
              <w:ind w:left="-108" w:right="153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24,105</w:t>
            </w:r>
          </w:p>
        </w:tc>
        <w:tc>
          <w:tcPr>
            <w:tcW w:w="236" w:type="dxa"/>
          </w:tcPr>
          <w:p w14:paraId="02B69DA3" w14:textId="77777777" w:rsidR="00683830" w:rsidRPr="007929E5" w:rsidRDefault="00683830" w:rsidP="00683830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ajorHAnsi" w:hAnsiTheme="majorHAnsi" w:cstheme="majorHAnsi"/>
                <w:sz w:val="30"/>
                <w:szCs w:val="30"/>
                <w:rtl/>
                <w:cs/>
                <w:lang w:eastAsia="en-GB" w:bidi="th-TH"/>
              </w:rPr>
            </w:pPr>
          </w:p>
        </w:tc>
        <w:tc>
          <w:tcPr>
            <w:tcW w:w="1087" w:type="dxa"/>
          </w:tcPr>
          <w:p w14:paraId="32CA2D5D" w14:textId="694EB59F" w:rsidR="00683830" w:rsidRPr="007929E5" w:rsidRDefault="00683830" w:rsidP="0097151A">
            <w:pPr>
              <w:tabs>
                <w:tab w:val="clear" w:pos="454"/>
                <w:tab w:val="clear" w:pos="907"/>
                <w:tab w:val="decimal" w:pos="436"/>
              </w:tabs>
              <w:ind w:left="-108" w:right="20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25,536</w:t>
            </w:r>
          </w:p>
        </w:tc>
        <w:tc>
          <w:tcPr>
            <w:tcW w:w="253" w:type="dxa"/>
          </w:tcPr>
          <w:p w14:paraId="113B16A4" w14:textId="77777777" w:rsidR="00683830" w:rsidRPr="007929E5" w:rsidRDefault="00683830" w:rsidP="00683830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HAnsi" w:hAnsiTheme="majorHAnsi" w:cstheme="majorHAnsi"/>
                <w:sz w:val="30"/>
                <w:szCs w:val="30"/>
                <w:lang w:eastAsia="en-GB" w:bidi="th-TH"/>
              </w:rPr>
            </w:pPr>
          </w:p>
        </w:tc>
        <w:tc>
          <w:tcPr>
            <w:tcW w:w="1101" w:type="dxa"/>
            <w:gridSpan w:val="2"/>
          </w:tcPr>
          <w:p w14:paraId="22E0517E" w14:textId="7E3A98F3" w:rsidR="00683830" w:rsidRPr="007929E5" w:rsidRDefault="00683830" w:rsidP="0097151A">
            <w:pPr>
              <w:tabs>
                <w:tab w:val="clear" w:pos="454"/>
                <w:tab w:val="clear" w:pos="907"/>
                <w:tab w:val="decimal" w:pos="436"/>
              </w:tabs>
              <w:ind w:left="-108" w:right="30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24,105</w:t>
            </w:r>
          </w:p>
        </w:tc>
      </w:tr>
      <w:tr w:rsidR="00FA5D47" w:rsidRPr="007929E5" w14:paraId="273CF8AA" w14:textId="77777777" w:rsidTr="00FA5D47">
        <w:trPr>
          <w:jc w:val="center"/>
        </w:trPr>
        <w:tc>
          <w:tcPr>
            <w:tcW w:w="4137" w:type="dxa"/>
            <w:hideMark/>
          </w:tcPr>
          <w:p w14:paraId="1800C4B8" w14:textId="77777777" w:rsidR="00FA5D47" w:rsidRPr="007929E5" w:rsidRDefault="00FA5D47">
            <w:pPr>
              <w:ind w:right="-115"/>
              <w:rPr>
                <w:rFonts w:asciiTheme="minorHAnsi" w:hAnsiTheme="minorHAnsi" w:cstheme="minorHAnsi"/>
                <w:sz w:val="28"/>
                <w:szCs w:val="28"/>
                <w:lang w:eastAsia="en-GB" w:bidi="ar-SA"/>
              </w:rPr>
            </w:pPr>
            <w:r w:rsidRPr="007929E5">
              <w:rPr>
                <w:rFonts w:asciiTheme="minorHAnsi" w:hAnsiTheme="minorHAnsi" w:cstheme="minorHAnsi" w:hint="cs"/>
                <w:sz w:val="28"/>
                <w:szCs w:val="28"/>
                <w:cs/>
                <w:lang w:eastAsia="en-GB"/>
              </w:rPr>
              <w:t>อื่นๆ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878688" w14:textId="728BC4B4" w:rsidR="00FA5D47" w:rsidRPr="007929E5" w:rsidRDefault="006047F7">
            <w:pPr>
              <w:tabs>
                <w:tab w:val="clear" w:pos="454"/>
                <w:tab w:val="left" w:pos="72"/>
              </w:tabs>
              <w:ind w:left="-108" w:right="69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42,229</w:t>
            </w:r>
          </w:p>
        </w:tc>
        <w:tc>
          <w:tcPr>
            <w:tcW w:w="249" w:type="dxa"/>
          </w:tcPr>
          <w:p w14:paraId="1A40F862" w14:textId="77777777" w:rsidR="00FA5D47" w:rsidRPr="007929E5" w:rsidRDefault="00FA5D47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HAnsi" w:hAnsiTheme="majorHAnsi" w:cstheme="majorHAnsi"/>
                <w:sz w:val="30"/>
                <w:szCs w:val="30"/>
                <w:lang w:eastAsia="en-GB" w:bidi="th-TH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858D82" w14:textId="01EA0B1D" w:rsidR="00FA5D47" w:rsidRPr="007929E5" w:rsidRDefault="00A74738">
            <w:pPr>
              <w:tabs>
                <w:tab w:val="clear" w:pos="454"/>
                <w:tab w:val="decimal" w:pos="436"/>
              </w:tabs>
              <w:ind w:left="-108" w:right="99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10,869</w:t>
            </w:r>
          </w:p>
        </w:tc>
        <w:tc>
          <w:tcPr>
            <w:tcW w:w="267" w:type="dxa"/>
          </w:tcPr>
          <w:p w14:paraId="2392A020" w14:textId="77777777" w:rsidR="00FA5D47" w:rsidRPr="007929E5" w:rsidRDefault="00FA5D47">
            <w:pPr>
              <w:pStyle w:val="acctfourfigures"/>
              <w:tabs>
                <w:tab w:val="decimal" w:pos="436"/>
                <w:tab w:val="left" w:pos="680"/>
              </w:tabs>
              <w:spacing w:line="240" w:lineRule="atLeast"/>
              <w:ind w:left="-79" w:right="99"/>
              <w:rPr>
                <w:rFonts w:asciiTheme="majorHAnsi" w:hAnsiTheme="majorHAnsi" w:cstheme="majorHAns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15B4AE" w14:textId="1DB0DA32" w:rsidR="00FA5D47" w:rsidRPr="007929E5" w:rsidRDefault="006047F7">
            <w:pPr>
              <w:tabs>
                <w:tab w:val="clear" w:pos="454"/>
                <w:tab w:val="clear" w:pos="907"/>
                <w:tab w:val="decimal" w:pos="436"/>
                <w:tab w:val="left" w:pos="858"/>
              </w:tabs>
              <w:ind w:left="-108" w:right="99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1,452</w:t>
            </w:r>
          </w:p>
        </w:tc>
        <w:tc>
          <w:tcPr>
            <w:tcW w:w="273" w:type="dxa"/>
          </w:tcPr>
          <w:p w14:paraId="1AC154E0" w14:textId="77777777" w:rsidR="00FA5D47" w:rsidRPr="007929E5" w:rsidRDefault="00FA5D47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HAnsi" w:hAnsiTheme="majorHAnsi" w:cstheme="majorHAnsi"/>
                <w:sz w:val="30"/>
                <w:szCs w:val="30"/>
                <w:lang w:eastAsia="en-GB" w:bidi="th-TH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E1CACE" w14:textId="33E9E7D6" w:rsidR="00FA5D47" w:rsidRPr="007929E5" w:rsidRDefault="00683830">
            <w:pPr>
              <w:tabs>
                <w:tab w:val="clear" w:pos="227"/>
                <w:tab w:val="clear" w:pos="680"/>
                <w:tab w:val="clear" w:pos="907"/>
                <w:tab w:val="left" w:pos="72"/>
                <w:tab w:val="left" w:pos="252"/>
              </w:tabs>
              <w:ind w:left="-200" w:right="70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40</w:t>
            </w:r>
            <w:r w:rsidR="00D0612D" w:rsidRPr="007929E5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270" w:type="dxa"/>
          </w:tcPr>
          <w:p w14:paraId="422DE181" w14:textId="77777777" w:rsidR="00FA5D47" w:rsidRPr="007929E5" w:rsidRDefault="00FA5D47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HAnsi" w:hAnsiTheme="majorHAnsi" w:cstheme="majorHAnsi"/>
                <w:sz w:val="30"/>
                <w:szCs w:val="30"/>
                <w:lang w:eastAsia="en-GB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30F331" w14:textId="1925989E" w:rsidR="00FA5D47" w:rsidRPr="007929E5" w:rsidRDefault="006047F7">
            <w:pPr>
              <w:tabs>
                <w:tab w:val="clear" w:pos="454"/>
                <w:tab w:val="clear" w:pos="907"/>
                <w:tab w:val="decimal" w:pos="436"/>
              </w:tabs>
              <w:ind w:left="-108" w:right="99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1,081</w:t>
            </w:r>
          </w:p>
        </w:tc>
        <w:tc>
          <w:tcPr>
            <w:tcW w:w="242" w:type="dxa"/>
          </w:tcPr>
          <w:p w14:paraId="71EE9D21" w14:textId="77777777" w:rsidR="00FA5D47" w:rsidRPr="007929E5" w:rsidRDefault="00FA5D47">
            <w:pPr>
              <w:tabs>
                <w:tab w:val="clear" w:pos="454"/>
                <w:tab w:val="decimal" w:pos="436"/>
              </w:tabs>
              <w:ind w:left="-108"/>
              <w:rPr>
                <w:rFonts w:asciiTheme="majorHAnsi" w:hAnsiTheme="majorHAnsi" w:cstheme="majorHAnsi"/>
                <w:sz w:val="30"/>
                <w:szCs w:val="30"/>
                <w:lang w:eastAsia="en-GB" w:bidi="ar-SA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0EDE6A" w14:textId="15FE71EB" w:rsidR="00FA5D47" w:rsidRPr="007929E5" w:rsidRDefault="00A74738">
            <w:pPr>
              <w:tabs>
                <w:tab w:val="clear" w:pos="454"/>
                <w:tab w:val="clear" w:pos="907"/>
                <w:tab w:val="decimal" w:pos="436"/>
              </w:tabs>
              <w:ind w:left="-108" w:right="153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1,544</w:t>
            </w:r>
          </w:p>
        </w:tc>
        <w:tc>
          <w:tcPr>
            <w:tcW w:w="236" w:type="dxa"/>
          </w:tcPr>
          <w:p w14:paraId="57778A35" w14:textId="77777777" w:rsidR="00FA5D47" w:rsidRPr="007929E5" w:rsidRDefault="00FA5D47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ajorHAnsi" w:hAnsiTheme="majorHAnsi" w:cstheme="majorHAnsi"/>
                <w:sz w:val="30"/>
                <w:szCs w:val="30"/>
                <w:rtl/>
                <w:cs/>
                <w:lang w:eastAsia="en-GB" w:bidi="th-TH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FDFD34" w14:textId="35C844C1" w:rsidR="00FA5D47" w:rsidRPr="007929E5" w:rsidRDefault="006047F7" w:rsidP="0097151A">
            <w:pPr>
              <w:tabs>
                <w:tab w:val="clear" w:pos="454"/>
                <w:tab w:val="clear" w:pos="907"/>
                <w:tab w:val="decimal" w:pos="436"/>
                <w:tab w:val="left" w:pos="646"/>
              </w:tabs>
              <w:ind w:left="-108" w:right="20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44,762</w:t>
            </w:r>
          </w:p>
        </w:tc>
        <w:tc>
          <w:tcPr>
            <w:tcW w:w="253" w:type="dxa"/>
          </w:tcPr>
          <w:p w14:paraId="6DE78795" w14:textId="77777777" w:rsidR="00FA5D47" w:rsidRPr="007929E5" w:rsidRDefault="00FA5D47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HAnsi" w:hAnsiTheme="majorHAnsi" w:cstheme="majorHAnsi"/>
                <w:sz w:val="30"/>
                <w:szCs w:val="30"/>
                <w:lang w:eastAsia="en-GB" w:bidi="th-TH"/>
              </w:rPr>
            </w:pP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495B35" w14:textId="6AF42855" w:rsidR="00FA5D47" w:rsidRPr="007929E5" w:rsidRDefault="004734C7" w:rsidP="0097151A">
            <w:pPr>
              <w:tabs>
                <w:tab w:val="clear" w:pos="454"/>
                <w:tab w:val="decimal" w:pos="436"/>
              </w:tabs>
              <w:ind w:left="-108" w:right="30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12,81</w:t>
            </w:r>
            <w:r w:rsidR="00F27F91" w:rsidRPr="007929E5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7</w:t>
            </w:r>
          </w:p>
        </w:tc>
      </w:tr>
      <w:tr w:rsidR="00FA5D47" w:rsidRPr="007929E5" w14:paraId="6C633145" w14:textId="77777777" w:rsidTr="00FA5D47">
        <w:trPr>
          <w:jc w:val="center"/>
        </w:trPr>
        <w:tc>
          <w:tcPr>
            <w:tcW w:w="4137" w:type="dxa"/>
            <w:hideMark/>
          </w:tcPr>
          <w:p w14:paraId="691C67A0" w14:textId="77777777" w:rsidR="00FA5D47" w:rsidRPr="007929E5" w:rsidRDefault="00FA5D47">
            <w:pPr>
              <w:ind w:right="-115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 w:bidi="ar-SA"/>
              </w:rPr>
            </w:pPr>
            <w:r w:rsidRPr="007929E5">
              <w:rPr>
                <w:rFonts w:asciiTheme="minorHAnsi" w:hAnsiTheme="minorHAnsi" w:cstheme="minorHAnsi" w:hint="cs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C0451D" w14:textId="79BF85FD" w:rsidR="00FA5D47" w:rsidRPr="007929E5" w:rsidRDefault="006047F7">
            <w:pPr>
              <w:tabs>
                <w:tab w:val="clear" w:pos="454"/>
                <w:tab w:val="clear" w:pos="680"/>
                <w:tab w:val="clear" w:pos="907"/>
                <w:tab w:val="left" w:pos="72"/>
                <w:tab w:val="left" w:pos="428"/>
                <w:tab w:val="left" w:pos="611"/>
              </w:tabs>
              <w:ind w:left="-108" w:right="95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  <w:t>879,535</w:t>
            </w:r>
          </w:p>
        </w:tc>
        <w:tc>
          <w:tcPr>
            <w:tcW w:w="249" w:type="dxa"/>
          </w:tcPr>
          <w:p w14:paraId="482810CC" w14:textId="77777777" w:rsidR="00FA5D47" w:rsidRPr="007929E5" w:rsidRDefault="00FA5D47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1942D8" w14:textId="627BA6DB" w:rsidR="00FA5D47" w:rsidRPr="007929E5" w:rsidRDefault="007A3840">
            <w:pPr>
              <w:tabs>
                <w:tab w:val="clear" w:pos="454"/>
                <w:tab w:val="decimal" w:pos="436"/>
              </w:tabs>
              <w:ind w:left="-108" w:right="99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eastAsia="en-GB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  <w:t>1,146,196</w:t>
            </w:r>
          </w:p>
        </w:tc>
        <w:tc>
          <w:tcPr>
            <w:tcW w:w="267" w:type="dxa"/>
          </w:tcPr>
          <w:p w14:paraId="1826360F" w14:textId="77777777" w:rsidR="00FA5D47" w:rsidRPr="007929E5" w:rsidRDefault="00FA5D47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F48BE9" w14:textId="58A512CA" w:rsidR="00FA5D47" w:rsidRPr="007929E5" w:rsidRDefault="006047F7">
            <w:pPr>
              <w:tabs>
                <w:tab w:val="clear" w:pos="454"/>
                <w:tab w:val="clear" w:pos="907"/>
                <w:tab w:val="decimal" w:pos="436"/>
                <w:tab w:val="left" w:pos="858"/>
              </w:tabs>
              <w:ind w:left="-108" w:right="99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  <w:t>366,393</w:t>
            </w:r>
          </w:p>
        </w:tc>
        <w:tc>
          <w:tcPr>
            <w:tcW w:w="273" w:type="dxa"/>
            <w:vAlign w:val="bottom"/>
          </w:tcPr>
          <w:p w14:paraId="1CA80E70" w14:textId="77777777" w:rsidR="00FA5D47" w:rsidRPr="007929E5" w:rsidRDefault="00FA5D47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3E9947" w14:textId="29CF6813" w:rsidR="00FA5D47" w:rsidRPr="007929E5" w:rsidRDefault="006047F7">
            <w:pPr>
              <w:tabs>
                <w:tab w:val="clear" w:pos="454"/>
                <w:tab w:val="decimal" w:pos="436"/>
              </w:tabs>
              <w:ind w:left="-108" w:right="99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eastAsia="en-GB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  <w:t>141,</w:t>
            </w:r>
            <w:r w:rsidR="00A74738"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  <w:t>16</w:t>
            </w:r>
            <w:r w:rsidR="00E930C3"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270" w:type="dxa"/>
            <w:vAlign w:val="bottom"/>
          </w:tcPr>
          <w:p w14:paraId="5A8B3AA4" w14:textId="77777777" w:rsidR="00FA5D47" w:rsidRPr="007929E5" w:rsidRDefault="00FA5D47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559D8A" w14:textId="6D2E2DBA" w:rsidR="00FA5D47" w:rsidRPr="007929E5" w:rsidRDefault="006047F7">
            <w:pPr>
              <w:tabs>
                <w:tab w:val="clear" w:pos="454"/>
                <w:tab w:val="clear" w:pos="907"/>
                <w:tab w:val="decimal" w:pos="436"/>
              </w:tabs>
              <w:ind w:left="-108" w:right="99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  <w:t>33,446</w:t>
            </w:r>
          </w:p>
        </w:tc>
        <w:tc>
          <w:tcPr>
            <w:tcW w:w="242" w:type="dxa"/>
            <w:vAlign w:val="bottom"/>
          </w:tcPr>
          <w:p w14:paraId="3189898E" w14:textId="77777777" w:rsidR="00FA5D47" w:rsidRPr="007929E5" w:rsidRDefault="00FA5D47">
            <w:pPr>
              <w:tabs>
                <w:tab w:val="clear" w:pos="454"/>
                <w:tab w:val="decimal" w:pos="436"/>
              </w:tabs>
              <w:ind w:left="-108"/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 w:bidi="ar-SA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6EDEF0" w14:textId="65F68150" w:rsidR="00FA5D47" w:rsidRPr="007929E5" w:rsidRDefault="00A74738">
            <w:pPr>
              <w:tabs>
                <w:tab w:val="clear" w:pos="454"/>
                <w:tab w:val="clear" w:pos="907"/>
                <w:tab w:val="decimal" w:pos="436"/>
              </w:tabs>
              <w:ind w:left="-108" w:right="153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  <w:t>40,424</w:t>
            </w:r>
          </w:p>
        </w:tc>
        <w:tc>
          <w:tcPr>
            <w:tcW w:w="236" w:type="dxa"/>
          </w:tcPr>
          <w:p w14:paraId="2C6B4234" w14:textId="77777777" w:rsidR="00FA5D47" w:rsidRPr="007929E5" w:rsidRDefault="00FA5D47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ajorHAnsi" w:hAnsiTheme="majorHAnsi" w:cstheme="majorHAnsi"/>
                <w:b/>
                <w:bCs/>
                <w:sz w:val="30"/>
                <w:szCs w:val="30"/>
                <w:rtl/>
                <w:cs/>
                <w:lang w:eastAsia="en-GB" w:bidi="th-TH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D79464" w14:textId="41F059AE" w:rsidR="00FA5D47" w:rsidRPr="007929E5" w:rsidRDefault="006047F7" w:rsidP="0097151A">
            <w:pPr>
              <w:tabs>
                <w:tab w:val="clear" w:pos="454"/>
                <w:tab w:val="clear" w:pos="907"/>
                <w:tab w:val="decimal" w:pos="436"/>
                <w:tab w:val="left" w:pos="646"/>
              </w:tabs>
              <w:ind w:left="-108" w:right="20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  <w:t>1,279,374</w:t>
            </w:r>
          </w:p>
        </w:tc>
        <w:tc>
          <w:tcPr>
            <w:tcW w:w="253" w:type="dxa"/>
            <w:vAlign w:val="bottom"/>
          </w:tcPr>
          <w:p w14:paraId="4E648F74" w14:textId="77777777" w:rsidR="00FA5D47" w:rsidRPr="007929E5" w:rsidRDefault="00FA5D47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E027CA" w14:textId="583D2DC0" w:rsidR="00FA5D47" w:rsidRPr="007929E5" w:rsidRDefault="003C2186" w:rsidP="0097151A">
            <w:pPr>
              <w:tabs>
                <w:tab w:val="clear" w:pos="454"/>
                <w:tab w:val="decimal" w:pos="436"/>
              </w:tabs>
              <w:ind w:left="-108" w:right="30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  <w:t>1,327,78</w:t>
            </w:r>
            <w:r w:rsidR="00F27F91"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  <w:t>1</w:t>
            </w:r>
          </w:p>
        </w:tc>
      </w:tr>
    </w:tbl>
    <w:p w14:paraId="3EEF22EC" w14:textId="02C14000" w:rsidR="00FA5D47" w:rsidRPr="007929E5" w:rsidRDefault="00FA5D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 w:cstheme="minorHAnsi"/>
          <w:sz w:val="30"/>
          <w:szCs w:val="30"/>
        </w:rPr>
      </w:pPr>
      <w:r w:rsidRPr="007929E5">
        <w:rPr>
          <w:rFonts w:asciiTheme="minorHAnsi" w:hAnsiTheme="minorHAnsi" w:cstheme="minorHAnsi"/>
          <w:sz w:val="30"/>
          <w:szCs w:val="30"/>
          <w:cs/>
        </w:rPr>
        <w:br w:type="page"/>
      </w:r>
    </w:p>
    <w:tbl>
      <w:tblPr>
        <w:tblW w:w="14355" w:type="dxa"/>
        <w:jc w:val="center"/>
        <w:tblLayout w:type="fixed"/>
        <w:tblLook w:val="01E0" w:firstRow="1" w:lastRow="1" w:firstColumn="1" w:lastColumn="1" w:noHBand="0" w:noVBand="0"/>
      </w:tblPr>
      <w:tblGrid>
        <w:gridCol w:w="4137"/>
        <w:gridCol w:w="994"/>
        <w:gridCol w:w="249"/>
        <w:gridCol w:w="1013"/>
        <w:gridCol w:w="267"/>
        <w:gridCol w:w="993"/>
        <w:gridCol w:w="273"/>
        <w:gridCol w:w="1079"/>
        <w:gridCol w:w="270"/>
        <w:gridCol w:w="1080"/>
        <w:gridCol w:w="242"/>
        <w:gridCol w:w="1081"/>
        <w:gridCol w:w="236"/>
        <w:gridCol w:w="1087"/>
        <w:gridCol w:w="253"/>
        <w:gridCol w:w="1086"/>
        <w:gridCol w:w="15"/>
      </w:tblGrid>
      <w:tr w:rsidR="00FA5D47" w:rsidRPr="007929E5" w14:paraId="34F4D0AC" w14:textId="77777777" w:rsidTr="00FA5D47">
        <w:trPr>
          <w:gridAfter w:val="1"/>
          <w:wAfter w:w="15" w:type="dxa"/>
          <w:trHeight w:val="87"/>
          <w:tblHeader/>
          <w:jc w:val="center"/>
        </w:trPr>
        <w:tc>
          <w:tcPr>
            <w:tcW w:w="4137" w:type="dxa"/>
            <w:vAlign w:val="bottom"/>
          </w:tcPr>
          <w:p w14:paraId="69B08551" w14:textId="77777777" w:rsidR="00FA5D47" w:rsidRPr="007929E5" w:rsidRDefault="00FA5D47" w:rsidP="00FA5D47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203" w:type="dxa"/>
            <w:gridSpan w:val="15"/>
            <w:hideMark/>
          </w:tcPr>
          <w:p w14:paraId="33F76545" w14:textId="77777777" w:rsidR="00FA5D47" w:rsidRPr="007929E5" w:rsidRDefault="00FA5D47" w:rsidP="00FA5D47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 w:hint="cs"/>
                <w:b/>
                <w:bCs/>
                <w:sz w:val="28"/>
                <w:szCs w:val="28"/>
                <w:cs/>
                <w:lang w:eastAsia="en-GB"/>
              </w:rPr>
              <w:t>งบการเงินรวม</w:t>
            </w:r>
          </w:p>
        </w:tc>
      </w:tr>
      <w:tr w:rsidR="00FA5D47" w:rsidRPr="007929E5" w14:paraId="060581B8" w14:textId="77777777" w:rsidTr="00FA5D47">
        <w:trPr>
          <w:trHeight w:val="87"/>
          <w:tblHeader/>
          <w:jc w:val="center"/>
        </w:trPr>
        <w:tc>
          <w:tcPr>
            <w:tcW w:w="4137" w:type="dxa"/>
            <w:vAlign w:val="bottom"/>
          </w:tcPr>
          <w:p w14:paraId="2EF630B3" w14:textId="77777777" w:rsidR="00FA5D47" w:rsidRPr="007929E5" w:rsidRDefault="00FA5D47" w:rsidP="00FA5D47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256" w:type="dxa"/>
            <w:gridSpan w:val="3"/>
          </w:tcPr>
          <w:p w14:paraId="35B7112E" w14:textId="77777777" w:rsidR="00FA5D47" w:rsidRPr="007929E5" w:rsidRDefault="00FA5D47" w:rsidP="00FA5D47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  <w:p w14:paraId="4B1AD67F" w14:textId="77777777" w:rsidR="00FA5D47" w:rsidRPr="007929E5" w:rsidRDefault="00FA5D47" w:rsidP="00FA5D47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 w:hint="cs"/>
                <w:b/>
                <w:bCs/>
                <w:sz w:val="28"/>
                <w:szCs w:val="28"/>
                <w:cs/>
                <w:lang w:eastAsia="en-GB"/>
              </w:rPr>
              <w:t>ธุรกิจการชำระเงิน</w:t>
            </w:r>
          </w:p>
          <w:p w14:paraId="5FA3963C" w14:textId="77777777" w:rsidR="00FA5D47" w:rsidRPr="007929E5" w:rsidRDefault="00FA5D47" w:rsidP="00FA5D47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 w:hint="cs"/>
                <w:b/>
                <w:bCs/>
                <w:sz w:val="28"/>
                <w:szCs w:val="28"/>
                <w:cs/>
                <w:lang w:eastAsia="en-GB"/>
              </w:rPr>
              <w:t>ทางอิเล็กทรอนิกส์</w:t>
            </w:r>
          </w:p>
        </w:tc>
        <w:tc>
          <w:tcPr>
            <w:tcW w:w="267" w:type="dxa"/>
          </w:tcPr>
          <w:p w14:paraId="21C75C4F" w14:textId="77777777" w:rsidR="00FA5D47" w:rsidRPr="007929E5" w:rsidRDefault="00FA5D47" w:rsidP="00FA5D47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345" w:type="dxa"/>
            <w:gridSpan w:val="3"/>
            <w:hideMark/>
          </w:tcPr>
          <w:p w14:paraId="782CF460" w14:textId="77777777" w:rsidR="00FA5D47" w:rsidRPr="007929E5" w:rsidRDefault="00FA5D47" w:rsidP="00FA5D47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 w:hint="cs"/>
                <w:b/>
                <w:bCs/>
                <w:sz w:val="28"/>
                <w:szCs w:val="28"/>
                <w:cs/>
                <w:lang w:eastAsia="en-GB"/>
              </w:rPr>
              <w:t>ธุรกิจจำหน่ายอาหาร</w:t>
            </w:r>
          </w:p>
          <w:p w14:paraId="6FA7F11F" w14:textId="77777777" w:rsidR="00FA5D47" w:rsidRPr="007929E5" w:rsidRDefault="00FA5D47" w:rsidP="00FA5D47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 w:hint="cs"/>
                <w:b/>
                <w:bCs/>
                <w:sz w:val="28"/>
                <w:szCs w:val="28"/>
                <w:cs/>
                <w:lang w:eastAsia="en-GB"/>
              </w:rPr>
              <w:t>และเครื่องดื่มผ่าน</w:t>
            </w:r>
          </w:p>
          <w:p w14:paraId="18DA21FC" w14:textId="77777777" w:rsidR="00FA5D47" w:rsidRPr="007929E5" w:rsidRDefault="00FA5D47" w:rsidP="00FA5D47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 w:hint="cs"/>
                <w:b/>
                <w:bCs/>
                <w:sz w:val="28"/>
                <w:szCs w:val="28"/>
                <w:cs/>
                <w:lang w:eastAsia="en-GB"/>
              </w:rPr>
              <w:t>เครื่องอัตโนมัติ</w:t>
            </w:r>
          </w:p>
        </w:tc>
        <w:tc>
          <w:tcPr>
            <w:tcW w:w="270" w:type="dxa"/>
          </w:tcPr>
          <w:p w14:paraId="03566D6F" w14:textId="77777777" w:rsidR="00FA5D47" w:rsidRPr="007929E5" w:rsidRDefault="00FA5D47" w:rsidP="00FA5D47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403" w:type="dxa"/>
            <w:gridSpan w:val="3"/>
          </w:tcPr>
          <w:p w14:paraId="25B0E73C" w14:textId="77777777" w:rsidR="00FA5D47" w:rsidRPr="007929E5" w:rsidRDefault="00FA5D47" w:rsidP="00FA5D47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  <w:p w14:paraId="0EA3AD36" w14:textId="77777777" w:rsidR="00FA5D47" w:rsidRPr="007929E5" w:rsidRDefault="00FA5D47" w:rsidP="00FA5D47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 w:hint="cs"/>
                <w:b/>
                <w:bCs/>
                <w:sz w:val="28"/>
                <w:szCs w:val="28"/>
                <w:cs/>
                <w:lang w:eastAsia="en-GB"/>
              </w:rPr>
              <w:t>ธุรกิจบริหารจัดการ</w:t>
            </w:r>
          </w:p>
          <w:p w14:paraId="38389DE0" w14:textId="77777777" w:rsidR="00FA5D47" w:rsidRPr="007929E5" w:rsidRDefault="00FA5D47" w:rsidP="00FA5D47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 w:hint="cs"/>
                <w:b/>
                <w:bCs/>
                <w:sz w:val="28"/>
                <w:szCs w:val="28"/>
                <w:cs/>
                <w:lang w:eastAsia="en-GB"/>
              </w:rPr>
              <w:t>ศูนย์อาหาร</w:t>
            </w:r>
          </w:p>
        </w:tc>
        <w:tc>
          <w:tcPr>
            <w:tcW w:w="236" w:type="dxa"/>
          </w:tcPr>
          <w:p w14:paraId="6F0D691F" w14:textId="77777777" w:rsidR="00FA5D47" w:rsidRPr="007929E5" w:rsidRDefault="00FA5D47" w:rsidP="00FA5D47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441" w:type="dxa"/>
            <w:gridSpan w:val="4"/>
          </w:tcPr>
          <w:p w14:paraId="7086C6CA" w14:textId="77777777" w:rsidR="00FA5D47" w:rsidRPr="007929E5" w:rsidRDefault="00FA5D47" w:rsidP="00FA5D47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  <w:p w14:paraId="7D852F63" w14:textId="77777777" w:rsidR="00FA5D47" w:rsidRPr="007929E5" w:rsidRDefault="00FA5D47" w:rsidP="00FA5D47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  <w:p w14:paraId="7977DA7A" w14:textId="77777777" w:rsidR="00FA5D47" w:rsidRPr="007929E5" w:rsidRDefault="00FA5D47" w:rsidP="00FA5D47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 w:hint="cs"/>
                <w:b/>
                <w:bCs/>
                <w:sz w:val="28"/>
                <w:szCs w:val="28"/>
                <w:cs/>
                <w:lang w:eastAsia="en-GB"/>
              </w:rPr>
              <w:t>รวมส่วนงานที่รายงาน</w:t>
            </w:r>
          </w:p>
        </w:tc>
      </w:tr>
      <w:tr w:rsidR="00FA5D47" w:rsidRPr="007929E5" w14:paraId="0C6EF524" w14:textId="77777777" w:rsidTr="00FA5D47">
        <w:trPr>
          <w:trHeight w:val="87"/>
          <w:tblHeader/>
          <w:jc w:val="center"/>
        </w:trPr>
        <w:tc>
          <w:tcPr>
            <w:tcW w:w="4137" w:type="dxa"/>
            <w:vAlign w:val="bottom"/>
            <w:hideMark/>
          </w:tcPr>
          <w:p w14:paraId="1C4E2C04" w14:textId="77777777" w:rsidR="00FA5D47" w:rsidRPr="007929E5" w:rsidRDefault="00FA5D47" w:rsidP="00FA5D47">
            <w:pPr>
              <w:ind w:left="72" w:right="-115" w:hanging="72"/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สำหรับปีสิ้นสุดวันที่</w:t>
            </w:r>
            <w:r w:rsidRPr="007929E5"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7929E5"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31 ธันวาคม</w:t>
            </w:r>
          </w:p>
        </w:tc>
        <w:tc>
          <w:tcPr>
            <w:tcW w:w="994" w:type="dxa"/>
            <w:hideMark/>
          </w:tcPr>
          <w:p w14:paraId="7DFB4375" w14:textId="77777777" w:rsidR="00FA5D47" w:rsidRPr="007929E5" w:rsidRDefault="00FA5D47" w:rsidP="00FA5D47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cs/>
                <w:lang w:eastAsia="en-GB"/>
              </w:rPr>
            </w:pPr>
            <w:r w:rsidRPr="007929E5">
              <w:rPr>
                <w:rFonts w:asciiTheme="minorHAnsi" w:hAnsiTheme="minorHAnsi" w:cstheme="minorHAnsi" w:hint="cs"/>
                <w:sz w:val="28"/>
                <w:szCs w:val="28"/>
                <w:lang w:eastAsia="en-GB"/>
              </w:rPr>
              <w:t>2562</w:t>
            </w:r>
          </w:p>
        </w:tc>
        <w:tc>
          <w:tcPr>
            <w:tcW w:w="249" w:type="dxa"/>
          </w:tcPr>
          <w:p w14:paraId="2B57CD93" w14:textId="77777777" w:rsidR="00FA5D47" w:rsidRPr="007929E5" w:rsidRDefault="00FA5D47" w:rsidP="00FA5D47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1013" w:type="dxa"/>
            <w:hideMark/>
          </w:tcPr>
          <w:p w14:paraId="627653CC" w14:textId="77777777" w:rsidR="00FA5D47" w:rsidRPr="007929E5" w:rsidRDefault="00FA5D47" w:rsidP="00FA5D47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 w:hint="cs"/>
                <w:sz w:val="28"/>
                <w:szCs w:val="28"/>
                <w:lang w:eastAsia="en-GB"/>
              </w:rPr>
              <w:t>2561</w:t>
            </w:r>
          </w:p>
        </w:tc>
        <w:tc>
          <w:tcPr>
            <w:tcW w:w="267" w:type="dxa"/>
          </w:tcPr>
          <w:p w14:paraId="70799951" w14:textId="77777777" w:rsidR="00FA5D47" w:rsidRPr="007929E5" w:rsidRDefault="00FA5D47" w:rsidP="00FA5D47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993" w:type="dxa"/>
            <w:hideMark/>
          </w:tcPr>
          <w:p w14:paraId="03FB9AF6" w14:textId="77777777" w:rsidR="00FA5D47" w:rsidRPr="007929E5" w:rsidRDefault="00FA5D47" w:rsidP="00FA5D47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 w:hint="cs"/>
                <w:sz w:val="28"/>
                <w:szCs w:val="28"/>
                <w:lang w:eastAsia="en-GB"/>
              </w:rPr>
              <w:t>2562</w:t>
            </w:r>
          </w:p>
        </w:tc>
        <w:tc>
          <w:tcPr>
            <w:tcW w:w="273" w:type="dxa"/>
          </w:tcPr>
          <w:p w14:paraId="66747D72" w14:textId="77777777" w:rsidR="00FA5D47" w:rsidRPr="007929E5" w:rsidRDefault="00FA5D47" w:rsidP="00FA5D47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1079" w:type="dxa"/>
            <w:hideMark/>
          </w:tcPr>
          <w:p w14:paraId="1DFD7374" w14:textId="77777777" w:rsidR="00FA5D47" w:rsidRPr="007929E5" w:rsidRDefault="00FA5D47" w:rsidP="00FA5D47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 w:hint="cs"/>
                <w:sz w:val="28"/>
                <w:szCs w:val="28"/>
                <w:lang w:eastAsia="en-GB"/>
              </w:rPr>
              <w:t>2561</w:t>
            </w:r>
          </w:p>
        </w:tc>
        <w:tc>
          <w:tcPr>
            <w:tcW w:w="270" w:type="dxa"/>
          </w:tcPr>
          <w:p w14:paraId="1F42F858" w14:textId="77777777" w:rsidR="00FA5D47" w:rsidRPr="007929E5" w:rsidRDefault="00FA5D47" w:rsidP="00FA5D47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hideMark/>
          </w:tcPr>
          <w:p w14:paraId="673DFB38" w14:textId="77777777" w:rsidR="00FA5D47" w:rsidRPr="007929E5" w:rsidRDefault="00FA5D47" w:rsidP="00FA5D47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 w:hint="cs"/>
                <w:sz w:val="28"/>
                <w:szCs w:val="28"/>
                <w:lang w:eastAsia="en-GB"/>
              </w:rPr>
              <w:t>2562</w:t>
            </w:r>
          </w:p>
        </w:tc>
        <w:tc>
          <w:tcPr>
            <w:tcW w:w="242" w:type="dxa"/>
          </w:tcPr>
          <w:p w14:paraId="4FDB7679" w14:textId="77777777" w:rsidR="00FA5D47" w:rsidRPr="007929E5" w:rsidRDefault="00FA5D47" w:rsidP="00FA5D47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1081" w:type="dxa"/>
            <w:hideMark/>
          </w:tcPr>
          <w:p w14:paraId="315CE5B6" w14:textId="77777777" w:rsidR="00FA5D47" w:rsidRPr="007929E5" w:rsidRDefault="00FA5D47" w:rsidP="00FA5D47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 w:hint="cs"/>
                <w:sz w:val="28"/>
                <w:szCs w:val="28"/>
                <w:lang w:eastAsia="en-GB"/>
              </w:rPr>
              <w:t>2561</w:t>
            </w:r>
          </w:p>
        </w:tc>
        <w:tc>
          <w:tcPr>
            <w:tcW w:w="236" w:type="dxa"/>
          </w:tcPr>
          <w:p w14:paraId="53E54438" w14:textId="77777777" w:rsidR="00FA5D47" w:rsidRPr="007929E5" w:rsidRDefault="00FA5D47" w:rsidP="00FA5D47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1087" w:type="dxa"/>
            <w:hideMark/>
          </w:tcPr>
          <w:p w14:paraId="1D76EEAA" w14:textId="77777777" w:rsidR="00FA5D47" w:rsidRPr="007929E5" w:rsidRDefault="00FA5D47" w:rsidP="00FA5D47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 w:hint="cs"/>
                <w:sz w:val="28"/>
                <w:szCs w:val="28"/>
                <w:lang w:eastAsia="en-GB"/>
              </w:rPr>
              <w:t>2562</w:t>
            </w:r>
          </w:p>
        </w:tc>
        <w:tc>
          <w:tcPr>
            <w:tcW w:w="253" w:type="dxa"/>
          </w:tcPr>
          <w:p w14:paraId="76AEACD2" w14:textId="77777777" w:rsidR="00FA5D47" w:rsidRPr="007929E5" w:rsidRDefault="00FA5D47" w:rsidP="00FA5D47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1101" w:type="dxa"/>
            <w:gridSpan w:val="2"/>
            <w:hideMark/>
          </w:tcPr>
          <w:p w14:paraId="2628F5EB" w14:textId="77777777" w:rsidR="00FA5D47" w:rsidRPr="007929E5" w:rsidRDefault="00FA5D47" w:rsidP="00FA5D47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 w:hint="cs"/>
                <w:sz w:val="28"/>
                <w:szCs w:val="28"/>
                <w:lang w:eastAsia="en-GB"/>
              </w:rPr>
              <w:t>2561</w:t>
            </w:r>
          </w:p>
        </w:tc>
      </w:tr>
      <w:tr w:rsidR="00FA5D47" w:rsidRPr="007929E5" w14:paraId="656B37FB" w14:textId="77777777" w:rsidTr="00FA5D47">
        <w:trPr>
          <w:gridAfter w:val="1"/>
          <w:wAfter w:w="15" w:type="dxa"/>
          <w:jc w:val="center"/>
        </w:trPr>
        <w:tc>
          <w:tcPr>
            <w:tcW w:w="4137" w:type="dxa"/>
          </w:tcPr>
          <w:p w14:paraId="17BF2578" w14:textId="77777777" w:rsidR="00FA5D47" w:rsidRPr="007929E5" w:rsidRDefault="00FA5D47" w:rsidP="00FA5D47">
            <w:pPr>
              <w:ind w:left="72" w:right="-115" w:hanging="72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203" w:type="dxa"/>
            <w:gridSpan w:val="15"/>
            <w:hideMark/>
          </w:tcPr>
          <w:p w14:paraId="1B0D39B3" w14:textId="77777777" w:rsidR="00FA5D47" w:rsidRPr="007929E5" w:rsidRDefault="00FA5D47" w:rsidP="00FA5D47">
            <w:pPr>
              <w:pStyle w:val="acctfourfigures"/>
              <w:tabs>
                <w:tab w:val="decimal" w:pos="359"/>
              </w:tabs>
              <w:spacing w:line="240" w:lineRule="atLeast"/>
              <w:ind w:left="-79" w:right="-45"/>
              <w:jc w:val="center"/>
              <w:rPr>
                <w:rFonts w:asciiTheme="minorHAnsi" w:hAnsiTheme="minorHAnsi" w:cstheme="minorHAnsi"/>
                <w:sz w:val="28"/>
                <w:szCs w:val="28"/>
                <w:cs/>
                <w:lang w:eastAsia="en-GB" w:bidi="th-TH"/>
              </w:rPr>
            </w:pPr>
            <w:r w:rsidRPr="007929E5">
              <w:rPr>
                <w:rFonts w:asciiTheme="minorHAnsi" w:hAnsiTheme="minorHAnsi" w:cstheme="minorHAnsi" w:hint="cs"/>
                <w:i/>
                <w:iCs/>
                <w:sz w:val="28"/>
                <w:szCs w:val="28"/>
                <w:lang w:eastAsia="en-GB"/>
              </w:rPr>
              <w:t>(</w:t>
            </w:r>
            <w:r w:rsidRPr="007929E5">
              <w:rPr>
                <w:rFonts w:asciiTheme="minorHAnsi" w:hAnsiTheme="minorHAnsi" w:cstheme="minorHAnsi" w:hint="cs"/>
                <w:i/>
                <w:iCs/>
                <w:sz w:val="28"/>
                <w:szCs w:val="28"/>
                <w:cs/>
                <w:lang w:eastAsia="en-GB" w:bidi="th-TH"/>
              </w:rPr>
              <w:t>พันบาท</w:t>
            </w:r>
            <w:r w:rsidRPr="007929E5">
              <w:rPr>
                <w:rFonts w:asciiTheme="minorHAnsi" w:hAnsiTheme="minorHAnsi" w:cstheme="minorHAnsi" w:hint="cs"/>
                <w:i/>
                <w:iCs/>
                <w:sz w:val="28"/>
                <w:szCs w:val="28"/>
                <w:lang w:eastAsia="en-GB"/>
              </w:rPr>
              <w:t>)</w:t>
            </w:r>
          </w:p>
        </w:tc>
      </w:tr>
      <w:tr w:rsidR="00FA5D47" w:rsidRPr="007929E5" w14:paraId="732A9CEA" w14:textId="77777777" w:rsidTr="00FA5D47">
        <w:trPr>
          <w:trHeight w:val="92"/>
          <w:jc w:val="center"/>
        </w:trPr>
        <w:tc>
          <w:tcPr>
            <w:tcW w:w="4137" w:type="dxa"/>
            <w:hideMark/>
          </w:tcPr>
          <w:p w14:paraId="5D4F7B9D" w14:textId="4BA09C83" w:rsidR="00FA5D47" w:rsidRPr="007929E5" w:rsidRDefault="00FA5D47" w:rsidP="00FA5D47">
            <w:pPr>
              <w:ind w:left="72" w:right="-115" w:hanging="72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 w:hint="cs"/>
                <w:b/>
                <w:bCs/>
                <w:sz w:val="28"/>
                <w:szCs w:val="28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994" w:type="dxa"/>
          </w:tcPr>
          <w:p w14:paraId="4D46114C" w14:textId="77777777" w:rsidR="00FA5D47" w:rsidRPr="007929E5" w:rsidRDefault="00FA5D47" w:rsidP="00FA5D47">
            <w:pPr>
              <w:tabs>
                <w:tab w:val="clear" w:pos="454"/>
                <w:tab w:val="decimal" w:pos="436"/>
              </w:tabs>
              <w:ind w:left="-108" w:right="99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49" w:type="dxa"/>
          </w:tcPr>
          <w:p w14:paraId="14127398" w14:textId="77777777" w:rsidR="00FA5D47" w:rsidRPr="007929E5" w:rsidRDefault="00FA5D47" w:rsidP="00FA5D47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13" w:type="dxa"/>
          </w:tcPr>
          <w:p w14:paraId="22E93FAC" w14:textId="77777777" w:rsidR="00FA5D47" w:rsidRPr="007929E5" w:rsidRDefault="00FA5D47" w:rsidP="00FA5D47">
            <w:pPr>
              <w:tabs>
                <w:tab w:val="clear" w:pos="454"/>
                <w:tab w:val="decimal" w:pos="436"/>
              </w:tabs>
              <w:ind w:left="-108" w:right="99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67" w:type="dxa"/>
          </w:tcPr>
          <w:p w14:paraId="693C7ED3" w14:textId="77777777" w:rsidR="00FA5D47" w:rsidRPr="007929E5" w:rsidRDefault="00FA5D47" w:rsidP="00FA5D47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93" w:type="dxa"/>
          </w:tcPr>
          <w:p w14:paraId="50DA6095" w14:textId="77777777" w:rsidR="00FA5D47" w:rsidRPr="007929E5" w:rsidRDefault="00FA5D47" w:rsidP="00FA5D47">
            <w:pPr>
              <w:tabs>
                <w:tab w:val="clear" w:pos="454"/>
                <w:tab w:val="clear" w:pos="907"/>
                <w:tab w:val="decimal" w:pos="436"/>
                <w:tab w:val="left" w:pos="858"/>
              </w:tabs>
              <w:ind w:left="-108" w:right="99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73" w:type="dxa"/>
          </w:tcPr>
          <w:p w14:paraId="64B81E9A" w14:textId="77777777" w:rsidR="00FA5D47" w:rsidRPr="007929E5" w:rsidRDefault="00FA5D47" w:rsidP="00FA5D47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79" w:type="dxa"/>
          </w:tcPr>
          <w:p w14:paraId="067AD80F" w14:textId="77777777" w:rsidR="00FA5D47" w:rsidRPr="007929E5" w:rsidRDefault="00FA5D47" w:rsidP="00FA5D47">
            <w:pPr>
              <w:tabs>
                <w:tab w:val="clear" w:pos="454"/>
                <w:tab w:val="decimal" w:pos="436"/>
              </w:tabs>
              <w:ind w:left="-108" w:right="99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31BF7052" w14:textId="77777777" w:rsidR="00FA5D47" w:rsidRPr="007929E5" w:rsidRDefault="00FA5D47" w:rsidP="00FA5D47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1844CE76" w14:textId="77777777" w:rsidR="00FA5D47" w:rsidRPr="007929E5" w:rsidRDefault="00FA5D47" w:rsidP="00FA5D47">
            <w:pPr>
              <w:tabs>
                <w:tab w:val="clear" w:pos="454"/>
                <w:tab w:val="clear" w:pos="907"/>
                <w:tab w:val="decimal" w:pos="436"/>
              </w:tabs>
              <w:ind w:left="-108" w:right="99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42" w:type="dxa"/>
          </w:tcPr>
          <w:p w14:paraId="22B14216" w14:textId="77777777" w:rsidR="00FA5D47" w:rsidRPr="007929E5" w:rsidRDefault="00FA5D47" w:rsidP="00FA5D47">
            <w:pPr>
              <w:tabs>
                <w:tab w:val="clear" w:pos="454"/>
                <w:tab w:val="decimal" w:pos="436"/>
              </w:tabs>
              <w:ind w:left="-108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1" w:type="dxa"/>
          </w:tcPr>
          <w:p w14:paraId="054108D5" w14:textId="77777777" w:rsidR="00FA5D47" w:rsidRPr="007929E5" w:rsidRDefault="00FA5D47" w:rsidP="00FA5D47">
            <w:pPr>
              <w:tabs>
                <w:tab w:val="clear" w:pos="454"/>
                <w:tab w:val="clear" w:pos="907"/>
                <w:tab w:val="decimal" w:pos="436"/>
              </w:tabs>
              <w:ind w:left="-108" w:right="153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</w:tcPr>
          <w:p w14:paraId="2AFC87C1" w14:textId="77777777" w:rsidR="00FA5D47" w:rsidRPr="007929E5" w:rsidRDefault="00FA5D47" w:rsidP="00FA5D47">
            <w:pPr>
              <w:pStyle w:val="acctfourfigures"/>
              <w:tabs>
                <w:tab w:val="decimal" w:pos="436"/>
              </w:tabs>
              <w:spacing w:line="240" w:lineRule="atLeast"/>
              <w:ind w:left="-108" w:right="-198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7" w:type="dxa"/>
          </w:tcPr>
          <w:p w14:paraId="34F0CFAE" w14:textId="77777777" w:rsidR="00FA5D47" w:rsidRPr="007929E5" w:rsidRDefault="00FA5D47" w:rsidP="00FA5D47">
            <w:pPr>
              <w:pStyle w:val="acctfourfigures"/>
              <w:tabs>
                <w:tab w:val="decimal" w:pos="436"/>
                <w:tab w:val="left" w:pos="646"/>
              </w:tabs>
              <w:spacing w:line="240" w:lineRule="atLeast"/>
              <w:ind w:left="-108" w:right="135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53" w:type="dxa"/>
          </w:tcPr>
          <w:p w14:paraId="155C1484" w14:textId="77777777" w:rsidR="00FA5D47" w:rsidRPr="007929E5" w:rsidRDefault="00FA5D47" w:rsidP="00FA5D47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101" w:type="dxa"/>
            <w:gridSpan w:val="2"/>
          </w:tcPr>
          <w:p w14:paraId="088BB850" w14:textId="77777777" w:rsidR="00FA5D47" w:rsidRPr="007929E5" w:rsidRDefault="00FA5D47" w:rsidP="00FA5D47">
            <w:pPr>
              <w:tabs>
                <w:tab w:val="decimal" w:pos="359"/>
              </w:tabs>
              <w:ind w:left="-108" w:right="135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</w:tr>
      <w:tr w:rsidR="00AE5643" w:rsidRPr="007929E5" w14:paraId="61F4DBC8" w14:textId="77777777" w:rsidTr="00FA5D47">
        <w:trPr>
          <w:jc w:val="center"/>
        </w:trPr>
        <w:tc>
          <w:tcPr>
            <w:tcW w:w="4137" w:type="dxa"/>
            <w:vAlign w:val="bottom"/>
            <w:hideMark/>
          </w:tcPr>
          <w:p w14:paraId="6FACEABC" w14:textId="75A3A629" w:rsidR="00AE5643" w:rsidRPr="007929E5" w:rsidRDefault="00AE5643" w:rsidP="00AE5643">
            <w:pPr>
              <w:ind w:right="-115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 w:hint="cs"/>
                <w:sz w:val="28"/>
                <w:szCs w:val="28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994" w:type="dxa"/>
          </w:tcPr>
          <w:p w14:paraId="57B61EFD" w14:textId="4D12BB07" w:rsidR="00AE5643" w:rsidRPr="007929E5" w:rsidRDefault="00AE5643" w:rsidP="0013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</w:tabs>
              <w:ind w:left="-200"/>
              <w:jc w:val="right"/>
              <w:rPr>
                <w:rFonts w:asciiTheme="majorHAnsi" w:hAnsiTheme="majorHAnsi" w:cstheme="majorHAnsi"/>
                <w:sz w:val="30"/>
                <w:szCs w:val="30"/>
                <w:cs/>
                <w:lang w:eastAsia="en-GB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39,022</w:t>
            </w:r>
          </w:p>
        </w:tc>
        <w:tc>
          <w:tcPr>
            <w:tcW w:w="249" w:type="dxa"/>
          </w:tcPr>
          <w:p w14:paraId="00CFB0F2" w14:textId="77777777" w:rsidR="00AE5643" w:rsidRPr="007929E5" w:rsidRDefault="00AE5643" w:rsidP="00AE5643">
            <w:pPr>
              <w:pStyle w:val="acctfourfigures"/>
              <w:tabs>
                <w:tab w:val="decimal" w:pos="436"/>
              </w:tabs>
              <w:spacing w:line="240" w:lineRule="atLeast"/>
              <w:ind w:left="-79" w:right="270"/>
              <w:jc w:val="right"/>
              <w:rPr>
                <w:rFonts w:asciiTheme="majorHAnsi" w:hAnsiTheme="majorHAnsi" w:cstheme="majorHAns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13" w:type="dxa"/>
          </w:tcPr>
          <w:p w14:paraId="3AC3F002" w14:textId="584DA4EB" w:rsidR="00AE5643" w:rsidRPr="007929E5" w:rsidRDefault="00133C80" w:rsidP="0013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</w:tabs>
              <w:ind w:left="-200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436,973</w:t>
            </w:r>
          </w:p>
        </w:tc>
        <w:tc>
          <w:tcPr>
            <w:tcW w:w="267" w:type="dxa"/>
          </w:tcPr>
          <w:p w14:paraId="09DB4A22" w14:textId="77777777" w:rsidR="00AE5643" w:rsidRPr="007929E5" w:rsidRDefault="00AE5643" w:rsidP="00AE5643">
            <w:pPr>
              <w:pStyle w:val="acctfourfigures"/>
              <w:spacing w:line="240" w:lineRule="atLeast"/>
              <w:ind w:left="-79" w:right="70"/>
              <w:rPr>
                <w:rFonts w:asciiTheme="majorHAnsi" w:hAnsiTheme="majorHAnsi" w:cstheme="majorHAns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3" w:type="dxa"/>
          </w:tcPr>
          <w:p w14:paraId="3CB7AB48" w14:textId="55F091FB" w:rsidR="00AE5643" w:rsidRPr="007929E5" w:rsidRDefault="00AE5643" w:rsidP="0013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</w:tabs>
              <w:ind w:left="-200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352,366</w:t>
            </w:r>
          </w:p>
        </w:tc>
        <w:tc>
          <w:tcPr>
            <w:tcW w:w="273" w:type="dxa"/>
          </w:tcPr>
          <w:p w14:paraId="6D32B415" w14:textId="77777777" w:rsidR="00AE5643" w:rsidRPr="007929E5" w:rsidRDefault="00AE5643" w:rsidP="00AE5643">
            <w:pPr>
              <w:pStyle w:val="acctfourfigures"/>
              <w:tabs>
                <w:tab w:val="decimal" w:pos="436"/>
              </w:tabs>
              <w:spacing w:line="240" w:lineRule="atLeast"/>
              <w:ind w:left="-79" w:right="70"/>
              <w:rPr>
                <w:rFonts w:asciiTheme="majorHAnsi" w:hAnsiTheme="majorHAnsi" w:cstheme="majorHAns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79" w:type="dxa"/>
          </w:tcPr>
          <w:p w14:paraId="4D337C0B" w14:textId="39E73D6C" w:rsidR="00AE5643" w:rsidRPr="007929E5" w:rsidRDefault="00AE5643" w:rsidP="0013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</w:tabs>
              <w:ind w:left="-200" w:right="-10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140,757</w:t>
            </w:r>
          </w:p>
        </w:tc>
        <w:tc>
          <w:tcPr>
            <w:tcW w:w="270" w:type="dxa"/>
          </w:tcPr>
          <w:p w14:paraId="4B2A99EC" w14:textId="77777777" w:rsidR="00AE5643" w:rsidRPr="007929E5" w:rsidRDefault="00AE5643" w:rsidP="00AE5643">
            <w:pPr>
              <w:pStyle w:val="acctfourfigures"/>
              <w:spacing w:line="240" w:lineRule="atLeast"/>
              <w:ind w:left="-79" w:right="70"/>
              <w:rPr>
                <w:rFonts w:asciiTheme="majorHAnsi" w:hAnsiTheme="majorHAnsi" w:cstheme="majorHAns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80" w:type="dxa"/>
          </w:tcPr>
          <w:p w14:paraId="3C5FCA1A" w14:textId="01F90A4F" w:rsidR="00AE5643" w:rsidRPr="007929E5" w:rsidRDefault="00AE5643" w:rsidP="00133C80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6,829</w:t>
            </w:r>
          </w:p>
        </w:tc>
        <w:tc>
          <w:tcPr>
            <w:tcW w:w="242" w:type="dxa"/>
          </w:tcPr>
          <w:p w14:paraId="41D91958" w14:textId="77777777" w:rsidR="00AE5643" w:rsidRPr="007929E5" w:rsidRDefault="00AE5643" w:rsidP="00AE5643">
            <w:pPr>
              <w:tabs>
                <w:tab w:val="clear" w:pos="454"/>
                <w:tab w:val="decimal" w:pos="436"/>
              </w:tabs>
              <w:ind w:left="-108"/>
              <w:rPr>
                <w:rFonts w:asciiTheme="majorHAnsi" w:hAnsiTheme="majorHAnsi" w:cstheme="majorHAnsi"/>
                <w:sz w:val="30"/>
                <w:szCs w:val="30"/>
                <w:lang w:eastAsia="en-GB" w:bidi="ar-SA"/>
              </w:rPr>
            </w:pPr>
          </w:p>
        </w:tc>
        <w:tc>
          <w:tcPr>
            <w:tcW w:w="1081" w:type="dxa"/>
          </w:tcPr>
          <w:p w14:paraId="40AE0CE6" w14:textId="6D5A6206" w:rsidR="00AE5643" w:rsidRPr="007929E5" w:rsidRDefault="00AE5643" w:rsidP="00133C80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14,775</w:t>
            </w:r>
          </w:p>
        </w:tc>
        <w:tc>
          <w:tcPr>
            <w:tcW w:w="236" w:type="dxa"/>
          </w:tcPr>
          <w:p w14:paraId="7031BBC7" w14:textId="77777777" w:rsidR="00AE5643" w:rsidRPr="007929E5" w:rsidRDefault="00AE5643" w:rsidP="00AE5643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ajorHAnsi" w:hAnsiTheme="majorHAnsi" w:cstheme="majorHAnsi"/>
                <w:sz w:val="30"/>
                <w:szCs w:val="30"/>
                <w:rtl/>
                <w:cs/>
                <w:lang w:eastAsia="en-GB" w:bidi="th-TH"/>
              </w:rPr>
            </w:pPr>
          </w:p>
        </w:tc>
        <w:tc>
          <w:tcPr>
            <w:tcW w:w="1087" w:type="dxa"/>
          </w:tcPr>
          <w:p w14:paraId="3EFDB488" w14:textId="0F4310A7" w:rsidR="00AE5643" w:rsidRPr="007929E5" w:rsidRDefault="00AE5643" w:rsidP="0013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</w:tabs>
              <w:ind w:left="-200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398,217</w:t>
            </w:r>
          </w:p>
        </w:tc>
        <w:tc>
          <w:tcPr>
            <w:tcW w:w="253" w:type="dxa"/>
          </w:tcPr>
          <w:p w14:paraId="2603AD55" w14:textId="77777777" w:rsidR="00AE5643" w:rsidRPr="007929E5" w:rsidRDefault="00AE5643" w:rsidP="00AE5643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ajorHAnsi" w:hAnsiTheme="majorHAnsi" w:cstheme="majorHAnsi"/>
                <w:sz w:val="30"/>
                <w:szCs w:val="30"/>
                <w:lang w:eastAsia="en-GB" w:bidi="th-TH"/>
              </w:rPr>
            </w:pPr>
          </w:p>
        </w:tc>
        <w:tc>
          <w:tcPr>
            <w:tcW w:w="1101" w:type="dxa"/>
            <w:gridSpan w:val="2"/>
          </w:tcPr>
          <w:p w14:paraId="761D6D3E" w14:textId="5343584D" w:rsidR="00AE5643" w:rsidRPr="007929E5" w:rsidRDefault="00133C80" w:rsidP="0013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29"/>
              </w:tabs>
              <w:ind w:left="-72" w:right="30"/>
              <w:jc w:val="right"/>
              <w:rPr>
                <w:rFonts w:asciiTheme="majorHAnsi" w:hAnsiTheme="majorHAnsi" w:cstheme="majorHAnsi"/>
                <w:sz w:val="30"/>
                <w:szCs w:val="30"/>
                <w:lang w:val="en-GB" w:eastAsia="en-GB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lang w:val="en-GB" w:eastAsia="en-GB"/>
              </w:rPr>
              <w:t>592,505</w:t>
            </w:r>
          </w:p>
        </w:tc>
      </w:tr>
      <w:tr w:rsidR="00AE5643" w:rsidRPr="007929E5" w14:paraId="1B42045B" w14:textId="77777777" w:rsidTr="00FA5D47">
        <w:trPr>
          <w:jc w:val="center"/>
        </w:trPr>
        <w:tc>
          <w:tcPr>
            <w:tcW w:w="4137" w:type="dxa"/>
            <w:vAlign w:val="bottom"/>
            <w:hideMark/>
          </w:tcPr>
          <w:p w14:paraId="09A07607" w14:textId="50AE21EA" w:rsidR="00AE5643" w:rsidRPr="007929E5" w:rsidRDefault="00AE5643" w:rsidP="00AE5643">
            <w:pPr>
              <w:ind w:right="-115"/>
              <w:rPr>
                <w:rFonts w:asciiTheme="minorHAnsi" w:hAnsiTheme="minorHAnsi" w:cstheme="minorHAnsi"/>
                <w:sz w:val="28"/>
                <w:szCs w:val="28"/>
                <w:lang w:eastAsia="en-GB" w:bidi="ar-SA"/>
              </w:rPr>
            </w:pPr>
            <w:r w:rsidRPr="007929E5">
              <w:rPr>
                <w:rFonts w:asciiTheme="minorHAnsi" w:hAnsiTheme="minorHAnsi" w:cstheme="minorHAnsi" w:hint="cs"/>
                <w:sz w:val="28"/>
                <w:szCs w:val="28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DCB35F" w14:textId="19492F5A" w:rsidR="00AE5643" w:rsidRPr="007929E5" w:rsidRDefault="00AE5643" w:rsidP="00133C80">
            <w:pPr>
              <w:tabs>
                <w:tab w:val="clear" w:pos="454"/>
                <w:tab w:val="left" w:pos="72"/>
              </w:tabs>
              <w:ind w:left="-108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840,513</w:t>
            </w:r>
          </w:p>
        </w:tc>
        <w:tc>
          <w:tcPr>
            <w:tcW w:w="249" w:type="dxa"/>
          </w:tcPr>
          <w:p w14:paraId="0CDA32A2" w14:textId="77777777" w:rsidR="00AE5643" w:rsidRPr="007929E5" w:rsidRDefault="00AE5643" w:rsidP="00AE5643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HAnsi" w:hAnsiTheme="majorHAnsi" w:cstheme="majorHAnsi"/>
                <w:sz w:val="30"/>
                <w:szCs w:val="30"/>
                <w:lang w:eastAsia="en-GB" w:bidi="th-TH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D532B7" w14:textId="2CB1A1B0" w:rsidR="00AE5643" w:rsidRPr="007929E5" w:rsidRDefault="00133C80" w:rsidP="0013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</w:tabs>
              <w:ind w:left="-200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709,223</w:t>
            </w:r>
          </w:p>
        </w:tc>
        <w:tc>
          <w:tcPr>
            <w:tcW w:w="267" w:type="dxa"/>
          </w:tcPr>
          <w:p w14:paraId="7307635B" w14:textId="77777777" w:rsidR="00AE5643" w:rsidRPr="007929E5" w:rsidRDefault="00AE5643" w:rsidP="00AE5643">
            <w:pPr>
              <w:pStyle w:val="acctfourfigures"/>
              <w:tabs>
                <w:tab w:val="left" w:pos="72"/>
                <w:tab w:val="left" w:pos="252"/>
              </w:tabs>
              <w:spacing w:line="240" w:lineRule="atLeast"/>
              <w:ind w:left="-200" w:right="70"/>
              <w:rPr>
                <w:rFonts w:asciiTheme="majorHAnsi" w:hAnsiTheme="majorHAnsi" w:cstheme="majorHAns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7B81D5" w14:textId="5FC7D61F" w:rsidR="00AE5643" w:rsidRPr="007929E5" w:rsidRDefault="00AE5643" w:rsidP="00133C80">
            <w:pPr>
              <w:tabs>
                <w:tab w:val="clear" w:pos="454"/>
                <w:tab w:val="clear" w:pos="907"/>
                <w:tab w:val="decimal" w:pos="436"/>
                <w:tab w:val="left" w:pos="858"/>
              </w:tabs>
              <w:ind w:left="-108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14,027</w:t>
            </w:r>
          </w:p>
        </w:tc>
        <w:tc>
          <w:tcPr>
            <w:tcW w:w="273" w:type="dxa"/>
          </w:tcPr>
          <w:p w14:paraId="0630B840" w14:textId="77777777" w:rsidR="00AE5643" w:rsidRPr="007929E5" w:rsidRDefault="00AE5643" w:rsidP="00AE5643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HAnsi" w:hAnsiTheme="majorHAnsi" w:cstheme="majorHAnsi"/>
                <w:sz w:val="30"/>
                <w:szCs w:val="30"/>
                <w:lang w:eastAsia="en-GB" w:bidi="th-TH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192A12" w14:textId="35767C16" w:rsidR="00AE5643" w:rsidRPr="007929E5" w:rsidRDefault="00AE5643" w:rsidP="0013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</w:tabs>
              <w:ind w:left="-200" w:right="-10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40</w:t>
            </w:r>
            <w:r w:rsidR="00BD5A6E" w:rsidRPr="007929E5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270" w:type="dxa"/>
          </w:tcPr>
          <w:p w14:paraId="5E6FBE91" w14:textId="77777777" w:rsidR="00AE5643" w:rsidRPr="007929E5" w:rsidRDefault="00AE5643" w:rsidP="00AE5643">
            <w:pPr>
              <w:pStyle w:val="acctfourfigures"/>
              <w:spacing w:line="240" w:lineRule="atLeast"/>
              <w:ind w:left="-79" w:right="-79"/>
              <w:rPr>
                <w:rFonts w:asciiTheme="majorHAnsi" w:hAnsiTheme="majorHAnsi" w:cstheme="majorHAns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EEAC32" w14:textId="2B7529E1" w:rsidR="00AE5643" w:rsidRPr="007929E5" w:rsidRDefault="00AE5643" w:rsidP="00133C80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26,617</w:t>
            </w:r>
          </w:p>
        </w:tc>
        <w:tc>
          <w:tcPr>
            <w:tcW w:w="242" w:type="dxa"/>
          </w:tcPr>
          <w:p w14:paraId="0250ED1C" w14:textId="77777777" w:rsidR="00AE5643" w:rsidRPr="007929E5" w:rsidRDefault="00AE5643" w:rsidP="00AE5643">
            <w:pPr>
              <w:tabs>
                <w:tab w:val="clear" w:pos="454"/>
                <w:tab w:val="decimal" w:pos="436"/>
              </w:tabs>
              <w:ind w:left="-108"/>
              <w:rPr>
                <w:rFonts w:asciiTheme="majorHAnsi" w:hAnsiTheme="majorHAnsi" w:cstheme="majorHAnsi"/>
                <w:sz w:val="30"/>
                <w:szCs w:val="30"/>
                <w:lang w:eastAsia="en-GB" w:bidi="ar-SA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A4F0DC" w14:textId="6070C2AD" w:rsidR="00AE5643" w:rsidRPr="007929E5" w:rsidRDefault="00AE5643" w:rsidP="00133C80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25,649</w:t>
            </w:r>
          </w:p>
        </w:tc>
        <w:tc>
          <w:tcPr>
            <w:tcW w:w="236" w:type="dxa"/>
          </w:tcPr>
          <w:p w14:paraId="53B90FC6" w14:textId="77777777" w:rsidR="00AE5643" w:rsidRPr="007929E5" w:rsidRDefault="00AE5643" w:rsidP="00AE5643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ajorHAnsi" w:hAnsiTheme="majorHAnsi" w:cstheme="majorHAnsi"/>
                <w:sz w:val="30"/>
                <w:szCs w:val="30"/>
                <w:rtl/>
                <w:cs/>
                <w:lang w:eastAsia="en-GB" w:bidi="th-TH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9F0667" w14:textId="0E3F7CAB" w:rsidR="00AE5643" w:rsidRPr="007929E5" w:rsidRDefault="00AE5643" w:rsidP="0013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</w:tabs>
              <w:ind w:left="-200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881,157</w:t>
            </w:r>
          </w:p>
        </w:tc>
        <w:tc>
          <w:tcPr>
            <w:tcW w:w="253" w:type="dxa"/>
          </w:tcPr>
          <w:p w14:paraId="58C597B3" w14:textId="77777777" w:rsidR="00AE5643" w:rsidRPr="007929E5" w:rsidRDefault="00AE5643" w:rsidP="00AE5643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ajorHAnsi" w:hAnsiTheme="majorHAnsi" w:cstheme="majorHAnsi"/>
                <w:sz w:val="30"/>
                <w:szCs w:val="30"/>
                <w:lang w:eastAsia="en-GB" w:bidi="th-TH"/>
              </w:rPr>
            </w:pP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5998A7" w14:textId="76C385CD" w:rsidR="00AE5643" w:rsidRPr="007929E5" w:rsidRDefault="00133C80" w:rsidP="00133C80">
            <w:pPr>
              <w:tabs>
                <w:tab w:val="clear" w:pos="227"/>
                <w:tab w:val="clear" w:pos="454"/>
                <w:tab w:val="decimal" w:pos="436"/>
              </w:tabs>
              <w:ind w:left="-72" w:right="30"/>
              <w:jc w:val="right"/>
              <w:rPr>
                <w:rFonts w:asciiTheme="majorHAnsi" w:hAnsiTheme="majorHAnsi" w:cstheme="majorHAnsi"/>
                <w:sz w:val="30"/>
                <w:szCs w:val="30"/>
                <w:lang w:val="en-GB" w:eastAsia="en-GB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735,27</w:t>
            </w:r>
            <w:r w:rsidR="00A6641B" w:rsidRPr="007929E5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6</w:t>
            </w:r>
          </w:p>
        </w:tc>
      </w:tr>
      <w:tr w:rsidR="00FA5D47" w:rsidRPr="007929E5" w14:paraId="4A36227D" w14:textId="77777777" w:rsidTr="00FA5D47">
        <w:trPr>
          <w:jc w:val="center"/>
        </w:trPr>
        <w:tc>
          <w:tcPr>
            <w:tcW w:w="4137" w:type="dxa"/>
            <w:hideMark/>
          </w:tcPr>
          <w:p w14:paraId="4EADC7B0" w14:textId="77777777" w:rsidR="00FA5D47" w:rsidRPr="007929E5" w:rsidRDefault="00FA5D47" w:rsidP="00FA5D47">
            <w:pPr>
              <w:ind w:right="-115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 w:bidi="ar-SA"/>
              </w:rPr>
            </w:pPr>
            <w:r w:rsidRPr="007929E5">
              <w:rPr>
                <w:rFonts w:asciiTheme="minorHAnsi" w:hAnsiTheme="minorHAnsi" w:cstheme="minorHAnsi" w:hint="cs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D2805A" w14:textId="047B2234" w:rsidR="00FA5D47" w:rsidRPr="007929E5" w:rsidRDefault="006047F7" w:rsidP="00133C80">
            <w:pPr>
              <w:tabs>
                <w:tab w:val="clear" w:pos="454"/>
                <w:tab w:val="clear" w:pos="680"/>
                <w:tab w:val="clear" w:pos="907"/>
                <w:tab w:val="left" w:pos="72"/>
                <w:tab w:val="left" w:pos="428"/>
                <w:tab w:val="left" w:pos="611"/>
              </w:tabs>
              <w:ind w:left="-108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  <w:t>879,535</w:t>
            </w:r>
          </w:p>
        </w:tc>
        <w:tc>
          <w:tcPr>
            <w:tcW w:w="249" w:type="dxa"/>
          </w:tcPr>
          <w:p w14:paraId="5592FF98" w14:textId="77777777" w:rsidR="00FA5D47" w:rsidRPr="007929E5" w:rsidRDefault="00FA5D47" w:rsidP="00FA5D47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6450A6" w14:textId="03378F62" w:rsidR="00FA5D47" w:rsidRPr="007929E5" w:rsidRDefault="00D22B4D" w:rsidP="00133C80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eastAsia="en-GB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  <w:t>1,146,196</w:t>
            </w:r>
          </w:p>
        </w:tc>
        <w:tc>
          <w:tcPr>
            <w:tcW w:w="267" w:type="dxa"/>
          </w:tcPr>
          <w:p w14:paraId="3A76AF65" w14:textId="77777777" w:rsidR="00FA5D47" w:rsidRPr="007929E5" w:rsidRDefault="00FA5D47" w:rsidP="00FA5D47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338D48" w14:textId="71BC3286" w:rsidR="00FA5D47" w:rsidRPr="007929E5" w:rsidRDefault="006047F7" w:rsidP="00133C80">
            <w:pPr>
              <w:tabs>
                <w:tab w:val="clear" w:pos="454"/>
                <w:tab w:val="clear" w:pos="907"/>
                <w:tab w:val="decimal" w:pos="436"/>
                <w:tab w:val="left" w:pos="858"/>
              </w:tabs>
              <w:ind w:left="-108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  <w:t>366,393</w:t>
            </w:r>
          </w:p>
        </w:tc>
        <w:tc>
          <w:tcPr>
            <w:tcW w:w="273" w:type="dxa"/>
            <w:vAlign w:val="bottom"/>
          </w:tcPr>
          <w:p w14:paraId="32BFE9F6" w14:textId="77777777" w:rsidR="00FA5D47" w:rsidRPr="007929E5" w:rsidRDefault="00FA5D47" w:rsidP="00FA5D47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7F3DF0" w14:textId="4C18D5B1" w:rsidR="00FA5D47" w:rsidRPr="007929E5" w:rsidRDefault="006047F7" w:rsidP="00133C80">
            <w:pPr>
              <w:tabs>
                <w:tab w:val="clear" w:pos="454"/>
                <w:tab w:val="decimal" w:pos="436"/>
              </w:tabs>
              <w:ind w:left="-108" w:right="-10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eastAsia="en-GB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  <w:t>141,16</w:t>
            </w:r>
            <w:r w:rsidR="00BD5A6E"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270" w:type="dxa"/>
            <w:vAlign w:val="bottom"/>
          </w:tcPr>
          <w:p w14:paraId="3777E32D" w14:textId="77777777" w:rsidR="00FA5D47" w:rsidRPr="007929E5" w:rsidRDefault="00FA5D47" w:rsidP="00FA5D47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52F7AA" w14:textId="2A07EB0D" w:rsidR="00FA5D47" w:rsidRPr="007929E5" w:rsidRDefault="006047F7" w:rsidP="00133C80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  <w:t>33,446</w:t>
            </w:r>
          </w:p>
        </w:tc>
        <w:tc>
          <w:tcPr>
            <w:tcW w:w="242" w:type="dxa"/>
            <w:vAlign w:val="bottom"/>
          </w:tcPr>
          <w:p w14:paraId="42F3DEB8" w14:textId="77777777" w:rsidR="00FA5D47" w:rsidRPr="007929E5" w:rsidRDefault="00FA5D47" w:rsidP="00FA5D47">
            <w:pPr>
              <w:tabs>
                <w:tab w:val="clear" w:pos="454"/>
                <w:tab w:val="decimal" w:pos="436"/>
              </w:tabs>
              <w:ind w:left="-108"/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 w:bidi="ar-SA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B407E5" w14:textId="3F680F9D" w:rsidR="00FA5D47" w:rsidRPr="007929E5" w:rsidRDefault="006047F7" w:rsidP="00133C80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  <w:t>40,424</w:t>
            </w:r>
          </w:p>
        </w:tc>
        <w:tc>
          <w:tcPr>
            <w:tcW w:w="236" w:type="dxa"/>
          </w:tcPr>
          <w:p w14:paraId="359FA7DF" w14:textId="77777777" w:rsidR="00FA5D47" w:rsidRPr="007929E5" w:rsidRDefault="00FA5D47" w:rsidP="00FA5D47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ajorHAnsi" w:hAnsiTheme="majorHAnsi" w:cstheme="majorHAnsi"/>
                <w:b/>
                <w:bCs/>
                <w:sz w:val="30"/>
                <w:szCs w:val="30"/>
                <w:rtl/>
                <w:cs/>
                <w:lang w:eastAsia="en-GB" w:bidi="th-TH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F7DB05" w14:textId="403D72AA" w:rsidR="00FA5D47" w:rsidRPr="007929E5" w:rsidRDefault="006047F7" w:rsidP="00133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</w:tabs>
              <w:ind w:left="-200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  <w:t>1,279,374</w:t>
            </w:r>
          </w:p>
        </w:tc>
        <w:tc>
          <w:tcPr>
            <w:tcW w:w="253" w:type="dxa"/>
            <w:vAlign w:val="bottom"/>
          </w:tcPr>
          <w:p w14:paraId="679A33D1" w14:textId="77777777" w:rsidR="00FA5D47" w:rsidRPr="007929E5" w:rsidRDefault="00FA5D47" w:rsidP="006047F7">
            <w:pPr>
              <w:pStyle w:val="acctfourfigures"/>
              <w:tabs>
                <w:tab w:val="left" w:pos="72"/>
                <w:tab w:val="left" w:pos="252"/>
              </w:tabs>
              <w:spacing w:line="240" w:lineRule="atLeast"/>
              <w:ind w:left="-200" w:right="80"/>
              <w:rPr>
                <w:rFonts w:asciiTheme="majorHAnsi" w:hAnsiTheme="majorHAnsi" w:cstheme="majorHAns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C2D370" w14:textId="49DC514D" w:rsidR="00FA5D47" w:rsidRPr="007929E5" w:rsidRDefault="006047F7" w:rsidP="00133C80">
            <w:pPr>
              <w:tabs>
                <w:tab w:val="clear" w:pos="454"/>
                <w:tab w:val="decimal" w:pos="436"/>
              </w:tabs>
              <w:ind w:left="-108" w:right="30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  <w:t>1,</w:t>
            </w:r>
            <w:r w:rsidR="00D22B4D"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  <w:t>327,78</w:t>
            </w:r>
            <w:r w:rsidR="00A6641B"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  <w:t>1</w:t>
            </w:r>
          </w:p>
        </w:tc>
      </w:tr>
    </w:tbl>
    <w:p w14:paraId="4AC10383" w14:textId="7F8D4C8B" w:rsidR="00FA5D47" w:rsidRPr="007929E5" w:rsidRDefault="00FA5D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 w:cstheme="minorHAnsi"/>
          <w:sz w:val="30"/>
          <w:szCs w:val="30"/>
          <w:cs/>
        </w:rPr>
      </w:pPr>
    </w:p>
    <w:p w14:paraId="6ABE659B" w14:textId="77777777" w:rsidR="00FA5D47" w:rsidRPr="007929E5" w:rsidRDefault="00FA5D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 w:cstheme="minorHAnsi"/>
          <w:sz w:val="30"/>
          <w:szCs w:val="30"/>
          <w:cs/>
        </w:rPr>
      </w:pPr>
      <w:r w:rsidRPr="007929E5">
        <w:rPr>
          <w:rFonts w:asciiTheme="minorHAnsi" w:hAnsiTheme="minorHAnsi" w:cstheme="minorHAnsi"/>
          <w:sz w:val="30"/>
          <w:szCs w:val="30"/>
          <w:cs/>
        </w:rPr>
        <w:br w:type="page"/>
      </w:r>
    </w:p>
    <w:tbl>
      <w:tblPr>
        <w:tblW w:w="14355" w:type="dxa"/>
        <w:jc w:val="center"/>
        <w:tblLayout w:type="fixed"/>
        <w:tblLook w:val="01E0" w:firstRow="1" w:lastRow="1" w:firstColumn="1" w:lastColumn="1" w:noHBand="0" w:noVBand="0"/>
      </w:tblPr>
      <w:tblGrid>
        <w:gridCol w:w="4122"/>
        <w:gridCol w:w="16"/>
        <w:gridCol w:w="994"/>
        <w:gridCol w:w="249"/>
        <w:gridCol w:w="1012"/>
        <w:gridCol w:w="267"/>
        <w:gridCol w:w="993"/>
        <w:gridCol w:w="273"/>
        <w:gridCol w:w="1079"/>
        <w:gridCol w:w="270"/>
        <w:gridCol w:w="1080"/>
        <w:gridCol w:w="242"/>
        <w:gridCol w:w="1081"/>
        <w:gridCol w:w="236"/>
        <w:gridCol w:w="1087"/>
        <w:gridCol w:w="253"/>
        <w:gridCol w:w="1086"/>
        <w:gridCol w:w="15"/>
      </w:tblGrid>
      <w:tr w:rsidR="00FA5D47" w:rsidRPr="007929E5" w14:paraId="3879A439" w14:textId="77777777" w:rsidTr="00FA5D47">
        <w:trPr>
          <w:gridAfter w:val="1"/>
          <w:wAfter w:w="15" w:type="dxa"/>
          <w:trHeight w:val="87"/>
          <w:jc w:val="center"/>
        </w:trPr>
        <w:tc>
          <w:tcPr>
            <w:tcW w:w="4138" w:type="dxa"/>
            <w:gridSpan w:val="2"/>
            <w:vAlign w:val="bottom"/>
          </w:tcPr>
          <w:p w14:paraId="4C6DBECC" w14:textId="77777777" w:rsidR="00FA5D47" w:rsidRPr="007929E5" w:rsidRDefault="00FA5D47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202" w:type="dxa"/>
            <w:gridSpan w:val="15"/>
            <w:hideMark/>
          </w:tcPr>
          <w:p w14:paraId="293D873B" w14:textId="77777777" w:rsidR="00FA5D47" w:rsidRPr="007929E5" w:rsidRDefault="00FA5D47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 w:hint="cs"/>
                <w:b/>
                <w:bCs/>
                <w:sz w:val="28"/>
                <w:szCs w:val="28"/>
                <w:cs/>
                <w:lang w:eastAsia="en-GB"/>
              </w:rPr>
              <w:t>งบการเงินเฉพาะกิจการ</w:t>
            </w:r>
          </w:p>
        </w:tc>
      </w:tr>
      <w:tr w:rsidR="00FA5D47" w:rsidRPr="007929E5" w14:paraId="5A983097" w14:textId="77777777" w:rsidTr="00FA5D47">
        <w:trPr>
          <w:trHeight w:val="87"/>
          <w:jc w:val="center"/>
        </w:trPr>
        <w:tc>
          <w:tcPr>
            <w:tcW w:w="4138" w:type="dxa"/>
            <w:gridSpan w:val="2"/>
            <w:vAlign w:val="bottom"/>
          </w:tcPr>
          <w:p w14:paraId="2D9DE49E" w14:textId="77777777" w:rsidR="00FA5D47" w:rsidRPr="007929E5" w:rsidRDefault="00FA5D47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255" w:type="dxa"/>
            <w:gridSpan w:val="3"/>
          </w:tcPr>
          <w:p w14:paraId="1D5846EF" w14:textId="77777777" w:rsidR="00FA5D47" w:rsidRPr="007929E5" w:rsidRDefault="00FA5D47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  <w:p w14:paraId="5EA607E1" w14:textId="77777777" w:rsidR="00FA5D47" w:rsidRPr="007929E5" w:rsidRDefault="00FA5D47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 w:hint="cs"/>
                <w:b/>
                <w:bCs/>
                <w:sz w:val="28"/>
                <w:szCs w:val="28"/>
                <w:cs/>
                <w:lang w:eastAsia="en-GB"/>
              </w:rPr>
              <w:t>ธุรกิจการชำระเงิน</w:t>
            </w:r>
          </w:p>
          <w:p w14:paraId="22892067" w14:textId="77777777" w:rsidR="00FA5D47" w:rsidRPr="007929E5" w:rsidRDefault="00FA5D47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 w:hint="cs"/>
                <w:b/>
                <w:bCs/>
                <w:sz w:val="28"/>
                <w:szCs w:val="28"/>
                <w:cs/>
                <w:lang w:eastAsia="en-GB"/>
              </w:rPr>
              <w:t>ทางอิเล็กทรอนิกส์</w:t>
            </w:r>
          </w:p>
        </w:tc>
        <w:tc>
          <w:tcPr>
            <w:tcW w:w="267" w:type="dxa"/>
          </w:tcPr>
          <w:p w14:paraId="01ACC4D9" w14:textId="77777777" w:rsidR="00FA5D47" w:rsidRPr="007929E5" w:rsidRDefault="00FA5D47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345" w:type="dxa"/>
            <w:gridSpan w:val="3"/>
            <w:hideMark/>
          </w:tcPr>
          <w:p w14:paraId="5C085980" w14:textId="77777777" w:rsidR="00FA5D47" w:rsidRPr="007929E5" w:rsidRDefault="00FA5D47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 w:hint="cs"/>
                <w:b/>
                <w:bCs/>
                <w:sz w:val="28"/>
                <w:szCs w:val="28"/>
                <w:cs/>
                <w:lang w:eastAsia="en-GB"/>
              </w:rPr>
              <w:t>ธุรกิจจำหน่ายอาหาร</w:t>
            </w:r>
          </w:p>
          <w:p w14:paraId="475E64D6" w14:textId="77777777" w:rsidR="00FA5D47" w:rsidRPr="007929E5" w:rsidRDefault="00FA5D47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 w:hint="cs"/>
                <w:b/>
                <w:bCs/>
                <w:sz w:val="28"/>
                <w:szCs w:val="28"/>
                <w:cs/>
                <w:lang w:eastAsia="en-GB"/>
              </w:rPr>
              <w:t>และเครื่องดื่มผ่าน</w:t>
            </w:r>
          </w:p>
          <w:p w14:paraId="0B4F2E5A" w14:textId="77777777" w:rsidR="00FA5D47" w:rsidRPr="007929E5" w:rsidRDefault="00FA5D47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 w:hint="cs"/>
                <w:b/>
                <w:bCs/>
                <w:sz w:val="28"/>
                <w:szCs w:val="28"/>
                <w:cs/>
                <w:lang w:eastAsia="en-GB"/>
              </w:rPr>
              <w:t>เครื่องอัตโนมัติ</w:t>
            </w:r>
          </w:p>
        </w:tc>
        <w:tc>
          <w:tcPr>
            <w:tcW w:w="270" w:type="dxa"/>
          </w:tcPr>
          <w:p w14:paraId="77B1E68B" w14:textId="77777777" w:rsidR="00FA5D47" w:rsidRPr="007929E5" w:rsidRDefault="00FA5D47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403" w:type="dxa"/>
            <w:gridSpan w:val="3"/>
          </w:tcPr>
          <w:p w14:paraId="7EE65702" w14:textId="77777777" w:rsidR="00FA5D47" w:rsidRPr="007929E5" w:rsidRDefault="00FA5D47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  <w:p w14:paraId="65A4D2F2" w14:textId="77777777" w:rsidR="00FA5D47" w:rsidRPr="007929E5" w:rsidRDefault="00FA5D47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 w:hint="cs"/>
                <w:b/>
                <w:bCs/>
                <w:sz w:val="28"/>
                <w:szCs w:val="28"/>
                <w:cs/>
                <w:lang w:eastAsia="en-GB"/>
              </w:rPr>
              <w:t>ธุรกิจบริหารจัดการ</w:t>
            </w:r>
          </w:p>
          <w:p w14:paraId="7F3D8B6A" w14:textId="77777777" w:rsidR="00FA5D47" w:rsidRPr="007929E5" w:rsidRDefault="00FA5D47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 w:hint="cs"/>
                <w:b/>
                <w:bCs/>
                <w:sz w:val="28"/>
                <w:szCs w:val="28"/>
                <w:cs/>
                <w:lang w:eastAsia="en-GB"/>
              </w:rPr>
              <w:t>ศูนย์อาหาร</w:t>
            </w:r>
          </w:p>
        </w:tc>
        <w:tc>
          <w:tcPr>
            <w:tcW w:w="236" w:type="dxa"/>
          </w:tcPr>
          <w:p w14:paraId="771A6B39" w14:textId="77777777" w:rsidR="00FA5D47" w:rsidRPr="007929E5" w:rsidRDefault="00FA5D47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441" w:type="dxa"/>
            <w:gridSpan w:val="4"/>
          </w:tcPr>
          <w:p w14:paraId="4B906484" w14:textId="77777777" w:rsidR="00FA5D47" w:rsidRPr="007929E5" w:rsidRDefault="00FA5D47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  <w:p w14:paraId="7D6CEAB3" w14:textId="77777777" w:rsidR="00FA5D47" w:rsidRPr="007929E5" w:rsidRDefault="00FA5D47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  <w:p w14:paraId="5674D18F" w14:textId="77777777" w:rsidR="00FA5D47" w:rsidRPr="007929E5" w:rsidRDefault="00FA5D47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 w:hint="cs"/>
                <w:b/>
                <w:bCs/>
                <w:sz w:val="28"/>
                <w:szCs w:val="28"/>
                <w:cs/>
                <w:lang w:eastAsia="en-GB"/>
              </w:rPr>
              <w:t>รวมส่วนงานที่รายงาน</w:t>
            </w:r>
          </w:p>
        </w:tc>
      </w:tr>
      <w:tr w:rsidR="00FA5D47" w:rsidRPr="007929E5" w14:paraId="2F107515" w14:textId="77777777" w:rsidTr="00FA5D47">
        <w:trPr>
          <w:trHeight w:val="87"/>
          <w:jc w:val="center"/>
        </w:trPr>
        <w:tc>
          <w:tcPr>
            <w:tcW w:w="4138" w:type="dxa"/>
            <w:gridSpan w:val="2"/>
            <w:vAlign w:val="bottom"/>
            <w:hideMark/>
          </w:tcPr>
          <w:p w14:paraId="1B8D024D" w14:textId="02FB57B8" w:rsidR="00FA5D47" w:rsidRPr="007929E5" w:rsidRDefault="00FA5D47" w:rsidP="00FA5D47">
            <w:pPr>
              <w:ind w:left="72" w:right="-115" w:hanging="72"/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สำหรับปีสิ้นสุดวันที่</w:t>
            </w:r>
            <w:r w:rsidRPr="007929E5"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7929E5"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31 ธันวาคม</w:t>
            </w:r>
          </w:p>
        </w:tc>
        <w:tc>
          <w:tcPr>
            <w:tcW w:w="994" w:type="dxa"/>
            <w:hideMark/>
          </w:tcPr>
          <w:p w14:paraId="0B9DF79A" w14:textId="77777777" w:rsidR="00FA5D47" w:rsidRPr="007929E5" w:rsidRDefault="00FA5D47" w:rsidP="00FA5D47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cs/>
                <w:lang w:eastAsia="en-GB"/>
              </w:rPr>
            </w:pPr>
            <w:r w:rsidRPr="007929E5">
              <w:rPr>
                <w:rFonts w:asciiTheme="minorHAnsi" w:hAnsiTheme="minorHAnsi" w:cstheme="minorHAnsi" w:hint="cs"/>
                <w:sz w:val="28"/>
                <w:szCs w:val="28"/>
                <w:lang w:eastAsia="en-GB"/>
              </w:rPr>
              <w:t>2562</w:t>
            </w:r>
          </w:p>
        </w:tc>
        <w:tc>
          <w:tcPr>
            <w:tcW w:w="249" w:type="dxa"/>
          </w:tcPr>
          <w:p w14:paraId="46308831" w14:textId="77777777" w:rsidR="00FA5D47" w:rsidRPr="007929E5" w:rsidRDefault="00FA5D47" w:rsidP="00FA5D47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1012" w:type="dxa"/>
            <w:hideMark/>
          </w:tcPr>
          <w:p w14:paraId="4EE590F3" w14:textId="77777777" w:rsidR="00FA5D47" w:rsidRPr="007929E5" w:rsidRDefault="00FA5D47" w:rsidP="00FA5D47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 w:hint="cs"/>
                <w:sz w:val="28"/>
                <w:szCs w:val="28"/>
                <w:lang w:eastAsia="en-GB"/>
              </w:rPr>
              <w:t>2561</w:t>
            </w:r>
          </w:p>
        </w:tc>
        <w:tc>
          <w:tcPr>
            <w:tcW w:w="267" w:type="dxa"/>
          </w:tcPr>
          <w:p w14:paraId="57F68940" w14:textId="77777777" w:rsidR="00FA5D47" w:rsidRPr="007929E5" w:rsidRDefault="00FA5D47" w:rsidP="00FA5D47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993" w:type="dxa"/>
            <w:hideMark/>
          </w:tcPr>
          <w:p w14:paraId="27FC4753" w14:textId="77777777" w:rsidR="00FA5D47" w:rsidRPr="007929E5" w:rsidRDefault="00FA5D47" w:rsidP="00FA5D47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 w:hint="cs"/>
                <w:sz w:val="28"/>
                <w:szCs w:val="28"/>
                <w:lang w:eastAsia="en-GB"/>
              </w:rPr>
              <w:t>2562</w:t>
            </w:r>
          </w:p>
        </w:tc>
        <w:tc>
          <w:tcPr>
            <w:tcW w:w="273" w:type="dxa"/>
          </w:tcPr>
          <w:p w14:paraId="14490449" w14:textId="77777777" w:rsidR="00FA5D47" w:rsidRPr="007929E5" w:rsidRDefault="00FA5D47" w:rsidP="00FA5D47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1079" w:type="dxa"/>
            <w:hideMark/>
          </w:tcPr>
          <w:p w14:paraId="503622C9" w14:textId="77777777" w:rsidR="00FA5D47" w:rsidRPr="007929E5" w:rsidRDefault="00FA5D47" w:rsidP="00FA5D47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 w:hint="cs"/>
                <w:sz w:val="28"/>
                <w:szCs w:val="28"/>
                <w:lang w:eastAsia="en-GB"/>
              </w:rPr>
              <w:t>2561</w:t>
            </w:r>
          </w:p>
        </w:tc>
        <w:tc>
          <w:tcPr>
            <w:tcW w:w="270" w:type="dxa"/>
          </w:tcPr>
          <w:p w14:paraId="47E150AF" w14:textId="77777777" w:rsidR="00FA5D47" w:rsidRPr="007929E5" w:rsidRDefault="00FA5D47" w:rsidP="00FA5D47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hideMark/>
          </w:tcPr>
          <w:p w14:paraId="29E13759" w14:textId="77777777" w:rsidR="00FA5D47" w:rsidRPr="007929E5" w:rsidRDefault="00FA5D47" w:rsidP="00FA5D47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 w:hint="cs"/>
                <w:sz w:val="28"/>
                <w:szCs w:val="28"/>
                <w:lang w:eastAsia="en-GB"/>
              </w:rPr>
              <w:t>2562</w:t>
            </w:r>
          </w:p>
        </w:tc>
        <w:tc>
          <w:tcPr>
            <w:tcW w:w="242" w:type="dxa"/>
          </w:tcPr>
          <w:p w14:paraId="401508C7" w14:textId="77777777" w:rsidR="00FA5D47" w:rsidRPr="007929E5" w:rsidRDefault="00FA5D47" w:rsidP="00FA5D47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1081" w:type="dxa"/>
            <w:hideMark/>
          </w:tcPr>
          <w:p w14:paraId="01FEA405" w14:textId="77777777" w:rsidR="00FA5D47" w:rsidRPr="007929E5" w:rsidRDefault="00FA5D47" w:rsidP="00FA5D47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 w:hint="cs"/>
                <w:sz w:val="28"/>
                <w:szCs w:val="28"/>
                <w:lang w:eastAsia="en-GB"/>
              </w:rPr>
              <w:t>2561</w:t>
            </w:r>
          </w:p>
        </w:tc>
        <w:tc>
          <w:tcPr>
            <w:tcW w:w="236" w:type="dxa"/>
          </w:tcPr>
          <w:p w14:paraId="20E7129C" w14:textId="77777777" w:rsidR="00FA5D47" w:rsidRPr="007929E5" w:rsidRDefault="00FA5D47" w:rsidP="00FA5D47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1087" w:type="dxa"/>
            <w:hideMark/>
          </w:tcPr>
          <w:p w14:paraId="5BC1A664" w14:textId="77777777" w:rsidR="00FA5D47" w:rsidRPr="007929E5" w:rsidRDefault="00FA5D47" w:rsidP="00FA5D47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 w:hint="cs"/>
                <w:sz w:val="28"/>
                <w:szCs w:val="28"/>
                <w:lang w:eastAsia="en-GB"/>
              </w:rPr>
              <w:t>2562</w:t>
            </w:r>
          </w:p>
        </w:tc>
        <w:tc>
          <w:tcPr>
            <w:tcW w:w="253" w:type="dxa"/>
          </w:tcPr>
          <w:p w14:paraId="2F193241" w14:textId="77777777" w:rsidR="00FA5D47" w:rsidRPr="007929E5" w:rsidRDefault="00FA5D47" w:rsidP="00FA5D47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1101" w:type="dxa"/>
            <w:gridSpan w:val="2"/>
            <w:hideMark/>
          </w:tcPr>
          <w:p w14:paraId="74A9BEFA" w14:textId="77777777" w:rsidR="00FA5D47" w:rsidRPr="007929E5" w:rsidRDefault="00FA5D47" w:rsidP="00FA5D47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 w:hint="cs"/>
                <w:sz w:val="28"/>
                <w:szCs w:val="28"/>
                <w:lang w:eastAsia="en-GB"/>
              </w:rPr>
              <w:t>2561</w:t>
            </w:r>
          </w:p>
        </w:tc>
      </w:tr>
      <w:tr w:rsidR="00FA5D47" w:rsidRPr="007929E5" w14:paraId="07CB911E" w14:textId="77777777" w:rsidTr="00FA5D47">
        <w:trPr>
          <w:gridAfter w:val="1"/>
          <w:wAfter w:w="15" w:type="dxa"/>
          <w:jc w:val="center"/>
        </w:trPr>
        <w:tc>
          <w:tcPr>
            <w:tcW w:w="4138" w:type="dxa"/>
            <w:gridSpan w:val="2"/>
          </w:tcPr>
          <w:p w14:paraId="25686EA3" w14:textId="77777777" w:rsidR="00FA5D47" w:rsidRPr="007929E5" w:rsidRDefault="00FA5D47">
            <w:pPr>
              <w:ind w:left="72" w:right="-115" w:hanging="72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202" w:type="dxa"/>
            <w:gridSpan w:val="15"/>
            <w:hideMark/>
          </w:tcPr>
          <w:p w14:paraId="32692C0C" w14:textId="77777777" w:rsidR="00FA5D47" w:rsidRPr="007929E5" w:rsidRDefault="00FA5D47">
            <w:pPr>
              <w:pStyle w:val="acctfourfigures"/>
              <w:tabs>
                <w:tab w:val="decimal" w:pos="359"/>
              </w:tabs>
              <w:spacing w:line="240" w:lineRule="atLeast"/>
              <w:ind w:left="-79" w:right="-45"/>
              <w:jc w:val="center"/>
              <w:rPr>
                <w:rFonts w:asciiTheme="minorHAnsi" w:hAnsiTheme="minorHAnsi" w:cstheme="minorHAnsi"/>
                <w:sz w:val="28"/>
                <w:szCs w:val="28"/>
                <w:cs/>
                <w:lang w:eastAsia="en-GB" w:bidi="th-TH"/>
              </w:rPr>
            </w:pPr>
            <w:r w:rsidRPr="007929E5">
              <w:rPr>
                <w:rFonts w:asciiTheme="minorHAnsi" w:hAnsiTheme="minorHAnsi" w:cstheme="minorHAnsi" w:hint="cs"/>
                <w:i/>
                <w:iCs/>
                <w:sz w:val="28"/>
                <w:szCs w:val="28"/>
                <w:lang w:eastAsia="en-GB"/>
              </w:rPr>
              <w:t>(</w:t>
            </w:r>
            <w:r w:rsidRPr="007929E5">
              <w:rPr>
                <w:rFonts w:asciiTheme="minorHAnsi" w:hAnsiTheme="minorHAnsi" w:cstheme="minorHAnsi" w:hint="cs"/>
                <w:i/>
                <w:iCs/>
                <w:sz w:val="28"/>
                <w:szCs w:val="28"/>
                <w:cs/>
                <w:lang w:eastAsia="en-GB" w:bidi="th-TH"/>
              </w:rPr>
              <w:t>พันบาท</w:t>
            </w:r>
            <w:r w:rsidRPr="007929E5">
              <w:rPr>
                <w:rFonts w:asciiTheme="minorHAnsi" w:hAnsiTheme="minorHAnsi" w:cstheme="minorHAnsi" w:hint="cs"/>
                <w:i/>
                <w:iCs/>
                <w:sz w:val="28"/>
                <w:szCs w:val="28"/>
                <w:lang w:eastAsia="en-GB"/>
              </w:rPr>
              <w:t>)</w:t>
            </w:r>
          </w:p>
        </w:tc>
      </w:tr>
      <w:tr w:rsidR="00FA5D47" w:rsidRPr="007929E5" w14:paraId="37F0D05E" w14:textId="77777777" w:rsidTr="00FA5D47">
        <w:trPr>
          <w:gridAfter w:val="1"/>
          <w:wAfter w:w="15" w:type="dxa"/>
          <w:jc w:val="center"/>
        </w:trPr>
        <w:tc>
          <w:tcPr>
            <w:tcW w:w="4138" w:type="dxa"/>
            <w:gridSpan w:val="2"/>
            <w:hideMark/>
          </w:tcPr>
          <w:p w14:paraId="278AEDB0" w14:textId="77777777" w:rsidR="00FA5D47" w:rsidRPr="007929E5" w:rsidRDefault="00FA5D47">
            <w:pPr>
              <w:ind w:left="72" w:right="-115" w:hanging="72"/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 w:hint="cs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การจำแนกรายได้</w:t>
            </w:r>
          </w:p>
        </w:tc>
        <w:tc>
          <w:tcPr>
            <w:tcW w:w="10202" w:type="dxa"/>
            <w:gridSpan w:val="15"/>
          </w:tcPr>
          <w:p w14:paraId="17CD3ED9" w14:textId="77777777" w:rsidR="00FA5D47" w:rsidRPr="007929E5" w:rsidRDefault="00FA5D47">
            <w:pPr>
              <w:pStyle w:val="acctfourfigures"/>
              <w:tabs>
                <w:tab w:val="decimal" w:pos="359"/>
              </w:tabs>
              <w:spacing w:line="240" w:lineRule="atLeast"/>
              <w:ind w:left="-79" w:right="-45"/>
              <w:jc w:val="center"/>
              <w:rPr>
                <w:rFonts w:asciiTheme="minorHAnsi" w:hAnsiTheme="minorHAnsi" w:cstheme="minorHAnsi"/>
                <w:i/>
                <w:iCs/>
                <w:sz w:val="28"/>
                <w:szCs w:val="28"/>
                <w:lang w:eastAsia="en-GB"/>
              </w:rPr>
            </w:pPr>
          </w:p>
        </w:tc>
      </w:tr>
      <w:tr w:rsidR="00FA5D47" w:rsidRPr="007929E5" w14:paraId="0727D291" w14:textId="77777777" w:rsidTr="00FA5D47">
        <w:trPr>
          <w:trHeight w:val="92"/>
          <w:jc w:val="center"/>
        </w:trPr>
        <w:tc>
          <w:tcPr>
            <w:tcW w:w="4138" w:type="dxa"/>
            <w:gridSpan w:val="2"/>
            <w:hideMark/>
          </w:tcPr>
          <w:p w14:paraId="2C766F34" w14:textId="77777777" w:rsidR="00FA5D47" w:rsidRPr="007929E5" w:rsidRDefault="00FA5D47">
            <w:pPr>
              <w:ind w:left="72" w:right="-115" w:hanging="72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 w:hint="cs"/>
                <w:b/>
                <w:bCs/>
                <w:sz w:val="28"/>
                <w:szCs w:val="28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994" w:type="dxa"/>
          </w:tcPr>
          <w:p w14:paraId="5694FB8D" w14:textId="77777777" w:rsidR="00FA5D47" w:rsidRPr="007929E5" w:rsidRDefault="00FA5D47">
            <w:pPr>
              <w:tabs>
                <w:tab w:val="clear" w:pos="454"/>
                <w:tab w:val="decimal" w:pos="436"/>
              </w:tabs>
              <w:ind w:left="-108" w:right="99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49" w:type="dxa"/>
          </w:tcPr>
          <w:p w14:paraId="2C832C03" w14:textId="77777777" w:rsidR="00FA5D47" w:rsidRPr="007929E5" w:rsidRDefault="00FA5D47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12" w:type="dxa"/>
          </w:tcPr>
          <w:p w14:paraId="3F3C361F" w14:textId="77777777" w:rsidR="00FA5D47" w:rsidRPr="007929E5" w:rsidRDefault="00FA5D47">
            <w:pPr>
              <w:tabs>
                <w:tab w:val="clear" w:pos="454"/>
                <w:tab w:val="decimal" w:pos="436"/>
              </w:tabs>
              <w:ind w:left="-108" w:right="99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67" w:type="dxa"/>
          </w:tcPr>
          <w:p w14:paraId="03F52499" w14:textId="77777777" w:rsidR="00FA5D47" w:rsidRPr="007929E5" w:rsidRDefault="00FA5D47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93" w:type="dxa"/>
          </w:tcPr>
          <w:p w14:paraId="6E89B32F" w14:textId="77777777" w:rsidR="00FA5D47" w:rsidRPr="007929E5" w:rsidRDefault="00FA5D47">
            <w:pPr>
              <w:tabs>
                <w:tab w:val="clear" w:pos="454"/>
                <w:tab w:val="clear" w:pos="907"/>
                <w:tab w:val="decimal" w:pos="436"/>
                <w:tab w:val="left" w:pos="858"/>
              </w:tabs>
              <w:ind w:left="-108" w:right="99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73" w:type="dxa"/>
          </w:tcPr>
          <w:p w14:paraId="33ABF55B" w14:textId="77777777" w:rsidR="00FA5D47" w:rsidRPr="007929E5" w:rsidRDefault="00FA5D47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79" w:type="dxa"/>
          </w:tcPr>
          <w:p w14:paraId="66F07175" w14:textId="77777777" w:rsidR="00FA5D47" w:rsidRPr="007929E5" w:rsidRDefault="00FA5D47">
            <w:pPr>
              <w:tabs>
                <w:tab w:val="clear" w:pos="454"/>
                <w:tab w:val="decimal" w:pos="436"/>
              </w:tabs>
              <w:ind w:left="-108" w:right="99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313D87B2" w14:textId="77777777" w:rsidR="00FA5D47" w:rsidRPr="007929E5" w:rsidRDefault="00FA5D47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208B8A9D" w14:textId="77777777" w:rsidR="00FA5D47" w:rsidRPr="007929E5" w:rsidRDefault="00FA5D47">
            <w:pPr>
              <w:tabs>
                <w:tab w:val="clear" w:pos="454"/>
                <w:tab w:val="clear" w:pos="907"/>
                <w:tab w:val="decimal" w:pos="436"/>
              </w:tabs>
              <w:ind w:left="-108" w:right="99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42" w:type="dxa"/>
          </w:tcPr>
          <w:p w14:paraId="24515F6F" w14:textId="77777777" w:rsidR="00FA5D47" w:rsidRPr="007929E5" w:rsidRDefault="00FA5D47">
            <w:pPr>
              <w:tabs>
                <w:tab w:val="clear" w:pos="454"/>
                <w:tab w:val="decimal" w:pos="436"/>
              </w:tabs>
              <w:ind w:left="-108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1" w:type="dxa"/>
          </w:tcPr>
          <w:p w14:paraId="60C6FA37" w14:textId="77777777" w:rsidR="00FA5D47" w:rsidRPr="007929E5" w:rsidRDefault="00FA5D47">
            <w:pPr>
              <w:tabs>
                <w:tab w:val="clear" w:pos="454"/>
                <w:tab w:val="clear" w:pos="907"/>
                <w:tab w:val="decimal" w:pos="436"/>
              </w:tabs>
              <w:ind w:left="-108" w:right="153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</w:tcPr>
          <w:p w14:paraId="4C7A0877" w14:textId="77777777" w:rsidR="00FA5D47" w:rsidRPr="007929E5" w:rsidRDefault="00FA5D47">
            <w:pPr>
              <w:pStyle w:val="acctfourfigures"/>
              <w:tabs>
                <w:tab w:val="decimal" w:pos="436"/>
              </w:tabs>
              <w:spacing w:line="240" w:lineRule="atLeast"/>
              <w:ind w:left="-108" w:right="-198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7" w:type="dxa"/>
          </w:tcPr>
          <w:p w14:paraId="00A39A12" w14:textId="77777777" w:rsidR="00FA5D47" w:rsidRPr="007929E5" w:rsidRDefault="00FA5D47">
            <w:pPr>
              <w:pStyle w:val="acctfourfigures"/>
              <w:tabs>
                <w:tab w:val="decimal" w:pos="436"/>
                <w:tab w:val="left" w:pos="646"/>
              </w:tabs>
              <w:spacing w:line="240" w:lineRule="atLeast"/>
              <w:ind w:left="-108" w:right="135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53" w:type="dxa"/>
          </w:tcPr>
          <w:p w14:paraId="1F5A5A0A" w14:textId="77777777" w:rsidR="00FA5D47" w:rsidRPr="007929E5" w:rsidRDefault="00FA5D47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101" w:type="dxa"/>
            <w:gridSpan w:val="2"/>
          </w:tcPr>
          <w:p w14:paraId="683CFFA2" w14:textId="77777777" w:rsidR="00FA5D47" w:rsidRPr="007929E5" w:rsidRDefault="00FA5D47">
            <w:pPr>
              <w:tabs>
                <w:tab w:val="decimal" w:pos="359"/>
              </w:tabs>
              <w:ind w:left="-108" w:right="135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</w:tr>
      <w:tr w:rsidR="00147501" w:rsidRPr="007929E5" w14:paraId="3C744668" w14:textId="77777777" w:rsidTr="00FA5D47">
        <w:trPr>
          <w:jc w:val="center"/>
        </w:trPr>
        <w:tc>
          <w:tcPr>
            <w:tcW w:w="4138" w:type="dxa"/>
            <w:gridSpan w:val="2"/>
            <w:hideMark/>
          </w:tcPr>
          <w:p w14:paraId="1DC5C544" w14:textId="77777777" w:rsidR="00147501" w:rsidRPr="007929E5" w:rsidRDefault="00147501" w:rsidP="00147501">
            <w:pPr>
              <w:ind w:right="-115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 w:hint="cs"/>
                <w:sz w:val="28"/>
                <w:szCs w:val="28"/>
                <w:cs/>
                <w:lang w:eastAsia="en-GB"/>
              </w:rPr>
              <w:t>รายได้ผลตอบแทนจากการให้บริการ</w:t>
            </w:r>
          </w:p>
        </w:tc>
        <w:tc>
          <w:tcPr>
            <w:tcW w:w="994" w:type="dxa"/>
          </w:tcPr>
          <w:p w14:paraId="472D8B35" w14:textId="46F6694C" w:rsidR="00147501" w:rsidRPr="007929E5" w:rsidRDefault="00147501" w:rsidP="00147501">
            <w:pPr>
              <w:tabs>
                <w:tab w:val="clear" w:pos="454"/>
                <w:tab w:val="clear" w:pos="680"/>
                <w:tab w:val="left" w:pos="72"/>
              </w:tabs>
              <w:ind w:left="-108" w:right="99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662,889</w:t>
            </w:r>
          </w:p>
        </w:tc>
        <w:tc>
          <w:tcPr>
            <w:tcW w:w="249" w:type="dxa"/>
          </w:tcPr>
          <w:p w14:paraId="3942515D" w14:textId="77777777" w:rsidR="00147501" w:rsidRPr="007929E5" w:rsidRDefault="00147501" w:rsidP="00147501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1012" w:type="dxa"/>
          </w:tcPr>
          <w:p w14:paraId="40381FD9" w14:textId="5649CBFB" w:rsidR="00147501" w:rsidRPr="007929E5" w:rsidRDefault="00147501" w:rsidP="004E686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ind w:left="-108" w:right="-10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7929E5">
              <w:rPr>
                <w:rFonts w:asciiTheme="majorHAnsi" w:hAnsiTheme="majorHAnsi" w:cstheme="majorHAnsi"/>
                <w:sz w:val="28"/>
                <w:szCs w:val="28"/>
                <w:lang w:eastAsia="en-GB"/>
              </w:rPr>
              <w:t>552,175</w:t>
            </w:r>
          </w:p>
        </w:tc>
        <w:tc>
          <w:tcPr>
            <w:tcW w:w="267" w:type="dxa"/>
          </w:tcPr>
          <w:p w14:paraId="442A911D" w14:textId="77777777" w:rsidR="00147501" w:rsidRPr="007929E5" w:rsidRDefault="00147501" w:rsidP="001475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993" w:type="dxa"/>
          </w:tcPr>
          <w:p w14:paraId="300DD1BD" w14:textId="2FD44556" w:rsidR="00147501" w:rsidRPr="007929E5" w:rsidRDefault="00147501" w:rsidP="00147501">
            <w:pPr>
              <w:tabs>
                <w:tab w:val="clear" w:pos="227"/>
                <w:tab w:val="clear" w:pos="680"/>
                <w:tab w:val="clear" w:pos="907"/>
                <w:tab w:val="left" w:pos="72"/>
                <w:tab w:val="left" w:pos="252"/>
              </w:tabs>
              <w:ind w:left="-200" w:right="270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3" w:type="dxa"/>
          </w:tcPr>
          <w:p w14:paraId="1D340F16" w14:textId="77777777" w:rsidR="00147501" w:rsidRPr="007929E5" w:rsidRDefault="00147501" w:rsidP="001475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1079" w:type="dxa"/>
          </w:tcPr>
          <w:p w14:paraId="71338725" w14:textId="434C9AFB" w:rsidR="00147501" w:rsidRPr="007929E5" w:rsidRDefault="00147501" w:rsidP="00147501">
            <w:pPr>
              <w:tabs>
                <w:tab w:val="clear" w:pos="227"/>
                <w:tab w:val="clear" w:pos="680"/>
                <w:tab w:val="clear" w:pos="907"/>
                <w:tab w:val="left" w:pos="72"/>
                <w:tab w:val="left" w:pos="252"/>
              </w:tabs>
              <w:ind w:left="-200" w:right="270"/>
              <w:jc w:val="right"/>
              <w:rPr>
                <w:rFonts w:asciiTheme="minorHAnsi" w:hAnsiTheme="minorHAnsi" w:cstheme="minorHAnsi"/>
                <w:sz w:val="28"/>
                <w:szCs w:val="28"/>
                <w:cs/>
                <w:lang w:eastAsia="en-GB"/>
              </w:rPr>
            </w:pPr>
            <w:r w:rsidRPr="007929E5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</w:tcPr>
          <w:p w14:paraId="60D49392" w14:textId="77777777" w:rsidR="00147501" w:rsidRPr="007929E5" w:rsidRDefault="00147501" w:rsidP="001475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1080" w:type="dxa"/>
          </w:tcPr>
          <w:p w14:paraId="562E2F10" w14:textId="6FA8C25C" w:rsidR="00147501" w:rsidRPr="007929E5" w:rsidRDefault="00147501" w:rsidP="00147501">
            <w:pPr>
              <w:tabs>
                <w:tab w:val="clear" w:pos="227"/>
                <w:tab w:val="clear" w:pos="680"/>
                <w:tab w:val="clear" w:pos="907"/>
                <w:tab w:val="left" w:pos="72"/>
                <w:tab w:val="left" w:pos="252"/>
              </w:tabs>
              <w:ind w:left="-200" w:right="270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42" w:type="dxa"/>
          </w:tcPr>
          <w:p w14:paraId="44D06FA6" w14:textId="77777777" w:rsidR="00147501" w:rsidRPr="007929E5" w:rsidRDefault="00147501" w:rsidP="00147501">
            <w:pPr>
              <w:tabs>
                <w:tab w:val="clear" w:pos="454"/>
                <w:tab w:val="decimal" w:pos="436"/>
              </w:tabs>
              <w:ind w:left="-108"/>
              <w:rPr>
                <w:rFonts w:asciiTheme="minorHAnsi" w:hAnsiTheme="minorHAnsi" w:cstheme="minorHAnsi"/>
                <w:sz w:val="28"/>
                <w:szCs w:val="28"/>
                <w:lang w:eastAsia="en-GB" w:bidi="ar-SA"/>
              </w:rPr>
            </w:pPr>
          </w:p>
        </w:tc>
        <w:tc>
          <w:tcPr>
            <w:tcW w:w="1081" w:type="dxa"/>
          </w:tcPr>
          <w:p w14:paraId="0B58104B" w14:textId="30C72445" w:rsidR="00147501" w:rsidRPr="007929E5" w:rsidRDefault="00147501" w:rsidP="00147501">
            <w:pPr>
              <w:tabs>
                <w:tab w:val="clear" w:pos="227"/>
                <w:tab w:val="clear" w:pos="680"/>
                <w:tab w:val="clear" w:pos="907"/>
                <w:tab w:val="left" w:pos="72"/>
                <w:tab w:val="left" w:pos="252"/>
              </w:tabs>
              <w:ind w:left="-200" w:right="270"/>
              <w:jc w:val="right"/>
              <w:rPr>
                <w:rFonts w:asciiTheme="minorHAnsi" w:hAnsiTheme="minorHAnsi" w:cstheme="minorHAnsi"/>
                <w:sz w:val="28"/>
                <w:szCs w:val="28"/>
                <w:rtl/>
                <w:lang w:eastAsia="en-GB"/>
              </w:rPr>
            </w:pPr>
            <w:r w:rsidRPr="007929E5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</w:tcPr>
          <w:p w14:paraId="4C75D0AE" w14:textId="77777777" w:rsidR="00147501" w:rsidRPr="007929E5" w:rsidRDefault="00147501" w:rsidP="00147501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1087" w:type="dxa"/>
          </w:tcPr>
          <w:p w14:paraId="5ED38F55" w14:textId="1E287778" w:rsidR="00147501" w:rsidRPr="007929E5" w:rsidRDefault="00147501" w:rsidP="00147501">
            <w:pPr>
              <w:tabs>
                <w:tab w:val="clear" w:pos="454"/>
                <w:tab w:val="clear" w:pos="680"/>
                <w:tab w:val="left" w:pos="72"/>
              </w:tabs>
              <w:ind w:left="-108" w:right="99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662,889</w:t>
            </w:r>
          </w:p>
        </w:tc>
        <w:tc>
          <w:tcPr>
            <w:tcW w:w="253" w:type="dxa"/>
          </w:tcPr>
          <w:p w14:paraId="752E8DD6" w14:textId="77777777" w:rsidR="00147501" w:rsidRPr="007929E5" w:rsidRDefault="00147501" w:rsidP="00147501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1101" w:type="dxa"/>
            <w:gridSpan w:val="2"/>
          </w:tcPr>
          <w:p w14:paraId="16044268" w14:textId="374066DA" w:rsidR="00147501" w:rsidRPr="007929E5" w:rsidRDefault="00147501" w:rsidP="00147501">
            <w:pPr>
              <w:tabs>
                <w:tab w:val="clear" w:pos="454"/>
                <w:tab w:val="decimal" w:pos="436"/>
              </w:tabs>
              <w:ind w:left="-108" w:right="99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7929E5">
              <w:rPr>
                <w:rFonts w:asciiTheme="majorHAnsi" w:hAnsiTheme="majorHAnsi" w:cstheme="majorHAnsi"/>
                <w:sz w:val="28"/>
                <w:szCs w:val="28"/>
                <w:lang w:eastAsia="en-GB"/>
              </w:rPr>
              <w:t>552,175</w:t>
            </w:r>
          </w:p>
        </w:tc>
      </w:tr>
      <w:tr w:rsidR="00147501" w:rsidRPr="007929E5" w14:paraId="6951B065" w14:textId="77777777" w:rsidTr="00FA5D47">
        <w:trPr>
          <w:jc w:val="center"/>
        </w:trPr>
        <w:tc>
          <w:tcPr>
            <w:tcW w:w="4138" w:type="dxa"/>
            <w:gridSpan w:val="2"/>
            <w:hideMark/>
          </w:tcPr>
          <w:p w14:paraId="53BDC737" w14:textId="77F59B44" w:rsidR="00147501" w:rsidRPr="007929E5" w:rsidRDefault="00147501" w:rsidP="00147501">
            <w:pPr>
              <w:ind w:left="72" w:right="-115" w:hanging="72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 w:hint="cs"/>
                <w:sz w:val="28"/>
                <w:szCs w:val="28"/>
                <w:cs/>
                <w:lang w:eastAsia="en-GB"/>
              </w:rPr>
              <w:t>รายได้จากการขาย-</w:t>
            </w:r>
            <w:r w:rsidR="00DB383A" w:rsidRPr="00DB383A">
              <w:rPr>
                <w:rFonts w:asciiTheme="minorHAnsi" w:hAnsiTheme="minorHAnsi"/>
                <w:sz w:val="28"/>
                <w:szCs w:val="28"/>
                <w:cs/>
                <w:lang w:eastAsia="en-GB"/>
              </w:rPr>
              <w:t>เครื่องรับชำระเงินอัตโนมัติ</w:t>
            </w:r>
          </w:p>
        </w:tc>
        <w:tc>
          <w:tcPr>
            <w:tcW w:w="994" w:type="dxa"/>
          </w:tcPr>
          <w:p w14:paraId="3290751A" w14:textId="1E0BCE93" w:rsidR="00147501" w:rsidRPr="007929E5" w:rsidRDefault="00147501" w:rsidP="00147501">
            <w:pPr>
              <w:tabs>
                <w:tab w:val="clear" w:pos="227"/>
                <w:tab w:val="clear" w:pos="680"/>
                <w:tab w:val="clear" w:pos="907"/>
                <w:tab w:val="left" w:pos="72"/>
                <w:tab w:val="left" w:pos="252"/>
              </w:tabs>
              <w:ind w:left="-200" w:right="270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49" w:type="dxa"/>
          </w:tcPr>
          <w:p w14:paraId="6AE94467" w14:textId="77777777" w:rsidR="00147501" w:rsidRPr="007929E5" w:rsidRDefault="00147501" w:rsidP="00147501">
            <w:pPr>
              <w:tabs>
                <w:tab w:val="clear" w:pos="227"/>
                <w:tab w:val="clear" w:pos="907"/>
                <w:tab w:val="left" w:pos="252"/>
              </w:tabs>
              <w:ind w:left="-200" w:right="270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1012" w:type="dxa"/>
          </w:tcPr>
          <w:p w14:paraId="11F21B15" w14:textId="06CDD953" w:rsidR="00147501" w:rsidRPr="007929E5" w:rsidRDefault="00147501" w:rsidP="004E686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ind w:left="-108" w:right="-10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7929E5">
              <w:rPr>
                <w:rFonts w:asciiTheme="majorHAnsi" w:hAnsiTheme="majorHAnsi" w:cstheme="majorHAnsi"/>
                <w:sz w:val="28"/>
                <w:szCs w:val="28"/>
                <w:lang w:eastAsia="en-GB"/>
              </w:rPr>
              <w:t>430,925</w:t>
            </w:r>
          </w:p>
        </w:tc>
        <w:tc>
          <w:tcPr>
            <w:tcW w:w="267" w:type="dxa"/>
          </w:tcPr>
          <w:p w14:paraId="1005AB41" w14:textId="77777777" w:rsidR="00147501" w:rsidRPr="007929E5" w:rsidRDefault="00147501" w:rsidP="00147501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993" w:type="dxa"/>
          </w:tcPr>
          <w:p w14:paraId="4487A00C" w14:textId="7D74C396" w:rsidR="00147501" w:rsidRPr="007929E5" w:rsidRDefault="00147501" w:rsidP="00147501">
            <w:pPr>
              <w:tabs>
                <w:tab w:val="clear" w:pos="227"/>
                <w:tab w:val="clear" w:pos="680"/>
                <w:tab w:val="clear" w:pos="907"/>
                <w:tab w:val="left" w:pos="72"/>
                <w:tab w:val="left" w:pos="252"/>
              </w:tabs>
              <w:ind w:left="-200" w:right="270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3" w:type="dxa"/>
          </w:tcPr>
          <w:p w14:paraId="2213D87C" w14:textId="77777777" w:rsidR="00147501" w:rsidRPr="007929E5" w:rsidRDefault="00147501" w:rsidP="00147501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1079" w:type="dxa"/>
          </w:tcPr>
          <w:p w14:paraId="6E64C4A4" w14:textId="6CE27A07" w:rsidR="00147501" w:rsidRPr="007929E5" w:rsidRDefault="00147501" w:rsidP="00147501">
            <w:pPr>
              <w:tabs>
                <w:tab w:val="clear" w:pos="227"/>
                <w:tab w:val="clear" w:pos="680"/>
                <w:tab w:val="clear" w:pos="907"/>
                <w:tab w:val="left" w:pos="72"/>
                <w:tab w:val="left" w:pos="252"/>
              </w:tabs>
              <w:ind w:left="-200" w:right="270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</w:tcPr>
          <w:p w14:paraId="2AD8BF3D" w14:textId="77777777" w:rsidR="00147501" w:rsidRPr="007929E5" w:rsidRDefault="00147501" w:rsidP="00147501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582D6425" w14:textId="383524C1" w:rsidR="00147501" w:rsidRPr="007929E5" w:rsidRDefault="00147501" w:rsidP="00147501">
            <w:pPr>
              <w:tabs>
                <w:tab w:val="clear" w:pos="227"/>
                <w:tab w:val="clear" w:pos="680"/>
                <w:tab w:val="clear" w:pos="907"/>
                <w:tab w:val="left" w:pos="72"/>
                <w:tab w:val="left" w:pos="252"/>
              </w:tabs>
              <w:ind w:left="-200" w:right="270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42" w:type="dxa"/>
          </w:tcPr>
          <w:p w14:paraId="6067C93D" w14:textId="77777777" w:rsidR="00147501" w:rsidRPr="007929E5" w:rsidRDefault="00147501" w:rsidP="00147501">
            <w:pPr>
              <w:tabs>
                <w:tab w:val="clear" w:pos="454"/>
                <w:tab w:val="decimal" w:pos="436"/>
              </w:tabs>
              <w:ind w:left="-108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1081" w:type="dxa"/>
          </w:tcPr>
          <w:p w14:paraId="08A01549" w14:textId="62C72BBA" w:rsidR="00147501" w:rsidRPr="007929E5" w:rsidRDefault="00147501" w:rsidP="00147501">
            <w:pPr>
              <w:tabs>
                <w:tab w:val="clear" w:pos="227"/>
                <w:tab w:val="clear" w:pos="680"/>
                <w:tab w:val="clear" w:pos="907"/>
                <w:tab w:val="left" w:pos="72"/>
                <w:tab w:val="left" w:pos="252"/>
              </w:tabs>
              <w:ind w:left="-200" w:right="270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</w:tcPr>
          <w:p w14:paraId="005D491F" w14:textId="77777777" w:rsidR="00147501" w:rsidRPr="007929E5" w:rsidRDefault="00147501" w:rsidP="00147501">
            <w:pPr>
              <w:pStyle w:val="acctfourfigures"/>
              <w:tabs>
                <w:tab w:val="decimal" w:pos="436"/>
              </w:tabs>
              <w:spacing w:line="240" w:lineRule="atLeast"/>
              <w:ind w:left="-108" w:right="-198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1087" w:type="dxa"/>
          </w:tcPr>
          <w:p w14:paraId="15CAD533" w14:textId="117BE893" w:rsidR="00147501" w:rsidRPr="007929E5" w:rsidRDefault="00147501" w:rsidP="00147501">
            <w:pPr>
              <w:tabs>
                <w:tab w:val="clear" w:pos="227"/>
                <w:tab w:val="clear" w:pos="680"/>
                <w:tab w:val="clear" w:pos="907"/>
                <w:tab w:val="left" w:pos="72"/>
                <w:tab w:val="left" w:pos="252"/>
              </w:tabs>
              <w:ind w:left="-200" w:right="270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53" w:type="dxa"/>
          </w:tcPr>
          <w:p w14:paraId="2161BC14" w14:textId="77777777" w:rsidR="00147501" w:rsidRPr="007929E5" w:rsidRDefault="00147501" w:rsidP="00147501">
            <w:pPr>
              <w:tabs>
                <w:tab w:val="clear" w:pos="227"/>
                <w:tab w:val="clear" w:pos="907"/>
                <w:tab w:val="left" w:pos="252"/>
              </w:tabs>
              <w:ind w:left="-200" w:right="270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1101" w:type="dxa"/>
            <w:gridSpan w:val="2"/>
          </w:tcPr>
          <w:p w14:paraId="3D79161A" w14:textId="44AC2100" w:rsidR="00147501" w:rsidRPr="007929E5" w:rsidRDefault="00147501" w:rsidP="00147501">
            <w:pPr>
              <w:tabs>
                <w:tab w:val="clear" w:pos="454"/>
                <w:tab w:val="decimal" w:pos="436"/>
              </w:tabs>
              <w:ind w:left="-108" w:right="99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7929E5">
              <w:rPr>
                <w:rFonts w:asciiTheme="majorHAnsi" w:hAnsiTheme="majorHAnsi" w:cstheme="majorHAnsi"/>
                <w:sz w:val="28"/>
                <w:szCs w:val="28"/>
                <w:lang w:eastAsia="en-GB"/>
              </w:rPr>
              <w:t>430,925</w:t>
            </w:r>
          </w:p>
        </w:tc>
      </w:tr>
      <w:tr w:rsidR="00147501" w:rsidRPr="007929E5" w14:paraId="66584457" w14:textId="77777777" w:rsidTr="00FA5D47">
        <w:trPr>
          <w:jc w:val="center"/>
        </w:trPr>
        <w:tc>
          <w:tcPr>
            <w:tcW w:w="4138" w:type="dxa"/>
            <w:gridSpan w:val="2"/>
            <w:hideMark/>
          </w:tcPr>
          <w:p w14:paraId="7DE9016F" w14:textId="77777777" w:rsidR="00147501" w:rsidRPr="007929E5" w:rsidRDefault="00147501" w:rsidP="00147501">
            <w:pPr>
              <w:ind w:left="72" w:right="-115" w:hanging="72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 w:hint="cs"/>
                <w:sz w:val="28"/>
                <w:szCs w:val="28"/>
                <w:cs/>
                <w:lang w:eastAsia="en-GB"/>
              </w:rPr>
              <w:t>รายได้จากการให้บริการตามสัญญา</w:t>
            </w:r>
          </w:p>
        </w:tc>
        <w:tc>
          <w:tcPr>
            <w:tcW w:w="994" w:type="dxa"/>
          </w:tcPr>
          <w:p w14:paraId="6EE8EAFE" w14:textId="2D6BB1F3" w:rsidR="00147501" w:rsidRPr="007929E5" w:rsidRDefault="00147501" w:rsidP="00147501">
            <w:pPr>
              <w:tabs>
                <w:tab w:val="clear" w:pos="454"/>
                <w:tab w:val="clear" w:pos="680"/>
                <w:tab w:val="left" w:pos="72"/>
              </w:tabs>
              <w:ind w:left="-108" w:right="99"/>
              <w:jc w:val="right"/>
              <w:rPr>
                <w:rFonts w:asciiTheme="minorHAnsi" w:hAnsiTheme="minorHAnsi" w:cstheme="minorHAnsi"/>
                <w:sz w:val="28"/>
                <w:szCs w:val="28"/>
                <w:cs/>
                <w:lang w:eastAsia="en-GB"/>
              </w:rPr>
            </w:pPr>
            <w:r w:rsidRPr="007929E5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65,250</w:t>
            </w:r>
          </w:p>
        </w:tc>
        <w:tc>
          <w:tcPr>
            <w:tcW w:w="249" w:type="dxa"/>
          </w:tcPr>
          <w:p w14:paraId="788C1339" w14:textId="77777777" w:rsidR="00147501" w:rsidRPr="007929E5" w:rsidRDefault="00147501" w:rsidP="00147501">
            <w:pPr>
              <w:tabs>
                <w:tab w:val="clear" w:pos="454"/>
              </w:tabs>
              <w:ind w:left="-108" w:right="99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1012" w:type="dxa"/>
          </w:tcPr>
          <w:p w14:paraId="30CA62C6" w14:textId="22170B36" w:rsidR="00147501" w:rsidRPr="007929E5" w:rsidRDefault="00147501" w:rsidP="004E6869">
            <w:pPr>
              <w:tabs>
                <w:tab w:val="clear" w:pos="227"/>
                <w:tab w:val="clear" w:pos="680"/>
                <w:tab w:val="clear" w:pos="907"/>
                <w:tab w:val="left" w:pos="72"/>
                <w:tab w:val="left" w:pos="252"/>
              </w:tabs>
              <w:ind w:left="-200" w:right="270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67" w:type="dxa"/>
          </w:tcPr>
          <w:p w14:paraId="5F3C2383" w14:textId="77777777" w:rsidR="00147501" w:rsidRPr="007929E5" w:rsidRDefault="00147501" w:rsidP="00147501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993" w:type="dxa"/>
          </w:tcPr>
          <w:p w14:paraId="212B53C6" w14:textId="03805F69" w:rsidR="00147501" w:rsidRPr="007929E5" w:rsidRDefault="00147501" w:rsidP="00147501">
            <w:pPr>
              <w:tabs>
                <w:tab w:val="clear" w:pos="227"/>
                <w:tab w:val="clear" w:pos="680"/>
                <w:tab w:val="clear" w:pos="907"/>
                <w:tab w:val="left" w:pos="72"/>
                <w:tab w:val="left" w:pos="252"/>
              </w:tabs>
              <w:ind w:left="-200" w:right="270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3" w:type="dxa"/>
          </w:tcPr>
          <w:p w14:paraId="16399E16" w14:textId="77777777" w:rsidR="00147501" w:rsidRPr="007929E5" w:rsidRDefault="00147501" w:rsidP="00147501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1079" w:type="dxa"/>
          </w:tcPr>
          <w:p w14:paraId="3B726C96" w14:textId="1D45F69E" w:rsidR="00147501" w:rsidRPr="007929E5" w:rsidRDefault="00147501" w:rsidP="00147501">
            <w:pPr>
              <w:tabs>
                <w:tab w:val="clear" w:pos="227"/>
                <w:tab w:val="clear" w:pos="680"/>
                <w:tab w:val="clear" w:pos="907"/>
                <w:tab w:val="left" w:pos="72"/>
                <w:tab w:val="left" w:pos="252"/>
              </w:tabs>
              <w:ind w:left="-200" w:right="270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</w:tcPr>
          <w:p w14:paraId="2FBC91FB" w14:textId="77777777" w:rsidR="00147501" w:rsidRPr="007929E5" w:rsidRDefault="00147501" w:rsidP="00147501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70391BB4" w14:textId="69CFD827" w:rsidR="00147501" w:rsidRPr="007929E5" w:rsidRDefault="00147501" w:rsidP="00147501">
            <w:pPr>
              <w:tabs>
                <w:tab w:val="clear" w:pos="227"/>
                <w:tab w:val="clear" w:pos="680"/>
                <w:tab w:val="clear" w:pos="907"/>
                <w:tab w:val="left" w:pos="72"/>
                <w:tab w:val="left" w:pos="252"/>
              </w:tabs>
              <w:ind w:left="-200" w:right="270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42" w:type="dxa"/>
          </w:tcPr>
          <w:p w14:paraId="59E8BA35" w14:textId="77777777" w:rsidR="00147501" w:rsidRPr="007929E5" w:rsidRDefault="00147501" w:rsidP="00147501">
            <w:pPr>
              <w:tabs>
                <w:tab w:val="clear" w:pos="454"/>
                <w:tab w:val="decimal" w:pos="436"/>
              </w:tabs>
              <w:ind w:left="-108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1081" w:type="dxa"/>
          </w:tcPr>
          <w:p w14:paraId="503C59CC" w14:textId="0DE57569" w:rsidR="00147501" w:rsidRPr="007929E5" w:rsidRDefault="00147501" w:rsidP="00147501">
            <w:pPr>
              <w:tabs>
                <w:tab w:val="clear" w:pos="227"/>
                <w:tab w:val="clear" w:pos="680"/>
                <w:tab w:val="clear" w:pos="907"/>
                <w:tab w:val="left" w:pos="72"/>
                <w:tab w:val="left" w:pos="252"/>
              </w:tabs>
              <w:ind w:left="-200" w:right="270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</w:tcPr>
          <w:p w14:paraId="364DB915" w14:textId="77777777" w:rsidR="00147501" w:rsidRPr="007929E5" w:rsidRDefault="00147501" w:rsidP="00147501">
            <w:pPr>
              <w:pStyle w:val="acctfourfigures"/>
              <w:tabs>
                <w:tab w:val="decimal" w:pos="436"/>
              </w:tabs>
              <w:spacing w:line="240" w:lineRule="atLeast"/>
              <w:ind w:left="-108" w:right="-198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1087" w:type="dxa"/>
          </w:tcPr>
          <w:p w14:paraId="5EC22987" w14:textId="64D960C8" w:rsidR="00147501" w:rsidRPr="007929E5" w:rsidRDefault="00147501" w:rsidP="00147501">
            <w:pPr>
              <w:tabs>
                <w:tab w:val="clear" w:pos="454"/>
                <w:tab w:val="clear" w:pos="680"/>
                <w:tab w:val="left" w:pos="72"/>
              </w:tabs>
              <w:ind w:left="-108" w:right="99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65,250</w:t>
            </w:r>
          </w:p>
        </w:tc>
        <w:tc>
          <w:tcPr>
            <w:tcW w:w="253" w:type="dxa"/>
          </w:tcPr>
          <w:p w14:paraId="59C00425" w14:textId="77777777" w:rsidR="00147501" w:rsidRPr="007929E5" w:rsidRDefault="00147501" w:rsidP="00147501">
            <w:pPr>
              <w:tabs>
                <w:tab w:val="clear" w:pos="454"/>
              </w:tabs>
              <w:ind w:left="-108" w:right="99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1101" w:type="dxa"/>
            <w:gridSpan w:val="2"/>
          </w:tcPr>
          <w:p w14:paraId="366BF30F" w14:textId="75152D56" w:rsidR="00147501" w:rsidRPr="007929E5" w:rsidRDefault="00147501" w:rsidP="00147501">
            <w:pPr>
              <w:tabs>
                <w:tab w:val="clear" w:pos="227"/>
                <w:tab w:val="clear" w:pos="680"/>
                <w:tab w:val="clear" w:pos="907"/>
                <w:tab w:val="left" w:pos="72"/>
                <w:tab w:val="left" w:pos="252"/>
              </w:tabs>
              <w:ind w:left="-200" w:right="270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-</w:t>
            </w:r>
          </w:p>
        </w:tc>
      </w:tr>
      <w:tr w:rsidR="00147501" w:rsidRPr="007929E5" w14:paraId="1911C4C1" w14:textId="77777777" w:rsidTr="00FA5D47">
        <w:trPr>
          <w:jc w:val="center"/>
        </w:trPr>
        <w:tc>
          <w:tcPr>
            <w:tcW w:w="4138" w:type="dxa"/>
            <w:gridSpan w:val="2"/>
            <w:hideMark/>
          </w:tcPr>
          <w:p w14:paraId="634298CB" w14:textId="77777777" w:rsidR="00147501" w:rsidRPr="007929E5" w:rsidRDefault="00147501" w:rsidP="00147501">
            <w:pPr>
              <w:ind w:right="-115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 w:hint="cs"/>
                <w:sz w:val="28"/>
                <w:szCs w:val="28"/>
                <w:cs/>
                <w:lang w:eastAsia="en-GB"/>
              </w:rPr>
              <w:t>รายได้ดอกเบี้ยจากการผ่อนชำระ</w:t>
            </w:r>
          </w:p>
        </w:tc>
        <w:tc>
          <w:tcPr>
            <w:tcW w:w="994" w:type="dxa"/>
          </w:tcPr>
          <w:p w14:paraId="0CEC7FC3" w14:textId="3E8FD72F" w:rsidR="00147501" w:rsidRPr="007929E5" w:rsidRDefault="00147501" w:rsidP="00147501">
            <w:pPr>
              <w:tabs>
                <w:tab w:val="clear" w:pos="454"/>
                <w:tab w:val="clear" w:pos="680"/>
                <w:tab w:val="left" w:pos="72"/>
              </w:tabs>
              <w:ind w:left="-108" w:right="99"/>
              <w:jc w:val="right"/>
              <w:rPr>
                <w:rFonts w:asciiTheme="minorHAnsi" w:hAnsiTheme="minorHAnsi" w:cstheme="minorHAnsi"/>
                <w:sz w:val="28"/>
                <w:szCs w:val="28"/>
                <w:cs/>
                <w:lang w:eastAsia="en-GB"/>
              </w:rPr>
            </w:pPr>
            <w:r w:rsidRPr="007929E5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111,439</w:t>
            </w:r>
          </w:p>
        </w:tc>
        <w:tc>
          <w:tcPr>
            <w:tcW w:w="249" w:type="dxa"/>
          </w:tcPr>
          <w:p w14:paraId="67EE1169" w14:textId="77777777" w:rsidR="00147501" w:rsidRPr="007929E5" w:rsidRDefault="00147501" w:rsidP="00147501">
            <w:pPr>
              <w:pStyle w:val="acctfourfigures"/>
              <w:tabs>
                <w:tab w:val="left" w:pos="227"/>
                <w:tab w:val="left" w:pos="907"/>
              </w:tabs>
              <w:spacing w:line="240" w:lineRule="atLeast"/>
              <w:ind w:left="-108" w:right="99"/>
              <w:rPr>
                <w:rFonts w:asciiTheme="minorHAnsi" w:hAnsiTheme="minorHAnsi" w:cstheme="minorHAns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012" w:type="dxa"/>
          </w:tcPr>
          <w:p w14:paraId="331EE47A" w14:textId="348E6931" w:rsidR="00147501" w:rsidRPr="007929E5" w:rsidRDefault="00147501" w:rsidP="004E686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ind w:left="-108" w:right="-10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7929E5">
              <w:rPr>
                <w:rFonts w:asciiTheme="majorHAnsi" w:hAnsiTheme="majorHAnsi" w:cstheme="majorHAnsi"/>
                <w:sz w:val="28"/>
                <w:szCs w:val="28"/>
                <w:lang w:eastAsia="en-GB"/>
              </w:rPr>
              <w:t>152,227</w:t>
            </w:r>
          </w:p>
        </w:tc>
        <w:tc>
          <w:tcPr>
            <w:tcW w:w="267" w:type="dxa"/>
          </w:tcPr>
          <w:p w14:paraId="432FF569" w14:textId="77777777" w:rsidR="00147501" w:rsidRPr="007929E5" w:rsidRDefault="00147501" w:rsidP="001475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993" w:type="dxa"/>
          </w:tcPr>
          <w:p w14:paraId="21E695DD" w14:textId="6ED8F3D1" w:rsidR="00147501" w:rsidRPr="007929E5" w:rsidRDefault="00147501" w:rsidP="00147501">
            <w:pPr>
              <w:tabs>
                <w:tab w:val="clear" w:pos="227"/>
                <w:tab w:val="clear" w:pos="680"/>
                <w:tab w:val="clear" w:pos="907"/>
                <w:tab w:val="left" w:pos="72"/>
                <w:tab w:val="left" w:pos="252"/>
              </w:tabs>
              <w:ind w:left="-200" w:right="270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3" w:type="dxa"/>
          </w:tcPr>
          <w:p w14:paraId="260FF529" w14:textId="77777777" w:rsidR="00147501" w:rsidRPr="007929E5" w:rsidRDefault="00147501" w:rsidP="001475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1079" w:type="dxa"/>
          </w:tcPr>
          <w:p w14:paraId="4D3CF05F" w14:textId="2012D940" w:rsidR="00147501" w:rsidRPr="007929E5" w:rsidRDefault="00147501" w:rsidP="00147501">
            <w:pPr>
              <w:tabs>
                <w:tab w:val="clear" w:pos="227"/>
                <w:tab w:val="clear" w:pos="680"/>
                <w:tab w:val="clear" w:pos="907"/>
                <w:tab w:val="left" w:pos="72"/>
                <w:tab w:val="left" w:pos="252"/>
              </w:tabs>
              <w:ind w:left="-200" w:right="270"/>
              <w:jc w:val="right"/>
              <w:rPr>
                <w:rFonts w:asciiTheme="minorHAnsi" w:hAnsiTheme="minorHAnsi" w:cstheme="minorHAnsi"/>
                <w:sz w:val="28"/>
                <w:szCs w:val="28"/>
                <w:cs/>
                <w:lang w:eastAsia="en-GB"/>
              </w:rPr>
            </w:pPr>
            <w:r w:rsidRPr="007929E5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</w:tcPr>
          <w:p w14:paraId="35DE5B7B" w14:textId="77777777" w:rsidR="00147501" w:rsidRPr="007929E5" w:rsidRDefault="00147501" w:rsidP="001475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1080" w:type="dxa"/>
          </w:tcPr>
          <w:p w14:paraId="2E6857E6" w14:textId="65A43A6A" w:rsidR="00147501" w:rsidRPr="007929E5" w:rsidRDefault="00147501" w:rsidP="00147501">
            <w:pPr>
              <w:tabs>
                <w:tab w:val="clear" w:pos="227"/>
                <w:tab w:val="clear" w:pos="680"/>
                <w:tab w:val="clear" w:pos="907"/>
                <w:tab w:val="left" w:pos="72"/>
                <w:tab w:val="left" w:pos="252"/>
              </w:tabs>
              <w:ind w:left="-200" w:right="270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42" w:type="dxa"/>
          </w:tcPr>
          <w:p w14:paraId="7400E0B4" w14:textId="77777777" w:rsidR="00147501" w:rsidRPr="007929E5" w:rsidRDefault="00147501" w:rsidP="00147501">
            <w:pPr>
              <w:tabs>
                <w:tab w:val="clear" w:pos="454"/>
                <w:tab w:val="decimal" w:pos="436"/>
              </w:tabs>
              <w:ind w:left="-108"/>
              <w:rPr>
                <w:rFonts w:asciiTheme="minorHAnsi" w:hAnsiTheme="minorHAnsi" w:cstheme="minorHAnsi"/>
                <w:sz w:val="28"/>
                <w:szCs w:val="28"/>
                <w:lang w:eastAsia="en-GB" w:bidi="ar-SA"/>
              </w:rPr>
            </w:pPr>
          </w:p>
        </w:tc>
        <w:tc>
          <w:tcPr>
            <w:tcW w:w="1081" w:type="dxa"/>
          </w:tcPr>
          <w:p w14:paraId="60B94489" w14:textId="36D5F3C5" w:rsidR="00147501" w:rsidRPr="007929E5" w:rsidRDefault="00147501" w:rsidP="00147501">
            <w:pPr>
              <w:tabs>
                <w:tab w:val="clear" w:pos="227"/>
                <w:tab w:val="clear" w:pos="680"/>
                <w:tab w:val="clear" w:pos="907"/>
                <w:tab w:val="left" w:pos="72"/>
                <w:tab w:val="left" w:pos="252"/>
              </w:tabs>
              <w:ind w:left="-200" w:right="270"/>
              <w:jc w:val="right"/>
              <w:rPr>
                <w:rFonts w:asciiTheme="minorHAnsi" w:hAnsiTheme="minorHAnsi" w:cstheme="minorHAnsi"/>
                <w:sz w:val="28"/>
                <w:szCs w:val="28"/>
                <w:rtl/>
                <w:lang w:eastAsia="en-GB"/>
              </w:rPr>
            </w:pPr>
            <w:r w:rsidRPr="007929E5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</w:tcPr>
          <w:p w14:paraId="3E873262" w14:textId="77777777" w:rsidR="00147501" w:rsidRPr="007929E5" w:rsidRDefault="00147501" w:rsidP="00147501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1087" w:type="dxa"/>
          </w:tcPr>
          <w:p w14:paraId="63A4A1AE" w14:textId="4DBB9EBA" w:rsidR="00147501" w:rsidRPr="007929E5" w:rsidRDefault="00147501" w:rsidP="00147501">
            <w:pPr>
              <w:tabs>
                <w:tab w:val="clear" w:pos="454"/>
                <w:tab w:val="clear" w:pos="680"/>
                <w:tab w:val="left" w:pos="72"/>
              </w:tabs>
              <w:ind w:left="-108" w:right="99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111,439</w:t>
            </w:r>
          </w:p>
        </w:tc>
        <w:tc>
          <w:tcPr>
            <w:tcW w:w="253" w:type="dxa"/>
          </w:tcPr>
          <w:p w14:paraId="3DDB8660" w14:textId="77777777" w:rsidR="00147501" w:rsidRPr="007929E5" w:rsidRDefault="00147501" w:rsidP="00147501">
            <w:pPr>
              <w:pStyle w:val="acctfourfigures"/>
              <w:tabs>
                <w:tab w:val="left" w:pos="227"/>
                <w:tab w:val="left" w:pos="907"/>
              </w:tabs>
              <w:spacing w:line="240" w:lineRule="atLeast"/>
              <w:ind w:left="-108" w:right="99"/>
              <w:rPr>
                <w:rFonts w:asciiTheme="minorHAnsi" w:hAnsiTheme="minorHAnsi" w:cstheme="minorHAns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101" w:type="dxa"/>
            <w:gridSpan w:val="2"/>
          </w:tcPr>
          <w:p w14:paraId="29BED583" w14:textId="6BCEED3A" w:rsidR="00147501" w:rsidRPr="007929E5" w:rsidRDefault="00147501" w:rsidP="00147501">
            <w:pPr>
              <w:tabs>
                <w:tab w:val="clear" w:pos="454"/>
                <w:tab w:val="decimal" w:pos="436"/>
              </w:tabs>
              <w:ind w:left="-108" w:right="99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7929E5">
              <w:rPr>
                <w:rFonts w:asciiTheme="majorHAnsi" w:hAnsiTheme="majorHAnsi" w:cstheme="majorHAnsi"/>
                <w:sz w:val="28"/>
                <w:szCs w:val="28"/>
                <w:lang w:eastAsia="en-GB"/>
              </w:rPr>
              <w:t>152,227</w:t>
            </w:r>
          </w:p>
        </w:tc>
      </w:tr>
      <w:tr w:rsidR="00147501" w:rsidRPr="007929E5" w14:paraId="18CE046F" w14:textId="77777777" w:rsidTr="00FA5D47">
        <w:trPr>
          <w:jc w:val="center"/>
        </w:trPr>
        <w:tc>
          <w:tcPr>
            <w:tcW w:w="4138" w:type="dxa"/>
            <w:gridSpan w:val="2"/>
            <w:hideMark/>
          </w:tcPr>
          <w:p w14:paraId="59B5E280" w14:textId="77777777" w:rsidR="00147501" w:rsidRPr="007929E5" w:rsidRDefault="00147501" w:rsidP="00147501">
            <w:pPr>
              <w:ind w:right="-115"/>
              <w:rPr>
                <w:rFonts w:asciiTheme="minorHAnsi" w:hAnsiTheme="minorHAnsi" w:cstheme="minorHAnsi"/>
                <w:sz w:val="28"/>
                <w:szCs w:val="28"/>
                <w:lang w:eastAsia="en-GB" w:bidi="ar-SA"/>
              </w:rPr>
            </w:pPr>
            <w:r w:rsidRPr="007929E5">
              <w:rPr>
                <w:rFonts w:asciiTheme="minorHAnsi" w:hAnsiTheme="minorHAnsi" w:cstheme="minorHAnsi" w:hint="cs"/>
                <w:sz w:val="28"/>
                <w:szCs w:val="28"/>
                <w:cs/>
                <w:lang w:eastAsia="en-GB"/>
              </w:rPr>
              <w:t>อื่นๆ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BF1FCB" w14:textId="6393D833" w:rsidR="00147501" w:rsidRPr="007929E5" w:rsidRDefault="00147501" w:rsidP="00147501">
            <w:pPr>
              <w:tabs>
                <w:tab w:val="clear" w:pos="454"/>
                <w:tab w:val="clear" w:pos="680"/>
                <w:tab w:val="left" w:pos="72"/>
              </w:tabs>
              <w:ind w:left="-108" w:right="99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47,058</w:t>
            </w:r>
          </w:p>
        </w:tc>
        <w:tc>
          <w:tcPr>
            <w:tcW w:w="249" w:type="dxa"/>
          </w:tcPr>
          <w:p w14:paraId="0C3379AE" w14:textId="77777777" w:rsidR="00147501" w:rsidRPr="007929E5" w:rsidRDefault="00147501" w:rsidP="00147501">
            <w:pPr>
              <w:pStyle w:val="acctfourfigures"/>
              <w:tabs>
                <w:tab w:val="decimal" w:pos="436"/>
              </w:tabs>
              <w:spacing w:line="240" w:lineRule="atLeast"/>
              <w:ind w:left="-79" w:right="99"/>
              <w:rPr>
                <w:rFonts w:asciiTheme="minorHAnsi" w:hAnsiTheme="minorHAnsi" w:cstheme="minorHAns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CFADE7" w14:textId="3D420F20" w:rsidR="00147501" w:rsidRPr="007929E5" w:rsidRDefault="00147501" w:rsidP="004E686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ind w:left="-108" w:right="-10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15,424</w:t>
            </w:r>
          </w:p>
        </w:tc>
        <w:tc>
          <w:tcPr>
            <w:tcW w:w="267" w:type="dxa"/>
          </w:tcPr>
          <w:p w14:paraId="134F3869" w14:textId="77777777" w:rsidR="00147501" w:rsidRPr="007929E5" w:rsidRDefault="00147501" w:rsidP="00147501">
            <w:pPr>
              <w:pStyle w:val="acctfourfigures"/>
              <w:tabs>
                <w:tab w:val="decimal" w:pos="436"/>
                <w:tab w:val="left" w:pos="680"/>
              </w:tabs>
              <w:spacing w:line="240" w:lineRule="atLeast"/>
              <w:ind w:left="-79" w:right="99"/>
              <w:rPr>
                <w:rFonts w:asciiTheme="minorHAnsi" w:hAnsiTheme="minorHAnsi" w:cstheme="minorHAns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33BE2D" w14:textId="140E8D5E" w:rsidR="00147501" w:rsidRPr="007929E5" w:rsidRDefault="00147501" w:rsidP="00147501">
            <w:pPr>
              <w:tabs>
                <w:tab w:val="clear" w:pos="227"/>
                <w:tab w:val="clear" w:pos="680"/>
                <w:tab w:val="clear" w:pos="907"/>
                <w:tab w:val="left" w:pos="72"/>
                <w:tab w:val="left" w:pos="252"/>
              </w:tabs>
              <w:ind w:left="-200" w:right="270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3" w:type="dxa"/>
          </w:tcPr>
          <w:p w14:paraId="1913C0BB" w14:textId="77777777" w:rsidR="00147501" w:rsidRPr="007929E5" w:rsidRDefault="00147501" w:rsidP="00147501">
            <w:pPr>
              <w:pStyle w:val="acctfourfigures"/>
              <w:tabs>
                <w:tab w:val="left" w:pos="72"/>
                <w:tab w:val="left" w:pos="252"/>
                <w:tab w:val="left" w:pos="430"/>
              </w:tabs>
              <w:spacing w:line="240" w:lineRule="atLeast"/>
              <w:ind w:left="-200" w:right="270"/>
              <w:rPr>
                <w:rFonts w:asciiTheme="minorHAnsi" w:hAnsiTheme="minorHAnsi" w:cstheme="minorHAns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D58D7E" w14:textId="0E253B87" w:rsidR="00147501" w:rsidRPr="007929E5" w:rsidRDefault="00147501" w:rsidP="00147501">
            <w:pPr>
              <w:tabs>
                <w:tab w:val="clear" w:pos="227"/>
                <w:tab w:val="clear" w:pos="680"/>
                <w:tab w:val="clear" w:pos="907"/>
                <w:tab w:val="left" w:pos="72"/>
                <w:tab w:val="left" w:pos="252"/>
              </w:tabs>
              <w:ind w:left="-200" w:right="270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</w:tcPr>
          <w:p w14:paraId="0CA1E029" w14:textId="77777777" w:rsidR="00147501" w:rsidRPr="007929E5" w:rsidRDefault="00147501" w:rsidP="001475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214004" w14:textId="6861E413" w:rsidR="00147501" w:rsidRPr="007929E5" w:rsidRDefault="00147501" w:rsidP="00147501">
            <w:pPr>
              <w:tabs>
                <w:tab w:val="clear" w:pos="227"/>
                <w:tab w:val="clear" w:pos="680"/>
                <w:tab w:val="clear" w:pos="907"/>
                <w:tab w:val="left" w:pos="72"/>
                <w:tab w:val="left" w:pos="252"/>
              </w:tabs>
              <w:ind w:left="-200" w:right="270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42" w:type="dxa"/>
          </w:tcPr>
          <w:p w14:paraId="4BA198FE" w14:textId="77777777" w:rsidR="00147501" w:rsidRPr="007929E5" w:rsidRDefault="00147501" w:rsidP="00147501">
            <w:pPr>
              <w:tabs>
                <w:tab w:val="clear" w:pos="454"/>
                <w:tab w:val="decimal" w:pos="436"/>
              </w:tabs>
              <w:ind w:left="-108"/>
              <w:rPr>
                <w:rFonts w:asciiTheme="minorHAnsi" w:hAnsiTheme="minorHAnsi" w:cstheme="minorHAnsi"/>
                <w:sz w:val="28"/>
                <w:szCs w:val="28"/>
                <w:lang w:eastAsia="en-GB" w:bidi="ar-SA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772351" w14:textId="5DE94F38" w:rsidR="00147501" w:rsidRPr="007929E5" w:rsidRDefault="00147501" w:rsidP="00147501">
            <w:pPr>
              <w:tabs>
                <w:tab w:val="clear" w:pos="227"/>
                <w:tab w:val="clear" w:pos="680"/>
                <w:tab w:val="clear" w:pos="907"/>
                <w:tab w:val="left" w:pos="72"/>
                <w:tab w:val="left" w:pos="252"/>
              </w:tabs>
              <w:ind w:left="-200" w:right="270"/>
              <w:jc w:val="right"/>
              <w:rPr>
                <w:rFonts w:asciiTheme="minorHAnsi" w:hAnsiTheme="minorHAnsi" w:cstheme="minorHAnsi"/>
                <w:sz w:val="28"/>
                <w:szCs w:val="28"/>
                <w:rtl/>
                <w:lang w:eastAsia="en-GB"/>
              </w:rPr>
            </w:pPr>
            <w:r w:rsidRPr="007929E5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</w:tcPr>
          <w:p w14:paraId="22928224" w14:textId="77777777" w:rsidR="00147501" w:rsidRPr="007929E5" w:rsidRDefault="00147501" w:rsidP="00147501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975CE4" w14:textId="6EE1B771" w:rsidR="00147501" w:rsidRPr="007929E5" w:rsidRDefault="00147501" w:rsidP="00147501">
            <w:pPr>
              <w:tabs>
                <w:tab w:val="clear" w:pos="454"/>
                <w:tab w:val="clear" w:pos="680"/>
                <w:tab w:val="left" w:pos="72"/>
              </w:tabs>
              <w:ind w:left="-108" w:right="99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47,058</w:t>
            </w:r>
          </w:p>
        </w:tc>
        <w:tc>
          <w:tcPr>
            <w:tcW w:w="253" w:type="dxa"/>
          </w:tcPr>
          <w:p w14:paraId="6ED39169" w14:textId="77777777" w:rsidR="00147501" w:rsidRPr="007929E5" w:rsidRDefault="00147501" w:rsidP="00147501">
            <w:pPr>
              <w:pStyle w:val="acctfourfigures"/>
              <w:tabs>
                <w:tab w:val="decimal" w:pos="436"/>
              </w:tabs>
              <w:spacing w:line="240" w:lineRule="atLeast"/>
              <w:ind w:left="-79" w:right="99"/>
              <w:rPr>
                <w:rFonts w:asciiTheme="minorHAnsi" w:hAnsiTheme="minorHAnsi" w:cstheme="minorHAns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7E4947" w14:textId="675C5500" w:rsidR="00147501" w:rsidRPr="007929E5" w:rsidRDefault="00147501" w:rsidP="00147501">
            <w:pPr>
              <w:tabs>
                <w:tab w:val="clear" w:pos="454"/>
                <w:tab w:val="decimal" w:pos="436"/>
              </w:tabs>
              <w:ind w:left="-108" w:right="99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15,424</w:t>
            </w:r>
          </w:p>
        </w:tc>
      </w:tr>
      <w:tr w:rsidR="00147501" w:rsidRPr="007929E5" w14:paraId="79503AE9" w14:textId="77777777" w:rsidTr="00FA5D47">
        <w:trPr>
          <w:jc w:val="center"/>
        </w:trPr>
        <w:tc>
          <w:tcPr>
            <w:tcW w:w="4138" w:type="dxa"/>
            <w:gridSpan w:val="2"/>
            <w:hideMark/>
          </w:tcPr>
          <w:p w14:paraId="328CCF6C" w14:textId="77777777" w:rsidR="00147501" w:rsidRPr="007929E5" w:rsidRDefault="00147501" w:rsidP="00147501">
            <w:pPr>
              <w:ind w:right="-115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 w:bidi="ar-SA"/>
              </w:rPr>
            </w:pPr>
            <w:r w:rsidRPr="007929E5">
              <w:rPr>
                <w:rFonts w:asciiTheme="minorHAnsi" w:hAnsiTheme="minorHAnsi" w:cstheme="minorHAnsi" w:hint="cs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FE2572" w14:textId="43A6E815" w:rsidR="00147501" w:rsidRPr="007929E5" w:rsidRDefault="00147501" w:rsidP="00147501">
            <w:pPr>
              <w:tabs>
                <w:tab w:val="clear" w:pos="454"/>
                <w:tab w:val="clear" w:pos="680"/>
                <w:tab w:val="clear" w:pos="907"/>
                <w:tab w:val="left" w:pos="72"/>
                <w:tab w:val="left" w:pos="428"/>
                <w:tab w:val="left" w:pos="611"/>
              </w:tabs>
              <w:ind w:left="-108" w:right="95"/>
              <w:jc w:val="right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  <w:t>886,636</w:t>
            </w:r>
          </w:p>
        </w:tc>
        <w:tc>
          <w:tcPr>
            <w:tcW w:w="249" w:type="dxa"/>
          </w:tcPr>
          <w:p w14:paraId="56EF5DA1" w14:textId="77777777" w:rsidR="00147501" w:rsidRPr="007929E5" w:rsidRDefault="00147501" w:rsidP="00147501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 w:bidi="th-TH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E7D3D0" w14:textId="736B4E85" w:rsidR="00147501" w:rsidRPr="007929E5" w:rsidRDefault="00147501" w:rsidP="004E686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ind w:left="-108" w:right="-10"/>
              <w:jc w:val="right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  <w:t>1,150,751</w:t>
            </w:r>
          </w:p>
        </w:tc>
        <w:tc>
          <w:tcPr>
            <w:tcW w:w="267" w:type="dxa"/>
          </w:tcPr>
          <w:p w14:paraId="53B5A2BC" w14:textId="77777777" w:rsidR="00147501" w:rsidRPr="007929E5" w:rsidRDefault="00147501" w:rsidP="001475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30EDC5" w14:textId="0D520D1E" w:rsidR="00147501" w:rsidRPr="007929E5" w:rsidRDefault="00147501" w:rsidP="00147501">
            <w:pPr>
              <w:tabs>
                <w:tab w:val="clear" w:pos="227"/>
                <w:tab w:val="clear" w:pos="680"/>
                <w:tab w:val="clear" w:pos="907"/>
                <w:tab w:val="left" w:pos="72"/>
                <w:tab w:val="left" w:pos="252"/>
              </w:tabs>
              <w:ind w:left="-200" w:right="270"/>
              <w:jc w:val="right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3" w:type="dxa"/>
            <w:vAlign w:val="bottom"/>
          </w:tcPr>
          <w:p w14:paraId="421E98D9" w14:textId="77777777" w:rsidR="00147501" w:rsidRPr="007929E5" w:rsidRDefault="00147501" w:rsidP="00147501">
            <w:pPr>
              <w:pStyle w:val="acctfourfigures"/>
              <w:tabs>
                <w:tab w:val="left" w:pos="72"/>
                <w:tab w:val="left" w:pos="252"/>
                <w:tab w:val="left" w:pos="430"/>
              </w:tabs>
              <w:spacing w:line="240" w:lineRule="atLeast"/>
              <w:ind w:left="-200" w:right="270"/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DAA775" w14:textId="45696443" w:rsidR="00147501" w:rsidRPr="007929E5" w:rsidRDefault="00147501" w:rsidP="00147501">
            <w:pPr>
              <w:tabs>
                <w:tab w:val="clear" w:pos="227"/>
                <w:tab w:val="clear" w:pos="680"/>
                <w:tab w:val="clear" w:pos="907"/>
                <w:tab w:val="left" w:pos="72"/>
                <w:tab w:val="left" w:pos="252"/>
              </w:tabs>
              <w:ind w:left="-200" w:right="270"/>
              <w:jc w:val="right"/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eastAsia="en-GB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2156F930" w14:textId="77777777" w:rsidR="00147501" w:rsidRPr="007929E5" w:rsidRDefault="00147501" w:rsidP="001475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A27D6E" w14:textId="0E779881" w:rsidR="00147501" w:rsidRPr="007929E5" w:rsidRDefault="00147501" w:rsidP="00147501">
            <w:pPr>
              <w:tabs>
                <w:tab w:val="clear" w:pos="227"/>
                <w:tab w:val="clear" w:pos="680"/>
                <w:tab w:val="clear" w:pos="907"/>
                <w:tab w:val="left" w:pos="72"/>
                <w:tab w:val="left" w:pos="252"/>
              </w:tabs>
              <w:ind w:left="-200" w:right="270"/>
              <w:jc w:val="right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42" w:type="dxa"/>
            <w:vAlign w:val="bottom"/>
          </w:tcPr>
          <w:p w14:paraId="14B2BA62" w14:textId="77777777" w:rsidR="00147501" w:rsidRPr="007929E5" w:rsidRDefault="00147501" w:rsidP="00147501">
            <w:pPr>
              <w:tabs>
                <w:tab w:val="clear" w:pos="454"/>
                <w:tab w:val="decimal" w:pos="436"/>
              </w:tabs>
              <w:ind w:left="-108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 w:bidi="ar-SA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A4F7C7" w14:textId="5A910F01" w:rsidR="00147501" w:rsidRPr="007929E5" w:rsidRDefault="00147501" w:rsidP="00147501">
            <w:pPr>
              <w:tabs>
                <w:tab w:val="clear" w:pos="227"/>
                <w:tab w:val="clear" w:pos="680"/>
                <w:tab w:val="clear" w:pos="907"/>
                <w:tab w:val="left" w:pos="72"/>
                <w:tab w:val="left" w:pos="252"/>
              </w:tabs>
              <w:ind w:left="-200" w:right="270"/>
              <w:jc w:val="right"/>
              <w:rPr>
                <w:rFonts w:asciiTheme="minorHAnsi" w:hAnsiTheme="minorHAnsi" w:cstheme="minorHAnsi"/>
                <w:b/>
                <w:bCs/>
                <w:sz w:val="28"/>
                <w:szCs w:val="28"/>
                <w:rtl/>
                <w:lang w:eastAsia="en-GB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</w:tcPr>
          <w:p w14:paraId="7EC24D47" w14:textId="77777777" w:rsidR="00147501" w:rsidRPr="007929E5" w:rsidRDefault="00147501" w:rsidP="00147501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 w:bidi="th-TH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1BA1A3" w14:textId="7F92DD88" w:rsidR="00147501" w:rsidRPr="007929E5" w:rsidRDefault="00147501" w:rsidP="00147501">
            <w:pPr>
              <w:tabs>
                <w:tab w:val="clear" w:pos="454"/>
                <w:tab w:val="clear" w:pos="680"/>
                <w:tab w:val="clear" w:pos="907"/>
                <w:tab w:val="left" w:pos="72"/>
                <w:tab w:val="left" w:pos="428"/>
                <w:tab w:val="left" w:pos="611"/>
              </w:tabs>
              <w:ind w:left="-108" w:right="95"/>
              <w:jc w:val="right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  <w:t>886,636</w:t>
            </w:r>
          </w:p>
        </w:tc>
        <w:tc>
          <w:tcPr>
            <w:tcW w:w="253" w:type="dxa"/>
          </w:tcPr>
          <w:p w14:paraId="6214EC5D" w14:textId="77777777" w:rsidR="00147501" w:rsidRPr="007929E5" w:rsidRDefault="00147501" w:rsidP="00147501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 w:bidi="th-TH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BC9941" w14:textId="16FF7CBE" w:rsidR="00147501" w:rsidRPr="007929E5" w:rsidRDefault="00147501" w:rsidP="00147501">
            <w:pPr>
              <w:tabs>
                <w:tab w:val="clear" w:pos="454"/>
                <w:tab w:val="decimal" w:pos="436"/>
              </w:tabs>
              <w:ind w:left="-108" w:right="99"/>
              <w:jc w:val="right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  <w:t>1,150,751</w:t>
            </w:r>
          </w:p>
        </w:tc>
      </w:tr>
      <w:tr w:rsidR="001154F3" w:rsidRPr="007929E5" w14:paraId="2AF10628" w14:textId="77777777" w:rsidTr="00FA5D47">
        <w:trPr>
          <w:trHeight w:val="253"/>
          <w:jc w:val="center"/>
        </w:trPr>
        <w:tc>
          <w:tcPr>
            <w:tcW w:w="4122" w:type="dxa"/>
          </w:tcPr>
          <w:p w14:paraId="15F0F6DB" w14:textId="77777777" w:rsidR="001154F3" w:rsidRPr="007929E5" w:rsidRDefault="001154F3" w:rsidP="001154F3">
            <w:pPr>
              <w:pStyle w:val="NoSpacing"/>
              <w:rPr>
                <w:rFonts w:asciiTheme="minorHAnsi" w:hAnsiTheme="minorHAnsi" w:cstheme="minorHAnsi"/>
                <w:sz w:val="16"/>
                <w:szCs w:val="16"/>
                <w:lang w:eastAsia="en-GB" w:bidi="ar-SA"/>
              </w:rPr>
            </w:pPr>
          </w:p>
        </w:tc>
        <w:tc>
          <w:tcPr>
            <w:tcW w:w="1010" w:type="dxa"/>
            <w:gridSpan w:val="2"/>
          </w:tcPr>
          <w:p w14:paraId="583AECEC" w14:textId="77777777" w:rsidR="001154F3" w:rsidRPr="007929E5" w:rsidRDefault="001154F3" w:rsidP="001154F3">
            <w:pPr>
              <w:pStyle w:val="NoSpacing"/>
              <w:ind w:right="99"/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249" w:type="dxa"/>
          </w:tcPr>
          <w:p w14:paraId="67A010DE" w14:textId="77777777" w:rsidR="001154F3" w:rsidRPr="007929E5" w:rsidRDefault="001154F3" w:rsidP="001154F3">
            <w:pPr>
              <w:pStyle w:val="NoSpacing"/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012" w:type="dxa"/>
          </w:tcPr>
          <w:p w14:paraId="02B40D83" w14:textId="77777777" w:rsidR="001154F3" w:rsidRPr="007929E5" w:rsidRDefault="001154F3" w:rsidP="001154F3">
            <w:pPr>
              <w:pStyle w:val="NoSpacing"/>
              <w:ind w:right="99"/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267" w:type="dxa"/>
          </w:tcPr>
          <w:p w14:paraId="50770D8A" w14:textId="77777777" w:rsidR="001154F3" w:rsidRPr="007929E5" w:rsidRDefault="001154F3" w:rsidP="001154F3">
            <w:pPr>
              <w:pStyle w:val="NoSpacing"/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993" w:type="dxa"/>
          </w:tcPr>
          <w:p w14:paraId="024F54C2" w14:textId="77777777" w:rsidR="001154F3" w:rsidRPr="007929E5" w:rsidRDefault="001154F3" w:rsidP="001154F3">
            <w:pPr>
              <w:pStyle w:val="NoSpacing"/>
              <w:tabs>
                <w:tab w:val="clear" w:pos="907"/>
                <w:tab w:val="left" w:pos="858"/>
              </w:tabs>
              <w:ind w:right="99"/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273" w:type="dxa"/>
          </w:tcPr>
          <w:p w14:paraId="387356FE" w14:textId="77777777" w:rsidR="001154F3" w:rsidRPr="007929E5" w:rsidRDefault="001154F3" w:rsidP="001154F3">
            <w:pPr>
              <w:pStyle w:val="NoSpacing"/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079" w:type="dxa"/>
          </w:tcPr>
          <w:p w14:paraId="3BDD10D0" w14:textId="77777777" w:rsidR="001154F3" w:rsidRPr="007929E5" w:rsidRDefault="001154F3" w:rsidP="001154F3">
            <w:pPr>
              <w:pStyle w:val="NoSpacing"/>
              <w:tabs>
                <w:tab w:val="clear" w:pos="907"/>
                <w:tab w:val="left" w:pos="858"/>
              </w:tabs>
              <w:ind w:right="99"/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270" w:type="dxa"/>
          </w:tcPr>
          <w:p w14:paraId="2ADAD16F" w14:textId="77777777" w:rsidR="001154F3" w:rsidRPr="007929E5" w:rsidRDefault="001154F3" w:rsidP="001154F3">
            <w:pPr>
              <w:pStyle w:val="NoSpacing"/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080" w:type="dxa"/>
          </w:tcPr>
          <w:p w14:paraId="27A148F2" w14:textId="77777777" w:rsidR="001154F3" w:rsidRPr="007929E5" w:rsidRDefault="001154F3" w:rsidP="001154F3">
            <w:pPr>
              <w:tabs>
                <w:tab w:val="clear" w:pos="227"/>
                <w:tab w:val="clear" w:pos="680"/>
                <w:tab w:val="clear" w:pos="907"/>
                <w:tab w:val="left" w:pos="72"/>
                <w:tab w:val="left" w:pos="252"/>
              </w:tabs>
              <w:ind w:left="-200" w:right="270"/>
              <w:jc w:val="right"/>
              <w:rPr>
                <w:rFonts w:asciiTheme="minorHAnsi" w:hAnsiTheme="minorHAnsi" w:cstheme="minorHAnsi"/>
                <w:sz w:val="16"/>
                <w:szCs w:val="16"/>
                <w:lang w:eastAsia="en-GB"/>
              </w:rPr>
            </w:pPr>
          </w:p>
        </w:tc>
        <w:tc>
          <w:tcPr>
            <w:tcW w:w="242" w:type="dxa"/>
          </w:tcPr>
          <w:p w14:paraId="71783989" w14:textId="77777777" w:rsidR="001154F3" w:rsidRPr="007929E5" w:rsidRDefault="001154F3" w:rsidP="001154F3">
            <w:pPr>
              <w:pStyle w:val="NoSpacing"/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081" w:type="dxa"/>
          </w:tcPr>
          <w:p w14:paraId="2C4443DE" w14:textId="77777777" w:rsidR="001154F3" w:rsidRPr="007929E5" w:rsidRDefault="001154F3" w:rsidP="001154F3">
            <w:pPr>
              <w:pStyle w:val="NoSpacing"/>
              <w:tabs>
                <w:tab w:val="clear" w:pos="907"/>
                <w:tab w:val="left" w:pos="858"/>
              </w:tabs>
              <w:ind w:right="99"/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236" w:type="dxa"/>
          </w:tcPr>
          <w:p w14:paraId="51EC624E" w14:textId="77777777" w:rsidR="001154F3" w:rsidRPr="007929E5" w:rsidRDefault="001154F3" w:rsidP="001154F3">
            <w:pPr>
              <w:pStyle w:val="NoSpacing"/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087" w:type="dxa"/>
          </w:tcPr>
          <w:p w14:paraId="74842F30" w14:textId="77777777" w:rsidR="001154F3" w:rsidRPr="007929E5" w:rsidRDefault="001154F3" w:rsidP="001154F3">
            <w:pPr>
              <w:pStyle w:val="NoSpacing"/>
              <w:ind w:right="99"/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253" w:type="dxa"/>
          </w:tcPr>
          <w:p w14:paraId="0E133103" w14:textId="77777777" w:rsidR="001154F3" w:rsidRPr="007929E5" w:rsidRDefault="001154F3" w:rsidP="001154F3">
            <w:pPr>
              <w:pStyle w:val="NoSpacing"/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01" w:type="dxa"/>
            <w:gridSpan w:val="2"/>
          </w:tcPr>
          <w:p w14:paraId="114BFB36" w14:textId="77777777" w:rsidR="001154F3" w:rsidRPr="007929E5" w:rsidRDefault="001154F3" w:rsidP="001154F3">
            <w:pPr>
              <w:pStyle w:val="NoSpacing"/>
              <w:ind w:right="135"/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1154F3" w:rsidRPr="007929E5" w14:paraId="42505E14" w14:textId="77777777" w:rsidTr="00FA5D47">
        <w:trPr>
          <w:jc w:val="center"/>
        </w:trPr>
        <w:tc>
          <w:tcPr>
            <w:tcW w:w="4122" w:type="dxa"/>
            <w:hideMark/>
          </w:tcPr>
          <w:p w14:paraId="7B860791" w14:textId="77777777" w:rsidR="001154F3" w:rsidRPr="007929E5" w:rsidRDefault="001154F3" w:rsidP="001154F3">
            <w:pPr>
              <w:ind w:left="72" w:right="-115" w:hanging="72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 w:hint="cs"/>
                <w:b/>
                <w:bCs/>
                <w:sz w:val="28"/>
                <w:szCs w:val="28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010" w:type="dxa"/>
            <w:gridSpan w:val="2"/>
          </w:tcPr>
          <w:p w14:paraId="5FDD3A1D" w14:textId="77777777" w:rsidR="001154F3" w:rsidRPr="007929E5" w:rsidRDefault="001154F3" w:rsidP="001154F3">
            <w:pPr>
              <w:pStyle w:val="acctfourfigures"/>
              <w:tabs>
                <w:tab w:val="decimal" w:pos="436"/>
              </w:tabs>
              <w:spacing w:line="240" w:lineRule="atLeast"/>
              <w:ind w:left="-79" w:right="99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249" w:type="dxa"/>
          </w:tcPr>
          <w:p w14:paraId="450B4EDD" w14:textId="77777777" w:rsidR="001154F3" w:rsidRPr="007929E5" w:rsidRDefault="001154F3" w:rsidP="001154F3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1012" w:type="dxa"/>
          </w:tcPr>
          <w:p w14:paraId="5DDD5671" w14:textId="77777777" w:rsidR="001154F3" w:rsidRPr="007929E5" w:rsidRDefault="001154F3" w:rsidP="001154F3">
            <w:pPr>
              <w:pStyle w:val="acctfourfigures"/>
              <w:tabs>
                <w:tab w:val="decimal" w:pos="436"/>
              </w:tabs>
              <w:spacing w:line="240" w:lineRule="atLeast"/>
              <w:ind w:left="-79" w:right="99"/>
              <w:rPr>
                <w:rFonts w:asciiTheme="minorHAnsi" w:hAnsiTheme="minorHAnsi" w:cstheme="minorHAns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267" w:type="dxa"/>
          </w:tcPr>
          <w:p w14:paraId="0F4A04F2" w14:textId="77777777" w:rsidR="001154F3" w:rsidRPr="007929E5" w:rsidRDefault="001154F3" w:rsidP="001154F3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993" w:type="dxa"/>
          </w:tcPr>
          <w:p w14:paraId="25AC6DDD" w14:textId="77777777" w:rsidR="001154F3" w:rsidRPr="007929E5" w:rsidRDefault="001154F3" w:rsidP="001154F3">
            <w:pPr>
              <w:pStyle w:val="acctfourfigures"/>
              <w:tabs>
                <w:tab w:val="decimal" w:pos="436"/>
                <w:tab w:val="left" w:pos="858"/>
              </w:tabs>
              <w:spacing w:line="240" w:lineRule="atLeast"/>
              <w:ind w:left="-79" w:right="99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273" w:type="dxa"/>
          </w:tcPr>
          <w:p w14:paraId="62FF88BB" w14:textId="77777777" w:rsidR="001154F3" w:rsidRPr="007929E5" w:rsidRDefault="001154F3" w:rsidP="001154F3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inorHAnsi" w:hAnsiTheme="minorHAnsi" w:cstheme="minorHAns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079" w:type="dxa"/>
          </w:tcPr>
          <w:p w14:paraId="002D58C9" w14:textId="77777777" w:rsidR="001154F3" w:rsidRPr="007929E5" w:rsidRDefault="001154F3" w:rsidP="001154F3">
            <w:pPr>
              <w:pStyle w:val="acctfourfigures"/>
              <w:tabs>
                <w:tab w:val="decimal" w:pos="436"/>
                <w:tab w:val="left" w:pos="858"/>
              </w:tabs>
              <w:spacing w:line="240" w:lineRule="atLeast"/>
              <w:ind w:left="-79" w:right="99"/>
              <w:rPr>
                <w:rFonts w:asciiTheme="minorHAnsi" w:hAnsiTheme="minorHAnsi" w:cstheme="minorHAns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270" w:type="dxa"/>
          </w:tcPr>
          <w:p w14:paraId="66B3CB3E" w14:textId="77777777" w:rsidR="001154F3" w:rsidRPr="007929E5" w:rsidRDefault="001154F3" w:rsidP="001154F3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inorHAnsi" w:hAnsiTheme="minorHAnsi" w:cstheme="minorHAns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080" w:type="dxa"/>
          </w:tcPr>
          <w:p w14:paraId="1A88FA85" w14:textId="77777777" w:rsidR="001154F3" w:rsidRPr="007929E5" w:rsidRDefault="001154F3" w:rsidP="001154F3">
            <w:pPr>
              <w:tabs>
                <w:tab w:val="clear" w:pos="227"/>
                <w:tab w:val="clear" w:pos="680"/>
                <w:tab w:val="clear" w:pos="907"/>
                <w:tab w:val="left" w:pos="72"/>
                <w:tab w:val="left" w:pos="252"/>
              </w:tabs>
              <w:ind w:left="-200" w:right="270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242" w:type="dxa"/>
          </w:tcPr>
          <w:p w14:paraId="13FF7EE2" w14:textId="77777777" w:rsidR="001154F3" w:rsidRPr="007929E5" w:rsidRDefault="001154F3" w:rsidP="001154F3">
            <w:pPr>
              <w:tabs>
                <w:tab w:val="clear" w:pos="454"/>
                <w:tab w:val="decimal" w:pos="436"/>
              </w:tabs>
              <w:ind w:left="-108"/>
              <w:rPr>
                <w:rFonts w:asciiTheme="minorHAnsi" w:hAnsiTheme="minorHAnsi" w:cstheme="minorHAnsi"/>
                <w:sz w:val="28"/>
                <w:szCs w:val="28"/>
                <w:cs/>
                <w:lang w:eastAsia="en-GB" w:bidi="ar-SA"/>
              </w:rPr>
            </w:pPr>
          </w:p>
        </w:tc>
        <w:tc>
          <w:tcPr>
            <w:tcW w:w="1081" w:type="dxa"/>
          </w:tcPr>
          <w:p w14:paraId="4BB37147" w14:textId="77777777" w:rsidR="001154F3" w:rsidRPr="007929E5" w:rsidRDefault="001154F3" w:rsidP="001154F3">
            <w:pPr>
              <w:pStyle w:val="acctfourfigures"/>
              <w:tabs>
                <w:tab w:val="decimal" w:pos="436"/>
                <w:tab w:val="left" w:pos="858"/>
              </w:tabs>
              <w:spacing w:line="240" w:lineRule="atLeast"/>
              <w:ind w:left="-79" w:right="99"/>
              <w:rPr>
                <w:rFonts w:asciiTheme="minorHAnsi" w:hAnsiTheme="minorHAnsi" w:cstheme="minorHAnsi"/>
                <w:sz w:val="28"/>
                <w:szCs w:val="28"/>
                <w:rtl/>
                <w:lang w:eastAsia="en-GB" w:bidi="th-TH"/>
              </w:rPr>
            </w:pPr>
          </w:p>
        </w:tc>
        <w:tc>
          <w:tcPr>
            <w:tcW w:w="236" w:type="dxa"/>
          </w:tcPr>
          <w:p w14:paraId="3E0D8E14" w14:textId="77777777" w:rsidR="001154F3" w:rsidRPr="007929E5" w:rsidRDefault="001154F3" w:rsidP="001154F3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inorHAnsi" w:hAnsiTheme="minorHAnsi" w:cstheme="minorHAns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087" w:type="dxa"/>
          </w:tcPr>
          <w:p w14:paraId="29107493" w14:textId="77777777" w:rsidR="001154F3" w:rsidRPr="007929E5" w:rsidRDefault="001154F3" w:rsidP="001154F3">
            <w:pPr>
              <w:pStyle w:val="acctfourfigures"/>
              <w:tabs>
                <w:tab w:val="decimal" w:pos="436"/>
              </w:tabs>
              <w:spacing w:line="240" w:lineRule="atLeast"/>
              <w:ind w:left="-79" w:right="99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253" w:type="dxa"/>
          </w:tcPr>
          <w:p w14:paraId="77550709" w14:textId="77777777" w:rsidR="001154F3" w:rsidRPr="007929E5" w:rsidRDefault="001154F3" w:rsidP="001154F3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1101" w:type="dxa"/>
            <w:gridSpan w:val="2"/>
          </w:tcPr>
          <w:p w14:paraId="13FBEA18" w14:textId="77777777" w:rsidR="001154F3" w:rsidRPr="007929E5" w:rsidRDefault="001154F3" w:rsidP="001154F3">
            <w:pPr>
              <w:pStyle w:val="acctfourfigures"/>
              <w:tabs>
                <w:tab w:val="decimal" w:pos="359"/>
              </w:tabs>
              <w:spacing w:line="240" w:lineRule="atLeast"/>
              <w:ind w:left="-79" w:right="135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</w:tr>
      <w:tr w:rsidR="00147501" w:rsidRPr="007929E5" w14:paraId="042F0401" w14:textId="77777777" w:rsidTr="00FA5D47">
        <w:trPr>
          <w:jc w:val="center"/>
        </w:trPr>
        <w:tc>
          <w:tcPr>
            <w:tcW w:w="4122" w:type="dxa"/>
            <w:vAlign w:val="bottom"/>
            <w:hideMark/>
          </w:tcPr>
          <w:p w14:paraId="20360A6C" w14:textId="77777777" w:rsidR="00147501" w:rsidRPr="007929E5" w:rsidRDefault="00147501" w:rsidP="00147501">
            <w:pPr>
              <w:ind w:left="72" w:right="-115" w:hanging="72"/>
              <w:rPr>
                <w:rFonts w:asciiTheme="minorHAnsi" w:hAnsiTheme="minorHAnsi" w:cstheme="minorHAnsi"/>
                <w:sz w:val="28"/>
                <w:szCs w:val="28"/>
                <w:lang w:eastAsia="en-GB" w:bidi="ar-SA"/>
              </w:rPr>
            </w:pPr>
            <w:r w:rsidRPr="007929E5">
              <w:rPr>
                <w:rFonts w:asciiTheme="minorHAnsi" w:hAnsiTheme="minorHAnsi" w:cstheme="minorHAnsi" w:hint="cs"/>
                <w:sz w:val="28"/>
                <w:szCs w:val="28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010" w:type="dxa"/>
            <w:gridSpan w:val="2"/>
          </w:tcPr>
          <w:p w14:paraId="543A8CF4" w14:textId="6BD7A280" w:rsidR="00147501" w:rsidRPr="007929E5" w:rsidRDefault="00147501" w:rsidP="00147501">
            <w:pPr>
              <w:tabs>
                <w:tab w:val="clear" w:pos="454"/>
                <w:tab w:val="decimal" w:pos="436"/>
              </w:tabs>
              <w:ind w:left="-108" w:right="99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39,022</w:t>
            </w:r>
          </w:p>
        </w:tc>
        <w:tc>
          <w:tcPr>
            <w:tcW w:w="249" w:type="dxa"/>
          </w:tcPr>
          <w:p w14:paraId="653E3D90" w14:textId="77777777" w:rsidR="00147501" w:rsidRPr="007929E5" w:rsidRDefault="00147501" w:rsidP="00147501">
            <w:pPr>
              <w:pStyle w:val="acctfourfigures"/>
              <w:tabs>
                <w:tab w:val="left" w:pos="72"/>
                <w:tab w:val="left" w:pos="252"/>
                <w:tab w:val="left" w:pos="430"/>
              </w:tabs>
              <w:spacing w:line="240" w:lineRule="atLeast"/>
              <w:ind w:left="-200" w:right="270"/>
              <w:rPr>
                <w:rFonts w:asciiTheme="minorHAnsi" w:hAnsiTheme="minorHAnsi" w:cstheme="minorHAns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012" w:type="dxa"/>
          </w:tcPr>
          <w:p w14:paraId="1FCC9DBF" w14:textId="64C2553D" w:rsidR="00147501" w:rsidRPr="007929E5" w:rsidRDefault="004E6869" w:rsidP="004E686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ind w:left="-108" w:right="-10"/>
              <w:jc w:val="right"/>
              <w:rPr>
                <w:rFonts w:asciiTheme="majorHAnsi" w:hAnsiTheme="majorHAnsi" w:cstheme="majorHAnsi"/>
                <w:sz w:val="28"/>
                <w:szCs w:val="28"/>
                <w:lang w:eastAsia="en-GB"/>
              </w:rPr>
            </w:pPr>
            <w:r w:rsidRPr="007929E5">
              <w:rPr>
                <w:rFonts w:asciiTheme="majorHAnsi" w:hAnsiTheme="majorHAnsi" w:cstheme="majorHAnsi"/>
                <w:sz w:val="28"/>
                <w:szCs w:val="28"/>
                <w:lang w:eastAsia="en-GB"/>
              </w:rPr>
              <w:t>436,673</w:t>
            </w:r>
          </w:p>
        </w:tc>
        <w:tc>
          <w:tcPr>
            <w:tcW w:w="267" w:type="dxa"/>
            <w:vAlign w:val="bottom"/>
          </w:tcPr>
          <w:p w14:paraId="07CC7976" w14:textId="77777777" w:rsidR="00147501" w:rsidRPr="007929E5" w:rsidRDefault="00147501" w:rsidP="00147501">
            <w:pPr>
              <w:pStyle w:val="acctfourfigures"/>
              <w:tabs>
                <w:tab w:val="left" w:pos="72"/>
                <w:tab w:val="left" w:pos="252"/>
                <w:tab w:val="left" w:pos="430"/>
              </w:tabs>
              <w:spacing w:line="240" w:lineRule="atLeast"/>
              <w:ind w:left="-200" w:right="270"/>
              <w:rPr>
                <w:rFonts w:asciiTheme="minorHAnsi" w:hAnsiTheme="minorHAnsi" w:cstheme="minorHAns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93" w:type="dxa"/>
          </w:tcPr>
          <w:p w14:paraId="4A5C6BDF" w14:textId="1FCDF3B2" w:rsidR="00147501" w:rsidRPr="007929E5" w:rsidRDefault="00147501" w:rsidP="00147501">
            <w:pPr>
              <w:tabs>
                <w:tab w:val="clear" w:pos="227"/>
                <w:tab w:val="clear" w:pos="680"/>
                <w:tab w:val="clear" w:pos="907"/>
                <w:tab w:val="left" w:pos="72"/>
                <w:tab w:val="left" w:pos="252"/>
              </w:tabs>
              <w:ind w:left="-200" w:right="270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3" w:type="dxa"/>
            <w:vAlign w:val="bottom"/>
          </w:tcPr>
          <w:p w14:paraId="56A33934" w14:textId="77777777" w:rsidR="00147501" w:rsidRPr="007929E5" w:rsidRDefault="00147501" w:rsidP="00147501">
            <w:pPr>
              <w:pStyle w:val="acctfourfigures"/>
              <w:tabs>
                <w:tab w:val="left" w:pos="72"/>
                <w:tab w:val="left" w:pos="252"/>
                <w:tab w:val="left" w:pos="430"/>
              </w:tabs>
              <w:spacing w:line="240" w:lineRule="atLeast"/>
              <w:ind w:left="-200" w:right="270"/>
              <w:rPr>
                <w:rFonts w:asciiTheme="minorHAnsi" w:hAnsiTheme="minorHAnsi" w:cstheme="minorHAns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1079" w:type="dxa"/>
          </w:tcPr>
          <w:p w14:paraId="4ED66F02" w14:textId="77383D59" w:rsidR="00147501" w:rsidRPr="007929E5" w:rsidRDefault="00147501" w:rsidP="00147501">
            <w:pPr>
              <w:tabs>
                <w:tab w:val="clear" w:pos="227"/>
                <w:tab w:val="clear" w:pos="680"/>
                <w:tab w:val="clear" w:pos="907"/>
                <w:tab w:val="left" w:pos="72"/>
                <w:tab w:val="left" w:pos="252"/>
              </w:tabs>
              <w:ind w:left="-200" w:right="270"/>
              <w:jc w:val="right"/>
              <w:rPr>
                <w:rFonts w:asciiTheme="minorHAnsi" w:hAnsiTheme="minorHAnsi" w:cstheme="minorHAnsi"/>
                <w:sz w:val="28"/>
                <w:szCs w:val="28"/>
                <w:cs/>
                <w:lang w:eastAsia="en-GB"/>
              </w:rPr>
            </w:pPr>
            <w:r w:rsidRPr="007929E5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136D87E1" w14:textId="77777777" w:rsidR="00147501" w:rsidRPr="007929E5" w:rsidRDefault="00147501" w:rsidP="00147501">
            <w:pPr>
              <w:pStyle w:val="acctfourfigures"/>
              <w:tabs>
                <w:tab w:val="left" w:pos="72"/>
                <w:tab w:val="left" w:pos="252"/>
                <w:tab w:val="left" w:pos="430"/>
              </w:tabs>
              <w:spacing w:line="240" w:lineRule="atLeast"/>
              <w:ind w:left="-200" w:right="270"/>
              <w:rPr>
                <w:rFonts w:asciiTheme="minorHAnsi" w:hAnsiTheme="minorHAnsi" w:cstheme="minorHAns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1080" w:type="dxa"/>
          </w:tcPr>
          <w:p w14:paraId="6C0288A5" w14:textId="1D223A0C" w:rsidR="00147501" w:rsidRPr="007929E5" w:rsidRDefault="00147501" w:rsidP="00147501">
            <w:pPr>
              <w:tabs>
                <w:tab w:val="clear" w:pos="227"/>
                <w:tab w:val="clear" w:pos="680"/>
                <w:tab w:val="clear" w:pos="907"/>
                <w:tab w:val="left" w:pos="72"/>
                <w:tab w:val="left" w:pos="252"/>
              </w:tabs>
              <w:ind w:left="-200" w:right="270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42" w:type="dxa"/>
            <w:vAlign w:val="bottom"/>
          </w:tcPr>
          <w:p w14:paraId="38410DD7" w14:textId="77777777" w:rsidR="00147501" w:rsidRPr="007929E5" w:rsidRDefault="00147501" w:rsidP="00147501">
            <w:pPr>
              <w:tabs>
                <w:tab w:val="clear" w:pos="227"/>
                <w:tab w:val="clear" w:pos="680"/>
                <w:tab w:val="left" w:pos="72"/>
                <w:tab w:val="left" w:pos="252"/>
              </w:tabs>
              <w:ind w:left="-200" w:right="270"/>
              <w:rPr>
                <w:rFonts w:asciiTheme="minorHAnsi" w:hAnsiTheme="minorHAnsi" w:cstheme="minorHAnsi"/>
                <w:sz w:val="28"/>
                <w:szCs w:val="28"/>
                <w:cs/>
                <w:lang w:eastAsia="en-GB" w:bidi="ar-SA"/>
              </w:rPr>
            </w:pPr>
          </w:p>
        </w:tc>
        <w:tc>
          <w:tcPr>
            <w:tcW w:w="1081" w:type="dxa"/>
          </w:tcPr>
          <w:p w14:paraId="32BCBA29" w14:textId="09F97647" w:rsidR="00147501" w:rsidRPr="007929E5" w:rsidRDefault="00147501" w:rsidP="00147501">
            <w:pPr>
              <w:tabs>
                <w:tab w:val="clear" w:pos="227"/>
                <w:tab w:val="clear" w:pos="680"/>
                <w:tab w:val="clear" w:pos="907"/>
                <w:tab w:val="left" w:pos="72"/>
                <w:tab w:val="left" w:pos="252"/>
              </w:tabs>
              <w:ind w:left="-200" w:right="270"/>
              <w:jc w:val="right"/>
              <w:rPr>
                <w:rFonts w:asciiTheme="minorHAnsi" w:hAnsiTheme="minorHAnsi" w:cstheme="minorHAnsi"/>
                <w:sz w:val="28"/>
                <w:szCs w:val="28"/>
                <w:rtl/>
                <w:lang w:eastAsia="en-GB"/>
              </w:rPr>
            </w:pPr>
            <w:r w:rsidRPr="007929E5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0D3E948F" w14:textId="77777777" w:rsidR="00147501" w:rsidRPr="007929E5" w:rsidRDefault="00147501" w:rsidP="00147501">
            <w:pPr>
              <w:pStyle w:val="acctfourfigures"/>
              <w:tabs>
                <w:tab w:val="left" w:pos="72"/>
                <w:tab w:val="left" w:pos="252"/>
                <w:tab w:val="left" w:pos="430"/>
              </w:tabs>
              <w:spacing w:line="240" w:lineRule="atLeast"/>
              <w:ind w:left="-200" w:right="270"/>
              <w:rPr>
                <w:rFonts w:asciiTheme="minorHAnsi" w:hAnsiTheme="minorHAnsi" w:cstheme="minorHAns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1087" w:type="dxa"/>
          </w:tcPr>
          <w:p w14:paraId="34D5E760" w14:textId="49EC090A" w:rsidR="00147501" w:rsidRPr="007929E5" w:rsidRDefault="00147501" w:rsidP="00147501">
            <w:pPr>
              <w:tabs>
                <w:tab w:val="clear" w:pos="454"/>
                <w:tab w:val="decimal" w:pos="436"/>
              </w:tabs>
              <w:ind w:left="-108" w:right="99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39,022</w:t>
            </w:r>
          </w:p>
        </w:tc>
        <w:tc>
          <w:tcPr>
            <w:tcW w:w="253" w:type="dxa"/>
          </w:tcPr>
          <w:p w14:paraId="0D1A14E9" w14:textId="77777777" w:rsidR="00147501" w:rsidRPr="007929E5" w:rsidRDefault="00147501" w:rsidP="00147501">
            <w:pPr>
              <w:pStyle w:val="acctfourfigures"/>
              <w:tabs>
                <w:tab w:val="left" w:pos="72"/>
                <w:tab w:val="left" w:pos="252"/>
                <w:tab w:val="left" w:pos="430"/>
              </w:tabs>
              <w:spacing w:line="240" w:lineRule="atLeast"/>
              <w:ind w:left="-200" w:right="270"/>
              <w:rPr>
                <w:rFonts w:asciiTheme="minorHAnsi" w:hAnsiTheme="minorHAnsi" w:cstheme="minorHAns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101" w:type="dxa"/>
            <w:gridSpan w:val="2"/>
          </w:tcPr>
          <w:p w14:paraId="3CA0E99D" w14:textId="47F820D1" w:rsidR="00147501" w:rsidRPr="007929E5" w:rsidRDefault="004E6869" w:rsidP="00147501">
            <w:pPr>
              <w:tabs>
                <w:tab w:val="clear" w:pos="454"/>
                <w:tab w:val="decimal" w:pos="436"/>
              </w:tabs>
              <w:ind w:left="-108" w:right="99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436,673</w:t>
            </w:r>
          </w:p>
        </w:tc>
      </w:tr>
      <w:tr w:rsidR="00147501" w:rsidRPr="007929E5" w14:paraId="582A53C7" w14:textId="77777777" w:rsidTr="00FA5D47">
        <w:trPr>
          <w:jc w:val="center"/>
        </w:trPr>
        <w:tc>
          <w:tcPr>
            <w:tcW w:w="4122" w:type="dxa"/>
            <w:vAlign w:val="bottom"/>
            <w:hideMark/>
          </w:tcPr>
          <w:p w14:paraId="1AB95748" w14:textId="77777777" w:rsidR="00147501" w:rsidRPr="007929E5" w:rsidRDefault="00147501" w:rsidP="00147501">
            <w:pPr>
              <w:ind w:left="72" w:right="-115" w:hanging="72"/>
              <w:rPr>
                <w:rFonts w:asciiTheme="minorHAnsi" w:hAnsiTheme="minorHAnsi" w:cstheme="minorHAnsi"/>
                <w:sz w:val="28"/>
                <w:szCs w:val="28"/>
                <w:lang w:eastAsia="en-GB" w:bidi="ar-SA"/>
              </w:rPr>
            </w:pPr>
            <w:r w:rsidRPr="007929E5">
              <w:rPr>
                <w:rFonts w:asciiTheme="minorHAnsi" w:hAnsiTheme="minorHAnsi" w:cstheme="minorHAnsi" w:hint="cs"/>
                <w:sz w:val="28"/>
                <w:szCs w:val="28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56327B" w14:textId="0B9F760D" w:rsidR="00147501" w:rsidRPr="007929E5" w:rsidRDefault="00147501" w:rsidP="00147501">
            <w:pPr>
              <w:tabs>
                <w:tab w:val="clear" w:pos="454"/>
                <w:tab w:val="decimal" w:pos="436"/>
              </w:tabs>
              <w:ind w:left="-108" w:right="99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847,614</w:t>
            </w:r>
          </w:p>
        </w:tc>
        <w:tc>
          <w:tcPr>
            <w:tcW w:w="249" w:type="dxa"/>
          </w:tcPr>
          <w:p w14:paraId="2CDB83E8" w14:textId="77777777" w:rsidR="00147501" w:rsidRPr="007929E5" w:rsidRDefault="00147501" w:rsidP="00147501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603258" w14:textId="4EEAF82C" w:rsidR="00147501" w:rsidRPr="007929E5" w:rsidRDefault="004E6869" w:rsidP="004E686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ind w:left="-108" w:right="-10"/>
              <w:jc w:val="right"/>
              <w:rPr>
                <w:rFonts w:asciiTheme="majorHAnsi" w:hAnsiTheme="majorHAnsi" w:cstheme="majorHAnsi"/>
                <w:sz w:val="28"/>
                <w:szCs w:val="28"/>
                <w:lang w:eastAsia="en-GB"/>
              </w:rPr>
            </w:pPr>
            <w:r w:rsidRPr="007929E5">
              <w:rPr>
                <w:rFonts w:asciiTheme="majorHAnsi" w:hAnsiTheme="majorHAnsi" w:cstheme="majorHAnsi"/>
                <w:sz w:val="28"/>
                <w:szCs w:val="28"/>
                <w:lang w:eastAsia="en-GB"/>
              </w:rPr>
              <w:t>714,078</w:t>
            </w:r>
          </w:p>
        </w:tc>
        <w:tc>
          <w:tcPr>
            <w:tcW w:w="267" w:type="dxa"/>
            <w:vAlign w:val="bottom"/>
          </w:tcPr>
          <w:p w14:paraId="11785CB9" w14:textId="77777777" w:rsidR="00147501" w:rsidRPr="007929E5" w:rsidRDefault="00147501" w:rsidP="00147501">
            <w:pPr>
              <w:pStyle w:val="acctfourfigures"/>
              <w:tabs>
                <w:tab w:val="left" w:pos="460"/>
              </w:tabs>
              <w:spacing w:line="240" w:lineRule="atLeast"/>
              <w:ind w:left="-79" w:right="70"/>
              <w:rPr>
                <w:rFonts w:asciiTheme="minorHAnsi" w:hAnsiTheme="minorHAnsi" w:cstheme="minorHAns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89D755" w14:textId="3B0AA531" w:rsidR="00147501" w:rsidRPr="007929E5" w:rsidRDefault="00147501" w:rsidP="00147501">
            <w:pPr>
              <w:tabs>
                <w:tab w:val="clear" w:pos="227"/>
                <w:tab w:val="clear" w:pos="680"/>
                <w:tab w:val="clear" w:pos="907"/>
                <w:tab w:val="left" w:pos="72"/>
                <w:tab w:val="left" w:pos="252"/>
              </w:tabs>
              <w:ind w:left="-200" w:right="270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3" w:type="dxa"/>
            <w:vAlign w:val="bottom"/>
          </w:tcPr>
          <w:p w14:paraId="3016C593" w14:textId="77777777" w:rsidR="00147501" w:rsidRPr="007929E5" w:rsidRDefault="00147501" w:rsidP="001475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A66F3E" w14:textId="43966576" w:rsidR="00147501" w:rsidRPr="007929E5" w:rsidRDefault="00147501" w:rsidP="00147501">
            <w:pPr>
              <w:tabs>
                <w:tab w:val="clear" w:pos="227"/>
                <w:tab w:val="clear" w:pos="680"/>
                <w:tab w:val="clear" w:pos="907"/>
                <w:tab w:val="left" w:pos="72"/>
                <w:tab w:val="left" w:pos="252"/>
              </w:tabs>
              <w:ind w:left="-200" w:right="270"/>
              <w:jc w:val="right"/>
              <w:rPr>
                <w:rFonts w:asciiTheme="minorHAnsi" w:hAnsiTheme="minorHAnsi" w:cstheme="minorHAnsi"/>
                <w:sz w:val="28"/>
                <w:szCs w:val="28"/>
                <w:cs/>
                <w:lang w:eastAsia="en-GB"/>
              </w:rPr>
            </w:pPr>
            <w:r w:rsidRPr="007929E5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30068B5F" w14:textId="77777777" w:rsidR="00147501" w:rsidRPr="007929E5" w:rsidRDefault="00147501" w:rsidP="001475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inorHAnsi" w:hAnsiTheme="minorHAnsi" w:cstheme="minorHAns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1D7A15" w14:textId="4519A624" w:rsidR="00147501" w:rsidRPr="007929E5" w:rsidRDefault="00147501" w:rsidP="00147501">
            <w:pPr>
              <w:tabs>
                <w:tab w:val="clear" w:pos="227"/>
                <w:tab w:val="clear" w:pos="680"/>
                <w:tab w:val="clear" w:pos="907"/>
                <w:tab w:val="left" w:pos="72"/>
                <w:tab w:val="left" w:pos="252"/>
              </w:tabs>
              <w:ind w:left="-200" w:right="270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42" w:type="dxa"/>
            <w:vAlign w:val="bottom"/>
          </w:tcPr>
          <w:p w14:paraId="33E11E71" w14:textId="77777777" w:rsidR="00147501" w:rsidRPr="007929E5" w:rsidRDefault="00147501" w:rsidP="00147501">
            <w:pPr>
              <w:tabs>
                <w:tab w:val="clear" w:pos="227"/>
                <w:tab w:val="clear" w:pos="680"/>
                <w:tab w:val="left" w:pos="72"/>
                <w:tab w:val="left" w:pos="252"/>
              </w:tabs>
              <w:ind w:left="-200" w:right="270"/>
              <w:rPr>
                <w:rFonts w:asciiTheme="minorHAnsi" w:hAnsiTheme="minorHAnsi" w:cstheme="minorHAnsi"/>
                <w:sz w:val="28"/>
                <w:szCs w:val="28"/>
                <w:lang w:eastAsia="en-GB" w:bidi="ar-SA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59B256" w14:textId="423B3E43" w:rsidR="00147501" w:rsidRPr="007929E5" w:rsidRDefault="00147501" w:rsidP="00147501">
            <w:pPr>
              <w:tabs>
                <w:tab w:val="clear" w:pos="227"/>
                <w:tab w:val="clear" w:pos="680"/>
                <w:tab w:val="clear" w:pos="907"/>
                <w:tab w:val="left" w:pos="72"/>
                <w:tab w:val="left" w:pos="252"/>
              </w:tabs>
              <w:ind w:left="-200" w:right="270"/>
              <w:jc w:val="right"/>
              <w:rPr>
                <w:rFonts w:asciiTheme="minorHAnsi" w:hAnsiTheme="minorHAnsi" w:cstheme="minorHAnsi"/>
                <w:sz w:val="28"/>
                <w:szCs w:val="28"/>
                <w:rtl/>
                <w:lang w:eastAsia="en-GB"/>
              </w:rPr>
            </w:pPr>
            <w:r w:rsidRPr="007929E5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321B6C8D" w14:textId="77777777" w:rsidR="00147501" w:rsidRPr="007929E5" w:rsidRDefault="00147501" w:rsidP="00147501">
            <w:pPr>
              <w:pStyle w:val="acctfourfigures"/>
              <w:tabs>
                <w:tab w:val="left" w:pos="72"/>
                <w:tab w:val="left" w:pos="252"/>
                <w:tab w:val="left" w:pos="430"/>
              </w:tabs>
              <w:spacing w:line="240" w:lineRule="atLeast"/>
              <w:ind w:left="-200" w:right="270"/>
              <w:rPr>
                <w:rFonts w:asciiTheme="minorHAnsi" w:hAnsiTheme="minorHAnsi" w:cstheme="minorHAns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2038DC" w14:textId="23400EF7" w:rsidR="00147501" w:rsidRPr="007929E5" w:rsidRDefault="00147501" w:rsidP="00147501">
            <w:pPr>
              <w:tabs>
                <w:tab w:val="clear" w:pos="454"/>
                <w:tab w:val="decimal" w:pos="436"/>
              </w:tabs>
              <w:ind w:left="-108" w:right="99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847,614</w:t>
            </w:r>
          </w:p>
        </w:tc>
        <w:tc>
          <w:tcPr>
            <w:tcW w:w="253" w:type="dxa"/>
          </w:tcPr>
          <w:p w14:paraId="2C322F62" w14:textId="77777777" w:rsidR="00147501" w:rsidRPr="007929E5" w:rsidRDefault="00147501" w:rsidP="00147501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5085D1" w14:textId="6F692A67" w:rsidR="00147501" w:rsidRPr="007929E5" w:rsidRDefault="004E6869" w:rsidP="00147501">
            <w:pPr>
              <w:tabs>
                <w:tab w:val="clear" w:pos="454"/>
                <w:tab w:val="decimal" w:pos="436"/>
              </w:tabs>
              <w:ind w:left="-108" w:right="99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714,078</w:t>
            </w:r>
          </w:p>
        </w:tc>
      </w:tr>
      <w:tr w:rsidR="00147501" w:rsidRPr="007929E5" w14:paraId="70E908AF" w14:textId="77777777" w:rsidTr="00FA5D47">
        <w:trPr>
          <w:jc w:val="center"/>
        </w:trPr>
        <w:tc>
          <w:tcPr>
            <w:tcW w:w="4122" w:type="dxa"/>
            <w:hideMark/>
          </w:tcPr>
          <w:p w14:paraId="6ADCE39D" w14:textId="77777777" w:rsidR="00147501" w:rsidRPr="007929E5" w:rsidRDefault="00147501" w:rsidP="00147501">
            <w:pPr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ar-SA"/>
              </w:rPr>
            </w:pPr>
            <w:r w:rsidRPr="007929E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14F493" w14:textId="4443395C" w:rsidR="00147501" w:rsidRPr="007929E5" w:rsidRDefault="00147501" w:rsidP="00147501">
            <w:pPr>
              <w:tabs>
                <w:tab w:val="clear" w:pos="454"/>
                <w:tab w:val="decimal" w:pos="436"/>
              </w:tabs>
              <w:ind w:left="-108" w:right="9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7929E5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886,636</w:t>
            </w:r>
          </w:p>
        </w:tc>
        <w:tc>
          <w:tcPr>
            <w:tcW w:w="249" w:type="dxa"/>
          </w:tcPr>
          <w:p w14:paraId="39F76CAA" w14:textId="77777777" w:rsidR="00147501" w:rsidRPr="007929E5" w:rsidRDefault="00147501" w:rsidP="00147501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10979D" w14:textId="4271B6AA" w:rsidR="00147501" w:rsidRPr="007929E5" w:rsidRDefault="004E6869" w:rsidP="004E686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ind w:left="-108" w:right="-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  <w:t>1,150,751</w:t>
            </w:r>
          </w:p>
        </w:tc>
        <w:tc>
          <w:tcPr>
            <w:tcW w:w="267" w:type="dxa"/>
          </w:tcPr>
          <w:p w14:paraId="6B95446A" w14:textId="77777777" w:rsidR="00147501" w:rsidRPr="007929E5" w:rsidRDefault="00147501" w:rsidP="001475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6E834D" w14:textId="2270251D" w:rsidR="00147501" w:rsidRPr="007929E5" w:rsidRDefault="00147501" w:rsidP="00147501">
            <w:pPr>
              <w:tabs>
                <w:tab w:val="clear" w:pos="227"/>
                <w:tab w:val="clear" w:pos="680"/>
                <w:tab w:val="clear" w:pos="907"/>
                <w:tab w:val="left" w:pos="72"/>
                <w:tab w:val="left" w:pos="252"/>
              </w:tabs>
              <w:ind w:left="-200" w:right="270"/>
              <w:jc w:val="right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3" w:type="dxa"/>
            <w:vAlign w:val="bottom"/>
          </w:tcPr>
          <w:p w14:paraId="22B01749" w14:textId="77777777" w:rsidR="00147501" w:rsidRPr="007929E5" w:rsidRDefault="00147501" w:rsidP="00147501">
            <w:pPr>
              <w:pStyle w:val="acctfourfigures"/>
              <w:tabs>
                <w:tab w:val="left" w:pos="72"/>
                <w:tab w:val="left" w:pos="252"/>
                <w:tab w:val="left" w:pos="430"/>
              </w:tabs>
              <w:spacing w:line="240" w:lineRule="atLeast"/>
              <w:ind w:left="-200" w:right="270"/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7A1E17" w14:textId="7BBF2985" w:rsidR="00147501" w:rsidRPr="007929E5" w:rsidRDefault="00147501" w:rsidP="00147501">
            <w:pPr>
              <w:tabs>
                <w:tab w:val="clear" w:pos="227"/>
                <w:tab w:val="clear" w:pos="680"/>
                <w:tab w:val="clear" w:pos="907"/>
                <w:tab w:val="left" w:pos="72"/>
                <w:tab w:val="left" w:pos="252"/>
              </w:tabs>
              <w:ind w:left="-200" w:right="270"/>
              <w:jc w:val="right"/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eastAsia="en-GB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5FE138A3" w14:textId="77777777" w:rsidR="00147501" w:rsidRPr="007929E5" w:rsidRDefault="00147501" w:rsidP="00147501">
            <w:pPr>
              <w:pStyle w:val="acctfourfigures"/>
              <w:tabs>
                <w:tab w:val="left" w:pos="72"/>
                <w:tab w:val="left" w:pos="252"/>
                <w:tab w:val="left" w:pos="430"/>
              </w:tabs>
              <w:spacing w:line="240" w:lineRule="atLeast"/>
              <w:ind w:left="-200" w:right="270"/>
              <w:rPr>
                <w:rFonts w:asciiTheme="minorHAnsi" w:hAnsiTheme="minorHAnsi" w:cstheme="minorHAns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46AEB6" w14:textId="04078D5F" w:rsidR="00147501" w:rsidRPr="007929E5" w:rsidRDefault="00147501" w:rsidP="00147501">
            <w:pPr>
              <w:tabs>
                <w:tab w:val="clear" w:pos="227"/>
                <w:tab w:val="clear" w:pos="680"/>
                <w:tab w:val="clear" w:pos="907"/>
                <w:tab w:val="left" w:pos="72"/>
                <w:tab w:val="left" w:pos="252"/>
              </w:tabs>
              <w:ind w:left="-200" w:right="270"/>
              <w:jc w:val="right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42" w:type="dxa"/>
            <w:vAlign w:val="bottom"/>
          </w:tcPr>
          <w:p w14:paraId="58A972BA" w14:textId="77777777" w:rsidR="00147501" w:rsidRPr="007929E5" w:rsidRDefault="00147501" w:rsidP="00147501">
            <w:pPr>
              <w:tabs>
                <w:tab w:val="clear" w:pos="227"/>
                <w:tab w:val="clear" w:pos="680"/>
                <w:tab w:val="left" w:pos="72"/>
                <w:tab w:val="left" w:pos="252"/>
              </w:tabs>
              <w:ind w:left="-200" w:right="270"/>
              <w:rPr>
                <w:rFonts w:asciiTheme="minorHAnsi" w:hAnsiTheme="minorHAnsi" w:cstheme="minorHAnsi"/>
                <w:sz w:val="28"/>
                <w:szCs w:val="28"/>
                <w:lang w:eastAsia="en-GB" w:bidi="ar-SA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A33803" w14:textId="75D05A37" w:rsidR="00147501" w:rsidRPr="007929E5" w:rsidRDefault="00147501" w:rsidP="00147501">
            <w:pPr>
              <w:tabs>
                <w:tab w:val="clear" w:pos="227"/>
                <w:tab w:val="clear" w:pos="680"/>
                <w:tab w:val="clear" w:pos="907"/>
                <w:tab w:val="left" w:pos="72"/>
                <w:tab w:val="left" w:pos="252"/>
              </w:tabs>
              <w:ind w:left="-200" w:right="270"/>
              <w:jc w:val="right"/>
              <w:rPr>
                <w:rFonts w:asciiTheme="minorHAnsi" w:hAnsiTheme="minorHAnsi" w:cstheme="minorHAnsi"/>
                <w:b/>
                <w:bCs/>
                <w:sz w:val="28"/>
                <w:szCs w:val="28"/>
                <w:rtl/>
                <w:lang w:eastAsia="en-GB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</w:tcPr>
          <w:p w14:paraId="4BA8C140" w14:textId="77777777" w:rsidR="00147501" w:rsidRPr="007929E5" w:rsidRDefault="00147501" w:rsidP="00147501">
            <w:pPr>
              <w:pStyle w:val="acctfourfigures"/>
              <w:tabs>
                <w:tab w:val="left" w:pos="72"/>
                <w:tab w:val="left" w:pos="252"/>
                <w:tab w:val="left" w:pos="430"/>
              </w:tabs>
              <w:spacing w:line="240" w:lineRule="atLeast"/>
              <w:ind w:left="-200" w:right="270"/>
              <w:rPr>
                <w:rFonts w:asciiTheme="minorHAnsi" w:hAnsiTheme="minorHAnsi" w:cstheme="minorHAns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0A9F53" w14:textId="0A19F859" w:rsidR="00147501" w:rsidRPr="007929E5" w:rsidRDefault="00147501" w:rsidP="00147501">
            <w:pPr>
              <w:tabs>
                <w:tab w:val="clear" w:pos="454"/>
                <w:tab w:val="decimal" w:pos="436"/>
              </w:tabs>
              <w:ind w:left="-108" w:right="9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7929E5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886,636</w:t>
            </w:r>
          </w:p>
        </w:tc>
        <w:tc>
          <w:tcPr>
            <w:tcW w:w="253" w:type="dxa"/>
          </w:tcPr>
          <w:p w14:paraId="468EFC48" w14:textId="77777777" w:rsidR="00147501" w:rsidRPr="007929E5" w:rsidRDefault="00147501" w:rsidP="00147501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713AC8" w14:textId="3382C1D7" w:rsidR="00147501" w:rsidRPr="007929E5" w:rsidRDefault="004E6869" w:rsidP="00147501">
            <w:pPr>
              <w:tabs>
                <w:tab w:val="clear" w:pos="454"/>
                <w:tab w:val="decimal" w:pos="436"/>
              </w:tabs>
              <w:ind w:left="-108" w:right="9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7929E5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1,150,751</w:t>
            </w:r>
          </w:p>
        </w:tc>
      </w:tr>
    </w:tbl>
    <w:p w14:paraId="218DFD2A" w14:textId="77777777" w:rsidR="00FA5D47" w:rsidRPr="007929E5" w:rsidRDefault="00FA5D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 w:cstheme="minorHAnsi"/>
          <w:sz w:val="30"/>
          <w:szCs w:val="30"/>
          <w:cs/>
        </w:rPr>
      </w:pPr>
    </w:p>
    <w:p w14:paraId="72B95C68" w14:textId="77777777" w:rsidR="000973FD" w:rsidRPr="007929E5" w:rsidRDefault="000973FD" w:rsidP="00F61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inorHAnsi" w:hAnsiTheme="minorHAnsi" w:cstheme="minorHAnsi"/>
          <w:sz w:val="30"/>
          <w:szCs w:val="30"/>
          <w:cs/>
        </w:rPr>
        <w:sectPr w:rsidR="000973FD" w:rsidRPr="007929E5" w:rsidSect="001C3C1E"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65070D09" w14:textId="77777777" w:rsidR="00FA5D47" w:rsidRPr="007929E5" w:rsidRDefault="00FA5D47" w:rsidP="00FA5D47">
      <w:pPr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7929E5">
        <w:rPr>
          <w:rFonts w:ascii="Angsana New" w:hAnsi="Angsana New" w:hint="cs"/>
          <w:i/>
          <w:iCs/>
          <w:sz w:val="30"/>
          <w:szCs w:val="30"/>
          <w:cs/>
        </w:rPr>
        <w:lastRenderedPageBreak/>
        <w:t>ส่วนงานภูมิศาสตร์</w:t>
      </w:r>
    </w:p>
    <w:p w14:paraId="5A8BF181" w14:textId="77777777" w:rsidR="00FA5D47" w:rsidRPr="002772DE" w:rsidRDefault="00FA5D47" w:rsidP="00EC5C9E">
      <w:pPr>
        <w:pStyle w:val="index"/>
        <w:tabs>
          <w:tab w:val="clear" w:pos="1134"/>
          <w:tab w:val="left" w:pos="630"/>
        </w:tabs>
        <w:spacing w:after="0" w:line="240" w:lineRule="atLeast"/>
        <w:ind w:left="810" w:firstLine="0"/>
        <w:rPr>
          <w:rFonts w:ascii="Angsana New" w:hAnsi="Angsana New" w:cs="Angsana New"/>
          <w:sz w:val="20"/>
          <w:lang w:bidi="th-TH"/>
        </w:rPr>
      </w:pPr>
    </w:p>
    <w:p w14:paraId="45BCB688" w14:textId="14209D3C" w:rsidR="00FA5D47" w:rsidRPr="00BC5736" w:rsidRDefault="00FA5D47" w:rsidP="00FA5D47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BC5736">
        <w:rPr>
          <w:rFonts w:asciiTheme="minorHAnsi" w:hAnsiTheme="minorHAnsi" w:cstheme="minorHAnsi" w:hint="cs"/>
          <w:spacing w:val="-6"/>
          <w:sz w:val="30"/>
          <w:szCs w:val="30"/>
          <w:cs/>
        </w:rPr>
        <w:t>กลุ่มบริษัทดำเนินธุรกิจเฉพาะในประเทศเท่านั้น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</w:t>
      </w:r>
      <w:r w:rsidRPr="00BC5736">
        <w:rPr>
          <w:rFonts w:ascii="Angsana New" w:hAnsi="Angsana New" w:hint="cs"/>
          <w:spacing w:val="-6"/>
          <w:sz w:val="30"/>
          <w:szCs w:val="30"/>
          <w:cs/>
        </w:rPr>
        <w:t>สาระสำคัญ</w:t>
      </w:r>
    </w:p>
    <w:p w14:paraId="423CD3D3" w14:textId="77777777" w:rsidR="005430D1" w:rsidRPr="002772DE" w:rsidRDefault="005430D1" w:rsidP="00FA5D47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73B362FC" w14:textId="32971501" w:rsidR="00FA5D47" w:rsidRPr="008D2949" w:rsidRDefault="0097151A" w:rsidP="005430D1">
      <w:pPr>
        <w:pStyle w:val="index"/>
        <w:tabs>
          <w:tab w:val="clear" w:pos="1134"/>
          <w:tab w:val="left" w:pos="630"/>
        </w:tabs>
        <w:spacing w:after="0" w:line="240" w:lineRule="atLeast"/>
        <w:ind w:left="810" w:hanging="270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8D2949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ลูกค้ารายใหญ่</w:t>
      </w:r>
    </w:p>
    <w:p w14:paraId="690D888C" w14:textId="49A5DBA3" w:rsidR="005430D1" w:rsidRPr="002772DE" w:rsidRDefault="005430D1" w:rsidP="005430D1">
      <w:pPr>
        <w:pStyle w:val="index"/>
        <w:tabs>
          <w:tab w:val="clear" w:pos="1134"/>
          <w:tab w:val="left" w:pos="630"/>
        </w:tabs>
        <w:spacing w:after="0" w:line="240" w:lineRule="atLeast"/>
        <w:ind w:left="810" w:hanging="270"/>
        <w:rPr>
          <w:rFonts w:ascii="Angsana New" w:hAnsi="Angsana New" w:cs="Angsana New"/>
          <w:sz w:val="24"/>
          <w:szCs w:val="24"/>
          <w:lang w:bidi="th-TH"/>
        </w:rPr>
      </w:pPr>
    </w:p>
    <w:p w14:paraId="668FD034" w14:textId="6FBA0BA1" w:rsidR="002772DE" w:rsidRPr="002772DE" w:rsidRDefault="00B74D8C" w:rsidP="002772DE">
      <w:pPr>
        <w:ind w:left="540"/>
        <w:jc w:val="thaiDistribute"/>
        <w:rPr>
          <w:rFonts w:asciiTheme="minorHAnsi" w:hAnsiTheme="minorHAnsi" w:cstheme="minorHAnsi"/>
          <w:sz w:val="30"/>
          <w:szCs w:val="30"/>
          <w:cs/>
        </w:rPr>
      </w:pPr>
      <w:r>
        <w:rPr>
          <w:rFonts w:asciiTheme="minorHAnsi" w:hAnsiTheme="minorHAnsi" w:cstheme="minorHAnsi" w:hint="cs"/>
          <w:sz w:val="30"/>
          <w:szCs w:val="30"/>
          <w:cs/>
        </w:rPr>
        <w:t>กลุ่มบริษัทมีฐานลูกค้าจำนวนมาก ดังนั้น กลุ่มบริษัทจึงไม่มีรายได้จากลูกค้าภายนอกรายใหญ่จากรายได้รวมของกลุ่มบริษัท</w:t>
      </w:r>
    </w:p>
    <w:p w14:paraId="32507E66" w14:textId="77777777" w:rsidR="002772DE" w:rsidRPr="002772DE" w:rsidRDefault="002772DE" w:rsidP="005430D1">
      <w:pPr>
        <w:pStyle w:val="index"/>
        <w:tabs>
          <w:tab w:val="clear" w:pos="1134"/>
          <w:tab w:val="left" w:pos="630"/>
        </w:tabs>
        <w:spacing w:after="0" w:line="240" w:lineRule="atLeast"/>
        <w:ind w:left="810" w:hanging="270"/>
        <w:rPr>
          <w:rFonts w:ascii="Angsana New" w:hAnsi="Angsana New" w:cs="Angsana New"/>
          <w:sz w:val="24"/>
          <w:szCs w:val="24"/>
          <w:lang w:bidi="th-TH"/>
        </w:rPr>
      </w:pPr>
    </w:p>
    <w:p w14:paraId="6CE050CA" w14:textId="794F69D3" w:rsidR="00691881" w:rsidRPr="007929E5" w:rsidRDefault="00691881" w:rsidP="00691881">
      <w:pPr>
        <w:pStyle w:val="index"/>
        <w:tabs>
          <w:tab w:val="clear" w:pos="1134"/>
          <w:tab w:val="left" w:pos="630"/>
        </w:tabs>
        <w:spacing w:after="0" w:line="240" w:lineRule="atLeast"/>
        <w:ind w:left="540" w:firstLine="0"/>
        <w:rPr>
          <w:rFonts w:ascii="Angsana New" w:hAnsi="Angsana New" w:cs="Angsana New"/>
          <w:sz w:val="30"/>
          <w:szCs w:val="30"/>
          <w:lang w:bidi="th-TH"/>
        </w:rPr>
      </w:pPr>
      <w:r w:rsidRPr="007929E5">
        <w:rPr>
          <w:rFonts w:ascii="Angsana New" w:hAnsi="Angsana New" w:cs="Angsana New" w:hint="cs"/>
          <w:sz w:val="30"/>
          <w:szCs w:val="30"/>
          <w:cs/>
        </w:rPr>
        <w:t>การเปลี่ยนแปลงที่สำคัญของ</w:t>
      </w:r>
      <w:r w:rsidR="0097151A" w:rsidRPr="007929E5">
        <w:rPr>
          <w:rFonts w:ascii="Angsana New" w:hAnsi="Angsana New" w:cs="Angsana New" w:hint="cs"/>
          <w:sz w:val="30"/>
          <w:szCs w:val="30"/>
          <w:cs/>
          <w:lang w:bidi="th-TH"/>
        </w:rPr>
        <w:t>หนี้สิน</w:t>
      </w:r>
      <w:r w:rsidRPr="007929E5">
        <w:rPr>
          <w:rFonts w:ascii="Angsana New" w:hAnsi="Angsana New" w:cs="Angsana New" w:hint="cs"/>
          <w:sz w:val="30"/>
          <w:szCs w:val="30"/>
          <w:cs/>
        </w:rPr>
        <w:t>ที่เกิดจากสัญญาในระหว่างปีมีดังนี้</w:t>
      </w:r>
    </w:p>
    <w:p w14:paraId="74884446" w14:textId="77777777" w:rsidR="00691881" w:rsidRPr="002772DE" w:rsidRDefault="00691881" w:rsidP="00691881">
      <w:pPr>
        <w:pStyle w:val="index"/>
        <w:tabs>
          <w:tab w:val="clear" w:pos="1134"/>
          <w:tab w:val="left" w:pos="630"/>
        </w:tabs>
        <w:spacing w:after="0" w:line="240" w:lineRule="atLeast"/>
        <w:ind w:left="540" w:firstLine="0"/>
        <w:rPr>
          <w:rFonts w:ascii="Angsana New" w:hAnsi="Angsana New" w:cs="Angsana New"/>
          <w:sz w:val="24"/>
          <w:szCs w:val="24"/>
          <w:lang w:bidi="th-TH"/>
        </w:rPr>
      </w:pPr>
    </w:p>
    <w:tbl>
      <w:tblPr>
        <w:tblW w:w="9174" w:type="dxa"/>
        <w:tblInd w:w="450" w:type="dxa"/>
        <w:tblLook w:val="01E0" w:firstRow="1" w:lastRow="1" w:firstColumn="1" w:lastColumn="1" w:noHBand="0" w:noVBand="0"/>
      </w:tblPr>
      <w:tblGrid>
        <w:gridCol w:w="5850"/>
        <w:gridCol w:w="1170"/>
        <w:gridCol w:w="2154"/>
      </w:tblGrid>
      <w:tr w:rsidR="00691881" w:rsidRPr="007929E5" w14:paraId="4882B795" w14:textId="77777777" w:rsidTr="00565319">
        <w:trPr>
          <w:trHeight w:val="812"/>
          <w:tblHeader/>
        </w:trPr>
        <w:tc>
          <w:tcPr>
            <w:tcW w:w="5850" w:type="dxa"/>
            <w:vAlign w:val="bottom"/>
          </w:tcPr>
          <w:p w14:paraId="2AB02B0A" w14:textId="77777777" w:rsidR="00691881" w:rsidRPr="007929E5" w:rsidRDefault="00691881" w:rsidP="00565319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</w:tcPr>
          <w:p w14:paraId="436FF0FB" w14:textId="77777777" w:rsidR="00691881" w:rsidRPr="007929E5" w:rsidRDefault="00691881" w:rsidP="005653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 w:eastAsia="en-GB"/>
              </w:rPr>
            </w:pPr>
          </w:p>
          <w:p w14:paraId="387C9890" w14:textId="77777777" w:rsidR="00691881" w:rsidRPr="007929E5" w:rsidRDefault="00691881" w:rsidP="005653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2154" w:type="dxa"/>
            <w:vAlign w:val="bottom"/>
            <w:hideMark/>
          </w:tcPr>
          <w:p w14:paraId="1EF59BD0" w14:textId="77777777" w:rsidR="00691881" w:rsidRPr="007929E5" w:rsidRDefault="00691881" w:rsidP="005653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10" w:right="-10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7929E5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  <w:r w:rsidRPr="007929E5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/</w:t>
            </w:r>
          </w:p>
          <w:p w14:paraId="4F6749B0" w14:textId="77777777" w:rsidR="00691881" w:rsidRPr="007929E5" w:rsidRDefault="00691881" w:rsidP="005653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10" w:right="-10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eastAsia="en-GB"/>
              </w:rPr>
            </w:pPr>
            <w:r w:rsidRPr="007929E5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691881" w:rsidRPr="007929E5" w14:paraId="55E35CBD" w14:textId="77777777" w:rsidTr="00565319">
        <w:trPr>
          <w:tblHeader/>
        </w:trPr>
        <w:tc>
          <w:tcPr>
            <w:tcW w:w="5850" w:type="dxa"/>
            <w:vAlign w:val="bottom"/>
          </w:tcPr>
          <w:p w14:paraId="59C9B661" w14:textId="77777777" w:rsidR="00691881" w:rsidRPr="007929E5" w:rsidRDefault="00691881" w:rsidP="005653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hideMark/>
          </w:tcPr>
          <w:p w14:paraId="2A668C9E" w14:textId="77777777" w:rsidR="00691881" w:rsidRPr="007929E5" w:rsidRDefault="00691881" w:rsidP="005653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</w:pPr>
            <w:r w:rsidRPr="007929E5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val="en-GB" w:eastAsia="en-GB"/>
              </w:rPr>
              <w:t>หมายเหตุ</w:t>
            </w:r>
          </w:p>
        </w:tc>
        <w:tc>
          <w:tcPr>
            <w:tcW w:w="2154" w:type="dxa"/>
            <w:vAlign w:val="bottom"/>
            <w:hideMark/>
          </w:tcPr>
          <w:p w14:paraId="3B2D5A06" w14:textId="77777777" w:rsidR="00691881" w:rsidRPr="007929E5" w:rsidRDefault="00691881" w:rsidP="005653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</w:pPr>
            <w:r w:rsidRPr="007929E5">
              <w:rPr>
                <w:rFonts w:asciiTheme="majorBidi" w:hAnsiTheme="majorBidi" w:cstheme="majorBidi" w:hint="cs"/>
                <w:bCs/>
                <w:sz w:val="30"/>
                <w:szCs w:val="30"/>
                <w:lang w:val="en-GB" w:eastAsia="en-GB"/>
              </w:rPr>
              <w:t>2562</w:t>
            </w:r>
          </w:p>
        </w:tc>
      </w:tr>
      <w:tr w:rsidR="00691881" w:rsidRPr="007929E5" w14:paraId="22957AFD" w14:textId="77777777" w:rsidTr="00565319">
        <w:trPr>
          <w:tblHeader/>
        </w:trPr>
        <w:tc>
          <w:tcPr>
            <w:tcW w:w="5850" w:type="dxa"/>
            <w:vAlign w:val="bottom"/>
          </w:tcPr>
          <w:p w14:paraId="0E69A038" w14:textId="77777777" w:rsidR="00691881" w:rsidRPr="007929E5" w:rsidRDefault="00691881" w:rsidP="005653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05344ADB" w14:textId="77777777" w:rsidR="00691881" w:rsidRPr="007929E5" w:rsidRDefault="00691881" w:rsidP="005653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154" w:type="dxa"/>
            <w:vAlign w:val="bottom"/>
          </w:tcPr>
          <w:p w14:paraId="4228641D" w14:textId="77777777" w:rsidR="00691881" w:rsidRPr="007929E5" w:rsidRDefault="00691881" w:rsidP="005653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7929E5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691881" w:rsidRPr="007929E5" w14:paraId="11F7C2FD" w14:textId="77777777" w:rsidTr="00565319">
        <w:trPr>
          <w:tblHeader/>
        </w:trPr>
        <w:tc>
          <w:tcPr>
            <w:tcW w:w="5850" w:type="dxa"/>
          </w:tcPr>
          <w:p w14:paraId="5B9BF634" w14:textId="0553A515" w:rsidR="00691881" w:rsidRPr="007929E5" w:rsidRDefault="00691881" w:rsidP="005653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ณ วันที่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  <w:lang w:val="en-GB" w:eastAsia="en-GB"/>
              </w:rPr>
              <w:t xml:space="preserve"> 1 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มกราคม</w:t>
            </w:r>
            <w:r w:rsidRPr="007929E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170" w:type="dxa"/>
          </w:tcPr>
          <w:p w14:paraId="09410EDF" w14:textId="77777777" w:rsidR="00691881" w:rsidRPr="007929E5" w:rsidRDefault="00691881" w:rsidP="005653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7929E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GB" w:eastAsia="en-GB"/>
              </w:rPr>
              <w:t>3</w:t>
            </w:r>
          </w:p>
        </w:tc>
        <w:tc>
          <w:tcPr>
            <w:tcW w:w="2154" w:type="dxa"/>
            <w:vAlign w:val="bottom"/>
          </w:tcPr>
          <w:p w14:paraId="1FE43CA8" w14:textId="77777777" w:rsidR="00691881" w:rsidRPr="007929E5" w:rsidRDefault="00691881" w:rsidP="001154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975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7929E5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-</w:t>
            </w:r>
          </w:p>
        </w:tc>
      </w:tr>
      <w:tr w:rsidR="006304D7" w:rsidRPr="007929E5" w14:paraId="0EBB360E" w14:textId="77777777" w:rsidTr="007D287D">
        <w:trPr>
          <w:tblHeader/>
        </w:trPr>
        <w:tc>
          <w:tcPr>
            <w:tcW w:w="5850" w:type="dxa"/>
          </w:tcPr>
          <w:p w14:paraId="5657CB37" w14:textId="77777777" w:rsidR="006304D7" w:rsidRPr="007929E5" w:rsidRDefault="006304D7" w:rsidP="007D28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รับรู้เป็นรายได้ในระหว่างปี</w:t>
            </w:r>
          </w:p>
        </w:tc>
        <w:tc>
          <w:tcPr>
            <w:tcW w:w="1170" w:type="dxa"/>
          </w:tcPr>
          <w:p w14:paraId="011BEC8E" w14:textId="77777777" w:rsidR="006304D7" w:rsidRPr="007929E5" w:rsidRDefault="006304D7" w:rsidP="007D28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154" w:type="dxa"/>
            <w:vAlign w:val="bottom"/>
          </w:tcPr>
          <w:p w14:paraId="274EA275" w14:textId="2E4AFF63" w:rsidR="006304D7" w:rsidRPr="007929E5" w:rsidRDefault="006304D7" w:rsidP="007D2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25"/>
              </w:tabs>
              <w:ind w:left="97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</w:pPr>
            <w:r w:rsidRPr="007929E5"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  <w:t>(3</w:t>
            </w:r>
            <w:r w:rsidR="00BC5736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6</w:t>
            </w:r>
            <w:r w:rsidRPr="007929E5"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  <w:t>,</w:t>
            </w:r>
            <w:r w:rsidR="00BC5736"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  <w:t>258</w:t>
            </w:r>
            <w:r w:rsidRPr="007929E5"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  <w:t>)</w:t>
            </w:r>
          </w:p>
        </w:tc>
      </w:tr>
      <w:tr w:rsidR="00691881" w:rsidRPr="007929E5" w14:paraId="37ACD588" w14:textId="77777777" w:rsidTr="00BC5736">
        <w:trPr>
          <w:tblHeader/>
        </w:trPr>
        <w:tc>
          <w:tcPr>
            <w:tcW w:w="5850" w:type="dxa"/>
          </w:tcPr>
          <w:p w14:paraId="69002219" w14:textId="77777777" w:rsidR="00691881" w:rsidRPr="007929E5" w:rsidRDefault="00691881" w:rsidP="005653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เงินรับล่วงหน้า</w:t>
            </w:r>
          </w:p>
        </w:tc>
        <w:tc>
          <w:tcPr>
            <w:tcW w:w="1170" w:type="dxa"/>
          </w:tcPr>
          <w:p w14:paraId="45291025" w14:textId="77777777" w:rsidR="00691881" w:rsidRPr="007929E5" w:rsidRDefault="00691881" w:rsidP="005653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154" w:type="dxa"/>
            <w:vAlign w:val="bottom"/>
          </w:tcPr>
          <w:p w14:paraId="535D26F8" w14:textId="1018DD05" w:rsidR="00691881" w:rsidRPr="007929E5" w:rsidRDefault="001154F3" w:rsidP="0011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25"/>
              </w:tabs>
              <w:ind w:left="88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7929E5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3</w:t>
            </w:r>
            <w:r w:rsidR="00BC5736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95</w:t>
            </w:r>
            <w:r w:rsidRPr="007929E5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,627</w:t>
            </w:r>
          </w:p>
        </w:tc>
      </w:tr>
      <w:tr w:rsidR="00691881" w:rsidRPr="007929E5" w14:paraId="780B36D3" w14:textId="77777777" w:rsidTr="00BC5736">
        <w:trPr>
          <w:tblHeader/>
        </w:trPr>
        <w:tc>
          <w:tcPr>
            <w:tcW w:w="5850" w:type="dxa"/>
          </w:tcPr>
          <w:p w14:paraId="336AC8AB" w14:textId="7E65DCB4" w:rsidR="00691881" w:rsidRPr="007929E5" w:rsidRDefault="0097151A" w:rsidP="005653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กลับรายการ</w:t>
            </w:r>
          </w:p>
        </w:tc>
        <w:tc>
          <w:tcPr>
            <w:tcW w:w="1170" w:type="dxa"/>
          </w:tcPr>
          <w:p w14:paraId="22A11047" w14:textId="77777777" w:rsidR="00691881" w:rsidRPr="007929E5" w:rsidRDefault="00691881" w:rsidP="005653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154" w:type="dxa"/>
            <w:vAlign w:val="bottom"/>
          </w:tcPr>
          <w:p w14:paraId="17FA4A90" w14:textId="70BE2380" w:rsidR="00691881" w:rsidRPr="007929E5" w:rsidRDefault="001154F3" w:rsidP="0011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720"/>
                <w:tab w:val="left" w:pos="1155"/>
                <w:tab w:val="left" w:pos="1695"/>
                <w:tab w:val="left" w:pos="1941"/>
              </w:tabs>
              <w:ind w:left="106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</w:pPr>
            <w:r w:rsidRPr="007929E5"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  <w:t>(9,715)</w:t>
            </w:r>
          </w:p>
        </w:tc>
      </w:tr>
      <w:tr w:rsidR="00BC5736" w:rsidRPr="007929E5" w14:paraId="16E24DFB" w14:textId="77777777" w:rsidTr="00BC5736">
        <w:trPr>
          <w:tblHeader/>
        </w:trPr>
        <w:tc>
          <w:tcPr>
            <w:tcW w:w="5850" w:type="dxa"/>
          </w:tcPr>
          <w:p w14:paraId="0D4FEF3A" w14:textId="2966C880" w:rsidR="00BC5736" w:rsidRPr="007929E5" w:rsidRDefault="00B4118B" w:rsidP="005653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โอนมาจากลูกหนี้ตามสัญญาการให้บริการ</w:t>
            </w:r>
          </w:p>
        </w:tc>
        <w:tc>
          <w:tcPr>
            <w:tcW w:w="1170" w:type="dxa"/>
          </w:tcPr>
          <w:p w14:paraId="4E992C75" w14:textId="77777777" w:rsidR="00BC5736" w:rsidRPr="007929E5" w:rsidRDefault="00BC5736" w:rsidP="005653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154" w:type="dxa"/>
            <w:tcBorders>
              <w:bottom w:val="single" w:sz="4" w:space="0" w:color="auto"/>
            </w:tcBorders>
            <w:vAlign w:val="bottom"/>
          </w:tcPr>
          <w:p w14:paraId="654B5AAB" w14:textId="7B19BFE7" w:rsidR="00BC5736" w:rsidRPr="00F448D7" w:rsidRDefault="00F448D7" w:rsidP="00F44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25"/>
              </w:tabs>
              <w:ind w:left="88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F448D7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(285,998)</w:t>
            </w:r>
          </w:p>
        </w:tc>
      </w:tr>
      <w:tr w:rsidR="00691881" w:rsidRPr="007929E5" w14:paraId="2ED414D2" w14:textId="77777777" w:rsidTr="00565319">
        <w:tc>
          <w:tcPr>
            <w:tcW w:w="5850" w:type="dxa"/>
            <w:hideMark/>
          </w:tcPr>
          <w:p w14:paraId="6143258D" w14:textId="11207DC3" w:rsidR="00691881" w:rsidRPr="007929E5" w:rsidRDefault="00691881" w:rsidP="00565319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7929E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ณ วันที่</w:t>
            </w:r>
            <w:r w:rsidRPr="007929E5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GB" w:eastAsia="en-GB"/>
              </w:rPr>
              <w:t xml:space="preserve"> 31 </w:t>
            </w:r>
            <w:r w:rsidRPr="007929E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ธันวาคม</w:t>
            </w:r>
            <w:r w:rsidRPr="007929E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170" w:type="dxa"/>
          </w:tcPr>
          <w:p w14:paraId="68047773" w14:textId="77777777" w:rsidR="00691881" w:rsidRPr="007929E5" w:rsidRDefault="00691881" w:rsidP="0056531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1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675FD5" w14:textId="2870C789" w:rsidR="00691881" w:rsidRPr="00B4118B" w:rsidRDefault="00B4118B" w:rsidP="00B41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25"/>
              </w:tabs>
              <w:ind w:left="975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B4118B"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  <w:t>63,</w:t>
            </w:r>
            <w:r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  <w:t>656</w:t>
            </w:r>
          </w:p>
        </w:tc>
      </w:tr>
    </w:tbl>
    <w:p w14:paraId="192F76BC" w14:textId="355993F2" w:rsidR="000C3DEA" w:rsidRDefault="000C3DEA" w:rsidP="00691881">
      <w:pPr>
        <w:pStyle w:val="index"/>
        <w:tabs>
          <w:tab w:val="clear" w:pos="1134"/>
          <w:tab w:val="left" w:pos="630"/>
        </w:tabs>
        <w:spacing w:after="0" w:line="240" w:lineRule="atLeast"/>
        <w:ind w:left="810" w:firstLine="0"/>
        <w:rPr>
          <w:rFonts w:ascii="Angsana New" w:hAnsi="Angsana New" w:cs="Angsana New"/>
          <w:sz w:val="24"/>
          <w:szCs w:val="24"/>
          <w:lang w:bidi="th-TH"/>
        </w:rPr>
      </w:pPr>
    </w:p>
    <w:p w14:paraId="488D6E0D" w14:textId="77777777" w:rsidR="000C3DEA" w:rsidRDefault="000C3D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lang w:val="en-GB"/>
        </w:rPr>
      </w:pPr>
      <w:r>
        <w:rPr>
          <w:rFonts w:ascii="Angsana New" w:hAnsi="Angsana New"/>
          <w:sz w:val="24"/>
          <w:szCs w:val="24"/>
        </w:rPr>
        <w:br w:type="page"/>
      </w:r>
    </w:p>
    <w:p w14:paraId="5B33885A" w14:textId="4CEAD7D9" w:rsidR="00EC5C9E" w:rsidRPr="007929E5" w:rsidRDefault="00EC5C9E" w:rsidP="00145EAF">
      <w:pPr>
        <w:pStyle w:val="index"/>
        <w:numPr>
          <w:ilvl w:val="0"/>
          <w:numId w:val="32"/>
        </w:numPr>
        <w:tabs>
          <w:tab w:val="clear" w:pos="772"/>
        </w:tabs>
        <w:spacing w:after="0" w:line="240" w:lineRule="atLeast"/>
        <w:ind w:left="540" w:hanging="540"/>
        <w:rPr>
          <w:rFonts w:ascii="Angsana New" w:hAnsi="Angsana New" w:cs="Angsana New"/>
          <w:b/>
          <w:bCs/>
          <w:sz w:val="30"/>
          <w:szCs w:val="30"/>
          <w:rtl/>
          <w:cs/>
        </w:rPr>
      </w:pPr>
      <w:r w:rsidRPr="007929E5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lastRenderedPageBreak/>
        <w:t>ค่าใช้จ่ายผลประโยชน์ของพนักงาน</w:t>
      </w:r>
    </w:p>
    <w:p w14:paraId="6302DC21" w14:textId="77777777" w:rsidR="00EC5C9E" w:rsidRPr="007929E5" w:rsidRDefault="00EC5C9E" w:rsidP="00EC5C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Theme="minorHAnsi" w:hAnsiTheme="minorHAnsi" w:cstheme="minorHAnsi"/>
          <w:sz w:val="30"/>
          <w:szCs w:val="30"/>
          <w:cs/>
        </w:rPr>
      </w:pPr>
    </w:p>
    <w:tbl>
      <w:tblPr>
        <w:tblW w:w="9378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942"/>
        <w:gridCol w:w="990"/>
        <w:gridCol w:w="810"/>
        <w:gridCol w:w="270"/>
        <w:gridCol w:w="900"/>
        <w:gridCol w:w="270"/>
        <w:gridCol w:w="990"/>
        <w:gridCol w:w="270"/>
        <w:gridCol w:w="936"/>
      </w:tblGrid>
      <w:tr w:rsidR="00EC5C9E" w:rsidRPr="007929E5" w14:paraId="241E3061" w14:textId="77777777" w:rsidTr="00651260">
        <w:trPr>
          <w:tblHeader/>
        </w:trPr>
        <w:tc>
          <w:tcPr>
            <w:tcW w:w="3942" w:type="dxa"/>
            <w:shd w:val="clear" w:color="auto" w:fill="auto"/>
          </w:tcPr>
          <w:p w14:paraId="7FC3CC5B" w14:textId="77777777" w:rsidR="00EC5C9E" w:rsidRPr="007929E5" w:rsidRDefault="00EC5C9E" w:rsidP="0056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HAnsi" w:hAnsiTheme="minorHAnsi" w:cstheme="minorHAnsi"/>
                <w:b/>
                <w:color w:val="0000FF"/>
                <w:sz w:val="30"/>
                <w:szCs w:val="30"/>
              </w:rPr>
            </w:pPr>
          </w:p>
        </w:tc>
        <w:tc>
          <w:tcPr>
            <w:tcW w:w="990" w:type="dxa"/>
          </w:tcPr>
          <w:p w14:paraId="1583AE41" w14:textId="77777777" w:rsidR="00EC5C9E" w:rsidRPr="007929E5" w:rsidRDefault="00EC5C9E" w:rsidP="0056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HAnsi" w:hAnsiTheme="minorHAnsi" w:cstheme="minorHAnsi"/>
                <w:bCs/>
                <w:sz w:val="30"/>
                <w:szCs w:val="30"/>
                <w:cs/>
              </w:rPr>
            </w:pPr>
          </w:p>
        </w:tc>
        <w:tc>
          <w:tcPr>
            <w:tcW w:w="1980" w:type="dxa"/>
            <w:gridSpan w:val="3"/>
          </w:tcPr>
          <w:p w14:paraId="77C0BC5E" w14:textId="77777777" w:rsidR="00EC5C9E" w:rsidRPr="007929E5" w:rsidRDefault="00EC5C9E" w:rsidP="0056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HAnsi" w:hAnsiTheme="minorHAnsi" w:cstheme="minorHAnsi"/>
                <w:bCs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8074A4D" w14:textId="77777777" w:rsidR="00EC5C9E" w:rsidRPr="007929E5" w:rsidRDefault="00EC5C9E" w:rsidP="0056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2196" w:type="dxa"/>
            <w:gridSpan w:val="3"/>
          </w:tcPr>
          <w:p w14:paraId="0ABA3209" w14:textId="77777777" w:rsidR="00EC5C9E" w:rsidRPr="007929E5" w:rsidRDefault="00EC5C9E" w:rsidP="0056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5C9E" w:rsidRPr="007929E5" w14:paraId="5C6F3ECF" w14:textId="77777777" w:rsidTr="00651260">
        <w:trPr>
          <w:tblHeader/>
        </w:trPr>
        <w:tc>
          <w:tcPr>
            <w:tcW w:w="3942" w:type="dxa"/>
          </w:tcPr>
          <w:p w14:paraId="3532BA0D" w14:textId="77777777" w:rsidR="00EC5C9E" w:rsidRPr="007929E5" w:rsidRDefault="00EC5C9E" w:rsidP="0056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6186321" w14:textId="77777777" w:rsidR="00EC5C9E" w:rsidRPr="007929E5" w:rsidRDefault="00EC5C9E" w:rsidP="0056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7" w:hanging="187"/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  <w:lang w:val="en-GB"/>
              </w:rPr>
            </w:pPr>
            <w:r w:rsidRPr="007929E5">
              <w:rPr>
                <w:rFonts w:asciiTheme="minorHAnsi" w:hAnsiTheme="minorHAnsi" w:cstheme="minorHAnsi" w:hint="cs"/>
                <w:i/>
                <w:iCs/>
                <w:sz w:val="30"/>
                <w:szCs w:val="30"/>
                <w:cs/>
                <w:lang w:val="en-GB"/>
              </w:rPr>
              <w:t xml:space="preserve">  </w:t>
            </w:r>
            <w:r w:rsidRPr="007929E5"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09FE419" w14:textId="77777777" w:rsidR="00EC5C9E" w:rsidRPr="007929E5" w:rsidRDefault="00EC5C9E" w:rsidP="0056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HAnsi" w:hAnsiTheme="minorHAnsi" w:cstheme="minorHAnsi"/>
                <w:sz w:val="30"/>
                <w:szCs w:val="30"/>
                <w:lang w:val="en-GB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center"/>
          </w:tcPr>
          <w:p w14:paraId="30FE5758" w14:textId="77777777" w:rsidR="00EC5C9E" w:rsidRPr="007929E5" w:rsidRDefault="00EC5C9E" w:rsidP="0056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HAnsi" w:hAnsiTheme="minorHAnsi" w:cstheme="minorHAnsi"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86990A7" w14:textId="77777777" w:rsidR="00EC5C9E" w:rsidRPr="007929E5" w:rsidRDefault="00EC5C9E" w:rsidP="0056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HAnsi" w:hAnsiTheme="minorHAnsi" w:cstheme="minorHAnsi"/>
                <w:sz w:val="30"/>
                <w:szCs w:val="30"/>
                <w:lang w:val="en-GB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74DF2DA8" w14:textId="77777777" w:rsidR="00EC5C9E" w:rsidRPr="007929E5" w:rsidRDefault="00EC5C9E" w:rsidP="0056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HAnsi" w:hAnsiTheme="minorHAnsi" w:cstheme="minorHAns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0E781D0" w14:textId="77777777" w:rsidR="00EC5C9E" w:rsidRPr="007929E5" w:rsidRDefault="00EC5C9E" w:rsidP="0056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HAnsi" w:hAnsiTheme="minorHAnsi" w:cstheme="minorHAnsi"/>
                <w:sz w:val="30"/>
                <w:szCs w:val="30"/>
                <w:lang w:val="en-GB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center"/>
          </w:tcPr>
          <w:p w14:paraId="3C6BE519" w14:textId="77777777" w:rsidR="00EC5C9E" w:rsidRPr="007929E5" w:rsidRDefault="00EC5C9E" w:rsidP="0056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HAnsi" w:hAnsiTheme="minorHAnsi" w:cstheme="minorHAnsi"/>
                <w:sz w:val="30"/>
                <w:szCs w:val="3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1240D670" w14:textId="77777777" w:rsidR="00EC5C9E" w:rsidRPr="007929E5" w:rsidRDefault="00EC5C9E" w:rsidP="0056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HAnsi" w:hAnsiTheme="minorHAnsi" w:cstheme="minorHAnsi"/>
                <w:sz w:val="30"/>
                <w:szCs w:val="30"/>
                <w:lang w:val="en-GB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2561</w:t>
            </w:r>
          </w:p>
        </w:tc>
      </w:tr>
      <w:tr w:rsidR="00EC5C9E" w:rsidRPr="007929E5" w14:paraId="3CBDDA04" w14:textId="77777777" w:rsidTr="00651260">
        <w:trPr>
          <w:tblHeader/>
        </w:trPr>
        <w:tc>
          <w:tcPr>
            <w:tcW w:w="3942" w:type="dxa"/>
          </w:tcPr>
          <w:p w14:paraId="32C966EA" w14:textId="77777777" w:rsidR="00EC5C9E" w:rsidRPr="007929E5" w:rsidRDefault="00EC5C9E" w:rsidP="0056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37DDF12" w14:textId="77777777" w:rsidR="00EC5C9E" w:rsidRPr="007929E5" w:rsidRDefault="00EC5C9E" w:rsidP="0056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HAnsi" w:hAnsiTheme="minorHAnsi" w:cstheme="minorHAns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46" w:type="dxa"/>
            <w:gridSpan w:val="7"/>
          </w:tcPr>
          <w:p w14:paraId="3EE39AFE" w14:textId="77777777" w:rsidR="00EC5C9E" w:rsidRPr="007929E5" w:rsidRDefault="00EC5C9E" w:rsidP="0056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HAnsi" w:hAnsiTheme="minorHAnsi" w:cstheme="minorHAnsi"/>
                <w:b/>
                <w:i/>
                <w:i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C5C9E" w:rsidRPr="007929E5" w14:paraId="210C5D90" w14:textId="77777777" w:rsidTr="00651260">
        <w:tc>
          <w:tcPr>
            <w:tcW w:w="3942" w:type="dxa"/>
          </w:tcPr>
          <w:p w14:paraId="5A6199D4" w14:textId="77777777" w:rsidR="00EC5C9E" w:rsidRPr="007929E5" w:rsidRDefault="00EC5C9E" w:rsidP="00565319">
            <w:pPr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990" w:type="dxa"/>
          </w:tcPr>
          <w:p w14:paraId="6D5733B4" w14:textId="77777777" w:rsidR="00EC5C9E" w:rsidRPr="007929E5" w:rsidRDefault="00EC5C9E" w:rsidP="0056531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45676A7D" w14:textId="557BCD8E" w:rsidR="00EC5C9E" w:rsidRPr="007929E5" w:rsidRDefault="00F076EA" w:rsidP="00565319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79" w:right="-118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151,</w:t>
            </w:r>
            <w:r w:rsidR="004D53A3" w:rsidRPr="007929E5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957</w:t>
            </w:r>
          </w:p>
        </w:tc>
        <w:tc>
          <w:tcPr>
            <w:tcW w:w="270" w:type="dxa"/>
          </w:tcPr>
          <w:p w14:paraId="2B6D1F0B" w14:textId="77777777" w:rsidR="00EC5C9E" w:rsidRPr="007929E5" w:rsidRDefault="00EC5C9E" w:rsidP="0056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ind w:right="-118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144CB67A" w14:textId="1857DAD7" w:rsidR="00EC5C9E" w:rsidRPr="007929E5" w:rsidRDefault="00EC5C9E" w:rsidP="0056531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118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1</w:t>
            </w:r>
            <w:r w:rsidR="00F076EA"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51</w:t>
            </w: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,</w:t>
            </w:r>
            <w:r w:rsidR="00F076EA"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848</w:t>
            </w:r>
          </w:p>
        </w:tc>
        <w:tc>
          <w:tcPr>
            <w:tcW w:w="270" w:type="dxa"/>
          </w:tcPr>
          <w:p w14:paraId="5E0112C0" w14:textId="77777777" w:rsidR="00EC5C9E" w:rsidRPr="007929E5" w:rsidRDefault="00EC5C9E" w:rsidP="0056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ind w:right="-118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A3944F0" w14:textId="35195359" w:rsidR="00EC5C9E" w:rsidRPr="007929E5" w:rsidRDefault="00CE3AF4" w:rsidP="00565319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79" w:right="-118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93,934</w:t>
            </w:r>
          </w:p>
        </w:tc>
        <w:tc>
          <w:tcPr>
            <w:tcW w:w="270" w:type="dxa"/>
          </w:tcPr>
          <w:p w14:paraId="32168853" w14:textId="77777777" w:rsidR="00EC5C9E" w:rsidRPr="007929E5" w:rsidRDefault="00EC5C9E" w:rsidP="0056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ind w:right="-118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936" w:type="dxa"/>
          </w:tcPr>
          <w:p w14:paraId="2578A987" w14:textId="77777777" w:rsidR="00EC5C9E" w:rsidRPr="007929E5" w:rsidRDefault="00EC5C9E" w:rsidP="00565319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79" w:right="-118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 w:hint="cs"/>
                <w:sz w:val="30"/>
                <w:szCs w:val="30"/>
                <w:cs/>
                <w:lang w:bidi="th-TH"/>
              </w:rPr>
              <w:t>11</w:t>
            </w: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8</w:t>
            </w:r>
            <w:r w:rsidRPr="007929E5">
              <w:rPr>
                <w:rFonts w:asciiTheme="minorHAnsi" w:hAnsiTheme="minorHAnsi" w:cstheme="minorHAnsi" w:hint="cs"/>
                <w:sz w:val="30"/>
                <w:szCs w:val="30"/>
                <w:cs/>
                <w:lang w:bidi="th-TH"/>
              </w:rPr>
              <w:t>,</w:t>
            </w: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4</w:t>
            </w:r>
            <w:r w:rsidRPr="007929E5">
              <w:rPr>
                <w:rFonts w:asciiTheme="minorHAnsi" w:hAnsiTheme="minorHAnsi" w:cstheme="minorHAnsi" w:hint="cs"/>
                <w:sz w:val="30"/>
                <w:szCs w:val="30"/>
                <w:cs/>
                <w:lang w:bidi="th-TH"/>
              </w:rPr>
              <w:t>2</w:t>
            </w: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8</w:t>
            </w:r>
          </w:p>
        </w:tc>
      </w:tr>
      <w:tr w:rsidR="005430D1" w:rsidRPr="007929E5" w14:paraId="71EB4BC6" w14:textId="77777777" w:rsidTr="00651260">
        <w:tc>
          <w:tcPr>
            <w:tcW w:w="3942" w:type="dxa"/>
          </w:tcPr>
          <w:p w14:paraId="1D1B7F5F" w14:textId="5BD7B00B" w:rsidR="005430D1" w:rsidRPr="007929E5" w:rsidRDefault="000C3DEA" w:rsidP="000C3DEA">
            <w:pPr>
              <w:ind w:left="230" w:hanging="230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>
              <w:rPr>
                <w:rFonts w:asciiTheme="minorHAnsi" w:hAnsiTheme="minorHAnsi" w:cstheme="minorHAnsi" w:hint="cs"/>
                <w:sz w:val="30"/>
                <w:szCs w:val="30"/>
                <w:cs/>
              </w:rPr>
              <w:t>ค่าใช้จ่ายที่เกิดจากการ</w:t>
            </w:r>
            <w:r w:rsidR="005430D1" w:rsidRPr="007929E5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จ่ายโดยใช้หุ้นเป็นเกณฑ์</w:t>
            </w:r>
          </w:p>
        </w:tc>
        <w:tc>
          <w:tcPr>
            <w:tcW w:w="990" w:type="dxa"/>
          </w:tcPr>
          <w:p w14:paraId="42F21576" w14:textId="71FC1817" w:rsidR="000C3DEA" w:rsidRPr="007929E5" w:rsidRDefault="000C3DEA" w:rsidP="00335D8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i/>
                <w:iCs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810" w:type="dxa"/>
          </w:tcPr>
          <w:p w14:paraId="70C0E4E8" w14:textId="77777777" w:rsidR="005430D1" w:rsidRPr="007929E5" w:rsidRDefault="005430D1" w:rsidP="00335D83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79" w:right="-118"/>
              <w:rPr>
                <w:rFonts w:asciiTheme="minorHAnsi" w:hAnsiTheme="minorHAnsi" w:cstheme="minorHAnsi"/>
                <w:sz w:val="30"/>
                <w:szCs w:val="30"/>
                <w:cs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7,149</w:t>
            </w:r>
          </w:p>
        </w:tc>
        <w:tc>
          <w:tcPr>
            <w:tcW w:w="270" w:type="dxa"/>
          </w:tcPr>
          <w:p w14:paraId="331A993C" w14:textId="77777777" w:rsidR="005430D1" w:rsidRPr="007929E5" w:rsidRDefault="005430D1" w:rsidP="00335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ind w:right="-118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1790D503" w14:textId="77777777" w:rsidR="005430D1" w:rsidRPr="007929E5" w:rsidRDefault="005430D1" w:rsidP="00335D83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118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A48A1F1" w14:textId="77777777" w:rsidR="005430D1" w:rsidRPr="007929E5" w:rsidRDefault="005430D1" w:rsidP="00335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ind w:right="-118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FDDA43C" w14:textId="77777777" w:rsidR="005430D1" w:rsidRPr="007929E5" w:rsidRDefault="005430D1" w:rsidP="00335D83">
            <w:pPr>
              <w:pStyle w:val="acctfourfigures"/>
              <w:spacing w:line="240" w:lineRule="atLeast"/>
              <w:ind w:left="-79" w:right="-118"/>
              <w:rPr>
                <w:rFonts w:asciiTheme="minorHAnsi" w:hAnsiTheme="minorHAnsi" w:cstheme="minorHAnsi"/>
                <w:sz w:val="30"/>
                <w:szCs w:val="30"/>
                <w:cs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7,149</w:t>
            </w:r>
          </w:p>
        </w:tc>
        <w:tc>
          <w:tcPr>
            <w:tcW w:w="270" w:type="dxa"/>
          </w:tcPr>
          <w:p w14:paraId="64F270CE" w14:textId="77777777" w:rsidR="005430D1" w:rsidRPr="007929E5" w:rsidRDefault="005430D1" w:rsidP="00335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ind w:right="-118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936" w:type="dxa"/>
          </w:tcPr>
          <w:p w14:paraId="4839F14F" w14:textId="77777777" w:rsidR="005430D1" w:rsidRPr="007929E5" w:rsidRDefault="005430D1" w:rsidP="00335D83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right="-118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-</w:t>
            </w:r>
          </w:p>
        </w:tc>
      </w:tr>
      <w:tr w:rsidR="00EC5C9E" w:rsidRPr="007929E5" w14:paraId="03EF2A38" w14:textId="77777777" w:rsidTr="00651260">
        <w:tc>
          <w:tcPr>
            <w:tcW w:w="3942" w:type="dxa"/>
          </w:tcPr>
          <w:p w14:paraId="300E6AE3" w14:textId="77777777" w:rsidR="00EC5C9E" w:rsidRPr="007929E5" w:rsidRDefault="00EC5C9E" w:rsidP="00565319">
            <w:pPr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ค่าน้ำมันรถ ค่าใช้จ่ายในการเดินทางและที่พัก</w:t>
            </w:r>
          </w:p>
        </w:tc>
        <w:tc>
          <w:tcPr>
            <w:tcW w:w="990" w:type="dxa"/>
          </w:tcPr>
          <w:p w14:paraId="342750A5" w14:textId="77777777" w:rsidR="00EC5C9E" w:rsidRPr="007929E5" w:rsidRDefault="00EC5C9E" w:rsidP="0056531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</w:tcPr>
          <w:p w14:paraId="634D9D09" w14:textId="63DB6A2C" w:rsidR="00EC5C9E" w:rsidRPr="007929E5" w:rsidRDefault="004D53A3" w:rsidP="00565319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79" w:right="-118"/>
              <w:rPr>
                <w:rFonts w:asciiTheme="minorHAnsi" w:hAnsiTheme="minorHAnsi" w:cstheme="minorHAnsi"/>
                <w:sz w:val="30"/>
                <w:szCs w:val="30"/>
                <w:cs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6,</w:t>
            </w:r>
            <w:r w:rsidR="00F2333B" w:rsidRPr="007929E5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28</w:t>
            </w:r>
            <w:r w:rsidRPr="007929E5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vAlign w:val="bottom"/>
          </w:tcPr>
          <w:p w14:paraId="338E4CF8" w14:textId="77777777" w:rsidR="00EC5C9E" w:rsidRPr="007929E5" w:rsidRDefault="00EC5C9E" w:rsidP="0056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ind w:right="-118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752B92BE" w14:textId="47AF03DE" w:rsidR="00EC5C9E" w:rsidRPr="007929E5" w:rsidRDefault="00F2333B" w:rsidP="0056531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118"/>
              <w:rPr>
                <w:rFonts w:asciiTheme="minorHAnsi" w:hAnsiTheme="minorHAnsi" w:cstheme="minorHAnsi"/>
                <w:sz w:val="30"/>
                <w:szCs w:val="30"/>
                <w:cs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5,5</w:t>
            </w:r>
            <w:r w:rsidR="004D53A3"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5</w:t>
            </w: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23A97C42" w14:textId="77777777" w:rsidR="00EC5C9E" w:rsidRPr="007929E5" w:rsidRDefault="00EC5C9E" w:rsidP="0056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ind w:right="-118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810C5EC" w14:textId="2912DB74" w:rsidR="00EC5C9E" w:rsidRPr="007929E5" w:rsidRDefault="004D53A3" w:rsidP="00565319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79" w:right="-118"/>
              <w:rPr>
                <w:rFonts w:asciiTheme="minorHAnsi" w:hAnsiTheme="minorHAnsi" w:cstheme="minorHAnsi"/>
                <w:sz w:val="30"/>
                <w:szCs w:val="30"/>
                <w:cs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3,613</w:t>
            </w:r>
          </w:p>
        </w:tc>
        <w:tc>
          <w:tcPr>
            <w:tcW w:w="270" w:type="dxa"/>
            <w:vAlign w:val="bottom"/>
          </w:tcPr>
          <w:p w14:paraId="7685AF52" w14:textId="77777777" w:rsidR="00EC5C9E" w:rsidRPr="007929E5" w:rsidRDefault="00EC5C9E" w:rsidP="0056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ind w:right="-118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936" w:type="dxa"/>
          </w:tcPr>
          <w:p w14:paraId="01A3CCA9" w14:textId="703D4A9B" w:rsidR="00EC5C9E" w:rsidRPr="007929E5" w:rsidRDefault="004D53A3" w:rsidP="00565319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79" w:right="-118"/>
              <w:rPr>
                <w:rFonts w:asciiTheme="minorHAnsi" w:hAnsiTheme="minorHAnsi" w:cstheme="minorHAnsi"/>
                <w:sz w:val="30"/>
                <w:szCs w:val="30"/>
                <w:cs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4,716</w:t>
            </w:r>
          </w:p>
        </w:tc>
      </w:tr>
      <w:tr w:rsidR="005430D1" w:rsidRPr="007929E5" w14:paraId="3467340F" w14:textId="77777777" w:rsidTr="00651260">
        <w:tc>
          <w:tcPr>
            <w:tcW w:w="3942" w:type="dxa"/>
          </w:tcPr>
          <w:p w14:paraId="2DA370BD" w14:textId="77777777" w:rsidR="005430D1" w:rsidRPr="007929E5" w:rsidRDefault="005430D1" w:rsidP="00335D83">
            <w:pPr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990" w:type="dxa"/>
          </w:tcPr>
          <w:p w14:paraId="7228D0F5" w14:textId="77777777" w:rsidR="005430D1" w:rsidRPr="007929E5" w:rsidRDefault="005430D1" w:rsidP="00335D8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i/>
                <w:iCs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810" w:type="dxa"/>
          </w:tcPr>
          <w:p w14:paraId="22E54017" w14:textId="2D26090F" w:rsidR="005430D1" w:rsidRPr="007929E5" w:rsidRDefault="005430D1" w:rsidP="00335D83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79" w:right="-118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2,58</w:t>
            </w:r>
            <w:r w:rsidR="001007F0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</w:tcPr>
          <w:p w14:paraId="4FD87A36" w14:textId="77777777" w:rsidR="005430D1" w:rsidRPr="007929E5" w:rsidRDefault="005430D1" w:rsidP="00335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ind w:right="-118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3ED54AE0" w14:textId="77777777" w:rsidR="005430D1" w:rsidRPr="007929E5" w:rsidRDefault="005430D1" w:rsidP="00335D83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118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  <w:lang w:bidi="th-TH"/>
              </w:rPr>
              <w:t>2</w:t>
            </w: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,</w:t>
            </w:r>
            <w:r w:rsidRPr="007929E5">
              <w:rPr>
                <w:rFonts w:asciiTheme="minorHAnsi" w:hAnsiTheme="minorHAnsi" w:cstheme="minorHAnsi"/>
                <w:sz w:val="30"/>
                <w:szCs w:val="30"/>
                <w:cs/>
                <w:lang w:bidi="th-TH"/>
              </w:rPr>
              <w:t>291</w:t>
            </w:r>
          </w:p>
        </w:tc>
        <w:tc>
          <w:tcPr>
            <w:tcW w:w="270" w:type="dxa"/>
          </w:tcPr>
          <w:p w14:paraId="17A64460" w14:textId="77777777" w:rsidR="005430D1" w:rsidRPr="007929E5" w:rsidRDefault="005430D1" w:rsidP="00335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ind w:right="-118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099D7E9" w14:textId="77777777" w:rsidR="005430D1" w:rsidRPr="007929E5" w:rsidRDefault="005430D1" w:rsidP="00335D83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79" w:right="-118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1,801</w:t>
            </w:r>
          </w:p>
        </w:tc>
        <w:tc>
          <w:tcPr>
            <w:tcW w:w="270" w:type="dxa"/>
          </w:tcPr>
          <w:p w14:paraId="08FCF8F6" w14:textId="77777777" w:rsidR="005430D1" w:rsidRPr="007929E5" w:rsidRDefault="005430D1" w:rsidP="00335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ind w:right="-118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936" w:type="dxa"/>
          </w:tcPr>
          <w:p w14:paraId="6BE7BDBF" w14:textId="77777777" w:rsidR="005430D1" w:rsidRPr="007929E5" w:rsidRDefault="005430D1" w:rsidP="00335D83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79" w:right="-118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  <w:lang w:bidi="th-TH"/>
              </w:rPr>
              <w:t>1</w:t>
            </w: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,</w:t>
            </w:r>
            <w:r w:rsidRPr="007929E5">
              <w:rPr>
                <w:rFonts w:asciiTheme="minorHAnsi" w:hAnsiTheme="minorHAnsi" w:cstheme="minorHAnsi"/>
                <w:sz w:val="30"/>
                <w:szCs w:val="30"/>
                <w:cs/>
                <w:lang w:bidi="th-TH"/>
              </w:rPr>
              <w:t>68</w:t>
            </w: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8</w:t>
            </w:r>
          </w:p>
        </w:tc>
      </w:tr>
      <w:tr w:rsidR="00EC5C9E" w:rsidRPr="007929E5" w14:paraId="1C92455E" w14:textId="77777777" w:rsidTr="00651260">
        <w:tc>
          <w:tcPr>
            <w:tcW w:w="3942" w:type="dxa"/>
          </w:tcPr>
          <w:p w14:paraId="09334A04" w14:textId="77777777" w:rsidR="00EC5C9E" w:rsidRPr="007929E5" w:rsidRDefault="00EC5C9E" w:rsidP="00565319">
            <w:pPr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ค่าสวัสดิการพนักงาน</w:t>
            </w:r>
          </w:p>
        </w:tc>
        <w:tc>
          <w:tcPr>
            <w:tcW w:w="990" w:type="dxa"/>
          </w:tcPr>
          <w:p w14:paraId="0FAB25C0" w14:textId="77777777" w:rsidR="00EC5C9E" w:rsidRPr="007929E5" w:rsidRDefault="00EC5C9E" w:rsidP="0056531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</w:tcPr>
          <w:p w14:paraId="33D3E3FD" w14:textId="4F3A4219" w:rsidR="00EC5C9E" w:rsidRPr="007929E5" w:rsidRDefault="00F076EA" w:rsidP="00565319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79" w:right="-118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2,404</w:t>
            </w:r>
          </w:p>
        </w:tc>
        <w:tc>
          <w:tcPr>
            <w:tcW w:w="270" w:type="dxa"/>
          </w:tcPr>
          <w:p w14:paraId="62DE3782" w14:textId="77777777" w:rsidR="00EC5C9E" w:rsidRPr="007929E5" w:rsidRDefault="00EC5C9E" w:rsidP="0056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ind w:right="-118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0204570A" w14:textId="77777777" w:rsidR="00EC5C9E" w:rsidRPr="007929E5" w:rsidRDefault="00EC5C9E" w:rsidP="0056531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118"/>
              <w:rPr>
                <w:rFonts w:asciiTheme="minorHAnsi" w:hAnsiTheme="minorHAnsi" w:cstheme="minorHAnsi"/>
                <w:sz w:val="30"/>
                <w:szCs w:val="30"/>
                <w:cs/>
                <w:lang w:val="en-US" w:bidi="th-TH"/>
              </w:rPr>
            </w:pPr>
            <w:r w:rsidRPr="007929E5">
              <w:rPr>
                <w:rFonts w:asciiTheme="minorHAnsi" w:hAnsiTheme="minorHAnsi" w:cstheme="minorHAnsi" w:hint="cs"/>
                <w:sz w:val="30"/>
                <w:szCs w:val="30"/>
                <w:cs/>
                <w:lang w:bidi="th-TH"/>
              </w:rPr>
              <w:t>4,947</w:t>
            </w:r>
          </w:p>
        </w:tc>
        <w:tc>
          <w:tcPr>
            <w:tcW w:w="270" w:type="dxa"/>
          </w:tcPr>
          <w:p w14:paraId="7B8BC1D1" w14:textId="77777777" w:rsidR="00EC5C9E" w:rsidRPr="007929E5" w:rsidRDefault="00EC5C9E" w:rsidP="0056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ind w:right="-118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B976F0E" w14:textId="09F78071" w:rsidR="00EC5C9E" w:rsidRPr="007929E5" w:rsidRDefault="00CE3AF4" w:rsidP="00565319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79" w:right="-118"/>
              <w:rPr>
                <w:rFonts w:asciiTheme="minorHAnsi" w:hAnsiTheme="minorHAnsi" w:cstheme="minorHAnsi"/>
                <w:sz w:val="30"/>
                <w:szCs w:val="30"/>
                <w:cs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1,338</w:t>
            </w:r>
          </w:p>
        </w:tc>
        <w:tc>
          <w:tcPr>
            <w:tcW w:w="270" w:type="dxa"/>
          </w:tcPr>
          <w:p w14:paraId="3B8C4DDE" w14:textId="77777777" w:rsidR="00EC5C9E" w:rsidRPr="007929E5" w:rsidRDefault="00EC5C9E" w:rsidP="0056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ind w:right="-118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936" w:type="dxa"/>
          </w:tcPr>
          <w:p w14:paraId="10941910" w14:textId="77777777" w:rsidR="00EC5C9E" w:rsidRPr="007929E5" w:rsidRDefault="00EC5C9E" w:rsidP="00565319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79" w:right="-118"/>
              <w:rPr>
                <w:rFonts w:asciiTheme="minorHAnsi" w:hAnsiTheme="minorHAnsi" w:cstheme="minorHAnsi"/>
                <w:sz w:val="30"/>
                <w:szCs w:val="30"/>
                <w:cs/>
                <w:lang w:bidi="th-TH"/>
              </w:rPr>
            </w:pPr>
            <w:r w:rsidRPr="007929E5">
              <w:rPr>
                <w:rFonts w:asciiTheme="minorHAnsi" w:hAnsiTheme="minorHAnsi" w:cstheme="minorHAnsi" w:hint="cs"/>
                <w:sz w:val="30"/>
                <w:szCs w:val="30"/>
                <w:cs/>
                <w:lang w:bidi="th-TH"/>
              </w:rPr>
              <w:t>4,41</w:t>
            </w: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8</w:t>
            </w:r>
          </w:p>
        </w:tc>
      </w:tr>
      <w:tr w:rsidR="00EC5C9E" w:rsidRPr="007929E5" w14:paraId="73D5E138" w14:textId="77777777" w:rsidTr="00651260">
        <w:tc>
          <w:tcPr>
            <w:tcW w:w="3942" w:type="dxa"/>
          </w:tcPr>
          <w:p w14:paraId="3D2D37C4" w14:textId="77777777" w:rsidR="00EC5C9E" w:rsidRPr="007929E5" w:rsidRDefault="00EC5C9E" w:rsidP="00565319">
            <w:pPr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โครงการสมทบ</w:t>
            </w:r>
            <w:r w:rsidRPr="007929E5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ที่</w:t>
            </w: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กำหนดไว้</w:t>
            </w:r>
          </w:p>
        </w:tc>
        <w:tc>
          <w:tcPr>
            <w:tcW w:w="990" w:type="dxa"/>
          </w:tcPr>
          <w:p w14:paraId="0AC12A74" w14:textId="77777777" w:rsidR="00EC5C9E" w:rsidRPr="007929E5" w:rsidRDefault="00EC5C9E" w:rsidP="0056531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</w:tcPr>
          <w:p w14:paraId="2F866C39" w14:textId="7EC76CF9" w:rsidR="00EC5C9E" w:rsidRPr="007929E5" w:rsidRDefault="00F076EA" w:rsidP="00565319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79" w:right="-118"/>
              <w:rPr>
                <w:rFonts w:asciiTheme="minorHAnsi" w:hAnsiTheme="minorHAnsi" w:cstheme="minorHAnsi"/>
                <w:sz w:val="30"/>
                <w:szCs w:val="30"/>
                <w:cs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1,260</w:t>
            </w:r>
          </w:p>
        </w:tc>
        <w:tc>
          <w:tcPr>
            <w:tcW w:w="270" w:type="dxa"/>
          </w:tcPr>
          <w:p w14:paraId="52F29681" w14:textId="3E87810B" w:rsidR="00EC5C9E" w:rsidRPr="007929E5" w:rsidRDefault="00EC5C9E" w:rsidP="0056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ind w:right="-118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3F84BDDC" w14:textId="77777777" w:rsidR="00EC5C9E" w:rsidRPr="007929E5" w:rsidRDefault="00EC5C9E" w:rsidP="0056531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118"/>
              <w:rPr>
                <w:rFonts w:asciiTheme="minorHAnsi" w:hAnsiTheme="minorHAnsi" w:cstheme="minorHAnsi"/>
                <w:sz w:val="30"/>
                <w:szCs w:val="30"/>
                <w:cs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1,002</w:t>
            </w:r>
          </w:p>
        </w:tc>
        <w:tc>
          <w:tcPr>
            <w:tcW w:w="270" w:type="dxa"/>
          </w:tcPr>
          <w:p w14:paraId="62748972" w14:textId="77777777" w:rsidR="00EC5C9E" w:rsidRPr="007929E5" w:rsidRDefault="00EC5C9E" w:rsidP="0056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ind w:right="-118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BC9C32A" w14:textId="6B1BB4B8" w:rsidR="00EC5C9E" w:rsidRPr="007929E5" w:rsidRDefault="00CE3AF4" w:rsidP="00565319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79" w:right="-118"/>
              <w:rPr>
                <w:rFonts w:asciiTheme="minorHAnsi" w:hAnsiTheme="minorHAnsi" w:cstheme="minorHAnsi"/>
                <w:sz w:val="30"/>
                <w:szCs w:val="30"/>
                <w:cs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771</w:t>
            </w:r>
          </w:p>
        </w:tc>
        <w:tc>
          <w:tcPr>
            <w:tcW w:w="270" w:type="dxa"/>
          </w:tcPr>
          <w:p w14:paraId="7650F98C" w14:textId="77777777" w:rsidR="00EC5C9E" w:rsidRPr="007929E5" w:rsidRDefault="00EC5C9E" w:rsidP="0056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ind w:right="-118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936" w:type="dxa"/>
          </w:tcPr>
          <w:p w14:paraId="1B826127" w14:textId="77777777" w:rsidR="00EC5C9E" w:rsidRPr="007929E5" w:rsidRDefault="00EC5C9E" w:rsidP="00565319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79" w:right="-118"/>
              <w:rPr>
                <w:rFonts w:asciiTheme="minorHAnsi" w:hAnsiTheme="minorHAnsi" w:cstheme="minorHAnsi"/>
                <w:sz w:val="30"/>
                <w:szCs w:val="30"/>
                <w:cs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717</w:t>
            </w:r>
          </w:p>
        </w:tc>
      </w:tr>
      <w:tr w:rsidR="00EC5C9E" w:rsidRPr="007929E5" w14:paraId="2EC0153B" w14:textId="77777777" w:rsidTr="00651260">
        <w:tc>
          <w:tcPr>
            <w:tcW w:w="3942" w:type="dxa"/>
          </w:tcPr>
          <w:p w14:paraId="6F2E0931" w14:textId="77777777" w:rsidR="00EC5C9E" w:rsidRPr="007929E5" w:rsidRDefault="00EC5C9E" w:rsidP="00565319">
            <w:pPr>
              <w:tabs>
                <w:tab w:val="clear" w:pos="227"/>
                <w:tab w:val="clear" w:pos="3515"/>
                <w:tab w:val="left" w:pos="3619"/>
              </w:tabs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ผลประโยชน์อื่น ๆ</w:t>
            </w:r>
          </w:p>
        </w:tc>
        <w:tc>
          <w:tcPr>
            <w:tcW w:w="990" w:type="dxa"/>
          </w:tcPr>
          <w:p w14:paraId="542393B6" w14:textId="77777777" w:rsidR="00EC5C9E" w:rsidRPr="007929E5" w:rsidRDefault="00EC5C9E" w:rsidP="0056531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3E69125" w14:textId="49D3F4C7" w:rsidR="00EC5C9E" w:rsidRPr="007929E5" w:rsidRDefault="00F076EA" w:rsidP="00565319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79" w:right="-118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25,8</w:t>
            </w:r>
            <w:r w:rsidR="001007F0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63</w:t>
            </w:r>
          </w:p>
        </w:tc>
        <w:tc>
          <w:tcPr>
            <w:tcW w:w="270" w:type="dxa"/>
          </w:tcPr>
          <w:p w14:paraId="6F5B2516" w14:textId="77777777" w:rsidR="00EC5C9E" w:rsidRPr="007929E5" w:rsidRDefault="00EC5C9E" w:rsidP="0056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ind w:right="-118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6AAA585" w14:textId="2F08FD8A" w:rsidR="00EC5C9E" w:rsidRPr="007929E5" w:rsidRDefault="0094000A" w:rsidP="0056531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118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22</w:t>
            </w:r>
            <w:r w:rsidR="00EC5C9E" w:rsidRPr="007929E5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579</w:t>
            </w:r>
          </w:p>
        </w:tc>
        <w:tc>
          <w:tcPr>
            <w:tcW w:w="270" w:type="dxa"/>
          </w:tcPr>
          <w:p w14:paraId="2B9CA1C8" w14:textId="77777777" w:rsidR="00EC5C9E" w:rsidRPr="007929E5" w:rsidRDefault="00EC5C9E" w:rsidP="0056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ind w:right="-118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2F72D8E" w14:textId="54E3DA43" w:rsidR="00EC5C9E" w:rsidRPr="007929E5" w:rsidRDefault="00CE3AF4" w:rsidP="00565319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79" w:right="-118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12,764</w:t>
            </w:r>
          </w:p>
        </w:tc>
        <w:tc>
          <w:tcPr>
            <w:tcW w:w="270" w:type="dxa"/>
          </w:tcPr>
          <w:p w14:paraId="4F9B6764" w14:textId="77777777" w:rsidR="00EC5C9E" w:rsidRPr="007929E5" w:rsidRDefault="00EC5C9E" w:rsidP="0056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ind w:right="-118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7DA5A1F" w14:textId="66FC1253" w:rsidR="00EC5C9E" w:rsidRPr="007929E5" w:rsidRDefault="00EC5C9E" w:rsidP="00565319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79" w:right="-118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1</w:t>
            </w:r>
            <w:r w:rsidR="001937F6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5</w:t>
            </w: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,</w:t>
            </w:r>
            <w:r w:rsidR="001937F6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693</w:t>
            </w:r>
          </w:p>
        </w:tc>
      </w:tr>
      <w:tr w:rsidR="00EC5C9E" w:rsidRPr="007929E5" w14:paraId="3EE5C637" w14:textId="77777777" w:rsidTr="00651260">
        <w:tc>
          <w:tcPr>
            <w:tcW w:w="3942" w:type="dxa"/>
          </w:tcPr>
          <w:p w14:paraId="19FB343B" w14:textId="77777777" w:rsidR="00EC5C9E" w:rsidRPr="007929E5" w:rsidRDefault="00EC5C9E" w:rsidP="00565319">
            <w:pPr>
              <w:tabs>
                <w:tab w:val="clear" w:pos="227"/>
              </w:tabs>
              <w:ind w:hanging="18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550F6CF6" w14:textId="77777777" w:rsidR="00EC5C9E" w:rsidRPr="007929E5" w:rsidRDefault="00EC5C9E" w:rsidP="0056531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BD3F5AE" w14:textId="54C7AD3F" w:rsidR="00EC5C9E" w:rsidRPr="007929E5" w:rsidRDefault="004D53A3" w:rsidP="00565319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79" w:right="-118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197,</w:t>
            </w:r>
            <w:r w:rsidR="00F2333B"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50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1D84E5A9" w14:textId="77777777" w:rsidR="00EC5C9E" w:rsidRPr="007929E5" w:rsidRDefault="00EC5C9E" w:rsidP="0056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ind w:right="-11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E6B48E2" w14:textId="35278419" w:rsidR="00EC5C9E" w:rsidRPr="007929E5" w:rsidRDefault="004D53A3" w:rsidP="00565319">
            <w:pPr>
              <w:pStyle w:val="acctfourfigures"/>
              <w:spacing w:line="240" w:lineRule="atLeast"/>
              <w:ind w:left="-79" w:right="-118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  <w:t>188,</w:t>
            </w:r>
            <w:r w:rsidR="00F2333B"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  <w:t>2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  <w:t>2</w:t>
            </w:r>
            <w:r w:rsidR="00F2333B"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</w:tcPr>
          <w:p w14:paraId="44D7BA54" w14:textId="77777777" w:rsidR="00EC5C9E" w:rsidRPr="007929E5" w:rsidRDefault="00EC5C9E" w:rsidP="0056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ind w:right="-11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313F325" w14:textId="737EC763" w:rsidR="00EC5C9E" w:rsidRPr="007929E5" w:rsidRDefault="004D53A3" w:rsidP="00565319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79" w:right="-118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  <w:t>121,370</w:t>
            </w:r>
          </w:p>
        </w:tc>
        <w:tc>
          <w:tcPr>
            <w:tcW w:w="270" w:type="dxa"/>
          </w:tcPr>
          <w:p w14:paraId="4F63A8FC" w14:textId="77777777" w:rsidR="00EC5C9E" w:rsidRPr="007929E5" w:rsidRDefault="00EC5C9E" w:rsidP="0056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ind w:right="-11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3D569D85" w14:textId="38D5A49E" w:rsidR="00EC5C9E" w:rsidRPr="007929E5" w:rsidRDefault="004D53A3" w:rsidP="00565319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79" w:right="-118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  <w:t>145,660</w:t>
            </w:r>
          </w:p>
        </w:tc>
      </w:tr>
    </w:tbl>
    <w:p w14:paraId="0FF21017" w14:textId="77777777" w:rsidR="00EC5C9E" w:rsidRPr="001937F6" w:rsidRDefault="00EC5C9E" w:rsidP="00EC5C9E">
      <w:pPr>
        <w:spacing w:line="240" w:lineRule="auto"/>
        <w:ind w:left="630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545FE93E" w14:textId="782930A9" w:rsidR="00EC5C9E" w:rsidRPr="007929E5" w:rsidRDefault="00EC5C9E" w:rsidP="00EC5C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 w:cstheme="minorHAnsi"/>
          <w:i/>
          <w:iCs/>
          <w:sz w:val="30"/>
          <w:szCs w:val="30"/>
        </w:rPr>
      </w:pPr>
      <w:r w:rsidRPr="007929E5">
        <w:rPr>
          <w:rFonts w:asciiTheme="minorHAnsi" w:hAnsiTheme="minorHAnsi" w:cstheme="minorHAnsi"/>
          <w:i/>
          <w:iCs/>
          <w:sz w:val="30"/>
          <w:szCs w:val="30"/>
          <w:cs/>
        </w:rPr>
        <w:t>โครงการสมทบเงินที่กำหนดไว้</w:t>
      </w:r>
    </w:p>
    <w:p w14:paraId="7E83D3C6" w14:textId="77777777" w:rsidR="00EC5C9E" w:rsidRPr="007929E5" w:rsidRDefault="00EC5C9E" w:rsidP="00EC5C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2260547C" w14:textId="3A2E2AA3" w:rsidR="00EC5C9E" w:rsidRPr="007929E5" w:rsidRDefault="00EC5C9E" w:rsidP="00EC5C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  <w:r w:rsidRPr="007929E5">
        <w:rPr>
          <w:rFonts w:asciiTheme="minorHAnsi" w:hAnsiTheme="minorHAnsi" w:cstheme="minorHAnsi"/>
          <w:sz w:val="30"/>
          <w:szCs w:val="30"/>
          <w:cs/>
        </w:rPr>
        <w:t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</w:t>
      </w:r>
      <w:r w:rsidRPr="007929E5">
        <w:rPr>
          <w:rFonts w:asciiTheme="minorHAnsi" w:hAnsiTheme="minorHAnsi" w:cstheme="minorHAnsi"/>
          <w:sz w:val="30"/>
          <w:szCs w:val="30"/>
          <w:cs/>
        </w:rPr>
        <w:br/>
        <w:t xml:space="preserve">ในการเป็นสมาชิกของกองทุน โดยพนักงานจ่ายเงินสะสมในอัตราร้อยละ </w:t>
      </w:r>
      <w:r w:rsidRPr="007929E5">
        <w:rPr>
          <w:rFonts w:asciiTheme="minorHAnsi" w:hAnsiTheme="minorHAnsi" w:cstheme="minorHAnsi"/>
          <w:sz w:val="30"/>
          <w:szCs w:val="30"/>
        </w:rPr>
        <w:t xml:space="preserve">2 </w:t>
      </w:r>
      <w:r w:rsidRPr="007929E5">
        <w:rPr>
          <w:rFonts w:asciiTheme="minorHAnsi" w:hAnsiTheme="minorHAnsi" w:cstheme="minorHAnsi"/>
          <w:sz w:val="30"/>
          <w:szCs w:val="30"/>
          <w:cs/>
        </w:rPr>
        <w:t xml:space="preserve">ถึงอัตราร้อยละ </w:t>
      </w:r>
      <w:r w:rsidRPr="007929E5">
        <w:rPr>
          <w:rFonts w:asciiTheme="minorHAnsi" w:hAnsiTheme="minorHAnsi" w:cstheme="minorHAnsi"/>
          <w:sz w:val="30"/>
          <w:szCs w:val="30"/>
        </w:rPr>
        <w:t>5</w:t>
      </w:r>
      <w:r w:rsidRPr="007929E5">
        <w:rPr>
          <w:rFonts w:asciiTheme="minorHAnsi" w:hAnsiTheme="minorHAnsi" w:cstheme="minorHAnsi"/>
          <w:sz w:val="30"/>
          <w:szCs w:val="30"/>
          <w:cs/>
        </w:rPr>
        <w:t xml:space="preserve"> ของเงินเดือนทุกเดือน และกลุ่มบริษัทจ่ายสมทบในอัตราร้อยละ </w:t>
      </w:r>
      <w:r w:rsidRPr="007929E5">
        <w:rPr>
          <w:rFonts w:asciiTheme="minorHAnsi" w:hAnsiTheme="minorHAnsi" w:cstheme="minorHAnsi"/>
          <w:sz w:val="30"/>
          <w:szCs w:val="30"/>
        </w:rPr>
        <w:t>2</w:t>
      </w:r>
      <w:r w:rsidRPr="007929E5">
        <w:rPr>
          <w:rFonts w:asciiTheme="minorHAnsi" w:hAnsiTheme="minorHAnsi" w:cstheme="minorHAnsi"/>
          <w:sz w:val="30"/>
          <w:szCs w:val="30"/>
          <w:cs/>
        </w:rPr>
        <w:t xml:space="preserve"> ถึงอัตราร้อยละ </w:t>
      </w:r>
      <w:r w:rsidRPr="007929E5">
        <w:rPr>
          <w:rFonts w:asciiTheme="minorHAnsi" w:hAnsiTheme="minorHAnsi" w:cstheme="minorHAnsi"/>
          <w:sz w:val="30"/>
          <w:szCs w:val="30"/>
        </w:rPr>
        <w:t>5</w:t>
      </w:r>
      <w:r w:rsidRPr="007929E5">
        <w:rPr>
          <w:rFonts w:asciiTheme="minorHAnsi" w:hAnsiTheme="minorHAnsi" w:cstheme="minorHAnsi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</w:t>
      </w:r>
      <w:r w:rsidRPr="007929E5">
        <w:rPr>
          <w:rFonts w:asciiTheme="minorHAnsi" w:hAnsiTheme="minorHAnsi" w:cstheme="minorHAnsi"/>
          <w:sz w:val="30"/>
          <w:szCs w:val="30"/>
          <w:cs/>
        </w:rPr>
        <w:br/>
        <w:t>โดยผู้จัดการกองทุนที่ได้รับอนุญาต</w:t>
      </w:r>
    </w:p>
    <w:p w14:paraId="182678CC" w14:textId="613A9720" w:rsidR="00EC5C9E" w:rsidRPr="007929E5" w:rsidRDefault="00EC5C9E" w:rsidP="00EC5C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1FC49CA4" w14:textId="54B9F646" w:rsidR="00145EAF" w:rsidRPr="007929E5" w:rsidRDefault="00145EAF" w:rsidP="00EC5C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7D29CC31" w14:textId="478B822A" w:rsidR="00145EAF" w:rsidRPr="007929E5" w:rsidRDefault="00145EAF" w:rsidP="00EC5C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4E0D6398" w14:textId="72B28BFE" w:rsidR="00145EAF" w:rsidRPr="007929E5" w:rsidRDefault="00145EAF" w:rsidP="00EC5C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46B17DF1" w14:textId="6F57F183" w:rsidR="00145EAF" w:rsidRDefault="00145EAF" w:rsidP="00EC5C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1BD915FE" w14:textId="77777777" w:rsidR="001937F6" w:rsidRPr="007929E5" w:rsidRDefault="001937F6" w:rsidP="00EC5C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0FD75B1F" w14:textId="53CF736D" w:rsidR="00145EAF" w:rsidRPr="007929E5" w:rsidRDefault="00145EAF" w:rsidP="00EC5C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588BFB28" w14:textId="0D2F1037" w:rsidR="00145EAF" w:rsidRPr="007929E5" w:rsidRDefault="00145EAF" w:rsidP="00EC5C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618DC9EC" w14:textId="778AE173" w:rsidR="00912CB3" w:rsidRDefault="00912C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 w:cstheme="minorHAnsi"/>
          <w:sz w:val="30"/>
          <w:szCs w:val="30"/>
        </w:rPr>
      </w:pPr>
      <w:r>
        <w:rPr>
          <w:rFonts w:asciiTheme="minorHAnsi" w:hAnsiTheme="minorHAnsi" w:cstheme="minorHAnsi"/>
          <w:sz w:val="30"/>
          <w:szCs w:val="30"/>
        </w:rPr>
        <w:br w:type="page"/>
      </w:r>
    </w:p>
    <w:p w14:paraId="46306115" w14:textId="77777777" w:rsidR="00EC5C9E" w:rsidRPr="007929E5" w:rsidRDefault="00EC5C9E" w:rsidP="00145EAF">
      <w:pPr>
        <w:pStyle w:val="index"/>
        <w:numPr>
          <w:ilvl w:val="0"/>
          <w:numId w:val="32"/>
        </w:numPr>
        <w:tabs>
          <w:tab w:val="clear" w:pos="772"/>
        </w:tabs>
        <w:spacing w:after="0" w:line="240" w:lineRule="atLeast"/>
        <w:ind w:left="540" w:hanging="540"/>
        <w:rPr>
          <w:rFonts w:ascii="Angsana New" w:hAnsi="Angsana New" w:cs="Angsana New"/>
          <w:b/>
          <w:bCs/>
          <w:sz w:val="30"/>
          <w:szCs w:val="30"/>
          <w:rtl/>
          <w:cs/>
        </w:rPr>
      </w:pPr>
      <w:r w:rsidRPr="007929E5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lastRenderedPageBreak/>
        <w:t>ค่าใช้จ่ายตามลักษณะ</w:t>
      </w:r>
    </w:p>
    <w:p w14:paraId="49093234" w14:textId="77777777" w:rsidR="00EC5C9E" w:rsidRPr="007929E5" w:rsidRDefault="00EC5C9E" w:rsidP="00EC5C9E">
      <w:pPr>
        <w:ind w:left="540"/>
        <w:jc w:val="thaiDistribute"/>
        <w:rPr>
          <w:rFonts w:asciiTheme="minorHAnsi" w:hAnsiTheme="minorHAnsi" w:cstheme="minorHAnsi"/>
          <w:b/>
          <w:bCs/>
          <w:sz w:val="24"/>
          <w:szCs w:val="24"/>
        </w:rPr>
      </w:pPr>
    </w:p>
    <w:p w14:paraId="7192F412" w14:textId="5BFA7691" w:rsidR="00EC5C9E" w:rsidRPr="007929E5" w:rsidRDefault="00EC5C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 w:cstheme="minorHAnsi"/>
          <w:sz w:val="16"/>
          <w:szCs w:val="16"/>
          <w:cs/>
        </w:rPr>
      </w:pPr>
    </w:p>
    <w:tbl>
      <w:tblPr>
        <w:tblW w:w="916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357"/>
        <w:gridCol w:w="963"/>
        <w:gridCol w:w="990"/>
        <w:gridCol w:w="236"/>
        <w:gridCol w:w="1042"/>
        <w:gridCol w:w="251"/>
        <w:gridCol w:w="973"/>
        <w:gridCol w:w="251"/>
        <w:gridCol w:w="1099"/>
      </w:tblGrid>
      <w:tr w:rsidR="00EC5C9E" w:rsidRPr="007929E5" w14:paraId="2F4277C9" w14:textId="77777777" w:rsidTr="00565319">
        <w:trPr>
          <w:tblHeader/>
        </w:trPr>
        <w:tc>
          <w:tcPr>
            <w:tcW w:w="3357" w:type="dxa"/>
            <w:shd w:val="clear" w:color="auto" w:fill="FFFFFF"/>
          </w:tcPr>
          <w:p w14:paraId="2DAA3E2B" w14:textId="77777777" w:rsidR="00EC5C9E" w:rsidRPr="007929E5" w:rsidRDefault="00EC5C9E" w:rsidP="0056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inorHAnsi" w:hAnsiTheme="minorHAnsi" w:cstheme="minorHAnsi"/>
                <w:b/>
                <w:sz w:val="30"/>
                <w:szCs w:val="30"/>
                <w:rtl/>
                <w:cs/>
              </w:rPr>
            </w:pPr>
            <w:r w:rsidRPr="007929E5">
              <w:rPr>
                <w:rFonts w:asciiTheme="minorHAnsi" w:hAnsiTheme="minorHAnsi" w:cstheme="minorHAnsi"/>
                <w:color w:val="0000FF"/>
                <w:sz w:val="30"/>
                <w:szCs w:val="30"/>
                <w:cs/>
              </w:rPr>
              <w:br w:type="page"/>
            </w:r>
          </w:p>
        </w:tc>
        <w:tc>
          <w:tcPr>
            <w:tcW w:w="963" w:type="dxa"/>
            <w:shd w:val="clear" w:color="auto" w:fill="FFFFFF"/>
          </w:tcPr>
          <w:p w14:paraId="771FBEBA" w14:textId="77777777" w:rsidR="00EC5C9E" w:rsidRPr="007929E5" w:rsidRDefault="00EC5C9E" w:rsidP="0056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inorHAnsi" w:hAnsiTheme="minorHAnsi" w:cstheme="minorHAnsi"/>
                <w:b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shd w:val="clear" w:color="auto" w:fill="FFFFFF"/>
          </w:tcPr>
          <w:p w14:paraId="17E4CDE0" w14:textId="77777777" w:rsidR="00EC5C9E" w:rsidRPr="007929E5" w:rsidRDefault="00EC5C9E" w:rsidP="0056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1" w:type="dxa"/>
            <w:shd w:val="clear" w:color="auto" w:fill="FFFFFF"/>
          </w:tcPr>
          <w:p w14:paraId="3FBAB7DB" w14:textId="77777777" w:rsidR="00EC5C9E" w:rsidRPr="007929E5" w:rsidRDefault="00EC5C9E" w:rsidP="0056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2323" w:type="dxa"/>
            <w:gridSpan w:val="3"/>
            <w:shd w:val="clear" w:color="auto" w:fill="FFFFFF"/>
          </w:tcPr>
          <w:p w14:paraId="792C3036" w14:textId="77777777" w:rsidR="00EC5C9E" w:rsidRPr="007929E5" w:rsidRDefault="00EC5C9E" w:rsidP="0056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inorHAnsi" w:hAnsiTheme="minorHAnsi" w:cstheme="minorHAnsi"/>
                <w:bCs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5C9E" w:rsidRPr="007929E5" w14:paraId="0778BB22" w14:textId="77777777" w:rsidTr="00565319">
        <w:trPr>
          <w:tblHeader/>
        </w:trPr>
        <w:tc>
          <w:tcPr>
            <w:tcW w:w="3357" w:type="dxa"/>
            <w:shd w:val="clear" w:color="auto" w:fill="FFFFFF"/>
          </w:tcPr>
          <w:p w14:paraId="23FA30B7" w14:textId="77777777" w:rsidR="00EC5C9E" w:rsidRPr="007929E5" w:rsidRDefault="00EC5C9E" w:rsidP="0056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FFFFFF"/>
          </w:tcPr>
          <w:p w14:paraId="502B9606" w14:textId="77777777" w:rsidR="00EC5C9E" w:rsidRPr="007929E5" w:rsidRDefault="00EC5C9E" w:rsidP="0056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Theme="minorHAnsi" w:hAnsiTheme="minorHAnsi" w:cstheme="minorHAnsi"/>
                <w:b/>
                <w:sz w:val="30"/>
                <w:szCs w:val="30"/>
                <w:rtl/>
                <w:cs/>
              </w:rPr>
            </w:pPr>
            <w:r w:rsidRPr="007929E5">
              <w:rPr>
                <w:rFonts w:asciiTheme="minorHAnsi" w:hAnsiTheme="minorHAnsi" w:cstheme="minorHAns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FFFFFF"/>
            <w:vAlign w:val="center"/>
          </w:tcPr>
          <w:p w14:paraId="33275134" w14:textId="77777777" w:rsidR="00EC5C9E" w:rsidRPr="007929E5" w:rsidRDefault="00EC5C9E" w:rsidP="0056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6"/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2562</w:t>
            </w:r>
          </w:p>
        </w:tc>
        <w:tc>
          <w:tcPr>
            <w:tcW w:w="236" w:type="dxa"/>
            <w:shd w:val="clear" w:color="auto" w:fill="FFFFFF"/>
            <w:vAlign w:val="center"/>
          </w:tcPr>
          <w:p w14:paraId="0662F662" w14:textId="77777777" w:rsidR="00EC5C9E" w:rsidRPr="007929E5" w:rsidRDefault="00EC5C9E" w:rsidP="0056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6"/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FFFFFF"/>
            <w:vAlign w:val="center"/>
          </w:tcPr>
          <w:p w14:paraId="1D92D3D0" w14:textId="77777777" w:rsidR="00EC5C9E" w:rsidRPr="007929E5" w:rsidRDefault="00EC5C9E" w:rsidP="0056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106"/>
              <w:jc w:val="center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2561</w:t>
            </w:r>
          </w:p>
        </w:tc>
        <w:tc>
          <w:tcPr>
            <w:tcW w:w="251" w:type="dxa"/>
            <w:shd w:val="clear" w:color="auto" w:fill="FFFFFF"/>
          </w:tcPr>
          <w:p w14:paraId="24D48D9C" w14:textId="77777777" w:rsidR="00EC5C9E" w:rsidRPr="007929E5" w:rsidRDefault="00EC5C9E" w:rsidP="0056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6"/>
              <w:jc w:val="center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973" w:type="dxa"/>
            <w:shd w:val="clear" w:color="auto" w:fill="FFFFFF"/>
            <w:vAlign w:val="center"/>
          </w:tcPr>
          <w:p w14:paraId="0949523F" w14:textId="77777777" w:rsidR="00EC5C9E" w:rsidRPr="007929E5" w:rsidRDefault="00EC5C9E" w:rsidP="0056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5" w:right="-106"/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2562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5CE4F3AE" w14:textId="77777777" w:rsidR="00EC5C9E" w:rsidRPr="007929E5" w:rsidRDefault="00EC5C9E" w:rsidP="0056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6"/>
              <w:jc w:val="center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FFFFFF"/>
            <w:vAlign w:val="center"/>
          </w:tcPr>
          <w:p w14:paraId="56654E46" w14:textId="77777777" w:rsidR="00EC5C9E" w:rsidRPr="007929E5" w:rsidRDefault="00EC5C9E" w:rsidP="0056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 w:right="-106"/>
              <w:jc w:val="center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2561</w:t>
            </w:r>
          </w:p>
        </w:tc>
      </w:tr>
      <w:tr w:rsidR="00EC5C9E" w:rsidRPr="007929E5" w14:paraId="54EC2A4B" w14:textId="77777777" w:rsidTr="00565319">
        <w:trPr>
          <w:tblHeader/>
        </w:trPr>
        <w:tc>
          <w:tcPr>
            <w:tcW w:w="3357" w:type="dxa"/>
          </w:tcPr>
          <w:p w14:paraId="3DAFC9D0" w14:textId="77777777" w:rsidR="00EC5C9E" w:rsidRPr="007929E5" w:rsidRDefault="00EC5C9E" w:rsidP="0056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inorHAnsi" w:hAnsiTheme="minorHAnsi" w:cstheme="minorHAns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63" w:type="dxa"/>
          </w:tcPr>
          <w:p w14:paraId="1BDE0ED3" w14:textId="77777777" w:rsidR="00EC5C9E" w:rsidRPr="007929E5" w:rsidRDefault="00EC5C9E" w:rsidP="0056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inorHAnsi" w:hAnsiTheme="minorHAnsi" w:cstheme="minorHAns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42" w:type="dxa"/>
            <w:gridSpan w:val="7"/>
          </w:tcPr>
          <w:p w14:paraId="30EB7B76" w14:textId="77777777" w:rsidR="00EC5C9E" w:rsidRPr="007929E5" w:rsidRDefault="00EC5C9E" w:rsidP="0056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inorHAnsi" w:hAnsiTheme="minorHAnsi" w:cstheme="minorHAnsi"/>
                <w:b/>
                <w:i/>
                <w:iCs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0185" w:rsidRPr="007929E5" w14:paraId="6EAEA683" w14:textId="77777777" w:rsidTr="00335D83">
        <w:tc>
          <w:tcPr>
            <w:tcW w:w="3357" w:type="dxa"/>
          </w:tcPr>
          <w:p w14:paraId="653322B6" w14:textId="77777777" w:rsidR="00300185" w:rsidRPr="007929E5" w:rsidRDefault="00300185" w:rsidP="00335D83">
            <w:pPr>
              <w:tabs>
                <w:tab w:val="clear" w:pos="227"/>
                <w:tab w:val="clear" w:pos="454"/>
                <w:tab w:val="clear" w:pos="680"/>
              </w:tabs>
              <w:ind w:left="-90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ค่าส่วนแบ่งผลตอบแทน</w:t>
            </w:r>
          </w:p>
        </w:tc>
        <w:tc>
          <w:tcPr>
            <w:tcW w:w="963" w:type="dxa"/>
          </w:tcPr>
          <w:p w14:paraId="75C77B9A" w14:textId="77777777" w:rsidR="00300185" w:rsidRPr="007929E5" w:rsidRDefault="00300185" w:rsidP="00335D83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00DDBAD6" w14:textId="77777777" w:rsidR="00300185" w:rsidRPr="00F36CD9" w:rsidRDefault="00300185" w:rsidP="00335D8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F36CD9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358,988</w:t>
            </w:r>
          </w:p>
        </w:tc>
        <w:tc>
          <w:tcPr>
            <w:tcW w:w="236" w:type="dxa"/>
          </w:tcPr>
          <w:p w14:paraId="555548D5" w14:textId="77777777" w:rsidR="00300185" w:rsidRPr="00F36CD9" w:rsidRDefault="00300185" w:rsidP="00335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8" w:right="-106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42" w:type="dxa"/>
          </w:tcPr>
          <w:p w14:paraId="43D7E9D9" w14:textId="77777777" w:rsidR="00300185" w:rsidRPr="00F36CD9" w:rsidRDefault="00300185" w:rsidP="00335D8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F36CD9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350,903</w:t>
            </w:r>
          </w:p>
        </w:tc>
        <w:tc>
          <w:tcPr>
            <w:tcW w:w="251" w:type="dxa"/>
          </w:tcPr>
          <w:p w14:paraId="4D33004C" w14:textId="77777777" w:rsidR="00300185" w:rsidRPr="00F36CD9" w:rsidRDefault="00300185" w:rsidP="00335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8" w:right="-106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73" w:type="dxa"/>
          </w:tcPr>
          <w:p w14:paraId="389F54FA" w14:textId="77777777" w:rsidR="00300185" w:rsidRPr="00F36CD9" w:rsidRDefault="00300185" w:rsidP="00335D8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F36CD9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358,988</w:t>
            </w:r>
          </w:p>
        </w:tc>
        <w:tc>
          <w:tcPr>
            <w:tcW w:w="251" w:type="dxa"/>
          </w:tcPr>
          <w:p w14:paraId="538BCDD7" w14:textId="77777777" w:rsidR="00300185" w:rsidRPr="00F36CD9" w:rsidRDefault="00300185" w:rsidP="00335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8" w:right="-106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99" w:type="dxa"/>
          </w:tcPr>
          <w:p w14:paraId="356494D6" w14:textId="77777777" w:rsidR="00300185" w:rsidRPr="00F36CD9" w:rsidRDefault="00300185" w:rsidP="00335D8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F36CD9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350,903</w:t>
            </w:r>
          </w:p>
        </w:tc>
      </w:tr>
      <w:tr w:rsidR="00AB77D3" w:rsidRPr="007929E5" w14:paraId="11DA2666" w14:textId="77777777" w:rsidTr="00565319">
        <w:tc>
          <w:tcPr>
            <w:tcW w:w="3357" w:type="dxa"/>
          </w:tcPr>
          <w:p w14:paraId="031F6394" w14:textId="77777777" w:rsidR="00AB77D3" w:rsidRPr="007929E5" w:rsidRDefault="00AB77D3" w:rsidP="00AB77D3">
            <w:pPr>
              <w:tabs>
                <w:tab w:val="clear" w:pos="227"/>
                <w:tab w:val="clear" w:pos="454"/>
                <w:tab w:val="clear" w:pos="680"/>
              </w:tabs>
              <w:ind w:left="-90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สินค้า วัตถุดิบและวัสดุสิ้นเปลืองใช้ไป</w:t>
            </w:r>
          </w:p>
        </w:tc>
        <w:tc>
          <w:tcPr>
            <w:tcW w:w="963" w:type="dxa"/>
          </w:tcPr>
          <w:p w14:paraId="663BE08E" w14:textId="77777777" w:rsidR="00AB77D3" w:rsidRPr="007929E5" w:rsidRDefault="00AB77D3" w:rsidP="00AB77D3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22A5D8" w14:textId="23CADDD7" w:rsidR="00AB77D3" w:rsidRPr="00F36CD9" w:rsidRDefault="00CD2832" w:rsidP="00AB77D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240,428</w:t>
            </w:r>
          </w:p>
        </w:tc>
        <w:tc>
          <w:tcPr>
            <w:tcW w:w="236" w:type="dxa"/>
          </w:tcPr>
          <w:p w14:paraId="26411C6C" w14:textId="77777777" w:rsidR="00AB77D3" w:rsidRPr="00F36CD9" w:rsidRDefault="00AB77D3" w:rsidP="00AB7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8" w:right="-106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042" w:type="dxa"/>
          </w:tcPr>
          <w:p w14:paraId="2AEC239E" w14:textId="23A5CF25" w:rsidR="00AB77D3" w:rsidRPr="00F36CD9" w:rsidRDefault="00AB77D3" w:rsidP="00AB77D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</w:rPr>
            </w:pPr>
            <w:r w:rsidRPr="00F36CD9">
              <w:rPr>
                <w:rFonts w:asciiTheme="minorHAnsi" w:hAnsiTheme="minorHAnsi" w:cstheme="minorHAnsi"/>
                <w:sz w:val="30"/>
                <w:szCs w:val="30"/>
              </w:rPr>
              <w:t>280,328</w:t>
            </w:r>
          </w:p>
        </w:tc>
        <w:tc>
          <w:tcPr>
            <w:tcW w:w="251" w:type="dxa"/>
          </w:tcPr>
          <w:p w14:paraId="401F29B5" w14:textId="77777777" w:rsidR="00AB77D3" w:rsidRPr="00F36CD9" w:rsidRDefault="00AB77D3" w:rsidP="00AB7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8" w:right="-106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973" w:type="dxa"/>
          </w:tcPr>
          <w:p w14:paraId="068FDF45" w14:textId="63DF771B" w:rsidR="00AB77D3" w:rsidRPr="00F36CD9" w:rsidRDefault="001F5490" w:rsidP="00AB77D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19,330</w:t>
            </w:r>
          </w:p>
        </w:tc>
        <w:tc>
          <w:tcPr>
            <w:tcW w:w="251" w:type="dxa"/>
          </w:tcPr>
          <w:p w14:paraId="58751DBA" w14:textId="77777777" w:rsidR="00AB77D3" w:rsidRPr="00F36CD9" w:rsidRDefault="00AB77D3" w:rsidP="00AB7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8" w:right="-106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14:paraId="2002433C" w14:textId="09F52A78" w:rsidR="00AB77D3" w:rsidRPr="00F36CD9" w:rsidRDefault="00AB77D3" w:rsidP="00AB77D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</w:rPr>
            </w:pPr>
            <w:r w:rsidRPr="00F36CD9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167,320</w:t>
            </w:r>
          </w:p>
        </w:tc>
      </w:tr>
      <w:tr w:rsidR="00AB77D3" w:rsidRPr="007929E5" w14:paraId="6072FCD4" w14:textId="77777777" w:rsidTr="00565319">
        <w:tc>
          <w:tcPr>
            <w:tcW w:w="3357" w:type="dxa"/>
          </w:tcPr>
          <w:p w14:paraId="78FFC31C" w14:textId="2AE875DB" w:rsidR="00AB77D3" w:rsidRPr="007929E5" w:rsidRDefault="00AB77D3" w:rsidP="00AB77D3">
            <w:pPr>
              <w:tabs>
                <w:tab w:val="clear" w:pos="227"/>
                <w:tab w:val="clear" w:pos="454"/>
                <w:tab w:val="clear" w:pos="680"/>
              </w:tabs>
              <w:ind w:hanging="90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ค่าใช้จ่ายผลประโยชน์</w:t>
            </w:r>
            <w:r w:rsidRPr="007929E5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ของ</w:t>
            </w: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963" w:type="dxa"/>
          </w:tcPr>
          <w:p w14:paraId="06ED01E3" w14:textId="15041006" w:rsidR="00AB77D3" w:rsidRPr="007929E5" w:rsidRDefault="00AB77D3" w:rsidP="00AB77D3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i/>
                <w:iCs/>
                <w:sz w:val="30"/>
                <w:szCs w:val="30"/>
                <w:lang w:bidi="th-TH"/>
              </w:rPr>
              <w:t>2</w:t>
            </w:r>
            <w:r w:rsidRPr="007929E5">
              <w:rPr>
                <w:rFonts w:asciiTheme="minorHAnsi" w:hAnsiTheme="minorHAnsi" w:cstheme="minorHAnsi"/>
                <w:i/>
                <w:i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990" w:type="dxa"/>
          </w:tcPr>
          <w:p w14:paraId="4D6E068E" w14:textId="7936787F" w:rsidR="00AB77D3" w:rsidRPr="00F36CD9" w:rsidRDefault="00AB77D3" w:rsidP="00AB77D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</w:rPr>
            </w:pPr>
            <w:r w:rsidRPr="00F36CD9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197,504</w:t>
            </w:r>
          </w:p>
        </w:tc>
        <w:tc>
          <w:tcPr>
            <w:tcW w:w="236" w:type="dxa"/>
          </w:tcPr>
          <w:p w14:paraId="10FE4C0E" w14:textId="77777777" w:rsidR="00AB77D3" w:rsidRPr="00F36CD9" w:rsidRDefault="00AB77D3" w:rsidP="00AB7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8" w:right="-106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42" w:type="dxa"/>
          </w:tcPr>
          <w:p w14:paraId="06B88018" w14:textId="21EFB3DA" w:rsidR="00AB77D3" w:rsidRPr="00F36CD9" w:rsidRDefault="00AB77D3" w:rsidP="00AB77D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</w:rPr>
            </w:pPr>
            <w:r w:rsidRPr="00F36CD9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188,224</w:t>
            </w:r>
          </w:p>
        </w:tc>
        <w:tc>
          <w:tcPr>
            <w:tcW w:w="251" w:type="dxa"/>
          </w:tcPr>
          <w:p w14:paraId="6F16C560" w14:textId="77777777" w:rsidR="00AB77D3" w:rsidRPr="00F36CD9" w:rsidRDefault="00AB77D3" w:rsidP="00AB7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8" w:right="-106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73" w:type="dxa"/>
          </w:tcPr>
          <w:p w14:paraId="579ED79A" w14:textId="6556EAF3" w:rsidR="00AB77D3" w:rsidRPr="00F36CD9" w:rsidRDefault="00AB77D3" w:rsidP="00AB77D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</w:rPr>
            </w:pPr>
            <w:r w:rsidRPr="00F36CD9">
              <w:rPr>
                <w:rFonts w:asciiTheme="minorHAnsi" w:hAnsiTheme="minorHAnsi" w:cstheme="minorHAnsi"/>
                <w:sz w:val="30"/>
                <w:szCs w:val="30"/>
              </w:rPr>
              <w:t>121,370</w:t>
            </w:r>
          </w:p>
        </w:tc>
        <w:tc>
          <w:tcPr>
            <w:tcW w:w="251" w:type="dxa"/>
          </w:tcPr>
          <w:p w14:paraId="03C22629" w14:textId="77777777" w:rsidR="00AB77D3" w:rsidRPr="00F36CD9" w:rsidRDefault="00AB77D3" w:rsidP="00AB7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8" w:right="-106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99" w:type="dxa"/>
          </w:tcPr>
          <w:p w14:paraId="4A3EA5FF" w14:textId="1FE3497E" w:rsidR="00AB77D3" w:rsidRPr="00F36CD9" w:rsidRDefault="00AB77D3" w:rsidP="00AB77D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</w:rPr>
            </w:pPr>
            <w:r w:rsidRPr="00F36CD9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145,660</w:t>
            </w:r>
          </w:p>
        </w:tc>
      </w:tr>
      <w:tr w:rsidR="00300185" w:rsidRPr="007929E5" w14:paraId="78E262AF" w14:textId="77777777" w:rsidTr="00335D83">
        <w:tc>
          <w:tcPr>
            <w:tcW w:w="3357" w:type="dxa"/>
          </w:tcPr>
          <w:p w14:paraId="3D8ACFB7" w14:textId="77777777" w:rsidR="00300185" w:rsidRPr="007929E5" w:rsidRDefault="00300185" w:rsidP="00335D83">
            <w:pPr>
              <w:tabs>
                <w:tab w:val="clear" w:pos="227"/>
                <w:tab w:val="clear" w:pos="454"/>
                <w:tab w:val="clear" w:pos="680"/>
              </w:tabs>
              <w:ind w:left="90" w:hanging="180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ค่าเสื่อมราคา</w:t>
            </w:r>
            <w:r w:rsidRPr="007929E5">
              <w:rPr>
                <w:rFonts w:asciiTheme="minorHAnsi" w:hAnsiTheme="minorHAnsi" w:cstheme="minorHAnsi" w:hint="cs"/>
                <w:sz w:val="30"/>
                <w:szCs w:val="30"/>
                <w:cs/>
              </w:rPr>
              <w:t>และ</w:t>
            </w: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963" w:type="dxa"/>
          </w:tcPr>
          <w:p w14:paraId="114F6864" w14:textId="0E220589" w:rsidR="00300185" w:rsidRPr="007929E5" w:rsidRDefault="00300185" w:rsidP="00335D83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2E646DB1" w14:textId="5A69E523" w:rsidR="00300185" w:rsidRPr="00F36CD9" w:rsidRDefault="00300185" w:rsidP="00335D8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</w:rPr>
            </w:pPr>
            <w:r w:rsidRPr="00F36CD9">
              <w:rPr>
                <w:rFonts w:asciiTheme="minorHAnsi" w:hAnsiTheme="minorHAnsi" w:cstheme="minorHAnsi"/>
                <w:sz w:val="30"/>
                <w:szCs w:val="30"/>
              </w:rPr>
              <w:t>9</w:t>
            </w:r>
            <w:r w:rsidR="00912CB3">
              <w:rPr>
                <w:rFonts w:asciiTheme="minorHAnsi" w:hAnsiTheme="minorHAnsi" w:cstheme="minorHAnsi"/>
                <w:sz w:val="30"/>
                <w:szCs w:val="30"/>
              </w:rPr>
              <w:t>2</w:t>
            </w:r>
            <w:r w:rsidRPr="00F36CD9">
              <w:rPr>
                <w:rFonts w:asciiTheme="minorHAnsi" w:hAnsiTheme="minorHAnsi" w:cstheme="minorHAnsi"/>
                <w:sz w:val="30"/>
                <w:szCs w:val="30"/>
              </w:rPr>
              <w:t>,8</w:t>
            </w:r>
            <w:r w:rsidR="00912CB3">
              <w:rPr>
                <w:rFonts w:asciiTheme="minorHAnsi" w:hAnsiTheme="minorHAnsi" w:cstheme="minorHAnsi"/>
                <w:sz w:val="30"/>
                <w:szCs w:val="30"/>
              </w:rPr>
              <w:t>02</w:t>
            </w:r>
          </w:p>
        </w:tc>
        <w:tc>
          <w:tcPr>
            <w:tcW w:w="236" w:type="dxa"/>
          </w:tcPr>
          <w:p w14:paraId="5DD0DCF7" w14:textId="77777777" w:rsidR="00300185" w:rsidRPr="00F36CD9" w:rsidRDefault="00300185" w:rsidP="00335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8" w:right="-106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042" w:type="dxa"/>
          </w:tcPr>
          <w:p w14:paraId="30B9DC61" w14:textId="77777777" w:rsidR="00300185" w:rsidRPr="00F36CD9" w:rsidRDefault="00300185" w:rsidP="00335D8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</w:rPr>
            </w:pPr>
            <w:r w:rsidRPr="00F36CD9">
              <w:rPr>
                <w:rFonts w:asciiTheme="minorHAnsi" w:hAnsiTheme="minorHAnsi" w:cstheme="minorHAnsi"/>
                <w:sz w:val="30"/>
                <w:szCs w:val="30"/>
              </w:rPr>
              <w:t>48,959</w:t>
            </w:r>
          </w:p>
        </w:tc>
        <w:tc>
          <w:tcPr>
            <w:tcW w:w="251" w:type="dxa"/>
          </w:tcPr>
          <w:p w14:paraId="65483740" w14:textId="77777777" w:rsidR="00300185" w:rsidRPr="00F36CD9" w:rsidRDefault="00300185" w:rsidP="00335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8" w:right="-106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973" w:type="dxa"/>
          </w:tcPr>
          <w:p w14:paraId="1E7C6D11" w14:textId="77777777" w:rsidR="00300185" w:rsidRPr="00F36CD9" w:rsidRDefault="00300185" w:rsidP="00335D8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</w:rPr>
            </w:pPr>
            <w:r w:rsidRPr="00F36CD9">
              <w:rPr>
                <w:rFonts w:asciiTheme="minorHAnsi" w:hAnsiTheme="minorHAnsi" w:cstheme="minorHAnsi"/>
                <w:sz w:val="30"/>
                <w:szCs w:val="30"/>
              </w:rPr>
              <w:t>65,581</w:t>
            </w:r>
          </w:p>
        </w:tc>
        <w:tc>
          <w:tcPr>
            <w:tcW w:w="251" w:type="dxa"/>
          </w:tcPr>
          <w:p w14:paraId="2670DE59" w14:textId="77777777" w:rsidR="00300185" w:rsidRPr="00F36CD9" w:rsidRDefault="00300185" w:rsidP="00335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8" w:right="-106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14:paraId="530EC683" w14:textId="14B2A0D8" w:rsidR="00300185" w:rsidRPr="00F36CD9" w:rsidRDefault="00300185" w:rsidP="00335D8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</w:rPr>
            </w:pPr>
            <w:r w:rsidRPr="00F36CD9">
              <w:rPr>
                <w:rFonts w:asciiTheme="minorHAnsi" w:hAnsiTheme="minorHAnsi" w:cstheme="minorHAnsi"/>
                <w:sz w:val="30"/>
                <w:szCs w:val="30"/>
              </w:rPr>
              <w:t>40,20</w:t>
            </w:r>
            <w:r w:rsidR="000919E1">
              <w:rPr>
                <w:rFonts w:asciiTheme="minorHAnsi" w:hAnsiTheme="minorHAnsi" w:cstheme="minorHAnsi"/>
                <w:sz w:val="30"/>
                <w:szCs w:val="30"/>
              </w:rPr>
              <w:t>9</w:t>
            </w:r>
          </w:p>
        </w:tc>
      </w:tr>
      <w:tr w:rsidR="001C3EF8" w:rsidRPr="007929E5" w14:paraId="6631F945" w14:textId="77777777" w:rsidTr="00335D83">
        <w:tc>
          <w:tcPr>
            <w:tcW w:w="3357" w:type="dxa"/>
          </w:tcPr>
          <w:p w14:paraId="214B83AE" w14:textId="77777777" w:rsidR="001C3EF8" w:rsidRPr="007929E5" w:rsidRDefault="001C3EF8" w:rsidP="00335D83">
            <w:pPr>
              <w:tabs>
                <w:tab w:val="clear" w:pos="227"/>
                <w:tab w:val="clear" w:pos="454"/>
                <w:tab w:val="clear" w:pos="680"/>
              </w:tabs>
              <w:ind w:left="180" w:hanging="270"/>
              <w:rPr>
                <w:rFonts w:asciiTheme="minorHAnsi" w:hAnsiTheme="minorHAnsi"/>
                <w:sz w:val="30"/>
                <w:szCs w:val="30"/>
              </w:rPr>
            </w:pPr>
            <w:r w:rsidRPr="007929E5">
              <w:rPr>
                <w:rFonts w:asciiTheme="minorHAnsi" w:hAnsiTheme="minorHAnsi"/>
                <w:sz w:val="30"/>
                <w:szCs w:val="30"/>
                <w:cs/>
              </w:rPr>
              <w:t>ค่าใช้จ่ายขั้นต่ำที่ต้องจ่ายตามสัญญาเช่า</w:t>
            </w:r>
          </w:p>
          <w:p w14:paraId="690765B4" w14:textId="77777777" w:rsidR="001C3EF8" w:rsidRPr="007929E5" w:rsidRDefault="001C3EF8" w:rsidP="00335D83">
            <w:pPr>
              <w:tabs>
                <w:tab w:val="clear" w:pos="227"/>
                <w:tab w:val="clear" w:pos="454"/>
                <w:tab w:val="clear" w:pos="680"/>
              </w:tabs>
              <w:ind w:left="180" w:hanging="270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hint="cs"/>
                <w:sz w:val="30"/>
                <w:szCs w:val="30"/>
                <w:cs/>
              </w:rPr>
              <w:t xml:space="preserve">    </w:t>
            </w:r>
            <w:r w:rsidRPr="007929E5">
              <w:rPr>
                <w:rFonts w:asciiTheme="minorHAnsi" w:hAnsiTheme="minorHAnsi"/>
                <w:sz w:val="30"/>
                <w:szCs w:val="30"/>
                <w:cs/>
              </w:rPr>
              <w:t>ดำเนินงาน</w:t>
            </w:r>
          </w:p>
        </w:tc>
        <w:tc>
          <w:tcPr>
            <w:tcW w:w="963" w:type="dxa"/>
          </w:tcPr>
          <w:p w14:paraId="5BD58CC5" w14:textId="77777777" w:rsidR="001C3EF8" w:rsidRPr="007929E5" w:rsidRDefault="001C3EF8" w:rsidP="00335D83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2A864E5D" w14:textId="77777777" w:rsidR="001C3EF8" w:rsidRPr="00F36CD9" w:rsidRDefault="001C3EF8" w:rsidP="00335D8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</w:p>
          <w:p w14:paraId="7D7915BB" w14:textId="77777777" w:rsidR="001C3EF8" w:rsidRPr="00F36CD9" w:rsidRDefault="001C3EF8" w:rsidP="00335D8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F36CD9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60,810</w:t>
            </w:r>
          </w:p>
        </w:tc>
        <w:tc>
          <w:tcPr>
            <w:tcW w:w="236" w:type="dxa"/>
          </w:tcPr>
          <w:p w14:paraId="29439FDF" w14:textId="77777777" w:rsidR="001C3EF8" w:rsidRPr="00F36CD9" w:rsidRDefault="001C3EF8" w:rsidP="00335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8" w:right="-106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042" w:type="dxa"/>
          </w:tcPr>
          <w:p w14:paraId="2258E815" w14:textId="77777777" w:rsidR="001C3EF8" w:rsidRPr="00F36CD9" w:rsidRDefault="001C3EF8" w:rsidP="00335D8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</w:p>
          <w:p w14:paraId="47CC3EB3" w14:textId="77777777" w:rsidR="001C3EF8" w:rsidRPr="00F36CD9" w:rsidRDefault="001C3EF8" w:rsidP="00335D8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F36CD9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37,949</w:t>
            </w:r>
          </w:p>
        </w:tc>
        <w:tc>
          <w:tcPr>
            <w:tcW w:w="251" w:type="dxa"/>
          </w:tcPr>
          <w:p w14:paraId="018E4767" w14:textId="77777777" w:rsidR="001C3EF8" w:rsidRPr="00F36CD9" w:rsidRDefault="001C3EF8" w:rsidP="00335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8" w:right="-106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973" w:type="dxa"/>
          </w:tcPr>
          <w:p w14:paraId="4A55DCE2" w14:textId="77777777" w:rsidR="001C3EF8" w:rsidRPr="00F36CD9" w:rsidRDefault="001C3EF8" w:rsidP="00335D8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</w:p>
          <w:p w14:paraId="5B07B938" w14:textId="77777777" w:rsidR="001C3EF8" w:rsidRPr="00F36CD9" w:rsidRDefault="001C3EF8" w:rsidP="00335D8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F36CD9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17,221</w:t>
            </w:r>
          </w:p>
        </w:tc>
        <w:tc>
          <w:tcPr>
            <w:tcW w:w="251" w:type="dxa"/>
          </w:tcPr>
          <w:p w14:paraId="52598CF5" w14:textId="77777777" w:rsidR="001C3EF8" w:rsidRPr="00F36CD9" w:rsidRDefault="001C3EF8" w:rsidP="00335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8" w:right="-106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14:paraId="50817742" w14:textId="77777777" w:rsidR="001C3EF8" w:rsidRPr="00F36CD9" w:rsidRDefault="001C3EF8" w:rsidP="00335D8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</w:p>
          <w:p w14:paraId="11C8FA2B" w14:textId="77777777" w:rsidR="001C3EF8" w:rsidRPr="00F36CD9" w:rsidRDefault="001C3EF8" w:rsidP="00335D8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</w:rPr>
            </w:pPr>
            <w:r w:rsidRPr="00F36CD9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19,070</w:t>
            </w:r>
          </w:p>
        </w:tc>
      </w:tr>
      <w:tr w:rsidR="001C3EF8" w:rsidRPr="007929E5" w14:paraId="3383B724" w14:textId="77777777" w:rsidTr="00335D83">
        <w:tc>
          <w:tcPr>
            <w:tcW w:w="3357" w:type="dxa"/>
          </w:tcPr>
          <w:p w14:paraId="052EA09C" w14:textId="77777777" w:rsidR="001C3EF8" w:rsidRPr="007929E5" w:rsidRDefault="001C3EF8" w:rsidP="00335D83">
            <w:pPr>
              <w:tabs>
                <w:tab w:val="clear" w:pos="227"/>
                <w:tab w:val="clear" w:pos="454"/>
                <w:tab w:val="clear" w:pos="680"/>
              </w:tabs>
              <w:ind w:left="90" w:hanging="180"/>
              <w:rPr>
                <w:rFonts w:asciiTheme="minorHAnsi" w:hAnsi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hint="cs"/>
                <w:sz w:val="30"/>
                <w:szCs w:val="30"/>
                <w:cs/>
              </w:rPr>
              <w:t>ขาดทุนจากการขายหนี้</w:t>
            </w:r>
          </w:p>
        </w:tc>
        <w:tc>
          <w:tcPr>
            <w:tcW w:w="963" w:type="dxa"/>
          </w:tcPr>
          <w:p w14:paraId="68D43EEF" w14:textId="77777777" w:rsidR="001C3EF8" w:rsidRPr="007929E5" w:rsidRDefault="001C3EF8" w:rsidP="00335D83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317F54DB" w14:textId="77777777" w:rsidR="001C3EF8" w:rsidRPr="00F36CD9" w:rsidRDefault="001C3EF8" w:rsidP="00335D8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F36CD9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31,387</w:t>
            </w:r>
          </w:p>
        </w:tc>
        <w:tc>
          <w:tcPr>
            <w:tcW w:w="236" w:type="dxa"/>
          </w:tcPr>
          <w:p w14:paraId="7CE71CF6" w14:textId="77777777" w:rsidR="001C3EF8" w:rsidRPr="00F36CD9" w:rsidRDefault="001C3EF8" w:rsidP="00335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8" w:right="-106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042" w:type="dxa"/>
          </w:tcPr>
          <w:p w14:paraId="494F0D8A" w14:textId="77777777" w:rsidR="001C3EF8" w:rsidRPr="00F36CD9" w:rsidRDefault="001C3EF8" w:rsidP="00335D8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F36CD9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-</w:t>
            </w:r>
          </w:p>
        </w:tc>
        <w:tc>
          <w:tcPr>
            <w:tcW w:w="251" w:type="dxa"/>
          </w:tcPr>
          <w:p w14:paraId="78C750DA" w14:textId="77777777" w:rsidR="001C3EF8" w:rsidRPr="00F36CD9" w:rsidRDefault="001C3EF8" w:rsidP="00335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8" w:right="-106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973" w:type="dxa"/>
          </w:tcPr>
          <w:p w14:paraId="1175C6B7" w14:textId="77777777" w:rsidR="001C3EF8" w:rsidRPr="00F36CD9" w:rsidRDefault="001C3EF8" w:rsidP="00335D8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F36CD9">
              <w:rPr>
                <w:rFonts w:asciiTheme="minorHAnsi" w:hAnsiTheme="minorHAnsi" w:cstheme="minorHAnsi" w:hint="cs"/>
                <w:sz w:val="30"/>
                <w:szCs w:val="30"/>
                <w:cs/>
                <w:lang w:bidi="th-TH"/>
              </w:rPr>
              <w:t>31</w:t>
            </w:r>
            <w:r w:rsidRPr="00F36CD9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,</w:t>
            </w:r>
            <w:r w:rsidRPr="00F36CD9">
              <w:rPr>
                <w:rFonts w:asciiTheme="minorHAnsi" w:hAnsiTheme="minorHAnsi" w:cstheme="minorHAnsi" w:hint="cs"/>
                <w:sz w:val="30"/>
                <w:szCs w:val="30"/>
                <w:cs/>
                <w:lang w:bidi="th-TH"/>
              </w:rPr>
              <w:t>387</w:t>
            </w:r>
          </w:p>
        </w:tc>
        <w:tc>
          <w:tcPr>
            <w:tcW w:w="251" w:type="dxa"/>
          </w:tcPr>
          <w:p w14:paraId="6E551658" w14:textId="77777777" w:rsidR="001C3EF8" w:rsidRPr="00F36CD9" w:rsidRDefault="001C3EF8" w:rsidP="00335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8" w:right="-106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14:paraId="51473331" w14:textId="77777777" w:rsidR="001C3EF8" w:rsidRPr="00F36CD9" w:rsidRDefault="001C3EF8" w:rsidP="00335D83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</w:rPr>
            </w:pPr>
            <w:r w:rsidRPr="00F36CD9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</w:tr>
      <w:tr w:rsidR="001C3EF8" w:rsidRPr="007929E5" w14:paraId="06241383" w14:textId="77777777" w:rsidTr="00335D83">
        <w:tc>
          <w:tcPr>
            <w:tcW w:w="3357" w:type="dxa"/>
          </w:tcPr>
          <w:p w14:paraId="5279470F" w14:textId="77777777" w:rsidR="001C3EF8" w:rsidRPr="007929E5" w:rsidRDefault="001C3EF8" w:rsidP="00335D83">
            <w:pPr>
              <w:tabs>
                <w:tab w:val="clear" w:pos="227"/>
                <w:tab w:val="clear" w:pos="454"/>
                <w:tab w:val="clear" w:pos="680"/>
              </w:tabs>
              <w:ind w:left="180" w:hanging="270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/>
                <w:sz w:val="30"/>
                <w:szCs w:val="30"/>
                <w:cs/>
              </w:rPr>
              <w:t>ค่าบริการอินเทอร์เน็ต</w:t>
            </w:r>
            <w:r w:rsidRPr="007929E5">
              <w:rPr>
                <w:rFonts w:asciiTheme="minorHAnsi" w:hAnsiTheme="minorHAnsi" w:hint="cs"/>
                <w:sz w:val="30"/>
                <w:szCs w:val="30"/>
                <w:cs/>
              </w:rPr>
              <w:t>สำหรับ</w:t>
            </w:r>
            <w:r w:rsidRPr="007929E5">
              <w:rPr>
                <w:rFonts w:asciiTheme="minorHAnsi" w:hAnsiTheme="minorHAnsi" w:cstheme="minorHAnsi" w:hint="cs"/>
                <w:sz w:val="30"/>
                <w:szCs w:val="30"/>
                <w:cs/>
              </w:rPr>
              <w:t>เครื่อง</w:t>
            </w:r>
            <w:r w:rsidRPr="007929E5">
              <w:rPr>
                <w:rFonts w:asciiTheme="minorHAnsi" w:hAnsiTheme="minorHAnsi" w:cstheme="minorHAnsi"/>
                <w:sz w:val="30"/>
                <w:szCs w:val="30"/>
              </w:rPr>
              <w:br/>
            </w:r>
            <w:r w:rsidRPr="007929E5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รับชำระอัตโนมัติ</w:t>
            </w:r>
          </w:p>
        </w:tc>
        <w:tc>
          <w:tcPr>
            <w:tcW w:w="963" w:type="dxa"/>
          </w:tcPr>
          <w:p w14:paraId="11A7DBC0" w14:textId="77777777" w:rsidR="001C3EF8" w:rsidRPr="007929E5" w:rsidRDefault="001C3EF8" w:rsidP="00335D83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6FA60B4C" w14:textId="77777777" w:rsidR="001C3EF8" w:rsidRPr="00F36CD9" w:rsidRDefault="001C3EF8" w:rsidP="00335D8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</w:p>
          <w:p w14:paraId="500C4570" w14:textId="77777777" w:rsidR="001C3EF8" w:rsidRPr="00F36CD9" w:rsidRDefault="001C3EF8" w:rsidP="00335D8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F36CD9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29,201</w:t>
            </w:r>
          </w:p>
        </w:tc>
        <w:tc>
          <w:tcPr>
            <w:tcW w:w="236" w:type="dxa"/>
          </w:tcPr>
          <w:p w14:paraId="01D0CA02" w14:textId="77777777" w:rsidR="001C3EF8" w:rsidRPr="00F36CD9" w:rsidRDefault="001C3EF8" w:rsidP="00335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8" w:right="-106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042" w:type="dxa"/>
          </w:tcPr>
          <w:p w14:paraId="41E26CEB" w14:textId="77777777" w:rsidR="001C3EF8" w:rsidRPr="00F36CD9" w:rsidRDefault="001C3EF8" w:rsidP="00335D8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</w:p>
          <w:p w14:paraId="26794413" w14:textId="77777777" w:rsidR="001C3EF8" w:rsidRPr="00F36CD9" w:rsidRDefault="001C3EF8" w:rsidP="00335D8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F36CD9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29,662</w:t>
            </w:r>
          </w:p>
        </w:tc>
        <w:tc>
          <w:tcPr>
            <w:tcW w:w="251" w:type="dxa"/>
          </w:tcPr>
          <w:p w14:paraId="15354913" w14:textId="77777777" w:rsidR="001C3EF8" w:rsidRPr="00F36CD9" w:rsidRDefault="001C3EF8" w:rsidP="00335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8" w:right="-106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973" w:type="dxa"/>
          </w:tcPr>
          <w:p w14:paraId="38410BE9" w14:textId="77777777" w:rsidR="001C3EF8" w:rsidRPr="00F36CD9" w:rsidRDefault="001C3EF8" w:rsidP="00335D8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</w:p>
          <w:p w14:paraId="3272B15A" w14:textId="77777777" w:rsidR="001C3EF8" w:rsidRPr="00F36CD9" w:rsidRDefault="001C3EF8" w:rsidP="00335D8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F36CD9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29,201</w:t>
            </w:r>
          </w:p>
        </w:tc>
        <w:tc>
          <w:tcPr>
            <w:tcW w:w="251" w:type="dxa"/>
          </w:tcPr>
          <w:p w14:paraId="750A9D03" w14:textId="77777777" w:rsidR="001C3EF8" w:rsidRPr="00F36CD9" w:rsidRDefault="001C3EF8" w:rsidP="00335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8" w:right="-106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14:paraId="33367BB2" w14:textId="77777777" w:rsidR="001C3EF8" w:rsidRPr="00F36CD9" w:rsidRDefault="001C3EF8" w:rsidP="00335D8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</w:p>
          <w:p w14:paraId="4C341C07" w14:textId="77777777" w:rsidR="001C3EF8" w:rsidRPr="00F36CD9" w:rsidRDefault="001C3EF8" w:rsidP="00335D8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</w:rPr>
            </w:pPr>
            <w:r w:rsidRPr="00F36CD9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29,662</w:t>
            </w:r>
          </w:p>
        </w:tc>
      </w:tr>
      <w:tr w:rsidR="001C3EF8" w:rsidRPr="007929E5" w14:paraId="07F46206" w14:textId="77777777" w:rsidTr="00335D83">
        <w:tc>
          <w:tcPr>
            <w:tcW w:w="3357" w:type="dxa"/>
          </w:tcPr>
          <w:p w14:paraId="1754757B" w14:textId="77777777" w:rsidR="001C3EF8" w:rsidRPr="007929E5" w:rsidRDefault="001C3EF8" w:rsidP="00335D83">
            <w:pPr>
              <w:tabs>
                <w:tab w:val="clear" w:pos="227"/>
                <w:tab w:val="clear" w:pos="454"/>
                <w:tab w:val="clear" w:pos="680"/>
              </w:tabs>
              <w:ind w:left="90" w:hanging="180"/>
              <w:rPr>
                <w:rFonts w:asciiTheme="minorHAnsi" w:hAnsi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/>
                <w:sz w:val="30"/>
                <w:szCs w:val="30"/>
                <w:cs/>
              </w:rPr>
              <w:t>ค่าส่งเสริมการขาย</w:t>
            </w:r>
            <w:r w:rsidRPr="007929E5">
              <w:rPr>
                <w:rFonts w:asciiTheme="minorHAnsi" w:hAnsiTheme="minorHAnsi" w:cstheme="minorHAnsi" w:hint="cs"/>
                <w:sz w:val="30"/>
                <w:szCs w:val="30"/>
                <w:cs/>
              </w:rPr>
              <w:t>และโฆษณา</w:t>
            </w:r>
          </w:p>
        </w:tc>
        <w:tc>
          <w:tcPr>
            <w:tcW w:w="963" w:type="dxa"/>
          </w:tcPr>
          <w:p w14:paraId="1E2BA2DD" w14:textId="77777777" w:rsidR="001C3EF8" w:rsidRPr="007929E5" w:rsidRDefault="001C3EF8" w:rsidP="00335D83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0B13AE16" w14:textId="77777777" w:rsidR="001C3EF8" w:rsidRPr="00F36CD9" w:rsidRDefault="001C3EF8" w:rsidP="00335D8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</w:rPr>
            </w:pPr>
            <w:r w:rsidRPr="00F36CD9">
              <w:rPr>
                <w:rFonts w:asciiTheme="minorHAnsi" w:hAnsiTheme="minorHAnsi" w:cstheme="minorHAnsi"/>
                <w:sz w:val="30"/>
                <w:szCs w:val="30"/>
              </w:rPr>
              <w:t>23,623</w:t>
            </w:r>
          </w:p>
        </w:tc>
        <w:tc>
          <w:tcPr>
            <w:tcW w:w="236" w:type="dxa"/>
          </w:tcPr>
          <w:p w14:paraId="0D0A4582" w14:textId="77777777" w:rsidR="001C3EF8" w:rsidRPr="00F36CD9" w:rsidRDefault="001C3EF8" w:rsidP="00335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8" w:right="-106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042" w:type="dxa"/>
          </w:tcPr>
          <w:p w14:paraId="5E193297" w14:textId="77777777" w:rsidR="001C3EF8" w:rsidRPr="00F36CD9" w:rsidRDefault="001C3EF8" w:rsidP="00335D8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</w:rPr>
            </w:pPr>
            <w:r w:rsidRPr="00F36CD9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14,923</w:t>
            </w:r>
          </w:p>
        </w:tc>
        <w:tc>
          <w:tcPr>
            <w:tcW w:w="251" w:type="dxa"/>
          </w:tcPr>
          <w:p w14:paraId="07B6A4B3" w14:textId="77777777" w:rsidR="001C3EF8" w:rsidRPr="00F36CD9" w:rsidRDefault="001C3EF8" w:rsidP="00335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8" w:right="-106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973" w:type="dxa"/>
          </w:tcPr>
          <w:p w14:paraId="04D91257" w14:textId="77777777" w:rsidR="001C3EF8" w:rsidRPr="00F36CD9" w:rsidRDefault="001C3EF8" w:rsidP="00335D8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</w:rPr>
            </w:pPr>
            <w:r w:rsidRPr="00F36CD9">
              <w:rPr>
                <w:rFonts w:asciiTheme="minorHAnsi" w:hAnsiTheme="minorHAnsi" w:cstheme="minorHAnsi"/>
                <w:sz w:val="30"/>
                <w:szCs w:val="30"/>
              </w:rPr>
              <w:t>23,550</w:t>
            </w:r>
          </w:p>
        </w:tc>
        <w:tc>
          <w:tcPr>
            <w:tcW w:w="251" w:type="dxa"/>
          </w:tcPr>
          <w:p w14:paraId="16A146A2" w14:textId="77777777" w:rsidR="001C3EF8" w:rsidRPr="00F36CD9" w:rsidRDefault="001C3EF8" w:rsidP="00335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8" w:right="-106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14:paraId="441F8314" w14:textId="77777777" w:rsidR="001C3EF8" w:rsidRPr="00F36CD9" w:rsidRDefault="001C3EF8" w:rsidP="00335D8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</w:rPr>
            </w:pPr>
            <w:r w:rsidRPr="00F36CD9">
              <w:rPr>
                <w:rFonts w:asciiTheme="minorHAnsi" w:hAnsiTheme="minorHAnsi" w:cstheme="minorHAnsi"/>
                <w:sz w:val="30"/>
                <w:szCs w:val="30"/>
              </w:rPr>
              <w:t>14,631</w:t>
            </w:r>
          </w:p>
        </w:tc>
      </w:tr>
      <w:tr w:rsidR="001C3EF8" w:rsidRPr="007929E5" w14:paraId="7975AA69" w14:textId="77777777" w:rsidTr="00335D83">
        <w:tc>
          <w:tcPr>
            <w:tcW w:w="3357" w:type="dxa"/>
          </w:tcPr>
          <w:p w14:paraId="747CE448" w14:textId="77777777" w:rsidR="001C3EF8" w:rsidRPr="007929E5" w:rsidRDefault="001C3EF8" w:rsidP="00335D83">
            <w:pPr>
              <w:tabs>
                <w:tab w:val="clear" w:pos="227"/>
                <w:tab w:val="clear" w:pos="454"/>
                <w:tab w:val="clear" w:pos="680"/>
              </w:tabs>
              <w:ind w:left="90" w:hanging="180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963" w:type="dxa"/>
          </w:tcPr>
          <w:p w14:paraId="764E85C7" w14:textId="77777777" w:rsidR="001C3EF8" w:rsidRPr="007929E5" w:rsidRDefault="001C3EF8" w:rsidP="00335D83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3D6F2B97" w14:textId="77777777" w:rsidR="001C3EF8" w:rsidRPr="00F36CD9" w:rsidRDefault="001C3EF8" w:rsidP="00335D8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F36CD9">
              <w:rPr>
                <w:rFonts w:asciiTheme="minorHAnsi" w:hAnsiTheme="minorHAnsi" w:cstheme="minorHAnsi"/>
                <w:sz w:val="30"/>
                <w:szCs w:val="30"/>
              </w:rPr>
              <w:t>14,717</w:t>
            </w:r>
          </w:p>
        </w:tc>
        <w:tc>
          <w:tcPr>
            <w:tcW w:w="236" w:type="dxa"/>
          </w:tcPr>
          <w:p w14:paraId="6CE802EA" w14:textId="77777777" w:rsidR="001C3EF8" w:rsidRPr="00F36CD9" w:rsidRDefault="001C3EF8" w:rsidP="00335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8" w:right="-106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042" w:type="dxa"/>
          </w:tcPr>
          <w:p w14:paraId="1BC4BAA7" w14:textId="77777777" w:rsidR="001C3EF8" w:rsidRPr="00F36CD9" w:rsidRDefault="001C3EF8" w:rsidP="00335D8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</w:rPr>
            </w:pPr>
            <w:r w:rsidRPr="00F36CD9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21,582</w:t>
            </w:r>
          </w:p>
        </w:tc>
        <w:tc>
          <w:tcPr>
            <w:tcW w:w="251" w:type="dxa"/>
          </w:tcPr>
          <w:p w14:paraId="65396505" w14:textId="77777777" w:rsidR="001C3EF8" w:rsidRPr="00F36CD9" w:rsidRDefault="001C3EF8" w:rsidP="00335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8" w:right="-106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973" w:type="dxa"/>
          </w:tcPr>
          <w:p w14:paraId="65E54E2D" w14:textId="77777777" w:rsidR="001C3EF8" w:rsidRPr="00F36CD9" w:rsidRDefault="001C3EF8" w:rsidP="00335D8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F36CD9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10,372</w:t>
            </w:r>
          </w:p>
        </w:tc>
        <w:tc>
          <w:tcPr>
            <w:tcW w:w="251" w:type="dxa"/>
          </w:tcPr>
          <w:p w14:paraId="28F4FAA0" w14:textId="77777777" w:rsidR="001C3EF8" w:rsidRPr="00F36CD9" w:rsidRDefault="001C3EF8" w:rsidP="00335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8" w:right="-106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14:paraId="593FA3A4" w14:textId="77777777" w:rsidR="001C3EF8" w:rsidRPr="00F36CD9" w:rsidRDefault="001C3EF8" w:rsidP="00335D8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</w:rPr>
            </w:pPr>
            <w:r w:rsidRPr="00F36CD9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15,771</w:t>
            </w:r>
          </w:p>
        </w:tc>
      </w:tr>
      <w:tr w:rsidR="00915456" w:rsidRPr="007929E5" w14:paraId="29746BFB" w14:textId="77777777" w:rsidTr="00F03F08">
        <w:tc>
          <w:tcPr>
            <w:tcW w:w="3357" w:type="dxa"/>
          </w:tcPr>
          <w:p w14:paraId="20B39F78" w14:textId="77777777" w:rsidR="00915456" w:rsidRPr="007929E5" w:rsidRDefault="00915456" w:rsidP="00F03F08">
            <w:pPr>
              <w:tabs>
                <w:tab w:val="clear" w:pos="227"/>
                <w:tab w:val="clear" w:pos="454"/>
                <w:tab w:val="clear" w:pos="680"/>
              </w:tabs>
              <w:ind w:left="-90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963" w:type="dxa"/>
          </w:tcPr>
          <w:p w14:paraId="25F9925E" w14:textId="77777777" w:rsidR="00915456" w:rsidRPr="007929E5" w:rsidRDefault="00915456" w:rsidP="00F03F08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7270D678" w14:textId="77777777" w:rsidR="00915456" w:rsidRPr="00F36CD9" w:rsidRDefault="00915456" w:rsidP="00F03F08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F36CD9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12,800</w:t>
            </w:r>
          </w:p>
        </w:tc>
        <w:tc>
          <w:tcPr>
            <w:tcW w:w="236" w:type="dxa"/>
          </w:tcPr>
          <w:p w14:paraId="6DE0ADE1" w14:textId="77777777" w:rsidR="00915456" w:rsidRPr="00F36CD9" w:rsidRDefault="00915456" w:rsidP="00F03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8" w:right="-106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042" w:type="dxa"/>
          </w:tcPr>
          <w:p w14:paraId="5F7B8D58" w14:textId="77777777" w:rsidR="00915456" w:rsidRPr="00F36CD9" w:rsidRDefault="00915456" w:rsidP="00F03F08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</w:rPr>
            </w:pPr>
            <w:r w:rsidRPr="00F36CD9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68,614</w:t>
            </w:r>
          </w:p>
        </w:tc>
        <w:tc>
          <w:tcPr>
            <w:tcW w:w="251" w:type="dxa"/>
          </w:tcPr>
          <w:p w14:paraId="21EA4582" w14:textId="77777777" w:rsidR="00915456" w:rsidRPr="00F36CD9" w:rsidRDefault="00915456" w:rsidP="00F03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8" w:right="-106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973" w:type="dxa"/>
          </w:tcPr>
          <w:p w14:paraId="33794C37" w14:textId="77777777" w:rsidR="00915456" w:rsidRPr="00F36CD9" w:rsidRDefault="00915456" w:rsidP="00F03F08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</w:rPr>
            </w:pPr>
            <w:r w:rsidRPr="00F36CD9">
              <w:rPr>
                <w:rFonts w:asciiTheme="minorHAnsi" w:hAnsiTheme="minorHAnsi" w:cstheme="minorHAnsi"/>
                <w:sz w:val="30"/>
                <w:szCs w:val="30"/>
              </w:rPr>
              <w:t>12,800</w:t>
            </w:r>
          </w:p>
        </w:tc>
        <w:tc>
          <w:tcPr>
            <w:tcW w:w="251" w:type="dxa"/>
          </w:tcPr>
          <w:p w14:paraId="4F6DB877" w14:textId="77777777" w:rsidR="00915456" w:rsidRPr="00F36CD9" w:rsidRDefault="00915456" w:rsidP="00F03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8" w:right="-106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14:paraId="3F4A88F1" w14:textId="77777777" w:rsidR="00915456" w:rsidRPr="00F36CD9" w:rsidRDefault="00915456" w:rsidP="00F03F08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</w:rPr>
            </w:pPr>
            <w:r w:rsidRPr="00F36CD9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68,614</w:t>
            </w:r>
          </w:p>
        </w:tc>
      </w:tr>
      <w:tr w:rsidR="00AB77D3" w:rsidRPr="007929E5" w14:paraId="743F8E02" w14:textId="77777777" w:rsidTr="00565319">
        <w:tc>
          <w:tcPr>
            <w:tcW w:w="3357" w:type="dxa"/>
          </w:tcPr>
          <w:p w14:paraId="49D3CF6F" w14:textId="0C4627FB" w:rsidR="00AB77D3" w:rsidRPr="007929E5" w:rsidRDefault="00AB77D3" w:rsidP="00AB77D3">
            <w:pPr>
              <w:tabs>
                <w:tab w:val="clear" w:pos="227"/>
                <w:tab w:val="clear" w:pos="454"/>
                <w:tab w:val="clear" w:pos="680"/>
              </w:tabs>
              <w:ind w:left="-90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ค่าธรรมเนียมธนาคาร</w:t>
            </w:r>
          </w:p>
        </w:tc>
        <w:tc>
          <w:tcPr>
            <w:tcW w:w="963" w:type="dxa"/>
          </w:tcPr>
          <w:p w14:paraId="5DC9A92B" w14:textId="77777777" w:rsidR="00AB77D3" w:rsidRPr="007929E5" w:rsidRDefault="00AB77D3" w:rsidP="00AB77D3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1C6BBA47" w14:textId="51518662" w:rsidR="00AB77D3" w:rsidRPr="00F36CD9" w:rsidRDefault="00AB77D3" w:rsidP="00AB77D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F36CD9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12,282</w:t>
            </w:r>
          </w:p>
        </w:tc>
        <w:tc>
          <w:tcPr>
            <w:tcW w:w="236" w:type="dxa"/>
          </w:tcPr>
          <w:p w14:paraId="6BD5FF98" w14:textId="77777777" w:rsidR="00AB77D3" w:rsidRPr="00F36CD9" w:rsidRDefault="00AB77D3" w:rsidP="00AB7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8" w:right="-106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42" w:type="dxa"/>
          </w:tcPr>
          <w:p w14:paraId="0BBB6734" w14:textId="1124D088" w:rsidR="00AB77D3" w:rsidRPr="00F36CD9" w:rsidRDefault="00AB77D3" w:rsidP="00AB77D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F36CD9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15,129</w:t>
            </w:r>
          </w:p>
        </w:tc>
        <w:tc>
          <w:tcPr>
            <w:tcW w:w="251" w:type="dxa"/>
          </w:tcPr>
          <w:p w14:paraId="2F72E878" w14:textId="77777777" w:rsidR="00AB77D3" w:rsidRPr="00F36CD9" w:rsidRDefault="00AB77D3" w:rsidP="00AB7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8" w:right="-106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73" w:type="dxa"/>
          </w:tcPr>
          <w:p w14:paraId="664D0E5F" w14:textId="33433C88" w:rsidR="00AB77D3" w:rsidRPr="00F36CD9" w:rsidRDefault="00AB77D3" w:rsidP="00AB77D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F36CD9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12,282</w:t>
            </w:r>
          </w:p>
        </w:tc>
        <w:tc>
          <w:tcPr>
            <w:tcW w:w="251" w:type="dxa"/>
          </w:tcPr>
          <w:p w14:paraId="352D36FE" w14:textId="77777777" w:rsidR="00AB77D3" w:rsidRPr="00F36CD9" w:rsidRDefault="00AB77D3" w:rsidP="00AB7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8" w:right="-106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99" w:type="dxa"/>
          </w:tcPr>
          <w:p w14:paraId="22A37801" w14:textId="0BD88F5F" w:rsidR="00AB77D3" w:rsidRPr="00F36CD9" w:rsidRDefault="00AB77D3" w:rsidP="00AB77D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F36CD9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15,129</w:t>
            </w:r>
          </w:p>
        </w:tc>
      </w:tr>
      <w:tr w:rsidR="00AB77D3" w:rsidRPr="007929E5" w14:paraId="01362A41" w14:textId="77777777" w:rsidTr="00565319">
        <w:trPr>
          <w:trHeight w:val="209"/>
        </w:trPr>
        <w:tc>
          <w:tcPr>
            <w:tcW w:w="3357" w:type="dxa"/>
          </w:tcPr>
          <w:p w14:paraId="5AFFFFFB" w14:textId="77777777" w:rsidR="00AB77D3" w:rsidRPr="007929E5" w:rsidRDefault="00AB77D3" w:rsidP="00AB77D3">
            <w:pPr>
              <w:tabs>
                <w:tab w:val="clear" w:pos="227"/>
                <w:tab w:val="clear" w:pos="454"/>
                <w:tab w:val="clear" w:pos="680"/>
              </w:tabs>
              <w:ind w:left="90" w:hanging="180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อื่น ๆ</w:t>
            </w:r>
          </w:p>
        </w:tc>
        <w:tc>
          <w:tcPr>
            <w:tcW w:w="963" w:type="dxa"/>
          </w:tcPr>
          <w:p w14:paraId="2A0C1634" w14:textId="77777777" w:rsidR="00AB77D3" w:rsidRPr="007929E5" w:rsidRDefault="00AB77D3" w:rsidP="00AB77D3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CBC9073" w14:textId="25131B57" w:rsidR="00AB77D3" w:rsidRPr="00F36CD9" w:rsidRDefault="001F5490" w:rsidP="00AB77D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8</w:t>
            </w:r>
            <w:r w:rsidR="00912CB3">
              <w:rPr>
                <w:rFonts w:asciiTheme="minorHAnsi" w:hAnsiTheme="minorHAnsi" w:cstheme="minorHAnsi"/>
                <w:sz w:val="30"/>
                <w:szCs w:val="30"/>
              </w:rPr>
              <w:t>4</w:t>
            </w:r>
            <w:r>
              <w:rPr>
                <w:rFonts w:asciiTheme="minorHAnsi" w:hAnsiTheme="minorHAnsi" w:cstheme="minorHAnsi"/>
                <w:sz w:val="30"/>
                <w:szCs w:val="30"/>
              </w:rPr>
              <w:t>,6</w:t>
            </w:r>
            <w:r w:rsidR="00912CB3">
              <w:rPr>
                <w:rFonts w:asciiTheme="minorHAnsi" w:hAnsiTheme="minorHAnsi" w:cstheme="minorHAnsi"/>
                <w:sz w:val="30"/>
                <w:szCs w:val="30"/>
              </w:rPr>
              <w:t>95</w:t>
            </w:r>
          </w:p>
        </w:tc>
        <w:tc>
          <w:tcPr>
            <w:tcW w:w="236" w:type="dxa"/>
          </w:tcPr>
          <w:p w14:paraId="58FE5129" w14:textId="77777777" w:rsidR="00AB77D3" w:rsidRPr="00F36CD9" w:rsidRDefault="00AB77D3" w:rsidP="00AB7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8" w:right="-106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14:paraId="2F7C7361" w14:textId="38A1AD84" w:rsidR="00AB77D3" w:rsidRPr="00F36CD9" w:rsidRDefault="00484E90" w:rsidP="00AB77D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</w:rPr>
            </w:pPr>
            <w:r w:rsidRPr="00F36CD9">
              <w:rPr>
                <w:rFonts w:asciiTheme="minorHAnsi" w:hAnsiTheme="minorHAnsi" w:cstheme="minorHAnsi"/>
                <w:sz w:val="30"/>
                <w:szCs w:val="30"/>
              </w:rPr>
              <w:t>85,142</w:t>
            </w:r>
          </w:p>
        </w:tc>
        <w:tc>
          <w:tcPr>
            <w:tcW w:w="251" w:type="dxa"/>
          </w:tcPr>
          <w:p w14:paraId="54630FC7" w14:textId="77777777" w:rsidR="00AB77D3" w:rsidRPr="00F36CD9" w:rsidRDefault="00AB77D3" w:rsidP="00AB7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8" w:right="-106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77612054" w14:textId="1859ABFA" w:rsidR="00AB77D3" w:rsidRPr="00F36CD9" w:rsidRDefault="001F5490" w:rsidP="00AB77D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62,749</w:t>
            </w:r>
          </w:p>
        </w:tc>
        <w:tc>
          <w:tcPr>
            <w:tcW w:w="251" w:type="dxa"/>
          </w:tcPr>
          <w:p w14:paraId="64222AF4" w14:textId="77777777" w:rsidR="00AB77D3" w:rsidRPr="00F36CD9" w:rsidRDefault="00AB77D3" w:rsidP="00AB7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8" w:right="-106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0DD6B6F9" w14:textId="44189A5C" w:rsidR="00AB77D3" w:rsidRPr="00F36CD9" w:rsidRDefault="00484E90" w:rsidP="00AB77D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</w:rPr>
            </w:pPr>
            <w:r w:rsidRPr="00F36CD9">
              <w:rPr>
                <w:rFonts w:asciiTheme="minorHAnsi" w:hAnsiTheme="minorHAnsi" w:cstheme="minorHAnsi"/>
                <w:sz w:val="30"/>
                <w:szCs w:val="30"/>
              </w:rPr>
              <w:t>73,3</w:t>
            </w:r>
            <w:r w:rsidR="000919E1">
              <w:rPr>
                <w:rFonts w:asciiTheme="minorHAnsi" w:hAnsiTheme="minorHAnsi" w:cstheme="minorHAnsi"/>
                <w:sz w:val="30"/>
                <w:szCs w:val="30"/>
              </w:rPr>
              <w:t>38</w:t>
            </w:r>
          </w:p>
        </w:tc>
      </w:tr>
      <w:tr w:rsidR="00AB77D3" w:rsidRPr="007929E5" w14:paraId="1CCF979B" w14:textId="77777777" w:rsidTr="00565319">
        <w:trPr>
          <w:trHeight w:val="209"/>
        </w:trPr>
        <w:tc>
          <w:tcPr>
            <w:tcW w:w="3357" w:type="dxa"/>
          </w:tcPr>
          <w:p w14:paraId="15FFB125" w14:textId="77777777" w:rsidR="00AB77D3" w:rsidRPr="007929E5" w:rsidRDefault="00AB77D3" w:rsidP="00AB77D3">
            <w:pPr>
              <w:tabs>
                <w:tab w:val="clear" w:pos="227"/>
                <w:tab w:val="clear" w:pos="454"/>
                <w:tab w:val="clear" w:pos="680"/>
              </w:tabs>
              <w:ind w:left="-90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รวมต้นทุนขาย</w:t>
            </w:r>
            <w:r w:rsidRPr="007929E5">
              <w:rPr>
                <w:rFonts w:asciiTheme="minorHAnsi" w:hAnsiTheme="minorHAnsi" w:cstheme="minorHAns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ต้นทุนบริการ ต้นทุน</w:t>
            </w:r>
          </w:p>
          <w:p w14:paraId="0D3B8E65" w14:textId="77777777" w:rsidR="00AB77D3" w:rsidRPr="007929E5" w:rsidRDefault="00AB77D3" w:rsidP="00AB77D3">
            <w:pPr>
              <w:tabs>
                <w:tab w:val="clear" w:pos="227"/>
                <w:tab w:val="clear" w:pos="454"/>
                <w:tab w:val="clear" w:pos="680"/>
              </w:tabs>
              <w:ind w:left="270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ในการจัดจำหน่ายและค่าใช้จ่ายในการบริหาร</w:t>
            </w:r>
          </w:p>
        </w:tc>
        <w:tc>
          <w:tcPr>
            <w:tcW w:w="963" w:type="dxa"/>
          </w:tcPr>
          <w:p w14:paraId="40D26F47" w14:textId="77777777" w:rsidR="00AB77D3" w:rsidRPr="007929E5" w:rsidRDefault="00AB77D3" w:rsidP="00AB77D3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7DE6B23" w14:textId="77777777" w:rsidR="00AB77D3" w:rsidRPr="00AB77D3" w:rsidRDefault="00AB77D3" w:rsidP="00AB77D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  <w:p w14:paraId="6AC0FC59" w14:textId="77777777" w:rsidR="00AB77D3" w:rsidRPr="00AB77D3" w:rsidRDefault="00AB77D3" w:rsidP="00AB77D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  <w:p w14:paraId="6403C9ED" w14:textId="089DCBFC" w:rsidR="00AB77D3" w:rsidRPr="00AB77D3" w:rsidRDefault="00AB77D3" w:rsidP="00AB77D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AB77D3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1,159,237</w:t>
            </w:r>
          </w:p>
        </w:tc>
        <w:tc>
          <w:tcPr>
            <w:tcW w:w="236" w:type="dxa"/>
          </w:tcPr>
          <w:p w14:paraId="00666411" w14:textId="77777777" w:rsidR="00AB77D3" w:rsidRPr="00AB77D3" w:rsidRDefault="00AB77D3" w:rsidP="00AB7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8" w:right="-106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14:paraId="32770E5A" w14:textId="77777777" w:rsidR="00AB77D3" w:rsidRPr="00AB77D3" w:rsidRDefault="00AB77D3" w:rsidP="00AB77D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  <w:p w14:paraId="1C6E633F" w14:textId="77777777" w:rsidR="00AB77D3" w:rsidRPr="00AB77D3" w:rsidRDefault="00AB77D3" w:rsidP="00AB77D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  <w:p w14:paraId="52C16BB7" w14:textId="51E2257A" w:rsidR="00AB77D3" w:rsidRPr="00AB77D3" w:rsidRDefault="00AB77D3" w:rsidP="00AB77D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</w:rPr>
            </w:pPr>
            <w:r w:rsidRPr="00AB77D3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1,141,415</w:t>
            </w:r>
          </w:p>
        </w:tc>
        <w:tc>
          <w:tcPr>
            <w:tcW w:w="251" w:type="dxa"/>
          </w:tcPr>
          <w:p w14:paraId="614E2A57" w14:textId="77777777" w:rsidR="00AB77D3" w:rsidRPr="00AB77D3" w:rsidRDefault="00AB77D3" w:rsidP="00AB7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8" w:right="-106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</w:tcPr>
          <w:p w14:paraId="71148921" w14:textId="77777777" w:rsidR="00AB77D3" w:rsidRPr="00AB77D3" w:rsidRDefault="00AB77D3" w:rsidP="00AB77D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</w:p>
          <w:p w14:paraId="3BDDB7CA" w14:textId="77777777" w:rsidR="00AB77D3" w:rsidRPr="00AB77D3" w:rsidRDefault="00AB77D3" w:rsidP="00AB77D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</w:p>
          <w:p w14:paraId="0EBB23CD" w14:textId="43E0A383" w:rsidR="00AB77D3" w:rsidRPr="00AB77D3" w:rsidRDefault="00AB77D3" w:rsidP="00AB77D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</w:pPr>
            <w:r w:rsidRPr="00AB77D3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764,831</w:t>
            </w:r>
          </w:p>
        </w:tc>
        <w:tc>
          <w:tcPr>
            <w:tcW w:w="251" w:type="dxa"/>
          </w:tcPr>
          <w:p w14:paraId="3C591AEE" w14:textId="77777777" w:rsidR="00AB77D3" w:rsidRPr="00AB77D3" w:rsidRDefault="00AB77D3" w:rsidP="00AB7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8" w:right="-106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</w:tcPr>
          <w:p w14:paraId="0AAC0313" w14:textId="77777777" w:rsidR="00AB77D3" w:rsidRPr="00AB77D3" w:rsidRDefault="00AB77D3" w:rsidP="00AB77D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  <w:p w14:paraId="03FE9FDC" w14:textId="77777777" w:rsidR="00AB77D3" w:rsidRPr="00AB77D3" w:rsidRDefault="00AB77D3" w:rsidP="00AB77D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  <w:p w14:paraId="789C3CA6" w14:textId="5A4777FD" w:rsidR="00AB77D3" w:rsidRPr="00AB77D3" w:rsidRDefault="00AB77D3" w:rsidP="00AB77D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</w:rPr>
            </w:pPr>
            <w:r w:rsidRPr="00AB77D3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940,307</w:t>
            </w:r>
          </w:p>
        </w:tc>
      </w:tr>
    </w:tbl>
    <w:p w14:paraId="7C6625F7" w14:textId="78D73FB9" w:rsidR="00484E90" w:rsidRDefault="00484E90" w:rsidP="00484E90">
      <w:pPr>
        <w:pStyle w:val="index"/>
        <w:tabs>
          <w:tab w:val="clear" w:pos="1134"/>
        </w:tabs>
        <w:spacing w:after="0" w:line="240" w:lineRule="atLeast"/>
        <w:ind w:left="540" w:firstLine="0"/>
        <w:rPr>
          <w:rFonts w:ascii="Angsana New" w:hAnsi="Angsana New" w:cs="Angsana New"/>
          <w:b/>
          <w:bCs/>
          <w:sz w:val="30"/>
          <w:szCs w:val="30"/>
        </w:rPr>
      </w:pPr>
    </w:p>
    <w:p w14:paraId="74B4A33A" w14:textId="77777777" w:rsidR="00484E90" w:rsidRDefault="00484E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GB" w:bidi="ar-SA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61FEBABE" w14:textId="7A7883D3" w:rsidR="00CA4478" w:rsidRPr="007929E5" w:rsidRDefault="00CA4478" w:rsidP="00145EAF">
      <w:pPr>
        <w:pStyle w:val="index"/>
        <w:numPr>
          <w:ilvl w:val="0"/>
          <w:numId w:val="32"/>
        </w:numPr>
        <w:tabs>
          <w:tab w:val="clear" w:pos="772"/>
        </w:tabs>
        <w:spacing w:after="0" w:line="240" w:lineRule="atLeast"/>
        <w:ind w:left="540" w:hanging="540"/>
        <w:rPr>
          <w:rFonts w:ascii="Angsana New" w:hAnsi="Angsana New" w:cs="Angsana New"/>
          <w:b/>
          <w:bCs/>
          <w:sz w:val="30"/>
          <w:szCs w:val="30"/>
          <w:rtl/>
          <w:cs/>
        </w:rPr>
      </w:pPr>
      <w:r w:rsidRPr="007929E5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lastRenderedPageBreak/>
        <w:t>ภาษีเงินได้</w:t>
      </w:r>
    </w:p>
    <w:p w14:paraId="044EE7F0" w14:textId="77777777" w:rsidR="00CA4478" w:rsidRPr="007929E5" w:rsidRDefault="00CA4478" w:rsidP="00CA4478">
      <w:pPr>
        <w:pStyle w:val="a"/>
        <w:tabs>
          <w:tab w:val="clear" w:pos="1080"/>
          <w:tab w:val="left" w:pos="540"/>
        </w:tabs>
        <w:spacing w:line="240" w:lineRule="atLeast"/>
        <w:rPr>
          <w:rFonts w:asciiTheme="majorHAnsi" w:hAnsiTheme="majorHAnsi" w:cstheme="majorHAnsi"/>
          <w:sz w:val="24"/>
          <w:szCs w:val="24"/>
          <w:lang w:val="en-US"/>
        </w:rPr>
      </w:pPr>
    </w:p>
    <w:tbl>
      <w:tblPr>
        <w:tblW w:w="917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848"/>
        <w:gridCol w:w="252"/>
        <w:gridCol w:w="1053"/>
        <w:gridCol w:w="236"/>
        <w:gridCol w:w="1051"/>
        <w:gridCol w:w="252"/>
        <w:gridCol w:w="1044"/>
        <w:gridCol w:w="236"/>
        <w:gridCol w:w="1051"/>
      </w:tblGrid>
      <w:tr w:rsidR="007F73A7" w:rsidRPr="007929E5" w14:paraId="6F78F91F" w14:textId="77777777" w:rsidTr="007F73A7">
        <w:tc>
          <w:tcPr>
            <w:tcW w:w="3150" w:type="dxa"/>
          </w:tcPr>
          <w:p w14:paraId="13E4343C" w14:textId="090AAC89" w:rsidR="007F73A7" w:rsidRPr="007929E5" w:rsidRDefault="007F73A7" w:rsidP="00FB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846" w:type="dxa"/>
          </w:tcPr>
          <w:p w14:paraId="34B49041" w14:textId="77777777" w:rsidR="007F73A7" w:rsidRPr="007929E5" w:rsidRDefault="007F73A7" w:rsidP="00804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17"/>
              <w:jc w:val="center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252" w:type="dxa"/>
          </w:tcPr>
          <w:p w14:paraId="4F8C465E" w14:textId="77777777" w:rsidR="007F73A7" w:rsidRPr="007929E5" w:rsidRDefault="007F73A7" w:rsidP="0080402D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Theme="majorHAnsi" w:hAnsiTheme="majorHAnsi" w:cstheme="majorHAnsi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  <w:gridSpan w:val="3"/>
          </w:tcPr>
          <w:p w14:paraId="0E0ED8C5" w14:textId="6E6C65DA" w:rsidR="007F73A7" w:rsidRPr="007929E5" w:rsidRDefault="007F73A7" w:rsidP="0080402D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7929E5">
              <w:rPr>
                <w:rFonts w:asciiTheme="majorHAnsi" w:hAnsiTheme="majorHAnsi" w:cstheme="majorHAns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52" w:type="dxa"/>
          </w:tcPr>
          <w:p w14:paraId="6A9EB828" w14:textId="77777777" w:rsidR="007F73A7" w:rsidRPr="007929E5" w:rsidRDefault="007F73A7" w:rsidP="0080402D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Theme="majorHAnsi" w:hAnsiTheme="majorHAnsi" w:cstheme="majorHAns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331" w:type="dxa"/>
            <w:gridSpan w:val="3"/>
          </w:tcPr>
          <w:p w14:paraId="660BD861" w14:textId="77777777" w:rsidR="007F73A7" w:rsidRPr="007929E5" w:rsidRDefault="007F73A7" w:rsidP="0080402D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Theme="majorHAnsi" w:hAnsiTheme="majorHAnsi" w:cstheme="majorHAnsi"/>
                <w:bCs/>
                <w:sz w:val="30"/>
                <w:szCs w:val="30"/>
                <w:cs/>
                <w:lang w:bidi="th-TH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7F73A7" w:rsidRPr="007929E5" w14:paraId="2CD4734D" w14:textId="77777777" w:rsidTr="007F73A7">
        <w:tc>
          <w:tcPr>
            <w:tcW w:w="3150" w:type="dxa"/>
          </w:tcPr>
          <w:p w14:paraId="0EFA0C15" w14:textId="77777777" w:rsidR="007F73A7" w:rsidRPr="007929E5" w:rsidRDefault="007F73A7" w:rsidP="00175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6" w:type="dxa"/>
          </w:tcPr>
          <w:p w14:paraId="29AE31CF" w14:textId="2193DD6F" w:rsidR="007F73A7" w:rsidRPr="007929E5" w:rsidRDefault="007F73A7" w:rsidP="00175F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17"/>
              <w:jc w:val="center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FFFFFF"/>
          </w:tcPr>
          <w:p w14:paraId="347FAAFA" w14:textId="77777777" w:rsidR="007F73A7" w:rsidRPr="007929E5" w:rsidRDefault="007F73A7" w:rsidP="00175F35">
            <w:pPr>
              <w:pStyle w:val="acctfourfigures"/>
              <w:tabs>
                <w:tab w:val="clear" w:pos="765"/>
              </w:tabs>
              <w:spacing w:line="240" w:lineRule="auto"/>
              <w:ind w:left="-390" w:right="-45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FFFFFF"/>
            <w:vAlign w:val="center"/>
          </w:tcPr>
          <w:p w14:paraId="1AB9A42C" w14:textId="53746CD3" w:rsidR="007F73A7" w:rsidRPr="007929E5" w:rsidRDefault="007F73A7" w:rsidP="00175F35">
            <w:pPr>
              <w:pStyle w:val="acctfourfigures"/>
              <w:tabs>
                <w:tab w:val="clear" w:pos="765"/>
              </w:tabs>
              <w:spacing w:line="240" w:lineRule="auto"/>
              <w:ind w:left="-390" w:right="-450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2562</w:t>
            </w:r>
          </w:p>
        </w:tc>
        <w:tc>
          <w:tcPr>
            <w:tcW w:w="236" w:type="dxa"/>
            <w:shd w:val="clear" w:color="auto" w:fill="FFFFFF"/>
            <w:vAlign w:val="center"/>
          </w:tcPr>
          <w:p w14:paraId="5EDBFAE2" w14:textId="77777777" w:rsidR="007F73A7" w:rsidRPr="007929E5" w:rsidRDefault="007F73A7" w:rsidP="00175F35">
            <w:pPr>
              <w:pStyle w:val="acctfourfigures"/>
              <w:tabs>
                <w:tab w:val="clear" w:pos="765"/>
              </w:tabs>
              <w:spacing w:line="240" w:lineRule="auto"/>
              <w:ind w:left="-390" w:right="-450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1051" w:type="dxa"/>
            <w:shd w:val="clear" w:color="auto" w:fill="FFFFFF"/>
            <w:vAlign w:val="center"/>
          </w:tcPr>
          <w:p w14:paraId="38349435" w14:textId="37BEE8E9" w:rsidR="007F73A7" w:rsidRPr="007929E5" w:rsidRDefault="007F73A7" w:rsidP="00175F35">
            <w:pPr>
              <w:pStyle w:val="acctfourfigures"/>
              <w:tabs>
                <w:tab w:val="clear" w:pos="765"/>
              </w:tabs>
              <w:spacing w:line="240" w:lineRule="auto"/>
              <w:ind w:left="-390" w:right="-450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2561</w:t>
            </w:r>
          </w:p>
        </w:tc>
        <w:tc>
          <w:tcPr>
            <w:tcW w:w="252" w:type="dxa"/>
            <w:shd w:val="clear" w:color="auto" w:fill="FFFFFF"/>
          </w:tcPr>
          <w:p w14:paraId="54268281" w14:textId="77777777" w:rsidR="007F73A7" w:rsidRPr="007929E5" w:rsidRDefault="007F73A7" w:rsidP="00175F35">
            <w:pPr>
              <w:pStyle w:val="acctfourfigures"/>
              <w:tabs>
                <w:tab w:val="clear" w:pos="765"/>
              </w:tabs>
              <w:spacing w:line="240" w:lineRule="auto"/>
              <w:ind w:left="-390" w:right="-450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1044" w:type="dxa"/>
            <w:shd w:val="clear" w:color="auto" w:fill="FFFFFF"/>
            <w:vAlign w:val="center"/>
          </w:tcPr>
          <w:p w14:paraId="6469731E" w14:textId="5F1455DB" w:rsidR="007F73A7" w:rsidRPr="007929E5" w:rsidRDefault="007F73A7" w:rsidP="00175F35">
            <w:pPr>
              <w:pStyle w:val="acctfourfigures"/>
              <w:tabs>
                <w:tab w:val="clear" w:pos="765"/>
              </w:tabs>
              <w:spacing w:line="240" w:lineRule="auto"/>
              <w:ind w:left="-390" w:right="-450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2562</w:t>
            </w:r>
          </w:p>
        </w:tc>
        <w:tc>
          <w:tcPr>
            <w:tcW w:w="236" w:type="dxa"/>
            <w:shd w:val="clear" w:color="auto" w:fill="FFFFFF"/>
            <w:vAlign w:val="center"/>
          </w:tcPr>
          <w:p w14:paraId="3C722116" w14:textId="77777777" w:rsidR="007F73A7" w:rsidRPr="007929E5" w:rsidRDefault="007F73A7" w:rsidP="00175F35">
            <w:pPr>
              <w:pStyle w:val="acctfourfigures"/>
              <w:tabs>
                <w:tab w:val="clear" w:pos="765"/>
              </w:tabs>
              <w:spacing w:line="240" w:lineRule="auto"/>
              <w:ind w:left="-390" w:right="-450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1051" w:type="dxa"/>
            <w:shd w:val="clear" w:color="auto" w:fill="FFFFFF"/>
            <w:vAlign w:val="center"/>
          </w:tcPr>
          <w:p w14:paraId="016C2502" w14:textId="5BE5FC03" w:rsidR="007F73A7" w:rsidRPr="007929E5" w:rsidRDefault="007F73A7" w:rsidP="00175F35">
            <w:pPr>
              <w:pStyle w:val="acctfourfigures"/>
              <w:tabs>
                <w:tab w:val="clear" w:pos="765"/>
              </w:tabs>
              <w:spacing w:line="240" w:lineRule="auto"/>
              <w:ind w:left="-390" w:right="-450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2561</w:t>
            </w:r>
          </w:p>
        </w:tc>
      </w:tr>
      <w:tr w:rsidR="007F73A7" w:rsidRPr="007929E5" w14:paraId="2CA50282" w14:textId="77777777" w:rsidTr="007F73A7">
        <w:tc>
          <w:tcPr>
            <w:tcW w:w="3150" w:type="dxa"/>
          </w:tcPr>
          <w:p w14:paraId="6D5825F1" w14:textId="77777777" w:rsidR="007F73A7" w:rsidRPr="007929E5" w:rsidRDefault="007F73A7" w:rsidP="00F1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6" w:type="dxa"/>
          </w:tcPr>
          <w:p w14:paraId="69B47324" w14:textId="77777777" w:rsidR="007F73A7" w:rsidRPr="007929E5" w:rsidRDefault="007F73A7" w:rsidP="00F12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17"/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416DC1B1" w14:textId="77777777" w:rsidR="007F73A7" w:rsidRPr="007929E5" w:rsidRDefault="007F73A7" w:rsidP="00F12274">
            <w:pPr>
              <w:pStyle w:val="acctfourfigures"/>
              <w:tabs>
                <w:tab w:val="clear" w:pos="765"/>
              </w:tabs>
              <w:spacing w:line="240" w:lineRule="auto"/>
              <w:ind w:left="-390" w:right="-450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923" w:type="dxa"/>
            <w:gridSpan w:val="7"/>
          </w:tcPr>
          <w:p w14:paraId="4AB2138E" w14:textId="20CF07DF" w:rsidR="007F73A7" w:rsidRPr="007929E5" w:rsidRDefault="007F73A7" w:rsidP="00F12274">
            <w:pPr>
              <w:pStyle w:val="acctfourfigures"/>
              <w:tabs>
                <w:tab w:val="clear" w:pos="765"/>
              </w:tabs>
              <w:spacing w:line="240" w:lineRule="auto"/>
              <w:ind w:left="-390" w:right="-450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 w:bidi="th-TH"/>
              </w:rPr>
            </w:pPr>
            <w:r w:rsidRPr="007929E5"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 w:bidi="th-TH"/>
              </w:rPr>
              <w:t>(</w:t>
            </w:r>
            <w:r w:rsidRPr="007929E5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7F73A7" w:rsidRPr="007929E5" w14:paraId="2CD11F35" w14:textId="77777777" w:rsidTr="007F73A7">
        <w:tc>
          <w:tcPr>
            <w:tcW w:w="3150" w:type="dxa"/>
          </w:tcPr>
          <w:p w14:paraId="515DF97C" w14:textId="77777777" w:rsidR="007F73A7" w:rsidRPr="007929E5" w:rsidRDefault="007F73A7" w:rsidP="001F5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846" w:type="dxa"/>
          </w:tcPr>
          <w:p w14:paraId="1D38F619" w14:textId="77777777" w:rsidR="007F73A7" w:rsidRPr="007929E5" w:rsidRDefault="007F73A7" w:rsidP="00F12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332A83B4" w14:textId="77777777" w:rsidR="007F73A7" w:rsidRPr="007929E5" w:rsidRDefault="007F73A7" w:rsidP="00F12274">
            <w:pPr>
              <w:pStyle w:val="acctfourfigures"/>
              <w:tabs>
                <w:tab w:val="clear" w:pos="765"/>
              </w:tabs>
              <w:spacing w:line="240" w:lineRule="auto"/>
              <w:ind w:left="-390" w:right="11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2D45CDB6" w14:textId="2AAC6850" w:rsidR="007F73A7" w:rsidRPr="007929E5" w:rsidRDefault="007F73A7" w:rsidP="00F12274">
            <w:pPr>
              <w:pStyle w:val="acctfourfigures"/>
              <w:tabs>
                <w:tab w:val="clear" w:pos="765"/>
              </w:tabs>
              <w:spacing w:line="240" w:lineRule="auto"/>
              <w:ind w:left="-390" w:right="11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F19489" w14:textId="77777777" w:rsidR="007F73A7" w:rsidRPr="007929E5" w:rsidRDefault="007F73A7" w:rsidP="00F12274">
            <w:pPr>
              <w:pStyle w:val="acctfourfigures"/>
              <w:tabs>
                <w:tab w:val="clear" w:pos="765"/>
              </w:tabs>
              <w:spacing w:line="240" w:lineRule="auto"/>
              <w:ind w:left="-390" w:right="11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73DC284E" w14:textId="77777777" w:rsidR="007F73A7" w:rsidRPr="007929E5" w:rsidRDefault="007F73A7" w:rsidP="00F12274">
            <w:pPr>
              <w:pStyle w:val="acctfourfigures"/>
              <w:tabs>
                <w:tab w:val="clear" w:pos="765"/>
              </w:tabs>
              <w:spacing w:line="240" w:lineRule="auto"/>
              <w:ind w:left="-390" w:right="11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52" w:type="dxa"/>
          </w:tcPr>
          <w:p w14:paraId="60031EB0" w14:textId="77777777" w:rsidR="007F73A7" w:rsidRPr="007929E5" w:rsidRDefault="007F73A7" w:rsidP="00F12274">
            <w:pPr>
              <w:pStyle w:val="acctfourfigures"/>
              <w:tabs>
                <w:tab w:val="clear" w:pos="765"/>
              </w:tabs>
              <w:spacing w:line="240" w:lineRule="auto"/>
              <w:ind w:left="-390" w:right="11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44" w:type="dxa"/>
          </w:tcPr>
          <w:p w14:paraId="72BD2492" w14:textId="77777777" w:rsidR="007F73A7" w:rsidRPr="007929E5" w:rsidRDefault="007F73A7" w:rsidP="00F12274">
            <w:pPr>
              <w:pStyle w:val="acctfourfigures"/>
              <w:tabs>
                <w:tab w:val="clear" w:pos="765"/>
              </w:tabs>
              <w:spacing w:line="240" w:lineRule="auto"/>
              <w:ind w:left="-390" w:right="11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30DEB0" w14:textId="77777777" w:rsidR="007F73A7" w:rsidRPr="007929E5" w:rsidRDefault="007F73A7" w:rsidP="00F12274">
            <w:pPr>
              <w:pStyle w:val="acctfourfigures"/>
              <w:tabs>
                <w:tab w:val="clear" w:pos="765"/>
              </w:tabs>
              <w:spacing w:line="240" w:lineRule="auto"/>
              <w:ind w:left="-390" w:right="11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36DBE446" w14:textId="77777777" w:rsidR="007F73A7" w:rsidRPr="007929E5" w:rsidRDefault="007F73A7" w:rsidP="00F12274">
            <w:pPr>
              <w:pStyle w:val="acctfourfigures"/>
              <w:tabs>
                <w:tab w:val="clear" w:pos="765"/>
              </w:tabs>
              <w:spacing w:line="240" w:lineRule="auto"/>
              <w:ind w:left="-390" w:right="11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7F73A7" w:rsidRPr="007929E5" w14:paraId="37FA14F6" w14:textId="77777777" w:rsidTr="007F73A7">
        <w:tc>
          <w:tcPr>
            <w:tcW w:w="3150" w:type="dxa"/>
          </w:tcPr>
          <w:p w14:paraId="6DA6FC8F" w14:textId="77777777" w:rsidR="007F73A7" w:rsidRPr="007929E5" w:rsidRDefault="007F73A7" w:rsidP="001F5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846" w:type="dxa"/>
          </w:tcPr>
          <w:p w14:paraId="3A33DEA7" w14:textId="77777777" w:rsidR="007F73A7" w:rsidRPr="007929E5" w:rsidRDefault="007F73A7" w:rsidP="000917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2D1CB4F0" w14:textId="77777777" w:rsidR="007F73A7" w:rsidRPr="007929E5" w:rsidRDefault="007F73A7" w:rsidP="0009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72F18B4D" w14:textId="010B648A" w:rsidR="007F73A7" w:rsidRPr="007929E5" w:rsidRDefault="007F73A7" w:rsidP="0009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16,234</w:t>
            </w:r>
          </w:p>
        </w:tc>
        <w:tc>
          <w:tcPr>
            <w:tcW w:w="236" w:type="dxa"/>
          </w:tcPr>
          <w:p w14:paraId="3779F29F" w14:textId="77777777" w:rsidR="007F73A7" w:rsidRPr="007929E5" w:rsidRDefault="007F73A7" w:rsidP="0009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43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1051" w:type="dxa"/>
            <w:shd w:val="clear" w:color="auto" w:fill="auto"/>
          </w:tcPr>
          <w:p w14:paraId="5C5D9C18" w14:textId="0815A65C" w:rsidR="007F73A7" w:rsidRPr="007929E5" w:rsidRDefault="007F73A7" w:rsidP="0009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9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23,506</w:t>
            </w:r>
          </w:p>
        </w:tc>
        <w:tc>
          <w:tcPr>
            <w:tcW w:w="252" w:type="dxa"/>
          </w:tcPr>
          <w:p w14:paraId="0E3A38DC" w14:textId="77777777" w:rsidR="007F73A7" w:rsidRPr="007929E5" w:rsidRDefault="007F73A7" w:rsidP="0009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-43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44" w:type="dxa"/>
            <w:vAlign w:val="bottom"/>
          </w:tcPr>
          <w:p w14:paraId="6AA4183A" w14:textId="711D22C9" w:rsidR="007F73A7" w:rsidRPr="007929E5" w:rsidRDefault="007F73A7" w:rsidP="0009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15,740</w:t>
            </w:r>
          </w:p>
        </w:tc>
        <w:tc>
          <w:tcPr>
            <w:tcW w:w="236" w:type="dxa"/>
          </w:tcPr>
          <w:p w14:paraId="34424DC6" w14:textId="77777777" w:rsidR="007F73A7" w:rsidRPr="007929E5" w:rsidRDefault="007F73A7" w:rsidP="0009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-43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6EAE8390" w14:textId="66A995E2" w:rsidR="007F73A7" w:rsidRPr="007929E5" w:rsidRDefault="007F73A7" w:rsidP="0009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23,506</w:t>
            </w:r>
          </w:p>
        </w:tc>
      </w:tr>
      <w:tr w:rsidR="007F73A7" w:rsidRPr="007929E5" w14:paraId="32DE027C" w14:textId="77777777" w:rsidTr="007F73A7">
        <w:tc>
          <w:tcPr>
            <w:tcW w:w="3150" w:type="dxa"/>
          </w:tcPr>
          <w:p w14:paraId="1002FFB5" w14:textId="77777777" w:rsidR="007F73A7" w:rsidRPr="007929E5" w:rsidRDefault="007F73A7" w:rsidP="0009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 w:firstLine="90"/>
              <w:rPr>
                <w:rFonts w:asciiTheme="majorHAnsi" w:hAnsiTheme="majorHAnsi" w:cstheme="majorHAnsi"/>
                <w:sz w:val="24"/>
                <w:szCs w:val="24"/>
                <w:cs/>
              </w:rPr>
            </w:pPr>
          </w:p>
        </w:tc>
        <w:tc>
          <w:tcPr>
            <w:tcW w:w="846" w:type="dxa"/>
          </w:tcPr>
          <w:p w14:paraId="5E186A2A" w14:textId="77777777" w:rsidR="007F73A7" w:rsidRPr="007929E5" w:rsidRDefault="007F73A7" w:rsidP="000917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HAnsi" w:hAnsiTheme="majorHAnsi" w:cstheme="majorHAnsi"/>
                <w:i/>
                <w:iCs/>
                <w:sz w:val="24"/>
                <w:szCs w:val="24"/>
              </w:rPr>
            </w:pPr>
          </w:p>
        </w:tc>
        <w:tc>
          <w:tcPr>
            <w:tcW w:w="252" w:type="dxa"/>
          </w:tcPr>
          <w:p w14:paraId="1E5DA2D9" w14:textId="77777777" w:rsidR="007F73A7" w:rsidRPr="007929E5" w:rsidRDefault="007F73A7" w:rsidP="000917AD">
            <w:pPr>
              <w:pStyle w:val="3"/>
              <w:tabs>
                <w:tab w:val="clear" w:pos="360"/>
                <w:tab w:val="clear" w:pos="720"/>
                <w:tab w:val="decimal" w:pos="522"/>
              </w:tabs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053" w:type="dxa"/>
          </w:tcPr>
          <w:p w14:paraId="69ADBBED" w14:textId="41561482" w:rsidR="007F73A7" w:rsidRPr="007929E5" w:rsidRDefault="007F73A7" w:rsidP="000917AD">
            <w:pPr>
              <w:pStyle w:val="3"/>
              <w:tabs>
                <w:tab w:val="clear" w:pos="360"/>
                <w:tab w:val="clear" w:pos="720"/>
                <w:tab w:val="decimal" w:pos="522"/>
              </w:tabs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490F57CD" w14:textId="77777777" w:rsidR="007F73A7" w:rsidRPr="007929E5" w:rsidRDefault="007F73A7" w:rsidP="000917AD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161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051" w:type="dxa"/>
            <w:shd w:val="clear" w:color="auto" w:fill="auto"/>
          </w:tcPr>
          <w:p w14:paraId="6CA8321B" w14:textId="77777777" w:rsidR="007F73A7" w:rsidRPr="007929E5" w:rsidRDefault="007F73A7" w:rsidP="000917AD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161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52" w:type="dxa"/>
          </w:tcPr>
          <w:p w14:paraId="0B971F76" w14:textId="77777777" w:rsidR="007F73A7" w:rsidRPr="007929E5" w:rsidRDefault="007F73A7" w:rsidP="000917AD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161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</w:tcPr>
          <w:p w14:paraId="3F9EA9D7" w14:textId="77777777" w:rsidR="007F73A7" w:rsidRPr="007929E5" w:rsidRDefault="007F73A7" w:rsidP="000917AD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-18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44E66AE2" w14:textId="77777777" w:rsidR="007F73A7" w:rsidRPr="007929E5" w:rsidRDefault="007F73A7" w:rsidP="000917AD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161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051" w:type="dxa"/>
          </w:tcPr>
          <w:p w14:paraId="569F2868" w14:textId="77777777" w:rsidR="007F73A7" w:rsidRPr="007929E5" w:rsidRDefault="007F73A7" w:rsidP="000917AD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161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7F73A7" w:rsidRPr="007929E5" w14:paraId="26D8C5E1" w14:textId="77777777" w:rsidTr="007F73A7">
        <w:tc>
          <w:tcPr>
            <w:tcW w:w="3150" w:type="dxa"/>
          </w:tcPr>
          <w:p w14:paraId="0A122DAF" w14:textId="77777777" w:rsidR="007F73A7" w:rsidRPr="007929E5" w:rsidRDefault="007F73A7" w:rsidP="001F5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846" w:type="dxa"/>
          </w:tcPr>
          <w:p w14:paraId="766F55DB" w14:textId="40A2BE58" w:rsidR="007F73A7" w:rsidRPr="007929E5" w:rsidRDefault="007F73A7" w:rsidP="000917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/>
              <w:jc w:val="center"/>
              <w:rPr>
                <w:rFonts w:asciiTheme="majorHAnsi" w:hAnsiTheme="majorHAnsi" w:cstheme="majorHAns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" w:type="dxa"/>
          </w:tcPr>
          <w:p w14:paraId="06E5D306" w14:textId="77777777" w:rsidR="007F73A7" w:rsidRPr="007929E5" w:rsidRDefault="007F73A7" w:rsidP="000917AD">
            <w:pPr>
              <w:pStyle w:val="3"/>
              <w:tabs>
                <w:tab w:val="clear" w:pos="360"/>
                <w:tab w:val="clear" w:pos="720"/>
                <w:tab w:val="decimal" w:pos="522"/>
              </w:tabs>
              <w:rPr>
                <w:rFonts w:asciiTheme="majorHAnsi" w:hAnsiTheme="majorHAnsi" w:cstheme="majorHAnsi"/>
                <w:sz w:val="30"/>
                <w:szCs w:val="30"/>
                <w:cs/>
                <w:lang w:val="en-US"/>
              </w:rPr>
            </w:pPr>
          </w:p>
        </w:tc>
        <w:tc>
          <w:tcPr>
            <w:tcW w:w="1053" w:type="dxa"/>
          </w:tcPr>
          <w:p w14:paraId="283DB71C" w14:textId="093D11F0" w:rsidR="007F73A7" w:rsidRPr="007929E5" w:rsidRDefault="007F73A7" w:rsidP="000917AD">
            <w:pPr>
              <w:pStyle w:val="3"/>
              <w:tabs>
                <w:tab w:val="clear" w:pos="360"/>
                <w:tab w:val="clear" w:pos="720"/>
                <w:tab w:val="decimal" w:pos="522"/>
              </w:tabs>
              <w:rPr>
                <w:rFonts w:asciiTheme="majorHAnsi" w:hAnsiTheme="majorHAnsi" w:cstheme="majorHAnsi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62A66D15" w14:textId="77777777" w:rsidR="007F73A7" w:rsidRPr="007929E5" w:rsidRDefault="007F73A7" w:rsidP="000917AD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161"/>
              <w:rPr>
                <w:rFonts w:asciiTheme="majorHAnsi" w:hAnsiTheme="majorHAnsi" w:cstheme="majorHAnsi"/>
                <w:sz w:val="30"/>
                <w:szCs w:val="30"/>
                <w:cs/>
                <w:lang w:val="en-US"/>
              </w:rPr>
            </w:pPr>
          </w:p>
        </w:tc>
        <w:tc>
          <w:tcPr>
            <w:tcW w:w="1051" w:type="dxa"/>
            <w:shd w:val="clear" w:color="auto" w:fill="auto"/>
          </w:tcPr>
          <w:p w14:paraId="25B3BC83" w14:textId="77777777" w:rsidR="007F73A7" w:rsidRPr="007929E5" w:rsidRDefault="007F73A7" w:rsidP="000917AD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161"/>
              <w:rPr>
                <w:rFonts w:asciiTheme="majorHAnsi" w:hAnsiTheme="majorHAnsi" w:cstheme="majorHAnsi"/>
                <w:sz w:val="30"/>
                <w:szCs w:val="30"/>
                <w:cs/>
                <w:lang w:val="en-US"/>
              </w:rPr>
            </w:pPr>
          </w:p>
        </w:tc>
        <w:tc>
          <w:tcPr>
            <w:tcW w:w="252" w:type="dxa"/>
          </w:tcPr>
          <w:p w14:paraId="7B53A70E" w14:textId="77777777" w:rsidR="007F73A7" w:rsidRPr="007929E5" w:rsidRDefault="007F73A7" w:rsidP="000917AD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161"/>
              <w:rPr>
                <w:rFonts w:asciiTheme="majorHAnsi" w:hAnsiTheme="majorHAnsi" w:cstheme="majorHAnsi"/>
                <w:sz w:val="30"/>
                <w:szCs w:val="30"/>
                <w:cs/>
                <w:lang w:val="en-US"/>
              </w:rPr>
            </w:pPr>
          </w:p>
        </w:tc>
        <w:tc>
          <w:tcPr>
            <w:tcW w:w="1044" w:type="dxa"/>
          </w:tcPr>
          <w:p w14:paraId="533CD080" w14:textId="77777777" w:rsidR="007F73A7" w:rsidRPr="007929E5" w:rsidRDefault="007F73A7" w:rsidP="000917AD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-18"/>
              <w:rPr>
                <w:rFonts w:asciiTheme="majorHAnsi" w:hAnsiTheme="majorHAnsi" w:cstheme="majorHAnsi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5F17A79F" w14:textId="77777777" w:rsidR="007F73A7" w:rsidRPr="007929E5" w:rsidRDefault="007F73A7" w:rsidP="000917AD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161"/>
              <w:rPr>
                <w:rFonts w:asciiTheme="majorHAnsi" w:hAnsiTheme="majorHAnsi" w:cstheme="majorHAnsi"/>
                <w:sz w:val="30"/>
                <w:szCs w:val="30"/>
                <w:cs/>
                <w:lang w:val="en-US"/>
              </w:rPr>
            </w:pPr>
          </w:p>
        </w:tc>
        <w:tc>
          <w:tcPr>
            <w:tcW w:w="1051" w:type="dxa"/>
          </w:tcPr>
          <w:p w14:paraId="298678E6" w14:textId="77777777" w:rsidR="007F73A7" w:rsidRPr="007929E5" w:rsidRDefault="007F73A7" w:rsidP="000917AD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161"/>
              <w:rPr>
                <w:rFonts w:asciiTheme="majorHAnsi" w:hAnsiTheme="majorHAnsi" w:cstheme="majorHAnsi"/>
                <w:sz w:val="30"/>
                <w:szCs w:val="30"/>
                <w:cs/>
                <w:lang w:val="en-US"/>
              </w:rPr>
            </w:pPr>
          </w:p>
        </w:tc>
      </w:tr>
      <w:tr w:rsidR="007F73A7" w:rsidRPr="007929E5" w14:paraId="630B1759" w14:textId="77777777" w:rsidTr="007F73A7">
        <w:tc>
          <w:tcPr>
            <w:tcW w:w="3150" w:type="dxa"/>
          </w:tcPr>
          <w:p w14:paraId="652C16A9" w14:textId="77777777" w:rsidR="007F73A7" w:rsidRPr="007929E5" w:rsidRDefault="007F73A7" w:rsidP="001F5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 xml:space="preserve">   </w:t>
            </w:r>
          </w:p>
        </w:tc>
        <w:tc>
          <w:tcPr>
            <w:tcW w:w="846" w:type="dxa"/>
          </w:tcPr>
          <w:p w14:paraId="676E4E00" w14:textId="77777777" w:rsidR="007F73A7" w:rsidRPr="007929E5" w:rsidRDefault="007F73A7" w:rsidP="000917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754BBE20" w14:textId="77777777" w:rsidR="007F73A7" w:rsidRPr="007929E5" w:rsidRDefault="007F73A7" w:rsidP="0009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0DB33277" w14:textId="39DD2E73" w:rsidR="007F73A7" w:rsidRPr="007929E5" w:rsidRDefault="007F73A7" w:rsidP="0009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1,204</w:t>
            </w:r>
          </w:p>
        </w:tc>
        <w:tc>
          <w:tcPr>
            <w:tcW w:w="236" w:type="dxa"/>
          </w:tcPr>
          <w:p w14:paraId="2EA3B841" w14:textId="77777777" w:rsidR="007F73A7" w:rsidRPr="007929E5" w:rsidRDefault="007F73A7" w:rsidP="0009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-43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59E051DB" w14:textId="47BFD6CD" w:rsidR="007F73A7" w:rsidRPr="007929E5" w:rsidRDefault="007F73A7" w:rsidP="0009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7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3,256</w:t>
            </w:r>
          </w:p>
        </w:tc>
        <w:tc>
          <w:tcPr>
            <w:tcW w:w="252" w:type="dxa"/>
          </w:tcPr>
          <w:p w14:paraId="0DB119E6" w14:textId="77777777" w:rsidR="007F73A7" w:rsidRPr="007929E5" w:rsidRDefault="007F73A7" w:rsidP="0009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-43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5E3B5023" w14:textId="202AC4B0" w:rsidR="007F73A7" w:rsidRPr="007929E5" w:rsidRDefault="007F73A7" w:rsidP="0009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-18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1,846</w:t>
            </w:r>
          </w:p>
        </w:tc>
        <w:tc>
          <w:tcPr>
            <w:tcW w:w="236" w:type="dxa"/>
          </w:tcPr>
          <w:p w14:paraId="247E48C6" w14:textId="77777777" w:rsidR="007F73A7" w:rsidRPr="007929E5" w:rsidRDefault="007F73A7" w:rsidP="0009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-43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1BBAA9A6" w14:textId="05C80D80" w:rsidR="007F73A7" w:rsidRPr="007929E5" w:rsidRDefault="007F73A7" w:rsidP="0009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7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7,892</w:t>
            </w:r>
          </w:p>
        </w:tc>
      </w:tr>
      <w:tr w:rsidR="007F73A7" w:rsidRPr="007929E5" w14:paraId="0EDF0760" w14:textId="77777777" w:rsidTr="007F73A7">
        <w:tc>
          <w:tcPr>
            <w:tcW w:w="3150" w:type="dxa"/>
          </w:tcPr>
          <w:p w14:paraId="3B8BAD90" w14:textId="77777777" w:rsidR="007F73A7" w:rsidRPr="007929E5" w:rsidRDefault="007F73A7" w:rsidP="00175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 w:firstLine="90"/>
              <w:rPr>
                <w:rFonts w:asciiTheme="majorHAnsi" w:hAnsiTheme="majorHAnsi" w:cstheme="majorHAnsi"/>
                <w:sz w:val="24"/>
                <w:szCs w:val="24"/>
                <w:cs/>
              </w:rPr>
            </w:pPr>
          </w:p>
        </w:tc>
        <w:tc>
          <w:tcPr>
            <w:tcW w:w="846" w:type="dxa"/>
          </w:tcPr>
          <w:p w14:paraId="788E4D4B" w14:textId="77777777" w:rsidR="007F73A7" w:rsidRPr="007929E5" w:rsidRDefault="007F73A7" w:rsidP="00175F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5B0A9DC2" w14:textId="77777777" w:rsidR="007F73A7" w:rsidRPr="007929E5" w:rsidRDefault="007F73A7" w:rsidP="00175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-43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06382A3D" w14:textId="75C9D559" w:rsidR="007F73A7" w:rsidRPr="007929E5" w:rsidRDefault="007F73A7" w:rsidP="00175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-43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3B92088" w14:textId="77777777" w:rsidR="007F73A7" w:rsidRPr="007929E5" w:rsidRDefault="007F73A7" w:rsidP="00175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-43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6021C7FD" w14:textId="77777777" w:rsidR="007F73A7" w:rsidRPr="007929E5" w:rsidRDefault="007F73A7" w:rsidP="00175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7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52" w:type="dxa"/>
          </w:tcPr>
          <w:p w14:paraId="0B0212CD" w14:textId="77777777" w:rsidR="007F73A7" w:rsidRPr="007929E5" w:rsidRDefault="007F73A7" w:rsidP="00175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-43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6997E670" w14:textId="77777777" w:rsidR="007F73A7" w:rsidRPr="007929E5" w:rsidRDefault="007F73A7" w:rsidP="00175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-43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37037B9" w14:textId="77777777" w:rsidR="007F73A7" w:rsidRPr="007929E5" w:rsidRDefault="007F73A7" w:rsidP="00175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-43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051" w:type="dxa"/>
          </w:tcPr>
          <w:p w14:paraId="0316704E" w14:textId="77777777" w:rsidR="007F73A7" w:rsidRPr="007929E5" w:rsidRDefault="007F73A7" w:rsidP="00175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-43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7F73A7" w:rsidRPr="007929E5" w14:paraId="2E0449B7" w14:textId="77777777" w:rsidTr="007F73A7">
        <w:trPr>
          <w:trHeight w:val="418"/>
        </w:trPr>
        <w:tc>
          <w:tcPr>
            <w:tcW w:w="3998" w:type="dxa"/>
            <w:gridSpan w:val="2"/>
          </w:tcPr>
          <w:p w14:paraId="1D2AB9B5" w14:textId="345FA6A1" w:rsidR="007F73A7" w:rsidRPr="007929E5" w:rsidRDefault="007F73A7" w:rsidP="001F5F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252" w:type="dxa"/>
          </w:tcPr>
          <w:p w14:paraId="285A61ED" w14:textId="77777777" w:rsidR="007F73A7" w:rsidRPr="007929E5" w:rsidRDefault="007F73A7" w:rsidP="00175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right="-4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  <w:vAlign w:val="bottom"/>
          </w:tcPr>
          <w:p w14:paraId="0B231858" w14:textId="41530101" w:rsidR="007F73A7" w:rsidRPr="007929E5" w:rsidRDefault="007F73A7" w:rsidP="00175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right="-4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17,438</w:t>
            </w:r>
          </w:p>
        </w:tc>
        <w:tc>
          <w:tcPr>
            <w:tcW w:w="236" w:type="dxa"/>
          </w:tcPr>
          <w:p w14:paraId="5C69954D" w14:textId="77777777" w:rsidR="007F73A7" w:rsidRPr="007929E5" w:rsidRDefault="007F73A7" w:rsidP="00175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4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99180B0" w14:textId="29063948" w:rsidR="007F73A7" w:rsidRPr="007929E5" w:rsidRDefault="007F73A7" w:rsidP="00175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7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26,762</w:t>
            </w:r>
          </w:p>
        </w:tc>
        <w:tc>
          <w:tcPr>
            <w:tcW w:w="252" w:type="dxa"/>
          </w:tcPr>
          <w:p w14:paraId="3E02D859" w14:textId="77777777" w:rsidR="007F73A7" w:rsidRPr="007929E5" w:rsidRDefault="007F73A7" w:rsidP="00175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-4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double" w:sz="4" w:space="0" w:color="auto"/>
            </w:tcBorders>
            <w:vAlign w:val="bottom"/>
          </w:tcPr>
          <w:p w14:paraId="0E32A434" w14:textId="62929B23" w:rsidR="007F73A7" w:rsidRPr="007929E5" w:rsidRDefault="007F73A7" w:rsidP="00175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right="-4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17,586</w:t>
            </w:r>
          </w:p>
        </w:tc>
        <w:tc>
          <w:tcPr>
            <w:tcW w:w="236" w:type="dxa"/>
          </w:tcPr>
          <w:p w14:paraId="47D21883" w14:textId="77777777" w:rsidR="007F73A7" w:rsidRPr="007929E5" w:rsidRDefault="007F73A7" w:rsidP="00175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-4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double" w:sz="4" w:space="0" w:color="auto"/>
            </w:tcBorders>
            <w:vAlign w:val="bottom"/>
          </w:tcPr>
          <w:p w14:paraId="62032737" w14:textId="1A985284" w:rsidR="007F73A7" w:rsidRPr="007929E5" w:rsidRDefault="007F73A7" w:rsidP="00175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right="-4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31,398</w:t>
            </w:r>
          </w:p>
        </w:tc>
      </w:tr>
    </w:tbl>
    <w:p w14:paraId="758CB80F" w14:textId="77777777" w:rsidR="00D3029A" w:rsidRPr="007929E5" w:rsidRDefault="00D30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 w:cstheme="minorHAnsi"/>
          <w:b/>
          <w:bCs/>
          <w:i/>
          <w:iCs/>
          <w:sz w:val="24"/>
          <w:szCs w:val="24"/>
          <w:cs/>
        </w:rPr>
      </w:pPr>
    </w:p>
    <w:tbl>
      <w:tblPr>
        <w:tblW w:w="9234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26"/>
        <w:gridCol w:w="963"/>
        <w:gridCol w:w="180"/>
        <w:gridCol w:w="945"/>
        <w:gridCol w:w="180"/>
        <w:gridCol w:w="882"/>
        <w:gridCol w:w="180"/>
        <w:gridCol w:w="909"/>
        <w:gridCol w:w="180"/>
        <w:gridCol w:w="909"/>
        <w:gridCol w:w="180"/>
        <w:gridCol w:w="900"/>
      </w:tblGrid>
      <w:tr w:rsidR="00E37D16" w:rsidRPr="007929E5" w14:paraId="6E638D2A" w14:textId="77777777" w:rsidTr="00CE30EA">
        <w:trPr>
          <w:cantSplit/>
        </w:trPr>
        <w:tc>
          <w:tcPr>
            <w:tcW w:w="2826" w:type="dxa"/>
          </w:tcPr>
          <w:p w14:paraId="3DC19FF6" w14:textId="3F321116" w:rsidR="00E37D16" w:rsidRPr="007929E5" w:rsidRDefault="00E37D16" w:rsidP="00F6006B">
            <w:pPr>
              <w:rPr>
                <w:rFonts w:asciiTheme="minorHAnsi" w:hAnsiTheme="minorHAnsi" w:cstheme="minorHAnsi"/>
                <w:b/>
                <w:bCs/>
                <w:color w:val="0000FF"/>
                <w:sz w:val="30"/>
                <w:szCs w:val="30"/>
                <w:lang w:val="en-GB" w:eastAsia="en-GB"/>
              </w:rPr>
            </w:pPr>
            <w:r w:rsidRPr="007929E5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6408" w:type="dxa"/>
            <w:gridSpan w:val="11"/>
            <w:hideMark/>
          </w:tcPr>
          <w:p w14:paraId="48227EB4" w14:textId="659A4BF7" w:rsidR="00E37D16" w:rsidRPr="007929E5" w:rsidRDefault="00E37D16" w:rsidP="00E37D16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inorHAnsi" w:hAnsiTheme="minorHAnsi" w:cstheme="minorHAnsi"/>
                <w:sz w:val="30"/>
                <w:szCs w:val="30"/>
                <w:rtl/>
                <w:cs/>
                <w:lang w:eastAsia="en-GB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</w:tr>
      <w:tr w:rsidR="00E37D16" w:rsidRPr="007929E5" w14:paraId="3E74CAC8" w14:textId="77777777" w:rsidTr="00CE30EA">
        <w:trPr>
          <w:cantSplit/>
        </w:trPr>
        <w:tc>
          <w:tcPr>
            <w:tcW w:w="2826" w:type="dxa"/>
          </w:tcPr>
          <w:p w14:paraId="7C2B72EC" w14:textId="77777777" w:rsidR="00E37D16" w:rsidRPr="007929E5" w:rsidRDefault="00E37D16" w:rsidP="00E37D16">
            <w:pPr>
              <w:rPr>
                <w:rFonts w:asciiTheme="minorHAnsi" w:hAnsiTheme="minorHAnsi" w:cstheme="minorHAnsi"/>
                <w:sz w:val="30"/>
                <w:szCs w:val="30"/>
                <w:lang w:val="en-GB" w:eastAsia="en-GB"/>
              </w:rPr>
            </w:pPr>
          </w:p>
        </w:tc>
        <w:tc>
          <w:tcPr>
            <w:tcW w:w="31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E4D2E1" w14:textId="504CCA71" w:rsidR="00E37D16" w:rsidRPr="007929E5" w:rsidRDefault="00E37D16" w:rsidP="00E37D16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25</w:t>
            </w:r>
            <w:r w:rsidRPr="007929E5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62</w:t>
            </w:r>
          </w:p>
        </w:tc>
        <w:tc>
          <w:tcPr>
            <w:tcW w:w="180" w:type="dxa"/>
          </w:tcPr>
          <w:p w14:paraId="4A7AC10D" w14:textId="77777777" w:rsidR="00E37D16" w:rsidRPr="007929E5" w:rsidRDefault="00E37D16" w:rsidP="00E37D16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307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4CFC38" w14:textId="53FAC00D" w:rsidR="00E37D16" w:rsidRPr="007929E5" w:rsidRDefault="00E37D16" w:rsidP="00E37D16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2561</w:t>
            </w:r>
          </w:p>
        </w:tc>
      </w:tr>
      <w:tr w:rsidR="00E37D16" w:rsidRPr="007929E5" w14:paraId="6082604B" w14:textId="77777777" w:rsidTr="00CE30EA">
        <w:trPr>
          <w:cantSplit/>
        </w:trPr>
        <w:tc>
          <w:tcPr>
            <w:tcW w:w="2826" w:type="dxa"/>
          </w:tcPr>
          <w:p w14:paraId="21943DB7" w14:textId="0694C81F" w:rsidR="00E37D16" w:rsidRPr="007929E5" w:rsidRDefault="00E37D16" w:rsidP="00E37D16">
            <w:pPr>
              <w:rPr>
                <w:rFonts w:asciiTheme="minorHAnsi" w:hAnsiTheme="minorHAnsi" w:cstheme="minorHAnsi"/>
                <w:sz w:val="30"/>
                <w:szCs w:val="30"/>
                <w:lang w:val="en-GB" w:eastAsia="en-GB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F104DE7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left" w:pos="720"/>
                <w:tab w:val="decimal" w:pos="821"/>
              </w:tabs>
              <w:spacing w:line="240" w:lineRule="auto"/>
              <w:ind w:left="-79" w:right="-79"/>
              <w:jc w:val="center"/>
              <w:rPr>
                <w:rFonts w:asciiTheme="minorHAnsi" w:hAnsiTheme="minorHAnsi" w:cstheme="minorHAnsi"/>
                <w:spacing w:val="-6"/>
                <w:sz w:val="30"/>
                <w:szCs w:val="30"/>
                <w:lang w:eastAsia="en-GB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  <w:lang w:eastAsia="en-GB" w:bidi="th-TH"/>
              </w:rPr>
              <w:t>ก่อน</w:t>
            </w:r>
            <w:r w:rsidRPr="007929E5">
              <w:rPr>
                <w:rFonts w:asciiTheme="minorHAnsi" w:hAnsiTheme="minorHAnsi" w:cstheme="minorHAnsi"/>
                <w:sz w:val="30"/>
                <w:szCs w:val="30"/>
                <w:lang w:eastAsia="en-GB" w:bidi="th-TH"/>
              </w:rPr>
              <w:br/>
            </w:r>
            <w:r w:rsidRPr="007929E5">
              <w:rPr>
                <w:rFonts w:asciiTheme="minorHAnsi" w:hAnsiTheme="minorHAnsi" w:cstheme="minorHAnsi"/>
                <w:spacing w:val="-6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896824" w14:textId="77777777" w:rsidR="00E37D16" w:rsidRPr="007929E5" w:rsidRDefault="00E37D16" w:rsidP="00E37D16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56D0306" w14:textId="77777777" w:rsidR="00E37D16" w:rsidRPr="007929E5" w:rsidRDefault="00E37D16" w:rsidP="00E37D1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HAnsi" w:hAnsiTheme="minorHAnsi" w:cstheme="minorHAnsi"/>
                <w:sz w:val="30"/>
                <w:szCs w:val="30"/>
                <w:cs/>
                <w:lang w:eastAsia="en-GB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  <w:lang w:eastAsia="en-GB" w:bidi="th-TH"/>
              </w:rPr>
              <w:t>ค่าใช้จ่าย</w:t>
            </w:r>
          </w:p>
          <w:p w14:paraId="1219BDC5" w14:textId="77777777" w:rsidR="00E37D16" w:rsidRPr="007929E5" w:rsidRDefault="00E37D16" w:rsidP="00E37D1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91F813" w14:textId="77777777" w:rsidR="00E37D16" w:rsidRPr="007929E5" w:rsidRDefault="00E37D16" w:rsidP="00E37D16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AE6ABA5" w14:textId="77777777" w:rsidR="00E37D16" w:rsidRPr="007929E5" w:rsidRDefault="00E37D16" w:rsidP="00E37D1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HAnsi" w:hAnsiTheme="minorHAnsi" w:cstheme="minorHAnsi"/>
                <w:sz w:val="30"/>
                <w:szCs w:val="30"/>
                <w:lang w:eastAsia="en-GB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  <w:lang w:eastAsia="en-GB" w:bidi="th-TH"/>
              </w:rPr>
              <w:t>สุทธิจาก</w:t>
            </w:r>
          </w:p>
          <w:p w14:paraId="7E53C25D" w14:textId="77777777" w:rsidR="00E37D16" w:rsidRPr="007929E5" w:rsidRDefault="00E37D16" w:rsidP="00E37D1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HAnsi" w:hAnsiTheme="minorHAnsi" w:cstheme="minorHAnsi"/>
                <w:sz w:val="30"/>
                <w:szCs w:val="30"/>
                <w:lang w:eastAsia="en-GB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E54650A" w14:textId="77777777" w:rsidR="00E37D16" w:rsidRPr="007929E5" w:rsidRDefault="00E37D16" w:rsidP="00E37D16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</w:p>
        </w:tc>
        <w:tc>
          <w:tcPr>
            <w:tcW w:w="909" w:type="dxa"/>
            <w:vAlign w:val="bottom"/>
            <w:hideMark/>
          </w:tcPr>
          <w:p w14:paraId="36B52931" w14:textId="77777777" w:rsidR="00E37D16" w:rsidRPr="007929E5" w:rsidRDefault="00E37D16" w:rsidP="00E37D1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HAnsi" w:hAnsiTheme="minorHAnsi" w:cstheme="minorHAnsi"/>
                <w:sz w:val="30"/>
                <w:szCs w:val="30"/>
                <w:lang w:eastAsia="en-GB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  <w:lang w:eastAsia="en-GB" w:bidi="th-TH"/>
              </w:rPr>
              <w:t>ก่อน</w:t>
            </w:r>
            <w:r w:rsidRPr="007929E5">
              <w:rPr>
                <w:rFonts w:asciiTheme="minorHAnsi" w:hAnsiTheme="minorHAnsi" w:cstheme="minorHAnsi"/>
                <w:sz w:val="30"/>
                <w:szCs w:val="30"/>
                <w:cs/>
                <w:lang w:eastAsia="en-GB" w:bidi="th-TH"/>
              </w:rPr>
              <w:br/>
              <w:t>ภาษีเงินได้</w:t>
            </w:r>
          </w:p>
        </w:tc>
        <w:tc>
          <w:tcPr>
            <w:tcW w:w="180" w:type="dxa"/>
            <w:vAlign w:val="bottom"/>
          </w:tcPr>
          <w:p w14:paraId="5EFA20AE" w14:textId="77777777" w:rsidR="00E37D16" w:rsidRPr="007929E5" w:rsidRDefault="00E37D16" w:rsidP="00E37D16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</w:p>
        </w:tc>
        <w:tc>
          <w:tcPr>
            <w:tcW w:w="909" w:type="dxa"/>
            <w:vAlign w:val="bottom"/>
            <w:hideMark/>
          </w:tcPr>
          <w:p w14:paraId="3CC491EC" w14:textId="77777777" w:rsidR="00E37D16" w:rsidRPr="007929E5" w:rsidRDefault="00E37D16" w:rsidP="00E37D1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HAnsi" w:hAnsiTheme="minorHAnsi" w:cstheme="minorHAnsi"/>
                <w:sz w:val="30"/>
                <w:szCs w:val="30"/>
                <w:lang w:eastAsia="en-GB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  <w:lang w:eastAsia="en-GB" w:bidi="th-TH"/>
              </w:rPr>
              <w:t>ค่าใช้จ่าย</w:t>
            </w:r>
            <w:r w:rsidRPr="007929E5">
              <w:rPr>
                <w:rFonts w:asciiTheme="minorHAnsi" w:hAnsiTheme="minorHAnsi" w:cstheme="minorHAnsi"/>
                <w:sz w:val="30"/>
                <w:szCs w:val="30"/>
                <w:cs/>
                <w:lang w:eastAsia="en-GB" w:bidi="th-TH"/>
              </w:rPr>
              <w:br/>
              <w:t>ภาษีเงินได้</w:t>
            </w:r>
          </w:p>
        </w:tc>
        <w:tc>
          <w:tcPr>
            <w:tcW w:w="180" w:type="dxa"/>
            <w:vAlign w:val="bottom"/>
          </w:tcPr>
          <w:p w14:paraId="5C1ED4FD" w14:textId="77777777" w:rsidR="00E37D16" w:rsidRPr="007929E5" w:rsidRDefault="00E37D16" w:rsidP="00E37D16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  <w:hideMark/>
          </w:tcPr>
          <w:p w14:paraId="25DDC7FA" w14:textId="77777777" w:rsidR="00E37D16" w:rsidRPr="007929E5" w:rsidRDefault="00E37D16" w:rsidP="00E37D1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HAnsi" w:hAnsiTheme="minorHAnsi" w:cstheme="minorHAnsi"/>
                <w:sz w:val="30"/>
                <w:szCs w:val="30"/>
                <w:lang w:eastAsia="en-GB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  <w:lang w:eastAsia="en-GB" w:bidi="th-TH"/>
              </w:rPr>
              <w:t>สุทธิจาก</w:t>
            </w:r>
          </w:p>
          <w:p w14:paraId="484D8209" w14:textId="77777777" w:rsidR="00E37D16" w:rsidRPr="007929E5" w:rsidRDefault="00E37D16" w:rsidP="00E37D1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HAnsi" w:hAnsiTheme="minorHAnsi" w:cstheme="minorHAnsi"/>
                <w:sz w:val="30"/>
                <w:szCs w:val="30"/>
                <w:lang w:eastAsia="en-GB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</w:tr>
      <w:tr w:rsidR="00E37D16" w:rsidRPr="007929E5" w14:paraId="2811AA7A" w14:textId="77777777" w:rsidTr="00F6006B">
        <w:trPr>
          <w:cantSplit/>
        </w:trPr>
        <w:tc>
          <w:tcPr>
            <w:tcW w:w="2826" w:type="dxa"/>
          </w:tcPr>
          <w:p w14:paraId="04B512F6" w14:textId="77777777" w:rsidR="00E37D16" w:rsidRPr="007929E5" w:rsidRDefault="00E37D16" w:rsidP="00E37D16">
            <w:pPr>
              <w:rPr>
                <w:rFonts w:asciiTheme="minorHAnsi" w:hAnsiTheme="minorHAnsi" w:cstheme="minorHAnsi"/>
                <w:sz w:val="30"/>
                <w:szCs w:val="30"/>
                <w:lang w:val="en-GB" w:eastAsia="en-GB"/>
              </w:rPr>
            </w:pPr>
          </w:p>
        </w:tc>
        <w:tc>
          <w:tcPr>
            <w:tcW w:w="6408" w:type="dxa"/>
            <w:gridSpan w:val="11"/>
            <w:hideMark/>
          </w:tcPr>
          <w:p w14:paraId="31A5288E" w14:textId="77777777" w:rsidR="00E37D16" w:rsidRPr="007929E5" w:rsidRDefault="00E37D16" w:rsidP="00E37D16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inorHAnsi" w:hAnsiTheme="minorHAnsi" w:cstheme="minorHAnsi"/>
                <w:sz w:val="30"/>
                <w:szCs w:val="30"/>
                <w:lang w:eastAsia="en-GB" w:bidi="th-TH"/>
              </w:rPr>
            </w:pPr>
            <w:r w:rsidRPr="007929E5"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F6006B" w:rsidRPr="007929E5" w14:paraId="754CB814" w14:textId="77777777" w:rsidTr="00F6006B">
        <w:trPr>
          <w:cantSplit/>
        </w:trPr>
        <w:tc>
          <w:tcPr>
            <w:tcW w:w="2826" w:type="dxa"/>
          </w:tcPr>
          <w:p w14:paraId="661F419C" w14:textId="596D7EA9" w:rsidR="00F6006B" w:rsidRPr="007929E5" w:rsidRDefault="00F6006B" w:rsidP="001F5FF3">
            <w:pPr>
              <w:spacing w:line="260" w:lineRule="atLeast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7929E5">
              <w:rPr>
                <w:rFonts w:asciiTheme="minorHAnsi" w:hAnsiTheme="minorHAnsi" w:cstheme="minorHAns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รับรู้ในกำไรขาดทุนเบ็ดเสร็จอื่น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5824F8EE" w14:textId="77777777" w:rsidR="00F6006B" w:rsidRPr="007929E5" w:rsidRDefault="00F6006B" w:rsidP="00E37D16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97" w:right="-248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D6E9496" w14:textId="77777777" w:rsidR="00F6006B" w:rsidRPr="007929E5" w:rsidRDefault="00F6006B" w:rsidP="00E37D16">
            <w:pPr>
              <w:pStyle w:val="acctfourfigures"/>
              <w:spacing w:line="240" w:lineRule="atLeast"/>
              <w:ind w:left="-97" w:right="-24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3646F4F7" w14:textId="77777777" w:rsidR="00F6006B" w:rsidRPr="007929E5" w:rsidRDefault="00F6006B" w:rsidP="00E37D16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97" w:right="-24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B308397" w14:textId="77777777" w:rsidR="00F6006B" w:rsidRPr="007929E5" w:rsidRDefault="00F6006B" w:rsidP="00E37D16">
            <w:pPr>
              <w:pStyle w:val="acctfourfigures"/>
              <w:spacing w:line="240" w:lineRule="atLeast"/>
              <w:ind w:left="-97" w:right="-24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6F352C37" w14:textId="77777777" w:rsidR="00F6006B" w:rsidRPr="007929E5" w:rsidRDefault="00F6006B" w:rsidP="00E37D16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24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5EE3D8D" w14:textId="77777777" w:rsidR="00F6006B" w:rsidRPr="007929E5" w:rsidRDefault="00F6006B" w:rsidP="00E37D16">
            <w:pPr>
              <w:pStyle w:val="acctfourfigures"/>
              <w:spacing w:line="240" w:lineRule="atLeast"/>
              <w:ind w:left="-97" w:right="-691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7FBC48EC" w14:textId="77777777" w:rsidR="00F6006B" w:rsidRPr="007929E5" w:rsidRDefault="00F6006B" w:rsidP="00E37D16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97" w:right="-691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5468BDA" w14:textId="77777777" w:rsidR="00F6006B" w:rsidRPr="007929E5" w:rsidRDefault="00F6006B" w:rsidP="00E37D16">
            <w:pPr>
              <w:pStyle w:val="acctfourfigures"/>
              <w:tabs>
                <w:tab w:val="decimal" w:pos="696"/>
              </w:tabs>
              <w:spacing w:line="240" w:lineRule="atLeast"/>
              <w:ind w:left="-97" w:right="-691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2E702FCB" w14:textId="77777777" w:rsidR="00F6006B" w:rsidRPr="007929E5" w:rsidRDefault="00F6006B" w:rsidP="00E37D16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97" w:right="-691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0E6537E" w14:textId="77777777" w:rsidR="00F6006B" w:rsidRPr="007929E5" w:rsidRDefault="00F6006B" w:rsidP="00E37D16">
            <w:pPr>
              <w:pStyle w:val="acctfourfigures"/>
              <w:tabs>
                <w:tab w:val="decimal" w:pos="696"/>
              </w:tabs>
              <w:spacing w:line="240" w:lineRule="atLeast"/>
              <w:ind w:left="-97" w:right="-691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F1DCCF5" w14:textId="77777777" w:rsidR="00F6006B" w:rsidRPr="007929E5" w:rsidRDefault="00F6006B" w:rsidP="00E37D16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97" w:right="-691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E37D16" w:rsidRPr="007929E5" w14:paraId="675F6D11" w14:textId="77777777" w:rsidTr="00F6006B">
        <w:trPr>
          <w:cantSplit/>
        </w:trPr>
        <w:tc>
          <w:tcPr>
            <w:tcW w:w="2826" w:type="dxa"/>
          </w:tcPr>
          <w:p w14:paraId="48C5CA75" w14:textId="77777777" w:rsidR="00E37D16" w:rsidRPr="007929E5" w:rsidRDefault="00E37D16" w:rsidP="001F5FF3">
            <w:pPr>
              <w:spacing w:line="260" w:lineRule="atLeas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  <w:lang w:eastAsia="en-GB"/>
              </w:rPr>
              <w:t>กำไรจากการประมาณการตาม</w:t>
            </w:r>
          </w:p>
          <w:p w14:paraId="66F4D6EC" w14:textId="3360C8D9" w:rsidR="00E37D16" w:rsidRPr="007929E5" w:rsidRDefault="00F6006B" w:rsidP="00C90A32">
            <w:pPr>
              <w:tabs>
                <w:tab w:val="clear" w:pos="227"/>
                <w:tab w:val="left" w:pos="371"/>
                <w:tab w:val="left" w:pos="2351"/>
              </w:tabs>
              <w:spacing w:line="260" w:lineRule="atLeast"/>
              <w:rPr>
                <w:rFonts w:asciiTheme="minorHAnsi" w:hAnsiTheme="minorHAnsi" w:cstheme="minorHAnsi"/>
                <w:sz w:val="30"/>
                <w:szCs w:val="30"/>
                <w:cs/>
                <w:lang w:eastAsia="en-GB"/>
              </w:rPr>
            </w:pPr>
            <w:r w:rsidRPr="007929E5">
              <w:rPr>
                <w:rFonts w:asciiTheme="minorHAnsi" w:hAnsiTheme="minorHAnsi" w:cstheme="minorHAnsi" w:hint="cs"/>
                <w:sz w:val="30"/>
                <w:szCs w:val="30"/>
                <w:cs/>
                <w:lang w:eastAsia="en-GB"/>
              </w:rPr>
              <w:t xml:space="preserve">   </w:t>
            </w:r>
            <w:r w:rsidR="00E37D16" w:rsidRPr="007929E5">
              <w:rPr>
                <w:rFonts w:asciiTheme="minorHAnsi" w:hAnsiTheme="minorHAnsi" w:cstheme="minorHAnsi"/>
                <w:sz w:val="30"/>
                <w:szCs w:val="30"/>
                <w:cs/>
                <w:lang w:eastAsia="en-GB"/>
              </w:rPr>
              <w:t>หลักคณิตศาสตร์ประกันภัย</w:t>
            </w:r>
          </w:p>
        </w:tc>
        <w:tc>
          <w:tcPr>
            <w:tcW w:w="96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9E61591" w14:textId="5D2C8D02" w:rsidR="00E37D16" w:rsidRPr="007929E5" w:rsidRDefault="00E34548" w:rsidP="00E37D16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97" w:right="-248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4,</w:t>
            </w:r>
            <w:r w:rsidR="009C7147"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114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D642DA" w14:textId="77777777" w:rsidR="00E37D16" w:rsidRPr="007929E5" w:rsidRDefault="00E37D16" w:rsidP="00E37D16">
            <w:pPr>
              <w:pStyle w:val="acctfourfigures"/>
              <w:spacing w:line="240" w:lineRule="atLeast"/>
              <w:ind w:left="-97" w:right="-24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94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8CF839B" w14:textId="39281E48" w:rsidR="00E37D16" w:rsidRPr="007929E5" w:rsidRDefault="00E34548" w:rsidP="00E37D16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97" w:right="-24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(8</w:t>
            </w:r>
            <w:r w:rsidR="009C7147"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23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F8A60E" w14:textId="77777777" w:rsidR="00E37D16" w:rsidRPr="007929E5" w:rsidRDefault="00E37D16" w:rsidP="00E37D16">
            <w:pPr>
              <w:pStyle w:val="acctfourfigures"/>
              <w:spacing w:line="240" w:lineRule="atLeast"/>
              <w:ind w:left="-97" w:right="-24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88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072B45" w14:textId="285611A4" w:rsidR="00E37D16" w:rsidRPr="007929E5" w:rsidRDefault="00E34548" w:rsidP="00E37D16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248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  <w:lang w:bidi="th-TH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3,</w:t>
            </w:r>
            <w:r w:rsidR="009C7147"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291</w:t>
            </w:r>
          </w:p>
        </w:tc>
        <w:tc>
          <w:tcPr>
            <w:tcW w:w="180" w:type="dxa"/>
            <w:vAlign w:val="bottom"/>
          </w:tcPr>
          <w:p w14:paraId="7713DB24" w14:textId="77777777" w:rsidR="00E37D16" w:rsidRPr="007929E5" w:rsidRDefault="00E37D16" w:rsidP="00E37D16">
            <w:pPr>
              <w:pStyle w:val="acctfourfigures"/>
              <w:spacing w:line="240" w:lineRule="atLeast"/>
              <w:ind w:left="-97" w:right="-691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  <w:vAlign w:val="bottom"/>
          </w:tcPr>
          <w:p w14:paraId="4FCAF58E" w14:textId="3684E4DB" w:rsidR="00E37D16" w:rsidRPr="007929E5" w:rsidRDefault="00E37D16" w:rsidP="00E37D16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97" w:right="-691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  <w:t>35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383B1DA1" w14:textId="77777777" w:rsidR="00E37D16" w:rsidRPr="007929E5" w:rsidRDefault="00E37D16" w:rsidP="00E37D16">
            <w:pPr>
              <w:pStyle w:val="acctfourfigures"/>
              <w:tabs>
                <w:tab w:val="decimal" w:pos="696"/>
              </w:tabs>
              <w:spacing w:line="240" w:lineRule="atLeast"/>
              <w:ind w:left="-97" w:right="-691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  <w:vAlign w:val="bottom"/>
          </w:tcPr>
          <w:p w14:paraId="4EEC898C" w14:textId="45C3A021" w:rsidR="00E37D16" w:rsidRPr="007929E5" w:rsidRDefault="00E37D16" w:rsidP="00E37D16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97" w:right="-691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(7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1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63659474" w14:textId="77777777" w:rsidR="00E37D16" w:rsidRPr="007929E5" w:rsidRDefault="00E37D16" w:rsidP="00E37D16">
            <w:pPr>
              <w:pStyle w:val="acctfourfigures"/>
              <w:tabs>
                <w:tab w:val="decimal" w:pos="696"/>
              </w:tabs>
              <w:spacing w:line="240" w:lineRule="atLeast"/>
              <w:ind w:left="-97" w:right="-691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4AFD02C0" w14:textId="762AD03E" w:rsidR="00E37D16" w:rsidRPr="007929E5" w:rsidRDefault="007C2387" w:rsidP="00E37D16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97" w:right="-691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 w:hint="cs"/>
                <w:b/>
                <w:bCs/>
                <w:sz w:val="30"/>
                <w:szCs w:val="30"/>
                <w:cs/>
                <w:lang w:bidi="th-TH"/>
              </w:rPr>
              <w:t>28</w:t>
            </w:r>
            <w:r w:rsidR="00E37D16"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3</w:t>
            </w:r>
          </w:p>
        </w:tc>
      </w:tr>
    </w:tbl>
    <w:p w14:paraId="52E825E7" w14:textId="13774128" w:rsidR="007E7995" w:rsidRPr="007929E5" w:rsidRDefault="007E7995" w:rsidP="00E82B8F">
      <w:pPr>
        <w:tabs>
          <w:tab w:val="left" w:pos="720"/>
        </w:tabs>
        <w:ind w:left="540" w:right="-43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W w:w="9234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26"/>
        <w:gridCol w:w="963"/>
        <w:gridCol w:w="180"/>
        <w:gridCol w:w="945"/>
        <w:gridCol w:w="180"/>
        <w:gridCol w:w="882"/>
        <w:gridCol w:w="180"/>
        <w:gridCol w:w="909"/>
        <w:gridCol w:w="180"/>
        <w:gridCol w:w="909"/>
        <w:gridCol w:w="180"/>
        <w:gridCol w:w="900"/>
      </w:tblGrid>
      <w:tr w:rsidR="00F6006B" w:rsidRPr="007929E5" w14:paraId="748610FF" w14:textId="77777777" w:rsidTr="00565319">
        <w:trPr>
          <w:cantSplit/>
        </w:trPr>
        <w:tc>
          <w:tcPr>
            <w:tcW w:w="2826" w:type="dxa"/>
          </w:tcPr>
          <w:p w14:paraId="0B588097" w14:textId="3F7C28E2" w:rsidR="00F6006B" w:rsidRPr="007929E5" w:rsidRDefault="00F6006B" w:rsidP="00F6006B">
            <w:pPr>
              <w:rPr>
                <w:rFonts w:asciiTheme="minorHAnsi" w:hAnsiTheme="minorHAnsi" w:cstheme="minorHAnsi"/>
                <w:b/>
                <w:bCs/>
                <w:color w:val="0000FF"/>
                <w:sz w:val="30"/>
                <w:szCs w:val="30"/>
                <w:lang w:val="en-GB" w:eastAsia="en-GB"/>
              </w:rPr>
            </w:pPr>
            <w:r w:rsidRPr="007929E5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6408" w:type="dxa"/>
            <w:gridSpan w:val="11"/>
            <w:hideMark/>
          </w:tcPr>
          <w:p w14:paraId="5D49D53B" w14:textId="5C229C6B" w:rsidR="00F6006B" w:rsidRPr="007929E5" w:rsidRDefault="00F6006B" w:rsidP="00F6006B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inorHAnsi" w:hAnsiTheme="minorHAnsi" w:cstheme="minorHAnsi"/>
                <w:sz w:val="30"/>
                <w:szCs w:val="30"/>
                <w:rtl/>
                <w:cs/>
                <w:lang w:eastAsia="en-GB"/>
              </w:rPr>
            </w:pPr>
            <w:r w:rsidRPr="007929E5">
              <w:rPr>
                <w:rFonts w:asciiTheme="minorHAnsi" w:hAnsiTheme="minorHAnsi" w:cstheme="minorHAnsi" w:hint="cs"/>
                <w:b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E37D16" w:rsidRPr="007929E5" w14:paraId="18FC26AE" w14:textId="77777777" w:rsidTr="00565319">
        <w:trPr>
          <w:cantSplit/>
        </w:trPr>
        <w:tc>
          <w:tcPr>
            <w:tcW w:w="2826" w:type="dxa"/>
          </w:tcPr>
          <w:p w14:paraId="5646FB4D" w14:textId="77777777" w:rsidR="00E37D16" w:rsidRPr="007929E5" w:rsidRDefault="00E37D16" w:rsidP="00E37D16">
            <w:pPr>
              <w:rPr>
                <w:rFonts w:asciiTheme="minorHAnsi" w:hAnsiTheme="minorHAnsi" w:cstheme="minorHAnsi"/>
                <w:sz w:val="30"/>
                <w:szCs w:val="30"/>
                <w:lang w:val="en-GB" w:eastAsia="en-GB"/>
              </w:rPr>
            </w:pPr>
          </w:p>
        </w:tc>
        <w:tc>
          <w:tcPr>
            <w:tcW w:w="31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238BC4" w14:textId="77777777" w:rsidR="00E37D16" w:rsidRPr="007929E5" w:rsidRDefault="00E37D16" w:rsidP="00E37D16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25</w:t>
            </w:r>
            <w:r w:rsidRPr="007929E5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62</w:t>
            </w:r>
          </w:p>
        </w:tc>
        <w:tc>
          <w:tcPr>
            <w:tcW w:w="180" w:type="dxa"/>
          </w:tcPr>
          <w:p w14:paraId="7AB5D363" w14:textId="77777777" w:rsidR="00E37D16" w:rsidRPr="007929E5" w:rsidRDefault="00E37D16" w:rsidP="00E37D16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307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7B8077" w14:textId="77777777" w:rsidR="00E37D16" w:rsidRPr="007929E5" w:rsidRDefault="00E37D16" w:rsidP="00E37D16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2561</w:t>
            </w:r>
          </w:p>
        </w:tc>
      </w:tr>
      <w:tr w:rsidR="00E37D16" w:rsidRPr="007929E5" w14:paraId="48CD349E" w14:textId="77777777" w:rsidTr="00565319">
        <w:trPr>
          <w:cantSplit/>
        </w:trPr>
        <w:tc>
          <w:tcPr>
            <w:tcW w:w="2826" w:type="dxa"/>
          </w:tcPr>
          <w:p w14:paraId="1C64A5B3" w14:textId="77777777" w:rsidR="00E37D16" w:rsidRPr="007929E5" w:rsidRDefault="00E37D16" w:rsidP="00E37D16">
            <w:pPr>
              <w:rPr>
                <w:rFonts w:asciiTheme="minorHAnsi" w:hAnsiTheme="minorHAnsi" w:cstheme="minorHAnsi"/>
                <w:sz w:val="30"/>
                <w:szCs w:val="30"/>
                <w:lang w:val="en-GB" w:eastAsia="en-GB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C357840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left" w:pos="720"/>
                <w:tab w:val="decimal" w:pos="821"/>
              </w:tabs>
              <w:spacing w:line="240" w:lineRule="auto"/>
              <w:ind w:left="-79" w:right="-79"/>
              <w:jc w:val="center"/>
              <w:rPr>
                <w:rFonts w:asciiTheme="minorHAnsi" w:hAnsiTheme="minorHAnsi" w:cstheme="minorHAnsi"/>
                <w:spacing w:val="-6"/>
                <w:sz w:val="30"/>
                <w:szCs w:val="30"/>
                <w:lang w:eastAsia="en-GB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  <w:lang w:eastAsia="en-GB" w:bidi="th-TH"/>
              </w:rPr>
              <w:t>ก่อน</w:t>
            </w:r>
            <w:r w:rsidRPr="007929E5">
              <w:rPr>
                <w:rFonts w:asciiTheme="minorHAnsi" w:hAnsiTheme="minorHAnsi" w:cstheme="minorHAnsi"/>
                <w:sz w:val="30"/>
                <w:szCs w:val="30"/>
                <w:lang w:eastAsia="en-GB" w:bidi="th-TH"/>
              </w:rPr>
              <w:br/>
            </w:r>
            <w:r w:rsidRPr="007929E5">
              <w:rPr>
                <w:rFonts w:asciiTheme="minorHAnsi" w:hAnsiTheme="minorHAnsi" w:cstheme="minorHAnsi"/>
                <w:spacing w:val="-6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53203F" w14:textId="77777777" w:rsidR="00E37D16" w:rsidRPr="007929E5" w:rsidRDefault="00E37D16" w:rsidP="00E37D16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208C111" w14:textId="77777777" w:rsidR="00E37D16" w:rsidRPr="007929E5" w:rsidRDefault="00E37D16" w:rsidP="00E37D1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HAnsi" w:hAnsiTheme="minorHAnsi" w:cstheme="minorHAnsi"/>
                <w:sz w:val="30"/>
                <w:szCs w:val="30"/>
                <w:cs/>
                <w:lang w:eastAsia="en-GB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  <w:lang w:eastAsia="en-GB" w:bidi="th-TH"/>
              </w:rPr>
              <w:t>ค่าใช้จ่าย</w:t>
            </w:r>
          </w:p>
          <w:p w14:paraId="14E37B26" w14:textId="77777777" w:rsidR="00E37D16" w:rsidRPr="007929E5" w:rsidRDefault="00E37D16" w:rsidP="00E37D1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F82FB4" w14:textId="77777777" w:rsidR="00E37D16" w:rsidRPr="007929E5" w:rsidRDefault="00E37D16" w:rsidP="00E37D16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D4AF07F" w14:textId="77777777" w:rsidR="00E37D16" w:rsidRPr="007929E5" w:rsidRDefault="00E37D16" w:rsidP="00E37D1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HAnsi" w:hAnsiTheme="minorHAnsi" w:cstheme="minorHAnsi"/>
                <w:sz w:val="30"/>
                <w:szCs w:val="30"/>
                <w:lang w:eastAsia="en-GB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  <w:lang w:eastAsia="en-GB" w:bidi="th-TH"/>
              </w:rPr>
              <w:t>สุทธิจาก</w:t>
            </w:r>
          </w:p>
          <w:p w14:paraId="4EF90563" w14:textId="77777777" w:rsidR="00E37D16" w:rsidRPr="007929E5" w:rsidRDefault="00E37D16" w:rsidP="00E37D1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HAnsi" w:hAnsiTheme="minorHAnsi" w:cstheme="minorHAnsi"/>
                <w:sz w:val="30"/>
                <w:szCs w:val="30"/>
                <w:lang w:eastAsia="en-GB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2508B38" w14:textId="77777777" w:rsidR="00E37D16" w:rsidRPr="007929E5" w:rsidRDefault="00E37D16" w:rsidP="00E37D16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</w:p>
        </w:tc>
        <w:tc>
          <w:tcPr>
            <w:tcW w:w="909" w:type="dxa"/>
            <w:vAlign w:val="bottom"/>
            <w:hideMark/>
          </w:tcPr>
          <w:p w14:paraId="26F9BE89" w14:textId="77777777" w:rsidR="00E37D16" w:rsidRPr="007929E5" w:rsidRDefault="00E37D16" w:rsidP="00E37D1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HAnsi" w:hAnsiTheme="minorHAnsi" w:cstheme="minorHAnsi"/>
                <w:sz w:val="30"/>
                <w:szCs w:val="30"/>
                <w:lang w:eastAsia="en-GB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  <w:lang w:eastAsia="en-GB" w:bidi="th-TH"/>
              </w:rPr>
              <w:t>ก่อน</w:t>
            </w:r>
            <w:r w:rsidRPr="007929E5">
              <w:rPr>
                <w:rFonts w:asciiTheme="minorHAnsi" w:hAnsiTheme="minorHAnsi" w:cstheme="minorHAnsi"/>
                <w:sz w:val="30"/>
                <w:szCs w:val="30"/>
                <w:cs/>
                <w:lang w:eastAsia="en-GB" w:bidi="th-TH"/>
              </w:rPr>
              <w:br/>
              <w:t>ภาษีเงินได้</w:t>
            </w:r>
          </w:p>
        </w:tc>
        <w:tc>
          <w:tcPr>
            <w:tcW w:w="180" w:type="dxa"/>
            <w:vAlign w:val="bottom"/>
          </w:tcPr>
          <w:p w14:paraId="560F436B" w14:textId="77777777" w:rsidR="00E37D16" w:rsidRPr="007929E5" w:rsidRDefault="00E37D16" w:rsidP="00E37D16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</w:p>
        </w:tc>
        <w:tc>
          <w:tcPr>
            <w:tcW w:w="909" w:type="dxa"/>
            <w:vAlign w:val="bottom"/>
            <w:hideMark/>
          </w:tcPr>
          <w:p w14:paraId="229A3BCF" w14:textId="77777777" w:rsidR="00E37D16" w:rsidRPr="007929E5" w:rsidRDefault="00E37D16" w:rsidP="00E37D1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HAnsi" w:hAnsiTheme="minorHAnsi" w:cstheme="minorHAnsi"/>
                <w:sz w:val="30"/>
                <w:szCs w:val="30"/>
                <w:lang w:eastAsia="en-GB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  <w:lang w:eastAsia="en-GB" w:bidi="th-TH"/>
              </w:rPr>
              <w:t>ค่าใช้จ่าย</w:t>
            </w:r>
            <w:r w:rsidRPr="007929E5">
              <w:rPr>
                <w:rFonts w:asciiTheme="minorHAnsi" w:hAnsiTheme="minorHAnsi" w:cstheme="minorHAnsi"/>
                <w:sz w:val="30"/>
                <w:szCs w:val="30"/>
                <w:cs/>
                <w:lang w:eastAsia="en-GB" w:bidi="th-TH"/>
              </w:rPr>
              <w:br/>
              <w:t>ภาษีเงินได้</w:t>
            </w:r>
          </w:p>
        </w:tc>
        <w:tc>
          <w:tcPr>
            <w:tcW w:w="180" w:type="dxa"/>
            <w:vAlign w:val="bottom"/>
          </w:tcPr>
          <w:p w14:paraId="11F5492C" w14:textId="77777777" w:rsidR="00E37D16" w:rsidRPr="007929E5" w:rsidRDefault="00E37D16" w:rsidP="00E37D16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  <w:hideMark/>
          </w:tcPr>
          <w:p w14:paraId="0A04CFB7" w14:textId="77777777" w:rsidR="00E37D16" w:rsidRPr="007929E5" w:rsidRDefault="00E37D16" w:rsidP="00E37D1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HAnsi" w:hAnsiTheme="minorHAnsi" w:cstheme="minorHAnsi"/>
                <w:sz w:val="30"/>
                <w:szCs w:val="30"/>
                <w:lang w:eastAsia="en-GB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  <w:lang w:eastAsia="en-GB" w:bidi="th-TH"/>
              </w:rPr>
              <w:t>สุทธิจาก</w:t>
            </w:r>
          </w:p>
          <w:p w14:paraId="75A151D4" w14:textId="77777777" w:rsidR="00E37D16" w:rsidRPr="007929E5" w:rsidRDefault="00E37D16" w:rsidP="00E37D1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HAnsi" w:hAnsiTheme="minorHAnsi" w:cstheme="minorHAnsi"/>
                <w:sz w:val="30"/>
                <w:szCs w:val="30"/>
                <w:lang w:eastAsia="en-GB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</w:tr>
      <w:tr w:rsidR="00E37D16" w:rsidRPr="007929E5" w14:paraId="6D636712" w14:textId="77777777" w:rsidTr="00F6006B">
        <w:trPr>
          <w:cantSplit/>
        </w:trPr>
        <w:tc>
          <w:tcPr>
            <w:tcW w:w="2826" w:type="dxa"/>
          </w:tcPr>
          <w:p w14:paraId="03685BF5" w14:textId="77777777" w:rsidR="00E37D16" w:rsidRPr="007929E5" w:rsidRDefault="00E37D16" w:rsidP="00E37D16">
            <w:pPr>
              <w:rPr>
                <w:rFonts w:asciiTheme="minorHAnsi" w:hAnsiTheme="minorHAnsi" w:cstheme="minorHAnsi"/>
                <w:sz w:val="30"/>
                <w:szCs w:val="30"/>
                <w:lang w:val="en-GB" w:eastAsia="en-GB"/>
              </w:rPr>
            </w:pPr>
          </w:p>
        </w:tc>
        <w:tc>
          <w:tcPr>
            <w:tcW w:w="6408" w:type="dxa"/>
            <w:gridSpan w:val="11"/>
            <w:hideMark/>
          </w:tcPr>
          <w:p w14:paraId="559C6F37" w14:textId="77777777" w:rsidR="00E37D16" w:rsidRPr="007929E5" w:rsidRDefault="00E37D16" w:rsidP="00E37D16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inorHAnsi" w:hAnsiTheme="minorHAnsi" w:cstheme="minorHAnsi"/>
                <w:sz w:val="30"/>
                <w:szCs w:val="30"/>
                <w:lang w:eastAsia="en-GB" w:bidi="th-TH"/>
              </w:rPr>
            </w:pPr>
            <w:r w:rsidRPr="007929E5"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F6006B" w:rsidRPr="007929E5" w14:paraId="72F168CB" w14:textId="77777777" w:rsidTr="00F6006B">
        <w:trPr>
          <w:cantSplit/>
        </w:trPr>
        <w:tc>
          <w:tcPr>
            <w:tcW w:w="2826" w:type="dxa"/>
          </w:tcPr>
          <w:p w14:paraId="12177AE5" w14:textId="3510A442" w:rsidR="00F6006B" w:rsidRPr="007929E5" w:rsidRDefault="00F6006B" w:rsidP="00F6006B">
            <w:pPr>
              <w:spacing w:line="260" w:lineRule="atLeast"/>
              <w:rPr>
                <w:rFonts w:asciiTheme="minorHAnsi" w:hAnsiTheme="minorHAnsi" w:cstheme="minorHAnsi"/>
                <w:sz w:val="30"/>
                <w:szCs w:val="30"/>
                <w:cs/>
                <w:lang w:eastAsia="en-GB"/>
              </w:rPr>
            </w:pPr>
            <w:r w:rsidRPr="007929E5">
              <w:rPr>
                <w:rFonts w:asciiTheme="minorHAnsi" w:hAnsiTheme="minorHAnsi" w:cstheme="minorHAns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รับรู้ในกำไรขาดทุนเบ็ดเสร็จอื่น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29D2509A" w14:textId="77777777" w:rsidR="00F6006B" w:rsidRPr="007929E5" w:rsidRDefault="00F6006B" w:rsidP="00F6006B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97" w:right="-248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46ADA46" w14:textId="77777777" w:rsidR="00F6006B" w:rsidRPr="007929E5" w:rsidRDefault="00F6006B" w:rsidP="00F6006B">
            <w:pPr>
              <w:pStyle w:val="acctfourfigures"/>
              <w:spacing w:line="240" w:lineRule="atLeast"/>
              <w:ind w:left="-97" w:right="-24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124456FF" w14:textId="77777777" w:rsidR="00F6006B" w:rsidRPr="007929E5" w:rsidRDefault="00F6006B" w:rsidP="00F6006B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97" w:right="-24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2CA2484" w14:textId="77777777" w:rsidR="00F6006B" w:rsidRPr="007929E5" w:rsidRDefault="00F6006B" w:rsidP="00F6006B">
            <w:pPr>
              <w:pStyle w:val="acctfourfigures"/>
              <w:spacing w:line="240" w:lineRule="atLeast"/>
              <w:ind w:left="-97" w:right="-24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7FE7B869" w14:textId="77777777" w:rsidR="00F6006B" w:rsidRPr="007929E5" w:rsidRDefault="00F6006B" w:rsidP="00F6006B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24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79A99E3" w14:textId="77777777" w:rsidR="00F6006B" w:rsidRPr="007929E5" w:rsidRDefault="00F6006B" w:rsidP="00F6006B">
            <w:pPr>
              <w:pStyle w:val="acctfourfigures"/>
              <w:spacing w:line="240" w:lineRule="atLeast"/>
              <w:ind w:left="-97" w:right="-691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010EA283" w14:textId="77777777" w:rsidR="00F6006B" w:rsidRPr="007929E5" w:rsidRDefault="00F6006B" w:rsidP="00F6006B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97" w:right="-691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97D379C" w14:textId="77777777" w:rsidR="00F6006B" w:rsidRPr="007929E5" w:rsidRDefault="00F6006B" w:rsidP="00F6006B">
            <w:pPr>
              <w:pStyle w:val="acctfourfigures"/>
              <w:tabs>
                <w:tab w:val="decimal" w:pos="696"/>
              </w:tabs>
              <w:spacing w:line="240" w:lineRule="atLeast"/>
              <w:ind w:left="-97" w:right="-691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43CB221B" w14:textId="77777777" w:rsidR="00F6006B" w:rsidRPr="007929E5" w:rsidRDefault="00F6006B" w:rsidP="00F6006B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97" w:right="-691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2E84142" w14:textId="77777777" w:rsidR="00F6006B" w:rsidRPr="007929E5" w:rsidRDefault="00F6006B" w:rsidP="00F6006B">
            <w:pPr>
              <w:pStyle w:val="acctfourfigures"/>
              <w:tabs>
                <w:tab w:val="decimal" w:pos="696"/>
              </w:tabs>
              <w:spacing w:line="240" w:lineRule="atLeast"/>
              <w:ind w:left="-97" w:right="-691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31C623D" w14:textId="77777777" w:rsidR="00F6006B" w:rsidRPr="007929E5" w:rsidRDefault="00F6006B" w:rsidP="00F6006B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97" w:right="-691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E37D16" w:rsidRPr="007929E5" w14:paraId="22326716" w14:textId="77777777" w:rsidTr="00F6006B">
        <w:trPr>
          <w:cantSplit/>
        </w:trPr>
        <w:tc>
          <w:tcPr>
            <w:tcW w:w="2826" w:type="dxa"/>
          </w:tcPr>
          <w:p w14:paraId="1976126E" w14:textId="77777777" w:rsidR="00E37D16" w:rsidRPr="007929E5" w:rsidRDefault="00E37D16" w:rsidP="00F6006B">
            <w:pPr>
              <w:spacing w:line="260" w:lineRule="atLeas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  <w:lang w:eastAsia="en-GB"/>
              </w:rPr>
              <w:t>กำไรจากการประมาณการตาม</w:t>
            </w:r>
          </w:p>
          <w:p w14:paraId="61ADC739" w14:textId="01C28165" w:rsidR="00E37D16" w:rsidRPr="007929E5" w:rsidRDefault="00F6006B" w:rsidP="00E37D16">
            <w:pPr>
              <w:tabs>
                <w:tab w:val="clear" w:pos="227"/>
                <w:tab w:val="left" w:pos="371"/>
                <w:tab w:val="left" w:pos="2351"/>
              </w:tabs>
              <w:spacing w:line="260" w:lineRule="atLeast"/>
              <w:ind w:left="191" w:hanging="191"/>
              <w:rPr>
                <w:rFonts w:asciiTheme="minorHAnsi" w:hAnsiTheme="minorHAnsi" w:cstheme="minorHAnsi"/>
                <w:sz w:val="30"/>
                <w:szCs w:val="30"/>
                <w:cs/>
                <w:lang w:eastAsia="en-GB"/>
              </w:rPr>
            </w:pPr>
            <w:r w:rsidRPr="007929E5">
              <w:rPr>
                <w:rFonts w:asciiTheme="minorHAnsi" w:hAnsiTheme="minorHAnsi" w:cstheme="minorHAnsi" w:hint="cs"/>
                <w:sz w:val="30"/>
                <w:szCs w:val="30"/>
                <w:cs/>
                <w:lang w:eastAsia="en-GB"/>
              </w:rPr>
              <w:t xml:space="preserve">   </w:t>
            </w:r>
            <w:r w:rsidR="00E37D16" w:rsidRPr="007929E5">
              <w:rPr>
                <w:rFonts w:asciiTheme="minorHAnsi" w:hAnsiTheme="minorHAnsi" w:cstheme="minorHAnsi"/>
                <w:sz w:val="30"/>
                <w:szCs w:val="30"/>
                <w:cs/>
                <w:lang w:eastAsia="en-GB"/>
              </w:rPr>
              <w:t>หลักคณิตศาสตร์ประกันภัย</w:t>
            </w:r>
          </w:p>
        </w:tc>
        <w:tc>
          <w:tcPr>
            <w:tcW w:w="96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C0B790" w14:textId="6221D76A" w:rsidR="00E37D16" w:rsidRPr="007929E5" w:rsidRDefault="000917AD" w:rsidP="00E37D16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97" w:right="-248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3,29</w:t>
            </w:r>
            <w:r w:rsidR="004F7938"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64EF1B2" w14:textId="77777777" w:rsidR="00E37D16" w:rsidRPr="007929E5" w:rsidRDefault="00E37D16" w:rsidP="00E37D16">
            <w:pPr>
              <w:pStyle w:val="acctfourfigures"/>
              <w:spacing w:line="240" w:lineRule="atLeast"/>
              <w:ind w:left="-97" w:right="-24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94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9B0018" w14:textId="3BABCF04" w:rsidR="00E37D16" w:rsidRPr="007929E5" w:rsidRDefault="000917AD" w:rsidP="00E37D16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97" w:right="-24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(660)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5F8F07" w14:textId="77777777" w:rsidR="00E37D16" w:rsidRPr="007929E5" w:rsidRDefault="00E37D16" w:rsidP="00E37D16">
            <w:pPr>
              <w:pStyle w:val="acctfourfigures"/>
              <w:spacing w:line="240" w:lineRule="atLeast"/>
              <w:ind w:left="-97" w:right="-24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88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FEF88D" w14:textId="2BB36C81" w:rsidR="00E37D16" w:rsidRPr="007929E5" w:rsidRDefault="000917AD" w:rsidP="00E37D16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248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2,63</w:t>
            </w:r>
            <w:r w:rsidR="004F7938"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bottom"/>
          </w:tcPr>
          <w:p w14:paraId="6A92208C" w14:textId="77777777" w:rsidR="00E37D16" w:rsidRPr="007929E5" w:rsidRDefault="00E37D16" w:rsidP="00E37D16">
            <w:pPr>
              <w:pStyle w:val="acctfourfigures"/>
              <w:spacing w:line="240" w:lineRule="atLeast"/>
              <w:ind w:left="-97" w:right="-691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  <w:vAlign w:val="bottom"/>
          </w:tcPr>
          <w:p w14:paraId="02F78736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97" w:right="-691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  <w:t>35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6D0AC8C1" w14:textId="77777777" w:rsidR="00E37D16" w:rsidRPr="007929E5" w:rsidRDefault="00E37D16" w:rsidP="00E37D16">
            <w:pPr>
              <w:pStyle w:val="acctfourfigures"/>
              <w:tabs>
                <w:tab w:val="decimal" w:pos="696"/>
              </w:tabs>
              <w:spacing w:line="240" w:lineRule="atLeast"/>
              <w:ind w:left="-97" w:right="-691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  <w:vAlign w:val="bottom"/>
          </w:tcPr>
          <w:p w14:paraId="51C47F6A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97" w:right="-691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(7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1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7A58D441" w14:textId="77777777" w:rsidR="00E37D16" w:rsidRPr="007929E5" w:rsidRDefault="00E37D16" w:rsidP="00E37D16">
            <w:pPr>
              <w:pStyle w:val="acctfourfigures"/>
              <w:tabs>
                <w:tab w:val="decimal" w:pos="696"/>
              </w:tabs>
              <w:spacing w:line="240" w:lineRule="atLeast"/>
              <w:ind w:left="-97" w:right="-691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3CD3BE25" w14:textId="51DE6099" w:rsidR="00E37D16" w:rsidRPr="007929E5" w:rsidRDefault="007C2387" w:rsidP="00E37D16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97" w:right="-691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 w:hint="cs"/>
                <w:b/>
                <w:bCs/>
                <w:sz w:val="30"/>
                <w:szCs w:val="30"/>
                <w:cs/>
                <w:lang w:bidi="th-TH"/>
              </w:rPr>
              <w:t>28</w:t>
            </w:r>
            <w:r w:rsidR="00E37D16"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3</w:t>
            </w:r>
          </w:p>
        </w:tc>
      </w:tr>
    </w:tbl>
    <w:p w14:paraId="2E7C0360" w14:textId="77777777" w:rsidR="00E37D16" w:rsidRPr="007929E5" w:rsidRDefault="00E37D16" w:rsidP="001E4C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HAnsi" w:hAnsiTheme="minorHAnsi" w:cstheme="minorHAnsi"/>
          <w:bCs/>
          <w:i/>
          <w:iCs/>
          <w:sz w:val="30"/>
          <w:szCs w:val="30"/>
        </w:rPr>
      </w:pPr>
    </w:p>
    <w:tbl>
      <w:tblPr>
        <w:tblW w:w="9184" w:type="dxa"/>
        <w:tblInd w:w="45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4140"/>
        <w:gridCol w:w="994"/>
        <w:gridCol w:w="270"/>
        <w:gridCol w:w="1170"/>
        <w:gridCol w:w="270"/>
        <w:gridCol w:w="990"/>
        <w:gridCol w:w="180"/>
        <w:gridCol w:w="1170"/>
      </w:tblGrid>
      <w:tr w:rsidR="00190164" w:rsidRPr="007929E5" w14:paraId="77D3BFCC" w14:textId="77777777" w:rsidTr="00B31341">
        <w:tc>
          <w:tcPr>
            <w:tcW w:w="4140" w:type="dxa"/>
          </w:tcPr>
          <w:p w14:paraId="59EABD79" w14:textId="367B2EC9" w:rsidR="00190164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6"/>
              <w:jc w:val="thaiDistribute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5044" w:type="dxa"/>
            <w:gridSpan w:val="7"/>
          </w:tcPr>
          <w:p w14:paraId="1D73A027" w14:textId="77777777" w:rsidR="00190164" w:rsidRPr="007929E5" w:rsidRDefault="00190164" w:rsidP="00512F0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="00512F09" w:rsidRPr="007929E5">
              <w:rPr>
                <w:rFonts w:asciiTheme="minorHAnsi" w:hAnsiTheme="minorHAnsi" w:cstheme="minorHAnsi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90164" w:rsidRPr="007929E5" w14:paraId="6445A6CB" w14:textId="77777777" w:rsidTr="00B31341">
        <w:tc>
          <w:tcPr>
            <w:tcW w:w="4140" w:type="dxa"/>
          </w:tcPr>
          <w:p w14:paraId="1171E7D4" w14:textId="77777777" w:rsidR="00190164" w:rsidRPr="007929E5" w:rsidRDefault="00190164" w:rsidP="00CE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6"/>
              <w:jc w:val="both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4" w:type="dxa"/>
            <w:gridSpan w:val="3"/>
          </w:tcPr>
          <w:p w14:paraId="59D76716" w14:textId="4F47BDEF" w:rsidR="00190164" w:rsidRPr="007929E5" w:rsidRDefault="00190164" w:rsidP="00CE30E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256</w:t>
            </w:r>
            <w:r w:rsidR="00B257E9" w:rsidRPr="007929E5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379AA43D" w14:textId="77777777" w:rsidR="00190164" w:rsidRPr="007929E5" w:rsidRDefault="00190164" w:rsidP="00CE30E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</w:p>
        </w:tc>
        <w:tc>
          <w:tcPr>
            <w:tcW w:w="2340" w:type="dxa"/>
            <w:gridSpan w:val="3"/>
          </w:tcPr>
          <w:p w14:paraId="429B8B8E" w14:textId="6F7EE052" w:rsidR="00190164" w:rsidRPr="007929E5" w:rsidRDefault="00190164" w:rsidP="00CE30E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25</w:t>
            </w:r>
            <w:r w:rsidRPr="007929E5">
              <w:rPr>
                <w:rFonts w:asciiTheme="minorHAnsi" w:hAnsiTheme="minorHAnsi" w:cstheme="minorHAnsi"/>
                <w:sz w:val="30"/>
                <w:szCs w:val="30"/>
                <w:cs/>
                <w:lang w:val="en-US" w:bidi="th-TH"/>
              </w:rPr>
              <w:t>6</w:t>
            </w:r>
            <w:r w:rsidR="00B257E9" w:rsidRPr="007929E5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</w:t>
            </w:r>
          </w:p>
        </w:tc>
      </w:tr>
      <w:tr w:rsidR="00190164" w:rsidRPr="007929E5" w14:paraId="5EC8464F" w14:textId="77777777" w:rsidTr="00B31341">
        <w:tc>
          <w:tcPr>
            <w:tcW w:w="4140" w:type="dxa"/>
          </w:tcPr>
          <w:p w14:paraId="5F1C9C46" w14:textId="77777777" w:rsidR="00190164" w:rsidRPr="007929E5" w:rsidRDefault="00190164" w:rsidP="00CE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</w:tcPr>
          <w:p w14:paraId="67A42429" w14:textId="77777777" w:rsidR="00190164" w:rsidRPr="007929E5" w:rsidRDefault="00190164" w:rsidP="00CE30E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inorHAnsi" w:hAnsiTheme="minorHAnsi" w:cstheme="minorHAnsi"/>
                <w:sz w:val="30"/>
                <w:szCs w:val="30"/>
                <w:cs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  <w:lang w:val="en-US" w:bidi="th-TH"/>
              </w:rPr>
              <w:t>อัตราภาษี</w:t>
            </w:r>
          </w:p>
        </w:tc>
        <w:tc>
          <w:tcPr>
            <w:tcW w:w="270" w:type="dxa"/>
          </w:tcPr>
          <w:p w14:paraId="1F0C26F7" w14:textId="77777777" w:rsidR="00190164" w:rsidRPr="007929E5" w:rsidRDefault="00190164" w:rsidP="00CE30E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303FA50D" w14:textId="77777777" w:rsidR="00190164" w:rsidRPr="007929E5" w:rsidRDefault="00190164" w:rsidP="00CE30E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4ABBCF7" w14:textId="77777777" w:rsidR="00190164" w:rsidRPr="007929E5" w:rsidRDefault="00190164" w:rsidP="00CE30E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1B7D1006" w14:textId="77777777" w:rsidR="00190164" w:rsidRPr="007929E5" w:rsidRDefault="00190164" w:rsidP="00CE30E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inorHAnsi" w:hAnsiTheme="minorHAnsi" w:cstheme="minorHAnsi"/>
                <w:sz w:val="30"/>
                <w:szCs w:val="30"/>
                <w:cs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  <w:lang w:val="en-US" w:bidi="th-TH"/>
              </w:rPr>
              <w:t>อัตราภาษี</w:t>
            </w:r>
          </w:p>
        </w:tc>
        <w:tc>
          <w:tcPr>
            <w:tcW w:w="180" w:type="dxa"/>
          </w:tcPr>
          <w:p w14:paraId="27DC63D0" w14:textId="77777777" w:rsidR="00190164" w:rsidRPr="007929E5" w:rsidRDefault="00190164" w:rsidP="00CE30E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CEDEDCA" w14:textId="77777777" w:rsidR="00190164" w:rsidRPr="007929E5" w:rsidRDefault="00190164" w:rsidP="00CE30E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</w:p>
        </w:tc>
      </w:tr>
      <w:tr w:rsidR="00190164" w:rsidRPr="007929E5" w14:paraId="749A0611" w14:textId="77777777" w:rsidTr="00B31341">
        <w:tc>
          <w:tcPr>
            <w:tcW w:w="4140" w:type="dxa"/>
          </w:tcPr>
          <w:p w14:paraId="443E1C11" w14:textId="77777777" w:rsidR="00190164" w:rsidRPr="007929E5" w:rsidRDefault="00190164" w:rsidP="00CE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1DC78A13" w14:textId="77777777" w:rsidR="00190164" w:rsidRPr="007929E5" w:rsidRDefault="00190164" w:rsidP="00CE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  <w:t>(</w:t>
            </w:r>
            <w:r w:rsidRPr="007929E5"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</w:rPr>
              <w:t>ร้อยละ)</w:t>
            </w:r>
          </w:p>
        </w:tc>
        <w:tc>
          <w:tcPr>
            <w:tcW w:w="270" w:type="dxa"/>
            <w:shd w:val="clear" w:color="auto" w:fill="auto"/>
          </w:tcPr>
          <w:p w14:paraId="0B08C2D6" w14:textId="77777777" w:rsidR="00190164" w:rsidRPr="007929E5" w:rsidRDefault="00190164" w:rsidP="00CE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A274D9A" w14:textId="77777777" w:rsidR="00190164" w:rsidRPr="007929E5" w:rsidRDefault="00190164" w:rsidP="00CE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  <w:t>(</w:t>
            </w:r>
            <w:r w:rsidRPr="007929E5"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270" w:type="dxa"/>
          </w:tcPr>
          <w:p w14:paraId="00D90030" w14:textId="77777777" w:rsidR="00190164" w:rsidRPr="007929E5" w:rsidRDefault="00190164" w:rsidP="00CE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FE8F2DA" w14:textId="77777777" w:rsidR="00190164" w:rsidRPr="007929E5" w:rsidRDefault="00190164" w:rsidP="00CE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  <w:t>(</w:t>
            </w:r>
            <w:r w:rsidRPr="007929E5"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</w:rPr>
              <w:t>ร้อยละ)</w:t>
            </w:r>
          </w:p>
        </w:tc>
        <w:tc>
          <w:tcPr>
            <w:tcW w:w="180" w:type="dxa"/>
          </w:tcPr>
          <w:p w14:paraId="46B95EA0" w14:textId="77777777" w:rsidR="00190164" w:rsidRPr="007929E5" w:rsidRDefault="00190164" w:rsidP="00CE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7005C4" w14:textId="77777777" w:rsidR="00190164" w:rsidRPr="007929E5" w:rsidRDefault="00190164" w:rsidP="00CE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  <w:t>(</w:t>
            </w:r>
            <w:r w:rsidRPr="007929E5"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257E9" w:rsidRPr="007929E5" w14:paraId="5B931BD9" w14:textId="77777777" w:rsidTr="00B31341">
        <w:tc>
          <w:tcPr>
            <w:tcW w:w="4140" w:type="dxa"/>
          </w:tcPr>
          <w:p w14:paraId="53E7C085" w14:textId="035AC369" w:rsidR="00B257E9" w:rsidRPr="007929E5" w:rsidRDefault="00B257E9" w:rsidP="00B25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85"/>
              <w:jc w:val="both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994" w:type="dxa"/>
            <w:shd w:val="clear" w:color="auto" w:fill="auto"/>
          </w:tcPr>
          <w:p w14:paraId="7CD1A260" w14:textId="62DC9869" w:rsidR="00B257E9" w:rsidRPr="007929E5" w:rsidRDefault="00B257E9" w:rsidP="00B25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14F4AF1" w14:textId="77777777" w:rsidR="00B257E9" w:rsidRPr="007929E5" w:rsidRDefault="00B257E9" w:rsidP="00B25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inorHAnsi" w:hAnsiTheme="minorHAnsi" w:cstheme="minorHAnsi"/>
                <w:b/>
                <w:bCs/>
                <w:color w:val="0070C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9FAC204" w14:textId="1D4CEBEF" w:rsidR="00B257E9" w:rsidRPr="007929E5" w:rsidRDefault="00942884" w:rsidP="00B25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75,</w:t>
            </w:r>
            <w:r w:rsidR="00BA5F2E" w:rsidRPr="007929E5"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244</w:t>
            </w:r>
          </w:p>
        </w:tc>
        <w:tc>
          <w:tcPr>
            <w:tcW w:w="270" w:type="dxa"/>
          </w:tcPr>
          <w:p w14:paraId="13F1CB5A" w14:textId="77777777" w:rsidR="00B257E9" w:rsidRPr="007929E5" w:rsidRDefault="00B257E9" w:rsidP="00B25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130281" w14:textId="77CE7B90" w:rsidR="00B257E9" w:rsidRPr="007929E5" w:rsidRDefault="00B257E9" w:rsidP="00B25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"/>
              <w:jc w:val="center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80" w:type="dxa"/>
          </w:tcPr>
          <w:p w14:paraId="7A53DB49" w14:textId="77777777" w:rsidR="00B257E9" w:rsidRPr="007929E5" w:rsidRDefault="00B257E9" w:rsidP="00B25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E108A35" w14:textId="1B7847EA" w:rsidR="00B257E9" w:rsidRPr="007929E5" w:rsidRDefault="00B257E9" w:rsidP="00B3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76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1</w:t>
            </w:r>
            <w:r w:rsidR="00942884" w:rsidRPr="007929E5"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11</w:t>
            </w:r>
            <w:r w:rsidRPr="007929E5"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,7</w:t>
            </w:r>
            <w:r w:rsidR="00942884" w:rsidRPr="007929E5"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71</w:t>
            </w:r>
          </w:p>
        </w:tc>
      </w:tr>
      <w:tr w:rsidR="00A744AA" w:rsidRPr="007929E5" w14:paraId="7BC9A7D8" w14:textId="77777777" w:rsidTr="00B31341">
        <w:tc>
          <w:tcPr>
            <w:tcW w:w="4140" w:type="dxa"/>
          </w:tcPr>
          <w:p w14:paraId="35A032C4" w14:textId="77777777" w:rsidR="00A744AA" w:rsidRPr="007929E5" w:rsidRDefault="00A744AA" w:rsidP="00A74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85"/>
              <w:jc w:val="both"/>
              <w:rPr>
                <w:rFonts w:asciiTheme="minorHAnsi" w:hAnsiTheme="minorHAnsi" w:cstheme="minorHAnsi"/>
                <w:color w:val="000000" w:themeColor="text1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color w:val="000000" w:themeColor="text1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4" w:type="dxa"/>
            <w:shd w:val="clear" w:color="auto" w:fill="auto"/>
          </w:tcPr>
          <w:p w14:paraId="5DC8685C" w14:textId="0F95DE9C" w:rsidR="00A744AA" w:rsidRPr="007929E5" w:rsidRDefault="00942884" w:rsidP="00A74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"/>
              <w:jc w:val="center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20.00</w:t>
            </w:r>
          </w:p>
        </w:tc>
        <w:tc>
          <w:tcPr>
            <w:tcW w:w="270" w:type="dxa"/>
            <w:shd w:val="clear" w:color="auto" w:fill="auto"/>
          </w:tcPr>
          <w:p w14:paraId="6C58857C" w14:textId="77777777" w:rsidR="00A744AA" w:rsidRPr="007929E5" w:rsidRDefault="00A744AA" w:rsidP="00A74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B05CDC0" w14:textId="6C297C75" w:rsidR="00A744AA" w:rsidRPr="007929E5" w:rsidRDefault="000D0267" w:rsidP="00A74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1</w:t>
            </w:r>
            <w:r w:rsidR="00A6077B" w:rsidRPr="007929E5"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5,049</w:t>
            </w:r>
          </w:p>
        </w:tc>
        <w:tc>
          <w:tcPr>
            <w:tcW w:w="270" w:type="dxa"/>
          </w:tcPr>
          <w:p w14:paraId="48B30136" w14:textId="77777777" w:rsidR="00A744AA" w:rsidRPr="007929E5" w:rsidRDefault="00A744AA" w:rsidP="00A74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4252E1" w14:textId="1835C3FF" w:rsidR="00A744AA" w:rsidRPr="007929E5" w:rsidRDefault="00A744AA" w:rsidP="00A74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"/>
              <w:jc w:val="center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20.00</w:t>
            </w:r>
          </w:p>
        </w:tc>
        <w:tc>
          <w:tcPr>
            <w:tcW w:w="180" w:type="dxa"/>
          </w:tcPr>
          <w:p w14:paraId="0972488D" w14:textId="77777777" w:rsidR="00A744AA" w:rsidRPr="007929E5" w:rsidRDefault="00A744AA" w:rsidP="00A74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055EF4A" w14:textId="2610EF18" w:rsidR="00A744AA" w:rsidRPr="007929E5" w:rsidRDefault="00A744AA" w:rsidP="00A74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76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2</w:t>
            </w:r>
            <w:r w:rsidR="00A6077B" w:rsidRPr="007929E5"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2</w:t>
            </w:r>
            <w:r w:rsidRPr="007929E5"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,</w:t>
            </w:r>
            <w:r w:rsidR="00A6077B" w:rsidRPr="007929E5"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355</w:t>
            </w:r>
          </w:p>
        </w:tc>
      </w:tr>
      <w:tr w:rsidR="00A744AA" w:rsidRPr="007929E5" w14:paraId="05CEFD73" w14:textId="77777777" w:rsidTr="00B31341">
        <w:tc>
          <w:tcPr>
            <w:tcW w:w="4140" w:type="dxa"/>
          </w:tcPr>
          <w:p w14:paraId="60CCAC84" w14:textId="176D2347" w:rsidR="00A744AA" w:rsidRPr="007929E5" w:rsidRDefault="00AD66B5" w:rsidP="00AD6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85"/>
              <w:jc w:val="both"/>
              <w:rPr>
                <w:rFonts w:asciiTheme="minorHAnsi" w:hAnsiTheme="minorHAnsi" w:cstheme="minorHAnsi"/>
                <w:color w:val="000000" w:themeColor="text1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hint="cs"/>
                <w:color w:val="000000" w:themeColor="text1"/>
                <w:sz w:val="30"/>
                <w:szCs w:val="30"/>
                <w:cs/>
              </w:rPr>
              <w:t>กำไรหรือขาดทุนจาก</w:t>
            </w:r>
            <w:r w:rsidR="00A744AA" w:rsidRPr="007929E5">
              <w:rPr>
                <w:rFonts w:asciiTheme="minorHAnsi" w:hAnsiTheme="minorHAnsi"/>
                <w:color w:val="000000" w:themeColor="text1"/>
                <w:sz w:val="30"/>
                <w:szCs w:val="30"/>
                <w:cs/>
              </w:rPr>
              <w:t>การตัดรายการระหว่างกัน</w:t>
            </w:r>
          </w:p>
        </w:tc>
        <w:tc>
          <w:tcPr>
            <w:tcW w:w="994" w:type="dxa"/>
            <w:shd w:val="clear" w:color="auto" w:fill="auto"/>
          </w:tcPr>
          <w:p w14:paraId="270334F2" w14:textId="77777777" w:rsidR="00A744AA" w:rsidRPr="007929E5" w:rsidRDefault="00A744AA" w:rsidP="00A74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"/>
              <w:jc w:val="center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112FE75" w14:textId="77777777" w:rsidR="00A744AA" w:rsidRPr="007929E5" w:rsidRDefault="00A744AA" w:rsidP="00A74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B8A07B" w14:textId="038F99BD" w:rsidR="00A744AA" w:rsidRPr="007929E5" w:rsidRDefault="000D0267" w:rsidP="00A74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29</w:t>
            </w:r>
            <w:r w:rsidR="00CE2771" w:rsidRPr="007929E5"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5F13739" w14:textId="77777777" w:rsidR="00A744AA" w:rsidRPr="007929E5" w:rsidRDefault="00A744AA" w:rsidP="00A74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05"/>
              </w:tabs>
              <w:spacing w:line="240" w:lineRule="auto"/>
              <w:ind w:right="163"/>
              <w:jc w:val="both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</w:tcPr>
          <w:p w14:paraId="61E04372" w14:textId="77777777" w:rsidR="00A744AA" w:rsidRPr="007929E5" w:rsidRDefault="00A744AA" w:rsidP="00A74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"/>
              <w:jc w:val="center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80" w:type="dxa"/>
          </w:tcPr>
          <w:p w14:paraId="73886007" w14:textId="77777777" w:rsidR="00A744AA" w:rsidRPr="007929E5" w:rsidRDefault="00A744AA" w:rsidP="00A74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1D8D0CC" w14:textId="0DCABED2" w:rsidR="00A744AA" w:rsidRPr="007929E5" w:rsidRDefault="00A744AA" w:rsidP="00A74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76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(66)</w:t>
            </w:r>
          </w:p>
        </w:tc>
      </w:tr>
      <w:tr w:rsidR="00A744AA" w:rsidRPr="007929E5" w14:paraId="16B95BFE" w14:textId="77777777" w:rsidTr="00B31341">
        <w:tc>
          <w:tcPr>
            <w:tcW w:w="4140" w:type="dxa"/>
          </w:tcPr>
          <w:p w14:paraId="70DDE85C" w14:textId="77777777" w:rsidR="00A744AA" w:rsidRPr="007929E5" w:rsidRDefault="00A744AA" w:rsidP="00A74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85"/>
              <w:jc w:val="both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color w:val="000000" w:themeColor="text1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0C280B7C" w14:textId="77777777" w:rsidR="00A744AA" w:rsidRPr="007929E5" w:rsidRDefault="00A744AA" w:rsidP="00A74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74D4379" w14:textId="77777777" w:rsidR="00A744AA" w:rsidRPr="007929E5" w:rsidRDefault="00A744AA" w:rsidP="00A74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227855" w14:textId="2FDCED09" w:rsidR="00A744AA" w:rsidRPr="007929E5" w:rsidRDefault="000D0267" w:rsidP="00A74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1,723</w:t>
            </w:r>
          </w:p>
        </w:tc>
        <w:tc>
          <w:tcPr>
            <w:tcW w:w="270" w:type="dxa"/>
            <w:vAlign w:val="bottom"/>
          </w:tcPr>
          <w:p w14:paraId="476F4CFD" w14:textId="77777777" w:rsidR="00A744AA" w:rsidRPr="007929E5" w:rsidRDefault="00A744AA" w:rsidP="00A74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ind w:right="162"/>
              <w:jc w:val="right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3E96645" w14:textId="77777777" w:rsidR="00A744AA" w:rsidRPr="007929E5" w:rsidRDefault="00A744AA" w:rsidP="00A74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C052F2B" w14:textId="77777777" w:rsidR="00A744AA" w:rsidRPr="007929E5" w:rsidRDefault="00A744AA" w:rsidP="00A74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DEF771C" w14:textId="4DC4F599" w:rsidR="00A744AA" w:rsidRPr="007929E5" w:rsidRDefault="00A744AA" w:rsidP="00A74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166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1,299</w:t>
            </w:r>
          </w:p>
        </w:tc>
      </w:tr>
      <w:tr w:rsidR="00A744AA" w:rsidRPr="007929E5" w14:paraId="13E5540E" w14:textId="77777777" w:rsidTr="00B31341">
        <w:tc>
          <w:tcPr>
            <w:tcW w:w="4140" w:type="dxa"/>
          </w:tcPr>
          <w:p w14:paraId="600AEBA0" w14:textId="33C45631" w:rsidR="00A744AA" w:rsidRPr="007929E5" w:rsidRDefault="00A744AA" w:rsidP="00A74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85"/>
              <w:jc w:val="both"/>
              <w:rPr>
                <w:rFonts w:asciiTheme="minorHAnsi" w:hAnsiTheme="minorHAnsi"/>
                <w:color w:val="000000" w:themeColor="text1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hint="cs"/>
                <w:color w:val="000000" w:themeColor="text1"/>
                <w:sz w:val="30"/>
                <w:szCs w:val="30"/>
                <w:cs/>
              </w:rPr>
              <w:t>รายจ่ายที่มีสิทธิหักได้เพิ่ม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1DFE367D" w14:textId="77777777" w:rsidR="00A744AA" w:rsidRPr="007929E5" w:rsidRDefault="00A744AA" w:rsidP="00A74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C7D1953" w14:textId="77777777" w:rsidR="00A744AA" w:rsidRPr="007929E5" w:rsidRDefault="00A744AA" w:rsidP="00A74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6415CAC" w14:textId="1D54F2D7" w:rsidR="00A744AA" w:rsidRPr="007929E5" w:rsidRDefault="000D0267" w:rsidP="00A74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(16)</w:t>
            </w:r>
          </w:p>
        </w:tc>
        <w:tc>
          <w:tcPr>
            <w:tcW w:w="270" w:type="dxa"/>
            <w:vAlign w:val="bottom"/>
          </w:tcPr>
          <w:p w14:paraId="348CEBF5" w14:textId="77777777" w:rsidR="00A744AA" w:rsidRPr="007929E5" w:rsidRDefault="00A744AA" w:rsidP="00A74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ind w:right="162"/>
              <w:jc w:val="right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D44D5B2" w14:textId="77777777" w:rsidR="00A744AA" w:rsidRPr="007929E5" w:rsidRDefault="00A744AA" w:rsidP="00A74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4C6D046" w14:textId="77777777" w:rsidR="00A744AA" w:rsidRPr="007929E5" w:rsidRDefault="00A744AA" w:rsidP="00A74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A30F9A1" w14:textId="0AD26169" w:rsidR="00A744AA" w:rsidRPr="007929E5" w:rsidRDefault="00A744AA" w:rsidP="00A74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436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  <w:r w:rsidRPr="007929E5">
              <w:rPr>
                <w:rFonts w:asciiTheme="minorHAnsi" w:hAnsiTheme="minorHAnsi"/>
                <w:color w:val="000000" w:themeColor="text1"/>
                <w:sz w:val="30"/>
                <w:szCs w:val="30"/>
                <w:cs/>
              </w:rPr>
              <w:t>(1</w:t>
            </w:r>
            <w:r w:rsidRPr="007929E5"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,</w:t>
            </w:r>
            <w:r w:rsidRPr="007929E5">
              <w:rPr>
                <w:rFonts w:asciiTheme="minorHAnsi" w:hAnsiTheme="minorHAnsi"/>
                <w:color w:val="000000" w:themeColor="text1"/>
                <w:sz w:val="30"/>
                <w:szCs w:val="30"/>
                <w:cs/>
              </w:rPr>
              <w:t>405)</w:t>
            </w:r>
          </w:p>
        </w:tc>
      </w:tr>
      <w:tr w:rsidR="00A744AA" w:rsidRPr="007929E5" w14:paraId="24F5AB03" w14:textId="77777777" w:rsidTr="00B31341">
        <w:tc>
          <w:tcPr>
            <w:tcW w:w="4140" w:type="dxa"/>
          </w:tcPr>
          <w:p w14:paraId="28F5BC4B" w14:textId="77777777" w:rsidR="00A744AA" w:rsidRPr="007929E5" w:rsidRDefault="00724598" w:rsidP="00A74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85"/>
              <w:jc w:val="both"/>
              <w:rPr>
                <w:rFonts w:asciiTheme="minorHAnsi" w:hAnsiTheme="minorHAnsi"/>
                <w:color w:val="000000" w:themeColor="text1"/>
                <w:sz w:val="30"/>
                <w:szCs w:val="30"/>
              </w:rPr>
            </w:pPr>
            <w:r w:rsidRPr="007929E5">
              <w:rPr>
                <w:rFonts w:asciiTheme="minorHAnsi" w:hAnsiTheme="minorHAnsi" w:hint="cs"/>
                <w:color w:val="000000" w:themeColor="text1"/>
                <w:sz w:val="30"/>
                <w:szCs w:val="30"/>
                <w:cs/>
              </w:rPr>
              <w:t>สินทรัพย์ภาษีเงินได้ที่คาดว่าจะไม่ได้ใช้</w:t>
            </w:r>
          </w:p>
          <w:p w14:paraId="5FD66A43" w14:textId="67586A61" w:rsidR="00724598" w:rsidRPr="007929E5" w:rsidRDefault="00724598" w:rsidP="00A74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85"/>
              <w:jc w:val="both"/>
              <w:rPr>
                <w:rFonts w:asciiTheme="minorHAnsi" w:hAnsiTheme="minorHAnsi" w:cstheme="minorHAnsi"/>
                <w:color w:val="000000" w:themeColor="text1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hint="cs"/>
                <w:color w:val="000000" w:themeColor="text1"/>
                <w:sz w:val="30"/>
                <w:szCs w:val="30"/>
                <w:cs/>
              </w:rPr>
              <w:t xml:space="preserve">   ประโยชน์ทางภาษี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3FB769A0" w14:textId="77777777" w:rsidR="00A744AA" w:rsidRPr="007929E5" w:rsidRDefault="00A744AA" w:rsidP="00A74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A5BFE6E" w14:textId="77777777" w:rsidR="00A744AA" w:rsidRPr="007929E5" w:rsidRDefault="00A744AA" w:rsidP="00A74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3CC3F6" w14:textId="5AA11A8F" w:rsidR="00A744AA" w:rsidRPr="007929E5" w:rsidRDefault="000D0267" w:rsidP="00A74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390</w:t>
            </w:r>
          </w:p>
        </w:tc>
        <w:tc>
          <w:tcPr>
            <w:tcW w:w="270" w:type="dxa"/>
            <w:vAlign w:val="bottom"/>
          </w:tcPr>
          <w:p w14:paraId="543693E6" w14:textId="77777777" w:rsidR="00A744AA" w:rsidRPr="007929E5" w:rsidRDefault="00A744AA" w:rsidP="00A74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ind w:right="162"/>
              <w:jc w:val="right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CD4CF19" w14:textId="77777777" w:rsidR="00A744AA" w:rsidRPr="007929E5" w:rsidRDefault="00A744AA" w:rsidP="00A74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B19C52E" w14:textId="77777777" w:rsidR="00A744AA" w:rsidRPr="007929E5" w:rsidRDefault="00A744AA" w:rsidP="00A74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6AE3A0C" w14:textId="5B59B178" w:rsidR="00A744AA" w:rsidRPr="007929E5" w:rsidRDefault="00A744AA" w:rsidP="00A74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346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4,579</w:t>
            </w:r>
          </w:p>
        </w:tc>
      </w:tr>
      <w:tr w:rsidR="00A744AA" w:rsidRPr="007929E5" w14:paraId="5EE0BA0F" w14:textId="77777777" w:rsidTr="00B31341">
        <w:tc>
          <w:tcPr>
            <w:tcW w:w="4140" w:type="dxa"/>
          </w:tcPr>
          <w:p w14:paraId="7FAE64F5" w14:textId="77777777" w:rsidR="00A744AA" w:rsidRPr="007929E5" w:rsidRDefault="00A744AA" w:rsidP="00A74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85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640729" w14:textId="374DBDF0" w:rsidR="00A744AA" w:rsidRPr="007929E5" w:rsidRDefault="00D47750" w:rsidP="00A74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  <w:t>2</w:t>
            </w:r>
            <w:r w:rsidR="00CE2771" w:rsidRPr="007929E5"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  <w:t>3</w:t>
            </w:r>
            <w:r w:rsidRPr="007929E5"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  <w:t>.</w:t>
            </w:r>
            <w:r w:rsidR="00CE2771" w:rsidRPr="007929E5"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14:paraId="787388FB" w14:textId="77777777" w:rsidR="00A744AA" w:rsidRPr="007929E5" w:rsidRDefault="00A744AA" w:rsidP="00A74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5B0444" w14:textId="571A7FB6" w:rsidR="00A744AA" w:rsidRPr="007929E5" w:rsidRDefault="00D47750" w:rsidP="00A74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  <w:t>17,</w:t>
            </w:r>
            <w:r w:rsidR="00B43ABA" w:rsidRPr="007929E5"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  <w:t>438</w:t>
            </w:r>
          </w:p>
        </w:tc>
        <w:tc>
          <w:tcPr>
            <w:tcW w:w="270" w:type="dxa"/>
          </w:tcPr>
          <w:p w14:paraId="55BF5A93" w14:textId="77777777" w:rsidR="00A744AA" w:rsidRPr="007929E5" w:rsidRDefault="00A744AA" w:rsidP="00A74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ind w:right="256"/>
              <w:jc w:val="right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902AA3F" w14:textId="63AE0B93" w:rsidR="00A744AA" w:rsidRPr="007929E5" w:rsidRDefault="00A744AA" w:rsidP="00A74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  <w:t>2</w:t>
            </w:r>
            <w:r w:rsidR="00A6077B" w:rsidRPr="007929E5"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  <w:t>3.94</w:t>
            </w:r>
          </w:p>
        </w:tc>
        <w:tc>
          <w:tcPr>
            <w:tcW w:w="180" w:type="dxa"/>
          </w:tcPr>
          <w:p w14:paraId="6649FB7D" w14:textId="77777777" w:rsidR="00A744AA" w:rsidRPr="007929E5" w:rsidRDefault="00A744AA" w:rsidP="00A74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F41EAFD" w14:textId="34E6E88F" w:rsidR="00A744AA" w:rsidRPr="007929E5" w:rsidRDefault="00A6077B" w:rsidP="00A74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76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  <w:t>26,762</w:t>
            </w:r>
          </w:p>
        </w:tc>
      </w:tr>
    </w:tbl>
    <w:p w14:paraId="6E4EBC98" w14:textId="77777777" w:rsidR="00547356" w:rsidRPr="007929E5" w:rsidRDefault="00547356" w:rsidP="001E4C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HAnsi" w:hAnsiTheme="minorHAnsi" w:cstheme="minorHAnsi"/>
          <w:color w:val="0000FF"/>
          <w:sz w:val="30"/>
          <w:szCs w:val="30"/>
          <w:cs/>
        </w:rPr>
      </w:pPr>
    </w:p>
    <w:tbl>
      <w:tblPr>
        <w:tblW w:w="9181" w:type="dxa"/>
        <w:tblInd w:w="45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4140"/>
        <w:gridCol w:w="990"/>
        <w:gridCol w:w="270"/>
        <w:gridCol w:w="1170"/>
        <w:gridCol w:w="270"/>
        <w:gridCol w:w="990"/>
        <w:gridCol w:w="180"/>
        <w:gridCol w:w="1171"/>
      </w:tblGrid>
      <w:tr w:rsidR="00E37D16" w:rsidRPr="007929E5" w14:paraId="1365A2C2" w14:textId="77777777" w:rsidTr="00B31341">
        <w:tc>
          <w:tcPr>
            <w:tcW w:w="4140" w:type="dxa"/>
          </w:tcPr>
          <w:p w14:paraId="5DA609AE" w14:textId="598DF84B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6"/>
              <w:jc w:val="thaiDistribute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041" w:type="dxa"/>
            <w:gridSpan w:val="7"/>
          </w:tcPr>
          <w:p w14:paraId="45CE38CB" w14:textId="77777777" w:rsidR="00E37D16" w:rsidRPr="007929E5" w:rsidRDefault="00E37D16" w:rsidP="00E37D16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37D16" w:rsidRPr="007929E5" w14:paraId="27AD096B" w14:textId="77777777" w:rsidTr="00B31341">
        <w:tc>
          <w:tcPr>
            <w:tcW w:w="4140" w:type="dxa"/>
          </w:tcPr>
          <w:p w14:paraId="3D21AC3E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6"/>
              <w:jc w:val="both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4FD9901A" w14:textId="10845B8C" w:rsidR="00E37D16" w:rsidRPr="007929E5" w:rsidRDefault="00E37D16" w:rsidP="00E37D16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687A1D85" w14:textId="77777777" w:rsidR="00E37D16" w:rsidRPr="007929E5" w:rsidRDefault="00E37D16" w:rsidP="00E37D16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</w:p>
        </w:tc>
        <w:tc>
          <w:tcPr>
            <w:tcW w:w="2341" w:type="dxa"/>
            <w:gridSpan w:val="3"/>
          </w:tcPr>
          <w:p w14:paraId="2FCB5C9F" w14:textId="0C1EA894" w:rsidR="00E37D16" w:rsidRPr="007929E5" w:rsidRDefault="00E37D16" w:rsidP="00E37D16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25</w:t>
            </w:r>
            <w:r w:rsidRPr="007929E5">
              <w:rPr>
                <w:rFonts w:asciiTheme="minorHAnsi" w:hAnsiTheme="minorHAnsi" w:cstheme="minorHAnsi"/>
                <w:sz w:val="30"/>
                <w:szCs w:val="30"/>
                <w:cs/>
                <w:lang w:val="en-US" w:bidi="th-TH"/>
              </w:rPr>
              <w:t>6</w:t>
            </w:r>
            <w:r w:rsidRPr="007929E5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</w:t>
            </w:r>
          </w:p>
        </w:tc>
      </w:tr>
      <w:tr w:rsidR="00E37D16" w:rsidRPr="007929E5" w14:paraId="68F1BA9D" w14:textId="77777777" w:rsidTr="00B31341">
        <w:tc>
          <w:tcPr>
            <w:tcW w:w="4140" w:type="dxa"/>
          </w:tcPr>
          <w:p w14:paraId="344F168D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9210067" w14:textId="77777777" w:rsidR="00E37D16" w:rsidRPr="007929E5" w:rsidRDefault="00E37D16" w:rsidP="00E37D16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inorHAnsi" w:hAnsiTheme="minorHAnsi" w:cstheme="minorHAnsi"/>
                <w:sz w:val="30"/>
                <w:szCs w:val="30"/>
                <w:cs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  <w:lang w:val="en-US" w:bidi="th-TH"/>
              </w:rPr>
              <w:t>อัตราภาษี</w:t>
            </w:r>
          </w:p>
        </w:tc>
        <w:tc>
          <w:tcPr>
            <w:tcW w:w="270" w:type="dxa"/>
          </w:tcPr>
          <w:p w14:paraId="62195FCF" w14:textId="77777777" w:rsidR="00E37D16" w:rsidRPr="007929E5" w:rsidRDefault="00E37D16" w:rsidP="00E37D16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27D73BA" w14:textId="77777777" w:rsidR="00E37D16" w:rsidRPr="007929E5" w:rsidRDefault="00E37D16" w:rsidP="00E37D16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1CD4CC9" w14:textId="77777777" w:rsidR="00E37D16" w:rsidRPr="007929E5" w:rsidRDefault="00E37D16" w:rsidP="00E37D16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5C0786EC" w14:textId="77777777" w:rsidR="00E37D16" w:rsidRPr="007929E5" w:rsidRDefault="00E37D16" w:rsidP="00E37D16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inorHAnsi" w:hAnsiTheme="minorHAnsi" w:cstheme="minorHAnsi"/>
                <w:sz w:val="30"/>
                <w:szCs w:val="30"/>
                <w:cs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  <w:lang w:val="en-US" w:bidi="th-TH"/>
              </w:rPr>
              <w:t>อัตราภาษี</w:t>
            </w:r>
          </w:p>
        </w:tc>
        <w:tc>
          <w:tcPr>
            <w:tcW w:w="180" w:type="dxa"/>
          </w:tcPr>
          <w:p w14:paraId="27CFFCA7" w14:textId="77777777" w:rsidR="00E37D16" w:rsidRPr="007929E5" w:rsidRDefault="00E37D16" w:rsidP="00E37D16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</w:tcPr>
          <w:p w14:paraId="711C623D" w14:textId="77777777" w:rsidR="00E37D16" w:rsidRPr="007929E5" w:rsidRDefault="00E37D16" w:rsidP="00E37D16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</w:p>
        </w:tc>
      </w:tr>
      <w:tr w:rsidR="00E37D16" w:rsidRPr="007929E5" w14:paraId="26F03035" w14:textId="77777777" w:rsidTr="00B31341">
        <w:tc>
          <w:tcPr>
            <w:tcW w:w="4140" w:type="dxa"/>
          </w:tcPr>
          <w:p w14:paraId="1C910E00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3D2DE3C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  <w:t>(</w:t>
            </w:r>
            <w:r w:rsidRPr="007929E5"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</w:rPr>
              <w:t>ร้อยละ)</w:t>
            </w:r>
          </w:p>
        </w:tc>
        <w:tc>
          <w:tcPr>
            <w:tcW w:w="270" w:type="dxa"/>
          </w:tcPr>
          <w:p w14:paraId="4BA45B2B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4A6360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  <w:t>(</w:t>
            </w:r>
            <w:r w:rsidRPr="007929E5"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270" w:type="dxa"/>
          </w:tcPr>
          <w:p w14:paraId="6FD34326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6C3EA97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  <w:t>(</w:t>
            </w:r>
            <w:r w:rsidRPr="007929E5"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</w:rPr>
              <w:t>ร้อยละ)</w:t>
            </w:r>
          </w:p>
        </w:tc>
        <w:tc>
          <w:tcPr>
            <w:tcW w:w="180" w:type="dxa"/>
          </w:tcPr>
          <w:p w14:paraId="750B57FA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F3B09B4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  <w:t>(</w:t>
            </w:r>
            <w:r w:rsidRPr="007929E5"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37D16" w:rsidRPr="007929E5" w14:paraId="72DE7585" w14:textId="77777777" w:rsidTr="00B31341">
        <w:tc>
          <w:tcPr>
            <w:tcW w:w="4140" w:type="dxa"/>
          </w:tcPr>
          <w:p w14:paraId="677637B8" w14:textId="5610338A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85"/>
              <w:jc w:val="both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990" w:type="dxa"/>
          </w:tcPr>
          <w:p w14:paraId="3D447F36" w14:textId="5D518616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D10DA4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inorHAnsi" w:hAnsiTheme="minorHAnsi" w:cstheme="minorHAnsi"/>
                <w:b/>
                <w:bCs/>
                <w:color w:val="0070C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A0509F1" w14:textId="078A644B" w:rsidR="00E37D16" w:rsidRPr="007929E5" w:rsidRDefault="00942884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79,949</w:t>
            </w:r>
          </w:p>
        </w:tc>
        <w:tc>
          <w:tcPr>
            <w:tcW w:w="270" w:type="dxa"/>
          </w:tcPr>
          <w:p w14:paraId="2E5B59B0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8C8796" w14:textId="45E9D3CB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"/>
              <w:jc w:val="center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80" w:type="dxa"/>
          </w:tcPr>
          <w:p w14:paraId="073A4662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61AADC9E" w14:textId="3EF734B8" w:rsidR="00E37D16" w:rsidRPr="007929E5" w:rsidRDefault="00A6077B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135,369</w:t>
            </w:r>
          </w:p>
        </w:tc>
      </w:tr>
      <w:tr w:rsidR="00E37D16" w:rsidRPr="007929E5" w14:paraId="5F2894E8" w14:textId="77777777" w:rsidTr="00B31341">
        <w:tc>
          <w:tcPr>
            <w:tcW w:w="4140" w:type="dxa"/>
          </w:tcPr>
          <w:p w14:paraId="5B4F68D9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85"/>
              <w:jc w:val="both"/>
              <w:rPr>
                <w:rFonts w:asciiTheme="minorHAnsi" w:hAnsiTheme="minorHAnsi" w:cstheme="minorHAnsi"/>
                <w:color w:val="000000" w:themeColor="text1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color w:val="000000" w:themeColor="text1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</w:tcPr>
          <w:p w14:paraId="10763EA7" w14:textId="0BE323FE" w:rsidR="00E37D16" w:rsidRPr="007929E5" w:rsidRDefault="00C34A8B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"/>
              <w:jc w:val="center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20.00</w:t>
            </w:r>
          </w:p>
        </w:tc>
        <w:tc>
          <w:tcPr>
            <w:tcW w:w="270" w:type="dxa"/>
          </w:tcPr>
          <w:p w14:paraId="234E3CC6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B7E42F0" w14:textId="3545FCF3" w:rsidR="00E37D16" w:rsidRPr="007929E5" w:rsidRDefault="00942884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1</w:t>
            </w:r>
            <w:r w:rsidR="00B95C3F" w:rsidRPr="007929E5"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5</w:t>
            </w:r>
            <w:r w:rsidRPr="007929E5"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,</w:t>
            </w:r>
            <w:r w:rsidR="00B95C3F" w:rsidRPr="007929E5"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990</w:t>
            </w:r>
          </w:p>
        </w:tc>
        <w:tc>
          <w:tcPr>
            <w:tcW w:w="270" w:type="dxa"/>
          </w:tcPr>
          <w:p w14:paraId="05DA9DD9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</w:tcPr>
          <w:p w14:paraId="2EE64B33" w14:textId="6A97356F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"/>
              <w:jc w:val="center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20.00</w:t>
            </w:r>
          </w:p>
        </w:tc>
        <w:tc>
          <w:tcPr>
            <w:tcW w:w="180" w:type="dxa"/>
          </w:tcPr>
          <w:p w14:paraId="53DFB44D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vAlign w:val="bottom"/>
          </w:tcPr>
          <w:p w14:paraId="4814C078" w14:textId="4B2C081A" w:rsidR="00E37D16" w:rsidRPr="007929E5" w:rsidRDefault="00A6077B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27,074</w:t>
            </w:r>
          </w:p>
        </w:tc>
      </w:tr>
      <w:tr w:rsidR="00E37D16" w:rsidRPr="007929E5" w14:paraId="78AB9C8B" w14:textId="77777777" w:rsidTr="00B31341">
        <w:tc>
          <w:tcPr>
            <w:tcW w:w="4140" w:type="dxa"/>
          </w:tcPr>
          <w:p w14:paraId="32E575E7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85"/>
              <w:jc w:val="both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color w:val="000000" w:themeColor="text1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vAlign w:val="bottom"/>
          </w:tcPr>
          <w:p w14:paraId="27E8EECB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E1DAD5A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39013BC" w14:textId="3E8EBD50" w:rsidR="00E37D16" w:rsidRPr="007929E5" w:rsidRDefault="00B95C3F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1,612</w:t>
            </w:r>
          </w:p>
        </w:tc>
        <w:tc>
          <w:tcPr>
            <w:tcW w:w="270" w:type="dxa"/>
            <w:vAlign w:val="bottom"/>
          </w:tcPr>
          <w:p w14:paraId="0951FC6D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ind w:right="162"/>
              <w:jc w:val="right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94D8F02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F73F60D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3EB31EA6" w14:textId="5747260A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1,150</w:t>
            </w:r>
          </w:p>
        </w:tc>
      </w:tr>
      <w:tr w:rsidR="00E37D16" w:rsidRPr="007929E5" w14:paraId="184181C5" w14:textId="77777777" w:rsidTr="00B31341">
        <w:tc>
          <w:tcPr>
            <w:tcW w:w="4140" w:type="dxa"/>
          </w:tcPr>
          <w:p w14:paraId="6AA18352" w14:textId="0E2B69B9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85"/>
              <w:jc w:val="both"/>
              <w:rPr>
                <w:rFonts w:asciiTheme="minorHAnsi" w:hAnsiTheme="minorHAnsi" w:cstheme="minorHAnsi"/>
                <w:color w:val="000000" w:themeColor="text1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hint="cs"/>
                <w:color w:val="000000" w:themeColor="text1"/>
                <w:sz w:val="30"/>
                <w:szCs w:val="30"/>
                <w:cs/>
              </w:rPr>
              <w:t>รายจ่ายที่มีสิทธิหักได้เพิ่ม</w:t>
            </w:r>
          </w:p>
        </w:tc>
        <w:tc>
          <w:tcPr>
            <w:tcW w:w="990" w:type="dxa"/>
            <w:vAlign w:val="bottom"/>
          </w:tcPr>
          <w:p w14:paraId="5137C052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2D9FA54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F6561F9" w14:textId="27019FAF" w:rsidR="00E37D16" w:rsidRPr="007929E5" w:rsidRDefault="00B95C3F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(16)</w:t>
            </w:r>
          </w:p>
        </w:tc>
        <w:tc>
          <w:tcPr>
            <w:tcW w:w="270" w:type="dxa"/>
            <w:vAlign w:val="bottom"/>
          </w:tcPr>
          <w:p w14:paraId="4F6C7828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ind w:right="162"/>
              <w:jc w:val="right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F4A6330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3CBD4F2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2DB51DB5" w14:textId="778D491A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  <w:r w:rsidRPr="007929E5">
              <w:rPr>
                <w:rFonts w:asciiTheme="minorHAnsi" w:hAnsiTheme="minorHAnsi"/>
                <w:color w:val="000000" w:themeColor="text1"/>
                <w:sz w:val="30"/>
                <w:szCs w:val="30"/>
                <w:cs/>
              </w:rPr>
              <w:t>(1</w:t>
            </w:r>
            <w:r w:rsidRPr="007929E5"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,</w:t>
            </w:r>
            <w:r w:rsidRPr="007929E5">
              <w:rPr>
                <w:rFonts w:asciiTheme="minorHAnsi" w:hAnsiTheme="minorHAnsi"/>
                <w:color w:val="000000" w:themeColor="text1"/>
                <w:sz w:val="30"/>
                <w:szCs w:val="30"/>
                <w:cs/>
              </w:rPr>
              <w:t>405)</w:t>
            </w:r>
          </w:p>
        </w:tc>
      </w:tr>
      <w:tr w:rsidR="00E37D16" w:rsidRPr="007929E5" w14:paraId="6FCC99DF" w14:textId="77777777" w:rsidTr="00B31341">
        <w:tc>
          <w:tcPr>
            <w:tcW w:w="4140" w:type="dxa"/>
          </w:tcPr>
          <w:p w14:paraId="759609C3" w14:textId="77777777" w:rsidR="00724598" w:rsidRPr="007929E5" w:rsidRDefault="00724598" w:rsidP="0072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85"/>
              <w:jc w:val="both"/>
              <w:rPr>
                <w:rFonts w:asciiTheme="minorHAnsi" w:hAnsiTheme="minorHAnsi"/>
                <w:color w:val="000000" w:themeColor="text1"/>
                <w:sz w:val="30"/>
                <w:szCs w:val="30"/>
              </w:rPr>
            </w:pPr>
            <w:r w:rsidRPr="007929E5">
              <w:rPr>
                <w:rFonts w:asciiTheme="minorHAnsi" w:hAnsiTheme="minorHAnsi" w:hint="cs"/>
                <w:color w:val="000000" w:themeColor="text1"/>
                <w:sz w:val="30"/>
                <w:szCs w:val="30"/>
                <w:cs/>
              </w:rPr>
              <w:t>สินทรัพย์ภาษีเงินได้ที่คาดว่าจะไม่ได้ใช้</w:t>
            </w:r>
          </w:p>
          <w:p w14:paraId="690FC16B" w14:textId="18017E6B" w:rsidR="00E37D16" w:rsidRPr="007929E5" w:rsidRDefault="00724598" w:rsidP="0072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85"/>
              <w:jc w:val="both"/>
              <w:rPr>
                <w:rFonts w:asciiTheme="minorHAnsi" w:hAnsiTheme="minorHAnsi"/>
                <w:color w:val="000000" w:themeColor="text1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hint="cs"/>
                <w:color w:val="000000" w:themeColor="text1"/>
                <w:sz w:val="30"/>
                <w:szCs w:val="30"/>
                <w:cs/>
              </w:rPr>
              <w:t xml:space="preserve">   ประโยชน์ทางภาษี</w:t>
            </w:r>
          </w:p>
        </w:tc>
        <w:tc>
          <w:tcPr>
            <w:tcW w:w="990" w:type="dxa"/>
            <w:vAlign w:val="bottom"/>
          </w:tcPr>
          <w:p w14:paraId="1C7C1657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F71D3BB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D49BC1" w14:textId="0457D42B" w:rsidR="00E37D16" w:rsidRPr="007929E5" w:rsidRDefault="00B95C3F" w:rsidP="00B95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Theme="minorHAnsi" w:hAnsiTheme="minorHAnsi"/>
                <w:color w:val="000000" w:themeColor="text1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3680763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ind w:right="162"/>
              <w:jc w:val="right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8F05DB8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8484651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47BE6F9C" w14:textId="1451288B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4,579</w:t>
            </w:r>
          </w:p>
        </w:tc>
      </w:tr>
      <w:tr w:rsidR="00E37D16" w:rsidRPr="007929E5" w14:paraId="02A0AD03" w14:textId="77777777" w:rsidTr="00B31341">
        <w:tc>
          <w:tcPr>
            <w:tcW w:w="4140" w:type="dxa"/>
          </w:tcPr>
          <w:p w14:paraId="1737F6ED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85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9089FC3" w14:textId="1EF33DD7" w:rsidR="00E37D16" w:rsidRPr="007929E5" w:rsidRDefault="0028160F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  <w:t>22.00</w:t>
            </w:r>
          </w:p>
        </w:tc>
        <w:tc>
          <w:tcPr>
            <w:tcW w:w="270" w:type="dxa"/>
          </w:tcPr>
          <w:p w14:paraId="3AE5E87D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114C56D" w14:textId="674093F6" w:rsidR="00E37D16" w:rsidRPr="007929E5" w:rsidRDefault="00B95C3F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  <w:t>17,586</w:t>
            </w:r>
          </w:p>
        </w:tc>
        <w:tc>
          <w:tcPr>
            <w:tcW w:w="270" w:type="dxa"/>
          </w:tcPr>
          <w:p w14:paraId="34E69B0C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ind w:right="256"/>
              <w:jc w:val="right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DD6FAE5" w14:textId="702F636A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  <w:t>2</w:t>
            </w:r>
            <w:r w:rsidR="00A6077B" w:rsidRPr="007929E5"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  <w:t>3.19</w:t>
            </w:r>
          </w:p>
        </w:tc>
        <w:tc>
          <w:tcPr>
            <w:tcW w:w="180" w:type="dxa"/>
          </w:tcPr>
          <w:p w14:paraId="0B63ED60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7"/>
              </w:tabs>
              <w:spacing w:line="240" w:lineRule="auto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1396289C" w14:textId="19A7C4BF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  <w:t>3</w:t>
            </w:r>
            <w:r w:rsidR="00A6077B" w:rsidRPr="007929E5"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</w:rPr>
              <w:t>1,398</w:t>
            </w:r>
          </w:p>
        </w:tc>
      </w:tr>
    </w:tbl>
    <w:p w14:paraId="6919F260" w14:textId="748B0909" w:rsidR="007E7995" w:rsidRPr="007929E5" w:rsidRDefault="007E7995" w:rsidP="00FB665C">
      <w:pPr>
        <w:pStyle w:val="BodyText2"/>
        <w:ind w:left="540"/>
        <w:rPr>
          <w:rFonts w:asciiTheme="minorHAnsi" w:hAnsiTheme="minorHAnsi" w:cstheme="minorHAnsi"/>
          <w:b/>
          <w:bCs/>
        </w:rPr>
      </w:pPr>
    </w:p>
    <w:p w14:paraId="6CD5FC58" w14:textId="77777777" w:rsidR="00D01B0D" w:rsidRPr="007929E5" w:rsidRDefault="00D01B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en-GB"/>
        </w:rPr>
      </w:pPr>
      <w:r w:rsidRPr="007929E5">
        <w:rPr>
          <w:rFonts w:ascii="Angsana New" w:hAnsi="Angsana New"/>
          <w:b/>
          <w:bCs/>
          <w:sz w:val="30"/>
          <w:szCs w:val="30"/>
          <w:cs/>
        </w:rPr>
        <w:br w:type="page"/>
      </w:r>
    </w:p>
    <w:tbl>
      <w:tblPr>
        <w:tblW w:w="92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080"/>
        <w:gridCol w:w="270"/>
        <w:gridCol w:w="1188"/>
        <w:gridCol w:w="270"/>
        <w:gridCol w:w="1160"/>
      </w:tblGrid>
      <w:tr w:rsidR="00A81C2B" w:rsidRPr="007929E5" w14:paraId="5AC9B204" w14:textId="77777777" w:rsidTr="00D01B0D">
        <w:tc>
          <w:tcPr>
            <w:tcW w:w="3870" w:type="dxa"/>
          </w:tcPr>
          <w:p w14:paraId="33A5FC29" w14:textId="77777777" w:rsidR="00A81C2B" w:rsidRPr="007929E5" w:rsidRDefault="00A81C2B" w:rsidP="009F3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5408" w:type="dxa"/>
            <w:gridSpan w:val="7"/>
          </w:tcPr>
          <w:p w14:paraId="01C76DBE" w14:textId="77777777" w:rsidR="00A81C2B" w:rsidRPr="007929E5" w:rsidRDefault="00A81C2B" w:rsidP="009F3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HAnsi" w:hAnsiTheme="minorHAnsi" w:cstheme="minorHAnsi"/>
                <w:bCs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81C2B" w:rsidRPr="007929E5" w14:paraId="40DCE6F3" w14:textId="77777777" w:rsidTr="00D01B0D">
        <w:tc>
          <w:tcPr>
            <w:tcW w:w="3870" w:type="dxa"/>
          </w:tcPr>
          <w:p w14:paraId="06BF32CD" w14:textId="2EBEB12F" w:rsidR="00A81C2B" w:rsidRPr="007929E5" w:rsidRDefault="00D01B0D" w:rsidP="009F3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520" w:type="dxa"/>
            <w:gridSpan w:val="3"/>
          </w:tcPr>
          <w:p w14:paraId="700CA9CD" w14:textId="77777777" w:rsidR="00A81C2B" w:rsidRPr="007929E5" w:rsidRDefault="00A81C2B" w:rsidP="009F3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30DB1AAE" w14:textId="77777777" w:rsidR="00A81C2B" w:rsidRPr="007929E5" w:rsidRDefault="00A81C2B" w:rsidP="009F3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2618" w:type="dxa"/>
            <w:gridSpan w:val="3"/>
          </w:tcPr>
          <w:p w14:paraId="609B4CC4" w14:textId="77777777" w:rsidR="00A81C2B" w:rsidRPr="007929E5" w:rsidRDefault="00A81C2B" w:rsidP="009F3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D01B0D" w:rsidRPr="007929E5" w14:paraId="555DC8AB" w14:textId="77777777" w:rsidTr="00D01B0D">
        <w:tc>
          <w:tcPr>
            <w:tcW w:w="3870" w:type="dxa"/>
          </w:tcPr>
          <w:p w14:paraId="7594D9C2" w14:textId="3FE4B453" w:rsidR="00D01B0D" w:rsidRPr="007929E5" w:rsidRDefault="00D01B0D" w:rsidP="00D0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inorHAnsi" w:hAnsiTheme="minorHAnsi" w:cstheme="minorHAnsi"/>
                <w:b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7929E5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7929E5">
              <w:rPr>
                <w:rFonts w:asciiTheme="minorHAnsi" w:hAnsiTheme="minorHAnsi" w:cstheme="minorHAns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vAlign w:val="center"/>
          </w:tcPr>
          <w:p w14:paraId="6A72CD60" w14:textId="77777777" w:rsidR="00D01B0D" w:rsidRPr="007929E5" w:rsidRDefault="00D01B0D" w:rsidP="00D0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center"/>
          </w:tcPr>
          <w:p w14:paraId="513DDD47" w14:textId="77777777" w:rsidR="00D01B0D" w:rsidRPr="007929E5" w:rsidRDefault="00D01B0D" w:rsidP="00D0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D5EBADE" w14:textId="77777777" w:rsidR="00D01B0D" w:rsidRPr="007929E5" w:rsidRDefault="00D01B0D" w:rsidP="00D0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4633BAD4" w14:textId="77777777" w:rsidR="00D01B0D" w:rsidRPr="007929E5" w:rsidRDefault="00D01B0D" w:rsidP="00D0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88" w:type="dxa"/>
            <w:vAlign w:val="center"/>
          </w:tcPr>
          <w:p w14:paraId="49932B3C" w14:textId="77777777" w:rsidR="00D01B0D" w:rsidRPr="007929E5" w:rsidRDefault="00D01B0D" w:rsidP="00D0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1"/>
              </w:tabs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center"/>
          </w:tcPr>
          <w:p w14:paraId="2DEE7CEE" w14:textId="77777777" w:rsidR="00D01B0D" w:rsidRPr="007929E5" w:rsidRDefault="00D01B0D" w:rsidP="00D0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60" w:type="dxa"/>
            <w:vAlign w:val="center"/>
          </w:tcPr>
          <w:p w14:paraId="313B9206" w14:textId="77777777" w:rsidR="00D01B0D" w:rsidRPr="007929E5" w:rsidRDefault="00D01B0D" w:rsidP="00D0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Cs/>
                <w:sz w:val="30"/>
                <w:szCs w:val="30"/>
              </w:rPr>
              <w:t>2561</w:t>
            </w:r>
          </w:p>
        </w:tc>
      </w:tr>
      <w:tr w:rsidR="00D01B0D" w:rsidRPr="007929E5" w14:paraId="4997720C" w14:textId="77777777" w:rsidTr="00D01B0D">
        <w:tc>
          <w:tcPr>
            <w:tcW w:w="3870" w:type="dxa"/>
          </w:tcPr>
          <w:p w14:paraId="09E835D2" w14:textId="77777777" w:rsidR="00D01B0D" w:rsidRPr="007929E5" w:rsidRDefault="00D01B0D" w:rsidP="00D0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5408" w:type="dxa"/>
            <w:gridSpan w:val="7"/>
          </w:tcPr>
          <w:p w14:paraId="2C6569C5" w14:textId="77777777" w:rsidR="00D01B0D" w:rsidRPr="007929E5" w:rsidRDefault="00D01B0D" w:rsidP="00D0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HAnsi" w:hAnsiTheme="minorHAnsi" w:cstheme="minorHAnsi"/>
                <w:b/>
                <w:i/>
                <w:i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01B0D" w:rsidRPr="007929E5" w14:paraId="7616B9B7" w14:textId="77777777" w:rsidTr="00D01B0D">
        <w:tc>
          <w:tcPr>
            <w:tcW w:w="3870" w:type="dxa"/>
          </w:tcPr>
          <w:p w14:paraId="51FF1B23" w14:textId="77777777" w:rsidR="00D01B0D" w:rsidRPr="007929E5" w:rsidRDefault="00D01B0D" w:rsidP="00D01B0D">
            <w:pPr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42C0F351" w14:textId="5EAB08DF" w:rsidR="00D01B0D" w:rsidRPr="007929E5" w:rsidRDefault="00D170C3" w:rsidP="00D01B0D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 w:right="-118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108,</w:t>
            </w:r>
            <w:r w:rsidR="00110F36" w:rsidRPr="007929E5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32</w:t>
            </w:r>
            <w:r w:rsidRPr="007929E5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7F434FF3" w14:textId="77777777" w:rsidR="00D01B0D" w:rsidRPr="007929E5" w:rsidRDefault="00D01B0D" w:rsidP="00D0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18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45F2233" w14:textId="77777777" w:rsidR="00D01B0D" w:rsidRPr="007929E5" w:rsidRDefault="00D01B0D" w:rsidP="00D01B0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18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 xml:space="preserve">      70,243</w:t>
            </w:r>
          </w:p>
        </w:tc>
        <w:tc>
          <w:tcPr>
            <w:tcW w:w="270" w:type="dxa"/>
            <w:vAlign w:val="bottom"/>
          </w:tcPr>
          <w:p w14:paraId="60AFE15B" w14:textId="77777777" w:rsidR="00D01B0D" w:rsidRPr="007929E5" w:rsidRDefault="00D01B0D" w:rsidP="00D0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18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5665504D" w14:textId="614FB874" w:rsidR="00D01B0D" w:rsidRPr="007929E5" w:rsidRDefault="00D170C3" w:rsidP="00D01B0D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 w:right="-118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(40,219)</w:t>
            </w:r>
          </w:p>
        </w:tc>
        <w:tc>
          <w:tcPr>
            <w:tcW w:w="270" w:type="dxa"/>
            <w:vAlign w:val="bottom"/>
          </w:tcPr>
          <w:p w14:paraId="07C67790" w14:textId="77777777" w:rsidR="00D01B0D" w:rsidRPr="007929E5" w:rsidRDefault="00D01B0D" w:rsidP="00D0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18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60" w:type="dxa"/>
            <w:vAlign w:val="bottom"/>
          </w:tcPr>
          <w:p w14:paraId="63E57DC4" w14:textId="77777777" w:rsidR="00D01B0D" w:rsidRPr="007929E5" w:rsidRDefault="00D01B0D" w:rsidP="00D01B0D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 w:right="-118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(108)</w:t>
            </w:r>
          </w:p>
        </w:tc>
      </w:tr>
      <w:tr w:rsidR="00D01B0D" w:rsidRPr="007929E5" w14:paraId="2D446995" w14:textId="77777777" w:rsidTr="00D01B0D">
        <w:tc>
          <w:tcPr>
            <w:tcW w:w="3870" w:type="dxa"/>
          </w:tcPr>
          <w:p w14:paraId="60DFA8CD" w14:textId="77777777" w:rsidR="00D01B0D" w:rsidRPr="007929E5" w:rsidRDefault="00D01B0D" w:rsidP="00D01B0D">
            <w:pPr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  <w:vAlign w:val="bottom"/>
          </w:tcPr>
          <w:p w14:paraId="7F5B9C1B" w14:textId="5C52752C" w:rsidR="00D01B0D" w:rsidRPr="007929E5" w:rsidRDefault="00D170C3" w:rsidP="00D01B0D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 w:right="-118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(40,</w:t>
            </w:r>
            <w:r w:rsidR="00110F36" w:rsidRPr="007929E5">
              <w:rPr>
                <w:rFonts w:asciiTheme="minorHAnsi" w:hAnsiTheme="minorHAnsi" w:cstheme="minorHAnsi"/>
                <w:sz w:val="30"/>
                <w:szCs w:val="30"/>
              </w:rPr>
              <w:t>21</w:t>
            </w: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9)</w:t>
            </w:r>
          </w:p>
        </w:tc>
        <w:tc>
          <w:tcPr>
            <w:tcW w:w="270" w:type="dxa"/>
            <w:vAlign w:val="bottom"/>
          </w:tcPr>
          <w:p w14:paraId="7880BDA1" w14:textId="77777777" w:rsidR="00D01B0D" w:rsidRPr="007929E5" w:rsidRDefault="00D01B0D" w:rsidP="00D0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18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F7B335" w14:textId="77777777" w:rsidR="00D01B0D" w:rsidRPr="007929E5" w:rsidRDefault="00D01B0D" w:rsidP="00D01B0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18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(108)</w:t>
            </w:r>
          </w:p>
        </w:tc>
        <w:tc>
          <w:tcPr>
            <w:tcW w:w="270" w:type="dxa"/>
            <w:vAlign w:val="bottom"/>
          </w:tcPr>
          <w:p w14:paraId="22A303D9" w14:textId="77777777" w:rsidR="00D01B0D" w:rsidRPr="007929E5" w:rsidRDefault="00D01B0D" w:rsidP="00D0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18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62D75E97" w14:textId="07124700" w:rsidR="00D01B0D" w:rsidRPr="007929E5" w:rsidRDefault="00D170C3" w:rsidP="00D01B0D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 w:right="-118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40,219</w:t>
            </w:r>
          </w:p>
        </w:tc>
        <w:tc>
          <w:tcPr>
            <w:tcW w:w="270" w:type="dxa"/>
            <w:vAlign w:val="bottom"/>
          </w:tcPr>
          <w:p w14:paraId="7B54C0FC" w14:textId="77777777" w:rsidR="00D01B0D" w:rsidRPr="007929E5" w:rsidRDefault="00D01B0D" w:rsidP="00D0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18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60" w:type="dxa"/>
            <w:vAlign w:val="bottom"/>
          </w:tcPr>
          <w:p w14:paraId="7D7C8698" w14:textId="77777777" w:rsidR="00D01B0D" w:rsidRPr="007929E5" w:rsidRDefault="00D01B0D" w:rsidP="00D01B0D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 w:right="-118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 w:hint="cs"/>
                <w:sz w:val="30"/>
                <w:szCs w:val="30"/>
                <w:cs/>
                <w:lang w:bidi="th-TH"/>
              </w:rPr>
              <w:t xml:space="preserve">          </w:t>
            </w: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108</w:t>
            </w:r>
          </w:p>
        </w:tc>
      </w:tr>
      <w:tr w:rsidR="00D01B0D" w:rsidRPr="007929E5" w14:paraId="1ADE2BD5" w14:textId="77777777" w:rsidTr="00D01B0D">
        <w:tc>
          <w:tcPr>
            <w:tcW w:w="3870" w:type="dxa"/>
          </w:tcPr>
          <w:p w14:paraId="3493566A" w14:textId="77777777" w:rsidR="00D01B0D" w:rsidRPr="007929E5" w:rsidRDefault="00D01B0D" w:rsidP="00D01B0D">
            <w:pP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66FFD2" w14:textId="0C7FE279" w:rsidR="00D01B0D" w:rsidRPr="007929E5" w:rsidRDefault="00D170C3" w:rsidP="00D01B0D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 w:right="-118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68,108</w:t>
            </w:r>
          </w:p>
        </w:tc>
        <w:tc>
          <w:tcPr>
            <w:tcW w:w="270" w:type="dxa"/>
            <w:vAlign w:val="bottom"/>
          </w:tcPr>
          <w:p w14:paraId="7170D08F" w14:textId="77777777" w:rsidR="00D01B0D" w:rsidRPr="007929E5" w:rsidRDefault="00D01B0D" w:rsidP="00D0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1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FE03C6" w14:textId="77777777" w:rsidR="00D01B0D" w:rsidRPr="007929E5" w:rsidRDefault="00D01B0D" w:rsidP="00D01B0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1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 xml:space="preserve">     70,135</w:t>
            </w:r>
          </w:p>
        </w:tc>
        <w:tc>
          <w:tcPr>
            <w:tcW w:w="270" w:type="dxa"/>
            <w:vAlign w:val="bottom"/>
          </w:tcPr>
          <w:p w14:paraId="1EE3864B" w14:textId="77777777" w:rsidR="00D01B0D" w:rsidRPr="007929E5" w:rsidRDefault="00D01B0D" w:rsidP="00D0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1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A3AA0A" w14:textId="633A7ABA" w:rsidR="00D01B0D" w:rsidRPr="007929E5" w:rsidRDefault="00D170C3" w:rsidP="00D170C3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1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6BEFD5A" w14:textId="77777777" w:rsidR="00D01B0D" w:rsidRPr="007929E5" w:rsidRDefault="00D01B0D" w:rsidP="00D0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1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0A369E" w14:textId="77777777" w:rsidR="00D01B0D" w:rsidRPr="007929E5" w:rsidRDefault="00D01B0D" w:rsidP="00D170C3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left="-79" w:right="-11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 w:hint="cs"/>
                <w:b/>
                <w:bCs/>
                <w:sz w:val="30"/>
                <w:szCs w:val="30"/>
                <w:cs/>
                <w:lang w:bidi="th-TH"/>
              </w:rPr>
              <w:t xml:space="preserve">      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-</w:t>
            </w:r>
          </w:p>
        </w:tc>
      </w:tr>
    </w:tbl>
    <w:p w14:paraId="58445B73" w14:textId="77777777" w:rsidR="00A81C2B" w:rsidRPr="007929E5" w:rsidRDefault="00A81C2B" w:rsidP="00A81C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inorHAnsi" w:hAnsiTheme="minorHAnsi" w:cstheme="minorHAnsi"/>
          <w:b/>
          <w:bCs/>
          <w:sz w:val="30"/>
          <w:szCs w:val="3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170"/>
        <w:gridCol w:w="270"/>
        <w:gridCol w:w="1154"/>
        <w:gridCol w:w="270"/>
        <w:gridCol w:w="1186"/>
      </w:tblGrid>
      <w:tr w:rsidR="00A81C2B" w:rsidRPr="007929E5" w14:paraId="361648F9" w14:textId="77777777" w:rsidTr="009F344A">
        <w:tc>
          <w:tcPr>
            <w:tcW w:w="3780" w:type="dxa"/>
          </w:tcPr>
          <w:p w14:paraId="51753925" w14:textId="77777777" w:rsidR="00A81C2B" w:rsidRPr="007929E5" w:rsidRDefault="00A81C2B" w:rsidP="009F3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191E2FA3" w14:textId="77777777" w:rsidR="00A81C2B" w:rsidRPr="007929E5" w:rsidRDefault="00A81C2B" w:rsidP="009F3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HAnsi" w:hAnsiTheme="minorHAnsi" w:cstheme="minorHAnsi"/>
                <w:bCs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7D16" w:rsidRPr="007929E5" w14:paraId="22A0054D" w14:textId="77777777" w:rsidTr="009F344A">
        <w:tc>
          <w:tcPr>
            <w:tcW w:w="3780" w:type="dxa"/>
          </w:tcPr>
          <w:p w14:paraId="0FFA3A3F" w14:textId="7D845BBD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inorHAnsi" w:hAnsiTheme="minorHAnsi" w:cstheme="minorHAnsi"/>
                <w:b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610" w:type="dxa"/>
            <w:gridSpan w:val="3"/>
          </w:tcPr>
          <w:p w14:paraId="0D9948CC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4C8A7FA4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784FA5FE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231D53" w:rsidRPr="007929E5" w14:paraId="49188456" w14:textId="77777777" w:rsidTr="009F344A">
        <w:tc>
          <w:tcPr>
            <w:tcW w:w="3780" w:type="dxa"/>
          </w:tcPr>
          <w:p w14:paraId="6FF8108B" w14:textId="628FF604" w:rsidR="00231D53" w:rsidRPr="007929E5" w:rsidRDefault="00231D53" w:rsidP="00231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inorHAnsi" w:hAnsiTheme="minorHAnsi" w:cstheme="minorHAnsi"/>
                <w:b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7929E5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7929E5">
              <w:rPr>
                <w:rFonts w:asciiTheme="minorHAnsi" w:hAnsiTheme="minorHAnsi" w:cstheme="minorHAns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vAlign w:val="center"/>
          </w:tcPr>
          <w:p w14:paraId="1A9F9FD5" w14:textId="447A86C5" w:rsidR="00231D53" w:rsidRPr="007929E5" w:rsidRDefault="00231D53" w:rsidP="00231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center"/>
          </w:tcPr>
          <w:p w14:paraId="78C36141" w14:textId="77777777" w:rsidR="00231D53" w:rsidRPr="007929E5" w:rsidRDefault="00231D53" w:rsidP="00231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A76E143" w14:textId="743B1D4A" w:rsidR="00231D53" w:rsidRPr="007929E5" w:rsidRDefault="00231D53" w:rsidP="00231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3DACC1D9" w14:textId="77777777" w:rsidR="00231D53" w:rsidRPr="007929E5" w:rsidRDefault="00231D53" w:rsidP="00231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54" w:type="dxa"/>
            <w:vAlign w:val="center"/>
          </w:tcPr>
          <w:p w14:paraId="27957B13" w14:textId="0FB9E191" w:rsidR="00231D53" w:rsidRPr="007929E5" w:rsidRDefault="00231D53" w:rsidP="00231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center"/>
          </w:tcPr>
          <w:p w14:paraId="2C9F4831" w14:textId="77777777" w:rsidR="00231D53" w:rsidRPr="007929E5" w:rsidRDefault="00231D53" w:rsidP="00231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186" w:type="dxa"/>
            <w:vAlign w:val="center"/>
          </w:tcPr>
          <w:p w14:paraId="75A153CB" w14:textId="08A649EF" w:rsidR="00231D53" w:rsidRPr="007929E5" w:rsidRDefault="00231D53" w:rsidP="00231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Cs/>
                <w:sz w:val="30"/>
                <w:szCs w:val="30"/>
              </w:rPr>
              <w:t>2561</w:t>
            </w:r>
          </w:p>
        </w:tc>
      </w:tr>
      <w:tr w:rsidR="00D01B0D" w:rsidRPr="007929E5" w14:paraId="759DDACE" w14:textId="77777777" w:rsidTr="009F344A">
        <w:tc>
          <w:tcPr>
            <w:tcW w:w="3780" w:type="dxa"/>
          </w:tcPr>
          <w:p w14:paraId="4C99BF2B" w14:textId="77777777" w:rsidR="00D01B0D" w:rsidRPr="007929E5" w:rsidRDefault="00D01B0D" w:rsidP="00D0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4147ABFD" w14:textId="77777777" w:rsidR="00D01B0D" w:rsidRPr="007929E5" w:rsidRDefault="00D01B0D" w:rsidP="00D0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HAnsi" w:hAnsiTheme="minorHAnsi" w:cstheme="minorHAnsi"/>
                <w:b/>
                <w:i/>
                <w:i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24664" w:rsidRPr="007929E5" w14:paraId="19EF4BF8" w14:textId="77777777" w:rsidTr="009F344A">
        <w:tc>
          <w:tcPr>
            <w:tcW w:w="3780" w:type="dxa"/>
          </w:tcPr>
          <w:p w14:paraId="43DFFF21" w14:textId="77777777" w:rsidR="00F24664" w:rsidRPr="007929E5" w:rsidRDefault="00F24664" w:rsidP="00F24664">
            <w:pPr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034B7D38" w14:textId="6719D03C" w:rsidR="00F24664" w:rsidRPr="007929E5" w:rsidRDefault="00F24664" w:rsidP="00F24664">
            <w:pPr>
              <w:pStyle w:val="acctfourfigures"/>
              <w:tabs>
                <w:tab w:val="clear" w:pos="765"/>
                <w:tab w:val="left" w:pos="863"/>
              </w:tabs>
              <w:spacing w:line="240" w:lineRule="atLeast"/>
              <w:ind w:left="-79" w:right="91"/>
              <w:jc w:val="right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100,076</w:t>
            </w:r>
          </w:p>
        </w:tc>
        <w:tc>
          <w:tcPr>
            <w:tcW w:w="270" w:type="dxa"/>
            <w:vAlign w:val="bottom"/>
          </w:tcPr>
          <w:p w14:paraId="020F73DC" w14:textId="77777777" w:rsidR="00F24664" w:rsidRPr="007929E5" w:rsidRDefault="00F24664" w:rsidP="00F24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HAnsi" w:hAnsiTheme="minorHAnsi" w:cstheme="minorHAns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5DC8057" w14:textId="18C4BD83" w:rsidR="00F24664" w:rsidRPr="007929E5" w:rsidRDefault="00F24664" w:rsidP="00FE7D16">
            <w:pPr>
              <w:pStyle w:val="acctfourfigures"/>
              <w:tabs>
                <w:tab w:val="clear" w:pos="765"/>
              </w:tabs>
              <w:spacing w:line="240" w:lineRule="atLeast"/>
              <w:ind w:left="-79" w:right="70"/>
              <w:jc w:val="right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 xml:space="preserve">      </w:t>
            </w:r>
            <w:r w:rsidR="00FE7D16" w:rsidRPr="007929E5">
              <w:rPr>
                <w:rFonts w:asciiTheme="minorHAnsi" w:hAnsiTheme="minorHAnsi" w:cstheme="minorHAnsi"/>
                <w:sz w:val="30"/>
                <w:szCs w:val="30"/>
              </w:rPr>
              <w:t xml:space="preserve">  </w:t>
            </w: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62,471</w:t>
            </w:r>
          </w:p>
        </w:tc>
        <w:tc>
          <w:tcPr>
            <w:tcW w:w="270" w:type="dxa"/>
            <w:vAlign w:val="bottom"/>
          </w:tcPr>
          <w:p w14:paraId="173443AC" w14:textId="77777777" w:rsidR="00F24664" w:rsidRPr="007929E5" w:rsidRDefault="00F24664" w:rsidP="00F24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HAnsi" w:hAnsiTheme="minorHAnsi" w:cstheme="minorHAnsi"/>
                <w:sz w:val="30"/>
                <w:szCs w:val="30"/>
                <w:lang w:val="en-GB" w:bidi="ar-SA"/>
              </w:rPr>
            </w:pPr>
          </w:p>
        </w:tc>
        <w:tc>
          <w:tcPr>
            <w:tcW w:w="1154" w:type="dxa"/>
            <w:vAlign w:val="bottom"/>
          </w:tcPr>
          <w:p w14:paraId="4B14E6EA" w14:textId="682BF2B7" w:rsidR="00F24664" w:rsidRPr="007929E5" w:rsidRDefault="00F24664" w:rsidP="00F24664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(40,219)</w:t>
            </w:r>
          </w:p>
        </w:tc>
        <w:tc>
          <w:tcPr>
            <w:tcW w:w="270" w:type="dxa"/>
            <w:vAlign w:val="bottom"/>
          </w:tcPr>
          <w:p w14:paraId="7BEB7925" w14:textId="77777777" w:rsidR="00F24664" w:rsidRPr="007929E5" w:rsidRDefault="00F24664" w:rsidP="00F24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HAnsi" w:hAnsiTheme="minorHAnsi" w:cstheme="minorHAnsi"/>
                <w:sz w:val="30"/>
                <w:szCs w:val="30"/>
                <w:lang w:val="en-GB" w:bidi="ar-SA"/>
              </w:rPr>
            </w:pPr>
          </w:p>
        </w:tc>
        <w:tc>
          <w:tcPr>
            <w:tcW w:w="1186" w:type="dxa"/>
            <w:vAlign w:val="bottom"/>
          </w:tcPr>
          <w:p w14:paraId="13936DFD" w14:textId="0B2351A0" w:rsidR="00F24664" w:rsidRPr="007929E5" w:rsidRDefault="00F24664" w:rsidP="00F24664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(108)</w:t>
            </w:r>
          </w:p>
        </w:tc>
      </w:tr>
      <w:tr w:rsidR="00F24664" w:rsidRPr="007929E5" w14:paraId="62FDB3EF" w14:textId="77777777" w:rsidTr="009F344A">
        <w:tc>
          <w:tcPr>
            <w:tcW w:w="3780" w:type="dxa"/>
          </w:tcPr>
          <w:p w14:paraId="0C422065" w14:textId="77777777" w:rsidR="00F24664" w:rsidRPr="007929E5" w:rsidRDefault="00F24664" w:rsidP="00F24664">
            <w:pPr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  <w:vAlign w:val="bottom"/>
          </w:tcPr>
          <w:p w14:paraId="5FE1781D" w14:textId="54652609" w:rsidR="00F24664" w:rsidRPr="007929E5" w:rsidRDefault="00F24664" w:rsidP="00110F36">
            <w:pPr>
              <w:pStyle w:val="acctfourfigures"/>
              <w:tabs>
                <w:tab w:val="clear" w:pos="765"/>
                <w:tab w:val="left" w:pos="520"/>
              </w:tabs>
              <w:spacing w:line="240" w:lineRule="atLeast"/>
              <w:ind w:left="-79"/>
              <w:jc w:val="right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(40,219)</w:t>
            </w:r>
          </w:p>
        </w:tc>
        <w:tc>
          <w:tcPr>
            <w:tcW w:w="270" w:type="dxa"/>
            <w:vAlign w:val="bottom"/>
          </w:tcPr>
          <w:p w14:paraId="67C9DDEE" w14:textId="77777777" w:rsidR="00F24664" w:rsidRPr="007929E5" w:rsidRDefault="00F24664" w:rsidP="00F24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HAnsi" w:hAnsiTheme="minorHAnsi" w:cstheme="minorHAns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4653D4CB" w14:textId="6095F9BC" w:rsidR="00F24664" w:rsidRPr="007929E5" w:rsidRDefault="00F24664" w:rsidP="00110F36">
            <w:pPr>
              <w:pStyle w:val="acctfourfigures"/>
              <w:tabs>
                <w:tab w:val="clear" w:pos="765"/>
                <w:tab w:val="left" w:pos="520"/>
              </w:tabs>
              <w:spacing w:line="240" w:lineRule="atLeast"/>
              <w:jc w:val="right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(108)</w:t>
            </w:r>
          </w:p>
        </w:tc>
        <w:tc>
          <w:tcPr>
            <w:tcW w:w="270" w:type="dxa"/>
            <w:vAlign w:val="bottom"/>
          </w:tcPr>
          <w:p w14:paraId="191747B7" w14:textId="77777777" w:rsidR="00F24664" w:rsidRPr="007929E5" w:rsidRDefault="00F24664" w:rsidP="00F24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HAnsi" w:hAnsiTheme="minorHAnsi" w:cstheme="minorHAnsi"/>
                <w:sz w:val="30"/>
                <w:szCs w:val="30"/>
                <w:lang w:val="en-GB" w:bidi="ar-SA"/>
              </w:rPr>
            </w:pPr>
          </w:p>
        </w:tc>
        <w:tc>
          <w:tcPr>
            <w:tcW w:w="1154" w:type="dxa"/>
            <w:vAlign w:val="bottom"/>
          </w:tcPr>
          <w:p w14:paraId="2D26F466" w14:textId="624D57C8" w:rsidR="00F24664" w:rsidRPr="007929E5" w:rsidRDefault="00F24664" w:rsidP="00F24664">
            <w:pPr>
              <w:pStyle w:val="acctfourfigures"/>
              <w:tabs>
                <w:tab w:val="clear" w:pos="765"/>
                <w:tab w:val="left" w:pos="792"/>
              </w:tabs>
              <w:spacing w:line="240" w:lineRule="atLeast"/>
              <w:ind w:left="-79" w:right="146"/>
              <w:jc w:val="right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40,219</w:t>
            </w:r>
          </w:p>
        </w:tc>
        <w:tc>
          <w:tcPr>
            <w:tcW w:w="270" w:type="dxa"/>
            <w:vAlign w:val="bottom"/>
          </w:tcPr>
          <w:p w14:paraId="4A7ABA61" w14:textId="77777777" w:rsidR="00F24664" w:rsidRPr="007929E5" w:rsidRDefault="00F24664" w:rsidP="00F24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HAnsi" w:hAnsiTheme="minorHAnsi" w:cstheme="minorHAnsi"/>
                <w:sz w:val="30"/>
                <w:szCs w:val="30"/>
                <w:lang w:val="en-GB" w:bidi="ar-SA"/>
              </w:rPr>
            </w:pPr>
          </w:p>
        </w:tc>
        <w:tc>
          <w:tcPr>
            <w:tcW w:w="1186" w:type="dxa"/>
            <w:vAlign w:val="bottom"/>
          </w:tcPr>
          <w:p w14:paraId="614D0675" w14:textId="29A0D823" w:rsidR="00F24664" w:rsidRPr="007929E5" w:rsidRDefault="00F24664" w:rsidP="00F24664">
            <w:pPr>
              <w:pStyle w:val="acctfourfigures"/>
              <w:tabs>
                <w:tab w:val="clear" w:pos="765"/>
              </w:tabs>
              <w:spacing w:line="240" w:lineRule="atLeast"/>
              <w:ind w:left="-79" w:right="162"/>
              <w:jc w:val="right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 w:hint="cs"/>
                <w:sz w:val="30"/>
                <w:szCs w:val="30"/>
                <w:cs/>
                <w:lang w:bidi="th-TH"/>
              </w:rPr>
              <w:t xml:space="preserve">        </w:t>
            </w: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 xml:space="preserve"> 108</w:t>
            </w:r>
          </w:p>
        </w:tc>
      </w:tr>
      <w:tr w:rsidR="00F24664" w:rsidRPr="007929E5" w14:paraId="29F641AE" w14:textId="77777777" w:rsidTr="009F344A">
        <w:tc>
          <w:tcPr>
            <w:tcW w:w="3780" w:type="dxa"/>
          </w:tcPr>
          <w:p w14:paraId="39ECB436" w14:textId="77777777" w:rsidR="00F24664" w:rsidRPr="007929E5" w:rsidRDefault="00F24664" w:rsidP="00F24664">
            <w:pP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CA5408" w14:textId="5DE8E77A" w:rsidR="00F24664" w:rsidRPr="007929E5" w:rsidRDefault="00F24664" w:rsidP="00F24664">
            <w:pPr>
              <w:pStyle w:val="acctfourfigures"/>
              <w:tabs>
                <w:tab w:val="clear" w:pos="765"/>
                <w:tab w:val="left" w:pos="863"/>
              </w:tabs>
              <w:spacing w:line="240" w:lineRule="atLeast"/>
              <w:ind w:left="-79" w:right="91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  <w:lang w:bidi="th-TH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  <w:t>59,857</w:t>
            </w:r>
          </w:p>
        </w:tc>
        <w:tc>
          <w:tcPr>
            <w:tcW w:w="270" w:type="dxa"/>
            <w:vAlign w:val="bottom"/>
          </w:tcPr>
          <w:p w14:paraId="15069DA3" w14:textId="77777777" w:rsidR="00F24664" w:rsidRPr="007929E5" w:rsidRDefault="00F24664" w:rsidP="00F24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DA2AD1" w14:textId="66C03062" w:rsidR="00F24664" w:rsidRPr="007929E5" w:rsidRDefault="00F24664" w:rsidP="00F24664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  <w:t xml:space="preserve">     62,363</w:t>
            </w:r>
          </w:p>
        </w:tc>
        <w:tc>
          <w:tcPr>
            <w:tcW w:w="270" w:type="dxa"/>
            <w:vAlign w:val="bottom"/>
          </w:tcPr>
          <w:p w14:paraId="01A95B09" w14:textId="77777777" w:rsidR="00F24664" w:rsidRPr="007929E5" w:rsidRDefault="00F24664" w:rsidP="00F24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162A35" w14:textId="209D86E3" w:rsidR="00F24664" w:rsidRPr="007929E5" w:rsidRDefault="00F24664" w:rsidP="00F24664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left="-79" w:right="205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  <w:t xml:space="preserve">           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25E071A" w14:textId="77777777" w:rsidR="00F24664" w:rsidRPr="007929E5" w:rsidRDefault="00F24664" w:rsidP="00F24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433934" w14:textId="33ADCFCC" w:rsidR="00F24664" w:rsidRPr="007929E5" w:rsidRDefault="00F24664" w:rsidP="00F24664">
            <w:pPr>
              <w:pStyle w:val="acctfourfigures"/>
              <w:tabs>
                <w:tab w:val="clear" w:pos="765"/>
              </w:tabs>
              <w:spacing w:line="240" w:lineRule="atLeast"/>
              <w:ind w:left="72" w:right="-10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  <w:t xml:space="preserve">           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-</w:t>
            </w:r>
          </w:p>
        </w:tc>
      </w:tr>
    </w:tbl>
    <w:p w14:paraId="6742761E" w14:textId="77777777" w:rsidR="00A81C2B" w:rsidRPr="007929E5" w:rsidRDefault="00A81C2B" w:rsidP="00A81C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0"/>
          <w:szCs w:val="20"/>
          <w:cs/>
        </w:rPr>
      </w:pPr>
    </w:p>
    <w:p w14:paraId="7BBA48CB" w14:textId="77777777" w:rsidR="00A81C2B" w:rsidRPr="007929E5" w:rsidRDefault="00A81C2B" w:rsidP="00A81C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  <w:cs/>
        </w:rPr>
      </w:pPr>
      <w:r w:rsidRPr="007929E5">
        <w:rPr>
          <w:sz w:val="30"/>
          <w:szCs w:val="30"/>
          <w:cs/>
        </w:rPr>
        <w:br w:type="page"/>
      </w:r>
    </w:p>
    <w:tbl>
      <w:tblPr>
        <w:tblW w:w="927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13"/>
        <w:gridCol w:w="9"/>
        <w:gridCol w:w="1413"/>
        <w:gridCol w:w="236"/>
        <w:gridCol w:w="1249"/>
        <w:gridCol w:w="236"/>
        <w:gridCol w:w="1258"/>
        <w:gridCol w:w="236"/>
        <w:gridCol w:w="1429"/>
      </w:tblGrid>
      <w:tr w:rsidR="00A81C2B" w:rsidRPr="007929E5" w14:paraId="05FABAA3" w14:textId="77777777" w:rsidTr="009F344A">
        <w:trPr>
          <w:trHeight w:val="139"/>
        </w:trPr>
        <w:tc>
          <w:tcPr>
            <w:tcW w:w="3213" w:type="dxa"/>
          </w:tcPr>
          <w:p w14:paraId="50355607" w14:textId="77777777" w:rsidR="00A81C2B" w:rsidRPr="007929E5" w:rsidRDefault="00A81C2B" w:rsidP="009F344A">
            <w:pPr>
              <w:pStyle w:val="acctfourfigures"/>
              <w:tabs>
                <w:tab w:val="clear" w:pos="765"/>
                <w:tab w:val="center" w:pos="2183"/>
              </w:tabs>
              <w:spacing w:line="240" w:lineRule="atLeast"/>
              <w:rPr>
                <w:rFonts w:asciiTheme="minorHAnsi" w:hAnsiTheme="minorHAnsi" w:cstheme="minorHAnsi"/>
                <w:color w:val="0000FF"/>
                <w:sz w:val="30"/>
                <w:szCs w:val="30"/>
              </w:rPr>
            </w:pPr>
          </w:p>
        </w:tc>
        <w:tc>
          <w:tcPr>
            <w:tcW w:w="6066" w:type="dxa"/>
            <w:gridSpan w:val="8"/>
            <w:vAlign w:val="bottom"/>
          </w:tcPr>
          <w:p w14:paraId="293233D2" w14:textId="77777777" w:rsidR="00A81C2B" w:rsidRPr="007929E5" w:rsidRDefault="00A81C2B" w:rsidP="009F3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81C2B" w:rsidRPr="007929E5" w14:paraId="515AEF26" w14:textId="77777777" w:rsidTr="009F344A">
        <w:trPr>
          <w:trHeight w:val="139"/>
        </w:trPr>
        <w:tc>
          <w:tcPr>
            <w:tcW w:w="3213" w:type="dxa"/>
          </w:tcPr>
          <w:p w14:paraId="7ED6AD4B" w14:textId="77777777" w:rsidR="00A81C2B" w:rsidRPr="007929E5" w:rsidRDefault="00A81C2B" w:rsidP="009F344A">
            <w:pPr>
              <w:pStyle w:val="acctfourfigures"/>
              <w:tabs>
                <w:tab w:val="clear" w:pos="765"/>
                <w:tab w:val="center" w:pos="2183"/>
              </w:tabs>
              <w:spacing w:line="240" w:lineRule="atLeast"/>
              <w:rPr>
                <w:rFonts w:asciiTheme="minorHAnsi" w:hAnsiTheme="minorHAnsi" w:cstheme="minorHAnsi"/>
                <w:color w:val="0000FF"/>
                <w:sz w:val="30"/>
                <w:szCs w:val="30"/>
              </w:rPr>
            </w:pPr>
          </w:p>
        </w:tc>
        <w:tc>
          <w:tcPr>
            <w:tcW w:w="1422" w:type="dxa"/>
            <w:gridSpan w:val="2"/>
            <w:vAlign w:val="bottom"/>
          </w:tcPr>
          <w:p w14:paraId="0CC30B4A" w14:textId="77777777" w:rsidR="00A81C2B" w:rsidRPr="007929E5" w:rsidRDefault="00A81C2B" w:rsidP="009F3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3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194BEDF" w14:textId="77777777" w:rsidR="00A81C2B" w:rsidRPr="007929E5" w:rsidRDefault="00A81C2B" w:rsidP="009F3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743" w:type="dxa"/>
            <w:gridSpan w:val="3"/>
            <w:tcBorders>
              <w:bottom w:val="single" w:sz="4" w:space="0" w:color="auto"/>
            </w:tcBorders>
            <w:vAlign w:val="bottom"/>
          </w:tcPr>
          <w:p w14:paraId="326B3233" w14:textId="77777777" w:rsidR="00A81C2B" w:rsidRPr="007929E5" w:rsidRDefault="00A81C2B" w:rsidP="009F3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บันทึกเป็น</w:t>
            </w:r>
            <w:r w:rsidRPr="007929E5">
              <w:rPr>
                <w:rFonts w:asciiTheme="minorHAnsi" w:hAnsiTheme="minorHAnsi" w:cstheme="minorHAnsi" w:hint="cs"/>
                <w:sz w:val="30"/>
                <w:szCs w:val="30"/>
                <w:cs/>
              </w:rPr>
              <w:t xml:space="preserve"> </w:t>
            </w: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(รายจ่าย) </w:t>
            </w: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/</w:t>
            </w: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36" w:type="dxa"/>
          </w:tcPr>
          <w:p w14:paraId="5571A96A" w14:textId="77777777" w:rsidR="00A81C2B" w:rsidRPr="007929E5" w:rsidRDefault="00A81C2B" w:rsidP="009F3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3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14:paraId="047D2E04" w14:textId="77777777" w:rsidR="00A81C2B" w:rsidRPr="007929E5" w:rsidRDefault="00A81C2B" w:rsidP="009F3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3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</w:tr>
      <w:tr w:rsidR="00E37D16" w:rsidRPr="007929E5" w14:paraId="7C75B3CD" w14:textId="77777777" w:rsidTr="009F344A">
        <w:trPr>
          <w:trHeight w:val="139"/>
        </w:trPr>
        <w:tc>
          <w:tcPr>
            <w:tcW w:w="3213" w:type="dxa"/>
          </w:tcPr>
          <w:p w14:paraId="6FB779F2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center" w:pos="2183"/>
              </w:tabs>
              <w:spacing w:line="240" w:lineRule="atLeast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</w:pPr>
          </w:p>
          <w:p w14:paraId="28955847" w14:textId="6940A2EE" w:rsidR="00E37D16" w:rsidRPr="007929E5" w:rsidRDefault="00E37D16" w:rsidP="00E37D16">
            <w:pPr>
              <w:pStyle w:val="acctfourfigures"/>
              <w:tabs>
                <w:tab w:val="clear" w:pos="765"/>
                <w:tab w:val="center" w:pos="2183"/>
              </w:tabs>
              <w:spacing w:line="240" w:lineRule="atLeast"/>
              <w:rPr>
                <w:rFonts w:asciiTheme="minorHAnsi" w:hAnsiTheme="minorHAnsi" w:cstheme="minorHAnsi"/>
                <w:color w:val="0000FF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422" w:type="dxa"/>
            <w:gridSpan w:val="2"/>
            <w:vAlign w:val="bottom"/>
          </w:tcPr>
          <w:p w14:paraId="04685C9C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30"/>
              <w:jc w:val="center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32B584B8" w14:textId="2DEA0D0B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3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 xml:space="preserve">1 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36" w:type="dxa"/>
            <w:vAlign w:val="bottom"/>
          </w:tcPr>
          <w:p w14:paraId="78B15B96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4713740A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0"/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6" w:type="dxa"/>
            <w:vAlign w:val="bottom"/>
          </w:tcPr>
          <w:p w14:paraId="505788DC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492A48F9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</w:tcPr>
          <w:p w14:paraId="763E4541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3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14:paraId="4DF3D5C9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30"/>
              <w:jc w:val="center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1E5D4D93" w14:textId="07033432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8" w:firstLine="16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31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</w:tr>
      <w:tr w:rsidR="00E37D16" w:rsidRPr="007929E5" w14:paraId="042B16AB" w14:textId="77777777" w:rsidTr="009F344A">
        <w:trPr>
          <w:trHeight w:val="139"/>
        </w:trPr>
        <w:tc>
          <w:tcPr>
            <w:tcW w:w="3213" w:type="dxa"/>
          </w:tcPr>
          <w:p w14:paraId="4A7FB08A" w14:textId="77777777" w:rsidR="00E37D16" w:rsidRPr="007929E5" w:rsidRDefault="00E37D16" w:rsidP="00E37D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inorHAnsi" w:hAnsiTheme="minorHAnsi" w:cstheme="minorHAnsi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</w:p>
        </w:tc>
        <w:tc>
          <w:tcPr>
            <w:tcW w:w="6066" w:type="dxa"/>
            <w:gridSpan w:val="8"/>
            <w:vAlign w:val="bottom"/>
          </w:tcPr>
          <w:p w14:paraId="1FA47BB8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  <w:t>(</w:t>
            </w:r>
            <w:r w:rsidRPr="007929E5"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</w:rPr>
              <w:t>พันบาท</w:t>
            </w:r>
            <w:r w:rsidRPr="007929E5"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  <w:t>)</w:t>
            </w:r>
          </w:p>
        </w:tc>
      </w:tr>
      <w:tr w:rsidR="00D9544C" w:rsidRPr="007929E5" w14:paraId="27C486ED" w14:textId="77777777" w:rsidTr="00D9544C">
        <w:trPr>
          <w:trHeight w:val="139"/>
        </w:trPr>
        <w:tc>
          <w:tcPr>
            <w:tcW w:w="3213" w:type="dxa"/>
            <w:shd w:val="clear" w:color="auto" w:fill="auto"/>
          </w:tcPr>
          <w:p w14:paraId="118B1B36" w14:textId="77E5D9BD" w:rsidR="00D9544C" w:rsidRPr="007929E5" w:rsidRDefault="00D9544C" w:rsidP="00E37D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inorHAnsi" w:hAnsiTheme="minorHAnsi" w:cstheme="minorHAnsi"/>
                <w:b/>
                <w:bCs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  <w:r w:rsidRPr="007929E5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6066" w:type="dxa"/>
            <w:gridSpan w:val="8"/>
            <w:vAlign w:val="bottom"/>
          </w:tcPr>
          <w:p w14:paraId="209FA689" w14:textId="77777777" w:rsidR="00D9544C" w:rsidRPr="007929E5" w:rsidRDefault="00D9544C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</w:pPr>
          </w:p>
        </w:tc>
      </w:tr>
      <w:tr w:rsidR="00E37D16" w:rsidRPr="007929E5" w14:paraId="57D93D45" w14:textId="77777777" w:rsidTr="009F344A">
        <w:trPr>
          <w:trHeight w:val="139"/>
        </w:trPr>
        <w:tc>
          <w:tcPr>
            <w:tcW w:w="3213" w:type="dxa"/>
          </w:tcPr>
          <w:p w14:paraId="041142EA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22" w:type="dxa"/>
            <w:gridSpan w:val="2"/>
          </w:tcPr>
          <w:p w14:paraId="2540C59B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40E9806F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  <w:tc>
          <w:tcPr>
            <w:tcW w:w="1249" w:type="dxa"/>
          </w:tcPr>
          <w:p w14:paraId="58F0F3D8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2EC79749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  <w:tc>
          <w:tcPr>
            <w:tcW w:w="1258" w:type="dxa"/>
          </w:tcPr>
          <w:p w14:paraId="3A03A1FD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386A31EA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  <w:tc>
          <w:tcPr>
            <w:tcW w:w="1429" w:type="dxa"/>
          </w:tcPr>
          <w:p w14:paraId="5D09B107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</w:tr>
      <w:tr w:rsidR="00F24664" w:rsidRPr="007929E5" w14:paraId="1E586A6E" w14:textId="77777777" w:rsidTr="009F344A">
        <w:trPr>
          <w:trHeight w:val="139"/>
        </w:trPr>
        <w:tc>
          <w:tcPr>
            <w:tcW w:w="3213" w:type="dxa"/>
          </w:tcPr>
          <w:p w14:paraId="44107734" w14:textId="77777777" w:rsidR="00F24664" w:rsidRPr="007929E5" w:rsidRDefault="00F24664" w:rsidP="00F24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ลูกหนี้การค้า</w:t>
            </w:r>
            <w:r w:rsidRPr="007929E5">
              <w:rPr>
                <w:rFonts w:asciiTheme="minorHAnsi" w:hAnsiTheme="minorHAnsi" w:cstheme="minorHAnsi" w:hint="cs"/>
                <w:sz w:val="30"/>
                <w:szCs w:val="30"/>
                <w:cs/>
              </w:rPr>
              <w:t>และลูกหนี้ผ่อนชำระ</w:t>
            </w:r>
          </w:p>
        </w:tc>
        <w:tc>
          <w:tcPr>
            <w:tcW w:w="1422" w:type="dxa"/>
            <w:gridSpan w:val="2"/>
            <w:vAlign w:val="bottom"/>
          </w:tcPr>
          <w:p w14:paraId="46B9D863" w14:textId="77777777" w:rsidR="00F24664" w:rsidRPr="007929E5" w:rsidRDefault="00F24664" w:rsidP="00F24664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56,963</w:t>
            </w:r>
          </w:p>
        </w:tc>
        <w:tc>
          <w:tcPr>
            <w:tcW w:w="236" w:type="dxa"/>
            <w:vAlign w:val="bottom"/>
          </w:tcPr>
          <w:p w14:paraId="62AF2747" w14:textId="77777777" w:rsidR="00F24664" w:rsidRPr="007929E5" w:rsidRDefault="00F24664" w:rsidP="00F24664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  <w:tc>
          <w:tcPr>
            <w:tcW w:w="1249" w:type="dxa"/>
            <w:vAlign w:val="bottom"/>
          </w:tcPr>
          <w:p w14:paraId="7482BC69" w14:textId="6E7574BE" w:rsidR="00F24664" w:rsidRPr="007929E5" w:rsidRDefault="00C207E5" w:rsidP="00F24664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6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(31,200)</w:t>
            </w:r>
          </w:p>
        </w:tc>
        <w:tc>
          <w:tcPr>
            <w:tcW w:w="236" w:type="dxa"/>
            <w:vAlign w:val="bottom"/>
          </w:tcPr>
          <w:p w14:paraId="5682FE61" w14:textId="77777777" w:rsidR="00F24664" w:rsidRPr="007929E5" w:rsidRDefault="00F24664" w:rsidP="00F24664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  <w:tc>
          <w:tcPr>
            <w:tcW w:w="1258" w:type="dxa"/>
            <w:vAlign w:val="bottom"/>
          </w:tcPr>
          <w:p w14:paraId="7A65C15A" w14:textId="61E092B3" w:rsidR="00F24664" w:rsidRPr="007929E5" w:rsidRDefault="00F24664" w:rsidP="002F694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154" w:right="-6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CB78C0A" w14:textId="77777777" w:rsidR="00F24664" w:rsidRPr="007929E5" w:rsidRDefault="00F24664" w:rsidP="00F24664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  <w:tc>
          <w:tcPr>
            <w:tcW w:w="1429" w:type="dxa"/>
            <w:vAlign w:val="bottom"/>
          </w:tcPr>
          <w:p w14:paraId="1884164E" w14:textId="48F55FC7" w:rsidR="00F24664" w:rsidRPr="007929E5" w:rsidRDefault="00C207E5" w:rsidP="00F24664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25,763</w:t>
            </w:r>
          </w:p>
        </w:tc>
      </w:tr>
      <w:tr w:rsidR="00F24664" w:rsidRPr="007929E5" w14:paraId="3D6CB4D1" w14:textId="77777777" w:rsidTr="009F344A">
        <w:trPr>
          <w:trHeight w:val="139"/>
        </w:trPr>
        <w:tc>
          <w:tcPr>
            <w:tcW w:w="3213" w:type="dxa"/>
          </w:tcPr>
          <w:p w14:paraId="40F7CB5D" w14:textId="77777777" w:rsidR="00F24664" w:rsidRPr="007929E5" w:rsidRDefault="00F24664" w:rsidP="00F24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ความแตกต่างของการรับรู้รายได้</w:t>
            </w:r>
          </w:p>
        </w:tc>
        <w:tc>
          <w:tcPr>
            <w:tcW w:w="1422" w:type="dxa"/>
            <w:gridSpan w:val="2"/>
            <w:vAlign w:val="bottom"/>
          </w:tcPr>
          <w:p w14:paraId="7D417A9C" w14:textId="77777777" w:rsidR="00F24664" w:rsidRPr="007929E5" w:rsidRDefault="00F24664" w:rsidP="00F24664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1,226</w:t>
            </w:r>
          </w:p>
        </w:tc>
        <w:tc>
          <w:tcPr>
            <w:tcW w:w="236" w:type="dxa"/>
            <w:vAlign w:val="bottom"/>
          </w:tcPr>
          <w:p w14:paraId="5409ABFB" w14:textId="77777777" w:rsidR="00F24664" w:rsidRPr="007929E5" w:rsidRDefault="00F24664" w:rsidP="00F24664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  <w:tc>
          <w:tcPr>
            <w:tcW w:w="1249" w:type="dxa"/>
            <w:vAlign w:val="bottom"/>
          </w:tcPr>
          <w:p w14:paraId="12179906" w14:textId="69EA7C1B" w:rsidR="00F24664" w:rsidRPr="007929E5" w:rsidRDefault="00C207E5" w:rsidP="00F24664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6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(402)</w:t>
            </w:r>
          </w:p>
        </w:tc>
        <w:tc>
          <w:tcPr>
            <w:tcW w:w="236" w:type="dxa"/>
            <w:vAlign w:val="bottom"/>
          </w:tcPr>
          <w:p w14:paraId="2E5630AE" w14:textId="77777777" w:rsidR="00F24664" w:rsidRPr="007929E5" w:rsidRDefault="00F24664" w:rsidP="00F24664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  <w:tc>
          <w:tcPr>
            <w:tcW w:w="1258" w:type="dxa"/>
            <w:vAlign w:val="bottom"/>
          </w:tcPr>
          <w:p w14:paraId="3B965136" w14:textId="7F68C207" w:rsidR="00F24664" w:rsidRPr="007929E5" w:rsidRDefault="00F24664" w:rsidP="002F694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154" w:right="-6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0B661D5" w14:textId="77777777" w:rsidR="00F24664" w:rsidRPr="007929E5" w:rsidRDefault="00F24664" w:rsidP="00F24664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  <w:tc>
          <w:tcPr>
            <w:tcW w:w="1429" w:type="dxa"/>
            <w:vAlign w:val="bottom"/>
          </w:tcPr>
          <w:p w14:paraId="3FD3DA5B" w14:textId="588F1283" w:rsidR="00F24664" w:rsidRPr="007929E5" w:rsidRDefault="00C207E5" w:rsidP="00F24664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824</w:t>
            </w:r>
          </w:p>
        </w:tc>
      </w:tr>
      <w:tr w:rsidR="00F24664" w:rsidRPr="007929E5" w14:paraId="2E8AB4BE" w14:textId="77777777" w:rsidTr="009F344A">
        <w:trPr>
          <w:trHeight w:val="348"/>
        </w:trPr>
        <w:tc>
          <w:tcPr>
            <w:tcW w:w="3213" w:type="dxa"/>
          </w:tcPr>
          <w:p w14:paraId="0E619503" w14:textId="77777777" w:rsidR="00F24664" w:rsidRPr="007929E5" w:rsidRDefault="00F24664" w:rsidP="00F24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422" w:type="dxa"/>
            <w:gridSpan w:val="2"/>
            <w:vAlign w:val="bottom"/>
          </w:tcPr>
          <w:p w14:paraId="509E5AD2" w14:textId="77777777" w:rsidR="00F24664" w:rsidRPr="007929E5" w:rsidRDefault="00F24664" w:rsidP="00F24664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3,454</w:t>
            </w:r>
          </w:p>
        </w:tc>
        <w:tc>
          <w:tcPr>
            <w:tcW w:w="236" w:type="dxa"/>
            <w:vAlign w:val="bottom"/>
          </w:tcPr>
          <w:p w14:paraId="660F161C" w14:textId="77777777" w:rsidR="00F24664" w:rsidRPr="007929E5" w:rsidRDefault="00F24664" w:rsidP="00F24664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6BD0189F" w14:textId="7AA9421F" w:rsidR="00F24664" w:rsidRPr="007929E5" w:rsidRDefault="00C207E5" w:rsidP="00F24664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66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(941)</w:t>
            </w:r>
          </w:p>
        </w:tc>
        <w:tc>
          <w:tcPr>
            <w:tcW w:w="236" w:type="dxa"/>
            <w:vAlign w:val="bottom"/>
          </w:tcPr>
          <w:p w14:paraId="294D6D8B" w14:textId="77777777" w:rsidR="00F24664" w:rsidRPr="007929E5" w:rsidRDefault="00F24664" w:rsidP="00F24664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1A7048FC" w14:textId="70E8810C" w:rsidR="00F24664" w:rsidRPr="007929E5" w:rsidRDefault="00F24664" w:rsidP="002F694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154" w:right="-6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0ACBD11" w14:textId="77777777" w:rsidR="00F24664" w:rsidRPr="007929E5" w:rsidRDefault="00F24664" w:rsidP="00F24664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14:paraId="5DDE26FE" w14:textId="2F6983C1" w:rsidR="00F24664" w:rsidRPr="007929E5" w:rsidRDefault="00C207E5" w:rsidP="00F24664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2,513</w:t>
            </w:r>
          </w:p>
        </w:tc>
      </w:tr>
      <w:tr w:rsidR="00F24664" w:rsidRPr="007929E5" w14:paraId="48837045" w14:textId="77777777" w:rsidTr="009F344A">
        <w:trPr>
          <w:trHeight w:val="348"/>
        </w:trPr>
        <w:tc>
          <w:tcPr>
            <w:tcW w:w="3213" w:type="dxa"/>
          </w:tcPr>
          <w:p w14:paraId="1A44A807" w14:textId="77777777" w:rsidR="00F24664" w:rsidRPr="007929E5" w:rsidRDefault="00F24664" w:rsidP="00F24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สินค้าคงเหลือ</w:t>
            </w:r>
          </w:p>
          <w:p w14:paraId="56EEE790" w14:textId="77777777" w:rsidR="00F24664" w:rsidRPr="007929E5" w:rsidRDefault="00F24664" w:rsidP="00F24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79" w:hanging="180"/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  <w:t>(</w:t>
            </w:r>
            <w:r w:rsidRPr="007929E5"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</w:rPr>
              <w:t>ค่าเผื่อการลดมูลค่าของสินค้า</w:t>
            </w:r>
            <w:r w:rsidRPr="007929E5"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422" w:type="dxa"/>
            <w:gridSpan w:val="2"/>
            <w:vAlign w:val="bottom"/>
          </w:tcPr>
          <w:p w14:paraId="2636630B" w14:textId="77777777" w:rsidR="00F24664" w:rsidRPr="007929E5" w:rsidRDefault="00F24664" w:rsidP="00F24664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261</w:t>
            </w:r>
          </w:p>
        </w:tc>
        <w:tc>
          <w:tcPr>
            <w:tcW w:w="236" w:type="dxa"/>
            <w:vAlign w:val="bottom"/>
          </w:tcPr>
          <w:p w14:paraId="0F826DC6" w14:textId="77777777" w:rsidR="00F24664" w:rsidRPr="007929E5" w:rsidRDefault="00F24664" w:rsidP="00F24664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19B9F111" w14:textId="1E71E20A" w:rsidR="00F24664" w:rsidRPr="007929E5" w:rsidRDefault="00C207E5" w:rsidP="00F24664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66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(41)</w:t>
            </w:r>
          </w:p>
        </w:tc>
        <w:tc>
          <w:tcPr>
            <w:tcW w:w="236" w:type="dxa"/>
            <w:vAlign w:val="bottom"/>
          </w:tcPr>
          <w:p w14:paraId="0D61CC21" w14:textId="77777777" w:rsidR="00F24664" w:rsidRPr="007929E5" w:rsidRDefault="00F24664" w:rsidP="00F24664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7BE0D53E" w14:textId="22ABA8F7" w:rsidR="00F24664" w:rsidRPr="007929E5" w:rsidRDefault="00F24664" w:rsidP="002F694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154" w:right="-6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B61A1C2" w14:textId="77777777" w:rsidR="00F24664" w:rsidRPr="007929E5" w:rsidRDefault="00F24664" w:rsidP="00F24664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14:paraId="6B878197" w14:textId="119C7978" w:rsidR="00F24664" w:rsidRPr="007929E5" w:rsidRDefault="00C207E5" w:rsidP="00F24664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220</w:t>
            </w:r>
          </w:p>
        </w:tc>
      </w:tr>
      <w:tr w:rsidR="00E37D16" w:rsidRPr="007929E5" w14:paraId="07027B8B" w14:textId="77777777" w:rsidTr="009F344A">
        <w:trPr>
          <w:trHeight w:val="334"/>
        </w:trPr>
        <w:tc>
          <w:tcPr>
            <w:tcW w:w="3213" w:type="dxa"/>
          </w:tcPr>
          <w:p w14:paraId="7576EEFD" w14:textId="3D7F8FCE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98" w:hanging="16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22" w:type="dxa"/>
            <w:gridSpan w:val="2"/>
            <w:vAlign w:val="bottom"/>
          </w:tcPr>
          <w:p w14:paraId="6EBB5DA3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1,121</w:t>
            </w:r>
          </w:p>
        </w:tc>
        <w:tc>
          <w:tcPr>
            <w:tcW w:w="236" w:type="dxa"/>
            <w:vAlign w:val="bottom"/>
          </w:tcPr>
          <w:p w14:paraId="25042EA0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2C7D8612" w14:textId="7652FDEA" w:rsidR="00E37D16" w:rsidRPr="007929E5" w:rsidRDefault="00BD675F" w:rsidP="00E37D16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6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 w:hint="cs"/>
                <w:sz w:val="30"/>
                <w:szCs w:val="30"/>
                <w:cs/>
                <w:lang w:bidi="th-TH"/>
              </w:rPr>
              <w:t>516</w:t>
            </w:r>
          </w:p>
        </w:tc>
        <w:tc>
          <w:tcPr>
            <w:tcW w:w="236" w:type="dxa"/>
            <w:vAlign w:val="bottom"/>
          </w:tcPr>
          <w:p w14:paraId="668D2120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4F3CB87E" w14:textId="1DF24A0F" w:rsidR="00E37D16" w:rsidRPr="007929E5" w:rsidRDefault="00C207E5" w:rsidP="00E37D1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66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(</w:t>
            </w:r>
            <w:r w:rsidR="00BD675F" w:rsidRPr="007929E5">
              <w:rPr>
                <w:rFonts w:asciiTheme="minorHAnsi" w:hAnsiTheme="minorHAnsi" w:cstheme="minorHAnsi" w:hint="cs"/>
                <w:sz w:val="30"/>
                <w:szCs w:val="30"/>
                <w:cs/>
                <w:lang w:val="en-US" w:bidi="th-TH"/>
              </w:rPr>
              <w:t>823</w:t>
            </w:r>
            <w:r w:rsidRPr="007929E5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677E9AE1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14:paraId="7F089329" w14:textId="0217628D" w:rsidR="00E37D16" w:rsidRPr="007929E5" w:rsidRDefault="00C207E5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814</w:t>
            </w:r>
          </w:p>
        </w:tc>
      </w:tr>
      <w:tr w:rsidR="00C207E5" w:rsidRPr="007929E5" w14:paraId="453BD5D6" w14:textId="77777777" w:rsidTr="009F344A">
        <w:trPr>
          <w:trHeight w:val="334"/>
        </w:trPr>
        <w:tc>
          <w:tcPr>
            <w:tcW w:w="3213" w:type="dxa"/>
          </w:tcPr>
          <w:p w14:paraId="0F33C993" w14:textId="4A5F46EB" w:rsidR="00C207E5" w:rsidRPr="007929E5" w:rsidRDefault="00C207E5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98" w:hanging="162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422" w:type="dxa"/>
            <w:gridSpan w:val="2"/>
            <w:vAlign w:val="bottom"/>
          </w:tcPr>
          <w:p w14:paraId="50C8C6FF" w14:textId="562C5C91" w:rsidR="00C207E5" w:rsidRPr="007929E5" w:rsidRDefault="00C207E5" w:rsidP="00651B8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66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1870020" w14:textId="77777777" w:rsidR="00C207E5" w:rsidRPr="007929E5" w:rsidRDefault="00C207E5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731C9D25" w14:textId="06551DB3" w:rsidR="00C207E5" w:rsidRPr="007929E5" w:rsidRDefault="00C207E5" w:rsidP="00E37D16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66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70,448</w:t>
            </w:r>
          </w:p>
        </w:tc>
        <w:tc>
          <w:tcPr>
            <w:tcW w:w="236" w:type="dxa"/>
            <w:vAlign w:val="bottom"/>
          </w:tcPr>
          <w:p w14:paraId="2BC58642" w14:textId="77777777" w:rsidR="00C207E5" w:rsidRPr="007929E5" w:rsidRDefault="00C207E5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53BC6885" w14:textId="0A610D8F" w:rsidR="00C207E5" w:rsidRPr="007929E5" w:rsidRDefault="00C207E5" w:rsidP="002F694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154" w:right="-6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E028849" w14:textId="77777777" w:rsidR="00C207E5" w:rsidRPr="007929E5" w:rsidRDefault="00C207E5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14:paraId="42334DC8" w14:textId="4F648D80" w:rsidR="00C207E5" w:rsidRPr="007929E5" w:rsidRDefault="00C207E5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70,448</w:t>
            </w:r>
          </w:p>
        </w:tc>
      </w:tr>
      <w:tr w:rsidR="00E37D16" w:rsidRPr="007929E5" w14:paraId="025BBB5D" w14:textId="77777777" w:rsidTr="009F344A">
        <w:trPr>
          <w:trHeight w:val="334"/>
        </w:trPr>
        <w:tc>
          <w:tcPr>
            <w:tcW w:w="3213" w:type="dxa"/>
          </w:tcPr>
          <w:p w14:paraId="054A297D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422" w:type="dxa"/>
            <w:gridSpan w:val="2"/>
            <w:tcBorders>
              <w:bottom w:val="single" w:sz="4" w:space="0" w:color="auto"/>
            </w:tcBorders>
            <w:vAlign w:val="bottom"/>
          </w:tcPr>
          <w:p w14:paraId="09265769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7,218</w:t>
            </w:r>
          </w:p>
        </w:tc>
        <w:tc>
          <w:tcPr>
            <w:tcW w:w="236" w:type="dxa"/>
            <w:vAlign w:val="bottom"/>
          </w:tcPr>
          <w:p w14:paraId="1EF41710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vAlign w:val="bottom"/>
          </w:tcPr>
          <w:p w14:paraId="152571F8" w14:textId="60D104E6" w:rsidR="00E37D16" w:rsidRPr="007929E5" w:rsidRDefault="00C207E5" w:rsidP="00E37D16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6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527</w:t>
            </w:r>
          </w:p>
        </w:tc>
        <w:tc>
          <w:tcPr>
            <w:tcW w:w="236" w:type="dxa"/>
            <w:vAlign w:val="bottom"/>
          </w:tcPr>
          <w:p w14:paraId="5891F090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71C6AA5D" w14:textId="4DB5D37B" w:rsidR="00E37D16" w:rsidRPr="007929E5" w:rsidRDefault="00C207E5" w:rsidP="002F694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154" w:right="-6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D829AC2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vAlign w:val="bottom"/>
          </w:tcPr>
          <w:p w14:paraId="4677F0BF" w14:textId="5C5D7B0B" w:rsidR="00E37D16" w:rsidRPr="007929E5" w:rsidRDefault="00C207E5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7,745</w:t>
            </w:r>
          </w:p>
        </w:tc>
      </w:tr>
      <w:tr w:rsidR="00E37D16" w:rsidRPr="007929E5" w14:paraId="2468635F" w14:textId="77777777" w:rsidTr="009F344A">
        <w:trPr>
          <w:trHeight w:val="334"/>
        </w:trPr>
        <w:tc>
          <w:tcPr>
            <w:tcW w:w="3213" w:type="dxa"/>
          </w:tcPr>
          <w:p w14:paraId="142F8873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9256F4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70,243</w:t>
            </w:r>
          </w:p>
        </w:tc>
        <w:tc>
          <w:tcPr>
            <w:tcW w:w="236" w:type="dxa"/>
            <w:vAlign w:val="bottom"/>
          </w:tcPr>
          <w:p w14:paraId="4F1EC1CE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FDDCB7" w14:textId="24B93C39" w:rsidR="00E37D16" w:rsidRPr="007929E5" w:rsidRDefault="00C207E5" w:rsidP="00E37D16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66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38,</w:t>
            </w:r>
            <w:r w:rsidR="00BD675F" w:rsidRPr="007929E5">
              <w:rPr>
                <w:rFonts w:asciiTheme="minorHAnsi" w:hAnsiTheme="minorHAnsi" w:cstheme="minorHAnsi" w:hint="cs"/>
                <w:b/>
                <w:bCs/>
                <w:sz w:val="30"/>
                <w:szCs w:val="30"/>
                <w:cs/>
                <w:lang w:bidi="th-TH"/>
              </w:rPr>
              <w:t>907</w:t>
            </w:r>
          </w:p>
        </w:tc>
        <w:tc>
          <w:tcPr>
            <w:tcW w:w="236" w:type="dxa"/>
            <w:vAlign w:val="bottom"/>
          </w:tcPr>
          <w:p w14:paraId="4B09535D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CFEC6E" w14:textId="43FA3B93" w:rsidR="00E37D16" w:rsidRPr="007929E5" w:rsidRDefault="00C207E5" w:rsidP="00E37D1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66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(</w:t>
            </w:r>
            <w:r w:rsidR="00BD675F" w:rsidRPr="007929E5">
              <w:rPr>
                <w:rFonts w:asciiTheme="minorHAnsi" w:hAnsiTheme="minorHAnsi" w:cstheme="minorHAnsi" w:hint="cs"/>
                <w:b/>
                <w:bCs/>
                <w:sz w:val="30"/>
                <w:szCs w:val="30"/>
                <w:cs/>
                <w:lang w:bidi="th-TH"/>
              </w:rPr>
              <w:t>823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26AE030A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B7709E" w14:textId="500ADA91" w:rsidR="00E37D16" w:rsidRPr="007929E5" w:rsidRDefault="00C207E5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108,327</w:t>
            </w:r>
          </w:p>
        </w:tc>
      </w:tr>
      <w:tr w:rsidR="00E37D16" w:rsidRPr="007929E5" w14:paraId="07E913C2" w14:textId="77777777" w:rsidTr="009F344A">
        <w:trPr>
          <w:trHeight w:val="334"/>
        </w:trPr>
        <w:tc>
          <w:tcPr>
            <w:tcW w:w="3213" w:type="dxa"/>
          </w:tcPr>
          <w:p w14:paraId="53B904A8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</w:tcBorders>
          </w:tcPr>
          <w:p w14:paraId="7BF4965E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1397F38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</w:tcPr>
          <w:p w14:paraId="45D276E9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66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628B451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529A61F0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66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7AC1E37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</w:tcPr>
          <w:p w14:paraId="710FD847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</w:tr>
      <w:tr w:rsidR="00E37D16" w:rsidRPr="007929E5" w14:paraId="20FCC1E5" w14:textId="77777777" w:rsidTr="00563CA6">
        <w:trPr>
          <w:trHeight w:val="334"/>
        </w:trPr>
        <w:tc>
          <w:tcPr>
            <w:tcW w:w="3213" w:type="dxa"/>
          </w:tcPr>
          <w:p w14:paraId="13A7A59D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22" w:type="dxa"/>
            <w:gridSpan w:val="2"/>
          </w:tcPr>
          <w:p w14:paraId="21892AFD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642F32B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</w:tcPr>
          <w:p w14:paraId="7177887E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66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1BC3BBE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</w:tcPr>
          <w:p w14:paraId="7D4CA623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66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08E7CD0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</w:tcPr>
          <w:p w14:paraId="7556E0D8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</w:tr>
      <w:tr w:rsidR="00E37D16" w:rsidRPr="007929E5" w14:paraId="3D9BD0C4" w14:textId="77777777" w:rsidTr="00563CA6">
        <w:trPr>
          <w:trHeight w:val="334"/>
        </w:trPr>
        <w:tc>
          <w:tcPr>
            <w:tcW w:w="3213" w:type="dxa"/>
          </w:tcPr>
          <w:p w14:paraId="1BA74423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98" w:hanging="162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ค่าเสื่อมราคาตามสัญญาเช่าทางการเงิน</w:t>
            </w:r>
          </w:p>
        </w:tc>
        <w:tc>
          <w:tcPr>
            <w:tcW w:w="1422" w:type="dxa"/>
            <w:gridSpan w:val="2"/>
            <w:vAlign w:val="bottom"/>
          </w:tcPr>
          <w:p w14:paraId="7AEDB34D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(108)</w:t>
            </w:r>
          </w:p>
        </w:tc>
        <w:tc>
          <w:tcPr>
            <w:tcW w:w="236" w:type="dxa"/>
            <w:vAlign w:val="bottom"/>
          </w:tcPr>
          <w:p w14:paraId="0C0480D8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  <w:tc>
          <w:tcPr>
            <w:tcW w:w="1249" w:type="dxa"/>
            <w:vAlign w:val="bottom"/>
          </w:tcPr>
          <w:p w14:paraId="23CF994A" w14:textId="27B6C403" w:rsidR="00E37D16" w:rsidRPr="007929E5" w:rsidRDefault="001644B9" w:rsidP="00E37D16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6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(110)</w:t>
            </w:r>
          </w:p>
        </w:tc>
        <w:tc>
          <w:tcPr>
            <w:tcW w:w="236" w:type="dxa"/>
            <w:vAlign w:val="bottom"/>
          </w:tcPr>
          <w:p w14:paraId="6E3875E9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  <w:tc>
          <w:tcPr>
            <w:tcW w:w="1258" w:type="dxa"/>
            <w:vAlign w:val="bottom"/>
          </w:tcPr>
          <w:p w14:paraId="0710572C" w14:textId="0CE77F4F" w:rsidR="00E37D16" w:rsidRPr="007929E5" w:rsidRDefault="001644B9" w:rsidP="00E37D1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154" w:right="-6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8ECD947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  <w:tc>
          <w:tcPr>
            <w:tcW w:w="1429" w:type="dxa"/>
            <w:vAlign w:val="bottom"/>
          </w:tcPr>
          <w:p w14:paraId="5158254D" w14:textId="3E374B5B" w:rsidR="00E37D16" w:rsidRPr="007929E5" w:rsidRDefault="001644B9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(218)</w:t>
            </w:r>
          </w:p>
        </w:tc>
      </w:tr>
      <w:tr w:rsidR="00E44080" w:rsidRPr="007929E5" w14:paraId="6E9171C8" w14:textId="77777777" w:rsidTr="00563CA6">
        <w:trPr>
          <w:trHeight w:val="334"/>
        </w:trPr>
        <w:tc>
          <w:tcPr>
            <w:tcW w:w="3213" w:type="dxa"/>
          </w:tcPr>
          <w:p w14:paraId="2147929E" w14:textId="66007ABF" w:rsidR="00E44080" w:rsidRPr="007929E5" w:rsidRDefault="00E44080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98" w:hanging="162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สินทรัพย์ต้นทุนของสัญญา</w:t>
            </w:r>
          </w:p>
        </w:tc>
        <w:tc>
          <w:tcPr>
            <w:tcW w:w="1422" w:type="dxa"/>
            <w:gridSpan w:val="2"/>
            <w:tcBorders>
              <w:bottom w:val="single" w:sz="4" w:space="0" w:color="auto"/>
            </w:tcBorders>
            <w:vAlign w:val="bottom"/>
          </w:tcPr>
          <w:p w14:paraId="51D07690" w14:textId="5A10930F" w:rsidR="00E44080" w:rsidRPr="007929E5" w:rsidRDefault="001644B9" w:rsidP="00651B8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66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56150DF" w14:textId="77777777" w:rsidR="00E44080" w:rsidRPr="007929E5" w:rsidRDefault="00E44080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vAlign w:val="bottom"/>
          </w:tcPr>
          <w:p w14:paraId="41685DB1" w14:textId="21D1E915" w:rsidR="00E44080" w:rsidRPr="007929E5" w:rsidRDefault="001644B9" w:rsidP="00E37D16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6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(40,001)</w:t>
            </w:r>
          </w:p>
        </w:tc>
        <w:tc>
          <w:tcPr>
            <w:tcW w:w="236" w:type="dxa"/>
            <w:vAlign w:val="bottom"/>
          </w:tcPr>
          <w:p w14:paraId="5BDF319B" w14:textId="77777777" w:rsidR="00E44080" w:rsidRPr="007929E5" w:rsidRDefault="00E44080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1C7EED23" w14:textId="280BA16A" w:rsidR="00E44080" w:rsidRPr="007929E5" w:rsidRDefault="001644B9" w:rsidP="00E37D1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154" w:right="-6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C5C2BC9" w14:textId="77777777" w:rsidR="00E44080" w:rsidRPr="007929E5" w:rsidRDefault="00E44080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vAlign w:val="bottom"/>
          </w:tcPr>
          <w:p w14:paraId="07089038" w14:textId="70D1E032" w:rsidR="00E44080" w:rsidRPr="007929E5" w:rsidRDefault="001644B9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(40,001)</w:t>
            </w:r>
          </w:p>
        </w:tc>
      </w:tr>
      <w:tr w:rsidR="00E37D16" w:rsidRPr="007929E5" w14:paraId="4A239C91" w14:textId="77777777" w:rsidTr="009F344A">
        <w:trPr>
          <w:trHeight w:val="334"/>
        </w:trPr>
        <w:tc>
          <w:tcPr>
            <w:tcW w:w="3213" w:type="dxa"/>
          </w:tcPr>
          <w:p w14:paraId="1DA4C838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A1DE17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  <w:t>(108)</w:t>
            </w:r>
          </w:p>
        </w:tc>
        <w:tc>
          <w:tcPr>
            <w:tcW w:w="236" w:type="dxa"/>
            <w:vAlign w:val="bottom"/>
          </w:tcPr>
          <w:p w14:paraId="3DD1F8B7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3F4E96" w14:textId="14952D41" w:rsidR="00E37D16" w:rsidRPr="007929E5" w:rsidRDefault="001644B9" w:rsidP="00E37D16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66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  <w:t>(40,111)</w:t>
            </w:r>
          </w:p>
        </w:tc>
        <w:tc>
          <w:tcPr>
            <w:tcW w:w="236" w:type="dxa"/>
            <w:vAlign w:val="bottom"/>
          </w:tcPr>
          <w:p w14:paraId="06B69CA0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A34838" w14:textId="3838F4E9" w:rsidR="00E37D16" w:rsidRPr="007929E5" w:rsidRDefault="001644B9" w:rsidP="00E37D1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154" w:right="-66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116589E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52A228" w14:textId="5D3AEA3C" w:rsidR="00E37D16" w:rsidRPr="007929E5" w:rsidRDefault="001644B9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  <w:t>(40,219)</w:t>
            </w:r>
          </w:p>
        </w:tc>
      </w:tr>
      <w:tr w:rsidR="00E37D16" w:rsidRPr="007929E5" w14:paraId="3156A9A0" w14:textId="77777777" w:rsidTr="009F344A">
        <w:trPr>
          <w:trHeight w:val="334"/>
        </w:trPr>
        <w:tc>
          <w:tcPr>
            <w:tcW w:w="3213" w:type="dxa"/>
          </w:tcPr>
          <w:p w14:paraId="533A3DD1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</w:tcBorders>
          </w:tcPr>
          <w:p w14:paraId="7C625E47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4C7C473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</w:tcPr>
          <w:p w14:paraId="5EC856F4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66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6BCAD0D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4F47A077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66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9E3DFC8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</w:tcPr>
          <w:p w14:paraId="060CBA60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</w:tr>
      <w:tr w:rsidR="00E37D16" w:rsidRPr="007929E5" w14:paraId="245A8CB5" w14:textId="77777777" w:rsidTr="009F344A">
        <w:trPr>
          <w:trHeight w:val="334"/>
        </w:trPr>
        <w:tc>
          <w:tcPr>
            <w:tcW w:w="3213" w:type="dxa"/>
          </w:tcPr>
          <w:p w14:paraId="64B6342B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22" w:type="dxa"/>
            <w:gridSpan w:val="2"/>
            <w:tcBorders>
              <w:bottom w:val="double" w:sz="4" w:space="0" w:color="auto"/>
            </w:tcBorders>
            <w:vAlign w:val="bottom"/>
          </w:tcPr>
          <w:p w14:paraId="3CFC35AE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70,135</w:t>
            </w:r>
          </w:p>
        </w:tc>
        <w:tc>
          <w:tcPr>
            <w:tcW w:w="236" w:type="dxa"/>
            <w:vAlign w:val="bottom"/>
          </w:tcPr>
          <w:p w14:paraId="32A428CE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bottom w:val="double" w:sz="4" w:space="0" w:color="auto"/>
            </w:tcBorders>
            <w:vAlign w:val="bottom"/>
          </w:tcPr>
          <w:p w14:paraId="5EBE4372" w14:textId="57BB93C6" w:rsidR="00E37D16" w:rsidRPr="007929E5" w:rsidRDefault="001644B9" w:rsidP="00E37D16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66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(1,2</w:t>
            </w:r>
            <w:r w:rsidR="0022426B"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04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442E59BC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vAlign w:val="bottom"/>
          </w:tcPr>
          <w:p w14:paraId="41355BA9" w14:textId="2E9EB627" w:rsidR="00E37D16" w:rsidRPr="007929E5" w:rsidRDefault="001644B9" w:rsidP="00E37D1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66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(</w:t>
            </w:r>
            <w:r w:rsidR="0022426B"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823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370A3E7B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vAlign w:val="bottom"/>
          </w:tcPr>
          <w:p w14:paraId="1F0BD797" w14:textId="6C27ED36" w:rsidR="00E37D16" w:rsidRPr="007929E5" w:rsidRDefault="001644B9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68,108</w:t>
            </w:r>
          </w:p>
        </w:tc>
      </w:tr>
      <w:tr w:rsidR="00E37D16" w:rsidRPr="007929E5" w14:paraId="7ED59FBE" w14:textId="77777777" w:rsidTr="009F344A">
        <w:trPr>
          <w:trHeight w:val="139"/>
        </w:trPr>
        <w:tc>
          <w:tcPr>
            <w:tcW w:w="3222" w:type="dxa"/>
            <w:gridSpan w:val="2"/>
          </w:tcPr>
          <w:p w14:paraId="40D4AEDB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center" w:pos="2183"/>
              </w:tabs>
              <w:spacing w:line="240" w:lineRule="atLeast"/>
              <w:rPr>
                <w:rFonts w:asciiTheme="minorHAnsi" w:hAnsiTheme="minorHAnsi" w:cstheme="minorHAnsi"/>
                <w:color w:val="0000FF"/>
                <w:sz w:val="30"/>
                <w:szCs w:val="30"/>
              </w:rPr>
            </w:pPr>
          </w:p>
        </w:tc>
        <w:tc>
          <w:tcPr>
            <w:tcW w:w="6057" w:type="dxa"/>
            <w:gridSpan w:val="7"/>
            <w:vAlign w:val="bottom"/>
          </w:tcPr>
          <w:p w14:paraId="3A44DCC1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HAnsi" w:hAnsiTheme="minorHAnsi" w:cstheme="minorHAnsi"/>
                <w:bCs/>
                <w:sz w:val="30"/>
                <w:szCs w:val="30"/>
                <w:cs/>
              </w:rPr>
            </w:pPr>
          </w:p>
        </w:tc>
      </w:tr>
    </w:tbl>
    <w:p w14:paraId="645E2EBD" w14:textId="77777777" w:rsidR="00A81C2B" w:rsidRPr="007929E5" w:rsidRDefault="00A81C2B" w:rsidP="00A81C2B">
      <w:pPr>
        <w:rPr>
          <w:rFonts w:asciiTheme="minorHAnsi" w:hAnsiTheme="minorHAnsi" w:cstheme="minorHAnsi"/>
          <w:sz w:val="30"/>
          <w:szCs w:val="30"/>
        </w:rPr>
      </w:pPr>
      <w:r w:rsidRPr="007929E5">
        <w:rPr>
          <w:rFonts w:asciiTheme="minorHAnsi" w:hAnsiTheme="minorHAnsi" w:cstheme="minorHAnsi"/>
          <w:sz w:val="30"/>
          <w:szCs w:val="30"/>
        </w:rPr>
        <w:br w:type="page"/>
      </w:r>
    </w:p>
    <w:tbl>
      <w:tblPr>
        <w:tblW w:w="927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13"/>
        <w:gridCol w:w="1422"/>
        <w:gridCol w:w="236"/>
        <w:gridCol w:w="1249"/>
        <w:gridCol w:w="236"/>
        <w:gridCol w:w="1258"/>
        <w:gridCol w:w="236"/>
        <w:gridCol w:w="1429"/>
      </w:tblGrid>
      <w:tr w:rsidR="00A81C2B" w:rsidRPr="007929E5" w14:paraId="637DBE20" w14:textId="77777777" w:rsidTr="009F344A">
        <w:trPr>
          <w:trHeight w:val="139"/>
        </w:trPr>
        <w:tc>
          <w:tcPr>
            <w:tcW w:w="3213" w:type="dxa"/>
          </w:tcPr>
          <w:p w14:paraId="0C33E619" w14:textId="77777777" w:rsidR="00A81C2B" w:rsidRPr="007929E5" w:rsidRDefault="00A81C2B" w:rsidP="009F344A">
            <w:pPr>
              <w:pStyle w:val="acctfourfigures"/>
              <w:tabs>
                <w:tab w:val="clear" w:pos="765"/>
                <w:tab w:val="center" w:pos="2183"/>
              </w:tabs>
              <w:spacing w:line="240" w:lineRule="atLeast"/>
              <w:rPr>
                <w:rFonts w:asciiTheme="minorHAnsi" w:hAnsiTheme="minorHAnsi" w:cstheme="minorHAnsi"/>
                <w:color w:val="0000FF"/>
                <w:sz w:val="30"/>
                <w:szCs w:val="30"/>
              </w:rPr>
            </w:pPr>
          </w:p>
        </w:tc>
        <w:tc>
          <w:tcPr>
            <w:tcW w:w="6066" w:type="dxa"/>
            <w:gridSpan w:val="7"/>
            <w:vAlign w:val="bottom"/>
          </w:tcPr>
          <w:p w14:paraId="3E0F13F7" w14:textId="77777777" w:rsidR="00A81C2B" w:rsidRPr="007929E5" w:rsidRDefault="00A81C2B" w:rsidP="009F3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81C2B" w:rsidRPr="007929E5" w14:paraId="46A643FF" w14:textId="77777777" w:rsidTr="009F344A">
        <w:trPr>
          <w:trHeight w:val="139"/>
        </w:trPr>
        <w:tc>
          <w:tcPr>
            <w:tcW w:w="3213" w:type="dxa"/>
          </w:tcPr>
          <w:p w14:paraId="69F3B1D5" w14:textId="77777777" w:rsidR="00A81C2B" w:rsidRPr="007929E5" w:rsidRDefault="00A81C2B" w:rsidP="009F344A">
            <w:pPr>
              <w:pStyle w:val="acctfourfigures"/>
              <w:tabs>
                <w:tab w:val="clear" w:pos="765"/>
                <w:tab w:val="center" w:pos="2183"/>
              </w:tabs>
              <w:spacing w:line="240" w:lineRule="atLeast"/>
              <w:rPr>
                <w:rFonts w:asciiTheme="minorHAnsi" w:hAnsiTheme="minorHAnsi" w:cstheme="minorHAnsi"/>
                <w:color w:val="0000FF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44FA1AE9" w14:textId="77777777" w:rsidR="00A81C2B" w:rsidRPr="007929E5" w:rsidRDefault="00A81C2B" w:rsidP="009F3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3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9E73103" w14:textId="77777777" w:rsidR="00A81C2B" w:rsidRPr="007929E5" w:rsidRDefault="00A81C2B" w:rsidP="009F3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743" w:type="dxa"/>
            <w:gridSpan w:val="3"/>
            <w:tcBorders>
              <w:bottom w:val="single" w:sz="4" w:space="0" w:color="auto"/>
            </w:tcBorders>
            <w:vAlign w:val="bottom"/>
          </w:tcPr>
          <w:p w14:paraId="45502E29" w14:textId="77777777" w:rsidR="00A81C2B" w:rsidRPr="007929E5" w:rsidRDefault="00A81C2B" w:rsidP="009F3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บันทึกเป็น</w:t>
            </w:r>
            <w:r w:rsidRPr="007929E5">
              <w:rPr>
                <w:rFonts w:asciiTheme="minorHAnsi" w:hAnsiTheme="minorHAnsi" w:cstheme="minorHAnsi" w:hint="cs"/>
                <w:sz w:val="30"/>
                <w:szCs w:val="30"/>
                <w:cs/>
              </w:rPr>
              <w:t xml:space="preserve"> </w:t>
            </w: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(รายจ่าย) </w:t>
            </w: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/</w:t>
            </w: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36" w:type="dxa"/>
          </w:tcPr>
          <w:p w14:paraId="3007AE37" w14:textId="77777777" w:rsidR="00A81C2B" w:rsidRPr="007929E5" w:rsidRDefault="00A81C2B" w:rsidP="009F3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3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14:paraId="31B34D39" w14:textId="77777777" w:rsidR="00A81C2B" w:rsidRPr="007929E5" w:rsidRDefault="00A81C2B" w:rsidP="009F3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3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</w:tr>
      <w:tr w:rsidR="00E37D16" w:rsidRPr="007929E5" w14:paraId="7D618726" w14:textId="77777777" w:rsidTr="009F344A">
        <w:trPr>
          <w:trHeight w:val="139"/>
        </w:trPr>
        <w:tc>
          <w:tcPr>
            <w:tcW w:w="3213" w:type="dxa"/>
          </w:tcPr>
          <w:p w14:paraId="7CAA40C6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center" w:pos="2183"/>
              </w:tabs>
              <w:spacing w:line="240" w:lineRule="atLeast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</w:pPr>
          </w:p>
          <w:p w14:paraId="738B61A1" w14:textId="2A83ED68" w:rsidR="00E37D16" w:rsidRPr="007929E5" w:rsidRDefault="00E37D16" w:rsidP="00E37D16">
            <w:pPr>
              <w:pStyle w:val="acctfourfigures"/>
              <w:tabs>
                <w:tab w:val="clear" w:pos="765"/>
                <w:tab w:val="center" w:pos="2183"/>
              </w:tabs>
              <w:spacing w:line="240" w:lineRule="atLeast"/>
              <w:rPr>
                <w:rFonts w:asciiTheme="minorHAnsi" w:hAnsiTheme="minorHAnsi" w:cstheme="minorHAnsi"/>
                <w:color w:val="0000FF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422" w:type="dxa"/>
            <w:vAlign w:val="bottom"/>
          </w:tcPr>
          <w:p w14:paraId="452D4F14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30"/>
              <w:jc w:val="center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763F9A30" w14:textId="3E32D595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3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 xml:space="preserve">1 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36" w:type="dxa"/>
            <w:vAlign w:val="bottom"/>
          </w:tcPr>
          <w:p w14:paraId="010B212C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230440AB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0"/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6" w:type="dxa"/>
            <w:vAlign w:val="bottom"/>
          </w:tcPr>
          <w:p w14:paraId="7531B5FD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0F1F9666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</w:tcPr>
          <w:p w14:paraId="49D97D14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3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14:paraId="37A040AF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30"/>
              <w:jc w:val="center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19DE39F1" w14:textId="43B25F88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8" w:firstLine="16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31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</w:tr>
      <w:tr w:rsidR="00E37D16" w:rsidRPr="007929E5" w14:paraId="770AE4A5" w14:textId="77777777" w:rsidTr="009F344A">
        <w:trPr>
          <w:trHeight w:val="139"/>
        </w:trPr>
        <w:tc>
          <w:tcPr>
            <w:tcW w:w="3213" w:type="dxa"/>
          </w:tcPr>
          <w:p w14:paraId="218AAA47" w14:textId="77777777" w:rsidR="00E37D16" w:rsidRPr="007929E5" w:rsidRDefault="00E37D16" w:rsidP="00E37D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inorHAnsi" w:hAnsiTheme="minorHAnsi" w:cstheme="minorHAnsi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</w:p>
        </w:tc>
        <w:tc>
          <w:tcPr>
            <w:tcW w:w="6066" w:type="dxa"/>
            <w:gridSpan w:val="7"/>
            <w:vAlign w:val="bottom"/>
          </w:tcPr>
          <w:p w14:paraId="5FB327CE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  <w:t>(</w:t>
            </w:r>
            <w:r w:rsidRPr="007929E5"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</w:rPr>
              <w:t>พันบาท</w:t>
            </w:r>
            <w:r w:rsidRPr="007929E5"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  <w:t>)</w:t>
            </w:r>
          </w:p>
        </w:tc>
      </w:tr>
      <w:tr w:rsidR="00D9544C" w:rsidRPr="007929E5" w14:paraId="64747F3D" w14:textId="77777777" w:rsidTr="009F344A">
        <w:trPr>
          <w:trHeight w:val="139"/>
        </w:trPr>
        <w:tc>
          <w:tcPr>
            <w:tcW w:w="3213" w:type="dxa"/>
          </w:tcPr>
          <w:p w14:paraId="5F31AD02" w14:textId="16675755" w:rsidR="00D9544C" w:rsidRPr="007929E5" w:rsidRDefault="00D9544C" w:rsidP="00E37D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inorHAnsi" w:hAnsiTheme="minorHAnsi" w:cstheme="minorHAnsi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  <w:r w:rsidRPr="007929E5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6066" w:type="dxa"/>
            <w:gridSpan w:val="7"/>
            <w:vAlign w:val="bottom"/>
          </w:tcPr>
          <w:p w14:paraId="0FC71B71" w14:textId="77777777" w:rsidR="00D9544C" w:rsidRPr="007929E5" w:rsidRDefault="00D9544C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</w:pPr>
          </w:p>
        </w:tc>
      </w:tr>
      <w:tr w:rsidR="00E37D16" w:rsidRPr="007929E5" w14:paraId="7067579B" w14:textId="77777777" w:rsidTr="009F344A">
        <w:trPr>
          <w:trHeight w:val="139"/>
        </w:trPr>
        <w:tc>
          <w:tcPr>
            <w:tcW w:w="3213" w:type="dxa"/>
          </w:tcPr>
          <w:p w14:paraId="77F293D6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22" w:type="dxa"/>
          </w:tcPr>
          <w:p w14:paraId="301E695C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19BCC890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  <w:tc>
          <w:tcPr>
            <w:tcW w:w="1249" w:type="dxa"/>
          </w:tcPr>
          <w:p w14:paraId="7A67037E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5CFDE80A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  <w:tc>
          <w:tcPr>
            <w:tcW w:w="1258" w:type="dxa"/>
          </w:tcPr>
          <w:p w14:paraId="13BBBDCC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246CFFBF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  <w:tc>
          <w:tcPr>
            <w:tcW w:w="1429" w:type="dxa"/>
          </w:tcPr>
          <w:p w14:paraId="049C048D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</w:tr>
      <w:tr w:rsidR="00E37D16" w:rsidRPr="007929E5" w14:paraId="7DDA257F" w14:textId="77777777" w:rsidTr="009F344A">
        <w:trPr>
          <w:trHeight w:val="139"/>
        </w:trPr>
        <w:tc>
          <w:tcPr>
            <w:tcW w:w="3213" w:type="dxa"/>
          </w:tcPr>
          <w:p w14:paraId="4798D2F7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ลูกหนี้การค้า</w:t>
            </w:r>
            <w:r w:rsidRPr="007929E5">
              <w:rPr>
                <w:rFonts w:asciiTheme="minorHAnsi" w:hAnsiTheme="minorHAnsi" w:cstheme="minorHAnsi" w:hint="cs"/>
                <w:sz w:val="30"/>
                <w:szCs w:val="30"/>
                <w:cs/>
              </w:rPr>
              <w:t>และลูกหนี้ผ่อนชำระ</w:t>
            </w:r>
          </w:p>
        </w:tc>
        <w:tc>
          <w:tcPr>
            <w:tcW w:w="1422" w:type="dxa"/>
            <w:vAlign w:val="bottom"/>
          </w:tcPr>
          <w:p w14:paraId="4CE218BC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61,100</w:t>
            </w:r>
          </w:p>
        </w:tc>
        <w:tc>
          <w:tcPr>
            <w:tcW w:w="236" w:type="dxa"/>
            <w:vAlign w:val="bottom"/>
          </w:tcPr>
          <w:p w14:paraId="18DBB752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  <w:tc>
          <w:tcPr>
            <w:tcW w:w="1249" w:type="dxa"/>
            <w:vAlign w:val="bottom"/>
          </w:tcPr>
          <w:p w14:paraId="40148228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6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 xml:space="preserve">  (4,137)</w:t>
            </w:r>
          </w:p>
        </w:tc>
        <w:tc>
          <w:tcPr>
            <w:tcW w:w="236" w:type="dxa"/>
            <w:vAlign w:val="bottom"/>
          </w:tcPr>
          <w:p w14:paraId="6DD2094D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  <w:tc>
          <w:tcPr>
            <w:tcW w:w="1258" w:type="dxa"/>
            <w:vAlign w:val="bottom"/>
          </w:tcPr>
          <w:p w14:paraId="2DBBC7D5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154" w:right="-66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7EE0FC5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  <w:tc>
          <w:tcPr>
            <w:tcW w:w="1429" w:type="dxa"/>
            <w:vAlign w:val="bottom"/>
          </w:tcPr>
          <w:p w14:paraId="22DFC6CB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56,963</w:t>
            </w:r>
          </w:p>
        </w:tc>
      </w:tr>
      <w:tr w:rsidR="00E37D16" w:rsidRPr="007929E5" w14:paraId="3EF1C563" w14:textId="77777777" w:rsidTr="009F344A">
        <w:trPr>
          <w:trHeight w:val="139"/>
        </w:trPr>
        <w:tc>
          <w:tcPr>
            <w:tcW w:w="3213" w:type="dxa"/>
          </w:tcPr>
          <w:p w14:paraId="34DD6B7A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ความแตกต่างของการรับรู้รายได้</w:t>
            </w:r>
          </w:p>
        </w:tc>
        <w:tc>
          <w:tcPr>
            <w:tcW w:w="1422" w:type="dxa"/>
            <w:vAlign w:val="bottom"/>
          </w:tcPr>
          <w:p w14:paraId="2D71085B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6,395</w:t>
            </w:r>
          </w:p>
        </w:tc>
        <w:tc>
          <w:tcPr>
            <w:tcW w:w="236" w:type="dxa"/>
            <w:vAlign w:val="bottom"/>
          </w:tcPr>
          <w:p w14:paraId="645A4726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  <w:tc>
          <w:tcPr>
            <w:tcW w:w="1249" w:type="dxa"/>
            <w:vAlign w:val="bottom"/>
          </w:tcPr>
          <w:p w14:paraId="76687091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6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(5,169)</w:t>
            </w:r>
          </w:p>
        </w:tc>
        <w:tc>
          <w:tcPr>
            <w:tcW w:w="236" w:type="dxa"/>
            <w:vAlign w:val="bottom"/>
          </w:tcPr>
          <w:p w14:paraId="1FB35CDE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  <w:tc>
          <w:tcPr>
            <w:tcW w:w="1258" w:type="dxa"/>
            <w:vAlign w:val="bottom"/>
          </w:tcPr>
          <w:p w14:paraId="3EFE8398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154" w:right="-66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50B3AFB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  <w:tc>
          <w:tcPr>
            <w:tcW w:w="1429" w:type="dxa"/>
            <w:vAlign w:val="bottom"/>
          </w:tcPr>
          <w:p w14:paraId="5AE28413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1,226</w:t>
            </w:r>
          </w:p>
        </w:tc>
      </w:tr>
      <w:tr w:rsidR="00E37D16" w:rsidRPr="007929E5" w14:paraId="04F8582C" w14:textId="77777777" w:rsidTr="009F344A">
        <w:trPr>
          <w:trHeight w:val="348"/>
        </w:trPr>
        <w:tc>
          <w:tcPr>
            <w:tcW w:w="3213" w:type="dxa"/>
          </w:tcPr>
          <w:p w14:paraId="5C2E43CD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422" w:type="dxa"/>
            <w:vAlign w:val="bottom"/>
          </w:tcPr>
          <w:p w14:paraId="75EBEB55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2,306</w:t>
            </w:r>
          </w:p>
        </w:tc>
        <w:tc>
          <w:tcPr>
            <w:tcW w:w="236" w:type="dxa"/>
            <w:vAlign w:val="bottom"/>
          </w:tcPr>
          <w:p w14:paraId="76B0103D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5B6BF7CF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66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1,148</w:t>
            </w:r>
          </w:p>
        </w:tc>
        <w:tc>
          <w:tcPr>
            <w:tcW w:w="236" w:type="dxa"/>
            <w:vAlign w:val="bottom"/>
          </w:tcPr>
          <w:p w14:paraId="580E9F95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440CF9BC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154" w:right="-66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0D57CA2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14:paraId="591B3CCD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3,454</w:t>
            </w:r>
          </w:p>
        </w:tc>
      </w:tr>
      <w:tr w:rsidR="00E37D16" w:rsidRPr="007929E5" w14:paraId="49156725" w14:textId="77777777" w:rsidTr="009F344A">
        <w:trPr>
          <w:trHeight w:val="348"/>
        </w:trPr>
        <w:tc>
          <w:tcPr>
            <w:tcW w:w="3213" w:type="dxa"/>
          </w:tcPr>
          <w:p w14:paraId="465B3F57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สินค้าคงเหลือ</w:t>
            </w:r>
          </w:p>
          <w:p w14:paraId="3599BEA7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79" w:hanging="180"/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  <w:t>(</w:t>
            </w:r>
            <w:r w:rsidRPr="007929E5"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</w:rPr>
              <w:t>ค่าเผื่อการลดมูลค่าของสินค้า</w:t>
            </w:r>
            <w:r w:rsidRPr="007929E5"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422" w:type="dxa"/>
            <w:vAlign w:val="bottom"/>
          </w:tcPr>
          <w:p w14:paraId="6633E289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1,260</w:t>
            </w:r>
          </w:p>
        </w:tc>
        <w:tc>
          <w:tcPr>
            <w:tcW w:w="236" w:type="dxa"/>
            <w:vAlign w:val="bottom"/>
          </w:tcPr>
          <w:p w14:paraId="6F8681C0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162C96BE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66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(999)</w:t>
            </w:r>
          </w:p>
        </w:tc>
        <w:tc>
          <w:tcPr>
            <w:tcW w:w="236" w:type="dxa"/>
            <w:vAlign w:val="bottom"/>
          </w:tcPr>
          <w:p w14:paraId="479FB164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54653646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154" w:right="-66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9DFF951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14:paraId="306C62C2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261</w:t>
            </w:r>
          </w:p>
        </w:tc>
      </w:tr>
      <w:tr w:rsidR="00E37D16" w:rsidRPr="007929E5" w14:paraId="6B6FBC74" w14:textId="77777777" w:rsidTr="009F344A">
        <w:trPr>
          <w:trHeight w:val="334"/>
        </w:trPr>
        <w:tc>
          <w:tcPr>
            <w:tcW w:w="3213" w:type="dxa"/>
          </w:tcPr>
          <w:p w14:paraId="5522D8E5" w14:textId="70EEFA7A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98" w:hanging="16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22" w:type="dxa"/>
            <w:vAlign w:val="bottom"/>
          </w:tcPr>
          <w:p w14:paraId="34E7BCF5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734</w:t>
            </w:r>
          </w:p>
        </w:tc>
        <w:tc>
          <w:tcPr>
            <w:tcW w:w="236" w:type="dxa"/>
            <w:vAlign w:val="bottom"/>
          </w:tcPr>
          <w:p w14:paraId="3948CED5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39339453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66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458</w:t>
            </w:r>
          </w:p>
        </w:tc>
        <w:tc>
          <w:tcPr>
            <w:tcW w:w="236" w:type="dxa"/>
            <w:vAlign w:val="bottom"/>
          </w:tcPr>
          <w:p w14:paraId="0ACE10EB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1E6BB5E7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66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(71)</w:t>
            </w:r>
          </w:p>
        </w:tc>
        <w:tc>
          <w:tcPr>
            <w:tcW w:w="236" w:type="dxa"/>
            <w:vAlign w:val="bottom"/>
          </w:tcPr>
          <w:p w14:paraId="252E310B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14:paraId="781C2977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1,121</w:t>
            </w:r>
          </w:p>
        </w:tc>
      </w:tr>
      <w:tr w:rsidR="00E37D16" w:rsidRPr="007929E5" w14:paraId="39A1B81F" w14:textId="77777777" w:rsidTr="009F344A">
        <w:trPr>
          <w:trHeight w:val="334"/>
        </w:trPr>
        <w:tc>
          <w:tcPr>
            <w:tcW w:w="3213" w:type="dxa"/>
          </w:tcPr>
          <w:p w14:paraId="389DA2A8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1275CBE5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1,706</w:t>
            </w:r>
          </w:p>
        </w:tc>
        <w:tc>
          <w:tcPr>
            <w:tcW w:w="236" w:type="dxa"/>
            <w:vAlign w:val="bottom"/>
          </w:tcPr>
          <w:p w14:paraId="4C1BC0E5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vAlign w:val="bottom"/>
          </w:tcPr>
          <w:p w14:paraId="5FC3ED94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6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5,512</w:t>
            </w:r>
          </w:p>
        </w:tc>
        <w:tc>
          <w:tcPr>
            <w:tcW w:w="236" w:type="dxa"/>
            <w:vAlign w:val="bottom"/>
          </w:tcPr>
          <w:p w14:paraId="7A7E1F2E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537F0E70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154" w:right="-6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C59B9BA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vAlign w:val="bottom"/>
          </w:tcPr>
          <w:p w14:paraId="2936E2A6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7,218</w:t>
            </w:r>
          </w:p>
        </w:tc>
      </w:tr>
      <w:tr w:rsidR="00E37D16" w:rsidRPr="007929E5" w14:paraId="0C1FAEC1" w14:textId="77777777" w:rsidTr="009F344A">
        <w:trPr>
          <w:trHeight w:val="334"/>
        </w:trPr>
        <w:tc>
          <w:tcPr>
            <w:tcW w:w="3213" w:type="dxa"/>
          </w:tcPr>
          <w:p w14:paraId="0C21517C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3FBBD0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73,501</w:t>
            </w:r>
          </w:p>
        </w:tc>
        <w:tc>
          <w:tcPr>
            <w:tcW w:w="236" w:type="dxa"/>
            <w:vAlign w:val="bottom"/>
          </w:tcPr>
          <w:p w14:paraId="29151C7D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F2C00D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66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(3,187)</w:t>
            </w:r>
          </w:p>
        </w:tc>
        <w:tc>
          <w:tcPr>
            <w:tcW w:w="236" w:type="dxa"/>
            <w:vAlign w:val="bottom"/>
          </w:tcPr>
          <w:p w14:paraId="60BE87FD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73E9E0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66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(71)</w:t>
            </w:r>
          </w:p>
        </w:tc>
        <w:tc>
          <w:tcPr>
            <w:tcW w:w="236" w:type="dxa"/>
            <w:vAlign w:val="bottom"/>
          </w:tcPr>
          <w:p w14:paraId="61DFFE9B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375E0B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70,243</w:t>
            </w:r>
          </w:p>
        </w:tc>
      </w:tr>
      <w:tr w:rsidR="00E37D16" w:rsidRPr="007929E5" w14:paraId="35EA4A9D" w14:textId="77777777" w:rsidTr="009F344A">
        <w:trPr>
          <w:trHeight w:val="334"/>
        </w:trPr>
        <w:tc>
          <w:tcPr>
            <w:tcW w:w="3213" w:type="dxa"/>
          </w:tcPr>
          <w:p w14:paraId="367FE506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6381F8E2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C35F0EA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</w:tcPr>
          <w:p w14:paraId="0C67E953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66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96EBDFE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787B6C85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66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1FF33D0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</w:tcPr>
          <w:p w14:paraId="26737207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</w:tr>
      <w:tr w:rsidR="00E37D16" w:rsidRPr="007929E5" w14:paraId="67DB43EB" w14:textId="77777777" w:rsidTr="009F344A">
        <w:trPr>
          <w:trHeight w:val="334"/>
        </w:trPr>
        <w:tc>
          <w:tcPr>
            <w:tcW w:w="3213" w:type="dxa"/>
          </w:tcPr>
          <w:p w14:paraId="783D3B3A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22" w:type="dxa"/>
          </w:tcPr>
          <w:p w14:paraId="60162A3D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D5F3DE7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</w:tcPr>
          <w:p w14:paraId="59D6954B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66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82A37F0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</w:tcPr>
          <w:p w14:paraId="26B0B5ED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66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440005D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</w:tcPr>
          <w:p w14:paraId="065AE3A1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</w:tr>
      <w:tr w:rsidR="00E37D16" w:rsidRPr="007929E5" w14:paraId="5EDC8297" w14:textId="77777777" w:rsidTr="009F344A">
        <w:trPr>
          <w:trHeight w:val="334"/>
        </w:trPr>
        <w:tc>
          <w:tcPr>
            <w:tcW w:w="3213" w:type="dxa"/>
          </w:tcPr>
          <w:p w14:paraId="61C9838F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98" w:hanging="162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ค่าเสื่อมราคาตามสัญญาเช่าทางการเงิน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0AC8E217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  <w:lang w:bidi="th-TH"/>
              </w:rPr>
              <w:t>(</w:t>
            </w: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39</w:t>
            </w:r>
            <w:r w:rsidRPr="007929E5">
              <w:rPr>
                <w:rFonts w:asciiTheme="minorHAnsi" w:hAnsiTheme="minorHAnsi" w:cstheme="minorHAns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5796375D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vAlign w:val="bottom"/>
          </w:tcPr>
          <w:p w14:paraId="38D6CEAA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6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(69)</w:t>
            </w:r>
          </w:p>
        </w:tc>
        <w:tc>
          <w:tcPr>
            <w:tcW w:w="236" w:type="dxa"/>
            <w:vAlign w:val="bottom"/>
          </w:tcPr>
          <w:p w14:paraId="23C32E78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11DA7BDA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154" w:right="-6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5CE0DE6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vAlign w:val="bottom"/>
          </w:tcPr>
          <w:p w14:paraId="4CF7F0C5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(108)</w:t>
            </w:r>
          </w:p>
        </w:tc>
      </w:tr>
      <w:tr w:rsidR="00E37D16" w:rsidRPr="007929E5" w14:paraId="609C8529" w14:textId="77777777" w:rsidTr="009F344A">
        <w:trPr>
          <w:trHeight w:val="334"/>
        </w:trPr>
        <w:tc>
          <w:tcPr>
            <w:tcW w:w="3213" w:type="dxa"/>
          </w:tcPr>
          <w:p w14:paraId="4C8AD091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70323B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39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5F43B5F5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A85E82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66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  <w:t>(69)</w:t>
            </w:r>
          </w:p>
        </w:tc>
        <w:tc>
          <w:tcPr>
            <w:tcW w:w="236" w:type="dxa"/>
            <w:vAlign w:val="bottom"/>
          </w:tcPr>
          <w:p w14:paraId="2D3E6749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0D2EFD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154" w:right="-66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AD08716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DB3567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  <w:t>(108)</w:t>
            </w:r>
          </w:p>
        </w:tc>
      </w:tr>
      <w:tr w:rsidR="00E37D16" w:rsidRPr="007929E5" w14:paraId="15AD76BB" w14:textId="77777777" w:rsidTr="009F344A">
        <w:trPr>
          <w:trHeight w:val="334"/>
        </w:trPr>
        <w:tc>
          <w:tcPr>
            <w:tcW w:w="3213" w:type="dxa"/>
          </w:tcPr>
          <w:p w14:paraId="6FAD6071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6959B420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160312D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</w:tcPr>
          <w:p w14:paraId="524B675C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66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1C9105C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09856E65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66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EE8CB6B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</w:tcPr>
          <w:p w14:paraId="23D0A097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</w:tr>
      <w:tr w:rsidR="00E37D16" w:rsidRPr="007929E5" w14:paraId="68C32964" w14:textId="77777777" w:rsidTr="009F344A">
        <w:trPr>
          <w:trHeight w:val="334"/>
        </w:trPr>
        <w:tc>
          <w:tcPr>
            <w:tcW w:w="3213" w:type="dxa"/>
          </w:tcPr>
          <w:p w14:paraId="3AB0AE6A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22" w:type="dxa"/>
            <w:tcBorders>
              <w:bottom w:val="double" w:sz="4" w:space="0" w:color="auto"/>
            </w:tcBorders>
            <w:vAlign w:val="bottom"/>
          </w:tcPr>
          <w:p w14:paraId="271FE11D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73,462</w:t>
            </w:r>
          </w:p>
        </w:tc>
        <w:tc>
          <w:tcPr>
            <w:tcW w:w="236" w:type="dxa"/>
            <w:vAlign w:val="bottom"/>
          </w:tcPr>
          <w:p w14:paraId="0D0BEFC1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bottom w:val="double" w:sz="4" w:space="0" w:color="auto"/>
            </w:tcBorders>
            <w:vAlign w:val="bottom"/>
          </w:tcPr>
          <w:p w14:paraId="1DF966E7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66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(3,256)</w:t>
            </w:r>
          </w:p>
        </w:tc>
        <w:tc>
          <w:tcPr>
            <w:tcW w:w="236" w:type="dxa"/>
            <w:vAlign w:val="bottom"/>
          </w:tcPr>
          <w:p w14:paraId="03ED70B5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vAlign w:val="bottom"/>
          </w:tcPr>
          <w:p w14:paraId="4709797D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66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(71)</w:t>
            </w:r>
          </w:p>
        </w:tc>
        <w:tc>
          <w:tcPr>
            <w:tcW w:w="236" w:type="dxa"/>
            <w:vAlign w:val="bottom"/>
          </w:tcPr>
          <w:p w14:paraId="518690EB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vAlign w:val="bottom"/>
          </w:tcPr>
          <w:p w14:paraId="32725F6A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66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70,135</w:t>
            </w:r>
          </w:p>
        </w:tc>
      </w:tr>
    </w:tbl>
    <w:p w14:paraId="2217D0E6" w14:textId="77777777" w:rsidR="00A81C2B" w:rsidRPr="007929E5" w:rsidRDefault="00A81C2B" w:rsidP="00A81C2B">
      <w:pPr>
        <w:rPr>
          <w:rFonts w:asciiTheme="minorHAnsi" w:hAnsiTheme="minorHAnsi" w:cstheme="minorHAnsi"/>
          <w:sz w:val="30"/>
          <w:szCs w:val="30"/>
        </w:rPr>
      </w:pPr>
      <w:r w:rsidRPr="007929E5">
        <w:rPr>
          <w:rFonts w:asciiTheme="minorHAnsi" w:hAnsiTheme="minorHAnsi" w:cstheme="minorHAnsi"/>
          <w:sz w:val="30"/>
          <w:szCs w:val="30"/>
        </w:rPr>
        <w:br w:type="page"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13"/>
        <w:gridCol w:w="1431"/>
        <w:gridCol w:w="236"/>
        <w:gridCol w:w="1240"/>
        <w:gridCol w:w="243"/>
        <w:gridCol w:w="1233"/>
        <w:gridCol w:w="252"/>
        <w:gridCol w:w="1422"/>
      </w:tblGrid>
      <w:tr w:rsidR="00A81C2B" w:rsidRPr="007929E5" w14:paraId="0FC1563F" w14:textId="77777777" w:rsidTr="009F344A">
        <w:trPr>
          <w:trHeight w:val="139"/>
        </w:trPr>
        <w:tc>
          <w:tcPr>
            <w:tcW w:w="3213" w:type="dxa"/>
          </w:tcPr>
          <w:p w14:paraId="06B5CCCB" w14:textId="77777777" w:rsidR="00A81C2B" w:rsidRPr="007929E5" w:rsidRDefault="00A81C2B" w:rsidP="009F344A">
            <w:pPr>
              <w:pStyle w:val="acctfourfigures"/>
              <w:tabs>
                <w:tab w:val="clear" w:pos="765"/>
                <w:tab w:val="center" w:pos="2183"/>
              </w:tabs>
              <w:spacing w:line="240" w:lineRule="atLeast"/>
              <w:rPr>
                <w:rFonts w:asciiTheme="minorHAnsi" w:hAnsiTheme="minorHAnsi" w:cstheme="minorHAnsi"/>
                <w:color w:val="0000FF"/>
                <w:sz w:val="30"/>
                <w:szCs w:val="30"/>
              </w:rPr>
            </w:pPr>
          </w:p>
        </w:tc>
        <w:tc>
          <w:tcPr>
            <w:tcW w:w="6057" w:type="dxa"/>
            <w:gridSpan w:val="7"/>
            <w:vAlign w:val="bottom"/>
          </w:tcPr>
          <w:p w14:paraId="077E34EE" w14:textId="77777777" w:rsidR="00A81C2B" w:rsidRPr="007929E5" w:rsidRDefault="00A81C2B" w:rsidP="009F3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1C2B" w:rsidRPr="007929E5" w14:paraId="0DD6BD45" w14:textId="77777777" w:rsidTr="009F344A">
        <w:trPr>
          <w:trHeight w:val="139"/>
        </w:trPr>
        <w:tc>
          <w:tcPr>
            <w:tcW w:w="3213" w:type="dxa"/>
          </w:tcPr>
          <w:p w14:paraId="071662D1" w14:textId="77777777" w:rsidR="00A81C2B" w:rsidRPr="007929E5" w:rsidRDefault="00A81C2B" w:rsidP="009F344A">
            <w:pPr>
              <w:pStyle w:val="acctfourfigures"/>
              <w:tabs>
                <w:tab w:val="clear" w:pos="765"/>
                <w:tab w:val="center" w:pos="2183"/>
              </w:tabs>
              <w:spacing w:line="240" w:lineRule="atLeast"/>
              <w:rPr>
                <w:rFonts w:asciiTheme="minorHAnsi" w:hAnsiTheme="minorHAnsi" w:cstheme="minorHAnsi"/>
                <w:color w:val="0000FF"/>
                <w:sz w:val="30"/>
                <w:szCs w:val="30"/>
              </w:rPr>
            </w:pPr>
          </w:p>
        </w:tc>
        <w:tc>
          <w:tcPr>
            <w:tcW w:w="1431" w:type="dxa"/>
            <w:vAlign w:val="bottom"/>
          </w:tcPr>
          <w:p w14:paraId="00D99AAF" w14:textId="77777777" w:rsidR="00A81C2B" w:rsidRPr="007929E5" w:rsidRDefault="00A81C2B" w:rsidP="009F3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70FEC3D" w14:textId="77777777" w:rsidR="00A81C2B" w:rsidRPr="007929E5" w:rsidRDefault="00A81C2B" w:rsidP="009F3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716" w:type="dxa"/>
            <w:gridSpan w:val="3"/>
            <w:tcBorders>
              <w:bottom w:val="single" w:sz="4" w:space="0" w:color="auto"/>
            </w:tcBorders>
            <w:vAlign w:val="bottom"/>
          </w:tcPr>
          <w:p w14:paraId="78E6B0A2" w14:textId="77777777" w:rsidR="00A81C2B" w:rsidRPr="007929E5" w:rsidRDefault="00A81C2B" w:rsidP="009F3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บันทึกเป็น</w:t>
            </w:r>
            <w:r w:rsidRPr="007929E5">
              <w:rPr>
                <w:rFonts w:asciiTheme="minorHAnsi" w:hAnsiTheme="minorHAnsi" w:cstheme="minorHAnsi" w:hint="cs"/>
                <w:sz w:val="30"/>
                <w:szCs w:val="30"/>
                <w:cs/>
              </w:rPr>
              <w:t xml:space="preserve"> </w:t>
            </w: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(รายจ่าย) </w:t>
            </w: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/</w:t>
            </w: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52" w:type="dxa"/>
          </w:tcPr>
          <w:p w14:paraId="45131F4D" w14:textId="77777777" w:rsidR="00A81C2B" w:rsidRPr="007929E5" w:rsidRDefault="00A81C2B" w:rsidP="009F3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09A4AEE8" w14:textId="77777777" w:rsidR="00A81C2B" w:rsidRPr="007929E5" w:rsidRDefault="00A81C2B" w:rsidP="009F3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</w:tr>
      <w:tr w:rsidR="00E37D16" w:rsidRPr="007929E5" w14:paraId="3B641675" w14:textId="77777777" w:rsidTr="009F344A">
        <w:trPr>
          <w:trHeight w:val="139"/>
        </w:trPr>
        <w:tc>
          <w:tcPr>
            <w:tcW w:w="3213" w:type="dxa"/>
          </w:tcPr>
          <w:p w14:paraId="774E453A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center" w:pos="2183"/>
              </w:tabs>
              <w:spacing w:line="240" w:lineRule="atLeast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</w:pPr>
          </w:p>
          <w:p w14:paraId="0227C262" w14:textId="10C2BDC8" w:rsidR="00E37D16" w:rsidRPr="007929E5" w:rsidRDefault="00E37D16" w:rsidP="00E37D16">
            <w:pPr>
              <w:pStyle w:val="acctfourfigures"/>
              <w:tabs>
                <w:tab w:val="clear" w:pos="765"/>
                <w:tab w:val="center" w:pos="2183"/>
              </w:tabs>
              <w:spacing w:line="240" w:lineRule="atLeast"/>
              <w:rPr>
                <w:rFonts w:asciiTheme="minorHAnsi" w:hAnsiTheme="minorHAnsi" w:cstheme="minorHAnsi"/>
                <w:color w:val="0000FF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431" w:type="dxa"/>
            <w:vAlign w:val="bottom"/>
          </w:tcPr>
          <w:p w14:paraId="4A58D390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4CB90A5D" w14:textId="2AD84E3F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 xml:space="preserve">1 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36" w:type="dxa"/>
            <w:vAlign w:val="bottom"/>
          </w:tcPr>
          <w:p w14:paraId="71CF7477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3EB3DB89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3" w:type="dxa"/>
            <w:vAlign w:val="bottom"/>
          </w:tcPr>
          <w:p w14:paraId="14F9FC9A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555C4DA7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52" w:type="dxa"/>
          </w:tcPr>
          <w:p w14:paraId="511BD1DD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334EEF17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76371D18" w14:textId="473E896C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31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</w:tr>
      <w:tr w:rsidR="00E37D16" w:rsidRPr="007929E5" w14:paraId="231729F8" w14:textId="77777777" w:rsidTr="009F344A">
        <w:trPr>
          <w:trHeight w:val="139"/>
        </w:trPr>
        <w:tc>
          <w:tcPr>
            <w:tcW w:w="3213" w:type="dxa"/>
          </w:tcPr>
          <w:p w14:paraId="09BE6059" w14:textId="77777777" w:rsidR="00E37D16" w:rsidRPr="007929E5" w:rsidRDefault="00E37D16" w:rsidP="00E37D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inorHAnsi" w:hAnsiTheme="minorHAnsi" w:cstheme="minorHAnsi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</w:p>
        </w:tc>
        <w:tc>
          <w:tcPr>
            <w:tcW w:w="6057" w:type="dxa"/>
            <w:gridSpan w:val="7"/>
            <w:vAlign w:val="bottom"/>
          </w:tcPr>
          <w:p w14:paraId="6782E1A3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  <w:t>(</w:t>
            </w:r>
            <w:r w:rsidRPr="007929E5"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</w:rPr>
              <w:t>พันบาท</w:t>
            </w:r>
            <w:r w:rsidRPr="007929E5"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  <w:t>)</w:t>
            </w:r>
          </w:p>
        </w:tc>
      </w:tr>
      <w:tr w:rsidR="00824DBE" w:rsidRPr="007929E5" w14:paraId="5490114C" w14:textId="77777777" w:rsidTr="009F344A">
        <w:trPr>
          <w:trHeight w:val="139"/>
        </w:trPr>
        <w:tc>
          <w:tcPr>
            <w:tcW w:w="3213" w:type="dxa"/>
          </w:tcPr>
          <w:p w14:paraId="5790402C" w14:textId="69D38CB2" w:rsidR="00824DBE" w:rsidRPr="007929E5" w:rsidRDefault="00824DBE" w:rsidP="00E37D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inorHAnsi" w:hAnsiTheme="minorHAnsi" w:cstheme="minorHAnsi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  <w:r w:rsidRPr="007929E5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6057" w:type="dxa"/>
            <w:gridSpan w:val="7"/>
            <w:vAlign w:val="bottom"/>
          </w:tcPr>
          <w:p w14:paraId="53FAB8CA" w14:textId="77777777" w:rsidR="00824DBE" w:rsidRPr="007929E5" w:rsidRDefault="00824DBE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</w:pPr>
          </w:p>
        </w:tc>
      </w:tr>
      <w:tr w:rsidR="00E37D16" w:rsidRPr="007929E5" w14:paraId="304FC825" w14:textId="77777777" w:rsidTr="009F344A">
        <w:trPr>
          <w:trHeight w:val="139"/>
        </w:trPr>
        <w:tc>
          <w:tcPr>
            <w:tcW w:w="3213" w:type="dxa"/>
          </w:tcPr>
          <w:p w14:paraId="4AB1DD52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31" w:type="dxa"/>
          </w:tcPr>
          <w:p w14:paraId="24845E8B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052BC67A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</w:tcPr>
          <w:p w14:paraId="7B69F0D6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2A493CA0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  <w:tc>
          <w:tcPr>
            <w:tcW w:w="1233" w:type="dxa"/>
          </w:tcPr>
          <w:p w14:paraId="56A79BC4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</w:tcPr>
          <w:p w14:paraId="770F9FA4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  <w:tc>
          <w:tcPr>
            <w:tcW w:w="1422" w:type="dxa"/>
          </w:tcPr>
          <w:p w14:paraId="2D6C56EF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</w:tr>
      <w:tr w:rsidR="00F24664" w:rsidRPr="007929E5" w14:paraId="408A1083" w14:textId="77777777" w:rsidTr="009F344A">
        <w:trPr>
          <w:trHeight w:val="139"/>
        </w:trPr>
        <w:tc>
          <w:tcPr>
            <w:tcW w:w="3213" w:type="dxa"/>
          </w:tcPr>
          <w:p w14:paraId="7FBE0B8E" w14:textId="77777777" w:rsidR="00F24664" w:rsidRPr="007929E5" w:rsidRDefault="00F24664" w:rsidP="00F24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ลูกหนี้การค้า</w:t>
            </w:r>
            <w:r w:rsidRPr="007929E5">
              <w:rPr>
                <w:rFonts w:asciiTheme="minorHAnsi" w:hAnsiTheme="minorHAnsi" w:cstheme="minorHAnsi" w:hint="cs"/>
                <w:sz w:val="30"/>
                <w:szCs w:val="30"/>
                <w:cs/>
              </w:rPr>
              <w:t>และลูกหนี้ผ่อนชำระ</w:t>
            </w:r>
          </w:p>
        </w:tc>
        <w:tc>
          <w:tcPr>
            <w:tcW w:w="1431" w:type="dxa"/>
            <w:vAlign w:val="bottom"/>
          </w:tcPr>
          <w:p w14:paraId="38CE37CE" w14:textId="77777777" w:rsidR="00F24664" w:rsidRPr="007929E5" w:rsidRDefault="00F24664" w:rsidP="00F2466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58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56,963</w:t>
            </w:r>
          </w:p>
        </w:tc>
        <w:tc>
          <w:tcPr>
            <w:tcW w:w="236" w:type="dxa"/>
            <w:vAlign w:val="bottom"/>
          </w:tcPr>
          <w:p w14:paraId="5A3F9EFE" w14:textId="77777777" w:rsidR="00F24664" w:rsidRPr="007929E5" w:rsidRDefault="00F24664" w:rsidP="00F2466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58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vAlign w:val="bottom"/>
          </w:tcPr>
          <w:p w14:paraId="55C36936" w14:textId="35993143" w:rsidR="00F24664" w:rsidRPr="007929E5" w:rsidRDefault="00F24664" w:rsidP="00F24664">
            <w:pPr>
              <w:pStyle w:val="acctfourfigures"/>
              <w:tabs>
                <w:tab w:val="clear" w:pos="765"/>
                <w:tab w:val="decimal" w:pos="953"/>
              </w:tabs>
              <w:spacing w:line="240" w:lineRule="atLeast"/>
              <w:ind w:right="-58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(31,200)</w:t>
            </w:r>
          </w:p>
        </w:tc>
        <w:tc>
          <w:tcPr>
            <w:tcW w:w="243" w:type="dxa"/>
            <w:vAlign w:val="bottom"/>
          </w:tcPr>
          <w:p w14:paraId="44A82EE2" w14:textId="77777777" w:rsidR="00F24664" w:rsidRPr="007929E5" w:rsidRDefault="00F24664" w:rsidP="00F24664">
            <w:pPr>
              <w:pStyle w:val="acctfourfigures"/>
              <w:tabs>
                <w:tab w:val="clear" w:pos="765"/>
                <w:tab w:val="decimal" w:pos="953"/>
              </w:tabs>
              <w:spacing w:line="240" w:lineRule="atLeast"/>
              <w:ind w:right="-58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  <w:tc>
          <w:tcPr>
            <w:tcW w:w="1233" w:type="dxa"/>
            <w:vAlign w:val="bottom"/>
          </w:tcPr>
          <w:p w14:paraId="031B6E05" w14:textId="28238D30" w:rsidR="00F24664" w:rsidRPr="007929E5" w:rsidRDefault="00F24664" w:rsidP="00F24664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58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  <w:vAlign w:val="bottom"/>
          </w:tcPr>
          <w:p w14:paraId="4E586818" w14:textId="77777777" w:rsidR="00F24664" w:rsidRPr="007929E5" w:rsidRDefault="00F24664" w:rsidP="00F2466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58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  <w:tc>
          <w:tcPr>
            <w:tcW w:w="1422" w:type="dxa"/>
            <w:vAlign w:val="bottom"/>
          </w:tcPr>
          <w:p w14:paraId="309E35FE" w14:textId="7BEBBE48" w:rsidR="00F24664" w:rsidRPr="007929E5" w:rsidRDefault="00F24664" w:rsidP="00F2466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58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25,763</w:t>
            </w:r>
          </w:p>
        </w:tc>
      </w:tr>
      <w:tr w:rsidR="00F24664" w:rsidRPr="007929E5" w14:paraId="26610D11" w14:textId="77777777" w:rsidTr="009F344A">
        <w:trPr>
          <w:trHeight w:val="139"/>
        </w:trPr>
        <w:tc>
          <w:tcPr>
            <w:tcW w:w="3213" w:type="dxa"/>
          </w:tcPr>
          <w:p w14:paraId="0BA8571F" w14:textId="77777777" w:rsidR="00F24664" w:rsidRPr="007929E5" w:rsidRDefault="00F24664" w:rsidP="00F24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ความแตกต่างของการรับรู้รายได้</w:t>
            </w:r>
          </w:p>
        </w:tc>
        <w:tc>
          <w:tcPr>
            <w:tcW w:w="1431" w:type="dxa"/>
            <w:vAlign w:val="bottom"/>
          </w:tcPr>
          <w:p w14:paraId="5422F875" w14:textId="77777777" w:rsidR="00F24664" w:rsidRPr="007929E5" w:rsidRDefault="00F24664" w:rsidP="00F2466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58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1,226</w:t>
            </w:r>
          </w:p>
        </w:tc>
        <w:tc>
          <w:tcPr>
            <w:tcW w:w="236" w:type="dxa"/>
            <w:vAlign w:val="bottom"/>
          </w:tcPr>
          <w:p w14:paraId="5CA2832F" w14:textId="77777777" w:rsidR="00F24664" w:rsidRPr="007929E5" w:rsidRDefault="00F24664" w:rsidP="00F2466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58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vAlign w:val="bottom"/>
          </w:tcPr>
          <w:p w14:paraId="618F8461" w14:textId="4F91CD5E" w:rsidR="00F24664" w:rsidRPr="007929E5" w:rsidRDefault="00F24664" w:rsidP="00F24664">
            <w:pPr>
              <w:pStyle w:val="acctfourfigures"/>
              <w:tabs>
                <w:tab w:val="clear" w:pos="765"/>
                <w:tab w:val="decimal" w:pos="953"/>
              </w:tabs>
              <w:spacing w:line="240" w:lineRule="atLeast"/>
              <w:ind w:right="-58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(402)</w:t>
            </w:r>
          </w:p>
        </w:tc>
        <w:tc>
          <w:tcPr>
            <w:tcW w:w="243" w:type="dxa"/>
            <w:vAlign w:val="bottom"/>
          </w:tcPr>
          <w:p w14:paraId="59D66311" w14:textId="77777777" w:rsidR="00F24664" w:rsidRPr="007929E5" w:rsidRDefault="00F24664" w:rsidP="00F24664">
            <w:pPr>
              <w:pStyle w:val="acctfourfigures"/>
              <w:tabs>
                <w:tab w:val="clear" w:pos="765"/>
                <w:tab w:val="decimal" w:pos="953"/>
              </w:tabs>
              <w:spacing w:line="240" w:lineRule="atLeast"/>
              <w:ind w:right="-58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  <w:tc>
          <w:tcPr>
            <w:tcW w:w="1233" w:type="dxa"/>
            <w:vAlign w:val="bottom"/>
          </w:tcPr>
          <w:p w14:paraId="10A35740" w14:textId="76EC3B48" w:rsidR="00F24664" w:rsidRPr="007929E5" w:rsidRDefault="00F24664" w:rsidP="00F24664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58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  <w:vAlign w:val="bottom"/>
          </w:tcPr>
          <w:p w14:paraId="6556DE15" w14:textId="77777777" w:rsidR="00F24664" w:rsidRPr="007929E5" w:rsidRDefault="00F24664" w:rsidP="00F2466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58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  <w:tc>
          <w:tcPr>
            <w:tcW w:w="1422" w:type="dxa"/>
            <w:vAlign w:val="bottom"/>
          </w:tcPr>
          <w:p w14:paraId="5092AF6F" w14:textId="2BB8B0FA" w:rsidR="00F24664" w:rsidRPr="007929E5" w:rsidRDefault="00F24664" w:rsidP="00F2466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58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824</w:t>
            </w:r>
          </w:p>
        </w:tc>
      </w:tr>
      <w:tr w:rsidR="00F24664" w:rsidRPr="007929E5" w14:paraId="7BDC0F06" w14:textId="77777777" w:rsidTr="009F344A">
        <w:trPr>
          <w:trHeight w:val="139"/>
        </w:trPr>
        <w:tc>
          <w:tcPr>
            <w:tcW w:w="3213" w:type="dxa"/>
          </w:tcPr>
          <w:p w14:paraId="743F138C" w14:textId="77777777" w:rsidR="00F24664" w:rsidRPr="007929E5" w:rsidRDefault="00F24664" w:rsidP="00F24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431" w:type="dxa"/>
            <w:vAlign w:val="bottom"/>
          </w:tcPr>
          <w:p w14:paraId="32DDE1EA" w14:textId="77777777" w:rsidR="00F24664" w:rsidRPr="007929E5" w:rsidRDefault="00F24664" w:rsidP="00F2466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58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3,451</w:t>
            </w:r>
          </w:p>
        </w:tc>
        <w:tc>
          <w:tcPr>
            <w:tcW w:w="236" w:type="dxa"/>
            <w:vAlign w:val="bottom"/>
          </w:tcPr>
          <w:p w14:paraId="053091D2" w14:textId="77777777" w:rsidR="00F24664" w:rsidRPr="007929E5" w:rsidRDefault="00F24664" w:rsidP="00F2466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58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vAlign w:val="bottom"/>
          </w:tcPr>
          <w:p w14:paraId="3356E787" w14:textId="61A12FF9" w:rsidR="00F24664" w:rsidRPr="007929E5" w:rsidRDefault="00F24664" w:rsidP="00F24664">
            <w:pPr>
              <w:pStyle w:val="acctfourfigures"/>
              <w:tabs>
                <w:tab w:val="clear" w:pos="765"/>
                <w:tab w:val="decimal" w:pos="953"/>
              </w:tabs>
              <w:spacing w:line="240" w:lineRule="atLeast"/>
              <w:ind w:right="-58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(941)</w:t>
            </w:r>
          </w:p>
        </w:tc>
        <w:tc>
          <w:tcPr>
            <w:tcW w:w="243" w:type="dxa"/>
            <w:vAlign w:val="bottom"/>
          </w:tcPr>
          <w:p w14:paraId="27FCEF66" w14:textId="77777777" w:rsidR="00F24664" w:rsidRPr="007929E5" w:rsidRDefault="00F24664" w:rsidP="00F24664">
            <w:pPr>
              <w:pStyle w:val="acctfourfigures"/>
              <w:tabs>
                <w:tab w:val="clear" w:pos="765"/>
                <w:tab w:val="decimal" w:pos="953"/>
              </w:tabs>
              <w:spacing w:line="240" w:lineRule="atLeast"/>
              <w:ind w:right="-58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2D78EF3A" w14:textId="5FAB38FB" w:rsidR="00F24664" w:rsidRPr="007929E5" w:rsidRDefault="00F24664" w:rsidP="00F24664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58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  <w:vAlign w:val="bottom"/>
          </w:tcPr>
          <w:p w14:paraId="137E4F60" w14:textId="77777777" w:rsidR="00F24664" w:rsidRPr="007929E5" w:rsidRDefault="00F24664" w:rsidP="00F2466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58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6FB7DE67" w14:textId="4E4C8480" w:rsidR="00F24664" w:rsidRPr="007929E5" w:rsidRDefault="00F24664" w:rsidP="00F2466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58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2,510</w:t>
            </w:r>
          </w:p>
        </w:tc>
      </w:tr>
      <w:tr w:rsidR="00F24664" w:rsidRPr="007929E5" w14:paraId="715E9432" w14:textId="77777777" w:rsidTr="009F344A">
        <w:trPr>
          <w:trHeight w:val="348"/>
        </w:trPr>
        <w:tc>
          <w:tcPr>
            <w:tcW w:w="3213" w:type="dxa"/>
          </w:tcPr>
          <w:p w14:paraId="443951E4" w14:textId="3910A9F8" w:rsidR="00F24664" w:rsidRPr="007929E5" w:rsidRDefault="00F24664" w:rsidP="00F24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31" w:type="dxa"/>
            <w:vAlign w:val="bottom"/>
          </w:tcPr>
          <w:p w14:paraId="66076347" w14:textId="77777777" w:rsidR="00F24664" w:rsidRPr="007929E5" w:rsidRDefault="00F24664" w:rsidP="00F2466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58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831</w:t>
            </w:r>
          </w:p>
        </w:tc>
        <w:tc>
          <w:tcPr>
            <w:tcW w:w="236" w:type="dxa"/>
            <w:vAlign w:val="bottom"/>
          </w:tcPr>
          <w:p w14:paraId="447897A0" w14:textId="77777777" w:rsidR="00F24664" w:rsidRPr="007929E5" w:rsidRDefault="00F24664" w:rsidP="00F2466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58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615DA020" w14:textId="19CA607C" w:rsidR="00F24664" w:rsidRPr="007929E5" w:rsidRDefault="00F24664" w:rsidP="00F24664">
            <w:pPr>
              <w:pStyle w:val="acctfourfigures"/>
              <w:tabs>
                <w:tab w:val="clear" w:pos="765"/>
                <w:tab w:val="decimal" w:pos="953"/>
              </w:tabs>
              <w:spacing w:line="240" w:lineRule="atLeast"/>
              <w:ind w:right="-58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360</w:t>
            </w:r>
          </w:p>
        </w:tc>
        <w:tc>
          <w:tcPr>
            <w:tcW w:w="243" w:type="dxa"/>
            <w:vAlign w:val="bottom"/>
          </w:tcPr>
          <w:p w14:paraId="5FD4E502" w14:textId="77777777" w:rsidR="00F24664" w:rsidRPr="007929E5" w:rsidRDefault="00F24664" w:rsidP="00F24664">
            <w:pPr>
              <w:pStyle w:val="acctfourfigures"/>
              <w:tabs>
                <w:tab w:val="clear" w:pos="765"/>
                <w:tab w:val="decimal" w:pos="953"/>
              </w:tabs>
              <w:spacing w:line="240" w:lineRule="atLeast"/>
              <w:ind w:right="-58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05626176" w14:textId="3DF944E6" w:rsidR="00F24664" w:rsidRPr="007929E5" w:rsidRDefault="00F24664" w:rsidP="00F24664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58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(660)</w:t>
            </w:r>
          </w:p>
        </w:tc>
        <w:tc>
          <w:tcPr>
            <w:tcW w:w="252" w:type="dxa"/>
            <w:vAlign w:val="bottom"/>
          </w:tcPr>
          <w:p w14:paraId="2A419647" w14:textId="77777777" w:rsidR="00F24664" w:rsidRPr="007929E5" w:rsidRDefault="00F24664" w:rsidP="00F2466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58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312EF44A" w14:textId="2957D415" w:rsidR="00F24664" w:rsidRPr="007929E5" w:rsidRDefault="00F24664" w:rsidP="00F2466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58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531</w:t>
            </w:r>
          </w:p>
        </w:tc>
      </w:tr>
      <w:tr w:rsidR="00F24664" w:rsidRPr="007929E5" w14:paraId="30E8EC0D" w14:textId="77777777" w:rsidTr="009F344A">
        <w:trPr>
          <w:trHeight w:val="348"/>
        </w:trPr>
        <w:tc>
          <w:tcPr>
            <w:tcW w:w="3213" w:type="dxa"/>
          </w:tcPr>
          <w:p w14:paraId="0EF48B21" w14:textId="57031D00" w:rsidR="00F24664" w:rsidRPr="007929E5" w:rsidRDefault="00F24664" w:rsidP="00F24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431" w:type="dxa"/>
            <w:vAlign w:val="bottom"/>
          </w:tcPr>
          <w:p w14:paraId="568A1866" w14:textId="58551883" w:rsidR="00F24664" w:rsidRPr="007929E5" w:rsidRDefault="00F24664" w:rsidP="00F2466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58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AD6EFBA" w14:textId="77777777" w:rsidR="00F24664" w:rsidRPr="007929E5" w:rsidRDefault="00F24664" w:rsidP="00F2466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58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72B770E8" w14:textId="2D3C0B84" w:rsidR="00F24664" w:rsidRPr="007929E5" w:rsidRDefault="00F24664" w:rsidP="00F24664">
            <w:pPr>
              <w:pStyle w:val="acctfourfigures"/>
              <w:tabs>
                <w:tab w:val="clear" w:pos="765"/>
                <w:tab w:val="decimal" w:pos="953"/>
              </w:tabs>
              <w:spacing w:line="240" w:lineRule="atLeast"/>
              <w:ind w:right="-58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70,448</w:t>
            </w:r>
          </w:p>
        </w:tc>
        <w:tc>
          <w:tcPr>
            <w:tcW w:w="243" w:type="dxa"/>
            <w:vAlign w:val="bottom"/>
          </w:tcPr>
          <w:p w14:paraId="02737948" w14:textId="77777777" w:rsidR="00F24664" w:rsidRPr="007929E5" w:rsidRDefault="00F24664" w:rsidP="00F24664">
            <w:pPr>
              <w:pStyle w:val="acctfourfigures"/>
              <w:tabs>
                <w:tab w:val="clear" w:pos="765"/>
                <w:tab w:val="decimal" w:pos="953"/>
              </w:tabs>
              <w:spacing w:line="240" w:lineRule="atLeast"/>
              <w:ind w:right="-58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23008285" w14:textId="412ADB2B" w:rsidR="00F24664" w:rsidRPr="007929E5" w:rsidRDefault="00F24664" w:rsidP="00F24664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-58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  <w:vAlign w:val="bottom"/>
          </w:tcPr>
          <w:p w14:paraId="659BE71B" w14:textId="77777777" w:rsidR="00F24664" w:rsidRPr="007929E5" w:rsidRDefault="00F24664" w:rsidP="00F2466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58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28FDEFE5" w14:textId="5E9E6EB7" w:rsidR="00F24664" w:rsidRPr="007929E5" w:rsidRDefault="00F24664" w:rsidP="00F2466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58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70,448</w:t>
            </w:r>
          </w:p>
        </w:tc>
      </w:tr>
      <w:tr w:rsidR="00E37D16" w:rsidRPr="007929E5" w14:paraId="2160A059" w14:textId="77777777" w:rsidTr="009F344A">
        <w:trPr>
          <w:trHeight w:val="334"/>
        </w:trPr>
        <w:tc>
          <w:tcPr>
            <w:tcW w:w="3213" w:type="dxa"/>
          </w:tcPr>
          <w:p w14:paraId="54682FC9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FE01F8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5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62,471</w:t>
            </w:r>
          </w:p>
        </w:tc>
        <w:tc>
          <w:tcPr>
            <w:tcW w:w="236" w:type="dxa"/>
            <w:vAlign w:val="bottom"/>
          </w:tcPr>
          <w:p w14:paraId="1A9E59AB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5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E2AF0A" w14:textId="1E79BC48" w:rsidR="00E37D16" w:rsidRPr="007929E5" w:rsidRDefault="00F24664" w:rsidP="00E37D16">
            <w:pPr>
              <w:pStyle w:val="acctfourfigures"/>
              <w:tabs>
                <w:tab w:val="clear" w:pos="765"/>
                <w:tab w:val="decimal" w:pos="953"/>
              </w:tabs>
              <w:spacing w:line="240" w:lineRule="atLeast"/>
              <w:ind w:right="-5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38,265</w:t>
            </w:r>
          </w:p>
        </w:tc>
        <w:tc>
          <w:tcPr>
            <w:tcW w:w="243" w:type="dxa"/>
            <w:vAlign w:val="bottom"/>
          </w:tcPr>
          <w:p w14:paraId="5E61FC21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953"/>
              </w:tabs>
              <w:spacing w:line="240" w:lineRule="atLeast"/>
              <w:ind w:right="-5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127499" w14:textId="6314A03B" w:rsidR="00E37D16" w:rsidRPr="007929E5" w:rsidRDefault="00F24664" w:rsidP="00E37D1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58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(660)</w:t>
            </w:r>
          </w:p>
        </w:tc>
        <w:tc>
          <w:tcPr>
            <w:tcW w:w="252" w:type="dxa"/>
            <w:vAlign w:val="bottom"/>
          </w:tcPr>
          <w:p w14:paraId="0F100008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5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DDDC7D" w14:textId="63F74E0D" w:rsidR="00E37D16" w:rsidRPr="007929E5" w:rsidRDefault="00F24664" w:rsidP="00E37D16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5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100,076</w:t>
            </w:r>
          </w:p>
        </w:tc>
      </w:tr>
      <w:tr w:rsidR="00E37D16" w:rsidRPr="007929E5" w14:paraId="56C5B5D1" w14:textId="77777777" w:rsidTr="009F344A">
        <w:trPr>
          <w:trHeight w:val="334"/>
        </w:trPr>
        <w:tc>
          <w:tcPr>
            <w:tcW w:w="3213" w:type="dxa"/>
          </w:tcPr>
          <w:p w14:paraId="12F43068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vAlign w:val="bottom"/>
          </w:tcPr>
          <w:p w14:paraId="3CF1B07E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5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F0C99C8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5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4174567D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953"/>
              </w:tabs>
              <w:spacing w:line="240" w:lineRule="atLeast"/>
              <w:ind w:right="-5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2726C22B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953"/>
              </w:tabs>
              <w:spacing w:line="240" w:lineRule="atLeast"/>
              <w:ind w:right="-5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14F3AD69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5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63505B0D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5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1CC1ED9F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5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</w:tr>
      <w:tr w:rsidR="00E37D16" w:rsidRPr="007929E5" w14:paraId="5B7B9388" w14:textId="77777777" w:rsidTr="00F24664">
        <w:trPr>
          <w:trHeight w:val="334"/>
        </w:trPr>
        <w:tc>
          <w:tcPr>
            <w:tcW w:w="3213" w:type="dxa"/>
          </w:tcPr>
          <w:p w14:paraId="79DCF095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31" w:type="dxa"/>
            <w:vAlign w:val="bottom"/>
          </w:tcPr>
          <w:p w14:paraId="2C068648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5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15A3F44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5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4E39D5A4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953"/>
              </w:tabs>
              <w:spacing w:line="240" w:lineRule="atLeast"/>
              <w:ind w:right="-5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1BC5C86D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953"/>
              </w:tabs>
              <w:spacing w:line="240" w:lineRule="atLeast"/>
              <w:ind w:right="-5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0DA6BAE4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5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505C86A2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5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08A5CB79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5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</w:tr>
      <w:tr w:rsidR="00F24664" w:rsidRPr="007929E5" w14:paraId="64958B0F" w14:textId="77777777" w:rsidTr="00F24664">
        <w:trPr>
          <w:trHeight w:val="348"/>
        </w:trPr>
        <w:tc>
          <w:tcPr>
            <w:tcW w:w="3213" w:type="dxa"/>
          </w:tcPr>
          <w:p w14:paraId="2ED7B98D" w14:textId="77777777" w:rsidR="00F24664" w:rsidRPr="007929E5" w:rsidRDefault="00F24664" w:rsidP="00F24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98" w:hanging="162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ค่าเสื่อมราคาตามสัญญาเช่าทางการเงิน</w:t>
            </w:r>
          </w:p>
        </w:tc>
        <w:tc>
          <w:tcPr>
            <w:tcW w:w="1431" w:type="dxa"/>
            <w:vAlign w:val="bottom"/>
          </w:tcPr>
          <w:p w14:paraId="24F61457" w14:textId="77777777" w:rsidR="00F24664" w:rsidRPr="007929E5" w:rsidRDefault="00F24664" w:rsidP="00F2466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58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(108)</w:t>
            </w:r>
          </w:p>
        </w:tc>
        <w:tc>
          <w:tcPr>
            <w:tcW w:w="236" w:type="dxa"/>
            <w:vAlign w:val="bottom"/>
          </w:tcPr>
          <w:p w14:paraId="0F771757" w14:textId="77777777" w:rsidR="00F24664" w:rsidRPr="007929E5" w:rsidRDefault="00F24664" w:rsidP="00F2466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58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vAlign w:val="bottom"/>
          </w:tcPr>
          <w:p w14:paraId="66C70DE4" w14:textId="374DCAEA" w:rsidR="00F24664" w:rsidRPr="007929E5" w:rsidRDefault="00F24664" w:rsidP="00F24664">
            <w:pPr>
              <w:pStyle w:val="acctfourfigures"/>
              <w:tabs>
                <w:tab w:val="clear" w:pos="765"/>
                <w:tab w:val="decimal" w:pos="953"/>
              </w:tabs>
              <w:spacing w:line="240" w:lineRule="atLeast"/>
              <w:ind w:right="-58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(110)</w:t>
            </w:r>
          </w:p>
        </w:tc>
        <w:tc>
          <w:tcPr>
            <w:tcW w:w="243" w:type="dxa"/>
            <w:vAlign w:val="bottom"/>
          </w:tcPr>
          <w:p w14:paraId="7D6CC0E3" w14:textId="77777777" w:rsidR="00F24664" w:rsidRPr="007929E5" w:rsidRDefault="00F24664" w:rsidP="00F24664">
            <w:pPr>
              <w:pStyle w:val="acctfourfigures"/>
              <w:tabs>
                <w:tab w:val="clear" w:pos="765"/>
                <w:tab w:val="decimal" w:pos="953"/>
              </w:tabs>
              <w:spacing w:line="240" w:lineRule="atLeast"/>
              <w:ind w:right="-58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  <w:tc>
          <w:tcPr>
            <w:tcW w:w="1233" w:type="dxa"/>
            <w:vAlign w:val="bottom"/>
          </w:tcPr>
          <w:p w14:paraId="5030B53B" w14:textId="40A6BBC7" w:rsidR="00F24664" w:rsidRPr="007929E5" w:rsidRDefault="00F24664" w:rsidP="00F24664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58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  <w:vAlign w:val="bottom"/>
          </w:tcPr>
          <w:p w14:paraId="77A58082" w14:textId="77777777" w:rsidR="00F24664" w:rsidRPr="007929E5" w:rsidRDefault="00F24664" w:rsidP="00F2466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58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  <w:tc>
          <w:tcPr>
            <w:tcW w:w="1422" w:type="dxa"/>
            <w:vAlign w:val="bottom"/>
          </w:tcPr>
          <w:p w14:paraId="233FE088" w14:textId="5A1388C9" w:rsidR="00F24664" w:rsidRPr="007929E5" w:rsidRDefault="00F24664" w:rsidP="00F24664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58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(218)</w:t>
            </w:r>
          </w:p>
        </w:tc>
      </w:tr>
      <w:tr w:rsidR="00343727" w:rsidRPr="007929E5" w14:paraId="64603B67" w14:textId="77777777" w:rsidTr="00F24664">
        <w:trPr>
          <w:trHeight w:val="348"/>
        </w:trPr>
        <w:tc>
          <w:tcPr>
            <w:tcW w:w="3213" w:type="dxa"/>
          </w:tcPr>
          <w:p w14:paraId="4321806A" w14:textId="247EDA27" w:rsidR="00343727" w:rsidRPr="007929E5" w:rsidRDefault="00343727" w:rsidP="0034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98" w:hanging="16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สินทรัพย์ต้นทุนของสัญญา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vAlign w:val="bottom"/>
          </w:tcPr>
          <w:p w14:paraId="77484A48" w14:textId="46D202B2" w:rsidR="00343727" w:rsidRPr="007929E5" w:rsidRDefault="00343727" w:rsidP="0034372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58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B569BF3" w14:textId="77777777" w:rsidR="00343727" w:rsidRPr="007929E5" w:rsidRDefault="00343727" w:rsidP="00343727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58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34A9936B" w14:textId="0808BE55" w:rsidR="00343727" w:rsidRPr="007929E5" w:rsidRDefault="00343727" w:rsidP="00343727">
            <w:pPr>
              <w:pStyle w:val="acctfourfigures"/>
              <w:tabs>
                <w:tab w:val="clear" w:pos="765"/>
                <w:tab w:val="decimal" w:pos="953"/>
              </w:tabs>
              <w:spacing w:line="240" w:lineRule="atLeast"/>
              <w:ind w:right="-58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(40,001)</w:t>
            </w:r>
          </w:p>
        </w:tc>
        <w:tc>
          <w:tcPr>
            <w:tcW w:w="243" w:type="dxa"/>
            <w:vAlign w:val="bottom"/>
          </w:tcPr>
          <w:p w14:paraId="6889370D" w14:textId="77777777" w:rsidR="00343727" w:rsidRPr="007929E5" w:rsidRDefault="00343727" w:rsidP="00343727">
            <w:pPr>
              <w:pStyle w:val="acctfourfigures"/>
              <w:tabs>
                <w:tab w:val="clear" w:pos="765"/>
                <w:tab w:val="decimal" w:pos="953"/>
              </w:tabs>
              <w:spacing w:line="240" w:lineRule="atLeast"/>
              <w:ind w:right="-58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7311DCFD" w14:textId="577E8A32" w:rsidR="00343727" w:rsidRPr="007929E5" w:rsidRDefault="00343727" w:rsidP="00343727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58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  <w:vAlign w:val="bottom"/>
          </w:tcPr>
          <w:p w14:paraId="0F57CC00" w14:textId="77777777" w:rsidR="00343727" w:rsidRPr="007929E5" w:rsidRDefault="00343727" w:rsidP="00343727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58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3639D9AB" w14:textId="25CC0AC9" w:rsidR="00343727" w:rsidRPr="007929E5" w:rsidRDefault="00343727" w:rsidP="00343727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58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(40,001)</w:t>
            </w:r>
          </w:p>
        </w:tc>
      </w:tr>
      <w:tr w:rsidR="00343727" w:rsidRPr="007929E5" w14:paraId="7FD903BF" w14:textId="77777777" w:rsidTr="009F344A">
        <w:trPr>
          <w:trHeight w:val="334"/>
        </w:trPr>
        <w:tc>
          <w:tcPr>
            <w:tcW w:w="3213" w:type="dxa"/>
          </w:tcPr>
          <w:p w14:paraId="5804AD7E" w14:textId="77777777" w:rsidR="00343727" w:rsidRPr="007929E5" w:rsidRDefault="00343727" w:rsidP="0034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809BF5" w14:textId="77777777" w:rsidR="00343727" w:rsidRPr="007929E5" w:rsidRDefault="00343727" w:rsidP="00343727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58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  <w:t>(108)</w:t>
            </w:r>
          </w:p>
        </w:tc>
        <w:tc>
          <w:tcPr>
            <w:tcW w:w="236" w:type="dxa"/>
            <w:vAlign w:val="bottom"/>
          </w:tcPr>
          <w:p w14:paraId="4EEBD008" w14:textId="77777777" w:rsidR="00343727" w:rsidRPr="007929E5" w:rsidRDefault="00343727" w:rsidP="00343727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58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98AE6E" w14:textId="197994B3" w:rsidR="00343727" w:rsidRPr="007929E5" w:rsidRDefault="00343727" w:rsidP="00343727">
            <w:pPr>
              <w:pStyle w:val="acctfourfigures"/>
              <w:tabs>
                <w:tab w:val="clear" w:pos="765"/>
                <w:tab w:val="decimal" w:pos="953"/>
              </w:tabs>
              <w:spacing w:line="240" w:lineRule="atLeast"/>
              <w:ind w:right="-58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  <w:t>(40,111)</w:t>
            </w:r>
          </w:p>
        </w:tc>
        <w:tc>
          <w:tcPr>
            <w:tcW w:w="243" w:type="dxa"/>
            <w:vAlign w:val="bottom"/>
          </w:tcPr>
          <w:p w14:paraId="47687E8A" w14:textId="77777777" w:rsidR="00343727" w:rsidRPr="007929E5" w:rsidRDefault="00343727" w:rsidP="00343727">
            <w:pPr>
              <w:pStyle w:val="acctfourfigures"/>
              <w:tabs>
                <w:tab w:val="clear" w:pos="765"/>
                <w:tab w:val="decimal" w:pos="953"/>
              </w:tabs>
              <w:spacing w:line="240" w:lineRule="atLeast"/>
              <w:ind w:right="-58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CB400A" w14:textId="2240047F" w:rsidR="00343727" w:rsidRPr="007929E5" w:rsidRDefault="00343727" w:rsidP="00343727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58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  <w:vAlign w:val="bottom"/>
          </w:tcPr>
          <w:p w14:paraId="2664732F" w14:textId="77777777" w:rsidR="00343727" w:rsidRPr="007929E5" w:rsidRDefault="00343727" w:rsidP="00343727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58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A3AAB6" w14:textId="1753D4AC" w:rsidR="00343727" w:rsidRPr="007929E5" w:rsidRDefault="00343727" w:rsidP="00343727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58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  <w:t>(40,219)</w:t>
            </w:r>
          </w:p>
        </w:tc>
      </w:tr>
      <w:tr w:rsidR="00343727" w:rsidRPr="007929E5" w14:paraId="54445A1F" w14:textId="77777777" w:rsidTr="009F344A">
        <w:trPr>
          <w:trHeight w:val="334"/>
        </w:trPr>
        <w:tc>
          <w:tcPr>
            <w:tcW w:w="3213" w:type="dxa"/>
          </w:tcPr>
          <w:p w14:paraId="4371AB80" w14:textId="77777777" w:rsidR="00343727" w:rsidRPr="007929E5" w:rsidRDefault="00343727" w:rsidP="0034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vAlign w:val="bottom"/>
          </w:tcPr>
          <w:p w14:paraId="7ACD23BD" w14:textId="77777777" w:rsidR="00343727" w:rsidRPr="007929E5" w:rsidRDefault="00343727" w:rsidP="00343727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5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AE10C7D" w14:textId="77777777" w:rsidR="00343727" w:rsidRPr="007929E5" w:rsidRDefault="00343727" w:rsidP="00343727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5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16A8D095" w14:textId="77777777" w:rsidR="00343727" w:rsidRPr="007929E5" w:rsidRDefault="00343727" w:rsidP="00343727">
            <w:pPr>
              <w:pStyle w:val="acctfourfigures"/>
              <w:tabs>
                <w:tab w:val="clear" w:pos="765"/>
                <w:tab w:val="decimal" w:pos="953"/>
              </w:tabs>
              <w:spacing w:line="240" w:lineRule="atLeast"/>
              <w:ind w:right="-5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6556AE4E" w14:textId="77777777" w:rsidR="00343727" w:rsidRPr="007929E5" w:rsidRDefault="00343727" w:rsidP="00343727">
            <w:pPr>
              <w:pStyle w:val="acctfourfigures"/>
              <w:tabs>
                <w:tab w:val="clear" w:pos="765"/>
                <w:tab w:val="decimal" w:pos="953"/>
              </w:tabs>
              <w:spacing w:line="240" w:lineRule="atLeast"/>
              <w:ind w:right="-5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4969DFCB" w14:textId="77777777" w:rsidR="00343727" w:rsidRPr="007929E5" w:rsidRDefault="00343727" w:rsidP="0034372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5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7DBB5971" w14:textId="77777777" w:rsidR="00343727" w:rsidRPr="007929E5" w:rsidRDefault="00343727" w:rsidP="00343727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5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17633712" w14:textId="77777777" w:rsidR="00343727" w:rsidRPr="007929E5" w:rsidRDefault="00343727" w:rsidP="00343727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5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</w:tr>
      <w:tr w:rsidR="00343727" w:rsidRPr="007929E5" w14:paraId="5C4A97E4" w14:textId="77777777" w:rsidTr="009F344A">
        <w:trPr>
          <w:trHeight w:val="334"/>
        </w:trPr>
        <w:tc>
          <w:tcPr>
            <w:tcW w:w="3213" w:type="dxa"/>
          </w:tcPr>
          <w:p w14:paraId="5D423405" w14:textId="77777777" w:rsidR="00343727" w:rsidRPr="007929E5" w:rsidRDefault="00343727" w:rsidP="0034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31" w:type="dxa"/>
            <w:tcBorders>
              <w:bottom w:val="double" w:sz="4" w:space="0" w:color="auto"/>
            </w:tcBorders>
            <w:vAlign w:val="bottom"/>
          </w:tcPr>
          <w:p w14:paraId="4FD29F13" w14:textId="77777777" w:rsidR="00343727" w:rsidRPr="007929E5" w:rsidRDefault="00343727" w:rsidP="00343727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5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62,363</w:t>
            </w:r>
          </w:p>
        </w:tc>
        <w:tc>
          <w:tcPr>
            <w:tcW w:w="236" w:type="dxa"/>
            <w:vAlign w:val="bottom"/>
          </w:tcPr>
          <w:p w14:paraId="5E2D6E06" w14:textId="77777777" w:rsidR="00343727" w:rsidRPr="007929E5" w:rsidRDefault="00343727" w:rsidP="00343727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5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  <w:vAlign w:val="bottom"/>
          </w:tcPr>
          <w:p w14:paraId="0FE2B905" w14:textId="1613E699" w:rsidR="00343727" w:rsidRPr="007929E5" w:rsidRDefault="00343727" w:rsidP="00343727">
            <w:pPr>
              <w:pStyle w:val="acctfourfigures"/>
              <w:tabs>
                <w:tab w:val="clear" w:pos="765"/>
                <w:tab w:val="decimal" w:pos="953"/>
              </w:tabs>
              <w:spacing w:line="240" w:lineRule="atLeast"/>
              <w:ind w:right="-5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(1,846)</w:t>
            </w:r>
          </w:p>
        </w:tc>
        <w:tc>
          <w:tcPr>
            <w:tcW w:w="243" w:type="dxa"/>
            <w:vAlign w:val="bottom"/>
          </w:tcPr>
          <w:p w14:paraId="07E0AA52" w14:textId="77777777" w:rsidR="00343727" w:rsidRPr="007929E5" w:rsidRDefault="00343727" w:rsidP="00343727">
            <w:pPr>
              <w:pStyle w:val="acctfourfigures"/>
              <w:tabs>
                <w:tab w:val="clear" w:pos="765"/>
                <w:tab w:val="decimal" w:pos="953"/>
              </w:tabs>
              <w:spacing w:line="240" w:lineRule="atLeast"/>
              <w:ind w:right="-5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  <w:vAlign w:val="bottom"/>
          </w:tcPr>
          <w:p w14:paraId="50F2B36D" w14:textId="236B2920" w:rsidR="00343727" w:rsidRPr="007929E5" w:rsidRDefault="00343727" w:rsidP="0034372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58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(660)</w:t>
            </w:r>
          </w:p>
        </w:tc>
        <w:tc>
          <w:tcPr>
            <w:tcW w:w="252" w:type="dxa"/>
            <w:vAlign w:val="bottom"/>
          </w:tcPr>
          <w:p w14:paraId="09DA39D0" w14:textId="77777777" w:rsidR="00343727" w:rsidRPr="007929E5" w:rsidRDefault="00343727" w:rsidP="00343727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5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  <w:vAlign w:val="bottom"/>
          </w:tcPr>
          <w:p w14:paraId="13E8928B" w14:textId="14CC5571" w:rsidR="00343727" w:rsidRPr="007929E5" w:rsidRDefault="00343727" w:rsidP="00343727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5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59,857</w:t>
            </w:r>
          </w:p>
        </w:tc>
      </w:tr>
    </w:tbl>
    <w:p w14:paraId="34B1E4EA" w14:textId="77777777" w:rsidR="00A81C2B" w:rsidRPr="007929E5" w:rsidRDefault="00A81C2B" w:rsidP="00A81C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 w:cstheme="minorHAnsi"/>
          <w:sz w:val="30"/>
          <w:szCs w:val="30"/>
        </w:rPr>
      </w:pPr>
      <w:r w:rsidRPr="007929E5">
        <w:rPr>
          <w:rFonts w:asciiTheme="minorHAnsi" w:hAnsiTheme="minorHAnsi" w:cstheme="minorHAnsi"/>
          <w:sz w:val="30"/>
          <w:szCs w:val="30"/>
        </w:rPr>
        <w:br w:type="page"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13"/>
        <w:gridCol w:w="1431"/>
        <w:gridCol w:w="236"/>
        <w:gridCol w:w="1240"/>
        <w:gridCol w:w="243"/>
        <w:gridCol w:w="1233"/>
        <w:gridCol w:w="252"/>
        <w:gridCol w:w="1422"/>
      </w:tblGrid>
      <w:tr w:rsidR="00A81C2B" w:rsidRPr="007929E5" w14:paraId="19332023" w14:textId="77777777" w:rsidTr="009F344A">
        <w:trPr>
          <w:trHeight w:val="139"/>
        </w:trPr>
        <w:tc>
          <w:tcPr>
            <w:tcW w:w="3213" w:type="dxa"/>
          </w:tcPr>
          <w:p w14:paraId="27A7ABBE" w14:textId="77777777" w:rsidR="00A81C2B" w:rsidRPr="007929E5" w:rsidRDefault="00A81C2B" w:rsidP="009F344A">
            <w:pPr>
              <w:pStyle w:val="acctfourfigures"/>
              <w:tabs>
                <w:tab w:val="clear" w:pos="765"/>
                <w:tab w:val="center" w:pos="2183"/>
              </w:tabs>
              <w:spacing w:line="240" w:lineRule="atLeast"/>
              <w:rPr>
                <w:rFonts w:asciiTheme="minorHAnsi" w:hAnsiTheme="minorHAnsi" w:cstheme="minorHAnsi"/>
                <w:color w:val="0000FF"/>
                <w:sz w:val="30"/>
                <w:szCs w:val="30"/>
              </w:rPr>
            </w:pPr>
          </w:p>
        </w:tc>
        <w:tc>
          <w:tcPr>
            <w:tcW w:w="6057" w:type="dxa"/>
            <w:gridSpan w:val="7"/>
            <w:vAlign w:val="bottom"/>
          </w:tcPr>
          <w:p w14:paraId="66745D7B" w14:textId="77777777" w:rsidR="00A81C2B" w:rsidRPr="007929E5" w:rsidRDefault="00A81C2B" w:rsidP="009F3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1C2B" w:rsidRPr="007929E5" w14:paraId="7006832F" w14:textId="77777777" w:rsidTr="009F344A">
        <w:trPr>
          <w:trHeight w:val="139"/>
        </w:trPr>
        <w:tc>
          <w:tcPr>
            <w:tcW w:w="3213" w:type="dxa"/>
          </w:tcPr>
          <w:p w14:paraId="59649A22" w14:textId="77777777" w:rsidR="00A81C2B" w:rsidRPr="007929E5" w:rsidRDefault="00A81C2B" w:rsidP="009F344A">
            <w:pPr>
              <w:pStyle w:val="acctfourfigures"/>
              <w:tabs>
                <w:tab w:val="clear" w:pos="765"/>
                <w:tab w:val="center" w:pos="2183"/>
              </w:tabs>
              <w:spacing w:line="240" w:lineRule="atLeast"/>
              <w:rPr>
                <w:rFonts w:asciiTheme="minorHAnsi" w:hAnsiTheme="minorHAnsi" w:cstheme="minorHAnsi"/>
                <w:color w:val="0000FF"/>
                <w:sz w:val="30"/>
                <w:szCs w:val="30"/>
              </w:rPr>
            </w:pPr>
          </w:p>
        </w:tc>
        <w:tc>
          <w:tcPr>
            <w:tcW w:w="1431" w:type="dxa"/>
            <w:vAlign w:val="bottom"/>
          </w:tcPr>
          <w:p w14:paraId="0379E5C5" w14:textId="77777777" w:rsidR="00A81C2B" w:rsidRPr="007929E5" w:rsidRDefault="00A81C2B" w:rsidP="009F3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6705AC1" w14:textId="77777777" w:rsidR="00A81C2B" w:rsidRPr="007929E5" w:rsidRDefault="00A81C2B" w:rsidP="009F3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716" w:type="dxa"/>
            <w:gridSpan w:val="3"/>
            <w:tcBorders>
              <w:bottom w:val="single" w:sz="4" w:space="0" w:color="auto"/>
            </w:tcBorders>
            <w:vAlign w:val="bottom"/>
          </w:tcPr>
          <w:p w14:paraId="4F56940D" w14:textId="77777777" w:rsidR="00A81C2B" w:rsidRPr="007929E5" w:rsidRDefault="00A81C2B" w:rsidP="009F3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บันทึกเป็น</w:t>
            </w:r>
            <w:r w:rsidRPr="007929E5">
              <w:rPr>
                <w:rFonts w:asciiTheme="minorHAnsi" w:hAnsiTheme="minorHAnsi" w:cstheme="minorHAnsi" w:hint="cs"/>
                <w:sz w:val="30"/>
                <w:szCs w:val="30"/>
                <w:cs/>
              </w:rPr>
              <w:t xml:space="preserve"> </w:t>
            </w: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(รายจ่าย) </w:t>
            </w: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/</w:t>
            </w: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52" w:type="dxa"/>
          </w:tcPr>
          <w:p w14:paraId="477A8CF7" w14:textId="77777777" w:rsidR="00A81C2B" w:rsidRPr="007929E5" w:rsidRDefault="00A81C2B" w:rsidP="009F3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437EBC31" w14:textId="77777777" w:rsidR="00A81C2B" w:rsidRPr="007929E5" w:rsidRDefault="00A81C2B" w:rsidP="009F3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</w:tr>
      <w:tr w:rsidR="00E37D16" w:rsidRPr="007929E5" w14:paraId="46268017" w14:textId="77777777" w:rsidTr="009F344A">
        <w:trPr>
          <w:trHeight w:val="139"/>
        </w:trPr>
        <w:tc>
          <w:tcPr>
            <w:tcW w:w="3213" w:type="dxa"/>
          </w:tcPr>
          <w:p w14:paraId="489260CB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center" w:pos="2183"/>
              </w:tabs>
              <w:spacing w:line="240" w:lineRule="atLeast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</w:pPr>
          </w:p>
          <w:p w14:paraId="44E384AE" w14:textId="32981AB9" w:rsidR="00E37D16" w:rsidRPr="007929E5" w:rsidRDefault="00E37D16" w:rsidP="00E37D16">
            <w:pPr>
              <w:pStyle w:val="acctfourfigures"/>
              <w:tabs>
                <w:tab w:val="clear" w:pos="765"/>
                <w:tab w:val="center" w:pos="2183"/>
              </w:tabs>
              <w:spacing w:line="240" w:lineRule="atLeast"/>
              <w:rPr>
                <w:rFonts w:asciiTheme="minorHAnsi" w:hAnsiTheme="minorHAnsi" w:cstheme="minorHAnsi"/>
                <w:color w:val="0000FF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431" w:type="dxa"/>
            <w:vAlign w:val="bottom"/>
          </w:tcPr>
          <w:p w14:paraId="6765E28C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4AB0FECF" w14:textId="5AD27794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 xml:space="preserve">1 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36" w:type="dxa"/>
            <w:vAlign w:val="bottom"/>
          </w:tcPr>
          <w:p w14:paraId="032C1EE6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4EAA0CE9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3" w:type="dxa"/>
            <w:vAlign w:val="bottom"/>
          </w:tcPr>
          <w:p w14:paraId="6CBE18B1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53C62B2C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52" w:type="dxa"/>
          </w:tcPr>
          <w:p w14:paraId="74730DF9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7CEC053C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0591D1B3" w14:textId="57423EC9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31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</w:tr>
      <w:tr w:rsidR="00E37D16" w:rsidRPr="007929E5" w14:paraId="2891E730" w14:textId="77777777" w:rsidTr="009F344A">
        <w:trPr>
          <w:trHeight w:val="139"/>
        </w:trPr>
        <w:tc>
          <w:tcPr>
            <w:tcW w:w="3213" w:type="dxa"/>
          </w:tcPr>
          <w:p w14:paraId="4E0CD7CF" w14:textId="77777777" w:rsidR="00E37D16" w:rsidRPr="007929E5" w:rsidRDefault="00E37D16" w:rsidP="00E37D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inorHAnsi" w:hAnsiTheme="minorHAnsi" w:cstheme="minorHAnsi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</w:p>
        </w:tc>
        <w:tc>
          <w:tcPr>
            <w:tcW w:w="6057" w:type="dxa"/>
            <w:gridSpan w:val="7"/>
            <w:vAlign w:val="bottom"/>
          </w:tcPr>
          <w:p w14:paraId="5DBFF7CA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  <w:t>(</w:t>
            </w:r>
            <w:r w:rsidRPr="007929E5"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</w:rPr>
              <w:t>พันบาท</w:t>
            </w:r>
            <w:r w:rsidRPr="007929E5"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  <w:t>)</w:t>
            </w:r>
          </w:p>
        </w:tc>
      </w:tr>
      <w:tr w:rsidR="00824DBE" w:rsidRPr="007929E5" w14:paraId="43410FED" w14:textId="77777777" w:rsidTr="009F344A">
        <w:trPr>
          <w:trHeight w:val="139"/>
        </w:trPr>
        <w:tc>
          <w:tcPr>
            <w:tcW w:w="3213" w:type="dxa"/>
          </w:tcPr>
          <w:p w14:paraId="4015B3B4" w14:textId="43FBE251" w:rsidR="00824DBE" w:rsidRPr="007929E5" w:rsidRDefault="00824DBE" w:rsidP="00E37D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inorHAnsi" w:hAnsiTheme="minorHAnsi" w:cstheme="minorHAnsi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  <w:r w:rsidRPr="007929E5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6057" w:type="dxa"/>
            <w:gridSpan w:val="7"/>
            <w:vAlign w:val="bottom"/>
          </w:tcPr>
          <w:p w14:paraId="1B9BCE2B" w14:textId="77777777" w:rsidR="00824DBE" w:rsidRPr="007929E5" w:rsidRDefault="00824DBE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</w:pPr>
          </w:p>
        </w:tc>
      </w:tr>
      <w:tr w:rsidR="00E37D16" w:rsidRPr="007929E5" w14:paraId="5B5616CA" w14:textId="77777777" w:rsidTr="009F344A">
        <w:trPr>
          <w:trHeight w:val="139"/>
        </w:trPr>
        <w:tc>
          <w:tcPr>
            <w:tcW w:w="3213" w:type="dxa"/>
          </w:tcPr>
          <w:p w14:paraId="005ED802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31" w:type="dxa"/>
          </w:tcPr>
          <w:p w14:paraId="519187B6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571039CB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</w:tcPr>
          <w:p w14:paraId="2485FF75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43A5F5C2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  <w:tc>
          <w:tcPr>
            <w:tcW w:w="1233" w:type="dxa"/>
          </w:tcPr>
          <w:p w14:paraId="50D1ED8A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</w:tcPr>
          <w:p w14:paraId="2092ADB6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  <w:tc>
          <w:tcPr>
            <w:tcW w:w="1422" w:type="dxa"/>
          </w:tcPr>
          <w:p w14:paraId="361EEC25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</w:tr>
      <w:tr w:rsidR="00E37D16" w:rsidRPr="007929E5" w14:paraId="291CCC0A" w14:textId="77777777" w:rsidTr="009F344A">
        <w:trPr>
          <w:trHeight w:val="139"/>
        </w:trPr>
        <w:tc>
          <w:tcPr>
            <w:tcW w:w="3213" w:type="dxa"/>
          </w:tcPr>
          <w:p w14:paraId="10B52AF0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ลูกหนี้การค้า</w:t>
            </w:r>
            <w:r w:rsidRPr="007929E5">
              <w:rPr>
                <w:rFonts w:asciiTheme="minorHAnsi" w:hAnsiTheme="minorHAnsi" w:cstheme="minorHAnsi" w:hint="cs"/>
                <w:sz w:val="30"/>
                <w:szCs w:val="30"/>
                <w:cs/>
              </w:rPr>
              <w:t>และลูกหนี้ผ่อนชำระ</w:t>
            </w:r>
          </w:p>
        </w:tc>
        <w:tc>
          <w:tcPr>
            <w:tcW w:w="1431" w:type="dxa"/>
            <w:vAlign w:val="bottom"/>
          </w:tcPr>
          <w:p w14:paraId="113CEDB7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58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61,100</w:t>
            </w:r>
          </w:p>
        </w:tc>
        <w:tc>
          <w:tcPr>
            <w:tcW w:w="236" w:type="dxa"/>
            <w:vAlign w:val="bottom"/>
          </w:tcPr>
          <w:p w14:paraId="6978459E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58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vAlign w:val="bottom"/>
          </w:tcPr>
          <w:p w14:paraId="4613AAD2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953"/>
              </w:tabs>
              <w:spacing w:line="240" w:lineRule="atLeast"/>
              <w:ind w:right="-58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(4,137)</w:t>
            </w:r>
          </w:p>
        </w:tc>
        <w:tc>
          <w:tcPr>
            <w:tcW w:w="243" w:type="dxa"/>
            <w:vAlign w:val="bottom"/>
          </w:tcPr>
          <w:p w14:paraId="7B8D0DC2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953"/>
              </w:tabs>
              <w:spacing w:line="240" w:lineRule="atLeast"/>
              <w:ind w:right="-58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  <w:tc>
          <w:tcPr>
            <w:tcW w:w="1233" w:type="dxa"/>
            <w:vAlign w:val="bottom"/>
          </w:tcPr>
          <w:p w14:paraId="6D55B2A6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58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  <w:vAlign w:val="bottom"/>
          </w:tcPr>
          <w:p w14:paraId="0BB38F28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58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  <w:tc>
          <w:tcPr>
            <w:tcW w:w="1422" w:type="dxa"/>
            <w:vAlign w:val="bottom"/>
          </w:tcPr>
          <w:p w14:paraId="0287A6F6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58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56,963</w:t>
            </w:r>
          </w:p>
        </w:tc>
      </w:tr>
      <w:tr w:rsidR="00E37D16" w:rsidRPr="007929E5" w14:paraId="0E1A4836" w14:textId="77777777" w:rsidTr="009F344A">
        <w:trPr>
          <w:trHeight w:val="139"/>
        </w:trPr>
        <w:tc>
          <w:tcPr>
            <w:tcW w:w="3213" w:type="dxa"/>
          </w:tcPr>
          <w:p w14:paraId="50CC569A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ความแตกต่างของการรับรู้รายได้</w:t>
            </w:r>
          </w:p>
        </w:tc>
        <w:tc>
          <w:tcPr>
            <w:tcW w:w="1431" w:type="dxa"/>
            <w:vAlign w:val="bottom"/>
          </w:tcPr>
          <w:p w14:paraId="4A2340EA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58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6,395</w:t>
            </w:r>
          </w:p>
        </w:tc>
        <w:tc>
          <w:tcPr>
            <w:tcW w:w="236" w:type="dxa"/>
            <w:vAlign w:val="bottom"/>
          </w:tcPr>
          <w:p w14:paraId="457E2B39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58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vAlign w:val="bottom"/>
          </w:tcPr>
          <w:p w14:paraId="144CF7DC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953"/>
              </w:tabs>
              <w:spacing w:line="240" w:lineRule="atLeast"/>
              <w:ind w:right="-58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(5,169)</w:t>
            </w:r>
          </w:p>
        </w:tc>
        <w:tc>
          <w:tcPr>
            <w:tcW w:w="243" w:type="dxa"/>
            <w:vAlign w:val="bottom"/>
          </w:tcPr>
          <w:p w14:paraId="67CD77B4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953"/>
              </w:tabs>
              <w:spacing w:line="240" w:lineRule="atLeast"/>
              <w:ind w:right="-58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  <w:tc>
          <w:tcPr>
            <w:tcW w:w="1233" w:type="dxa"/>
            <w:vAlign w:val="bottom"/>
          </w:tcPr>
          <w:p w14:paraId="50762ADA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58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-</w:t>
            </w:r>
          </w:p>
        </w:tc>
        <w:tc>
          <w:tcPr>
            <w:tcW w:w="252" w:type="dxa"/>
            <w:vAlign w:val="bottom"/>
          </w:tcPr>
          <w:p w14:paraId="6056CDB4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58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  <w:tc>
          <w:tcPr>
            <w:tcW w:w="1422" w:type="dxa"/>
            <w:vAlign w:val="bottom"/>
          </w:tcPr>
          <w:p w14:paraId="7D1E4A6E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58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1,226</w:t>
            </w:r>
          </w:p>
        </w:tc>
      </w:tr>
      <w:tr w:rsidR="00E37D16" w:rsidRPr="007929E5" w14:paraId="67AA53B0" w14:textId="77777777" w:rsidTr="009F344A">
        <w:trPr>
          <w:trHeight w:val="139"/>
        </w:trPr>
        <w:tc>
          <w:tcPr>
            <w:tcW w:w="3213" w:type="dxa"/>
          </w:tcPr>
          <w:p w14:paraId="215108F9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431" w:type="dxa"/>
            <w:vAlign w:val="bottom"/>
          </w:tcPr>
          <w:p w14:paraId="3CD20BA1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58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2,306</w:t>
            </w:r>
          </w:p>
        </w:tc>
        <w:tc>
          <w:tcPr>
            <w:tcW w:w="236" w:type="dxa"/>
            <w:vAlign w:val="bottom"/>
          </w:tcPr>
          <w:p w14:paraId="6114EACA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58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vAlign w:val="bottom"/>
          </w:tcPr>
          <w:p w14:paraId="7A803646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953"/>
              </w:tabs>
              <w:spacing w:line="240" w:lineRule="atLeast"/>
              <w:ind w:right="-58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1,145</w:t>
            </w:r>
          </w:p>
        </w:tc>
        <w:tc>
          <w:tcPr>
            <w:tcW w:w="243" w:type="dxa"/>
            <w:vAlign w:val="bottom"/>
          </w:tcPr>
          <w:p w14:paraId="23AF150A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953"/>
              </w:tabs>
              <w:spacing w:line="240" w:lineRule="atLeast"/>
              <w:ind w:right="-58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0EC6F2FB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58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01645291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58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00C02DD1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58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3,451</w:t>
            </w:r>
          </w:p>
        </w:tc>
      </w:tr>
      <w:tr w:rsidR="00E37D16" w:rsidRPr="007929E5" w14:paraId="34B09E06" w14:textId="77777777" w:rsidTr="009F344A">
        <w:trPr>
          <w:trHeight w:val="348"/>
        </w:trPr>
        <w:tc>
          <w:tcPr>
            <w:tcW w:w="3213" w:type="dxa"/>
          </w:tcPr>
          <w:p w14:paraId="0C596516" w14:textId="7E2F618B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31" w:type="dxa"/>
            <w:vAlign w:val="bottom"/>
          </w:tcPr>
          <w:p w14:paraId="5C87B590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58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564</w:t>
            </w:r>
          </w:p>
        </w:tc>
        <w:tc>
          <w:tcPr>
            <w:tcW w:w="236" w:type="dxa"/>
            <w:vAlign w:val="bottom"/>
          </w:tcPr>
          <w:p w14:paraId="5D4D3478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58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75E2D3A8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953"/>
              </w:tabs>
              <w:spacing w:line="240" w:lineRule="atLeast"/>
              <w:ind w:right="-58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338</w:t>
            </w:r>
          </w:p>
        </w:tc>
        <w:tc>
          <w:tcPr>
            <w:tcW w:w="243" w:type="dxa"/>
            <w:vAlign w:val="bottom"/>
          </w:tcPr>
          <w:p w14:paraId="19DEBBBC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953"/>
              </w:tabs>
              <w:spacing w:line="240" w:lineRule="atLeast"/>
              <w:ind w:right="-58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10D4DDC3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58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(71)</w:t>
            </w:r>
          </w:p>
        </w:tc>
        <w:tc>
          <w:tcPr>
            <w:tcW w:w="252" w:type="dxa"/>
            <w:vAlign w:val="bottom"/>
          </w:tcPr>
          <w:p w14:paraId="514C39BC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58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744FCE77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58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831</w:t>
            </w:r>
          </w:p>
        </w:tc>
      </w:tr>
      <w:tr w:rsidR="00E37D16" w:rsidRPr="007929E5" w14:paraId="59AA7916" w14:textId="77777777" w:rsidTr="009F344A">
        <w:trPr>
          <w:trHeight w:val="334"/>
        </w:trPr>
        <w:tc>
          <w:tcPr>
            <w:tcW w:w="3213" w:type="dxa"/>
          </w:tcPr>
          <w:p w14:paraId="76AB0A24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B10F9A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5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70,365</w:t>
            </w:r>
          </w:p>
        </w:tc>
        <w:tc>
          <w:tcPr>
            <w:tcW w:w="236" w:type="dxa"/>
            <w:vAlign w:val="bottom"/>
          </w:tcPr>
          <w:p w14:paraId="15B038A0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5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791603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953"/>
              </w:tabs>
              <w:spacing w:line="240" w:lineRule="atLeast"/>
              <w:ind w:right="-5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(7,823)</w:t>
            </w:r>
          </w:p>
        </w:tc>
        <w:tc>
          <w:tcPr>
            <w:tcW w:w="243" w:type="dxa"/>
            <w:vAlign w:val="bottom"/>
          </w:tcPr>
          <w:p w14:paraId="544E3A4B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953"/>
              </w:tabs>
              <w:spacing w:line="240" w:lineRule="atLeast"/>
              <w:ind w:right="-5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1F3AD8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58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(71)</w:t>
            </w:r>
          </w:p>
        </w:tc>
        <w:tc>
          <w:tcPr>
            <w:tcW w:w="252" w:type="dxa"/>
            <w:vAlign w:val="bottom"/>
          </w:tcPr>
          <w:p w14:paraId="41214404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5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3B153C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5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62,471</w:t>
            </w:r>
          </w:p>
        </w:tc>
      </w:tr>
      <w:tr w:rsidR="00E37D16" w:rsidRPr="007929E5" w14:paraId="01BA3E04" w14:textId="77777777" w:rsidTr="009F344A">
        <w:trPr>
          <w:trHeight w:val="334"/>
        </w:trPr>
        <w:tc>
          <w:tcPr>
            <w:tcW w:w="3213" w:type="dxa"/>
          </w:tcPr>
          <w:p w14:paraId="7BF4161B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vAlign w:val="bottom"/>
          </w:tcPr>
          <w:p w14:paraId="5E011732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5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AE3D013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5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40B24CDB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953"/>
              </w:tabs>
              <w:spacing w:line="240" w:lineRule="atLeast"/>
              <w:ind w:right="-5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133B5364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953"/>
              </w:tabs>
              <w:spacing w:line="240" w:lineRule="atLeast"/>
              <w:ind w:right="-5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65FAD108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5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62321877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5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36E17109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5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</w:tr>
      <w:tr w:rsidR="00E37D16" w:rsidRPr="007929E5" w14:paraId="5F78A4A8" w14:textId="77777777" w:rsidTr="009F344A">
        <w:trPr>
          <w:trHeight w:val="334"/>
        </w:trPr>
        <w:tc>
          <w:tcPr>
            <w:tcW w:w="3213" w:type="dxa"/>
          </w:tcPr>
          <w:p w14:paraId="60E9C777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31" w:type="dxa"/>
            <w:vAlign w:val="bottom"/>
          </w:tcPr>
          <w:p w14:paraId="0395F9ED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5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BA1AD79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5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7488D385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953"/>
              </w:tabs>
              <w:spacing w:line="240" w:lineRule="atLeast"/>
              <w:ind w:right="-5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402789FB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953"/>
              </w:tabs>
              <w:spacing w:line="240" w:lineRule="atLeast"/>
              <w:ind w:right="-5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47E534FB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5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3F2E5002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5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6EC039DC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5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</w:tr>
      <w:tr w:rsidR="00E37D16" w:rsidRPr="007929E5" w14:paraId="764E029E" w14:textId="77777777" w:rsidTr="009F344A">
        <w:trPr>
          <w:trHeight w:val="348"/>
        </w:trPr>
        <w:tc>
          <w:tcPr>
            <w:tcW w:w="3213" w:type="dxa"/>
          </w:tcPr>
          <w:p w14:paraId="3251A510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98" w:hanging="162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ค่าเสื่อมราคาตามสัญญาเช่าทางการเงิน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vAlign w:val="bottom"/>
          </w:tcPr>
          <w:p w14:paraId="01361D19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58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  <w:lang w:bidi="th-TH"/>
              </w:rPr>
              <w:t>(</w:t>
            </w: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39</w:t>
            </w:r>
            <w:r w:rsidRPr="007929E5">
              <w:rPr>
                <w:rFonts w:asciiTheme="minorHAnsi" w:hAnsiTheme="minorHAnsi" w:cstheme="minorHAns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14070A19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58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6D1B1588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953"/>
              </w:tabs>
              <w:spacing w:line="240" w:lineRule="atLeast"/>
              <w:ind w:right="-58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(69)</w:t>
            </w:r>
          </w:p>
        </w:tc>
        <w:tc>
          <w:tcPr>
            <w:tcW w:w="243" w:type="dxa"/>
            <w:vAlign w:val="bottom"/>
          </w:tcPr>
          <w:p w14:paraId="4315ED71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953"/>
              </w:tabs>
              <w:spacing w:line="240" w:lineRule="atLeast"/>
              <w:ind w:right="-58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3B42E0FE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58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-</w:t>
            </w:r>
          </w:p>
        </w:tc>
        <w:tc>
          <w:tcPr>
            <w:tcW w:w="252" w:type="dxa"/>
            <w:vAlign w:val="bottom"/>
          </w:tcPr>
          <w:p w14:paraId="0FBE3B0E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58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0FEC4634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58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(108)</w:t>
            </w:r>
          </w:p>
        </w:tc>
      </w:tr>
      <w:tr w:rsidR="00E37D16" w:rsidRPr="007929E5" w14:paraId="781C74B1" w14:textId="77777777" w:rsidTr="009F344A">
        <w:trPr>
          <w:trHeight w:val="334"/>
        </w:trPr>
        <w:tc>
          <w:tcPr>
            <w:tcW w:w="3213" w:type="dxa"/>
          </w:tcPr>
          <w:p w14:paraId="29C75D6A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576247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58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39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13623588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58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AC5FEC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953"/>
              </w:tabs>
              <w:spacing w:line="240" w:lineRule="atLeast"/>
              <w:ind w:right="-58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  <w:t>(69)</w:t>
            </w:r>
          </w:p>
        </w:tc>
        <w:tc>
          <w:tcPr>
            <w:tcW w:w="243" w:type="dxa"/>
            <w:vAlign w:val="bottom"/>
          </w:tcPr>
          <w:p w14:paraId="24E8BF72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953"/>
              </w:tabs>
              <w:spacing w:line="240" w:lineRule="atLeast"/>
              <w:ind w:right="-58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0542AC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58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52" w:type="dxa"/>
            <w:vAlign w:val="bottom"/>
          </w:tcPr>
          <w:p w14:paraId="34DB7430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58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0515A6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58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  <w:t>(108)</w:t>
            </w:r>
          </w:p>
        </w:tc>
      </w:tr>
      <w:tr w:rsidR="00E37D16" w:rsidRPr="007929E5" w14:paraId="375798F0" w14:textId="77777777" w:rsidTr="009F344A">
        <w:trPr>
          <w:trHeight w:val="334"/>
        </w:trPr>
        <w:tc>
          <w:tcPr>
            <w:tcW w:w="3213" w:type="dxa"/>
          </w:tcPr>
          <w:p w14:paraId="76B5A003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vAlign w:val="bottom"/>
          </w:tcPr>
          <w:p w14:paraId="30C87AB8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5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618A06A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5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49CEC57E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953"/>
              </w:tabs>
              <w:spacing w:line="240" w:lineRule="atLeast"/>
              <w:ind w:right="-5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1C7B5B73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953"/>
              </w:tabs>
              <w:spacing w:line="240" w:lineRule="atLeast"/>
              <w:ind w:right="-5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43701B1A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5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3ECC837F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5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46DD6AD0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5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</w:tr>
      <w:tr w:rsidR="00E37D16" w:rsidRPr="007929E5" w14:paraId="40D68137" w14:textId="77777777" w:rsidTr="009F344A">
        <w:trPr>
          <w:trHeight w:val="334"/>
        </w:trPr>
        <w:tc>
          <w:tcPr>
            <w:tcW w:w="3213" w:type="dxa"/>
          </w:tcPr>
          <w:p w14:paraId="3692EDD4" w14:textId="77777777" w:rsidR="00E37D16" w:rsidRPr="007929E5" w:rsidRDefault="00E37D16" w:rsidP="00E3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31" w:type="dxa"/>
            <w:tcBorders>
              <w:bottom w:val="double" w:sz="4" w:space="0" w:color="auto"/>
            </w:tcBorders>
            <w:vAlign w:val="bottom"/>
          </w:tcPr>
          <w:p w14:paraId="3DBAB229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5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70,326</w:t>
            </w:r>
          </w:p>
        </w:tc>
        <w:tc>
          <w:tcPr>
            <w:tcW w:w="236" w:type="dxa"/>
            <w:vAlign w:val="bottom"/>
          </w:tcPr>
          <w:p w14:paraId="3E51A80F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5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  <w:vAlign w:val="bottom"/>
          </w:tcPr>
          <w:p w14:paraId="5DA92722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953"/>
              </w:tabs>
              <w:spacing w:line="240" w:lineRule="atLeast"/>
              <w:ind w:right="-5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(7,892)</w:t>
            </w:r>
          </w:p>
        </w:tc>
        <w:tc>
          <w:tcPr>
            <w:tcW w:w="243" w:type="dxa"/>
            <w:vAlign w:val="bottom"/>
          </w:tcPr>
          <w:p w14:paraId="3D4F1B78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953"/>
              </w:tabs>
              <w:spacing w:line="240" w:lineRule="atLeast"/>
              <w:ind w:right="-5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  <w:vAlign w:val="bottom"/>
          </w:tcPr>
          <w:p w14:paraId="1EDD9573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58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(71)</w:t>
            </w:r>
          </w:p>
        </w:tc>
        <w:tc>
          <w:tcPr>
            <w:tcW w:w="252" w:type="dxa"/>
            <w:vAlign w:val="bottom"/>
          </w:tcPr>
          <w:p w14:paraId="35BB21DD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5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  <w:vAlign w:val="bottom"/>
          </w:tcPr>
          <w:p w14:paraId="670EE0E4" w14:textId="77777777" w:rsidR="00E37D16" w:rsidRPr="007929E5" w:rsidRDefault="00E37D16" w:rsidP="00E37D16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5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62,363</w:t>
            </w:r>
          </w:p>
        </w:tc>
      </w:tr>
    </w:tbl>
    <w:p w14:paraId="0027F486" w14:textId="12EABC35" w:rsidR="00A81C2B" w:rsidRPr="007929E5" w:rsidRDefault="00A81C2B" w:rsidP="00A81C2B">
      <w:pPr>
        <w:tabs>
          <w:tab w:val="clear" w:pos="227"/>
        </w:tabs>
        <w:ind w:left="450"/>
        <w:rPr>
          <w:rFonts w:asciiTheme="minorHAnsi" w:hAnsiTheme="minorHAnsi" w:cstheme="minorHAnsi"/>
          <w:sz w:val="30"/>
          <w:szCs w:val="30"/>
        </w:rPr>
      </w:pPr>
    </w:p>
    <w:p w14:paraId="5242ED48" w14:textId="670DE0A1" w:rsidR="007D287D" w:rsidRPr="007929E5" w:rsidRDefault="00F703D2" w:rsidP="00F703D2">
      <w:pPr>
        <w:tabs>
          <w:tab w:val="clear" w:pos="680"/>
        </w:tabs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7929E5">
        <w:rPr>
          <w:rFonts w:asciiTheme="majorHAnsi" w:hAnsiTheme="majorHAnsi" w:cstheme="majorHAnsi" w:hint="cs"/>
          <w:sz w:val="30"/>
          <w:szCs w:val="30"/>
          <w:cs/>
        </w:rPr>
        <w:t>บริษัทย่อยประเมินผลประโยชน์ที่จะได้รับจากสินทรัพย์ภาษีเงินได้รอตัดบัญชีจากผลขาดทุนทางภาษีและผลแตกต่างชั่วคราวโดยใช้ประมาณการจากผลประกอบการจริงและการคาดการณ์ผลประกอบการในอนาคตซึ่งอาศัยการประมาณการสมมติฐานของผู้บริหารเกี่ยวกับการเติบโตของรายได้และการเพิ่มขึ้นของกำไรจากการดำเนินงานของบริษัทย่อย</w:t>
      </w:r>
      <w:r w:rsidR="0077104F" w:rsidRPr="007929E5">
        <w:rPr>
          <w:rFonts w:asciiTheme="majorHAnsi" w:hAnsiTheme="majorHAnsi" w:cstheme="majorHAnsi" w:hint="cs"/>
          <w:sz w:val="30"/>
          <w:szCs w:val="30"/>
          <w:cs/>
        </w:rPr>
        <w:t xml:space="preserve"> กลุ่มบริษัทรับรู้ขาดทุนทางภาษีเป็นสินทรัพย์ภาษีเงินได้รอการตัดบัญชี เนื่องจากกลุ่มบริษัทเชื่อว่าจะมีกำไรทางภาษีเพียงพอที่จะนำผลขาดทุนทางภาษีที่ยังไม่ได้ใช้มาใช้ประโยชน์ได้ ซึ่งเป็นไปตามแผนธุรกิจของกลุ่มบริษัทที่สามารถทำกำไรจากการดำเนินงานเพิ่มขึ้นในอนาคต อย่างไรก็ตาม มีความเป็นไปได้ว่าภาษีเงินได้</w:t>
      </w:r>
      <w:r w:rsidR="00DF6923">
        <w:rPr>
          <w:rFonts w:asciiTheme="majorHAnsi" w:hAnsiTheme="majorHAnsi" w:cstheme="majorHAnsi" w:hint="cs"/>
          <w:sz w:val="30"/>
          <w:szCs w:val="30"/>
          <w:cs/>
        </w:rPr>
        <w:t xml:space="preserve">     </w:t>
      </w:r>
      <w:r w:rsidR="0077104F" w:rsidRPr="007929E5">
        <w:rPr>
          <w:rFonts w:asciiTheme="majorHAnsi" w:hAnsiTheme="majorHAnsi" w:cstheme="majorHAnsi" w:hint="cs"/>
          <w:sz w:val="30"/>
          <w:szCs w:val="30"/>
          <w:cs/>
        </w:rPr>
        <w:t>รอการตัดบัญชีจากผลขาดทุนทางภาษียกมาทั้งหมดหรือบางส่วนอาจหมดอายุและไม่ได้นำมาใช้ประโยชน์</w:t>
      </w:r>
      <w:r w:rsidR="00DF6923">
        <w:rPr>
          <w:rFonts w:asciiTheme="majorHAnsi" w:hAnsiTheme="majorHAnsi" w:cstheme="majorHAnsi" w:hint="cs"/>
          <w:sz w:val="30"/>
          <w:szCs w:val="30"/>
          <w:cs/>
        </w:rPr>
        <w:t xml:space="preserve">               </w:t>
      </w:r>
      <w:r w:rsidR="0077104F" w:rsidRPr="007929E5">
        <w:rPr>
          <w:rFonts w:asciiTheme="majorHAnsi" w:hAnsiTheme="majorHAnsi" w:cstheme="majorHAnsi" w:hint="cs"/>
          <w:sz w:val="30"/>
          <w:szCs w:val="30"/>
          <w:cs/>
        </w:rPr>
        <w:t xml:space="preserve">ในท้ายที่สุด ทั้งนี้ขาดทุนทางภาษีจะสิ้นสุดในปี </w:t>
      </w:r>
      <w:r w:rsidR="0077104F" w:rsidRPr="007929E5">
        <w:rPr>
          <w:rFonts w:asciiTheme="majorHAnsi" w:hAnsiTheme="majorHAnsi" w:cstheme="majorHAnsi"/>
          <w:sz w:val="30"/>
          <w:szCs w:val="30"/>
        </w:rPr>
        <w:t>2565-2566</w:t>
      </w:r>
    </w:p>
    <w:p w14:paraId="70DE568E" w14:textId="07F4769D" w:rsidR="0064316C" w:rsidRPr="007929E5" w:rsidRDefault="0064316C" w:rsidP="00A81C2B">
      <w:pPr>
        <w:tabs>
          <w:tab w:val="clear" w:pos="227"/>
          <w:tab w:val="clear" w:pos="454"/>
          <w:tab w:val="left" w:pos="540"/>
          <w:tab w:val="left" w:pos="630"/>
        </w:tabs>
        <w:ind w:left="540" w:right="-162"/>
        <w:jc w:val="thaiDistribute"/>
        <w:rPr>
          <w:rFonts w:asciiTheme="minorHAnsi" w:hAnsiTheme="minorHAnsi"/>
          <w:sz w:val="30"/>
          <w:szCs w:val="30"/>
        </w:rPr>
      </w:pPr>
      <w:r w:rsidRPr="007929E5">
        <w:rPr>
          <w:rFonts w:asciiTheme="minorHAnsi" w:hAnsiTheme="minorHAnsi"/>
          <w:sz w:val="30"/>
          <w:szCs w:val="30"/>
        </w:rPr>
        <w:br w:type="page"/>
      </w:r>
    </w:p>
    <w:p w14:paraId="75E038F5" w14:textId="3FD948F8" w:rsidR="00D5170D" w:rsidRPr="007929E5" w:rsidRDefault="00D01B0D" w:rsidP="004D1C36">
      <w:pPr>
        <w:pStyle w:val="index"/>
        <w:numPr>
          <w:ilvl w:val="0"/>
          <w:numId w:val="32"/>
        </w:numPr>
        <w:tabs>
          <w:tab w:val="clear" w:pos="772"/>
        </w:tabs>
        <w:spacing w:after="0" w:line="240" w:lineRule="auto"/>
        <w:ind w:left="518" w:hanging="540"/>
        <w:jc w:val="thaiDistribute"/>
        <w:rPr>
          <w:rFonts w:asciiTheme="minorHAnsi" w:hAnsiTheme="minorHAnsi" w:cstheme="minorHAnsi"/>
          <w:szCs w:val="22"/>
        </w:rPr>
      </w:pPr>
      <w:r w:rsidRPr="007929E5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lastRenderedPageBreak/>
        <w:t>กำไรต่อหุ้น</w:t>
      </w:r>
    </w:p>
    <w:p w14:paraId="0DD11CA7" w14:textId="77777777" w:rsidR="002E58C8" w:rsidRPr="007929E5" w:rsidRDefault="002E58C8" w:rsidP="002E58C8">
      <w:pPr>
        <w:pStyle w:val="index"/>
        <w:tabs>
          <w:tab w:val="clear" w:pos="1134"/>
        </w:tabs>
        <w:spacing w:after="0" w:line="240" w:lineRule="auto"/>
        <w:ind w:left="518" w:firstLine="0"/>
        <w:jc w:val="thaiDistribute"/>
        <w:rPr>
          <w:rFonts w:asciiTheme="minorHAnsi" w:hAnsiTheme="minorHAnsi" w:cstheme="minorHAnsi"/>
          <w:szCs w:val="22"/>
        </w:rPr>
      </w:pPr>
    </w:p>
    <w:tbl>
      <w:tblPr>
        <w:tblW w:w="914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09"/>
        <w:gridCol w:w="270"/>
        <w:gridCol w:w="1131"/>
        <w:gridCol w:w="270"/>
        <w:gridCol w:w="1084"/>
        <w:gridCol w:w="270"/>
        <w:gridCol w:w="1037"/>
      </w:tblGrid>
      <w:tr w:rsidR="00D5170D" w:rsidRPr="007929E5" w14:paraId="4F162329" w14:textId="77777777" w:rsidTr="00D01B0D">
        <w:trPr>
          <w:trHeight w:val="300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F5F881" w14:textId="77777777" w:rsidR="00D5170D" w:rsidRPr="007929E5" w:rsidRDefault="00D5170D" w:rsidP="00CE30EA">
            <w:pPr>
              <w:spacing w:line="240" w:lineRule="auto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B3D1D" w14:textId="77777777" w:rsidR="00D5170D" w:rsidRPr="007929E5" w:rsidRDefault="00D5170D" w:rsidP="00CE30EA">
            <w:pPr>
              <w:spacing w:line="240" w:lineRule="auto"/>
              <w:ind w:left="-102" w:right="-89"/>
              <w:jc w:val="center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974499E" w14:textId="77777777" w:rsidR="00D5170D" w:rsidRPr="007929E5" w:rsidRDefault="00D5170D" w:rsidP="00CE30EA">
            <w:pPr>
              <w:spacing w:line="240" w:lineRule="auto"/>
              <w:ind w:left="-102" w:right="-89"/>
              <w:jc w:val="center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390233" w14:textId="77777777" w:rsidR="00D5170D" w:rsidRPr="007929E5" w:rsidRDefault="00DF3CEE" w:rsidP="00CE30EA">
            <w:pPr>
              <w:spacing w:line="240" w:lineRule="auto"/>
              <w:ind w:left="-102" w:right="-89"/>
              <w:jc w:val="center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4993" w:rsidRPr="007929E5" w14:paraId="79FEA008" w14:textId="77777777" w:rsidTr="00D01B0D">
        <w:trPr>
          <w:trHeight w:val="300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4FC46C" w14:textId="022E2E01" w:rsidR="00D5170D" w:rsidRPr="007929E5" w:rsidRDefault="00D5170D" w:rsidP="005E5ADB">
            <w:pPr>
              <w:spacing w:line="240" w:lineRule="auto"/>
              <w:ind w:left="72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2F259F" w14:textId="572817F9" w:rsidR="00D5170D" w:rsidRPr="007929E5" w:rsidRDefault="00D5170D" w:rsidP="00CE3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256</w:t>
            </w:r>
            <w:r w:rsidR="00D679DD" w:rsidRPr="007929E5">
              <w:rPr>
                <w:rFonts w:asciiTheme="minorHAnsi" w:hAnsiTheme="minorHAnsi" w:cstheme="minorHAnsi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5C31C0D" w14:textId="77777777" w:rsidR="00D5170D" w:rsidRPr="007929E5" w:rsidRDefault="00D5170D" w:rsidP="00CE3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</w:tcPr>
          <w:p w14:paraId="59181003" w14:textId="1EE8A773" w:rsidR="00D5170D" w:rsidRPr="007929E5" w:rsidRDefault="00D5170D" w:rsidP="00CE3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256</w:t>
            </w:r>
            <w:r w:rsidR="00D679DD" w:rsidRPr="007929E5">
              <w:rPr>
                <w:rFonts w:asciiTheme="minorHAnsi" w:hAnsiTheme="minorHAnsi" w:cstheme="minorHAnsi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B2B3582" w14:textId="77777777" w:rsidR="00D5170D" w:rsidRPr="007929E5" w:rsidRDefault="00D5170D" w:rsidP="00CE3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3B07DB8" w14:textId="07246443" w:rsidR="00D5170D" w:rsidRPr="007929E5" w:rsidRDefault="00D5170D" w:rsidP="00CE3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256</w:t>
            </w:r>
            <w:r w:rsidR="00D679DD" w:rsidRPr="007929E5">
              <w:rPr>
                <w:rFonts w:asciiTheme="minorHAnsi" w:hAnsiTheme="minorHAnsi" w:cstheme="minorHAnsi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D3A5E0" w14:textId="77777777" w:rsidR="00D5170D" w:rsidRPr="007929E5" w:rsidRDefault="00D5170D" w:rsidP="00CE3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68F7EC1" w14:textId="6A86D234" w:rsidR="00D5170D" w:rsidRPr="007929E5" w:rsidRDefault="00D5170D" w:rsidP="00CE3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256</w:t>
            </w:r>
            <w:r w:rsidR="00D679DD" w:rsidRPr="007929E5">
              <w:rPr>
                <w:rFonts w:asciiTheme="minorHAnsi" w:hAnsiTheme="minorHAnsi" w:cstheme="minorHAnsi"/>
                <w:sz w:val="30"/>
                <w:szCs w:val="30"/>
              </w:rPr>
              <w:t>1</w:t>
            </w:r>
          </w:p>
        </w:tc>
      </w:tr>
      <w:tr w:rsidR="00D5170D" w:rsidRPr="007929E5" w14:paraId="41C5D778" w14:textId="77777777" w:rsidTr="00620602">
        <w:trPr>
          <w:trHeight w:val="112"/>
          <w:tblHeader/>
        </w:trPr>
        <w:tc>
          <w:tcPr>
            <w:tcW w:w="38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4E3EBB" w14:textId="77777777" w:rsidR="00D5170D" w:rsidRPr="007929E5" w:rsidRDefault="00D5170D" w:rsidP="00CE30EA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27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C94E19" w14:textId="33D56537" w:rsidR="00D5170D" w:rsidRPr="007929E5" w:rsidRDefault="00D5170D" w:rsidP="00CE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F668A" w:rsidRPr="007929E5" w14:paraId="4CDB480C" w14:textId="77777777" w:rsidTr="00AF668A">
        <w:trPr>
          <w:trHeight w:val="300"/>
        </w:trPr>
        <w:tc>
          <w:tcPr>
            <w:tcW w:w="38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8D69D98" w14:textId="646E8507" w:rsidR="00AF668A" w:rsidRPr="007929E5" w:rsidRDefault="00AF668A" w:rsidP="00AF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 w:hint="cs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  <w:p w14:paraId="22378884" w14:textId="5C68C900" w:rsidR="00AF668A" w:rsidRPr="007929E5" w:rsidRDefault="00AF668A" w:rsidP="00AF668A">
            <w:pPr>
              <w:spacing w:line="240" w:lineRule="auto"/>
              <w:ind w:left="72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  <w:tab/>
            </w:r>
            <w:r w:rsidRPr="007929E5">
              <w:rPr>
                <w:rFonts w:asciiTheme="minorHAnsi" w:hAnsiTheme="minorHAnsi" w:cstheme="minorHAns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7929E5">
              <w:rPr>
                <w:rFonts w:asciiTheme="minorHAnsi" w:hAnsiTheme="minorHAnsi" w:cstheme="minorHAnsi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929E5">
              <w:rPr>
                <w:rFonts w:asciiTheme="minorHAnsi" w:hAnsiTheme="minorHAnsi" w:cstheme="minorHAns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7CE7B3" w14:textId="77777777" w:rsidR="00AF668A" w:rsidRPr="007929E5" w:rsidRDefault="00AF668A" w:rsidP="00D67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D19D43" w14:textId="77777777" w:rsidR="00AF668A" w:rsidRPr="007929E5" w:rsidRDefault="00AF668A" w:rsidP="00D67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vAlign w:val="bottom"/>
          </w:tcPr>
          <w:p w14:paraId="0D8AE803" w14:textId="77777777" w:rsidR="00AF668A" w:rsidRPr="007929E5" w:rsidRDefault="00AF668A" w:rsidP="00D67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4F3784F" w14:textId="77777777" w:rsidR="00AF668A" w:rsidRPr="007929E5" w:rsidRDefault="00AF668A" w:rsidP="00D67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5B3189" w14:textId="77777777" w:rsidR="00AF668A" w:rsidRPr="007929E5" w:rsidRDefault="00AF668A" w:rsidP="00D67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882F81" w14:textId="77777777" w:rsidR="00AF668A" w:rsidRPr="007929E5" w:rsidRDefault="00AF668A" w:rsidP="00D67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9366CA" w14:textId="77777777" w:rsidR="00AF668A" w:rsidRPr="007929E5" w:rsidRDefault="00AF668A" w:rsidP="00E97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</w:tr>
      <w:tr w:rsidR="00D679DD" w:rsidRPr="007929E5" w14:paraId="7B071D1A" w14:textId="77777777" w:rsidTr="00AF668A">
        <w:trPr>
          <w:trHeight w:val="300"/>
        </w:trPr>
        <w:tc>
          <w:tcPr>
            <w:tcW w:w="38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DE7EDE2" w14:textId="2D631ADA" w:rsidR="00D679DD" w:rsidRPr="007929E5" w:rsidRDefault="00D679DD" w:rsidP="00D679DD">
            <w:pPr>
              <w:spacing w:line="240" w:lineRule="auto"/>
              <w:ind w:lef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br/>
              <w:t xml:space="preserve">    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ของบริษัท (ขั้นพื้นฐาน)</w:t>
            </w: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9DE865" w14:textId="7335411F" w:rsidR="00D679DD" w:rsidRPr="007929E5" w:rsidRDefault="006973A0" w:rsidP="00E36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5</w:t>
            </w:r>
            <w:r w:rsidR="00450B70"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7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,</w:t>
            </w:r>
            <w:r w:rsidR="00450B70"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988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5E936BF" w14:textId="77777777" w:rsidR="00D679DD" w:rsidRPr="007929E5" w:rsidRDefault="00D679DD" w:rsidP="00D67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EE5FEE0" w14:textId="27027C50" w:rsidR="00D679DD" w:rsidRPr="007929E5" w:rsidRDefault="005178D1" w:rsidP="00D67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91,820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6FA7C5" w14:textId="77777777" w:rsidR="00D679DD" w:rsidRPr="007929E5" w:rsidRDefault="00D679DD" w:rsidP="00D67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842CF3" w14:textId="53CCE13C" w:rsidR="00D679DD" w:rsidRPr="007929E5" w:rsidRDefault="006973A0" w:rsidP="00D67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62,36</w:t>
            </w:r>
            <w:r w:rsidR="00450B70"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BD2DD5" w14:textId="77777777" w:rsidR="00D679DD" w:rsidRPr="007929E5" w:rsidRDefault="00D679DD" w:rsidP="00D67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943021" w14:textId="3797299E" w:rsidR="00D679DD" w:rsidRPr="007929E5" w:rsidRDefault="005178D1" w:rsidP="00E97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103,971</w:t>
            </w:r>
          </w:p>
        </w:tc>
      </w:tr>
      <w:tr w:rsidR="00D679DD" w:rsidRPr="007929E5" w14:paraId="540F7616" w14:textId="77777777" w:rsidTr="00D01B0D">
        <w:trPr>
          <w:trHeight w:val="30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F47AB6" w14:textId="77777777" w:rsidR="00D679DD" w:rsidRPr="007929E5" w:rsidRDefault="00D679DD" w:rsidP="00D679DD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147327" w14:textId="77777777" w:rsidR="00D679DD" w:rsidRPr="007929E5" w:rsidRDefault="00D679DD" w:rsidP="00D67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92939B" w14:textId="77777777" w:rsidR="00D679DD" w:rsidRPr="007929E5" w:rsidRDefault="00D679DD" w:rsidP="00D679DD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vAlign w:val="bottom"/>
          </w:tcPr>
          <w:p w14:paraId="213585A4" w14:textId="77777777" w:rsidR="00D679DD" w:rsidRPr="007929E5" w:rsidRDefault="00D679DD" w:rsidP="00D67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D54A060" w14:textId="77777777" w:rsidR="00D679DD" w:rsidRPr="007929E5" w:rsidRDefault="00D679DD" w:rsidP="00D679DD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8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993467" w14:textId="77777777" w:rsidR="00D679DD" w:rsidRPr="007929E5" w:rsidRDefault="00D679DD" w:rsidP="00D67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7C2FBA" w14:textId="77777777" w:rsidR="00D679DD" w:rsidRPr="007929E5" w:rsidRDefault="00D679DD" w:rsidP="00D679DD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3FEA61" w14:textId="77777777" w:rsidR="00D679DD" w:rsidRPr="007929E5" w:rsidRDefault="00D679DD" w:rsidP="00E97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60415" w:rsidRPr="007929E5" w14:paraId="29DACF85" w14:textId="77777777" w:rsidTr="00D01B0D">
        <w:trPr>
          <w:trHeight w:val="30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24DFED" w14:textId="2B52EAF6" w:rsidR="00760415" w:rsidRPr="007929E5" w:rsidRDefault="00760415" w:rsidP="00D679DD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AF44E9" w14:textId="77777777" w:rsidR="00760415" w:rsidRPr="007929E5" w:rsidRDefault="00760415" w:rsidP="00D67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F3993B" w14:textId="77777777" w:rsidR="00760415" w:rsidRPr="007929E5" w:rsidRDefault="00760415" w:rsidP="00D679DD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vAlign w:val="bottom"/>
          </w:tcPr>
          <w:p w14:paraId="304A31BE" w14:textId="77777777" w:rsidR="00760415" w:rsidRPr="007929E5" w:rsidRDefault="00760415" w:rsidP="00D67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63208A" w14:textId="77777777" w:rsidR="00760415" w:rsidRPr="007929E5" w:rsidRDefault="00760415" w:rsidP="00D679DD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E411CB" w14:textId="77777777" w:rsidR="00760415" w:rsidRPr="007929E5" w:rsidRDefault="00760415" w:rsidP="00D67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8B7368" w14:textId="77777777" w:rsidR="00760415" w:rsidRPr="007929E5" w:rsidRDefault="00760415" w:rsidP="00D679DD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D754BE" w14:textId="77777777" w:rsidR="00760415" w:rsidRPr="007929E5" w:rsidRDefault="00760415" w:rsidP="00E97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</w:tr>
      <w:tr w:rsidR="00D679DD" w:rsidRPr="007929E5" w14:paraId="446BBF3B" w14:textId="77777777" w:rsidTr="00D01B0D">
        <w:trPr>
          <w:trHeight w:val="30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320494" w14:textId="77777777" w:rsidR="00D679DD" w:rsidRPr="007929E5" w:rsidRDefault="00D679DD" w:rsidP="00D679DD">
            <w:pPr>
              <w:spacing w:line="240" w:lineRule="auto"/>
              <w:ind w:firstLine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1</w:t>
            </w: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E692C2" w14:textId="1229997B" w:rsidR="00D679DD" w:rsidRPr="007929E5" w:rsidRDefault="00620602" w:rsidP="00D67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8,880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D98F305" w14:textId="77777777" w:rsidR="00D679DD" w:rsidRPr="007929E5" w:rsidRDefault="00D679DD" w:rsidP="00D679DD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vAlign w:val="bottom"/>
          </w:tcPr>
          <w:p w14:paraId="5FAFD8C9" w14:textId="1158B84B" w:rsidR="00D679DD" w:rsidRPr="007929E5" w:rsidRDefault="00D679DD" w:rsidP="00D67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6,800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1C8C47" w14:textId="77777777" w:rsidR="00D679DD" w:rsidRPr="007929E5" w:rsidRDefault="00D679DD" w:rsidP="00D679DD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3E8A42" w14:textId="443DC515" w:rsidR="00D679DD" w:rsidRPr="007929E5" w:rsidRDefault="00620602" w:rsidP="00D67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8,880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4AF997" w14:textId="77777777" w:rsidR="00D679DD" w:rsidRPr="007929E5" w:rsidRDefault="00D679DD" w:rsidP="00D679DD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55FA2F" w14:textId="4F272C78" w:rsidR="00D679DD" w:rsidRPr="007929E5" w:rsidRDefault="00D679DD" w:rsidP="00E97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6,800</w:t>
            </w:r>
          </w:p>
        </w:tc>
      </w:tr>
      <w:tr w:rsidR="00954E5F" w:rsidRPr="007929E5" w14:paraId="4ABDE171" w14:textId="77777777" w:rsidTr="00D01B0D">
        <w:trPr>
          <w:trHeight w:val="30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F3B3BC" w14:textId="77777777" w:rsidR="00954E5F" w:rsidRPr="007929E5" w:rsidRDefault="00954E5F" w:rsidP="00954E5F">
            <w:pPr>
              <w:tabs>
                <w:tab w:val="clear" w:pos="227"/>
              </w:tabs>
              <w:spacing w:line="240" w:lineRule="auto"/>
              <w:ind w:left="198" w:hanging="126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ผลกระทบจากหุ้นที่ออกจำหน่าย</w:t>
            </w: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 xml:space="preserve"> </w:t>
            </w:r>
          </w:p>
          <w:p w14:paraId="3342F310" w14:textId="77777777" w:rsidR="00954E5F" w:rsidRPr="007929E5" w:rsidRDefault="00954E5F" w:rsidP="00954E5F">
            <w:pPr>
              <w:tabs>
                <w:tab w:val="clear" w:pos="227"/>
              </w:tabs>
              <w:spacing w:line="240" w:lineRule="auto"/>
              <w:ind w:left="162" w:hanging="90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    วันที่ </w:t>
            </w: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 xml:space="preserve">22 </w:t>
            </w:r>
            <w:r w:rsidRPr="007929E5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กุมภาพันธ์</w:t>
            </w: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737665" w14:textId="10BE9B56" w:rsidR="00954E5F" w:rsidRPr="007929E5" w:rsidRDefault="00954E5F" w:rsidP="00954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91C268" w14:textId="77777777" w:rsidR="00954E5F" w:rsidRPr="007929E5" w:rsidRDefault="00954E5F" w:rsidP="00954E5F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vAlign w:val="bottom"/>
          </w:tcPr>
          <w:p w14:paraId="34DBCEB9" w14:textId="5C93CC69" w:rsidR="00954E5F" w:rsidRPr="007929E5" w:rsidRDefault="00954E5F" w:rsidP="00954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1,286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9658DC" w14:textId="77777777" w:rsidR="00954E5F" w:rsidRPr="007929E5" w:rsidRDefault="00954E5F" w:rsidP="00954E5F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DBDEF6" w14:textId="4F60A9D8" w:rsidR="00954E5F" w:rsidRPr="007929E5" w:rsidRDefault="00954E5F" w:rsidP="00954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058B11" w14:textId="77777777" w:rsidR="00954E5F" w:rsidRPr="007929E5" w:rsidRDefault="00954E5F" w:rsidP="00954E5F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B4BCDA" w14:textId="6B36B254" w:rsidR="00954E5F" w:rsidRPr="007929E5" w:rsidRDefault="00954E5F" w:rsidP="00954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1,286</w:t>
            </w:r>
          </w:p>
        </w:tc>
      </w:tr>
      <w:tr w:rsidR="00954E5F" w:rsidRPr="007929E5" w14:paraId="48A5EB55" w14:textId="77777777" w:rsidTr="002471E9">
        <w:trPr>
          <w:trHeight w:val="300"/>
        </w:trPr>
        <w:tc>
          <w:tcPr>
            <w:tcW w:w="38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17E9B9E" w14:textId="77777777" w:rsidR="00954E5F" w:rsidRPr="007929E5" w:rsidRDefault="00954E5F" w:rsidP="00954E5F">
            <w:pPr>
              <w:tabs>
                <w:tab w:val="clear" w:pos="227"/>
              </w:tabs>
              <w:spacing w:line="240" w:lineRule="auto"/>
              <w:ind w:left="198" w:hanging="126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ผลกระทบจากหุ้นที่ออกจำหน่าย</w:t>
            </w: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 xml:space="preserve"> </w:t>
            </w:r>
          </w:p>
          <w:p w14:paraId="2124E7FF" w14:textId="77777777" w:rsidR="00954E5F" w:rsidRPr="007929E5" w:rsidRDefault="00954E5F" w:rsidP="00954E5F">
            <w:pPr>
              <w:spacing w:line="240" w:lineRule="auto"/>
              <w:ind w:left="72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    วันที่ </w:t>
            </w: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 xml:space="preserve">10 </w:t>
            </w: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กรกฎาคม </w:t>
            </w: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9ED3DB" w14:textId="76117A7A" w:rsidR="00954E5F" w:rsidRPr="007929E5" w:rsidRDefault="00954E5F" w:rsidP="00954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13252D9" w14:textId="77777777" w:rsidR="00954E5F" w:rsidRPr="007929E5" w:rsidRDefault="00954E5F" w:rsidP="00954E5F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</w:tcPr>
          <w:p w14:paraId="36BB46CD" w14:textId="77777777" w:rsidR="00954E5F" w:rsidRPr="007929E5" w:rsidRDefault="00954E5F" w:rsidP="00954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</w:p>
          <w:p w14:paraId="3AED084E" w14:textId="4998088E" w:rsidR="00954E5F" w:rsidRPr="007929E5" w:rsidRDefault="00954E5F" w:rsidP="00954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206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6468CF" w14:textId="77777777" w:rsidR="00954E5F" w:rsidRPr="007929E5" w:rsidRDefault="00954E5F" w:rsidP="00954E5F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2EB6DF" w14:textId="4A60B343" w:rsidR="00954E5F" w:rsidRPr="007929E5" w:rsidRDefault="00954E5F" w:rsidP="00954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2A7522" w14:textId="77777777" w:rsidR="00954E5F" w:rsidRPr="007929E5" w:rsidRDefault="00954E5F" w:rsidP="00954E5F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shd w:val="clear" w:color="auto" w:fill="auto"/>
            <w:noWrap/>
          </w:tcPr>
          <w:p w14:paraId="1AFFDC98" w14:textId="77777777" w:rsidR="00954E5F" w:rsidRPr="007929E5" w:rsidRDefault="00954E5F" w:rsidP="00954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</w:p>
          <w:p w14:paraId="75DA095B" w14:textId="64BE6F4F" w:rsidR="00954E5F" w:rsidRPr="007929E5" w:rsidRDefault="00954E5F" w:rsidP="00954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206</w:t>
            </w:r>
          </w:p>
        </w:tc>
      </w:tr>
      <w:tr w:rsidR="00954E5F" w:rsidRPr="007929E5" w14:paraId="373BE3B2" w14:textId="77777777" w:rsidTr="002471E9">
        <w:trPr>
          <w:trHeight w:val="300"/>
        </w:trPr>
        <w:tc>
          <w:tcPr>
            <w:tcW w:w="38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041FEB6" w14:textId="77777777" w:rsidR="00954E5F" w:rsidRPr="007929E5" w:rsidRDefault="00954E5F" w:rsidP="00954E5F">
            <w:pPr>
              <w:tabs>
                <w:tab w:val="clear" w:pos="227"/>
              </w:tabs>
              <w:spacing w:line="240" w:lineRule="auto"/>
              <w:ind w:left="198" w:hanging="126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ผลกระทบจากหุ้นที่ออกจำหน่าย</w:t>
            </w: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 xml:space="preserve"> </w:t>
            </w:r>
          </w:p>
          <w:p w14:paraId="1ED55600" w14:textId="1F54ED8C" w:rsidR="00954E5F" w:rsidRPr="007929E5" w:rsidRDefault="00954E5F" w:rsidP="00954E5F">
            <w:pPr>
              <w:tabs>
                <w:tab w:val="clear" w:pos="227"/>
              </w:tabs>
              <w:spacing w:line="240" w:lineRule="auto"/>
              <w:ind w:left="252" w:hanging="198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    วันที่ </w:t>
            </w: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2</w:t>
            </w:r>
            <w:r w:rsidR="00A113D0">
              <w:rPr>
                <w:rFonts w:asciiTheme="minorHAnsi" w:hAnsiTheme="minorHAnsi" w:cstheme="minorHAnsi"/>
                <w:sz w:val="30"/>
                <w:szCs w:val="30"/>
              </w:rPr>
              <w:t>7</w:t>
            </w: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 xml:space="preserve"> </w:t>
            </w:r>
            <w:r w:rsidRPr="007929E5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DC6087" w14:textId="17948F70" w:rsidR="00954E5F" w:rsidRPr="007929E5" w:rsidRDefault="00954E5F" w:rsidP="00954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E6FE632" w14:textId="77777777" w:rsidR="00954E5F" w:rsidRPr="007929E5" w:rsidRDefault="00954E5F" w:rsidP="00954E5F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</w:tcPr>
          <w:p w14:paraId="04595BAA" w14:textId="77777777" w:rsidR="00954E5F" w:rsidRPr="007929E5" w:rsidRDefault="00954E5F" w:rsidP="00954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</w:p>
          <w:p w14:paraId="643B99E6" w14:textId="731E3377" w:rsidR="00954E5F" w:rsidRPr="007929E5" w:rsidRDefault="00954E5F" w:rsidP="00954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8BEC03" w14:textId="77777777" w:rsidR="00954E5F" w:rsidRPr="007929E5" w:rsidRDefault="00954E5F" w:rsidP="00954E5F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C108FA" w14:textId="7AC9EB7A" w:rsidR="00954E5F" w:rsidRPr="007929E5" w:rsidRDefault="00954E5F" w:rsidP="00954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8222C9" w14:textId="77777777" w:rsidR="00954E5F" w:rsidRPr="007929E5" w:rsidRDefault="00954E5F" w:rsidP="00954E5F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shd w:val="clear" w:color="auto" w:fill="auto"/>
            <w:noWrap/>
          </w:tcPr>
          <w:p w14:paraId="23942A0F" w14:textId="77777777" w:rsidR="00954E5F" w:rsidRPr="007929E5" w:rsidRDefault="00954E5F" w:rsidP="00954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</w:p>
          <w:p w14:paraId="28AE067E" w14:textId="061E5466" w:rsidR="00954E5F" w:rsidRPr="007929E5" w:rsidRDefault="00954E5F" w:rsidP="00954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3</w:t>
            </w:r>
          </w:p>
        </w:tc>
      </w:tr>
      <w:tr w:rsidR="00954E5F" w:rsidRPr="007929E5" w14:paraId="642E9226" w14:textId="77777777" w:rsidTr="00D01B0D">
        <w:trPr>
          <w:trHeight w:val="300"/>
        </w:trPr>
        <w:tc>
          <w:tcPr>
            <w:tcW w:w="38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8A9CC52" w14:textId="07BDE066" w:rsidR="00954E5F" w:rsidRPr="007929E5" w:rsidRDefault="00954E5F" w:rsidP="00954E5F">
            <w:pPr>
              <w:tabs>
                <w:tab w:val="clear" w:pos="227"/>
              </w:tabs>
              <w:spacing w:line="240" w:lineRule="auto"/>
              <w:ind w:left="198" w:hanging="1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ผลกระทบจากการเปลี่ยนแปลงมูลค่าที่ตราไว้</w:t>
            </w: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5103E21" w14:textId="1AF82B1D" w:rsidR="00954E5F" w:rsidRPr="007929E5" w:rsidRDefault="00954E5F" w:rsidP="00954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879,103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2C57BF" w14:textId="77777777" w:rsidR="00954E5F" w:rsidRPr="007929E5" w:rsidRDefault="00954E5F" w:rsidP="00954E5F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31" w:type="dxa"/>
            <w:tcBorders>
              <w:left w:val="nil"/>
              <w:bottom w:val="single" w:sz="4" w:space="0" w:color="auto"/>
              <w:right w:val="nil"/>
            </w:tcBorders>
          </w:tcPr>
          <w:p w14:paraId="2F2F1979" w14:textId="79F88841" w:rsidR="00954E5F" w:rsidRPr="007929E5" w:rsidRDefault="00954E5F" w:rsidP="00954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821,239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F0FDB1" w14:textId="77777777" w:rsidR="00954E5F" w:rsidRPr="007929E5" w:rsidRDefault="00954E5F" w:rsidP="00954E5F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44134C3" w14:textId="600709A4" w:rsidR="00954E5F" w:rsidRPr="007929E5" w:rsidRDefault="00954E5F" w:rsidP="00954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879,103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491DEED" w14:textId="77777777" w:rsidR="00954E5F" w:rsidRPr="007929E5" w:rsidRDefault="00954E5F" w:rsidP="00954E5F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3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B220BE0" w14:textId="54988374" w:rsidR="00954E5F" w:rsidRPr="007929E5" w:rsidRDefault="00954E5F" w:rsidP="00954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821,239</w:t>
            </w:r>
          </w:p>
        </w:tc>
      </w:tr>
      <w:tr w:rsidR="00954E5F" w:rsidRPr="007929E5" w14:paraId="2ED9DA25" w14:textId="77777777" w:rsidTr="00D01B0D">
        <w:trPr>
          <w:trHeight w:val="685"/>
        </w:trPr>
        <w:tc>
          <w:tcPr>
            <w:tcW w:w="38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F9AE7ED" w14:textId="77777777" w:rsidR="00954E5F" w:rsidRPr="007929E5" w:rsidRDefault="00954E5F" w:rsidP="00954E5F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44C034C8" w14:textId="77777777" w:rsidR="00954E5F" w:rsidRPr="007929E5" w:rsidRDefault="00954E5F" w:rsidP="00954E5F">
            <w:pPr>
              <w:spacing w:line="240" w:lineRule="auto"/>
              <w:ind w:left="342" w:hanging="72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(</w:t>
            </w: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CB5B3A7" w14:textId="5B748925" w:rsidR="00954E5F" w:rsidRPr="007929E5" w:rsidRDefault="00954E5F" w:rsidP="00954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887,983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1B9BCBA" w14:textId="77777777" w:rsidR="00954E5F" w:rsidRPr="007929E5" w:rsidRDefault="00954E5F" w:rsidP="00954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89E1BE" w14:textId="441C759B" w:rsidR="00954E5F" w:rsidRPr="007929E5" w:rsidRDefault="00954E5F" w:rsidP="00954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829,534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A61C61" w14:textId="77777777" w:rsidR="00954E5F" w:rsidRPr="007929E5" w:rsidRDefault="00954E5F" w:rsidP="00954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9B845D" w14:textId="659B940F" w:rsidR="00954E5F" w:rsidRPr="007929E5" w:rsidRDefault="00954E5F" w:rsidP="00954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887,983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31B66E" w14:textId="77777777" w:rsidR="00954E5F" w:rsidRPr="007929E5" w:rsidRDefault="00954E5F" w:rsidP="00954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308137" w14:textId="32A80164" w:rsidR="00954E5F" w:rsidRPr="007929E5" w:rsidRDefault="00954E5F" w:rsidP="00954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829,534</w:t>
            </w:r>
          </w:p>
        </w:tc>
      </w:tr>
      <w:tr w:rsidR="00D679DD" w:rsidRPr="007929E5" w14:paraId="42403908" w14:textId="77777777" w:rsidTr="00D01B0D">
        <w:trPr>
          <w:trHeight w:val="46"/>
        </w:trPr>
        <w:tc>
          <w:tcPr>
            <w:tcW w:w="38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6929BFF" w14:textId="77777777" w:rsidR="00D679DD" w:rsidRPr="007929E5" w:rsidRDefault="00D679DD" w:rsidP="00D679DD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71778EAE" w14:textId="77777777" w:rsidR="00D679DD" w:rsidRPr="007929E5" w:rsidRDefault="00D679DD" w:rsidP="00D679DD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A98B98" w14:textId="77777777" w:rsidR="00D679DD" w:rsidRPr="007929E5" w:rsidRDefault="00D679DD" w:rsidP="00D679DD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double" w:sz="4" w:space="0" w:color="auto"/>
              <w:left w:val="nil"/>
              <w:right w:val="nil"/>
            </w:tcBorders>
          </w:tcPr>
          <w:p w14:paraId="0D5D0CBB" w14:textId="77777777" w:rsidR="00D679DD" w:rsidRPr="007929E5" w:rsidRDefault="00D679DD" w:rsidP="00D679DD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BE127D" w14:textId="77777777" w:rsidR="00D679DD" w:rsidRPr="007929E5" w:rsidRDefault="00D679DD" w:rsidP="00D679DD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8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27D813DD" w14:textId="77777777" w:rsidR="00D679DD" w:rsidRPr="007929E5" w:rsidRDefault="00D679DD" w:rsidP="00D679DD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77EBF95" w14:textId="77777777" w:rsidR="00D679DD" w:rsidRPr="007929E5" w:rsidRDefault="00D679DD" w:rsidP="00D679DD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448876BE" w14:textId="77777777" w:rsidR="00D679DD" w:rsidRPr="007929E5" w:rsidRDefault="00D679DD" w:rsidP="00D679DD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679DD" w:rsidRPr="007929E5" w14:paraId="13FB2535" w14:textId="77777777" w:rsidTr="00D01B0D">
        <w:trPr>
          <w:trHeight w:val="30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D8B1DD" w14:textId="2949B64A" w:rsidR="00D679DD" w:rsidRPr="007929E5" w:rsidRDefault="00D679DD" w:rsidP="00D679DD">
            <w:pPr>
              <w:spacing w:line="240" w:lineRule="auto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7929E5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0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2C2979" w14:textId="308F0A24" w:rsidR="00D679DD" w:rsidRPr="007929E5" w:rsidRDefault="005178D1" w:rsidP="00D67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1"/>
              </w:tabs>
              <w:spacing w:line="240" w:lineRule="auto"/>
              <w:ind w:left="-558" w:right="252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0.07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13FFE04" w14:textId="77777777" w:rsidR="00D679DD" w:rsidRPr="007929E5" w:rsidRDefault="00D679DD" w:rsidP="00D67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F00D16C" w14:textId="7D3F9A35" w:rsidR="00D679DD" w:rsidRPr="007929E5" w:rsidRDefault="005178D1" w:rsidP="00D67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0.11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D6EDA46" w14:textId="77777777" w:rsidR="00D679DD" w:rsidRPr="007929E5" w:rsidRDefault="00D679DD" w:rsidP="00D67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B8988E" w14:textId="0C0BE64F" w:rsidR="00D679DD" w:rsidRPr="007929E5" w:rsidRDefault="00443920" w:rsidP="00D67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9"/>
              </w:tabs>
              <w:spacing w:line="240" w:lineRule="auto"/>
              <w:ind w:left="-558" w:right="21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0.07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C1536E" w14:textId="77777777" w:rsidR="00D679DD" w:rsidRPr="007929E5" w:rsidRDefault="00D679DD" w:rsidP="00D67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AA869D" w14:textId="43122F6F" w:rsidR="00D679DD" w:rsidRPr="007929E5" w:rsidRDefault="005178D1" w:rsidP="00E97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97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0.13</w:t>
            </w:r>
          </w:p>
        </w:tc>
      </w:tr>
    </w:tbl>
    <w:p w14:paraId="70BFEE8F" w14:textId="77777777" w:rsidR="00D01B0D" w:rsidRPr="007929E5" w:rsidRDefault="00D01B0D" w:rsidP="00D01B0D">
      <w:pPr>
        <w:rPr>
          <w:rFonts w:asciiTheme="majorHAnsi" w:hAnsiTheme="majorHAnsi" w:cstheme="majorHAnsi"/>
          <w:sz w:val="30"/>
          <w:szCs w:val="30"/>
        </w:rPr>
      </w:pPr>
    </w:p>
    <w:p w14:paraId="0E2FE103" w14:textId="1B934598" w:rsidR="00D01B0D" w:rsidRPr="007929E5" w:rsidRDefault="002E58C8" w:rsidP="00D01B0D">
      <w:pPr>
        <w:tabs>
          <w:tab w:val="clear" w:pos="680"/>
        </w:tabs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bookmarkStart w:id="11" w:name="_Hlk31400194"/>
      <w:r w:rsidRPr="007929E5">
        <w:rPr>
          <w:rFonts w:asciiTheme="majorHAnsi" w:hAnsiTheme="majorHAnsi"/>
          <w:sz w:val="30"/>
          <w:szCs w:val="30"/>
          <w:cs/>
        </w:rPr>
        <w:t>ในระหว่างปี 25</w:t>
      </w:r>
      <w:r w:rsidRPr="007929E5">
        <w:rPr>
          <w:rFonts w:asciiTheme="majorHAnsi" w:hAnsiTheme="majorHAnsi"/>
          <w:sz w:val="30"/>
          <w:szCs w:val="30"/>
        </w:rPr>
        <w:t>62</w:t>
      </w:r>
      <w:r w:rsidRPr="007929E5">
        <w:rPr>
          <w:rFonts w:asciiTheme="majorHAnsi" w:hAnsiTheme="majorHAnsi"/>
          <w:sz w:val="30"/>
          <w:szCs w:val="30"/>
          <w:cs/>
        </w:rPr>
        <w:t xml:space="preserve"> บริษัทมีการเปลี่ยนแปลงมูลค่าที่ตราไว้ของหุ้นของบริษัท (ดูหมายเหตุข้อ </w:t>
      </w:r>
      <w:r w:rsidRPr="007929E5">
        <w:rPr>
          <w:rFonts w:asciiTheme="majorHAnsi" w:hAnsiTheme="majorHAnsi"/>
          <w:sz w:val="30"/>
          <w:szCs w:val="30"/>
        </w:rPr>
        <w:t>17</w:t>
      </w:r>
      <w:r w:rsidRPr="007929E5">
        <w:rPr>
          <w:rFonts w:asciiTheme="majorHAnsi" w:hAnsiTheme="majorHAnsi"/>
          <w:sz w:val="30"/>
          <w:szCs w:val="30"/>
          <w:cs/>
        </w:rPr>
        <w:t xml:space="preserve">) </w:t>
      </w:r>
      <w:r w:rsidR="00D01B0D" w:rsidRPr="007929E5">
        <w:rPr>
          <w:rFonts w:asciiTheme="majorHAnsi" w:hAnsiTheme="majorHAnsi" w:cstheme="majorHAnsi" w:hint="cs"/>
          <w:sz w:val="30"/>
          <w:szCs w:val="30"/>
          <w:cs/>
        </w:rPr>
        <w:t>ดังนั้น บริษัทจึงได้ปรับปรุงจำนวนหุ้นสามัญถัวเฉลี่ยถ่วงน้ำหนักใหม่เพื่อใช้ในการคำนวณกำไรต่อหุ้นขั้นพื้นฐานสำหรับ</w:t>
      </w:r>
      <w:r w:rsidR="00C300FD" w:rsidRPr="007929E5">
        <w:rPr>
          <w:rFonts w:asciiTheme="majorHAnsi" w:hAnsiTheme="majorHAnsi" w:cstheme="majorHAnsi" w:hint="cs"/>
          <w:sz w:val="30"/>
          <w:szCs w:val="30"/>
          <w:cs/>
        </w:rPr>
        <w:t>ปี</w:t>
      </w:r>
      <w:r w:rsidR="001007F0">
        <w:rPr>
          <w:rFonts w:asciiTheme="majorHAnsi" w:hAnsiTheme="majorHAnsi" w:cstheme="majorHAnsi"/>
          <w:sz w:val="30"/>
          <w:szCs w:val="30"/>
        </w:rPr>
        <w:br/>
      </w:r>
      <w:r w:rsidR="00D01B0D" w:rsidRPr="007929E5">
        <w:rPr>
          <w:rFonts w:asciiTheme="majorHAnsi" w:hAnsiTheme="majorHAnsi" w:cstheme="majorHAnsi" w:hint="cs"/>
          <w:sz w:val="30"/>
          <w:szCs w:val="30"/>
          <w:cs/>
        </w:rPr>
        <w:t>สิ้นสุดวันที่</w:t>
      </w:r>
      <w:r w:rsidR="00D01B0D" w:rsidRPr="007929E5">
        <w:rPr>
          <w:rFonts w:asciiTheme="majorHAnsi" w:hAnsiTheme="majorHAnsi" w:cstheme="majorHAnsi" w:hint="cs"/>
          <w:sz w:val="30"/>
          <w:szCs w:val="30"/>
        </w:rPr>
        <w:t xml:space="preserve"> 3</w:t>
      </w:r>
      <w:r w:rsidR="00DE64A2" w:rsidRPr="007929E5">
        <w:rPr>
          <w:rFonts w:asciiTheme="majorHAnsi" w:hAnsiTheme="majorHAnsi" w:cstheme="majorHAnsi"/>
          <w:sz w:val="30"/>
          <w:szCs w:val="30"/>
        </w:rPr>
        <w:t xml:space="preserve">1 </w:t>
      </w:r>
      <w:r w:rsidR="00DE64A2" w:rsidRPr="007929E5">
        <w:rPr>
          <w:rFonts w:asciiTheme="majorHAnsi" w:hAnsiTheme="majorHAnsi" w:cstheme="majorHAnsi" w:hint="cs"/>
          <w:sz w:val="30"/>
          <w:szCs w:val="30"/>
          <w:cs/>
        </w:rPr>
        <w:t xml:space="preserve">ธันวาคม </w:t>
      </w:r>
      <w:r w:rsidR="00D01B0D" w:rsidRPr="007929E5">
        <w:rPr>
          <w:rFonts w:asciiTheme="majorHAnsi" w:hAnsiTheme="majorHAnsi" w:cstheme="majorHAnsi" w:hint="cs"/>
          <w:sz w:val="30"/>
          <w:szCs w:val="30"/>
        </w:rPr>
        <w:t xml:space="preserve">2561 </w:t>
      </w:r>
      <w:r w:rsidR="00D01B0D" w:rsidRPr="007929E5">
        <w:rPr>
          <w:rFonts w:asciiTheme="majorHAnsi" w:hAnsiTheme="majorHAnsi" w:cstheme="majorHAnsi" w:hint="cs"/>
          <w:sz w:val="30"/>
          <w:szCs w:val="30"/>
          <w:cs/>
        </w:rPr>
        <w:t>โดยถือเสมือนว่าการเปลี่ยนแปลงมูลค่าหุ้นดังกล่าวเกิดขึ้นตั้งแต่วันที่</w:t>
      </w:r>
      <w:r w:rsidR="00D01B0D" w:rsidRPr="007929E5">
        <w:rPr>
          <w:rFonts w:asciiTheme="majorHAnsi" w:hAnsiTheme="majorHAnsi" w:cstheme="majorHAnsi" w:hint="cs"/>
          <w:sz w:val="30"/>
          <w:szCs w:val="30"/>
        </w:rPr>
        <w:t xml:space="preserve"> 1 </w:t>
      </w:r>
      <w:r w:rsidR="00D01B0D" w:rsidRPr="007929E5">
        <w:rPr>
          <w:rFonts w:asciiTheme="majorHAnsi" w:hAnsiTheme="majorHAnsi" w:cstheme="majorHAnsi" w:hint="cs"/>
          <w:sz w:val="30"/>
          <w:szCs w:val="30"/>
          <w:cs/>
        </w:rPr>
        <w:t>มกราคม</w:t>
      </w:r>
      <w:r w:rsidR="00D01B0D" w:rsidRPr="007929E5">
        <w:rPr>
          <w:rFonts w:asciiTheme="majorHAnsi" w:hAnsiTheme="majorHAnsi" w:cstheme="majorHAnsi" w:hint="cs"/>
          <w:sz w:val="30"/>
          <w:szCs w:val="30"/>
        </w:rPr>
        <w:t xml:space="preserve"> 2561</w:t>
      </w:r>
    </w:p>
    <w:p w14:paraId="0C4BA792" w14:textId="19E42D70" w:rsidR="002E58C8" w:rsidRPr="007929E5" w:rsidRDefault="002E58C8" w:rsidP="00D01B0D">
      <w:pPr>
        <w:tabs>
          <w:tab w:val="clear" w:pos="680"/>
        </w:tabs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61AFF036" w14:textId="6D604E9E" w:rsidR="002E58C8" w:rsidRPr="007929E5" w:rsidRDefault="002E58C8" w:rsidP="00D01B0D">
      <w:pPr>
        <w:tabs>
          <w:tab w:val="clear" w:pos="680"/>
        </w:tabs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22B4F032" w14:textId="5673647B" w:rsidR="001007F0" w:rsidRDefault="00100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30"/>
          <w:szCs w:val="30"/>
        </w:rPr>
      </w:pPr>
      <w:r>
        <w:rPr>
          <w:rFonts w:asciiTheme="majorHAnsi" w:hAnsiTheme="majorHAnsi" w:cstheme="majorHAnsi"/>
          <w:sz w:val="30"/>
          <w:szCs w:val="30"/>
        </w:rPr>
        <w:br w:type="page"/>
      </w:r>
    </w:p>
    <w:bookmarkEnd w:id="11"/>
    <w:p w14:paraId="355DB5D8" w14:textId="77777777" w:rsidR="00D01B0D" w:rsidRPr="007929E5" w:rsidRDefault="00D01B0D" w:rsidP="00D01B0D">
      <w:pPr>
        <w:pStyle w:val="BodyText2"/>
        <w:ind w:left="540"/>
        <w:rPr>
          <w:b/>
          <w:bCs/>
          <w:i/>
          <w:iCs/>
          <w:cs/>
        </w:rPr>
      </w:pPr>
      <w:r w:rsidRPr="007929E5">
        <w:rPr>
          <w:rFonts w:hint="cs"/>
          <w:b/>
          <w:bCs/>
          <w:i/>
          <w:iCs/>
          <w:cs/>
          <w:lang w:val="en-US"/>
        </w:rPr>
        <w:lastRenderedPageBreak/>
        <w:t>กำไร</w:t>
      </w:r>
      <w:r w:rsidRPr="007929E5">
        <w:rPr>
          <w:rFonts w:hint="cs"/>
          <w:b/>
          <w:bCs/>
          <w:i/>
          <w:iCs/>
          <w:cs/>
        </w:rPr>
        <w:t>ต่อหุ้นปรับลด</w:t>
      </w:r>
    </w:p>
    <w:p w14:paraId="6715FE40" w14:textId="77777777" w:rsidR="00D01B0D" w:rsidRPr="007929E5" w:rsidRDefault="00D01B0D" w:rsidP="00D01B0D">
      <w:pPr>
        <w:rPr>
          <w:rFonts w:asciiTheme="minorHAnsi" w:eastAsia="Calibri" w:hAnsiTheme="minorHAnsi" w:cstheme="minorHAnsi"/>
          <w:spacing w:val="-4"/>
          <w:sz w:val="24"/>
          <w:szCs w:val="24"/>
          <w:cs/>
        </w:rPr>
      </w:pPr>
    </w:p>
    <w:p w14:paraId="51C7D4D6" w14:textId="1BCCAC1B" w:rsidR="00D01B0D" w:rsidRPr="007929E5" w:rsidRDefault="00D01B0D" w:rsidP="004F232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929E5">
        <w:rPr>
          <w:rFonts w:ascii="Angsana New" w:hAnsi="Angsana New" w:hint="cs"/>
          <w:spacing w:val="-6"/>
          <w:sz w:val="30"/>
          <w:szCs w:val="30"/>
          <w:cs/>
        </w:rPr>
        <w:t>ราคาใช้สิทธิ (รวมมูลค่ายุติธรรม) ของการจ่ายโดยใช้หุ้นเป็นเกณฑ์ มีมูลค่าสูงกว่าราคาตลาดถัวเฉลี่ยของหุ้นสำหรับ</w:t>
      </w:r>
      <w:r w:rsidR="004F2326" w:rsidRPr="007929E5">
        <w:rPr>
          <w:rFonts w:ascii="Angsana New" w:hAnsi="Angsana New" w:hint="cs"/>
          <w:spacing w:val="-6"/>
          <w:sz w:val="30"/>
          <w:szCs w:val="30"/>
          <w:cs/>
        </w:rPr>
        <w:t>ปี</w:t>
      </w:r>
      <w:r w:rsidRPr="007929E5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Pr="007929E5">
        <w:rPr>
          <w:rFonts w:ascii="Angsana New" w:hAnsi="Angsana New" w:hint="cs"/>
          <w:sz w:val="30"/>
          <w:szCs w:val="30"/>
        </w:rPr>
        <w:t xml:space="preserve"> </w:t>
      </w:r>
      <w:r w:rsidR="004F2326" w:rsidRPr="007929E5">
        <w:rPr>
          <w:rFonts w:ascii="Angsana New" w:hAnsi="Angsana New"/>
          <w:sz w:val="30"/>
          <w:szCs w:val="30"/>
        </w:rPr>
        <w:t>31</w:t>
      </w:r>
      <w:r w:rsidR="004F2326" w:rsidRPr="007929E5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7929E5">
        <w:rPr>
          <w:rFonts w:ascii="Angsana New" w:hAnsi="Angsana New" w:hint="cs"/>
          <w:sz w:val="30"/>
          <w:szCs w:val="30"/>
          <w:cs/>
        </w:rPr>
        <w:t xml:space="preserve"> </w:t>
      </w:r>
      <w:r w:rsidRPr="007929E5">
        <w:rPr>
          <w:rFonts w:ascii="Angsana New" w:hAnsi="Angsana New" w:hint="cs"/>
          <w:sz w:val="30"/>
          <w:szCs w:val="30"/>
        </w:rPr>
        <w:t xml:space="preserve">2562 </w:t>
      </w:r>
      <w:r w:rsidRPr="007929E5">
        <w:rPr>
          <w:rFonts w:ascii="Angsana New" w:hAnsi="Angsana New" w:hint="cs"/>
          <w:sz w:val="30"/>
          <w:szCs w:val="30"/>
          <w:cs/>
        </w:rPr>
        <w:t>ผลกระทบจากการออกสิทธิที่จะเลือกซื้อหุ้นจึงไม่ได้ถูกนำมารวมในการคำนวณกำไรต่อหุ้นปรับลด</w:t>
      </w:r>
    </w:p>
    <w:p w14:paraId="1F2BF2BA" w14:textId="77777777" w:rsidR="00D01B0D" w:rsidRPr="007929E5" w:rsidRDefault="00D01B0D" w:rsidP="00D01B0D">
      <w:pPr>
        <w:pStyle w:val="index"/>
        <w:tabs>
          <w:tab w:val="clear" w:pos="1134"/>
          <w:tab w:val="left" w:pos="630"/>
        </w:tabs>
        <w:spacing w:after="0" w:line="240" w:lineRule="atLeast"/>
        <w:ind w:left="810" w:firstLine="0"/>
        <w:rPr>
          <w:rFonts w:ascii="Angsana New" w:hAnsi="Angsana New" w:cs="Angsana New"/>
          <w:b/>
          <w:bCs/>
          <w:sz w:val="24"/>
          <w:szCs w:val="24"/>
          <w:lang w:bidi="th-TH"/>
        </w:rPr>
      </w:pPr>
    </w:p>
    <w:p w14:paraId="7728E266" w14:textId="0BE30463" w:rsidR="00917523" w:rsidRPr="007929E5" w:rsidRDefault="00917523" w:rsidP="00145EAF">
      <w:pPr>
        <w:pStyle w:val="index"/>
        <w:numPr>
          <w:ilvl w:val="0"/>
          <w:numId w:val="32"/>
        </w:numPr>
        <w:tabs>
          <w:tab w:val="clear" w:pos="772"/>
        </w:tabs>
        <w:spacing w:after="0" w:line="240" w:lineRule="atLeast"/>
        <w:ind w:left="540" w:hanging="540"/>
        <w:rPr>
          <w:rFonts w:ascii="Angsana New" w:hAnsi="Angsana New" w:cs="Angsana New"/>
          <w:b/>
          <w:bCs/>
          <w:sz w:val="30"/>
          <w:szCs w:val="30"/>
          <w:rtl/>
          <w:cs/>
        </w:rPr>
      </w:pPr>
      <w:r w:rsidRPr="007929E5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เครื่องมือทางการเงิน</w:t>
      </w:r>
    </w:p>
    <w:p w14:paraId="76824788" w14:textId="77777777" w:rsidR="006750E2" w:rsidRPr="007929E5" w:rsidRDefault="006750E2" w:rsidP="00917523">
      <w:pPr>
        <w:pStyle w:val="block"/>
        <w:spacing w:after="0" w:line="240" w:lineRule="atLeast"/>
        <w:ind w:right="-7"/>
        <w:jc w:val="both"/>
        <w:rPr>
          <w:rFonts w:asciiTheme="minorHAnsi" w:hAnsiTheme="minorHAnsi" w:cstheme="minorHAnsi"/>
          <w:sz w:val="24"/>
          <w:szCs w:val="24"/>
          <w:lang w:bidi="th-TH"/>
        </w:rPr>
      </w:pPr>
    </w:p>
    <w:p w14:paraId="7EFF1C92" w14:textId="77777777" w:rsidR="0034529F" w:rsidRPr="007929E5" w:rsidRDefault="0034529F" w:rsidP="00D01B0D">
      <w:pPr>
        <w:pStyle w:val="BodyText2"/>
        <w:ind w:left="540"/>
        <w:rPr>
          <w:b/>
          <w:bCs/>
          <w:i/>
          <w:iCs/>
          <w:lang w:val="en-US"/>
        </w:rPr>
      </w:pPr>
      <w:r w:rsidRPr="007929E5">
        <w:rPr>
          <w:b/>
          <w:bCs/>
          <w:i/>
          <w:iCs/>
          <w:cs/>
          <w:lang w:val="en-US"/>
        </w:rPr>
        <w:t>นโยบายการจัดการความเสี่ยงทางด้านการเงิน</w:t>
      </w:r>
    </w:p>
    <w:p w14:paraId="1BF80A19" w14:textId="77777777" w:rsidR="0034529F" w:rsidRPr="007929E5" w:rsidRDefault="0034529F" w:rsidP="00603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90"/>
        <w:jc w:val="thaiDistribute"/>
        <w:rPr>
          <w:rFonts w:ascii="Angsana New" w:hAnsi="Angsana New"/>
          <w:sz w:val="24"/>
          <w:szCs w:val="24"/>
        </w:rPr>
      </w:pPr>
    </w:p>
    <w:p w14:paraId="15A81AB4" w14:textId="77777777" w:rsidR="0034529F" w:rsidRPr="007929E5" w:rsidRDefault="0034529F" w:rsidP="00D01B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929E5">
        <w:rPr>
          <w:rFonts w:ascii="Angsana New" w:hAnsi="Angsana New"/>
          <w:sz w:val="30"/>
          <w:szCs w:val="30"/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กลุ่มบริษัทไม่มีการ</w:t>
      </w:r>
      <w:r w:rsidRPr="007929E5">
        <w:rPr>
          <w:rFonts w:ascii="Angsana New" w:hAnsi="Angsana New" w:hint="cs"/>
          <w:sz w:val="30"/>
          <w:szCs w:val="30"/>
          <w:cs/>
        </w:rPr>
        <w:t>ถือหรือ</w:t>
      </w:r>
      <w:r w:rsidRPr="007929E5">
        <w:rPr>
          <w:rFonts w:ascii="Angsana New" w:hAnsi="Angsana New"/>
          <w:sz w:val="30"/>
          <w:szCs w:val="30"/>
          <w:cs/>
        </w:rPr>
        <w:t>ออกตราสารอนุพันธ์ เพื่อการเก็งกำไรหรือการค้า</w:t>
      </w:r>
    </w:p>
    <w:p w14:paraId="6D153904" w14:textId="77777777" w:rsidR="0034529F" w:rsidRPr="007929E5" w:rsidRDefault="0034529F" w:rsidP="00D01B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90"/>
        <w:jc w:val="thaiDistribute"/>
        <w:rPr>
          <w:rFonts w:ascii="Angsana New" w:hAnsi="Angsana New"/>
          <w:sz w:val="24"/>
          <w:szCs w:val="24"/>
        </w:rPr>
      </w:pPr>
    </w:p>
    <w:p w14:paraId="62392F2F" w14:textId="75EB18BE" w:rsidR="0034529F" w:rsidRPr="007929E5" w:rsidRDefault="0034529F" w:rsidP="00D01B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929E5">
        <w:rPr>
          <w:rFonts w:ascii="Angsana New" w:hAnsi="Angsana New"/>
          <w:sz w:val="30"/>
          <w:szCs w:val="30"/>
          <w:cs/>
        </w:rPr>
        <w:t>การ</w:t>
      </w:r>
      <w:r w:rsidRPr="007929E5">
        <w:rPr>
          <w:rFonts w:ascii="Angsana New" w:hAnsi="Angsana New" w:hint="cs"/>
          <w:sz w:val="30"/>
          <w:szCs w:val="30"/>
          <w:cs/>
        </w:rPr>
        <w:t>จัดการ</w:t>
      </w:r>
      <w:r w:rsidRPr="007929E5">
        <w:rPr>
          <w:rFonts w:ascii="Angsana New" w:hAnsi="Angsana New"/>
          <w:sz w:val="30"/>
          <w:szCs w:val="30"/>
          <w:cs/>
        </w:rPr>
        <w:t>ความเสี่ยงเป็นส่วน</w:t>
      </w:r>
      <w:r w:rsidRPr="007929E5">
        <w:rPr>
          <w:rFonts w:ascii="Angsana New" w:hAnsi="Angsana New" w:hint="cs"/>
          <w:sz w:val="30"/>
          <w:szCs w:val="30"/>
          <w:cs/>
        </w:rPr>
        <w:t>ที่สำคัญ</w:t>
      </w:r>
      <w:r w:rsidRPr="007929E5">
        <w:rPr>
          <w:rFonts w:ascii="Angsana New" w:hAnsi="Angsana New"/>
          <w:sz w:val="30"/>
          <w:szCs w:val="30"/>
          <w:cs/>
        </w:rPr>
        <w:t>ของธุรกิจของกลุ่มบริษัท</w:t>
      </w:r>
      <w:r w:rsidRPr="007929E5">
        <w:rPr>
          <w:rFonts w:ascii="Angsana New" w:hAnsi="Angsana New" w:hint="cs"/>
          <w:sz w:val="30"/>
          <w:szCs w:val="30"/>
          <w:cs/>
        </w:rPr>
        <w:t xml:space="preserve"> </w:t>
      </w:r>
      <w:r w:rsidRPr="007929E5">
        <w:rPr>
          <w:rFonts w:ascii="Angsana New" w:hAnsi="Angsana New"/>
          <w:sz w:val="30"/>
          <w:szCs w:val="30"/>
          <w:cs/>
        </w:rPr>
        <w:t>กลุ่มบริษัทมีระบบในการควบคุมให้</w:t>
      </w:r>
      <w:r w:rsidRPr="007929E5">
        <w:rPr>
          <w:rFonts w:ascii="Angsana New" w:hAnsi="Angsana New" w:hint="cs"/>
          <w:sz w:val="30"/>
          <w:szCs w:val="30"/>
          <w:cs/>
        </w:rPr>
        <w:t>มี</w:t>
      </w:r>
      <w:r w:rsidRPr="007929E5">
        <w:rPr>
          <w:rFonts w:ascii="Angsana New" w:hAnsi="Angsana New"/>
          <w:sz w:val="30"/>
          <w:szCs w:val="30"/>
          <w:cs/>
        </w:rPr>
        <w:t>ความสมดุลของ</w:t>
      </w:r>
      <w:r w:rsidRPr="007929E5">
        <w:rPr>
          <w:rFonts w:ascii="Angsana New" w:hAnsi="Angsana New" w:hint="cs"/>
          <w:sz w:val="30"/>
          <w:szCs w:val="30"/>
          <w:cs/>
        </w:rPr>
        <w:t>ระดับ</w:t>
      </w:r>
      <w:r w:rsidRPr="007929E5">
        <w:rPr>
          <w:rFonts w:ascii="Angsana New" w:hAnsi="Angsana New"/>
          <w:sz w:val="30"/>
          <w:szCs w:val="30"/>
          <w:cs/>
        </w:rPr>
        <w:t>ความเสี่ยง</w:t>
      </w:r>
      <w:r w:rsidRPr="007929E5">
        <w:rPr>
          <w:rFonts w:ascii="Angsana New" w:hAnsi="Angsana New" w:hint="cs"/>
          <w:sz w:val="30"/>
          <w:szCs w:val="30"/>
          <w:cs/>
        </w:rPr>
        <w:t>ให้เป็นที่</w:t>
      </w:r>
      <w:r w:rsidRPr="007929E5">
        <w:rPr>
          <w:rFonts w:ascii="Angsana New" w:hAnsi="Angsana New"/>
          <w:sz w:val="30"/>
          <w:szCs w:val="30"/>
          <w:cs/>
        </w:rPr>
        <w:t>ยอมรับได้</w:t>
      </w:r>
      <w:r w:rsidRPr="007929E5">
        <w:rPr>
          <w:rFonts w:ascii="Angsana New" w:hAnsi="Angsana New" w:hint="cs"/>
          <w:sz w:val="30"/>
          <w:szCs w:val="30"/>
          <w:cs/>
        </w:rPr>
        <w:t xml:space="preserve"> </w:t>
      </w:r>
      <w:r w:rsidRPr="007929E5">
        <w:rPr>
          <w:rFonts w:ascii="Angsana New" w:hAnsi="Angsana New"/>
          <w:sz w:val="30"/>
          <w:szCs w:val="30"/>
          <w:cs/>
        </w:rPr>
        <w:t>โดยพิจารณาระหว่างต้นทุนที่เกิดจากความเสี่ยง</w:t>
      </w:r>
      <w:r w:rsidR="0007438D" w:rsidRPr="007929E5">
        <w:rPr>
          <w:rFonts w:ascii="Angsana New" w:hAnsi="Angsana New"/>
          <w:sz w:val="30"/>
          <w:szCs w:val="30"/>
          <w:cs/>
        </w:rPr>
        <w:t>และต้นทุนของการจัดการความเสี่ยง</w:t>
      </w:r>
      <w:r w:rsidRPr="007929E5">
        <w:rPr>
          <w:rFonts w:ascii="Angsana New" w:hAnsi="Angsana New" w:hint="cs"/>
          <w:sz w:val="30"/>
          <w:szCs w:val="30"/>
          <w:cs/>
        </w:rPr>
        <w:t xml:space="preserve"> </w:t>
      </w:r>
      <w:r w:rsidRPr="007929E5">
        <w:rPr>
          <w:rFonts w:ascii="Angsana New" w:hAnsi="Angsana New"/>
          <w:sz w:val="30"/>
          <w:szCs w:val="30"/>
          <w:cs/>
        </w:rPr>
        <w:t>ฝ่ายบริหารได้มี</w:t>
      </w:r>
      <w:r w:rsidRPr="007929E5">
        <w:rPr>
          <w:rFonts w:ascii="Angsana New" w:hAnsi="Angsana New" w:hint="cs"/>
          <w:sz w:val="30"/>
          <w:szCs w:val="30"/>
          <w:cs/>
        </w:rPr>
        <w:t>การ</w:t>
      </w:r>
      <w:r w:rsidRPr="007929E5">
        <w:rPr>
          <w:rFonts w:ascii="Angsana New" w:hAnsi="Angsana New"/>
          <w:sz w:val="30"/>
          <w:szCs w:val="30"/>
          <w:cs/>
        </w:rPr>
        <w:t>ควบคุมกระบวนการการจัดการความเสี่ยงของกลุ่มบริษัทอย่างต่อเนื่องเพื่อให้มั่นใจว่า</w:t>
      </w:r>
      <w:r w:rsidRPr="007929E5">
        <w:rPr>
          <w:rFonts w:ascii="Angsana New" w:hAnsi="Angsana New" w:hint="cs"/>
          <w:sz w:val="30"/>
          <w:szCs w:val="30"/>
          <w:cs/>
        </w:rPr>
        <w:t>มีความสมดุล</w:t>
      </w:r>
      <w:r w:rsidRPr="007929E5">
        <w:rPr>
          <w:rFonts w:ascii="Angsana New" w:hAnsi="Angsana New"/>
          <w:sz w:val="30"/>
          <w:szCs w:val="30"/>
          <w:cs/>
        </w:rPr>
        <w:t>ระหว่างความเสี่ยงและ</w:t>
      </w:r>
      <w:r w:rsidRPr="007929E5">
        <w:rPr>
          <w:rFonts w:ascii="Angsana New" w:hAnsi="Angsana New" w:hint="cs"/>
          <w:sz w:val="30"/>
          <w:szCs w:val="30"/>
          <w:cs/>
        </w:rPr>
        <w:t>การควบคุมความเสี่ยง</w:t>
      </w:r>
    </w:p>
    <w:p w14:paraId="46D40B18" w14:textId="77777777" w:rsidR="0034529F" w:rsidRPr="007929E5" w:rsidRDefault="0034529F" w:rsidP="00D01B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90"/>
        <w:jc w:val="thaiDistribute"/>
        <w:rPr>
          <w:rFonts w:ascii="Angsana New" w:hAnsi="Angsana New"/>
          <w:sz w:val="24"/>
          <w:szCs w:val="24"/>
        </w:rPr>
      </w:pPr>
    </w:p>
    <w:p w14:paraId="4FBA7C92" w14:textId="15F35729" w:rsidR="0034529F" w:rsidRPr="007929E5" w:rsidRDefault="0034529F" w:rsidP="004F2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7929E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การบริหารจัดการทุน</w:t>
      </w:r>
    </w:p>
    <w:p w14:paraId="4049D99C" w14:textId="77777777" w:rsidR="0007438D" w:rsidRPr="007929E5" w:rsidRDefault="0007438D" w:rsidP="00D01B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90"/>
        <w:jc w:val="thaiDistribute"/>
        <w:rPr>
          <w:rFonts w:ascii="Angsana New" w:hAnsi="Angsana New"/>
          <w:sz w:val="24"/>
          <w:szCs w:val="24"/>
        </w:rPr>
      </w:pPr>
    </w:p>
    <w:p w14:paraId="6C2E1714" w14:textId="448E4443" w:rsidR="0034529F" w:rsidRPr="007929E5" w:rsidRDefault="0034529F" w:rsidP="00D01B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929E5">
        <w:rPr>
          <w:rFonts w:ascii="Angsana New" w:hAnsi="Angsana New" w:hint="cs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</w:t>
      </w:r>
      <w:r w:rsidRPr="007929E5">
        <w:rPr>
          <w:rFonts w:ascii="Angsana New" w:hAnsi="Angsana New"/>
          <w:sz w:val="30"/>
          <w:szCs w:val="30"/>
          <w:cs/>
        </w:rPr>
        <w:t>ความเชื่อมั่นของ</w:t>
      </w:r>
      <w:r w:rsidRPr="007929E5">
        <w:rPr>
          <w:rFonts w:ascii="Angsana New" w:hAnsi="Angsana New" w:hint="cs"/>
          <w:sz w:val="30"/>
          <w:szCs w:val="30"/>
          <w:cs/>
        </w:rPr>
        <w:t>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</w:t>
      </w:r>
      <w:r w:rsidR="00F95C4B" w:rsidRPr="007929E5">
        <w:rPr>
          <w:rFonts w:ascii="Angsana New" w:hAnsi="Angsana New" w:hint="cs"/>
          <w:sz w:val="30"/>
          <w:szCs w:val="30"/>
          <w:cs/>
        </w:rPr>
        <w:t>เจ้าของ</w:t>
      </w:r>
      <w:r w:rsidRPr="007929E5">
        <w:rPr>
          <w:rFonts w:ascii="Angsana New" w:hAnsi="Angsana New" w:hint="cs"/>
          <w:sz w:val="30"/>
          <w:szCs w:val="30"/>
          <w:cs/>
        </w:rPr>
        <w:t>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3F383933" w14:textId="77777777" w:rsidR="0034529F" w:rsidRPr="007929E5" w:rsidRDefault="0034529F" w:rsidP="00D01B0D">
      <w:pPr>
        <w:pStyle w:val="block"/>
        <w:spacing w:after="0" w:line="240" w:lineRule="atLeast"/>
        <w:ind w:left="540" w:right="-7" w:hanging="90"/>
        <w:jc w:val="both"/>
        <w:rPr>
          <w:rFonts w:asciiTheme="minorHAnsi" w:hAnsiTheme="minorHAnsi" w:cstheme="minorHAnsi"/>
          <w:sz w:val="24"/>
          <w:szCs w:val="24"/>
          <w:lang w:bidi="th-TH"/>
        </w:rPr>
      </w:pPr>
    </w:p>
    <w:p w14:paraId="6AF738C2" w14:textId="3BBE1F4E" w:rsidR="00860DCA" w:rsidRPr="007929E5" w:rsidRDefault="00860DCA" w:rsidP="004F2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7929E5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14:paraId="29496583" w14:textId="77777777" w:rsidR="00860DCA" w:rsidRPr="007929E5" w:rsidRDefault="00860DCA" w:rsidP="00D01B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90"/>
        <w:jc w:val="thaiDistribute"/>
        <w:rPr>
          <w:rFonts w:ascii="Angsana New" w:hAnsi="Angsana New"/>
          <w:sz w:val="24"/>
          <w:szCs w:val="24"/>
        </w:rPr>
      </w:pPr>
    </w:p>
    <w:p w14:paraId="7FC80FF4" w14:textId="4D3D6943" w:rsidR="00860DCA" w:rsidRPr="007929E5" w:rsidRDefault="00860DCA" w:rsidP="00D01B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/>
        <w:jc w:val="thaiDistribute"/>
        <w:rPr>
          <w:rFonts w:ascii="Angsana New" w:hAnsi="Angsana New"/>
          <w:sz w:val="24"/>
          <w:szCs w:val="24"/>
        </w:rPr>
      </w:pPr>
      <w:r w:rsidRPr="007929E5">
        <w:rPr>
          <w:rFonts w:ascii="Angsana New" w:hAnsi="Angsana New"/>
          <w:sz w:val="30"/>
          <w:szCs w:val="30"/>
          <w:cs/>
        </w:rPr>
        <w:t>ความเสี่ยงด้านอัตราดอกเบี้ย หมายถึงความเสี่ยงที่เกิดจากการเปลี่ยนแปลง</w:t>
      </w:r>
      <w:r w:rsidRPr="007929E5">
        <w:rPr>
          <w:rFonts w:ascii="Angsana New" w:hAnsi="Angsana New" w:hint="cs"/>
          <w:sz w:val="30"/>
          <w:szCs w:val="30"/>
          <w:cs/>
        </w:rPr>
        <w:t>ที่จะเกิดในอนาคต</w:t>
      </w:r>
      <w:r w:rsidRPr="007929E5">
        <w:rPr>
          <w:rFonts w:ascii="Angsana New" w:hAnsi="Angsana New"/>
          <w:sz w:val="30"/>
          <w:szCs w:val="30"/>
          <w:cs/>
        </w:rPr>
        <w:t>ของอัตราดอกเบี้ยในตลาด</w:t>
      </w:r>
      <w:r w:rsidRPr="007929E5">
        <w:rPr>
          <w:rFonts w:ascii="Angsana New" w:hAnsi="Angsana New" w:hint="cs"/>
          <w:sz w:val="30"/>
          <w:szCs w:val="30"/>
          <w:cs/>
        </w:rPr>
        <w:t xml:space="preserve"> </w:t>
      </w:r>
      <w:r w:rsidRPr="007929E5">
        <w:rPr>
          <w:rFonts w:ascii="Angsana New" w:hAnsi="Angsana New"/>
          <w:sz w:val="30"/>
          <w:szCs w:val="30"/>
          <w:cs/>
        </w:rPr>
        <w:t>ซึ่งส่งผลกระทบต่อการดำเนินงานและกระแสเงินสดของกลุ่มบริษัท</w:t>
      </w:r>
      <w:r w:rsidRPr="007929E5">
        <w:rPr>
          <w:rFonts w:ascii="Angsana New" w:hAnsi="Angsana New" w:hint="cs"/>
          <w:sz w:val="30"/>
          <w:szCs w:val="30"/>
          <w:cs/>
        </w:rPr>
        <w:t xml:space="preserve"> </w:t>
      </w:r>
      <w:r w:rsidRPr="007929E5">
        <w:rPr>
          <w:rFonts w:ascii="Angsana New" w:hAnsi="Angsana New"/>
          <w:sz w:val="30"/>
          <w:szCs w:val="30"/>
          <w:cs/>
        </w:rPr>
        <w:t>เนื่องจาก</w:t>
      </w:r>
      <w:r w:rsidRPr="007929E5">
        <w:rPr>
          <w:rFonts w:ascii="Angsana New" w:hAnsi="Angsana New" w:hint="cs"/>
          <w:sz w:val="30"/>
          <w:szCs w:val="30"/>
          <w:cs/>
        </w:rPr>
        <w:t>ดอกเบี้ยของ</w:t>
      </w:r>
      <w:r w:rsidRPr="007929E5">
        <w:rPr>
          <w:rFonts w:ascii="Angsana New" w:hAnsi="Angsana New"/>
          <w:sz w:val="30"/>
          <w:szCs w:val="30"/>
          <w:cs/>
        </w:rPr>
        <w:t>เงินกู้ยืมส่วนใหญ่มีอัตรา</w:t>
      </w:r>
      <w:r w:rsidRPr="007929E5">
        <w:rPr>
          <w:rFonts w:ascii="Angsana New" w:hAnsi="Angsana New" w:hint="cs"/>
          <w:sz w:val="30"/>
          <w:szCs w:val="30"/>
          <w:cs/>
        </w:rPr>
        <w:t xml:space="preserve">ลอยตัว </w:t>
      </w:r>
      <w:r w:rsidRPr="007929E5">
        <w:rPr>
          <w:rFonts w:ascii="Angsana New" w:hAnsi="Angsana New"/>
          <w:sz w:val="30"/>
          <w:szCs w:val="30"/>
          <w:cs/>
        </w:rPr>
        <w:t>กลุ่มบริษัทมีความเสี่ยงด้านอัตราดอกเบี้ยที่เกิดจากเงินกู้ยืม (</w:t>
      </w:r>
      <w:r w:rsidRPr="007929E5">
        <w:rPr>
          <w:rFonts w:ascii="Angsana New" w:hAnsi="Angsana New" w:hint="cs"/>
          <w:sz w:val="30"/>
          <w:szCs w:val="30"/>
          <w:cs/>
        </w:rPr>
        <w:t>ดู</w:t>
      </w:r>
      <w:r w:rsidRPr="007929E5">
        <w:rPr>
          <w:rFonts w:ascii="Angsana New" w:hAnsi="Angsana New"/>
          <w:sz w:val="30"/>
          <w:szCs w:val="30"/>
          <w:cs/>
        </w:rPr>
        <w:t xml:space="preserve">หมายเหตุข้อ </w:t>
      </w:r>
      <w:r w:rsidRPr="007929E5">
        <w:rPr>
          <w:rFonts w:ascii="Angsana New" w:hAnsi="Angsana New"/>
          <w:sz w:val="30"/>
          <w:szCs w:val="30"/>
        </w:rPr>
        <w:t>1</w:t>
      </w:r>
      <w:r w:rsidR="00EA2D3A" w:rsidRPr="007929E5">
        <w:rPr>
          <w:rFonts w:ascii="Angsana New" w:hAnsi="Angsana New"/>
          <w:sz w:val="30"/>
          <w:szCs w:val="30"/>
        </w:rPr>
        <w:t>4</w:t>
      </w:r>
      <w:r w:rsidRPr="007929E5">
        <w:rPr>
          <w:rFonts w:ascii="Angsana New" w:hAnsi="Angsana New"/>
          <w:sz w:val="30"/>
          <w:szCs w:val="30"/>
          <w:cs/>
        </w:rPr>
        <w:t>)</w:t>
      </w:r>
      <w:r w:rsidRPr="007929E5">
        <w:rPr>
          <w:rFonts w:ascii="Angsana New" w:hAnsi="Angsana New" w:hint="cs"/>
          <w:sz w:val="30"/>
          <w:szCs w:val="30"/>
          <w:cs/>
        </w:rPr>
        <w:t xml:space="preserve"> </w:t>
      </w:r>
      <w:r w:rsidRPr="007929E5">
        <w:rPr>
          <w:rFonts w:ascii="Angsana New" w:hAnsi="Angsana New"/>
          <w:sz w:val="30"/>
          <w:szCs w:val="30"/>
          <w:cs/>
        </w:rPr>
        <w:t>กลุ่มบริษัทได้</w:t>
      </w:r>
      <w:r w:rsidRPr="007929E5">
        <w:rPr>
          <w:rFonts w:ascii="Angsana New" w:hAnsi="Angsana New" w:hint="cs"/>
          <w:sz w:val="30"/>
          <w:szCs w:val="30"/>
          <w:cs/>
        </w:rPr>
        <w:t>ลด</w:t>
      </w:r>
      <w:r w:rsidRPr="007929E5">
        <w:rPr>
          <w:rFonts w:ascii="Angsana New" w:hAnsi="Angsana New"/>
          <w:sz w:val="30"/>
          <w:szCs w:val="30"/>
          <w:cs/>
        </w:rPr>
        <w:t>ความเสี่ยงดังกล่าวโดยทำให้</w:t>
      </w:r>
      <w:r w:rsidRPr="007929E5">
        <w:rPr>
          <w:rFonts w:ascii="Angsana New" w:hAnsi="Angsana New" w:hint="cs"/>
          <w:sz w:val="30"/>
          <w:szCs w:val="30"/>
          <w:cs/>
        </w:rPr>
        <w:t>แน่</w:t>
      </w:r>
      <w:r w:rsidRPr="007929E5">
        <w:rPr>
          <w:rFonts w:ascii="Angsana New" w:hAnsi="Angsana New"/>
          <w:sz w:val="30"/>
          <w:szCs w:val="30"/>
          <w:cs/>
        </w:rPr>
        <w:t>ใจ</w:t>
      </w:r>
      <w:r w:rsidRPr="007929E5">
        <w:rPr>
          <w:rFonts w:ascii="Angsana New" w:hAnsi="Angsana New" w:hint="cs"/>
          <w:sz w:val="30"/>
          <w:szCs w:val="30"/>
          <w:cs/>
        </w:rPr>
        <w:t>ว่า</w:t>
      </w:r>
      <w:r w:rsidRPr="007929E5">
        <w:rPr>
          <w:rFonts w:ascii="Angsana New" w:hAnsi="Angsana New"/>
          <w:sz w:val="30"/>
          <w:szCs w:val="30"/>
          <w:cs/>
        </w:rPr>
        <w:t>ดอกเบี้ยที่เกิดจากเงินกู้ยืมส่วนใหญ่</w:t>
      </w:r>
      <w:r w:rsidRPr="007929E5">
        <w:rPr>
          <w:rFonts w:ascii="Angsana New" w:hAnsi="Angsana New" w:hint="cs"/>
          <w:sz w:val="30"/>
          <w:szCs w:val="30"/>
          <w:cs/>
        </w:rPr>
        <w:t>มี</w:t>
      </w:r>
      <w:r w:rsidRPr="007929E5">
        <w:rPr>
          <w:rFonts w:ascii="Angsana New" w:hAnsi="Angsana New"/>
          <w:sz w:val="30"/>
          <w:szCs w:val="30"/>
          <w:cs/>
        </w:rPr>
        <w:t>อัตรา</w:t>
      </w:r>
      <w:r w:rsidRPr="007929E5">
        <w:rPr>
          <w:rFonts w:ascii="Angsana New" w:hAnsi="Angsana New" w:hint="cs"/>
          <w:sz w:val="30"/>
          <w:szCs w:val="30"/>
          <w:cs/>
        </w:rPr>
        <w:t>ลอยตัว</w:t>
      </w:r>
      <w:r w:rsidR="00C44477">
        <w:rPr>
          <w:rFonts w:ascii="Angsana New" w:hAnsi="Angsana New" w:hint="cs"/>
          <w:sz w:val="30"/>
          <w:szCs w:val="30"/>
          <w:cs/>
        </w:rPr>
        <w:t>ที่ใกล้เคียงกับอัตราดอกเบี้ยใน</w:t>
      </w:r>
      <w:r w:rsidR="007006C8">
        <w:rPr>
          <w:rFonts w:ascii="Angsana New" w:hAnsi="Angsana New" w:hint="cs"/>
          <w:sz w:val="30"/>
          <w:szCs w:val="30"/>
          <w:cs/>
        </w:rPr>
        <w:t>ต</w:t>
      </w:r>
      <w:r w:rsidR="00C44477">
        <w:rPr>
          <w:rFonts w:ascii="Angsana New" w:hAnsi="Angsana New" w:hint="cs"/>
          <w:sz w:val="30"/>
          <w:szCs w:val="30"/>
          <w:cs/>
        </w:rPr>
        <w:t>ลาด</w:t>
      </w:r>
      <w:r w:rsidRPr="007929E5">
        <w:rPr>
          <w:rFonts w:ascii="Angsana New" w:hAnsi="Angsana New"/>
          <w:sz w:val="30"/>
          <w:szCs w:val="30"/>
          <w:cs/>
        </w:rPr>
        <w:t xml:space="preserve"> </w:t>
      </w:r>
    </w:p>
    <w:tbl>
      <w:tblPr>
        <w:tblpPr w:leftFromText="180" w:rightFromText="180" w:vertAnchor="text" w:horzAnchor="margin" w:tblpX="136" w:tblpY="183"/>
        <w:tblW w:w="930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78"/>
        <w:gridCol w:w="1262"/>
        <w:gridCol w:w="270"/>
        <w:gridCol w:w="1259"/>
        <w:gridCol w:w="183"/>
        <w:gridCol w:w="1202"/>
        <w:gridCol w:w="183"/>
        <w:gridCol w:w="1166"/>
      </w:tblGrid>
      <w:tr w:rsidR="0041151C" w:rsidRPr="007929E5" w14:paraId="38315320" w14:textId="77777777" w:rsidTr="002060FB">
        <w:trPr>
          <w:trHeight w:val="364"/>
          <w:tblHeader/>
        </w:trPr>
        <w:tc>
          <w:tcPr>
            <w:tcW w:w="3778" w:type="dxa"/>
            <w:shd w:val="clear" w:color="auto" w:fill="auto"/>
            <w:vAlign w:val="bottom"/>
          </w:tcPr>
          <w:p w14:paraId="6DB3F392" w14:textId="77777777" w:rsidR="0041151C" w:rsidRPr="007929E5" w:rsidRDefault="0041151C" w:rsidP="00BE3C77">
            <w:pPr>
              <w:pStyle w:val="acctfourfigures"/>
              <w:spacing w:line="360" w:lineRule="exact"/>
              <w:ind w:left="371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525" w:type="dxa"/>
            <w:gridSpan w:val="7"/>
            <w:shd w:val="clear" w:color="auto" w:fill="auto"/>
          </w:tcPr>
          <w:p w14:paraId="0E42EAAB" w14:textId="47A571FE" w:rsidR="0041151C" w:rsidRPr="007929E5" w:rsidRDefault="0041151C" w:rsidP="00BE3C7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7929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2060FB" w:rsidRPr="007929E5" w14:paraId="2653D34D" w14:textId="77777777" w:rsidTr="002060FB">
        <w:trPr>
          <w:trHeight w:val="364"/>
          <w:tblHeader/>
        </w:trPr>
        <w:tc>
          <w:tcPr>
            <w:tcW w:w="3778" w:type="dxa"/>
            <w:shd w:val="clear" w:color="auto" w:fill="auto"/>
            <w:vAlign w:val="bottom"/>
          </w:tcPr>
          <w:p w14:paraId="6D367945" w14:textId="77777777" w:rsidR="002060FB" w:rsidRPr="007929E5" w:rsidRDefault="002060FB" w:rsidP="00BE3C77">
            <w:pPr>
              <w:pStyle w:val="acctfourfigures"/>
              <w:spacing w:line="360" w:lineRule="exact"/>
              <w:ind w:left="371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532" w:type="dxa"/>
            <w:gridSpan w:val="2"/>
            <w:shd w:val="clear" w:color="auto" w:fill="auto"/>
          </w:tcPr>
          <w:p w14:paraId="426E8CED" w14:textId="77777777" w:rsidR="002060FB" w:rsidRPr="007929E5" w:rsidRDefault="002060FB" w:rsidP="00BE3C7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399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DD743E0" w14:textId="038ECCA1" w:rsidR="002060FB" w:rsidRPr="007929E5" w:rsidRDefault="002060FB" w:rsidP="00BE3C7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929E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ระยะเวลาที่ครบกำหนดชำระ</w:t>
            </w:r>
          </w:p>
        </w:tc>
      </w:tr>
      <w:tr w:rsidR="008F6B7D" w:rsidRPr="007929E5" w14:paraId="4D024738" w14:textId="77777777" w:rsidTr="002060FB">
        <w:trPr>
          <w:trHeight w:val="364"/>
          <w:tblHeader/>
        </w:trPr>
        <w:tc>
          <w:tcPr>
            <w:tcW w:w="3778" w:type="dxa"/>
            <w:shd w:val="clear" w:color="auto" w:fill="auto"/>
            <w:vAlign w:val="bottom"/>
          </w:tcPr>
          <w:p w14:paraId="70E9CB6D" w14:textId="7ACEB303" w:rsidR="008F6B7D" w:rsidRPr="007929E5" w:rsidRDefault="008F6B7D" w:rsidP="008F6B7D">
            <w:pPr>
              <w:pStyle w:val="acctfourfigures"/>
              <w:spacing w:line="360" w:lineRule="exact"/>
              <w:ind w:left="371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7929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ณ วันที่</w:t>
            </w:r>
            <w:r w:rsidRPr="007929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31 </w:t>
            </w:r>
            <w:r w:rsidRPr="007929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62" w:type="dxa"/>
            <w:shd w:val="clear" w:color="auto" w:fill="auto"/>
          </w:tcPr>
          <w:p w14:paraId="542DFB8C" w14:textId="77777777" w:rsidR="008F6B7D" w:rsidRPr="007929E5" w:rsidRDefault="008F6B7D" w:rsidP="008F6B7D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929E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อัตราดอกเบี้ย</w:t>
            </w:r>
          </w:p>
          <w:p w14:paraId="031819E2" w14:textId="77777777" w:rsidR="008F6B7D" w:rsidRPr="007929E5" w:rsidRDefault="008F6B7D" w:rsidP="008F6B7D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929E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270" w:type="dxa"/>
            <w:shd w:val="clear" w:color="auto" w:fill="auto"/>
          </w:tcPr>
          <w:p w14:paraId="4EA5956B" w14:textId="77777777" w:rsidR="008F6B7D" w:rsidRPr="007929E5" w:rsidRDefault="008F6B7D" w:rsidP="008F6B7D">
            <w:pPr>
              <w:pStyle w:val="acctfourfigures"/>
              <w:tabs>
                <w:tab w:val="clear" w:pos="765"/>
                <w:tab w:val="decimal" w:pos="371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620B0E" w14:textId="77777777" w:rsidR="008F6B7D" w:rsidRPr="007929E5" w:rsidRDefault="008F6B7D" w:rsidP="008F6B7D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929E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ภายใน </w:t>
            </w:r>
            <w:r w:rsidRPr="007929E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 </w:t>
            </w:r>
            <w:r w:rsidRPr="007929E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4EF91E" w14:textId="77777777" w:rsidR="008F6B7D" w:rsidRPr="007929E5" w:rsidRDefault="008F6B7D" w:rsidP="008F6B7D">
            <w:pPr>
              <w:pStyle w:val="acctfourfigures"/>
              <w:tabs>
                <w:tab w:val="clear" w:pos="765"/>
                <w:tab w:val="decimal" w:pos="371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B7D65B" w14:textId="77777777" w:rsidR="008F6B7D" w:rsidRPr="007929E5" w:rsidRDefault="008F6B7D" w:rsidP="008F6B7D">
            <w:pPr>
              <w:pStyle w:val="acctfourfigures"/>
              <w:tabs>
                <w:tab w:val="clear" w:pos="765"/>
                <w:tab w:val="decimal" w:pos="371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7929E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หลังจาก</w:t>
            </w:r>
            <w:r w:rsidRPr="007929E5">
              <w:rPr>
                <w:rFonts w:ascii="Angsana New" w:hAnsi="Angsana New"/>
                <w:sz w:val="30"/>
                <w:szCs w:val="30"/>
                <w:lang w:bidi="th-TH"/>
              </w:rPr>
              <w:t xml:space="preserve"> 1 </w:t>
            </w:r>
            <w:r w:rsidRPr="007929E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ปีแต่ภายใน </w:t>
            </w:r>
            <w:r w:rsidRPr="007929E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5 </w:t>
            </w:r>
            <w:r w:rsidRPr="007929E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8EEF9C" w14:textId="77777777" w:rsidR="008F6B7D" w:rsidRPr="007929E5" w:rsidRDefault="008F6B7D" w:rsidP="008F6B7D">
            <w:pPr>
              <w:pStyle w:val="acctfourfigures"/>
              <w:tabs>
                <w:tab w:val="clear" w:pos="765"/>
                <w:tab w:val="decimal" w:pos="371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8B1070" w14:textId="77777777" w:rsidR="008F6B7D" w:rsidRPr="007929E5" w:rsidRDefault="008F6B7D" w:rsidP="008F6B7D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7929E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</w:t>
            </w:r>
            <w:r w:rsidRPr="007929E5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วม</w:t>
            </w:r>
          </w:p>
        </w:tc>
      </w:tr>
      <w:tr w:rsidR="008F6B7D" w:rsidRPr="007929E5" w14:paraId="580F4FE0" w14:textId="77777777" w:rsidTr="002060FB">
        <w:trPr>
          <w:trHeight w:val="364"/>
          <w:tblHeader/>
        </w:trPr>
        <w:tc>
          <w:tcPr>
            <w:tcW w:w="3778" w:type="dxa"/>
            <w:shd w:val="clear" w:color="auto" w:fill="auto"/>
            <w:vAlign w:val="bottom"/>
          </w:tcPr>
          <w:p w14:paraId="2A312C10" w14:textId="77777777" w:rsidR="008F6B7D" w:rsidRPr="007929E5" w:rsidRDefault="008F6B7D" w:rsidP="008F6B7D">
            <w:pPr>
              <w:pStyle w:val="acctfourfigures"/>
              <w:spacing w:line="360" w:lineRule="exact"/>
              <w:ind w:left="371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3B742A92" w14:textId="2D5945E0" w:rsidR="008F6B7D" w:rsidRPr="007929E5" w:rsidRDefault="008F6B7D" w:rsidP="008F6B7D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7929E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(ร้อยละต่อปี)</w:t>
            </w:r>
          </w:p>
        </w:tc>
        <w:tc>
          <w:tcPr>
            <w:tcW w:w="270" w:type="dxa"/>
            <w:shd w:val="clear" w:color="auto" w:fill="auto"/>
          </w:tcPr>
          <w:p w14:paraId="7291E4D3" w14:textId="77777777" w:rsidR="008F6B7D" w:rsidRPr="007929E5" w:rsidRDefault="008F6B7D" w:rsidP="008F6B7D">
            <w:pPr>
              <w:pStyle w:val="acctfourfigures"/>
              <w:tabs>
                <w:tab w:val="clear" w:pos="765"/>
                <w:tab w:val="decimal" w:pos="371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93" w:type="dxa"/>
            <w:gridSpan w:val="5"/>
            <w:shd w:val="clear" w:color="auto" w:fill="auto"/>
            <w:vAlign w:val="bottom"/>
          </w:tcPr>
          <w:p w14:paraId="6138B89D" w14:textId="6348922A" w:rsidR="008F6B7D" w:rsidRPr="007929E5" w:rsidRDefault="008F6B7D" w:rsidP="008F6B7D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7929E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F6B7D" w:rsidRPr="007929E5" w14:paraId="50AC6933" w14:textId="77777777" w:rsidTr="002060FB">
        <w:trPr>
          <w:cantSplit/>
        </w:trPr>
        <w:tc>
          <w:tcPr>
            <w:tcW w:w="3778" w:type="dxa"/>
            <w:shd w:val="clear" w:color="auto" w:fill="auto"/>
          </w:tcPr>
          <w:p w14:paraId="60B35E5B" w14:textId="2F050693" w:rsidR="008F6B7D" w:rsidRPr="007929E5" w:rsidRDefault="008F6B7D" w:rsidP="008F6B7D">
            <w:pPr>
              <w:spacing w:line="360" w:lineRule="exact"/>
              <w:ind w:left="37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929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7929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262" w:type="dxa"/>
            <w:shd w:val="clear" w:color="auto" w:fill="auto"/>
          </w:tcPr>
          <w:p w14:paraId="5C37A54B" w14:textId="77777777" w:rsidR="008F6B7D" w:rsidRPr="007929E5" w:rsidRDefault="008F6B7D" w:rsidP="008F6B7D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DCD1F16" w14:textId="77777777" w:rsidR="008F6B7D" w:rsidRPr="007929E5" w:rsidRDefault="008F6B7D" w:rsidP="008F6B7D">
            <w:pPr>
              <w:pStyle w:val="acctfourfigures"/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212E7DF7" w14:textId="77777777" w:rsidR="008F6B7D" w:rsidRPr="007929E5" w:rsidRDefault="008F6B7D" w:rsidP="008F6B7D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0FA32096" w14:textId="77777777" w:rsidR="008F6B7D" w:rsidRPr="007929E5" w:rsidRDefault="008F6B7D" w:rsidP="008F6B7D">
            <w:pPr>
              <w:pStyle w:val="acctfourfigures"/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0025C249" w14:textId="77777777" w:rsidR="008F6B7D" w:rsidRPr="007929E5" w:rsidRDefault="008F6B7D" w:rsidP="008F6B7D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40BB3033" w14:textId="77777777" w:rsidR="008F6B7D" w:rsidRPr="007929E5" w:rsidRDefault="008F6B7D" w:rsidP="008F6B7D">
            <w:pPr>
              <w:pStyle w:val="acctfourfigures"/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6834E7C5" w14:textId="77777777" w:rsidR="008F6B7D" w:rsidRPr="007929E5" w:rsidRDefault="008F6B7D" w:rsidP="008F6B7D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6B7D" w:rsidRPr="007929E5" w14:paraId="5A85A984" w14:textId="77777777" w:rsidTr="002060FB">
        <w:trPr>
          <w:cantSplit/>
        </w:trPr>
        <w:tc>
          <w:tcPr>
            <w:tcW w:w="3778" w:type="dxa"/>
            <w:shd w:val="clear" w:color="auto" w:fill="auto"/>
          </w:tcPr>
          <w:p w14:paraId="3DC90ACC" w14:textId="6F06AA94" w:rsidR="008F6B7D" w:rsidRPr="007929E5" w:rsidRDefault="008F6B7D" w:rsidP="008F6B7D">
            <w:pPr>
              <w:spacing w:line="360" w:lineRule="exact"/>
              <w:ind w:left="37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262" w:type="dxa"/>
            <w:shd w:val="clear" w:color="auto" w:fill="auto"/>
          </w:tcPr>
          <w:p w14:paraId="64B012E4" w14:textId="77777777" w:rsidR="008F6B7D" w:rsidRPr="007929E5" w:rsidRDefault="008F6B7D" w:rsidP="008F6B7D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1D1AC6A" w14:textId="77777777" w:rsidR="008F6B7D" w:rsidRPr="007929E5" w:rsidRDefault="008F6B7D" w:rsidP="008F6B7D">
            <w:pPr>
              <w:pStyle w:val="acctfourfigures"/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73D03473" w14:textId="77777777" w:rsidR="008F6B7D" w:rsidRPr="007929E5" w:rsidRDefault="008F6B7D" w:rsidP="008F6B7D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157906BB" w14:textId="77777777" w:rsidR="008F6B7D" w:rsidRPr="007929E5" w:rsidRDefault="008F6B7D" w:rsidP="008F6B7D">
            <w:pPr>
              <w:pStyle w:val="acctfourfigures"/>
              <w:tabs>
                <w:tab w:val="decimal" w:pos="911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5F03FD96" w14:textId="77777777" w:rsidR="008F6B7D" w:rsidRPr="007929E5" w:rsidRDefault="008F6B7D" w:rsidP="008F6B7D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35D284AC" w14:textId="77777777" w:rsidR="008F6B7D" w:rsidRPr="007929E5" w:rsidRDefault="008F6B7D" w:rsidP="008F6B7D">
            <w:pPr>
              <w:pStyle w:val="acctfourfigures"/>
              <w:tabs>
                <w:tab w:val="decimal" w:pos="911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68387FA4" w14:textId="77777777" w:rsidR="008F6B7D" w:rsidRPr="007929E5" w:rsidRDefault="008F6B7D" w:rsidP="008F6B7D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6B7D" w:rsidRPr="007929E5" w14:paraId="1236484A" w14:textId="77777777" w:rsidTr="002060FB">
        <w:trPr>
          <w:cantSplit/>
        </w:trPr>
        <w:tc>
          <w:tcPr>
            <w:tcW w:w="3778" w:type="dxa"/>
            <w:shd w:val="clear" w:color="auto" w:fill="auto"/>
          </w:tcPr>
          <w:p w14:paraId="7D313D16" w14:textId="66C6F204" w:rsidR="008F6B7D" w:rsidRPr="007929E5" w:rsidRDefault="008F6B7D" w:rsidP="008F6B7D">
            <w:pPr>
              <w:spacing w:line="360" w:lineRule="exact"/>
              <w:ind w:left="371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2" w:type="dxa"/>
            <w:shd w:val="clear" w:color="auto" w:fill="auto"/>
          </w:tcPr>
          <w:p w14:paraId="0441AD9B" w14:textId="4EE08A1A" w:rsidR="008F6B7D" w:rsidRPr="007929E5" w:rsidRDefault="001602DF" w:rsidP="000A03ED">
            <w:pPr>
              <w:pStyle w:val="acctfourfigures"/>
              <w:tabs>
                <w:tab w:val="clear" w:pos="765"/>
              </w:tabs>
              <w:spacing w:line="360" w:lineRule="exact"/>
              <w:ind w:left="101" w:right="10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929E5">
              <w:rPr>
                <w:rFonts w:ascii="Angsana New" w:hAnsi="Angsana New"/>
                <w:sz w:val="30"/>
                <w:szCs w:val="30"/>
                <w:lang w:val="en-US"/>
              </w:rPr>
              <w:t>4.2</w:t>
            </w:r>
            <w:r w:rsidR="000A03ED" w:rsidRPr="007929E5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D8699A" w:rsidRPr="007929E5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0A03ED" w:rsidRPr="007929E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="00D8699A" w:rsidRPr="007929E5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0A03ED" w:rsidRPr="007929E5">
              <w:rPr>
                <w:rFonts w:ascii="Angsana New" w:hAnsi="Angsana New"/>
                <w:sz w:val="30"/>
                <w:szCs w:val="30"/>
                <w:lang w:val="en-US"/>
              </w:rPr>
              <w:t>5.75</w:t>
            </w:r>
          </w:p>
        </w:tc>
        <w:tc>
          <w:tcPr>
            <w:tcW w:w="270" w:type="dxa"/>
            <w:shd w:val="clear" w:color="auto" w:fill="auto"/>
          </w:tcPr>
          <w:p w14:paraId="66ADD265" w14:textId="77777777" w:rsidR="008F6B7D" w:rsidRPr="007929E5" w:rsidRDefault="008F6B7D" w:rsidP="008F6B7D">
            <w:pPr>
              <w:pStyle w:val="acctfourfigures"/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41A122BE" w14:textId="4E1FF9BF" w:rsidR="008F6B7D" w:rsidRPr="007929E5" w:rsidRDefault="000A03ED" w:rsidP="008F6B7D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92,211</w:t>
            </w:r>
          </w:p>
        </w:tc>
        <w:tc>
          <w:tcPr>
            <w:tcW w:w="183" w:type="dxa"/>
            <w:shd w:val="clear" w:color="auto" w:fill="auto"/>
          </w:tcPr>
          <w:p w14:paraId="5DBEB4F4" w14:textId="77777777" w:rsidR="008F6B7D" w:rsidRPr="007929E5" w:rsidRDefault="008F6B7D" w:rsidP="008F6B7D">
            <w:pPr>
              <w:pStyle w:val="acctfourfigures"/>
              <w:tabs>
                <w:tab w:val="decimal" w:pos="911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05C11B97" w14:textId="35AFD901" w:rsidR="008F6B7D" w:rsidRPr="007929E5" w:rsidRDefault="000A03ED" w:rsidP="00130FE2">
            <w:pPr>
              <w:pStyle w:val="acctfourfigures"/>
              <w:tabs>
                <w:tab w:val="clear" w:pos="765"/>
                <w:tab w:val="decimal" w:pos="730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1AC3DACA" w14:textId="77777777" w:rsidR="008F6B7D" w:rsidRPr="007929E5" w:rsidRDefault="008F6B7D" w:rsidP="008F6B7D">
            <w:pPr>
              <w:pStyle w:val="acctfourfigures"/>
              <w:tabs>
                <w:tab w:val="decimal" w:pos="911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1E829261" w14:textId="707EF816" w:rsidR="008F6B7D" w:rsidRPr="007929E5" w:rsidRDefault="000A03ED" w:rsidP="00A63F98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92,211</w:t>
            </w:r>
          </w:p>
        </w:tc>
      </w:tr>
      <w:tr w:rsidR="008F6B7D" w:rsidRPr="007929E5" w14:paraId="58E76FAE" w14:textId="77777777" w:rsidTr="002060FB">
        <w:trPr>
          <w:cantSplit/>
        </w:trPr>
        <w:tc>
          <w:tcPr>
            <w:tcW w:w="3778" w:type="dxa"/>
            <w:shd w:val="clear" w:color="auto" w:fill="auto"/>
          </w:tcPr>
          <w:p w14:paraId="47800970" w14:textId="430952B9" w:rsidR="008F6B7D" w:rsidRPr="007929E5" w:rsidRDefault="008F6B7D" w:rsidP="006E42FE">
            <w:pPr>
              <w:spacing w:line="360" w:lineRule="exact"/>
              <w:ind w:left="371"/>
              <w:rPr>
                <w:rFonts w:ascii="Angsana New" w:hAnsi="Angsana New"/>
                <w:sz w:val="30"/>
                <w:szCs w:val="30"/>
                <w:cs/>
              </w:rPr>
            </w:pP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2" w:type="dxa"/>
            <w:shd w:val="clear" w:color="auto" w:fill="auto"/>
          </w:tcPr>
          <w:p w14:paraId="3AA955DA" w14:textId="1830EE20" w:rsidR="008F6B7D" w:rsidRPr="007929E5" w:rsidRDefault="000A03ED" w:rsidP="008F6B7D">
            <w:pPr>
              <w:pStyle w:val="acctfourfigures"/>
              <w:tabs>
                <w:tab w:val="clear" w:pos="765"/>
              </w:tabs>
              <w:spacing w:line="360" w:lineRule="exact"/>
              <w:ind w:left="101" w:hanging="8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929E5">
              <w:rPr>
                <w:rFonts w:ascii="Angsana New" w:hAnsi="Angsana New"/>
                <w:sz w:val="30"/>
                <w:szCs w:val="30"/>
                <w:lang w:val="en-US"/>
              </w:rPr>
              <w:t>5.25</w:t>
            </w:r>
            <w:r w:rsidR="00D8699A" w:rsidRPr="007929E5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7929E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="00D8699A" w:rsidRPr="007929E5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7929E5">
              <w:rPr>
                <w:rFonts w:ascii="Angsana New" w:hAnsi="Angsana New"/>
                <w:sz w:val="30"/>
                <w:szCs w:val="30"/>
                <w:lang w:val="en-US"/>
              </w:rPr>
              <w:t>6.025</w:t>
            </w:r>
          </w:p>
        </w:tc>
        <w:tc>
          <w:tcPr>
            <w:tcW w:w="270" w:type="dxa"/>
            <w:shd w:val="clear" w:color="auto" w:fill="auto"/>
          </w:tcPr>
          <w:p w14:paraId="0D4F4D76" w14:textId="77777777" w:rsidR="008F6B7D" w:rsidRPr="007929E5" w:rsidRDefault="008F6B7D" w:rsidP="008F6B7D">
            <w:pPr>
              <w:pStyle w:val="acctfourfigures"/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6C157F44" w14:textId="21B8B6E1" w:rsidR="008F6B7D" w:rsidRPr="007929E5" w:rsidRDefault="000A03ED" w:rsidP="008F6B7D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58,510</w:t>
            </w:r>
          </w:p>
        </w:tc>
        <w:tc>
          <w:tcPr>
            <w:tcW w:w="183" w:type="dxa"/>
            <w:shd w:val="clear" w:color="auto" w:fill="auto"/>
          </w:tcPr>
          <w:p w14:paraId="0FC04A05" w14:textId="77777777" w:rsidR="008F6B7D" w:rsidRPr="007929E5" w:rsidRDefault="008F6B7D" w:rsidP="008F6B7D">
            <w:pPr>
              <w:pStyle w:val="acctfourfigures"/>
              <w:tabs>
                <w:tab w:val="decimal" w:pos="911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29A12E42" w14:textId="328258A7" w:rsidR="008F6B7D" w:rsidRPr="007929E5" w:rsidRDefault="00130FE2" w:rsidP="000A03ED">
            <w:pPr>
              <w:pStyle w:val="acctfourfigures"/>
              <w:tabs>
                <w:tab w:val="clear" w:pos="765"/>
              </w:tabs>
              <w:spacing w:line="360" w:lineRule="exact"/>
              <w:ind w:left="730" w:right="-670" w:hanging="270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23,953</w:t>
            </w:r>
          </w:p>
        </w:tc>
        <w:tc>
          <w:tcPr>
            <w:tcW w:w="183" w:type="dxa"/>
            <w:shd w:val="clear" w:color="auto" w:fill="auto"/>
          </w:tcPr>
          <w:p w14:paraId="223D5050" w14:textId="77777777" w:rsidR="008F6B7D" w:rsidRPr="007929E5" w:rsidRDefault="008F6B7D" w:rsidP="008F6B7D">
            <w:pPr>
              <w:pStyle w:val="acctfourfigures"/>
              <w:tabs>
                <w:tab w:val="decimal" w:pos="911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5E96C3EE" w14:textId="343ECD03" w:rsidR="008F6B7D" w:rsidRPr="007929E5" w:rsidRDefault="00130FE2" w:rsidP="00A63F98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82,463</w:t>
            </w:r>
          </w:p>
        </w:tc>
      </w:tr>
      <w:tr w:rsidR="008F6B7D" w:rsidRPr="007929E5" w14:paraId="1D873129" w14:textId="77777777" w:rsidTr="00130FE2">
        <w:trPr>
          <w:cantSplit/>
          <w:trHeight w:val="330"/>
        </w:trPr>
        <w:tc>
          <w:tcPr>
            <w:tcW w:w="3778" w:type="dxa"/>
            <w:shd w:val="clear" w:color="auto" w:fill="auto"/>
          </w:tcPr>
          <w:p w14:paraId="07EF98A4" w14:textId="77777777" w:rsidR="008F6B7D" w:rsidRPr="007929E5" w:rsidRDefault="008F6B7D" w:rsidP="008F6B7D">
            <w:pPr>
              <w:spacing w:line="360" w:lineRule="exact"/>
              <w:ind w:left="37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2" w:type="dxa"/>
            <w:shd w:val="clear" w:color="auto" w:fill="auto"/>
          </w:tcPr>
          <w:p w14:paraId="0DBF6D86" w14:textId="77777777" w:rsidR="008F6B7D" w:rsidRPr="007929E5" w:rsidRDefault="008F6B7D" w:rsidP="008F6B7D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3D96C06" w14:textId="77777777" w:rsidR="008F6B7D" w:rsidRPr="007929E5" w:rsidRDefault="008F6B7D" w:rsidP="008F6B7D">
            <w:pPr>
              <w:pStyle w:val="acctfourfigures"/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11DA73" w14:textId="25A49333" w:rsidR="008F6B7D" w:rsidRPr="007929E5" w:rsidRDefault="000A03ED" w:rsidP="00130FE2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</w:rPr>
              <w:t>150</w:t>
            </w:r>
            <w:r w:rsidRPr="007929E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,721</w:t>
            </w:r>
          </w:p>
        </w:tc>
        <w:tc>
          <w:tcPr>
            <w:tcW w:w="183" w:type="dxa"/>
            <w:shd w:val="clear" w:color="auto" w:fill="auto"/>
          </w:tcPr>
          <w:p w14:paraId="12F6576E" w14:textId="77777777" w:rsidR="008F6B7D" w:rsidRPr="007929E5" w:rsidRDefault="008F6B7D" w:rsidP="008F6B7D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84CEC9" w14:textId="2108572C" w:rsidR="008F6B7D" w:rsidRPr="007929E5" w:rsidRDefault="000A03ED" w:rsidP="00130FE2">
            <w:pPr>
              <w:pStyle w:val="acctfourfigures"/>
              <w:tabs>
                <w:tab w:val="clear" w:pos="765"/>
              </w:tabs>
              <w:spacing w:line="360" w:lineRule="exact"/>
              <w:ind w:left="730" w:right="-670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</w:rPr>
              <w:t>23,953</w:t>
            </w:r>
          </w:p>
        </w:tc>
        <w:tc>
          <w:tcPr>
            <w:tcW w:w="183" w:type="dxa"/>
            <w:shd w:val="clear" w:color="auto" w:fill="auto"/>
          </w:tcPr>
          <w:p w14:paraId="3B86DBA0" w14:textId="77777777" w:rsidR="008F6B7D" w:rsidRPr="007929E5" w:rsidRDefault="008F6B7D" w:rsidP="008F6B7D">
            <w:pPr>
              <w:pStyle w:val="acctfourfigures"/>
              <w:tabs>
                <w:tab w:val="decimal" w:pos="371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A44F68" w14:textId="38BCBDF9" w:rsidR="008F6B7D" w:rsidRPr="007929E5" w:rsidRDefault="000A03ED" w:rsidP="00130FE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</w:rPr>
              <w:t>174,674</w:t>
            </w:r>
          </w:p>
        </w:tc>
      </w:tr>
      <w:tr w:rsidR="008F6B7D" w:rsidRPr="007929E5" w14:paraId="04459445" w14:textId="77777777" w:rsidTr="002060FB">
        <w:trPr>
          <w:trHeight w:val="364"/>
          <w:tblHeader/>
        </w:trPr>
        <w:tc>
          <w:tcPr>
            <w:tcW w:w="3778" w:type="dxa"/>
            <w:shd w:val="clear" w:color="auto" w:fill="auto"/>
            <w:vAlign w:val="bottom"/>
          </w:tcPr>
          <w:p w14:paraId="5BB5992A" w14:textId="77777777" w:rsidR="008F6B7D" w:rsidRPr="007929E5" w:rsidRDefault="008F6B7D" w:rsidP="008F6B7D">
            <w:pPr>
              <w:pStyle w:val="acctfourfigures"/>
              <w:spacing w:line="360" w:lineRule="exact"/>
              <w:ind w:left="371"/>
              <w:rPr>
                <w:rFonts w:ascii="Angsana New" w:hAnsi="Angsana New"/>
                <w:i/>
                <w:iCs/>
                <w:color w:val="0000FF"/>
                <w:sz w:val="14"/>
                <w:szCs w:val="14"/>
              </w:rPr>
            </w:pPr>
          </w:p>
        </w:tc>
        <w:tc>
          <w:tcPr>
            <w:tcW w:w="1262" w:type="dxa"/>
            <w:shd w:val="clear" w:color="auto" w:fill="auto"/>
          </w:tcPr>
          <w:p w14:paraId="60C1B96C" w14:textId="77777777" w:rsidR="008F6B7D" w:rsidRPr="007929E5" w:rsidRDefault="008F6B7D" w:rsidP="008F6B7D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2F343EC" w14:textId="77777777" w:rsidR="008F6B7D" w:rsidRPr="007929E5" w:rsidRDefault="008F6B7D" w:rsidP="008F6B7D">
            <w:pPr>
              <w:pStyle w:val="acctfourfigures"/>
              <w:tabs>
                <w:tab w:val="clear" w:pos="765"/>
                <w:tab w:val="decimal" w:pos="371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3993" w:type="dxa"/>
            <w:gridSpan w:val="5"/>
            <w:shd w:val="clear" w:color="auto" w:fill="auto"/>
            <w:vAlign w:val="bottom"/>
          </w:tcPr>
          <w:p w14:paraId="4981667D" w14:textId="77777777" w:rsidR="008F6B7D" w:rsidRPr="007929E5" w:rsidRDefault="008F6B7D" w:rsidP="008F6B7D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14"/>
                <w:szCs w:val="14"/>
                <w:cs/>
                <w:lang w:bidi="th-TH"/>
              </w:rPr>
            </w:pPr>
          </w:p>
        </w:tc>
      </w:tr>
      <w:tr w:rsidR="008F6B7D" w:rsidRPr="007929E5" w14:paraId="2BE70D78" w14:textId="77777777" w:rsidTr="002060FB">
        <w:trPr>
          <w:cantSplit/>
        </w:trPr>
        <w:tc>
          <w:tcPr>
            <w:tcW w:w="3778" w:type="dxa"/>
            <w:shd w:val="clear" w:color="auto" w:fill="auto"/>
          </w:tcPr>
          <w:p w14:paraId="7C55D0C9" w14:textId="7E75E17D" w:rsidR="008F6B7D" w:rsidRPr="007929E5" w:rsidRDefault="008F6B7D" w:rsidP="008F6B7D">
            <w:pPr>
              <w:spacing w:line="360" w:lineRule="exact"/>
              <w:ind w:left="37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929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7929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262" w:type="dxa"/>
            <w:shd w:val="clear" w:color="auto" w:fill="auto"/>
          </w:tcPr>
          <w:p w14:paraId="0337B84B" w14:textId="77777777" w:rsidR="008F6B7D" w:rsidRPr="007929E5" w:rsidRDefault="008F6B7D" w:rsidP="008F6B7D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BA5BFBC" w14:textId="77777777" w:rsidR="008F6B7D" w:rsidRPr="007929E5" w:rsidRDefault="008F6B7D" w:rsidP="008F6B7D">
            <w:pPr>
              <w:pStyle w:val="acctfourfigures"/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70B94266" w14:textId="77777777" w:rsidR="008F6B7D" w:rsidRPr="007929E5" w:rsidRDefault="008F6B7D" w:rsidP="008F6B7D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0E352F3F" w14:textId="77777777" w:rsidR="008F6B7D" w:rsidRPr="007929E5" w:rsidRDefault="008F6B7D" w:rsidP="008F6B7D">
            <w:pPr>
              <w:pStyle w:val="acctfourfigures"/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29623351" w14:textId="77777777" w:rsidR="008F6B7D" w:rsidRPr="007929E5" w:rsidRDefault="008F6B7D" w:rsidP="008F6B7D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37578371" w14:textId="77777777" w:rsidR="008F6B7D" w:rsidRPr="007929E5" w:rsidRDefault="008F6B7D" w:rsidP="008F6B7D">
            <w:pPr>
              <w:pStyle w:val="acctfourfigures"/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335A57CC" w14:textId="77777777" w:rsidR="008F6B7D" w:rsidRPr="007929E5" w:rsidRDefault="008F6B7D" w:rsidP="008F6B7D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6B7D" w:rsidRPr="007929E5" w14:paraId="24B22D6E" w14:textId="77777777" w:rsidTr="002060FB">
        <w:trPr>
          <w:cantSplit/>
        </w:trPr>
        <w:tc>
          <w:tcPr>
            <w:tcW w:w="3778" w:type="dxa"/>
            <w:shd w:val="clear" w:color="auto" w:fill="auto"/>
          </w:tcPr>
          <w:p w14:paraId="59FC7EB2" w14:textId="77777777" w:rsidR="008F6B7D" w:rsidRPr="007929E5" w:rsidRDefault="008F6B7D" w:rsidP="008F6B7D">
            <w:pPr>
              <w:spacing w:line="360" w:lineRule="exact"/>
              <w:ind w:left="37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262" w:type="dxa"/>
            <w:shd w:val="clear" w:color="auto" w:fill="auto"/>
          </w:tcPr>
          <w:p w14:paraId="46956528" w14:textId="77777777" w:rsidR="008F6B7D" w:rsidRPr="007929E5" w:rsidRDefault="008F6B7D" w:rsidP="008F6B7D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C5677FC" w14:textId="77777777" w:rsidR="008F6B7D" w:rsidRPr="007929E5" w:rsidRDefault="008F6B7D" w:rsidP="008F6B7D">
            <w:pPr>
              <w:pStyle w:val="acctfourfigures"/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4C45F130" w14:textId="77777777" w:rsidR="008F6B7D" w:rsidRPr="007929E5" w:rsidRDefault="008F6B7D" w:rsidP="008F6B7D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324294FB" w14:textId="77777777" w:rsidR="008F6B7D" w:rsidRPr="007929E5" w:rsidRDefault="008F6B7D" w:rsidP="008F6B7D">
            <w:pPr>
              <w:pStyle w:val="acctfourfigures"/>
              <w:tabs>
                <w:tab w:val="decimal" w:pos="911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3F5A3328" w14:textId="77777777" w:rsidR="008F6B7D" w:rsidRPr="007929E5" w:rsidRDefault="008F6B7D" w:rsidP="008F6B7D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0269546F" w14:textId="77777777" w:rsidR="008F6B7D" w:rsidRPr="007929E5" w:rsidRDefault="008F6B7D" w:rsidP="008F6B7D">
            <w:pPr>
              <w:pStyle w:val="acctfourfigures"/>
              <w:tabs>
                <w:tab w:val="decimal" w:pos="911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1DD8E411" w14:textId="77777777" w:rsidR="008F6B7D" w:rsidRPr="007929E5" w:rsidRDefault="008F6B7D" w:rsidP="008F6B7D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6B7D" w:rsidRPr="007929E5" w14:paraId="65870F09" w14:textId="77777777" w:rsidTr="002060FB">
        <w:trPr>
          <w:cantSplit/>
        </w:trPr>
        <w:tc>
          <w:tcPr>
            <w:tcW w:w="3778" w:type="dxa"/>
            <w:shd w:val="clear" w:color="auto" w:fill="auto"/>
          </w:tcPr>
          <w:p w14:paraId="1A59194A" w14:textId="77777777" w:rsidR="008F6B7D" w:rsidRPr="007929E5" w:rsidRDefault="008F6B7D" w:rsidP="008F6B7D">
            <w:pPr>
              <w:spacing w:line="360" w:lineRule="exact"/>
              <w:ind w:left="371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2" w:type="dxa"/>
            <w:shd w:val="clear" w:color="auto" w:fill="auto"/>
          </w:tcPr>
          <w:p w14:paraId="672BF1CA" w14:textId="4E7683A2" w:rsidR="008F6B7D" w:rsidRPr="007929E5" w:rsidRDefault="008F6B7D" w:rsidP="008F6B7D">
            <w:pPr>
              <w:pStyle w:val="acctfourfigures"/>
              <w:tabs>
                <w:tab w:val="clear" w:pos="765"/>
              </w:tabs>
              <w:spacing w:line="360" w:lineRule="exact"/>
              <w:ind w:left="10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5.50 - 5.87</w:t>
            </w:r>
          </w:p>
        </w:tc>
        <w:tc>
          <w:tcPr>
            <w:tcW w:w="270" w:type="dxa"/>
            <w:shd w:val="clear" w:color="auto" w:fill="auto"/>
          </w:tcPr>
          <w:p w14:paraId="1BE7BE48" w14:textId="77777777" w:rsidR="008F6B7D" w:rsidRPr="007929E5" w:rsidRDefault="008F6B7D" w:rsidP="008F6B7D">
            <w:pPr>
              <w:pStyle w:val="acctfourfigures"/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247B9937" w14:textId="5252C586" w:rsidR="008F6B7D" w:rsidRPr="007929E5" w:rsidRDefault="008F6B7D" w:rsidP="00A63F98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815</w:t>
            </w:r>
          </w:p>
        </w:tc>
        <w:tc>
          <w:tcPr>
            <w:tcW w:w="183" w:type="dxa"/>
            <w:shd w:val="clear" w:color="auto" w:fill="auto"/>
          </w:tcPr>
          <w:p w14:paraId="34B18A47" w14:textId="77777777" w:rsidR="008F6B7D" w:rsidRPr="007929E5" w:rsidRDefault="008F6B7D" w:rsidP="008F6B7D">
            <w:pPr>
              <w:pStyle w:val="acctfourfigures"/>
              <w:tabs>
                <w:tab w:val="decimal" w:pos="911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1A12A195" w14:textId="11CAAF26" w:rsidR="008F6B7D" w:rsidRPr="007929E5" w:rsidRDefault="008F6B7D" w:rsidP="00130FE2">
            <w:pPr>
              <w:pStyle w:val="acctfourfigures"/>
              <w:tabs>
                <w:tab w:val="clear" w:pos="765"/>
                <w:tab w:val="decimal" w:pos="730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57CD9829" w14:textId="77777777" w:rsidR="008F6B7D" w:rsidRPr="007929E5" w:rsidRDefault="008F6B7D" w:rsidP="008F6B7D">
            <w:pPr>
              <w:pStyle w:val="acctfourfigures"/>
              <w:tabs>
                <w:tab w:val="decimal" w:pos="911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05533E3B" w14:textId="5BACE607" w:rsidR="008F6B7D" w:rsidRPr="007929E5" w:rsidRDefault="008F6B7D" w:rsidP="00A63F98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815</w:t>
            </w:r>
          </w:p>
        </w:tc>
      </w:tr>
      <w:tr w:rsidR="008F6B7D" w:rsidRPr="007929E5" w14:paraId="7B6AB452" w14:textId="77777777" w:rsidTr="002060FB">
        <w:trPr>
          <w:cantSplit/>
        </w:trPr>
        <w:tc>
          <w:tcPr>
            <w:tcW w:w="3778" w:type="dxa"/>
            <w:shd w:val="clear" w:color="auto" w:fill="auto"/>
          </w:tcPr>
          <w:p w14:paraId="2A53818D" w14:textId="3262110C" w:rsidR="008F6B7D" w:rsidRPr="007929E5" w:rsidRDefault="008F6B7D" w:rsidP="006E42FE">
            <w:pPr>
              <w:spacing w:line="360" w:lineRule="exact"/>
              <w:ind w:left="371"/>
              <w:rPr>
                <w:rFonts w:ascii="Angsana New" w:hAnsi="Angsana New"/>
                <w:sz w:val="30"/>
                <w:szCs w:val="30"/>
                <w:cs/>
              </w:rPr>
            </w:pP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เงินกู้ยืมระยะยาวจากสถาบันการเงิน   </w:t>
            </w:r>
          </w:p>
        </w:tc>
        <w:tc>
          <w:tcPr>
            <w:tcW w:w="1262" w:type="dxa"/>
            <w:shd w:val="clear" w:color="auto" w:fill="auto"/>
          </w:tcPr>
          <w:p w14:paraId="609DC315" w14:textId="078BD899" w:rsidR="008F6B7D" w:rsidRPr="007929E5" w:rsidRDefault="008F6B7D" w:rsidP="008F6B7D">
            <w:pPr>
              <w:pStyle w:val="acctfourfigures"/>
              <w:tabs>
                <w:tab w:val="clear" w:pos="765"/>
              </w:tabs>
              <w:spacing w:line="360" w:lineRule="exact"/>
              <w:ind w:left="101" w:hanging="8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5.50 -</w:t>
            </w:r>
            <w:r w:rsidRPr="007929E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7929E5">
              <w:rPr>
                <w:rFonts w:ascii="Angsana New" w:hAnsi="Angsana New"/>
                <w:sz w:val="30"/>
                <w:szCs w:val="30"/>
                <w:lang w:val="en-US" w:bidi="th-TH"/>
              </w:rPr>
              <w:t>6.025</w:t>
            </w:r>
          </w:p>
        </w:tc>
        <w:tc>
          <w:tcPr>
            <w:tcW w:w="270" w:type="dxa"/>
            <w:shd w:val="clear" w:color="auto" w:fill="auto"/>
          </w:tcPr>
          <w:p w14:paraId="1F51D3B3" w14:textId="77777777" w:rsidR="008F6B7D" w:rsidRPr="007929E5" w:rsidRDefault="008F6B7D" w:rsidP="008F6B7D">
            <w:pPr>
              <w:pStyle w:val="acctfourfigures"/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2133300E" w14:textId="56432F8B" w:rsidR="008F6B7D" w:rsidRPr="007929E5" w:rsidRDefault="008F6B7D" w:rsidP="008F6B7D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50,040</w:t>
            </w:r>
          </w:p>
        </w:tc>
        <w:tc>
          <w:tcPr>
            <w:tcW w:w="183" w:type="dxa"/>
            <w:shd w:val="clear" w:color="auto" w:fill="auto"/>
          </w:tcPr>
          <w:p w14:paraId="43C73B23" w14:textId="77777777" w:rsidR="008F6B7D" w:rsidRPr="007929E5" w:rsidRDefault="008F6B7D" w:rsidP="008F6B7D">
            <w:pPr>
              <w:pStyle w:val="acctfourfigures"/>
              <w:tabs>
                <w:tab w:val="decimal" w:pos="911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4D349471" w14:textId="06536A76" w:rsidR="008F6B7D" w:rsidRPr="007929E5" w:rsidRDefault="003A7AD4" w:rsidP="003A7AD4">
            <w:pPr>
              <w:pStyle w:val="acctfourfigures"/>
              <w:tabs>
                <w:tab w:val="clear" w:pos="765"/>
              </w:tabs>
              <w:spacing w:line="360" w:lineRule="exact"/>
              <w:ind w:left="730" w:right="-670" w:hanging="270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48,069</w:t>
            </w:r>
          </w:p>
        </w:tc>
        <w:tc>
          <w:tcPr>
            <w:tcW w:w="183" w:type="dxa"/>
            <w:shd w:val="clear" w:color="auto" w:fill="auto"/>
          </w:tcPr>
          <w:p w14:paraId="752F8E03" w14:textId="77777777" w:rsidR="008F6B7D" w:rsidRPr="007929E5" w:rsidRDefault="008F6B7D" w:rsidP="003A7AD4">
            <w:pPr>
              <w:pStyle w:val="acctfourfigures"/>
              <w:tabs>
                <w:tab w:val="decimal" w:pos="911"/>
              </w:tabs>
              <w:spacing w:line="360" w:lineRule="exact"/>
              <w:ind w:left="730" w:right="-670" w:hanging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3C67F690" w14:textId="6B0FBECA" w:rsidR="008F6B7D" w:rsidRPr="007929E5" w:rsidRDefault="00061081" w:rsidP="00130FE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98,109</w:t>
            </w:r>
          </w:p>
        </w:tc>
      </w:tr>
      <w:tr w:rsidR="008F6B7D" w:rsidRPr="007929E5" w14:paraId="61602C89" w14:textId="77777777" w:rsidTr="002060FB">
        <w:trPr>
          <w:cantSplit/>
        </w:trPr>
        <w:tc>
          <w:tcPr>
            <w:tcW w:w="3778" w:type="dxa"/>
            <w:shd w:val="clear" w:color="auto" w:fill="auto"/>
          </w:tcPr>
          <w:p w14:paraId="4794AEF7" w14:textId="77777777" w:rsidR="008F6B7D" w:rsidRPr="007929E5" w:rsidRDefault="008F6B7D" w:rsidP="008F6B7D">
            <w:pPr>
              <w:tabs>
                <w:tab w:val="clear" w:pos="454"/>
                <w:tab w:val="left" w:pos="551"/>
              </w:tabs>
              <w:spacing w:line="360" w:lineRule="exact"/>
              <w:ind w:left="371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เงินกู้ยืมระยะสั้นจากบุคคล</w:t>
            </w:r>
            <w:r w:rsidRPr="007929E5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 xml:space="preserve">   หรือกิจการที่เกี่ยวข้องกัน</w:t>
            </w:r>
          </w:p>
        </w:tc>
        <w:tc>
          <w:tcPr>
            <w:tcW w:w="1262" w:type="dxa"/>
            <w:shd w:val="clear" w:color="auto" w:fill="auto"/>
          </w:tcPr>
          <w:p w14:paraId="6C5A74BF" w14:textId="77777777" w:rsidR="008F6B7D" w:rsidRPr="007929E5" w:rsidRDefault="008F6B7D" w:rsidP="008F6B7D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E091944" w14:textId="6FD651DF" w:rsidR="008F6B7D" w:rsidRPr="007929E5" w:rsidRDefault="008F6B7D" w:rsidP="008F6B7D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29E5">
              <w:rPr>
                <w:rFonts w:ascii="Angsana New" w:hAnsi="Angsana New"/>
                <w:sz w:val="30"/>
                <w:szCs w:val="30"/>
                <w:lang w:val="en-US" w:bidi="th-TH"/>
              </w:rPr>
              <w:t>1.15</w:t>
            </w:r>
          </w:p>
        </w:tc>
        <w:tc>
          <w:tcPr>
            <w:tcW w:w="270" w:type="dxa"/>
            <w:shd w:val="clear" w:color="auto" w:fill="auto"/>
          </w:tcPr>
          <w:p w14:paraId="2E1B0FE2" w14:textId="77777777" w:rsidR="008F6B7D" w:rsidRPr="007929E5" w:rsidRDefault="008F6B7D" w:rsidP="008F6B7D">
            <w:pPr>
              <w:pStyle w:val="acctfourfigures"/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0DAD87CC" w14:textId="77777777" w:rsidR="008F6B7D" w:rsidRPr="007929E5" w:rsidRDefault="008F6B7D" w:rsidP="008F6B7D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  <w:p w14:paraId="5F3D2432" w14:textId="553F43C5" w:rsidR="008F6B7D" w:rsidRPr="007929E5" w:rsidRDefault="008F6B7D" w:rsidP="008F6B7D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24,000</w:t>
            </w:r>
          </w:p>
        </w:tc>
        <w:tc>
          <w:tcPr>
            <w:tcW w:w="183" w:type="dxa"/>
            <w:shd w:val="clear" w:color="auto" w:fill="auto"/>
          </w:tcPr>
          <w:p w14:paraId="47A27CDD" w14:textId="77777777" w:rsidR="008F6B7D" w:rsidRPr="007929E5" w:rsidRDefault="008F6B7D" w:rsidP="008F6B7D">
            <w:pPr>
              <w:pStyle w:val="acctfourfigures"/>
              <w:tabs>
                <w:tab w:val="decimal" w:pos="911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7717D247" w14:textId="77777777" w:rsidR="008F6B7D" w:rsidRPr="007929E5" w:rsidRDefault="008F6B7D" w:rsidP="00130FE2">
            <w:pPr>
              <w:pStyle w:val="acctfourfigures"/>
              <w:tabs>
                <w:tab w:val="clear" w:pos="765"/>
                <w:tab w:val="decimal" w:pos="730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  <w:p w14:paraId="3F9CF6F0" w14:textId="67EAD557" w:rsidR="008F6B7D" w:rsidRPr="007929E5" w:rsidRDefault="008F6B7D" w:rsidP="00130FE2">
            <w:pPr>
              <w:pStyle w:val="acctfourfigures"/>
              <w:tabs>
                <w:tab w:val="clear" w:pos="765"/>
                <w:tab w:val="decimal" w:pos="730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03BA2810" w14:textId="77777777" w:rsidR="008F6B7D" w:rsidRPr="007929E5" w:rsidRDefault="008F6B7D" w:rsidP="008F6B7D">
            <w:pPr>
              <w:pStyle w:val="acctfourfigures"/>
              <w:tabs>
                <w:tab w:val="decimal" w:pos="911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58E39F16" w14:textId="77777777" w:rsidR="008F6B7D" w:rsidRPr="007929E5" w:rsidRDefault="008F6B7D" w:rsidP="00130FE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  <w:p w14:paraId="179F9D3F" w14:textId="2F5AE696" w:rsidR="008F6B7D" w:rsidRPr="007929E5" w:rsidRDefault="008F6B7D" w:rsidP="00130FE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24,000</w:t>
            </w:r>
          </w:p>
        </w:tc>
      </w:tr>
      <w:tr w:rsidR="008F6B7D" w:rsidRPr="007929E5" w14:paraId="2DEAFDD8" w14:textId="77777777" w:rsidTr="002060FB">
        <w:trPr>
          <w:cantSplit/>
          <w:trHeight w:val="417"/>
        </w:trPr>
        <w:tc>
          <w:tcPr>
            <w:tcW w:w="3778" w:type="dxa"/>
            <w:shd w:val="clear" w:color="auto" w:fill="auto"/>
          </w:tcPr>
          <w:p w14:paraId="3CE85896" w14:textId="77777777" w:rsidR="008F6B7D" w:rsidRPr="007929E5" w:rsidRDefault="008F6B7D" w:rsidP="008F6B7D">
            <w:pPr>
              <w:spacing w:line="360" w:lineRule="exact"/>
              <w:ind w:left="37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2" w:type="dxa"/>
            <w:shd w:val="clear" w:color="auto" w:fill="auto"/>
          </w:tcPr>
          <w:p w14:paraId="389B5792" w14:textId="77777777" w:rsidR="008F6B7D" w:rsidRPr="007929E5" w:rsidRDefault="008F6B7D" w:rsidP="008F6B7D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A7B5727" w14:textId="77777777" w:rsidR="008F6B7D" w:rsidRPr="007929E5" w:rsidRDefault="008F6B7D" w:rsidP="008F6B7D">
            <w:pPr>
              <w:pStyle w:val="acctfourfigures"/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CB4837" w14:textId="5DB900E1" w:rsidR="008F6B7D" w:rsidRPr="007929E5" w:rsidRDefault="008F6B7D" w:rsidP="003A7AD4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</w:rPr>
              <w:t>74,855</w:t>
            </w:r>
          </w:p>
        </w:tc>
        <w:tc>
          <w:tcPr>
            <w:tcW w:w="183" w:type="dxa"/>
            <w:shd w:val="clear" w:color="auto" w:fill="auto"/>
          </w:tcPr>
          <w:p w14:paraId="199E1FAE" w14:textId="77777777" w:rsidR="008F6B7D" w:rsidRPr="007929E5" w:rsidRDefault="008F6B7D" w:rsidP="008F6B7D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320471" w14:textId="1D6398C6" w:rsidR="008F6B7D" w:rsidRPr="007929E5" w:rsidRDefault="008F6B7D" w:rsidP="00130FE2">
            <w:pPr>
              <w:pStyle w:val="acctfourfigures"/>
              <w:tabs>
                <w:tab w:val="clear" w:pos="765"/>
              </w:tabs>
              <w:spacing w:line="360" w:lineRule="exact"/>
              <w:ind w:left="730" w:right="-670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</w:rPr>
              <w:t>48,069</w:t>
            </w:r>
          </w:p>
        </w:tc>
        <w:tc>
          <w:tcPr>
            <w:tcW w:w="183" w:type="dxa"/>
            <w:shd w:val="clear" w:color="auto" w:fill="auto"/>
          </w:tcPr>
          <w:p w14:paraId="33E13FAA" w14:textId="77777777" w:rsidR="008F6B7D" w:rsidRPr="007929E5" w:rsidRDefault="008F6B7D" w:rsidP="008F6B7D">
            <w:pPr>
              <w:pStyle w:val="acctfourfigures"/>
              <w:tabs>
                <w:tab w:val="decimal" w:pos="371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5423B7" w14:textId="17C85F19" w:rsidR="008F6B7D" w:rsidRPr="007929E5" w:rsidRDefault="008F6B7D" w:rsidP="00130FE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</w:rPr>
              <w:t>122,924</w:t>
            </w:r>
          </w:p>
        </w:tc>
      </w:tr>
    </w:tbl>
    <w:p w14:paraId="3A681C32" w14:textId="56172AD7" w:rsidR="002060FB" w:rsidRPr="007929E5" w:rsidRDefault="002060FB">
      <w:pPr>
        <w:rPr>
          <w:cs/>
        </w:rPr>
      </w:pPr>
      <w:bookmarkStart w:id="12" w:name="_Hlk30523662"/>
    </w:p>
    <w:p w14:paraId="695E9935" w14:textId="77777777" w:rsidR="006E42FE" w:rsidRDefault="006E42FE">
      <w:r>
        <w:br w:type="page"/>
      </w:r>
    </w:p>
    <w:tbl>
      <w:tblPr>
        <w:tblpPr w:leftFromText="180" w:rightFromText="180" w:vertAnchor="text" w:horzAnchor="margin" w:tblpX="136" w:tblpY="183"/>
        <w:tblW w:w="930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78"/>
        <w:gridCol w:w="1262"/>
        <w:gridCol w:w="270"/>
        <w:gridCol w:w="1259"/>
        <w:gridCol w:w="183"/>
        <w:gridCol w:w="1202"/>
        <w:gridCol w:w="183"/>
        <w:gridCol w:w="1166"/>
      </w:tblGrid>
      <w:tr w:rsidR="00061081" w:rsidRPr="007929E5" w14:paraId="3A78451C" w14:textId="77777777" w:rsidTr="004D1C36">
        <w:trPr>
          <w:cantSplit/>
        </w:trPr>
        <w:tc>
          <w:tcPr>
            <w:tcW w:w="3778" w:type="dxa"/>
            <w:shd w:val="clear" w:color="auto" w:fill="auto"/>
          </w:tcPr>
          <w:p w14:paraId="5B56EDB5" w14:textId="77777777" w:rsidR="00061081" w:rsidRPr="007929E5" w:rsidRDefault="00061081" w:rsidP="002060FB">
            <w:pPr>
              <w:spacing w:line="360" w:lineRule="exact"/>
              <w:ind w:left="37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25" w:type="dxa"/>
            <w:gridSpan w:val="7"/>
            <w:shd w:val="clear" w:color="auto" w:fill="auto"/>
          </w:tcPr>
          <w:p w14:paraId="79D6A4AC" w14:textId="2F3ED273" w:rsidR="00061081" w:rsidRPr="007929E5" w:rsidRDefault="00061081" w:rsidP="00061081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929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61081" w:rsidRPr="007929E5" w14:paraId="24A28179" w14:textId="77777777" w:rsidTr="004D1C36">
        <w:trPr>
          <w:cantSplit/>
        </w:trPr>
        <w:tc>
          <w:tcPr>
            <w:tcW w:w="3778" w:type="dxa"/>
            <w:shd w:val="clear" w:color="auto" w:fill="auto"/>
          </w:tcPr>
          <w:p w14:paraId="5AA3B280" w14:textId="77777777" w:rsidR="00061081" w:rsidRPr="007929E5" w:rsidRDefault="00061081" w:rsidP="00061081">
            <w:pPr>
              <w:spacing w:line="360" w:lineRule="exact"/>
              <w:ind w:left="37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2" w:type="dxa"/>
            <w:shd w:val="clear" w:color="auto" w:fill="auto"/>
          </w:tcPr>
          <w:p w14:paraId="5503C213" w14:textId="77777777" w:rsidR="00061081" w:rsidRPr="007929E5" w:rsidRDefault="00061081" w:rsidP="00061081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C392A1F" w14:textId="77777777" w:rsidR="00061081" w:rsidRPr="007929E5" w:rsidRDefault="00061081" w:rsidP="00061081">
            <w:pPr>
              <w:pStyle w:val="acctfourfigures"/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9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C4EC32D" w14:textId="079BAA9A" w:rsidR="00061081" w:rsidRPr="007929E5" w:rsidRDefault="00061081" w:rsidP="00061081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-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ระยะเวลาที่ครบกำหนดชำระ</w:t>
            </w:r>
          </w:p>
        </w:tc>
      </w:tr>
      <w:tr w:rsidR="00061081" w:rsidRPr="007929E5" w14:paraId="73EFBEA8" w14:textId="77777777" w:rsidTr="004D1C36">
        <w:trPr>
          <w:cantSplit/>
        </w:trPr>
        <w:tc>
          <w:tcPr>
            <w:tcW w:w="3778" w:type="dxa"/>
            <w:shd w:val="clear" w:color="auto" w:fill="auto"/>
          </w:tcPr>
          <w:p w14:paraId="52267B3A" w14:textId="77777777" w:rsidR="00A477A0" w:rsidRDefault="00A477A0" w:rsidP="00061081">
            <w:pPr>
              <w:spacing w:line="360" w:lineRule="exact"/>
              <w:ind w:left="37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48CA09E0" w14:textId="257344E3" w:rsidR="00061081" w:rsidRPr="007929E5" w:rsidRDefault="00061081" w:rsidP="00061081">
            <w:pPr>
              <w:spacing w:line="360" w:lineRule="exact"/>
              <w:ind w:left="37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7929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7929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2" w:type="dxa"/>
            <w:shd w:val="clear" w:color="auto" w:fill="auto"/>
          </w:tcPr>
          <w:p w14:paraId="635AB874" w14:textId="77777777" w:rsidR="00061081" w:rsidRPr="007929E5" w:rsidRDefault="00061081" w:rsidP="0006108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929E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อัตราดอกเบี้ย</w:t>
            </w:r>
          </w:p>
          <w:p w14:paraId="09E9BC0E" w14:textId="2A6336D3" w:rsidR="00061081" w:rsidRPr="007929E5" w:rsidRDefault="00061081" w:rsidP="00061081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270" w:type="dxa"/>
            <w:shd w:val="clear" w:color="auto" w:fill="auto"/>
          </w:tcPr>
          <w:p w14:paraId="66E02B37" w14:textId="77777777" w:rsidR="00061081" w:rsidRPr="007929E5" w:rsidRDefault="00061081" w:rsidP="00061081">
            <w:pPr>
              <w:pStyle w:val="acctfourfigures"/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E6DDC8" w14:textId="4B8A93BB" w:rsidR="00061081" w:rsidRPr="007929E5" w:rsidRDefault="00061081" w:rsidP="00061081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ภายใน </w:t>
            </w:r>
            <w:r w:rsidRPr="007929E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 </w:t>
            </w:r>
            <w:r w:rsidRPr="007929E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D724B5" w14:textId="77777777" w:rsidR="00061081" w:rsidRPr="007929E5" w:rsidRDefault="00061081" w:rsidP="00061081">
            <w:pPr>
              <w:pStyle w:val="acctfourfigures"/>
              <w:tabs>
                <w:tab w:val="decimal" w:pos="911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A838E7" w14:textId="1E5247AD" w:rsidR="00061081" w:rsidRPr="007929E5" w:rsidRDefault="00061081" w:rsidP="00061081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หลังจาก</w:t>
            </w:r>
            <w:r w:rsidRPr="007929E5">
              <w:rPr>
                <w:rFonts w:ascii="Angsana New" w:hAnsi="Angsana New"/>
                <w:sz w:val="30"/>
                <w:szCs w:val="30"/>
                <w:lang w:bidi="th-TH"/>
              </w:rPr>
              <w:t xml:space="preserve"> 1 </w:t>
            </w:r>
            <w:r w:rsidRPr="007929E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ปีแต่ภายใน </w:t>
            </w:r>
            <w:r w:rsidRPr="007929E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5 </w:t>
            </w:r>
            <w:r w:rsidRPr="007929E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9BC738" w14:textId="77777777" w:rsidR="00061081" w:rsidRPr="007929E5" w:rsidRDefault="00061081" w:rsidP="00061081">
            <w:pPr>
              <w:pStyle w:val="acctfourfigures"/>
              <w:tabs>
                <w:tab w:val="decimal" w:pos="911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3665E4" w14:textId="55946A0C" w:rsidR="00061081" w:rsidRPr="007929E5" w:rsidRDefault="00061081" w:rsidP="00061081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</w:t>
            </w:r>
            <w:r w:rsidRPr="007929E5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วม</w:t>
            </w:r>
          </w:p>
        </w:tc>
      </w:tr>
      <w:tr w:rsidR="00061081" w:rsidRPr="007929E5" w14:paraId="13121C70" w14:textId="77777777" w:rsidTr="004D1C36">
        <w:trPr>
          <w:cantSplit/>
        </w:trPr>
        <w:tc>
          <w:tcPr>
            <w:tcW w:w="3778" w:type="dxa"/>
            <w:shd w:val="clear" w:color="auto" w:fill="auto"/>
          </w:tcPr>
          <w:p w14:paraId="245EE8EA" w14:textId="77777777" w:rsidR="00061081" w:rsidRPr="007929E5" w:rsidRDefault="00061081" w:rsidP="00061081">
            <w:pPr>
              <w:spacing w:line="360" w:lineRule="exact"/>
              <w:ind w:left="37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2" w:type="dxa"/>
            <w:shd w:val="clear" w:color="auto" w:fill="auto"/>
          </w:tcPr>
          <w:p w14:paraId="681A177F" w14:textId="4040E06E" w:rsidR="00061081" w:rsidRPr="007929E5" w:rsidRDefault="00061081" w:rsidP="00061081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80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(ร้อยละต่อปี)</w:t>
            </w:r>
          </w:p>
        </w:tc>
        <w:tc>
          <w:tcPr>
            <w:tcW w:w="270" w:type="dxa"/>
            <w:shd w:val="clear" w:color="auto" w:fill="auto"/>
          </w:tcPr>
          <w:p w14:paraId="4C045B35" w14:textId="77777777" w:rsidR="00061081" w:rsidRPr="007929E5" w:rsidRDefault="00061081" w:rsidP="00061081">
            <w:pPr>
              <w:pStyle w:val="acctfourfigures"/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93" w:type="dxa"/>
            <w:gridSpan w:val="5"/>
            <w:shd w:val="clear" w:color="auto" w:fill="auto"/>
            <w:vAlign w:val="bottom"/>
          </w:tcPr>
          <w:p w14:paraId="667AE0E2" w14:textId="3FD11D19" w:rsidR="00061081" w:rsidRPr="007929E5" w:rsidRDefault="00061081" w:rsidP="00061081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-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27489" w:rsidRPr="007929E5" w14:paraId="221F5CCE" w14:textId="77777777" w:rsidTr="002060FB">
        <w:trPr>
          <w:cantSplit/>
        </w:trPr>
        <w:tc>
          <w:tcPr>
            <w:tcW w:w="3778" w:type="dxa"/>
            <w:shd w:val="clear" w:color="auto" w:fill="auto"/>
          </w:tcPr>
          <w:p w14:paraId="760B2D37" w14:textId="51DB5C98" w:rsidR="00827489" w:rsidRPr="005B1F03" w:rsidRDefault="00827489" w:rsidP="00827489">
            <w:pPr>
              <w:spacing w:line="360" w:lineRule="exact"/>
              <w:ind w:left="37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929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7929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262" w:type="dxa"/>
            <w:shd w:val="clear" w:color="auto" w:fill="auto"/>
          </w:tcPr>
          <w:p w14:paraId="25D29BAE" w14:textId="77777777" w:rsidR="00827489" w:rsidRPr="007929E5" w:rsidRDefault="00827489" w:rsidP="00827489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BAB3010" w14:textId="77777777" w:rsidR="00827489" w:rsidRPr="007929E5" w:rsidRDefault="00827489" w:rsidP="00827489">
            <w:pPr>
              <w:pStyle w:val="acctfourfigures"/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115FA517" w14:textId="77777777" w:rsidR="00827489" w:rsidRPr="007929E5" w:rsidRDefault="00827489" w:rsidP="00827489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1D4D1D94" w14:textId="77777777" w:rsidR="00827489" w:rsidRPr="007929E5" w:rsidRDefault="00827489" w:rsidP="00827489">
            <w:pPr>
              <w:pStyle w:val="acctfourfigures"/>
              <w:tabs>
                <w:tab w:val="decimal" w:pos="911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32746F6A" w14:textId="77777777" w:rsidR="00827489" w:rsidRPr="007929E5" w:rsidRDefault="00827489" w:rsidP="00827489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37E2F546" w14:textId="77777777" w:rsidR="00827489" w:rsidRPr="007929E5" w:rsidRDefault="00827489" w:rsidP="00827489">
            <w:pPr>
              <w:pStyle w:val="acctfourfigures"/>
              <w:tabs>
                <w:tab w:val="decimal" w:pos="911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18E84803" w14:textId="77777777" w:rsidR="00827489" w:rsidRPr="007929E5" w:rsidRDefault="00827489" w:rsidP="00827489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7489" w:rsidRPr="007929E5" w14:paraId="5A22BCE9" w14:textId="77777777" w:rsidTr="00827489">
        <w:trPr>
          <w:cantSplit/>
        </w:trPr>
        <w:tc>
          <w:tcPr>
            <w:tcW w:w="3778" w:type="dxa"/>
            <w:shd w:val="clear" w:color="auto" w:fill="auto"/>
          </w:tcPr>
          <w:p w14:paraId="5543968A" w14:textId="677C18F8" w:rsidR="00827489" w:rsidRPr="005B1F03" w:rsidRDefault="00827489" w:rsidP="00827489">
            <w:pPr>
              <w:spacing w:line="360" w:lineRule="exact"/>
              <w:ind w:left="37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929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262" w:type="dxa"/>
            <w:shd w:val="clear" w:color="auto" w:fill="auto"/>
          </w:tcPr>
          <w:p w14:paraId="1CF30AC5" w14:textId="77777777" w:rsidR="00827489" w:rsidRPr="007929E5" w:rsidRDefault="00827489" w:rsidP="00827489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2F0EADA" w14:textId="77777777" w:rsidR="00827489" w:rsidRPr="007929E5" w:rsidRDefault="00827489" w:rsidP="00827489">
            <w:pPr>
              <w:pStyle w:val="acctfourfigures"/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5F6E8B61" w14:textId="77777777" w:rsidR="00827489" w:rsidRPr="007929E5" w:rsidRDefault="00827489" w:rsidP="00827489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2EE5EE71" w14:textId="77777777" w:rsidR="00827489" w:rsidRPr="007929E5" w:rsidRDefault="00827489" w:rsidP="00827489">
            <w:pPr>
              <w:pStyle w:val="acctfourfigures"/>
              <w:tabs>
                <w:tab w:val="decimal" w:pos="911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45F93599" w14:textId="77777777" w:rsidR="00827489" w:rsidRPr="007929E5" w:rsidRDefault="00827489" w:rsidP="00827489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048A128A" w14:textId="77777777" w:rsidR="00827489" w:rsidRPr="007929E5" w:rsidRDefault="00827489" w:rsidP="00827489">
            <w:pPr>
              <w:pStyle w:val="acctfourfigures"/>
              <w:tabs>
                <w:tab w:val="decimal" w:pos="911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3FF5F773" w14:textId="77777777" w:rsidR="00827489" w:rsidRPr="007929E5" w:rsidRDefault="00827489" w:rsidP="00827489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7489" w:rsidRPr="007929E5" w14:paraId="5848A88C" w14:textId="77777777" w:rsidTr="00827489">
        <w:trPr>
          <w:cantSplit/>
        </w:trPr>
        <w:tc>
          <w:tcPr>
            <w:tcW w:w="3778" w:type="dxa"/>
            <w:shd w:val="clear" w:color="auto" w:fill="auto"/>
          </w:tcPr>
          <w:p w14:paraId="1ED6D590" w14:textId="77777777" w:rsidR="00827489" w:rsidRPr="007929E5" w:rsidRDefault="00827489" w:rsidP="00827489">
            <w:pPr>
              <w:spacing w:line="360" w:lineRule="exact"/>
              <w:ind w:left="371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เงินให้กู้ยืมระยะสั้นแก่กิจการ</w:t>
            </w:r>
          </w:p>
          <w:p w14:paraId="60D81DFD" w14:textId="32CBA545" w:rsidR="00827489" w:rsidRPr="005B1F03" w:rsidRDefault="00827489" w:rsidP="00827489">
            <w:pPr>
              <w:spacing w:line="360" w:lineRule="exact"/>
              <w:ind w:left="37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1262" w:type="dxa"/>
            <w:shd w:val="clear" w:color="auto" w:fill="auto"/>
          </w:tcPr>
          <w:p w14:paraId="49900522" w14:textId="77777777" w:rsidR="00827489" w:rsidRPr="007929E5" w:rsidRDefault="00827489" w:rsidP="00827489">
            <w:pPr>
              <w:pStyle w:val="acctfourfigures"/>
              <w:tabs>
                <w:tab w:val="clear" w:pos="765"/>
                <w:tab w:val="decimal" w:pos="280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E0365B3" w14:textId="3521C49D" w:rsidR="00827489" w:rsidRPr="007929E5" w:rsidRDefault="00827489" w:rsidP="00827489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101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  <w:lang w:val="en-US" w:bidi="th-TH"/>
              </w:rPr>
              <w:t>4.70 - 4.95</w:t>
            </w:r>
          </w:p>
        </w:tc>
        <w:tc>
          <w:tcPr>
            <w:tcW w:w="270" w:type="dxa"/>
            <w:shd w:val="clear" w:color="auto" w:fill="auto"/>
          </w:tcPr>
          <w:p w14:paraId="4361685B" w14:textId="77777777" w:rsidR="00827489" w:rsidRPr="007929E5" w:rsidRDefault="00827489" w:rsidP="00827489">
            <w:pPr>
              <w:pStyle w:val="acctfourfigures"/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6B809E03" w14:textId="77777777" w:rsidR="00827489" w:rsidRPr="007929E5" w:rsidRDefault="00827489" w:rsidP="00827489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  <w:p w14:paraId="0AED4D38" w14:textId="403AD745" w:rsidR="00827489" w:rsidRPr="007929E5" w:rsidRDefault="00827489" w:rsidP="00827489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43,060</w:t>
            </w:r>
          </w:p>
        </w:tc>
        <w:tc>
          <w:tcPr>
            <w:tcW w:w="183" w:type="dxa"/>
            <w:shd w:val="clear" w:color="auto" w:fill="auto"/>
          </w:tcPr>
          <w:p w14:paraId="4CB80EDF" w14:textId="77777777" w:rsidR="00827489" w:rsidRPr="007929E5" w:rsidRDefault="00827489" w:rsidP="00827489">
            <w:pPr>
              <w:pStyle w:val="acctfourfigures"/>
              <w:tabs>
                <w:tab w:val="decimal" w:pos="911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</w:tcPr>
          <w:p w14:paraId="2C614769" w14:textId="77777777" w:rsidR="00827489" w:rsidRPr="007929E5" w:rsidRDefault="00827489" w:rsidP="00827489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4C1F5D53" w14:textId="2AFD5CB7" w:rsidR="00827489" w:rsidRPr="007929E5" w:rsidRDefault="00827489" w:rsidP="00827489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6A4C0A99" w14:textId="77777777" w:rsidR="00827489" w:rsidRPr="007929E5" w:rsidRDefault="00827489" w:rsidP="00827489">
            <w:pPr>
              <w:pStyle w:val="acctfourfigures"/>
              <w:tabs>
                <w:tab w:val="decimal" w:pos="911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54DA9C97" w14:textId="77777777" w:rsidR="00827489" w:rsidRPr="007929E5" w:rsidRDefault="00827489" w:rsidP="00827489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  <w:p w14:paraId="023F7A6F" w14:textId="61B62AF7" w:rsidR="00827489" w:rsidRPr="007929E5" w:rsidRDefault="00827489" w:rsidP="00827489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43,060</w:t>
            </w:r>
          </w:p>
        </w:tc>
      </w:tr>
      <w:tr w:rsidR="00827489" w:rsidRPr="007929E5" w14:paraId="7F3AAFE0" w14:textId="77777777" w:rsidTr="00827489">
        <w:trPr>
          <w:cantSplit/>
        </w:trPr>
        <w:tc>
          <w:tcPr>
            <w:tcW w:w="3778" w:type="dxa"/>
            <w:shd w:val="clear" w:color="auto" w:fill="auto"/>
          </w:tcPr>
          <w:p w14:paraId="18EC001C" w14:textId="249B24F7" w:rsidR="00827489" w:rsidRPr="005B1F03" w:rsidRDefault="00827489" w:rsidP="00827489">
            <w:pPr>
              <w:spacing w:line="360" w:lineRule="exact"/>
              <w:ind w:left="37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929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2" w:type="dxa"/>
            <w:shd w:val="clear" w:color="auto" w:fill="auto"/>
          </w:tcPr>
          <w:p w14:paraId="30CD0019" w14:textId="77777777" w:rsidR="00827489" w:rsidRPr="007929E5" w:rsidRDefault="00827489" w:rsidP="00827489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3899553" w14:textId="77777777" w:rsidR="00827489" w:rsidRPr="007929E5" w:rsidRDefault="00827489" w:rsidP="00827489">
            <w:pPr>
              <w:pStyle w:val="acctfourfigures"/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326D9E" w14:textId="6EE5EC66" w:rsidR="00827489" w:rsidRPr="007929E5" w:rsidRDefault="00827489" w:rsidP="00827489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</w:rPr>
              <w:t>43,060</w:t>
            </w:r>
          </w:p>
        </w:tc>
        <w:tc>
          <w:tcPr>
            <w:tcW w:w="183" w:type="dxa"/>
            <w:shd w:val="clear" w:color="auto" w:fill="auto"/>
          </w:tcPr>
          <w:p w14:paraId="79A3FF6A" w14:textId="77777777" w:rsidR="00827489" w:rsidRPr="007929E5" w:rsidRDefault="00827489" w:rsidP="00827489">
            <w:pPr>
              <w:pStyle w:val="acctfourfigures"/>
              <w:tabs>
                <w:tab w:val="decimal" w:pos="911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8A8E7B" w14:textId="05AAE8A3" w:rsidR="00827489" w:rsidRPr="007929E5" w:rsidRDefault="00827489" w:rsidP="00827489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1588B9A9" w14:textId="77777777" w:rsidR="00827489" w:rsidRPr="007929E5" w:rsidRDefault="00827489" w:rsidP="00827489">
            <w:pPr>
              <w:pStyle w:val="acctfourfigures"/>
              <w:tabs>
                <w:tab w:val="decimal" w:pos="911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474BFB" w14:textId="08AB7821" w:rsidR="00827489" w:rsidRPr="007929E5" w:rsidRDefault="00827489" w:rsidP="00827489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</w:rPr>
              <w:t>43,060</w:t>
            </w:r>
          </w:p>
        </w:tc>
      </w:tr>
      <w:tr w:rsidR="00827489" w:rsidRPr="007929E5" w14:paraId="4513A60A" w14:textId="77777777" w:rsidTr="00827489">
        <w:trPr>
          <w:cantSplit/>
        </w:trPr>
        <w:tc>
          <w:tcPr>
            <w:tcW w:w="3778" w:type="dxa"/>
            <w:shd w:val="clear" w:color="auto" w:fill="auto"/>
          </w:tcPr>
          <w:p w14:paraId="14CA03E6" w14:textId="77777777" w:rsidR="00827489" w:rsidRPr="007929E5" w:rsidRDefault="00827489" w:rsidP="00827489">
            <w:pPr>
              <w:spacing w:line="360" w:lineRule="exact"/>
              <w:ind w:left="3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2" w:type="dxa"/>
            <w:shd w:val="clear" w:color="auto" w:fill="auto"/>
          </w:tcPr>
          <w:p w14:paraId="25045750" w14:textId="77777777" w:rsidR="00827489" w:rsidRPr="007929E5" w:rsidRDefault="00827489" w:rsidP="00827489">
            <w:pPr>
              <w:pStyle w:val="acctfourfigures"/>
              <w:tabs>
                <w:tab w:val="clear" w:pos="765"/>
              </w:tabs>
              <w:spacing w:line="360" w:lineRule="exact"/>
              <w:ind w:left="101" w:right="10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29659DA" w14:textId="77777777" w:rsidR="00827489" w:rsidRPr="007929E5" w:rsidRDefault="00827489" w:rsidP="00827489">
            <w:pPr>
              <w:pStyle w:val="acctfourfigures"/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shd w:val="clear" w:color="auto" w:fill="auto"/>
          </w:tcPr>
          <w:p w14:paraId="4D01C61A" w14:textId="77777777" w:rsidR="00827489" w:rsidRPr="007929E5" w:rsidRDefault="00827489" w:rsidP="00827489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5819BF57" w14:textId="77777777" w:rsidR="00827489" w:rsidRPr="007929E5" w:rsidRDefault="00827489" w:rsidP="00827489">
            <w:pPr>
              <w:pStyle w:val="acctfourfigures"/>
              <w:tabs>
                <w:tab w:val="decimal" w:pos="911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double" w:sz="4" w:space="0" w:color="auto"/>
            </w:tcBorders>
            <w:shd w:val="clear" w:color="auto" w:fill="auto"/>
          </w:tcPr>
          <w:p w14:paraId="6ECE5C05" w14:textId="77777777" w:rsidR="00827489" w:rsidRPr="007929E5" w:rsidRDefault="00827489" w:rsidP="00827489">
            <w:pPr>
              <w:pStyle w:val="acctfourfigures"/>
              <w:tabs>
                <w:tab w:val="clear" w:pos="765"/>
                <w:tab w:val="decimal" w:pos="550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7DAD2FD6" w14:textId="77777777" w:rsidR="00827489" w:rsidRPr="007929E5" w:rsidRDefault="00827489" w:rsidP="00827489">
            <w:pPr>
              <w:pStyle w:val="acctfourfigures"/>
              <w:tabs>
                <w:tab w:val="decimal" w:pos="911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</w:tcPr>
          <w:p w14:paraId="7811270A" w14:textId="77777777" w:rsidR="00827489" w:rsidRPr="007929E5" w:rsidRDefault="00827489" w:rsidP="00827489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7489" w:rsidRPr="007929E5" w14:paraId="151A2E2E" w14:textId="77777777" w:rsidTr="002060FB">
        <w:trPr>
          <w:cantSplit/>
        </w:trPr>
        <w:tc>
          <w:tcPr>
            <w:tcW w:w="3778" w:type="dxa"/>
            <w:shd w:val="clear" w:color="auto" w:fill="auto"/>
          </w:tcPr>
          <w:p w14:paraId="6C2CA54E" w14:textId="625F96F5" w:rsidR="00827489" w:rsidRPr="007929E5" w:rsidRDefault="00827489" w:rsidP="00827489">
            <w:pPr>
              <w:spacing w:line="360" w:lineRule="exact"/>
              <w:ind w:left="371"/>
              <w:rPr>
                <w:rFonts w:ascii="Angsana New" w:hAnsi="Angsana New"/>
                <w:sz w:val="30"/>
                <w:szCs w:val="30"/>
                <w:cs/>
              </w:rPr>
            </w:pPr>
            <w:r w:rsidRPr="005B1F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  <w:r w:rsidRPr="005B1F0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262" w:type="dxa"/>
            <w:shd w:val="clear" w:color="auto" w:fill="auto"/>
          </w:tcPr>
          <w:p w14:paraId="07CE80F3" w14:textId="77777777" w:rsidR="00827489" w:rsidRPr="007929E5" w:rsidRDefault="00827489" w:rsidP="00827489">
            <w:pPr>
              <w:pStyle w:val="acctfourfigures"/>
              <w:tabs>
                <w:tab w:val="clear" w:pos="765"/>
              </w:tabs>
              <w:spacing w:line="360" w:lineRule="exact"/>
              <w:ind w:left="101" w:right="10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8359510" w14:textId="77777777" w:rsidR="00827489" w:rsidRPr="007929E5" w:rsidRDefault="00827489" w:rsidP="00827489">
            <w:pPr>
              <w:pStyle w:val="acctfourfigures"/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5AA455C9" w14:textId="77777777" w:rsidR="00827489" w:rsidRPr="007929E5" w:rsidRDefault="00827489" w:rsidP="00827489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6D7BEB17" w14:textId="77777777" w:rsidR="00827489" w:rsidRPr="007929E5" w:rsidRDefault="00827489" w:rsidP="00827489">
            <w:pPr>
              <w:pStyle w:val="acctfourfigures"/>
              <w:tabs>
                <w:tab w:val="decimal" w:pos="911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45F6C0D9" w14:textId="77777777" w:rsidR="00827489" w:rsidRPr="007929E5" w:rsidRDefault="00827489" w:rsidP="00827489">
            <w:pPr>
              <w:pStyle w:val="acctfourfigures"/>
              <w:tabs>
                <w:tab w:val="clear" w:pos="765"/>
                <w:tab w:val="decimal" w:pos="550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26512976" w14:textId="77777777" w:rsidR="00827489" w:rsidRPr="007929E5" w:rsidRDefault="00827489" w:rsidP="00827489">
            <w:pPr>
              <w:pStyle w:val="acctfourfigures"/>
              <w:tabs>
                <w:tab w:val="decimal" w:pos="911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12B06B89" w14:textId="77777777" w:rsidR="00827489" w:rsidRPr="007929E5" w:rsidRDefault="00827489" w:rsidP="00827489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7489" w:rsidRPr="007929E5" w14:paraId="27CB6353" w14:textId="77777777" w:rsidTr="002060FB">
        <w:trPr>
          <w:cantSplit/>
        </w:trPr>
        <w:tc>
          <w:tcPr>
            <w:tcW w:w="3778" w:type="dxa"/>
            <w:shd w:val="clear" w:color="auto" w:fill="auto"/>
          </w:tcPr>
          <w:p w14:paraId="283809C7" w14:textId="77777777" w:rsidR="00827489" w:rsidRPr="007929E5" w:rsidRDefault="00827489" w:rsidP="00827489">
            <w:pPr>
              <w:spacing w:line="360" w:lineRule="exact"/>
              <w:ind w:left="371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2" w:type="dxa"/>
            <w:shd w:val="clear" w:color="auto" w:fill="auto"/>
          </w:tcPr>
          <w:p w14:paraId="08DBE0F4" w14:textId="6397C8B3" w:rsidR="00827489" w:rsidRPr="007929E5" w:rsidRDefault="00827489" w:rsidP="00827489">
            <w:pPr>
              <w:pStyle w:val="acctfourfigures"/>
              <w:tabs>
                <w:tab w:val="clear" w:pos="765"/>
              </w:tabs>
              <w:spacing w:line="360" w:lineRule="exact"/>
              <w:ind w:left="101" w:right="10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929E5">
              <w:rPr>
                <w:rFonts w:ascii="Angsana New" w:hAnsi="Angsana New"/>
                <w:sz w:val="30"/>
                <w:szCs w:val="30"/>
                <w:lang w:val="en-US"/>
              </w:rPr>
              <w:t>4.2</w:t>
            </w:r>
          </w:p>
        </w:tc>
        <w:tc>
          <w:tcPr>
            <w:tcW w:w="270" w:type="dxa"/>
            <w:shd w:val="clear" w:color="auto" w:fill="auto"/>
          </w:tcPr>
          <w:p w14:paraId="765192F4" w14:textId="77777777" w:rsidR="00827489" w:rsidRPr="007929E5" w:rsidRDefault="00827489" w:rsidP="00827489">
            <w:pPr>
              <w:pStyle w:val="acctfourfigures"/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327FA230" w14:textId="1DC800E8" w:rsidR="00827489" w:rsidRPr="007929E5" w:rsidRDefault="00827489" w:rsidP="00827489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78,860</w:t>
            </w:r>
          </w:p>
        </w:tc>
        <w:tc>
          <w:tcPr>
            <w:tcW w:w="183" w:type="dxa"/>
            <w:shd w:val="clear" w:color="auto" w:fill="auto"/>
          </w:tcPr>
          <w:p w14:paraId="657DD58A" w14:textId="77777777" w:rsidR="00827489" w:rsidRPr="007929E5" w:rsidRDefault="00827489" w:rsidP="00827489">
            <w:pPr>
              <w:pStyle w:val="acctfourfigures"/>
              <w:tabs>
                <w:tab w:val="decimal" w:pos="911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277601A0" w14:textId="52035DAA" w:rsidR="00827489" w:rsidRPr="007929E5" w:rsidRDefault="00827489" w:rsidP="00827489">
            <w:pPr>
              <w:pStyle w:val="acctfourfigures"/>
              <w:tabs>
                <w:tab w:val="clear" w:pos="765"/>
                <w:tab w:val="decimal" w:pos="550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75291F94" w14:textId="77777777" w:rsidR="00827489" w:rsidRPr="007929E5" w:rsidRDefault="00827489" w:rsidP="00827489">
            <w:pPr>
              <w:pStyle w:val="acctfourfigures"/>
              <w:tabs>
                <w:tab w:val="decimal" w:pos="911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45AD6368" w14:textId="5ECA12D4" w:rsidR="00827489" w:rsidRPr="007929E5" w:rsidRDefault="00827489" w:rsidP="00827489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78,860</w:t>
            </w:r>
          </w:p>
        </w:tc>
      </w:tr>
      <w:tr w:rsidR="00827489" w:rsidRPr="007929E5" w14:paraId="647445B0" w14:textId="77777777" w:rsidTr="002060FB">
        <w:trPr>
          <w:cantSplit/>
        </w:trPr>
        <w:tc>
          <w:tcPr>
            <w:tcW w:w="3778" w:type="dxa"/>
            <w:shd w:val="clear" w:color="auto" w:fill="auto"/>
          </w:tcPr>
          <w:p w14:paraId="76D24F85" w14:textId="4B29957D" w:rsidR="00827489" w:rsidRPr="007929E5" w:rsidRDefault="00827489" w:rsidP="00827489">
            <w:pPr>
              <w:spacing w:line="360" w:lineRule="exact"/>
              <w:ind w:left="371"/>
              <w:rPr>
                <w:rFonts w:ascii="Angsana New" w:hAnsi="Angsana New"/>
                <w:sz w:val="30"/>
                <w:szCs w:val="30"/>
                <w:cs/>
              </w:rPr>
            </w:pP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2" w:type="dxa"/>
            <w:shd w:val="clear" w:color="auto" w:fill="auto"/>
          </w:tcPr>
          <w:p w14:paraId="7D41ABC8" w14:textId="3CBFE67E" w:rsidR="00827489" w:rsidRPr="007929E5" w:rsidRDefault="00827489" w:rsidP="00827489">
            <w:pPr>
              <w:pStyle w:val="acctfourfigures"/>
              <w:tabs>
                <w:tab w:val="clear" w:pos="765"/>
              </w:tabs>
              <w:spacing w:line="360" w:lineRule="exact"/>
              <w:ind w:left="101" w:hanging="8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929E5">
              <w:rPr>
                <w:rFonts w:ascii="Angsana New" w:hAnsi="Angsana New"/>
                <w:sz w:val="30"/>
                <w:szCs w:val="30"/>
                <w:lang w:val="en-US"/>
              </w:rPr>
              <w:t>5.25</w:t>
            </w:r>
          </w:p>
        </w:tc>
        <w:tc>
          <w:tcPr>
            <w:tcW w:w="270" w:type="dxa"/>
            <w:shd w:val="clear" w:color="auto" w:fill="auto"/>
          </w:tcPr>
          <w:p w14:paraId="5B680B45" w14:textId="77777777" w:rsidR="00827489" w:rsidRPr="007929E5" w:rsidRDefault="00827489" w:rsidP="00827489">
            <w:pPr>
              <w:pStyle w:val="acctfourfigures"/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41853A65" w14:textId="6FBA0544" w:rsidR="00827489" w:rsidRPr="007929E5" w:rsidRDefault="00827489" w:rsidP="00827489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29,110</w:t>
            </w:r>
          </w:p>
        </w:tc>
        <w:tc>
          <w:tcPr>
            <w:tcW w:w="183" w:type="dxa"/>
            <w:shd w:val="clear" w:color="auto" w:fill="auto"/>
          </w:tcPr>
          <w:p w14:paraId="2F1E16D9" w14:textId="77777777" w:rsidR="00827489" w:rsidRPr="007929E5" w:rsidRDefault="00827489" w:rsidP="00827489">
            <w:pPr>
              <w:pStyle w:val="acctfourfigures"/>
              <w:tabs>
                <w:tab w:val="decimal" w:pos="911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305F5AB9" w14:textId="62B46D2F" w:rsidR="00827489" w:rsidRPr="007929E5" w:rsidRDefault="00827489" w:rsidP="00827489">
            <w:pPr>
              <w:pStyle w:val="acctfourfigures"/>
              <w:tabs>
                <w:tab w:val="clear" w:pos="765"/>
                <w:tab w:val="decimal" w:pos="550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55284785" w14:textId="77777777" w:rsidR="00827489" w:rsidRPr="007929E5" w:rsidRDefault="00827489" w:rsidP="00827489">
            <w:pPr>
              <w:pStyle w:val="acctfourfigures"/>
              <w:tabs>
                <w:tab w:val="decimal" w:pos="911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054C8AC4" w14:textId="366338A9" w:rsidR="00827489" w:rsidRPr="007929E5" w:rsidRDefault="00827489" w:rsidP="00827489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29,110</w:t>
            </w:r>
          </w:p>
        </w:tc>
      </w:tr>
      <w:tr w:rsidR="00827489" w:rsidRPr="007929E5" w14:paraId="10DDCCC5" w14:textId="77777777" w:rsidTr="002060FB">
        <w:trPr>
          <w:cantSplit/>
        </w:trPr>
        <w:tc>
          <w:tcPr>
            <w:tcW w:w="3778" w:type="dxa"/>
            <w:shd w:val="clear" w:color="auto" w:fill="auto"/>
          </w:tcPr>
          <w:p w14:paraId="5BA24B86" w14:textId="77777777" w:rsidR="00827489" w:rsidRPr="007929E5" w:rsidRDefault="00827489" w:rsidP="00827489">
            <w:pPr>
              <w:tabs>
                <w:tab w:val="clear" w:pos="454"/>
                <w:tab w:val="left" w:pos="551"/>
              </w:tabs>
              <w:spacing w:line="360" w:lineRule="exact"/>
              <w:ind w:left="371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เงินกู้ยืมระยะสั้นจากบุคคล</w:t>
            </w:r>
            <w:r w:rsidRPr="007929E5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 xml:space="preserve">   หรือกิจการที่เกี่ยวข้องกัน</w:t>
            </w:r>
          </w:p>
        </w:tc>
        <w:tc>
          <w:tcPr>
            <w:tcW w:w="1262" w:type="dxa"/>
            <w:shd w:val="clear" w:color="auto" w:fill="auto"/>
          </w:tcPr>
          <w:p w14:paraId="194A1AF6" w14:textId="77777777" w:rsidR="00827489" w:rsidRPr="007929E5" w:rsidRDefault="00827489" w:rsidP="00827489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C3844AB" w14:textId="28608138" w:rsidR="00827489" w:rsidRPr="007929E5" w:rsidRDefault="00827489" w:rsidP="00827489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29E5">
              <w:rPr>
                <w:rFonts w:ascii="Angsana New" w:hAnsi="Angsana New"/>
                <w:sz w:val="30"/>
                <w:szCs w:val="30"/>
                <w:lang w:val="en-US" w:bidi="th-TH"/>
              </w:rPr>
              <w:t>1.55</w:t>
            </w:r>
          </w:p>
        </w:tc>
        <w:tc>
          <w:tcPr>
            <w:tcW w:w="270" w:type="dxa"/>
            <w:shd w:val="clear" w:color="auto" w:fill="auto"/>
          </w:tcPr>
          <w:p w14:paraId="15AF5108" w14:textId="77777777" w:rsidR="00827489" w:rsidRPr="007929E5" w:rsidRDefault="00827489" w:rsidP="00827489">
            <w:pPr>
              <w:pStyle w:val="acctfourfigures"/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66A0DD11" w14:textId="77777777" w:rsidR="00827489" w:rsidRPr="007929E5" w:rsidRDefault="00827489" w:rsidP="00827489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1C44B98" w14:textId="2DF68D8B" w:rsidR="00827489" w:rsidRPr="007929E5" w:rsidRDefault="00827489" w:rsidP="00827489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929E5">
              <w:rPr>
                <w:rFonts w:ascii="Angsana New" w:hAnsi="Angsana New"/>
                <w:sz w:val="30"/>
                <w:szCs w:val="30"/>
                <w:lang w:val="en-US"/>
              </w:rPr>
              <w:t>63,500</w:t>
            </w:r>
          </w:p>
        </w:tc>
        <w:tc>
          <w:tcPr>
            <w:tcW w:w="183" w:type="dxa"/>
            <w:shd w:val="clear" w:color="auto" w:fill="auto"/>
          </w:tcPr>
          <w:p w14:paraId="6294B5B9" w14:textId="77777777" w:rsidR="00827489" w:rsidRPr="007929E5" w:rsidRDefault="00827489" w:rsidP="00827489">
            <w:pPr>
              <w:pStyle w:val="acctfourfigures"/>
              <w:tabs>
                <w:tab w:val="decimal" w:pos="911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78700260" w14:textId="77777777" w:rsidR="00827489" w:rsidRPr="007929E5" w:rsidRDefault="00827489" w:rsidP="00827489">
            <w:pPr>
              <w:pStyle w:val="acctfourfigures"/>
              <w:tabs>
                <w:tab w:val="clear" w:pos="765"/>
                <w:tab w:val="decimal" w:pos="550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7E0C5A30" w14:textId="444DD1A2" w:rsidR="00827489" w:rsidRPr="007929E5" w:rsidRDefault="00827489" w:rsidP="00827489">
            <w:pPr>
              <w:pStyle w:val="acctfourfigures"/>
              <w:tabs>
                <w:tab w:val="clear" w:pos="765"/>
                <w:tab w:val="decimal" w:pos="550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3AECEE6E" w14:textId="77777777" w:rsidR="00827489" w:rsidRPr="007929E5" w:rsidRDefault="00827489" w:rsidP="00827489">
            <w:pPr>
              <w:pStyle w:val="acctfourfigures"/>
              <w:tabs>
                <w:tab w:val="decimal" w:pos="911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750616B4" w14:textId="77777777" w:rsidR="00827489" w:rsidRPr="007929E5" w:rsidRDefault="00827489" w:rsidP="00827489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  <w:p w14:paraId="2E83C9B4" w14:textId="13CB303C" w:rsidR="00827489" w:rsidRPr="007929E5" w:rsidRDefault="00827489" w:rsidP="00827489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63,500</w:t>
            </w:r>
          </w:p>
        </w:tc>
      </w:tr>
      <w:tr w:rsidR="00827489" w:rsidRPr="007929E5" w14:paraId="65ABE6E7" w14:textId="77777777" w:rsidTr="00061081">
        <w:trPr>
          <w:cantSplit/>
          <w:trHeight w:val="339"/>
        </w:trPr>
        <w:tc>
          <w:tcPr>
            <w:tcW w:w="3778" w:type="dxa"/>
            <w:shd w:val="clear" w:color="auto" w:fill="auto"/>
          </w:tcPr>
          <w:p w14:paraId="275D9141" w14:textId="77777777" w:rsidR="00827489" w:rsidRPr="007929E5" w:rsidRDefault="00827489" w:rsidP="00827489">
            <w:pPr>
              <w:spacing w:line="360" w:lineRule="exact"/>
              <w:ind w:left="37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2" w:type="dxa"/>
            <w:shd w:val="clear" w:color="auto" w:fill="auto"/>
          </w:tcPr>
          <w:p w14:paraId="4B9A3FF5" w14:textId="77777777" w:rsidR="00827489" w:rsidRPr="007929E5" w:rsidRDefault="00827489" w:rsidP="00827489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7946F92" w14:textId="77777777" w:rsidR="00827489" w:rsidRPr="007929E5" w:rsidRDefault="00827489" w:rsidP="00827489">
            <w:pPr>
              <w:pStyle w:val="acctfourfigures"/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891E84" w14:textId="3FFC6D8C" w:rsidR="00827489" w:rsidRPr="007929E5" w:rsidRDefault="00827489" w:rsidP="00827489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171,470</w:t>
            </w:r>
          </w:p>
        </w:tc>
        <w:tc>
          <w:tcPr>
            <w:tcW w:w="183" w:type="dxa"/>
            <w:shd w:val="clear" w:color="auto" w:fill="auto"/>
          </w:tcPr>
          <w:p w14:paraId="6B6465C6" w14:textId="77777777" w:rsidR="00827489" w:rsidRPr="007929E5" w:rsidRDefault="00827489" w:rsidP="00827489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A14323" w14:textId="2AB02CB5" w:rsidR="00827489" w:rsidRPr="007929E5" w:rsidRDefault="00827489" w:rsidP="00827489">
            <w:pPr>
              <w:pStyle w:val="acctfourfigures"/>
              <w:tabs>
                <w:tab w:val="clear" w:pos="765"/>
                <w:tab w:val="decimal" w:pos="550"/>
              </w:tabs>
              <w:spacing w:line="36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16993FE7" w14:textId="77777777" w:rsidR="00827489" w:rsidRPr="007929E5" w:rsidRDefault="00827489" w:rsidP="00827489">
            <w:pPr>
              <w:pStyle w:val="acctfourfigures"/>
              <w:tabs>
                <w:tab w:val="decimal" w:pos="371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353E83" w14:textId="29878DD1" w:rsidR="00827489" w:rsidRPr="007929E5" w:rsidRDefault="00827489" w:rsidP="00827489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</w:rPr>
              <w:t>171,470</w:t>
            </w:r>
          </w:p>
        </w:tc>
      </w:tr>
      <w:bookmarkEnd w:id="12"/>
    </w:tbl>
    <w:p w14:paraId="30E4B106" w14:textId="57300590" w:rsidR="00765430" w:rsidRPr="007929E5" w:rsidRDefault="00765430"/>
    <w:tbl>
      <w:tblPr>
        <w:tblpPr w:leftFromText="180" w:rightFromText="180" w:vertAnchor="text" w:horzAnchor="margin" w:tblpX="136" w:tblpY="183"/>
        <w:tblW w:w="930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262"/>
        <w:gridCol w:w="270"/>
        <w:gridCol w:w="1259"/>
        <w:gridCol w:w="183"/>
        <w:gridCol w:w="1202"/>
        <w:gridCol w:w="183"/>
        <w:gridCol w:w="1164"/>
      </w:tblGrid>
      <w:tr w:rsidR="008F6B7D" w:rsidRPr="007929E5" w14:paraId="6D723750" w14:textId="77777777" w:rsidTr="00BA3BF5">
        <w:trPr>
          <w:cantSplit/>
        </w:trPr>
        <w:tc>
          <w:tcPr>
            <w:tcW w:w="3780" w:type="dxa"/>
            <w:shd w:val="clear" w:color="auto" w:fill="auto"/>
          </w:tcPr>
          <w:p w14:paraId="25643271" w14:textId="0A59A987" w:rsidR="008F6B7D" w:rsidRPr="007929E5" w:rsidRDefault="008F6B7D" w:rsidP="008F6B7D">
            <w:pPr>
              <w:spacing w:line="360" w:lineRule="exact"/>
              <w:ind w:left="37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929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7929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262" w:type="dxa"/>
            <w:shd w:val="clear" w:color="auto" w:fill="auto"/>
          </w:tcPr>
          <w:p w14:paraId="0FEFD5D2" w14:textId="77777777" w:rsidR="008F6B7D" w:rsidRPr="007929E5" w:rsidRDefault="008F6B7D" w:rsidP="008F6B7D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EEA98AD" w14:textId="77777777" w:rsidR="008F6B7D" w:rsidRPr="007929E5" w:rsidRDefault="008F6B7D" w:rsidP="008F6B7D">
            <w:pPr>
              <w:pStyle w:val="acctfourfigures"/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08F01851" w14:textId="77777777" w:rsidR="008F6B7D" w:rsidRPr="007929E5" w:rsidRDefault="008F6B7D" w:rsidP="008F6B7D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7DE18B74" w14:textId="77777777" w:rsidR="008F6B7D" w:rsidRPr="007929E5" w:rsidRDefault="008F6B7D" w:rsidP="008F6B7D">
            <w:pPr>
              <w:pStyle w:val="acctfourfigures"/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50AFCB8A" w14:textId="77777777" w:rsidR="008F6B7D" w:rsidRPr="007929E5" w:rsidRDefault="008F6B7D" w:rsidP="008F6B7D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03204447" w14:textId="77777777" w:rsidR="008F6B7D" w:rsidRPr="007929E5" w:rsidRDefault="008F6B7D" w:rsidP="008F6B7D">
            <w:pPr>
              <w:pStyle w:val="acctfourfigures"/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07E814CA" w14:textId="77777777" w:rsidR="008F6B7D" w:rsidRPr="007929E5" w:rsidRDefault="008F6B7D" w:rsidP="008F6B7D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6B7D" w:rsidRPr="007929E5" w14:paraId="5EA99141" w14:textId="77777777" w:rsidTr="00BA3BF5">
        <w:trPr>
          <w:cantSplit/>
        </w:trPr>
        <w:tc>
          <w:tcPr>
            <w:tcW w:w="3780" w:type="dxa"/>
            <w:shd w:val="clear" w:color="auto" w:fill="auto"/>
          </w:tcPr>
          <w:p w14:paraId="51C0F628" w14:textId="77777777" w:rsidR="008F6B7D" w:rsidRPr="007929E5" w:rsidRDefault="008F6B7D" w:rsidP="008F6B7D">
            <w:pPr>
              <w:spacing w:line="360" w:lineRule="exact"/>
              <w:ind w:left="37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929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262" w:type="dxa"/>
            <w:shd w:val="clear" w:color="auto" w:fill="auto"/>
          </w:tcPr>
          <w:p w14:paraId="72B0420E" w14:textId="77777777" w:rsidR="008F6B7D" w:rsidRPr="007929E5" w:rsidRDefault="008F6B7D" w:rsidP="008F6B7D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EE31802" w14:textId="77777777" w:rsidR="008F6B7D" w:rsidRPr="007929E5" w:rsidRDefault="008F6B7D" w:rsidP="008F6B7D">
            <w:pPr>
              <w:pStyle w:val="acctfourfigures"/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191CE78F" w14:textId="77777777" w:rsidR="008F6B7D" w:rsidRPr="007929E5" w:rsidRDefault="008F6B7D" w:rsidP="008F6B7D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04EC22E8" w14:textId="77777777" w:rsidR="008F6B7D" w:rsidRPr="007929E5" w:rsidRDefault="008F6B7D" w:rsidP="008F6B7D">
            <w:pPr>
              <w:pStyle w:val="acctfourfigures"/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7203DC78" w14:textId="77777777" w:rsidR="008F6B7D" w:rsidRPr="007929E5" w:rsidRDefault="008F6B7D" w:rsidP="008F6B7D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192DDEA8" w14:textId="77777777" w:rsidR="008F6B7D" w:rsidRPr="007929E5" w:rsidRDefault="008F6B7D" w:rsidP="008F6B7D">
            <w:pPr>
              <w:pStyle w:val="acctfourfigures"/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0FC39EA3" w14:textId="77777777" w:rsidR="008F6B7D" w:rsidRPr="007929E5" w:rsidRDefault="008F6B7D" w:rsidP="008F6B7D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6B7D" w:rsidRPr="007929E5" w14:paraId="3FD3A2E1" w14:textId="77777777" w:rsidTr="00BA3BF5">
        <w:trPr>
          <w:cantSplit/>
        </w:trPr>
        <w:tc>
          <w:tcPr>
            <w:tcW w:w="3780" w:type="dxa"/>
            <w:shd w:val="clear" w:color="auto" w:fill="auto"/>
          </w:tcPr>
          <w:p w14:paraId="541062C4" w14:textId="77777777" w:rsidR="008F6B7D" w:rsidRPr="007929E5" w:rsidRDefault="008F6B7D" w:rsidP="008F6B7D">
            <w:pPr>
              <w:spacing w:line="360" w:lineRule="exact"/>
              <w:ind w:left="371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เงินให้กู้ยืมระยะสั้นแก่กิจการ</w:t>
            </w:r>
          </w:p>
          <w:p w14:paraId="13A9DFC8" w14:textId="77777777" w:rsidR="008F6B7D" w:rsidRPr="007929E5" w:rsidRDefault="008F6B7D" w:rsidP="008F6B7D">
            <w:pPr>
              <w:spacing w:line="360" w:lineRule="exact"/>
              <w:ind w:left="37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1262" w:type="dxa"/>
            <w:shd w:val="clear" w:color="auto" w:fill="auto"/>
          </w:tcPr>
          <w:p w14:paraId="7590CAF1" w14:textId="77777777" w:rsidR="008F6B7D" w:rsidRPr="007929E5" w:rsidRDefault="008F6B7D" w:rsidP="008F6B7D">
            <w:pPr>
              <w:pStyle w:val="acctfourfigures"/>
              <w:tabs>
                <w:tab w:val="clear" w:pos="765"/>
              </w:tabs>
              <w:spacing w:line="380" w:lineRule="exact"/>
              <w:ind w:left="13" w:right="96" w:hanging="13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6FAC8AE" w14:textId="4EC677E3" w:rsidR="008F6B7D" w:rsidRPr="007929E5" w:rsidRDefault="008F6B7D" w:rsidP="008F6B7D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96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1.15 - 6.50</w:t>
            </w:r>
          </w:p>
        </w:tc>
        <w:tc>
          <w:tcPr>
            <w:tcW w:w="270" w:type="dxa"/>
            <w:shd w:val="clear" w:color="auto" w:fill="auto"/>
          </w:tcPr>
          <w:p w14:paraId="0DF1B0ED" w14:textId="77777777" w:rsidR="008F6B7D" w:rsidRPr="007929E5" w:rsidRDefault="008F6B7D" w:rsidP="008F6B7D">
            <w:pPr>
              <w:pStyle w:val="acctfourfigures"/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29B270C9" w14:textId="77777777" w:rsidR="008F6B7D" w:rsidRPr="007929E5" w:rsidRDefault="008F6B7D" w:rsidP="008F6B7D">
            <w:pPr>
              <w:pStyle w:val="acctfourfigures"/>
              <w:tabs>
                <w:tab w:val="clear" w:pos="765"/>
              </w:tabs>
              <w:spacing w:line="380" w:lineRule="exact"/>
              <w:ind w:left="368" w:right="-169" w:hanging="191"/>
              <w:rPr>
                <w:rFonts w:ascii="Angsana New" w:hAnsi="Angsana New"/>
                <w:sz w:val="30"/>
                <w:szCs w:val="30"/>
              </w:rPr>
            </w:pPr>
          </w:p>
          <w:p w14:paraId="0C1D355D" w14:textId="3D9DA629" w:rsidR="008F6B7D" w:rsidRPr="007929E5" w:rsidRDefault="008F6B7D" w:rsidP="008F6B7D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left="368" w:right="-169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13,200</w:t>
            </w:r>
          </w:p>
        </w:tc>
        <w:tc>
          <w:tcPr>
            <w:tcW w:w="183" w:type="dxa"/>
            <w:shd w:val="clear" w:color="auto" w:fill="auto"/>
          </w:tcPr>
          <w:p w14:paraId="5794EC47" w14:textId="77777777" w:rsidR="008F6B7D" w:rsidRPr="007929E5" w:rsidRDefault="008F6B7D" w:rsidP="008F6B7D">
            <w:pPr>
              <w:pStyle w:val="acctfourfigures"/>
              <w:spacing w:line="360" w:lineRule="exact"/>
              <w:ind w:left="36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</w:tcPr>
          <w:p w14:paraId="63FC563F" w14:textId="77777777" w:rsidR="008F6B7D" w:rsidRPr="007929E5" w:rsidRDefault="008F6B7D" w:rsidP="008F6B7D">
            <w:pPr>
              <w:pStyle w:val="acctfourfigures"/>
              <w:tabs>
                <w:tab w:val="clear" w:pos="765"/>
              </w:tabs>
              <w:spacing w:line="360" w:lineRule="exact"/>
              <w:ind w:left="278" w:right="-61"/>
              <w:rPr>
                <w:rFonts w:ascii="Angsana New" w:hAnsi="Angsana New"/>
                <w:sz w:val="30"/>
                <w:szCs w:val="30"/>
              </w:rPr>
            </w:pPr>
          </w:p>
          <w:p w14:paraId="0739422D" w14:textId="6285A98B" w:rsidR="008F6B7D" w:rsidRPr="007929E5" w:rsidRDefault="008F6B7D" w:rsidP="008F6B7D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left="278" w:right="-61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3AAC7EC8" w14:textId="77777777" w:rsidR="008F6B7D" w:rsidRPr="007929E5" w:rsidRDefault="008F6B7D" w:rsidP="008F6B7D">
            <w:pPr>
              <w:pStyle w:val="acctfourfigures"/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</w:tcPr>
          <w:p w14:paraId="5032ED6A" w14:textId="77777777" w:rsidR="008F6B7D" w:rsidRPr="007929E5" w:rsidRDefault="008F6B7D" w:rsidP="00F07723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  <w:p w14:paraId="06888E9C" w14:textId="4CCAD45F" w:rsidR="008F6B7D" w:rsidRPr="007929E5" w:rsidRDefault="008F6B7D" w:rsidP="00F07723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13,200</w:t>
            </w:r>
          </w:p>
        </w:tc>
      </w:tr>
      <w:tr w:rsidR="008F6B7D" w:rsidRPr="007929E5" w14:paraId="515B5EFC" w14:textId="77777777" w:rsidTr="00BA3BF5">
        <w:trPr>
          <w:cantSplit/>
        </w:trPr>
        <w:tc>
          <w:tcPr>
            <w:tcW w:w="3780" w:type="dxa"/>
            <w:shd w:val="clear" w:color="auto" w:fill="auto"/>
          </w:tcPr>
          <w:p w14:paraId="351C7206" w14:textId="77777777" w:rsidR="008F6B7D" w:rsidRPr="007929E5" w:rsidRDefault="008F6B7D" w:rsidP="008F6B7D">
            <w:pPr>
              <w:spacing w:line="360" w:lineRule="exact"/>
              <w:ind w:left="371"/>
              <w:rPr>
                <w:rFonts w:ascii="Angsana New" w:hAnsi="Angsana New"/>
                <w:sz w:val="30"/>
                <w:szCs w:val="30"/>
                <w:cs/>
              </w:rPr>
            </w:pPr>
            <w:r w:rsidRPr="007929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2" w:type="dxa"/>
            <w:shd w:val="clear" w:color="auto" w:fill="auto"/>
          </w:tcPr>
          <w:p w14:paraId="1F4F1351" w14:textId="77777777" w:rsidR="008F6B7D" w:rsidRPr="007929E5" w:rsidRDefault="008F6B7D" w:rsidP="008F6B7D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7A4DAAD" w14:textId="77777777" w:rsidR="008F6B7D" w:rsidRPr="007929E5" w:rsidRDefault="008F6B7D" w:rsidP="008F6B7D">
            <w:pPr>
              <w:pStyle w:val="acctfourfigures"/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65E6EE" w14:textId="3CC62099" w:rsidR="008F6B7D" w:rsidRPr="007929E5" w:rsidRDefault="008F6B7D" w:rsidP="008F6B7D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left="368" w:right="-169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</w:rPr>
              <w:t>13,200</w:t>
            </w:r>
          </w:p>
        </w:tc>
        <w:tc>
          <w:tcPr>
            <w:tcW w:w="183" w:type="dxa"/>
            <w:shd w:val="clear" w:color="auto" w:fill="auto"/>
          </w:tcPr>
          <w:p w14:paraId="42590842" w14:textId="77777777" w:rsidR="008F6B7D" w:rsidRPr="007929E5" w:rsidRDefault="008F6B7D" w:rsidP="008F6B7D">
            <w:pPr>
              <w:pStyle w:val="acctfourfigures"/>
              <w:spacing w:line="360" w:lineRule="exact"/>
              <w:ind w:left="36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9EB6F9" w14:textId="17DD6507" w:rsidR="008F6B7D" w:rsidRPr="007929E5" w:rsidRDefault="008F6B7D" w:rsidP="008F6B7D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left="278" w:right="-61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1FDE56FC" w14:textId="77777777" w:rsidR="008F6B7D" w:rsidRPr="007929E5" w:rsidRDefault="008F6B7D" w:rsidP="008F6B7D">
            <w:pPr>
              <w:pStyle w:val="acctfourfigures"/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BBC402" w14:textId="1C422AB0" w:rsidR="008F6B7D" w:rsidRPr="007929E5" w:rsidRDefault="008F6B7D" w:rsidP="00F07723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</w:rPr>
              <w:t>13,200</w:t>
            </w:r>
          </w:p>
        </w:tc>
      </w:tr>
      <w:tr w:rsidR="008F6B7D" w:rsidRPr="007929E5" w14:paraId="5229DFCD" w14:textId="77777777" w:rsidTr="00BA3BF5">
        <w:trPr>
          <w:cantSplit/>
        </w:trPr>
        <w:tc>
          <w:tcPr>
            <w:tcW w:w="3780" w:type="dxa"/>
            <w:shd w:val="clear" w:color="auto" w:fill="auto"/>
          </w:tcPr>
          <w:p w14:paraId="3957D6B8" w14:textId="77777777" w:rsidR="008F6B7D" w:rsidRPr="007929E5" w:rsidRDefault="008F6B7D" w:rsidP="008F6B7D">
            <w:pPr>
              <w:spacing w:line="360" w:lineRule="exact"/>
              <w:ind w:left="3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2" w:type="dxa"/>
            <w:shd w:val="clear" w:color="auto" w:fill="auto"/>
          </w:tcPr>
          <w:p w14:paraId="79D51D44" w14:textId="77777777" w:rsidR="008F6B7D" w:rsidRPr="007929E5" w:rsidRDefault="008F6B7D" w:rsidP="008F6B7D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FD0C464" w14:textId="77777777" w:rsidR="008F6B7D" w:rsidRPr="007929E5" w:rsidRDefault="008F6B7D" w:rsidP="008F6B7D">
            <w:pPr>
              <w:pStyle w:val="acctfourfigures"/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shd w:val="clear" w:color="auto" w:fill="auto"/>
          </w:tcPr>
          <w:p w14:paraId="070B38ED" w14:textId="77777777" w:rsidR="008F6B7D" w:rsidRPr="007929E5" w:rsidRDefault="008F6B7D" w:rsidP="008F6B7D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549394AB" w14:textId="77777777" w:rsidR="008F6B7D" w:rsidRPr="007929E5" w:rsidRDefault="008F6B7D" w:rsidP="008F6B7D">
            <w:pPr>
              <w:pStyle w:val="acctfourfigures"/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double" w:sz="4" w:space="0" w:color="auto"/>
            </w:tcBorders>
            <w:shd w:val="clear" w:color="auto" w:fill="auto"/>
          </w:tcPr>
          <w:p w14:paraId="3CBB4348" w14:textId="77777777" w:rsidR="008F6B7D" w:rsidRPr="007929E5" w:rsidRDefault="008F6B7D" w:rsidP="008F6B7D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7710EEDB" w14:textId="77777777" w:rsidR="008F6B7D" w:rsidRPr="007929E5" w:rsidRDefault="008F6B7D" w:rsidP="008F6B7D">
            <w:pPr>
              <w:pStyle w:val="acctfourfigures"/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double" w:sz="4" w:space="0" w:color="auto"/>
            </w:tcBorders>
            <w:shd w:val="clear" w:color="auto" w:fill="auto"/>
          </w:tcPr>
          <w:p w14:paraId="5FA82F42" w14:textId="77777777" w:rsidR="008F6B7D" w:rsidRPr="007929E5" w:rsidRDefault="008F6B7D" w:rsidP="00F07723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6B7D" w:rsidRPr="007929E5" w14:paraId="42F821CF" w14:textId="77777777" w:rsidTr="00BA3BF5">
        <w:trPr>
          <w:cantSplit/>
        </w:trPr>
        <w:tc>
          <w:tcPr>
            <w:tcW w:w="3780" w:type="dxa"/>
            <w:shd w:val="clear" w:color="auto" w:fill="auto"/>
          </w:tcPr>
          <w:p w14:paraId="2B7B99BC" w14:textId="77777777" w:rsidR="008F6B7D" w:rsidRPr="007929E5" w:rsidRDefault="008F6B7D" w:rsidP="008F6B7D">
            <w:pPr>
              <w:spacing w:line="360" w:lineRule="exact"/>
              <w:ind w:left="37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262" w:type="dxa"/>
            <w:shd w:val="clear" w:color="auto" w:fill="auto"/>
          </w:tcPr>
          <w:p w14:paraId="3FC5881B" w14:textId="77777777" w:rsidR="008F6B7D" w:rsidRPr="007929E5" w:rsidRDefault="008F6B7D" w:rsidP="008F6B7D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803403D" w14:textId="77777777" w:rsidR="008F6B7D" w:rsidRPr="007929E5" w:rsidRDefault="008F6B7D" w:rsidP="008F6B7D">
            <w:pPr>
              <w:pStyle w:val="acctfourfigures"/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4FC42220" w14:textId="77777777" w:rsidR="008F6B7D" w:rsidRPr="007929E5" w:rsidRDefault="008F6B7D" w:rsidP="008F6B7D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325E07C8" w14:textId="77777777" w:rsidR="008F6B7D" w:rsidRPr="007929E5" w:rsidRDefault="008F6B7D" w:rsidP="008F6B7D">
            <w:pPr>
              <w:pStyle w:val="acctfourfigures"/>
              <w:tabs>
                <w:tab w:val="decimal" w:pos="911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5C5D5B8C" w14:textId="77777777" w:rsidR="008F6B7D" w:rsidRPr="007929E5" w:rsidRDefault="008F6B7D" w:rsidP="008F6B7D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048DE62D" w14:textId="77777777" w:rsidR="008F6B7D" w:rsidRPr="007929E5" w:rsidRDefault="008F6B7D" w:rsidP="008F6B7D">
            <w:pPr>
              <w:pStyle w:val="acctfourfigures"/>
              <w:tabs>
                <w:tab w:val="decimal" w:pos="911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52C3F76E" w14:textId="77777777" w:rsidR="008F6B7D" w:rsidRPr="007929E5" w:rsidRDefault="008F6B7D" w:rsidP="00F07723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60FB" w:rsidRPr="007929E5" w14:paraId="2365019C" w14:textId="77777777" w:rsidTr="00BA3BF5">
        <w:trPr>
          <w:cantSplit/>
        </w:trPr>
        <w:tc>
          <w:tcPr>
            <w:tcW w:w="3780" w:type="dxa"/>
            <w:shd w:val="clear" w:color="auto" w:fill="auto"/>
          </w:tcPr>
          <w:p w14:paraId="11BACF8B" w14:textId="6C516F25" w:rsidR="002060FB" w:rsidRPr="007929E5" w:rsidRDefault="002060FB" w:rsidP="00061081">
            <w:pPr>
              <w:spacing w:line="360" w:lineRule="exact"/>
              <w:ind w:left="371"/>
              <w:rPr>
                <w:rFonts w:ascii="Angsana New" w:hAnsi="Angsana New"/>
                <w:sz w:val="30"/>
                <w:szCs w:val="30"/>
                <w:cs/>
              </w:rPr>
            </w:pP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2" w:type="dxa"/>
            <w:shd w:val="clear" w:color="auto" w:fill="auto"/>
          </w:tcPr>
          <w:p w14:paraId="46B8CEAE" w14:textId="6786161A" w:rsidR="002060FB" w:rsidRPr="007929E5" w:rsidRDefault="002060FB" w:rsidP="002060FB">
            <w:pPr>
              <w:pStyle w:val="acctfourfigures"/>
              <w:tabs>
                <w:tab w:val="clear" w:pos="765"/>
              </w:tabs>
              <w:spacing w:line="360" w:lineRule="exact"/>
              <w:ind w:left="101" w:hanging="8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929E5">
              <w:rPr>
                <w:rFonts w:ascii="Angsana New" w:hAnsi="Angsana New"/>
                <w:sz w:val="30"/>
                <w:szCs w:val="30"/>
                <w:lang w:val="en-US" w:bidi="th-TH"/>
              </w:rPr>
              <w:t>5.50</w:t>
            </w:r>
          </w:p>
        </w:tc>
        <w:tc>
          <w:tcPr>
            <w:tcW w:w="270" w:type="dxa"/>
            <w:shd w:val="clear" w:color="auto" w:fill="auto"/>
          </w:tcPr>
          <w:p w14:paraId="3ADDB21E" w14:textId="77777777" w:rsidR="002060FB" w:rsidRPr="007929E5" w:rsidRDefault="002060FB" w:rsidP="002060FB">
            <w:pPr>
              <w:pStyle w:val="acctfourfigures"/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6606F89F" w14:textId="3E599E7B" w:rsidR="002060FB" w:rsidRPr="007929E5" w:rsidRDefault="002060FB" w:rsidP="002060FB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  <w:lang w:val="en-US" w:bidi="th-TH"/>
              </w:rPr>
              <w:t>50,040</w:t>
            </w:r>
          </w:p>
        </w:tc>
        <w:tc>
          <w:tcPr>
            <w:tcW w:w="183" w:type="dxa"/>
            <w:shd w:val="clear" w:color="auto" w:fill="auto"/>
          </w:tcPr>
          <w:p w14:paraId="347CCFCB" w14:textId="77777777" w:rsidR="002060FB" w:rsidRPr="007929E5" w:rsidRDefault="002060FB" w:rsidP="002060FB">
            <w:pPr>
              <w:pStyle w:val="acctfourfigures"/>
              <w:tabs>
                <w:tab w:val="decimal" w:pos="911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333C6508" w14:textId="4557DFF0" w:rsidR="002060FB" w:rsidRPr="007929E5" w:rsidRDefault="00061081" w:rsidP="00F07723">
            <w:pPr>
              <w:pStyle w:val="acctfourfigures"/>
              <w:tabs>
                <w:tab w:val="clear" w:pos="765"/>
                <w:tab w:val="left" w:pos="105"/>
                <w:tab w:val="decimal" w:pos="652"/>
              </w:tabs>
              <w:spacing w:line="360" w:lineRule="exact"/>
              <w:ind w:left="-79" w:right="-1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29,110</w:t>
            </w:r>
          </w:p>
        </w:tc>
        <w:tc>
          <w:tcPr>
            <w:tcW w:w="183" w:type="dxa"/>
            <w:shd w:val="clear" w:color="auto" w:fill="auto"/>
          </w:tcPr>
          <w:p w14:paraId="2EFCA5EB" w14:textId="77777777" w:rsidR="002060FB" w:rsidRPr="007929E5" w:rsidRDefault="002060FB" w:rsidP="002060FB">
            <w:pPr>
              <w:pStyle w:val="acctfourfigures"/>
              <w:tabs>
                <w:tab w:val="decimal" w:pos="911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2D760330" w14:textId="74BD4686" w:rsidR="002060FB" w:rsidRPr="007929E5" w:rsidRDefault="00A67D30" w:rsidP="00F07723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79,150</w:t>
            </w:r>
          </w:p>
        </w:tc>
      </w:tr>
      <w:tr w:rsidR="008F6B7D" w:rsidRPr="007929E5" w14:paraId="643E63C3" w14:textId="77777777" w:rsidTr="00BA3BF5">
        <w:trPr>
          <w:cantSplit/>
        </w:trPr>
        <w:tc>
          <w:tcPr>
            <w:tcW w:w="3780" w:type="dxa"/>
            <w:shd w:val="clear" w:color="auto" w:fill="auto"/>
          </w:tcPr>
          <w:p w14:paraId="74FB87D9" w14:textId="77777777" w:rsidR="008F6B7D" w:rsidRPr="007929E5" w:rsidRDefault="008F6B7D" w:rsidP="008F6B7D">
            <w:pPr>
              <w:tabs>
                <w:tab w:val="clear" w:pos="454"/>
                <w:tab w:val="left" w:pos="551"/>
              </w:tabs>
              <w:spacing w:line="360" w:lineRule="exact"/>
              <w:ind w:left="371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เงินกู้ยืมระยะสั้นจากบุคคล</w:t>
            </w:r>
            <w:r w:rsidRPr="007929E5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 xml:space="preserve">   หรือกิจการที่เกี่ยวข้องกัน</w:t>
            </w:r>
          </w:p>
        </w:tc>
        <w:tc>
          <w:tcPr>
            <w:tcW w:w="1262" w:type="dxa"/>
            <w:shd w:val="clear" w:color="auto" w:fill="auto"/>
          </w:tcPr>
          <w:p w14:paraId="0E139434" w14:textId="77777777" w:rsidR="008F6B7D" w:rsidRPr="007929E5" w:rsidRDefault="008F6B7D" w:rsidP="008F6B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097894A" w14:textId="20293DF3" w:rsidR="008F6B7D" w:rsidRPr="007929E5" w:rsidRDefault="008F6B7D" w:rsidP="008F6B7D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1.15 - 6.53</w:t>
            </w:r>
          </w:p>
        </w:tc>
        <w:tc>
          <w:tcPr>
            <w:tcW w:w="270" w:type="dxa"/>
            <w:shd w:val="clear" w:color="auto" w:fill="auto"/>
          </w:tcPr>
          <w:p w14:paraId="007AC6A9" w14:textId="77777777" w:rsidR="008F6B7D" w:rsidRPr="007929E5" w:rsidRDefault="008F6B7D" w:rsidP="008F6B7D">
            <w:pPr>
              <w:pStyle w:val="acctfourfigures"/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7C6ACD23" w14:textId="77777777" w:rsidR="008F6B7D" w:rsidRPr="007929E5" w:rsidRDefault="008F6B7D" w:rsidP="008F6B7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281" w:right="-169"/>
              <w:rPr>
                <w:rFonts w:ascii="Angsana New" w:hAnsi="Angsana New"/>
                <w:sz w:val="30"/>
                <w:szCs w:val="30"/>
              </w:rPr>
            </w:pPr>
          </w:p>
          <w:p w14:paraId="0123EEBB" w14:textId="284CB5D2" w:rsidR="008F6B7D" w:rsidRPr="007929E5" w:rsidRDefault="008F6B7D" w:rsidP="008F6B7D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54,680</w:t>
            </w:r>
          </w:p>
        </w:tc>
        <w:tc>
          <w:tcPr>
            <w:tcW w:w="183" w:type="dxa"/>
            <w:shd w:val="clear" w:color="auto" w:fill="auto"/>
          </w:tcPr>
          <w:p w14:paraId="5A8A2B4A" w14:textId="77777777" w:rsidR="008F6B7D" w:rsidRPr="007929E5" w:rsidRDefault="008F6B7D" w:rsidP="008F6B7D">
            <w:pPr>
              <w:pStyle w:val="acctfourfigures"/>
              <w:tabs>
                <w:tab w:val="decimal" w:pos="911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0BB87B7A" w14:textId="77777777" w:rsidR="008F6B7D" w:rsidRPr="007929E5" w:rsidRDefault="008F6B7D" w:rsidP="008F6B7D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281" w:right="-169"/>
              <w:rPr>
                <w:rFonts w:ascii="Angsana New" w:hAnsi="Angsana New"/>
                <w:sz w:val="30"/>
                <w:szCs w:val="30"/>
              </w:rPr>
            </w:pPr>
          </w:p>
          <w:p w14:paraId="01AB936F" w14:textId="3F65ACBF" w:rsidR="008F6B7D" w:rsidRPr="007929E5" w:rsidRDefault="008F6B7D" w:rsidP="008F6B7D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2E43B083" w14:textId="77777777" w:rsidR="008F6B7D" w:rsidRPr="007929E5" w:rsidRDefault="008F6B7D" w:rsidP="008F6B7D">
            <w:pPr>
              <w:pStyle w:val="acctfourfigures"/>
              <w:tabs>
                <w:tab w:val="decimal" w:pos="911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4B9E538D" w14:textId="77777777" w:rsidR="008F6B7D" w:rsidRPr="007929E5" w:rsidRDefault="008F6B7D" w:rsidP="00F07723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  <w:p w14:paraId="75D76B5A" w14:textId="13F82CC8" w:rsidR="008F6B7D" w:rsidRPr="007929E5" w:rsidRDefault="008F6B7D" w:rsidP="00A67D30">
            <w:pPr>
              <w:pStyle w:val="acctfourfigures"/>
              <w:tabs>
                <w:tab w:val="clear" w:pos="765"/>
                <w:tab w:val="decimal" w:pos="789"/>
                <w:tab w:val="decimal" w:pos="876"/>
              </w:tabs>
              <w:spacing w:line="360" w:lineRule="exact"/>
              <w:ind w:right="-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</w:rPr>
              <w:t>54,680</w:t>
            </w:r>
          </w:p>
        </w:tc>
      </w:tr>
      <w:tr w:rsidR="008F6B7D" w:rsidRPr="007929E5" w14:paraId="3ECBFC6C" w14:textId="77777777" w:rsidTr="00BA3BF5">
        <w:trPr>
          <w:cantSplit/>
          <w:trHeight w:val="417"/>
        </w:trPr>
        <w:tc>
          <w:tcPr>
            <w:tcW w:w="3780" w:type="dxa"/>
            <w:shd w:val="clear" w:color="auto" w:fill="auto"/>
          </w:tcPr>
          <w:p w14:paraId="1C7D0CA0" w14:textId="77777777" w:rsidR="008F6B7D" w:rsidRPr="007929E5" w:rsidRDefault="008F6B7D" w:rsidP="008F6B7D">
            <w:pPr>
              <w:spacing w:line="360" w:lineRule="exact"/>
              <w:ind w:left="37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2" w:type="dxa"/>
            <w:shd w:val="clear" w:color="auto" w:fill="auto"/>
          </w:tcPr>
          <w:p w14:paraId="045A0555" w14:textId="77777777" w:rsidR="008F6B7D" w:rsidRPr="007929E5" w:rsidRDefault="008F6B7D" w:rsidP="008F6B7D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C8B51FE" w14:textId="77777777" w:rsidR="008F6B7D" w:rsidRPr="007929E5" w:rsidRDefault="008F6B7D" w:rsidP="008F6B7D">
            <w:pPr>
              <w:pStyle w:val="acctfourfigures"/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D53505" w14:textId="35281001" w:rsidR="008F6B7D" w:rsidRPr="007929E5" w:rsidRDefault="008F6B7D" w:rsidP="008F6B7D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</w:rPr>
              <w:t>104,720</w:t>
            </w:r>
          </w:p>
        </w:tc>
        <w:tc>
          <w:tcPr>
            <w:tcW w:w="183" w:type="dxa"/>
            <w:shd w:val="clear" w:color="auto" w:fill="auto"/>
          </w:tcPr>
          <w:p w14:paraId="295FE00D" w14:textId="77777777" w:rsidR="008F6B7D" w:rsidRPr="007929E5" w:rsidRDefault="008F6B7D" w:rsidP="008F6B7D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232764" w14:textId="5CFAC02B" w:rsidR="008F6B7D" w:rsidRPr="007929E5" w:rsidRDefault="008F6B7D" w:rsidP="008F6B7D">
            <w:pPr>
              <w:pStyle w:val="acctfourfigures"/>
              <w:tabs>
                <w:tab w:val="clear" w:pos="765"/>
                <w:tab w:val="left" w:pos="105"/>
                <w:tab w:val="decimal" w:pos="645"/>
              </w:tabs>
              <w:spacing w:line="360" w:lineRule="exact"/>
              <w:ind w:left="-79" w:right="-1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</w:rPr>
              <w:t>29,110</w:t>
            </w:r>
          </w:p>
        </w:tc>
        <w:tc>
          <w:tcPr>
            <w:tcW w:w="183" w:type="dxa"/>
            <w:shd w:val="clear" w:color="auto" w:fill="auto"/>
          </w:tcPr>
          <w:p w14:paraId="05AB0AE9" w14:textId="77777777" w:rsidR="008F6B7D" w:rsidRPr="007929E5" w:rsidRDefault="008F6B7D" w:rsidP="008F6B7D">
            <w:pPr>
              <w:pStyle w:val="acctfourfigures"/>
              <w:tabs>
                <w:tab w:val="decimal" w:pos="371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CE4F7C" w14:textId="57DF7C64" w:rsidR="008F6B7D" w:rsidRPr="007929E5" w:rsidRDefault="008F6B7D" w:rsidP="00F07723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</w:rPr>
              <w:t>133,830</w:t>
            </w:r>
          </w:p>
        </w:tc>
      </w:tr>
    </w:tbl>
    <w:p w14:paraId="1E427436" w14:textId="0A434464" w:rsidR="0041151C" w:rsidRDefault="0041151C"/>
    <w:p w14:paraId="51A36FF1" w14:textId="060A5290" w:rsidR="00F2324F" w:rsidRDefault="00F2324F"/>
    <w:p w14:paraId="550E01E7" w14:textId="156BDF7A" w:rsidR="00F2324F" w:rsidRDefault="00F2324F"/>
    <w:p w14:paraId="6668F5A7" w14:textId="77777777" w:rsidR="00F2324F" w:rsidRPr="007929E5" w:rsidRDefault="00F2324F"/>
    <w:p w14:paraId="5E683509" w14:textId="77777777" w:rsidR="00EB4E24" w:rsidRDefault="00EB4E24">
      <w:pPr>
        <w:rPr>
          <w:cs/>
        </w:rPr>
        <w:sectPr w:rsidR="00EB4E24" w:rsidSect="001C3C1E">
          <w:type w:val="nextColumn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74D96113" w14:textId="77777777" w:rsidR="00EB4E24" w:rsidRPr="007929E5" w:rsidRDefault="00EB4E24" w:rsidP="00EB4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929E5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ความเสี่ยงจากเงินตราต่างประเทศ</w:t>
      </w:r>
    </w:p>
    <w:p w14:paraId="526E1787" w14:textId="77777777" w:rsidR="00EB4E24" w:rsidRPr="00023328" w:rsidRDefault="00EB4E24" w:rsidP="00EB4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inorBidi" w:hAnsiTheme="minorBidi" w:cstheme="minorBidi"/>
          <w:sz w:val="20"/>
          <w:szCs w:val="20"/>
        </w:rPr>
      </w:pPr>
    </w:p>
    <w:p w14:paraId="6489792C" w14:textId="42FB8D5C" w:rsidR="00EB4E24" w:rsidRDefault="00EB4E24" w:rsidP="00EB4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929E5">
        <w:rPr>
          <w:rFonts w:ascii="Angsana New" w:hAnsi="Angsana New"/>
          <w:sz w:val="30"/>
          <w:szCs w:val="30"/>
          <w:cs/>
        </w:rPr>
        <w:t>กลุ่มบริษัท</w:t>
      </w:r>
      <w:r w:rsidRPr="007929E5">
        <w:rPr>
          <w:rFonts w:ascii="Angsana New" w:hAnsi="Angsana New" w:hint="cs"/>
          <w:sz w:val="30"/>
          <w:szCs w:val="30"/>
          <w:cs/>
        </w:rPr>
        <w:t>มีความเสี่ยงจากอัตราแลกเปลี่ยนเงินตราต่างประเทศอันเป็นผลมาจากการ</w:t>
      </w:r>
      <w:r>
        <w:rPr>
          <w:rFonts w:ascii="Angsana New" w:hAnsi="Angsana New" w:hint="cs"/>
          <w:sz w:val="30"/>
          <w:szCs w:val="30"/>
          <w:cs/>
        </w:rPr>
        <w:t>ซื้อสินค้าและอุปกรณ์</w:t>
      </w:r>
      <w:r w:rsidRPr="007929E5">
        <w:rPr>
          <w:rFonts w:ascii="Angsana New" w:hAnsi="Angsana New" w:hint="cs"/>
          <w:sz w:val="30"/>
          <w:szCs w:val="30"/>
          <w:cs/>
        </w:rPr>
        <w:t>ที่เป็น</w:t>
      </w:r>
      <w:r>
        <w:rPr>
          <w:rFonts w:ascii="Angsana New" w:hAnsi="Angsana New" w:hint="cs"/>
          <w:sz w:val="30"/>
          <w:szCs w:val="30"/>
          <w:cs/>
        </w:rPr>
        <w:t>เ</w:t>
      </w:r>
      <w:r w:rsidRPr="007929E5">
        <w:rPr>
          <w:rFonts w:ascii="Angsana New" w:hAnsi="Angsana New" w:hint="cs"/>
          <w:sz w:val="30"/>
          <w:szCs w:val="30"/>
          <w:cs/>
        </w:rPr>
        <w:t>งินตราต่างประเทศ</w:t>
      </w:r>
    </w:p>
    <w:p w14:paraId="476AD84A" w14:textId="77777777" w:rsidR="00023328" w:rsidRPr="00023328" w:rsidRDefault="00023328" w:rsidP="00EB4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14337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087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90"/>
        <w:gridCol w:w="270"/>
        <w:gridCol w:w="1080"/>
        <w:gridCol w:w="270"/>
        <w:gridCol w:w="990"/>
        <w:gridCol w:w="270"/>
        <w:gridCol w:w="1080"/>
        <w:gridCol w:w="270"/>
        <w:gridCol w:w="1080"/>
      </w:tblGrid>
      <w:tr w:rsidR="00DB7021" w:rsidRPr="007929E5" w14:paraId="0E72B88E" w14:textId="77777777" w:rsidTr="00DB7021">
        <w:trPr>
          <w:tblHeader/>
        </w:trPr>
        <w:tc>
          <w:tcPr>
            <w:tcW w:w="3087" w:type="dxa"/>
          </w:tcPr>
          <w:p w14:paraId="379D3AF8" w14:textId="77777777" w:rsidR="00DB7021" w:rsidRPr="00023328" w:rsidRDefault="00DB7021" w:rsidP="00EE1EC9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25EC0DB1" w14:textId="77777777" w:rsidR="00DB7021" w:rsidRPr="00023328" w:rsidRDefault="00DB7021" w:rsidP="00EE1E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980" w:type="dxa"/>
            <w:gridSpan w:val="17"/>
          </w:tcPr>
          <w:p w14:paraId="6BD611B8" w14:textId="3A0C30B7" w:rsidR="00DB7021" w:rsidRPr="00023328" w:rsidRDefault="00DB7021" w:rsidP="00EE1E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2332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B7021" w:rsidRPr="007929E5" w14:paraId="5B98BCE0" w14:textId="77777777" w:rsidTr="00CC683C">
        <w:trPr>
          <w:tblHeader/>
        </w:trPr>
        <w:tc>
          <w:tcPr>
            <w:tcW w:w="3087" w:type="dxa"/>
          </w:tcPr>
          <w:p w14:paraId="621EEB09" w14:textId="77777777" w:rsidR="00DB7021" w:rsidRPr="00023328" w:rsidRDefault="00DB7021" w:rsidP="00EE1EC9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572BB519" w14:textId="77777777" w:rsidR="00DB7021" w:rsidRPr="00023328" w:rsidRDefault="00DB7021" w:rsidP="00EE1E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5670" w:type="dxa"/>
            <w:gridSpan w:val="9"/>
          </w:tcPr>
          <w:p w14:paraId="42CF7173" w14:textId="11AFDB83" w:rsidR="00DB7021" w:rsidRPr="00023328" w:rsidRDefault="00DB7021" w:rsidP="00EE1E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3328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14:paraId="2B401BCD" w14:textId="77777777" w:rsidR="00DB7021" w:rsidRPr="00023328" w:rsidRDefault="00DB7021" w:rsidP="00EE1E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7"/>
          </w:tcPr>
          <w:p w14:paraId="557744D7" w14:textId="77777777" w:rsidR="00DB7021" w:rsidRPr="00023328" w:rsidRDefault="00DB7021" w:rsidP="00EE1E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3328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DB7021" w:rsidRPr="007929E5" w14:paraId="7DCE31E1" w14:textId="77777777" w:rsidTr="00DB7021">
        <w:trPr>
          <w:tblHeader/>
        </w:trPr>
        <w:tc>
          <w:tcPr>
            <w:tcW w:w="3087" w:type="dxa"/>
          </w:tcPr>
          <w:p w14:paraId="42F5A1C0" w14:textId="77777777" w:rsidR="00DB7021" w:rsidRPr="00023328" w:rsidRDefault="00DB7021" w:rsidP="00EE1EC9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644B177E" w14:textId="77777777" w:rsidR="00DB7021" w:rsidRPr="00023328" w:rsidRDefault="00DB7021" w:rsidP="00EE1E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980" w:type="dxa"/>
            <w:gridSpan w:val="17"/>
          </w:tcPr>
          <w:p w14:paraId="3E2A74C3" w14:textId="23AF6EB2" w:rsidR="00DB7021" w:rsidRPr="00023328" w:rsidRDefault="00DB7021" w:rsidP="00EE1E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023328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DB7021" w:rsidRPr="007929E5" w14:paraId="1A950CD9" w14:textId="77777777" w:rsidTr="00CC683C">
        <w:trPr>
          <w:tblHeader/>
        </w:trPr>
        <w:tc>
          <w:tcPr>
            <w:tcW w:w="3087" w:type="dxa"/>
            <w:hideMark/>
          </w:tcPr>
          <w:p w14:paraId="624206C6" w14:textId="77777777" w:rsidR="006C20F4" w:rsidRDefault="006C20F4" w:rsidP="00DC4409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739DF3B7" w14:textId="1A0ACA8D" w:rsidR="00DB7021" w:rsidRPr="00023328" w:rsidRDefault="00DB7021" w:rsidP="00DC4409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023328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หนี้สินที่เป็นเงินตราต่างประเทศ </w:t>
            </w:r>
          </w:p>
          <w:p w14:paraId="6A3240CA" w14:textId="0B1C4DC6" w:rsidR="00DB7021" w:rsidRPr="00023328" w:rsidRDefault="00DB7021" w:rsidP="00DC4409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</w:rPr>
            </w:pPr>
            <w:r w:rsidRPr="00023328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   ณ วันที่ </w:t>
            </w:r>
            <w:r w:rsidRPr="00023328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023328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24EC7B9F" w14:textId="77777777" w:rsidR="00DB7021" w:rsidRPr="00023328" w:rsidRDefault="00DB7021" w:rsidP="00EE1E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hideMark/>
          </w:tcPr>
          <w:p w14:paraId="1F4F4E5E" w14:textId="77777777" w:rsidR="00DB7021" w:rsidRPr="00023328" w:rsidRDefault="00DB7021" w:rsidP="00EE1E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3328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เงินเหรียญสหรัฐ</w:t>
            </w:r>
          </w:p>
          <w:p w14:paraId="407E2A30" w14:textId="77777777" w:rsidR="00DB7021" w:rsidRPr="00023328" w:rsidRDefault="00DB7021" w:rsidP="00EE1E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3328">
              <w:rPr>
                <w:rFonts w:asciiTheme="majorBidi" w:hAnsiTheme="majorBidi" w:cstheme="majorBidi" w:hint="cs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270" w:type="dxa"/>
          </w:tcPr>
          <w:p w14:paraId="43255C90" w14:textId="77777777" w:rsidR="00DB7021" w:rsidRPr="00023328" w:rsidRDefault="00DB7021" w:rsidP="00EE1E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0B5CD416" w14:textId="77777777" w:rsidR="00DB7021" w:rsidRPr="00023328" w:rsidRDefault="00DB7021" w:rsidP="00EE1E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3410652" w14:textId="77777777" w:rsidR="00DB7021" w:rsidRPr="00023328" w:rsidRDefault="00DB7021" w:rsidP="00EE1E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09C1F59" w14:textId="77777777" w:rsidR="00DB7021" w:rsidRPr="00023328" w:rsidRDefault="00DB7021" w:rsidP="00EE1E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3328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เงินยูโร</w:t>
            </w:r>
          </w:p>
        </w:tc>
        <w:tc>
          <w:tcPr>
            <w:tcW w:w="270" w:type="dxa"/>
          </w:tcPr>
          <w:p w14:paraId="306B95F1" w14:textId="77777777" w:rsidR="00DB7021" w:rsidRPr="00023328" w:rsidRDefault="00DB7021" w:rsidP="00EE1E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4BF90F36" w14:textId="77777777" w:rsidR="00DB7021" w:rsidRPr="00023328" w:rsidRDefault="00DB7021" w:rsidP="00EE1E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5C666AD" w14:textId="77777777" w:rsidR="00DB7021" w:rsidRPr="00023328" w:rsidRDefault="00DB7021" w:rsidP="00EE1E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D42A9F5" w14:textId="222EBA6F" w:rsidR="00DB7021" w:rsidRPr="00023328" w:rsidRDefault="00DB7021" w:rsidP="00EE1E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3328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เงินเยน</w:t>
            </w:r>
          </w:p>
        </w:tc>
        <w:tc>
          <w:tcPr>
            <w:tcW w:w="270" w:type="dxa"/>
          </w:tcPr>
          <w:p w14:paraId="517ED1CD" w14:textId="77777777" w:rsidR="00DB7021" w:rsidRPr="00023328" w:rsidRDefault="00DB7021" w:rsidP="00EE1E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2A640BA7" w14:textId="2FAB7D7B" w:rsidR="00DB7021" w:rsidRPr="00023328" w:rsidRDefault="00DB7021" w:rsidP="00EE1E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3328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เงินดอลลาร์สิงคโปร์</w:t>
            </w:r>
          </w:p>
        </w:tc>
        <w:tc>
          <w:tcPr>
            <w:tcW w:w="270" w:type="dxa"/>
          </w:tcPr>
          <w:p w14:paraId="5B1FDBFC" w14:textId="77777777" w:rsidR="00DB7021" w:rsidRPr="00023328" w:rsidRDefault="00DB7021" w:rsidP="00EE1E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704735F9" w14:textId="77777777" w:rsidR="00DB7021" w:rsidRPr="00023328" w:rsidRDefault="00DB7021" w:rsidP="00EE1E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6EE9314" w14:textId="77777777" w:rsidR="00DB7021" w:rsidRPr="00023328" w:rsidRDefault="00DB7021" w:rsidP="00EE1E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98D6FC2" w14:textId="77777777" w:rsidR="00DB7021" w:rsidRPr="00023328" w:rsidRDefault="00DB7021" w:rsidP="00EE1E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3328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</w:tcPr>
          <w:p w14:paraId="02054B4F" w14:textId="77777777" w:rsidR="00DB7021" w:rsidRPr="00023328" w:rsidRDefault="00DB7021" w:rsidP="00EE1E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hideMark/>
          </w:tcPr>
          <w:p w14:paraId="2090C9AD" w14:textId="77777777" w:rsidR="00DB7021" w:rsidRPr="00023328" w:rsidRDefault="00DB7021" w:rsidP="00EE1E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3328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เงินเหรียญ</w:t>
            </w:r>
          </w:p>
          <w:p w14:paraId="2026C368" w14:textId="08C59FD1" w:rsidR="00DB7021" w:rsidRPr="00023328" w:rsidRDefault="00DB7021" w:rsidP="00EE1E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3328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สหรัฐ</w:t>
            </w:r>
          </w:p>
          <w:p w14:paraId="0A233EFC" w14:textId="77777777" w:rsidR="00DB7021" w:rsidRPr="00023328" w:rsidRDefault="00DB7021" w:rsidP="00EE1E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3328">
              <w:rPr>
                <w:rFonts w:asciiTheme="majorBidi" w:hAnsiTheme="majorBidi" w:cstheme="majorBidi" w:hint="cs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270" w:type="dxa"/>
          </w:tcPr>
          <w:p w14:paraId="0533F7A2" w14:textId="77777777" w:rsidR="00DB7021" w:rsidRPr="00023328" w:rsidRDefault="00DB7021" w:rsidP="00EE1E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35AFAA2A" w14:textId="77777777" w:rsidR="00DB7021" w:rsidRPr="00023328" w:rsidRDefault="00DB7021" w:rsidP="00EE1E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F1FDC75" w14:textId="77777777" w:rsidR="00DB7021" w:rsidRPr="00023328" w:rsidRDefault="00DB7021" w:rsidP="00EE1E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4594E1E" w14:textId="77777777" w:rsidR="00DB7021" w:rsidRPr="00023328" w:rsidRDefault="00DB7021" w:rsidP="00EE1E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3328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เงินยูโร</w:t>
            </w:r>
          </w:p>
        </w:tc>
        <w:tc>
          <w:tcPr>
            <w:tcW w:w="270" w:type="dxa"/>
          </w:tcPr>
          <w:p w14:paraId="2116B808" w14:textId="77777777" w:rsidR="00DB7021" w:rsidRPr="00023328" w:rsidRDefault="00DB7021" w:rsidP="00EE1E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F9ECA5E" w14:textId="77777777" w:rsidR="00DB7021" w:rsidRPr="00023328" w:rsidRDefault="00DB7021" w:rsidP="00EE1EC9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/>
              <w:ind w:left="-108"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C67296" w14:textId="77777777" w:rsidR="00DB7021" w:rsidRPr="00023328" w:rsidRDefault="00DB7021" w:rsidP="00EE1EC9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/>
              <w:ind w:left="-108"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D26907A" w14:textId="77777777" w:rsidR="00DB7021" w:rsidRPr="00023328" w:rsidRDefault="00DB7021" w:rsidP="00EE1EC9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3328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เงินเยน</w:t>
            </w:r>
          </w:p>
        </w:tc>
        <w:tc>
          <w:tcPr>
            <w:tcW w:w="270" w:type="dxa"/>
          </w:tcPr>
          <w:p w14:paraId="6B8163B2" w14:textId="77777777" w:rsidR="00DB7021" w:rsidRPr="00023328" w:rsidRDefault="00DB7021" w:rsidP="00EE1E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DDA9986" w14:textId="77777777" w:rsidR="00DB7021" w:rsidRPr="00023328" w:rsidRDefault="00DB7021" w:rsidP="00EE1E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6409F3E" w14:textId="77777777" w:rsidR="00DB7021" w:rsidRPr="00023328" w:rsidRDefault="00DB7021" w:rsidP="00EE1E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829E724" w14:textId="77777777" w:rsidR="00DB7021" w:rsidRPr="00023328" w:rsidRDefault="00DB7021" w:rsidP="00EE1E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3328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</w:tr>
      <w:tr w:rsidR="00DB7021" w:rsidRPr="007929E5" w14:paraId="35546D80" w14:textId="77777777" w:rsidTr="00CC683C">
        <w:tc>
          <w:tcPr>
            <w:tcW w:w="3087" w:type="dxa"/>
            <w:hideMark/>
          </w:tcPr>
          <w:p w14:paraId="631AA038" w14:textId="77777777" w:rsidR="00DB7021" w:rsidRPr="00023328" w:rsidRDefault="00DB7021" w:rsidP="00DB702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23328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14:paraId="0F8177D0" w14:textId="77777777" w:rsidR="00DB7021" w:rsidRPr="00023328" w:rsidRDefault="00DB7021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4DE1684" w14:textId="77777777" w:rsidR="00DB7021" w:rsidRPr="00023328" w:rsidRDefault="00DB7021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3328">
              <w:rPr>
                <w:rFonts w:asciiTheme="majorBidi" w:hAnsiTheme="majorBidi" w:cstheme="majorBidi"/>
                <w:sz w:val="26"/>
                <w:szCs w:val="26"/>
              </w:rPr>
              <w:t>(2,027)</w:t>
            </w:r>
          </w:p>
        </w:tc>
        <w:tc>
          <w:tcPr>
            <w:tcW w:w="270" w:type="dxa"/>
          </w:tcPr>
          <w:p w14:paraId="0712A963" w14:textId="77777777" w:rsidR="00DB7021" w:rsidRPr="00023328" w:rsidRDefault="00DB7021" w:rsidP="00DB7021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1F8EFF0" w14:textId="77777777" w:rsidR="00DB7021" w:rsidRPr="00023328" w:rsidRDefault="00DB7021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023328">
              <w:rPr>
                <w:rFonts w:asciiTheme="majorHAnsi" w:hAnsiTheme="majorHAnsi" w:cstheme="majorHAns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619B422" w14:textId="77777777" w:rsidR="00DB7021" w:rsidRPr="00023328" w:rsidRDefault="00DB7021" w:rsidP="00DB7021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05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FDF160E" w14:textId="60417902" w:rsidR="00DB7021" w:rsidRPr="00023328" w:rsidRDefault="00DB7021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023328">
              <w:rPr>
                <w:rFonts w:asciiTheme="majorHAnsi" w:hAnsiTheme="majorHAnsi" w:cstheme="majorHAns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C5E174A" w14:textId="77777777" w:rsidR="00DB7021" w:rsidRPr="00023328" w:rsidRDefault="00DB7021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320768F" w14:textId="09438F5A" w:rsidR="00DB7021" w:rsidRPr="00023328" w:rsidRDefault="00DB7021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023328">
              <w:rPr>
                <w:rFonts w:asciiTheme="majorHAnsi" w:hAnsiTheme="majorHAnsi" w:cstheme="majorHAns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F712FAE" w14:textId="77777777" w:rsidR="00DB7021" w:rsidRPr="00023328" w:rsidRDefault="00DB7021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43EF6FC" w14:textId="77777777" w:rsidR="00DB7021" w:rsidRPr="00023328" w:rsidRDefault="00DB7021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3328">
              <w:rPr>
                <w:rFonts w:asciiTheme="majorBidi" w:hAnsiTheme="majorBidi" w:cstheme="majorBidi"/>
                <w:sz w:val="26"/>
                <w:szCs w:val="26"/>
              </w:rPr>
              <w:t>(2,027)</w:t>
            </w:r>
          </w:p>
        </w:tc>
        <w:tc>
          <w:tcPr>
            <w:tcW w:w="270" w:type="dxa"/>
          </w:tcPr>
          <w:p w14:paraId="0E95F40C" w14:textId="77777777" w:rsidR="00DB7021" w:rsidRPr="00023328" w:rsidRDefault="00DB7021" w:rsidP="00DB7021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9C02350" w14:textId="77777777" w:rsidR="00DB7021" w:rsidRPr="00023328" w:rsidRDefault="00DB7021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3328">
              <w:rPr>
                <w:rFonts w:asciiTheme="majorHAnsi" w:hAnsiTheme="majorHAnsi" w:cstheme="majorHAnsi"/>
                <w:sz w:val="26"/>
                <w:szCs w:val="26"/>
              </w:rPr>
              <w:t>(1,880)</w:t>
            </w:r>
          </w:p>
        </w:tc>
        <w:tc>
          <w:tcPr>
            <w:tcW w:w="270" w:type="dxa"/>
          </w:tcPr>
          <w:p w14:paraId="4B177B52" w14:textId="77777777" w:rsidR="00DB7021" w:rsidRPr="00023328" w:rsidRDefault="00DB7021" w:rsidP="00DB702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EE2C8A9" w14:textId="77777777" w:rsidR="00DB7021" w:rsidRPr="00023328" w:rsidRDefault="00DB7021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023328">
              <w:rPr>
                <w:rFonts w:asciiTheme="majorHAnsi" w:hAnsiTheme="majorHAnsi" w:cstheme="majorHAns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D38ED5C" w14:textId="77777777" w:rsidR="00DB7021" w:rsidRPr="00023328" w:rsidRDefault="00DB7021" w:rsidP="00DB702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BF6C6D3" w14:textId="77777777" w:rsidR="00DB7021" w:rsidRPr="00023328" w:rsidRDefault="00DB7021" w:rsidP="00CC6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023328">
              <w:rPr>
                <w:rFonts w:asciiTheme="majorHAnsi" w:hAnsiTheme="majorHAnsi" w:cstheme="majorHAns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53675C7" w14:textId="77777777" w:rsidR="00DB7021" w:rsidRPr="00023328" w:rsidRDefault="00DB7021" w:rsidP="00DB702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5512711" w14:textId="77777777" w:rsidR="00DB7021" w:rsidRPr="00023328" w:rsidRDefault="00DB7021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3328">
              <w:rPr>
                <w:rFonts w:asciiTheme="majorHAnsi" w:hAnsiTheme="majorHAnsi" w:cstheme="majorHAnsi"/>
                <w:sz w:val="26"/>
                <w:szCs w:val="26"/>
              </w:rPr>
              <w:t>(1,880)</w:t>
            </w:r>
          </w:p>
        </w:tc>
      </w:tr>
      <w:tr w:rsidR="00DB7021" w:rsidRPr="007929E5" w14:paraId="25D12926" w14:textId="77777777" w:rsidTr="00CC683C">
        <w:tc>
          <w:tcPr>
            <w:tcW w:w="3087" w:type="dxa"/>
            <w:hideMark/>
          </w:tcPr>
          <w:p w14:paraId="02F9956E" w14:textId="77777777" w:rsidR="00DB7021" w:rsidRPr="00023328" w:rsidRDefault="00DB7021" w:rsidP="00DB702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23328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270" w:type="dxa"/>
          </w:tcPr>
          <w:p w14:paraId="3BE64CD7" w14:textId="77777777" w:rsidR="00DB7021" w:rsidRPr="00023328" w:rsidRDefault="00DB7021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1EB093" w14:textId="77777777" w:rsidR="00DB7021" w:rsidRPr="00023328" w:rsidRDefault="00DB7021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023328">
              <w:rPr>
                <w:rFonts w:asciiTheme="majorHAnsi" w:hAnsiTheme="majorHAnsi" w:cstheme="majorHAns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D68A10F" w14:textId="77777777" w:rsidR="00DB7021" w:rsidRPr="00023328" w:rsidRDefault="00DB7021" w:rsidP="00DB7021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05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F7BC5A" w14:textId="77777777" w:rsidR="00DB7021" w:rsidRPr="00023328" w:rsidRDefault="00DB7021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3328">
              <w:rPr>
                <w:rFonts w:asciiTheme="majorBidi" w:hAnsiTheme="majorBidi" w:cstheme="majorBidi"/>
                <w:sz w:val="26"/>
                <w:szCs w:val="26"/>
              </w:rPr>
              <w:t>(10,431)</w:t>
            </w:r>
          </w:p>
        </w:tc>
        <w:tc>
          <w:tcPr>
            <w:tcW w:w="270" w:type="dxa"/>
          </w:tcPr>
          <w:p w14:paraId="7801A4EE" w14:textId="77777777" w:rsidR="00DB7021" w:rsidRPr="00023328" w:rsidRDefault="00DB7021" w:rsidP="00DB702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51F57D8" w14:textId="4ACC339E" w:rsidR="00DB7021" w:rsidRPr="00023328" w:rsidRDefault="00DB7021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023328">
              <w:rPr>
                <w:rFonts w:asciiTheme="majorHAnsi" w:hAnsiTheme="majorHAnsi" w:cstheme="majorHAns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E79E9F0" w14:textId="77777777" w:rsidR="00DB7021" w:rsidRPr="00023328" w:rsidRDefault="00DB7021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2212F4D" w14:textId="30B043A1" w:rsidR="00DB7021" w:rsidRPr="00023328" w:rsidRDefault="00DB7021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3328">
              <w:rPr>
                <w:rFonts w:asciiTheme="majorBidi" w:hAnsiTheme="majorBidi" w:cstheme="majorBidi"/>
                <w:sz w:val="26"/>
                <w:szCs w:val="26"/>
              </w:rPr>
              <w:t>(985)</w:t>
            </w:r>
          </w:p>
        </w:tc>
        <w:tc>
          <w:tcPr>
            <w:tcW w:w="270" w:type="dxa"/>
          </w:tcPr>
          <w:p w14:paraId="7E208C16" w14:textId="77777777" w:rsidR="00DB7021" w:rsidRPr="00023328" w:rsidRDefault="00DB7021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AB3695" w14:textId="77777777" w:rsidR="00DB7021" w:rsidRPr="00023328" w:rsidRDefault="00DB7021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3328">
              <w:rPr>
                <w:rFonts w:asciiTheme="majorBidi" w:hAnsiTheme="majorBidi" w:cstheme="majorBidi"/>
                <w:sz w:val="26"/>
                <w:szCs w:val="26"/>
              </w:rPr>
              <w:t>(11,416)</w:t>
            </w:r>
          </w:p>
        </w:tc>
        <w:tc>
          <w:tcPr>
            <w:tcW w:w="270" w:type="dxa"/>
          </w:tcPr>
          <w:p w14:paraId="6059BF14" w14:textId="77777777" w:rsidR="00DB7021" w:rsidRPr="00023328" w:rsidRDefault="00DB7021" w:rsidP="00DB702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045102" w14:textId="77777777" w:rsidR="00DB7021" w:rsidRPr="00023328" w:rsidRDefault="00DB7021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3328">
              <w:rPr>
                <w:rFonts w:asciiTheme="majorHAnsi" w:hAnsiTheme="majorHAnsi" w:cstheme="majorHAnsi"/>
                <w:sz w:val="26"/>
                <w:szCs w:val="26"/>
              </w:rPr>
              <w:t>(2,159)</w:t>
            </w:r>
          </w:p>
        </w:tc>
        <w:tc>
          <w:tcPr>
            <w:tcW w:w="270" w:type="dxa"/>
          </w:tcPr>
          <w:p w14:paraId="36A4A566" w14:textId="77777777" w:rsidR="00DB7021" w:rsidRPr="00023328" w:rsidRDefault="00DB7021" w:rsidP="00DB702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6A14A4" w14:textId="77777777" w:rsidR="00DB7021" w:rsidRPr="00023328" w:rsidRDefault="00DB7021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3328">
              <w:rPr>
                <w:rFonts w:asciiTheme="majorHAnsi" w:hAnsiTheme="majorHAnsi" w:cstheme="majorHAnsi"/>
                <w:sz w:val="26"/>
                <w:szCs w:val="26"/>
              </w:rPr>
              <w:t>(12,135)</w:t>
            </w:r>
          </w:p>
        </w:tc>
        <w:tc>
          <w:tcPr>
            <w:tcW w:w="270" w:type="dxa"/>
          </w:tcPr>
          <w:p w14:paraId="31A6C892" w14:textId="77777777" w:rsidR="00DB7021" w:rsidRPr="00023328" w:rsidRDefault="00DB7021" w:rsidP="00DB702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6695F94" w14:textId="77777777" w:rsidR="00DB7021" w:rsidRPr="00023328" w:rsidRDefault="00DB7021" w:rsidP="00CC6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4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023328">
              <w:rPr>
                <w:rFonts w:asciiTheme="majorHAnsi" w:hAnsiTheme="majorHAnsi" w:cstheme="majorHAns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384A919" w14:textId="77777777" w:rsidR="00DB7021" w:rsidRPr="00023328" w:rsidRDefault="00DB7021" w:rsidP="00DB702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581958" w14:textId="77777777" w:rsidR="00DB7021" w:rsidRPr="00023328" w:rsidRDefault="00DB7021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3328">
              <w:rPr>
                <w:rFonts w:asciiTheme="majorHAnsi" w:hAnsiTheme="majorHAnsi" w:cstheme="majorHAnsi"/>
                <w:sz w:val="26"/>
                <w:szCs w:val="26"/>
              </w:rPr>
              <w:t>(14,294)</w:t>
            </w:r>
          </w:p>
        </w:tc>
      </w:tr>
      <w:tr w:rsidR="00DB7021" w:rsidRPr="007929E5" w14:paraId="3A68C175" w14:textId="77777777" w:rsidTr="00CC683C">
        <w:trPr>
          <w:trHeight w:val="242"/>
        </w:trPr>
        <w:tc>
          <w:tcPr>
            <w:tcW w:w="3087" w:type="dxa"/>
            <w:hideMark/>
          </w:tcPr>
          <w:p w14:paraId="1F41EDDC" w14:textId="77777777" w:rsidR="006C20F4" w:rsidRDefault="00DB7021" w:rsidP="00DB7021">
            <w:pPr>
              <w:pStyle w:val="NoSpacing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 w:rsidRPr="00023328"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  <w:t>ยอดบัญชีในงบแสดงฐานะการเงิน</w:t>
            </w:r>
          </w:p>
          <w:p w14:paraId="642AA550" w14:textId="2738AE46" w:rsidR="00DB7021" w:rsidRPr="00023328" w:rsidRDefault="006C20F4" w:rsidP="00DB7021">
            <w:pPr>
              <w:pStyle w:val="NoSpacing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 xml:space="preserve">   </w:t>
            </w:r>
            <w:r w:rsidR="00DB7021" w:rsidRPr="00023328"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  <w:t xml:space="preserve">ที่มีความเสี่ยง </w:t>
            </w:r>
          </w:p>
        </w:tc>
        <w:tc>
          <w:tcPr>
            <w:tcW w:w="270" w:type="dxa"/>
          </w:tcPr>
          <w:p w14:paraId="5314C9A0" w14:textId="77777777" w:rsidR="00DB7021" w:rsidRPr="00023328" w:rsidRDefault="00DB7021" w:rsidP="00DB7021">
            <w:pPr>
              <w:pStyle w:val="NoSpacing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87D79D" w14:textId="77777777" w:rsidR="00DB7021" w:rsidRPr="00023328" w:rsidRDefault="00DB7021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right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023328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(2,027)</w:t>
            </w:r>
          </w:p>
        </w:tc>
        <w:tc>
          <w:tcPr>
            <w:tcW w:w="270" w:type="dxa"/>
          </w:tcPr>
          <w:p w14:paraId="79678FBA" w14:textId="77777777" w:rsidR="00DB7021" w:rsidRPr="00023328" w:rsidRDefault="00DB7021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right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01CFC7" w14:textId="77777777" w:rsidR="00DB7021" w:rsidRPr="00023328" w:rsidRDefault="00DB7021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right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023328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(10,431)</w:t>
            </w:r>
          </w:p>
        </w:tc>
        <w:tc>
          <w:tcPr>
            <w:tcW w:w="270" w:type="dxa"/>
          </w:tcPr>
          <w:p w14:paraId="018CCCDB" w14:textId="77777777" w:rsidR="00DB7021" w:rsidRPr="00023328" w:rsidRDefault="00DB7021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right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6049454" w14:textId="77777777" w:rsidR="00A113D0" w:rsidRDefault="00A113D0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2E8193C1" w14:textId="59D8320A" w:rsidR="00DB7021" w:rsidRPr="00023328" w:rsidRDefault="00DB7021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023328">
              <w:rPr>
                <w:rFonts w:asciiTheme="majorHAnsi" w:hAnsiTheme="majorHAnsi" w:cstheme="majorHAns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C0E1B45" w14:textId="77777777" w:rsidR="00DB7021" w:rsidRPr="00023328" w:rsidRDefault="00DB7021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9B8C95" w14:textId="36106864" w:rsidR="00DB7021" w:rsidRPr="00023328" w:rsidRDefault="00DB7021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right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023328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(985)</w:t>
            </w:r>
          </w:p>
        </w:tc>
        <w:tc>
          <w:tcPr>
            <w:tcW w:w="270" w:type="dxa"/>
          </w:tcPr>
          <w:p w14:paraId="176CEB40" w14:textId="77777777" w:rsidR="00DB7021" w:rsidRPr="00023328" w:rsidRDefault="00DB7021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right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89C14A" w14:textId="77777777" w:rsidR="00DB7021" w:rsidRPr="00023328" w:rsidRDefault="00DB7021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right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023328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(13,443)</w:t>
            </w:r>
          </w:p>
        </w:tc>
        <w:tc>
          <w:tcPr>
            <w:tcW w:w="270" w:type="dxa"/>
          </w:tcPr>
          <w:p w14:paraId="67C91D91" w14:textId="77777777" w:rsidR="00DB7021" w:rsidRPr="00023328" w:rsidRDefault="00DB7021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right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803891" w14:textId="77777777" w:rsidR="00DB7021" w:rsidRPr="00023328" w:rsidRDefault="00DB7021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right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023328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(4,039)</w:t>
            </w:r>
          </w:p>
        </w:tc>
        <w:tc>
          <w:tcPr>
            <w:tcW w:w="270" w:type="dxa"/>
          </w:tcPr>
          <w:p w14:paraId="3706D3F0" w14:textId="77777777" w:rsidR="00DB7021" w:rsidRPr="00023328" w:rsidRDefault="00DB7021" w:rsidP="00DB7021">
            <w:pPr>
              <w:pStyle w:val="NoSpacing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FD800C" w14:textId="77777777" w:rsidR="00DB7021" w:rsidRPr="00023328" w:rsidRDefault="00DB7021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right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023328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(12,135)</w:t>
            </w:r>
          </w:p>
        </w:tc>
        <w:tc>
          <w:tcPr>
            <w:tcW w:w="270" w:type="dxa"/>
          </w:tcPr>
          <w:p w14:paraId="67260860" w14:textId="77777777" w:rsidR="00DB7021" w:rsidRPr="00023328" w:rsidRDefault="00DB7021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right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49A2D48" w14:textId="77777777" w:rsidR="00A113D0" w:rsidRDefault="00A113D0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left="-112" w:right="-67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  <w:p w14:paraId="0A909170" w14:textId="08BB4D89" w:rsidR="00DB7021" w:rsidRPr="00023328" w:rsidRDefault="00DB7021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left="-112" w:right="-67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023328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72821E5" w14:textId="77777777" w:rsidR="00DB7021" w:rsidRPr="00023328" w:rsidRDefault="00DB7021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right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A92E7A" w14:textId="77777777" w:rsidR="00DB7021" w:rsidRPr="00023328" w:rsidRDefault="00DB7021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right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023328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(16,174)</w:t>
            </w:r>
          </w:p>
        </w:tc>
      </w:tr>
      <w:tr w:rsidR="00DB7021" w:rsidRPr="007929E5" w14:paraId="15DC608D" w14:textId="77777777" w:rsidTr="00CC683C">
        <w:tc>
          <w:tcPr>
            <w:tcW w:w="3087" w:type="dxa"/>
          </w:tcPr>
          <w:p w14:paraId="5FD275C0" w14:textId="77777777" w:rsidR="00DB7021" w:rsidRPr="00023328" w:rsidRDefault="00DB7021" w:rsidP="00DB702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FC3532" w14:textId="77777777" w:rsidR="00DB7021" w:rsidRPr="00023328" w:rsidRDefault="00DB7021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1918EF7" w14:textId="77777777" w:rsidR="00DB7021" w:rsidRPr="00023328" w:rsidRDefault="00DB7021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265E5E" w14:textId="77777777" w:rsidR="00DB7021" w:rsidRPr="00023328" w:rsidRDefault="00DB7021" w:rsidP="00DB7021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2FEFE50" w14:textId="77777777" w:rsidR="00DB7021" w:rsidRPr="00023328" w:rsidRDefault="00DB7021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6F0573" w14:textId="77777777" w:rsidR="00DB7021" w:rsidRPr="00023328" w:rsidRDefault="00DB7021" w:rsidP="00DB7021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05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9485E42" w14:textId="77777777" w:rsidR="00DB7021" w:rsidRPr="00023328" w:rsidRDefault="00DB7021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854CC84" w14:textId="77777777" w:rsidR="00DB7021" w:rsidRPr="00023328" w:rsidRDefault="00DB7021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D30E411" w14:textId="0438FCD6" w:rsidR="00DB7021" w:rsidRPr="00023328" w:rsidRDefault="00DB7021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AA5177" w14:textId="77777777" w:rsidR="00DB7021" w:rsidRPr="00023328" w:rsidRDefault="00DB7021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C0434A6" w14:textId="77777777" w:rsidR="00DB7021" w:rsidRPr="00023328" w:rsidRDefault="00DB7021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6485CB" w14:textId="77777777" w:rsidR="00DB7021" w:rsidRPr="00023328" w:rsidRDefault="00DB7021" w:rsidP="00DB7021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36D8D24" w14:textId="77777777" w:rsidR="00DB7021" w:rsidRPr="00023328" w:rsidRDefault="00DB7021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CCC9A75" w14:textId="77777777" w:rsidR="00DB7021" w:rsidRPr="00023328" w:rsidRDefault="00DB7021" w:rsidP="00DB702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04E686C" w14:textId="77777777" w:rsidR="00DB7021" w:rsidRPr="00023328" w:rsidRDefault="00DB7021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B08E30E" w14:textId="77777777" w:rsidR="00DB7021" w:rsidRPr="00023328" w:rsidRDefault="00DB7021" w:rsidP="00DB702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EFB7889" w14:textId="77777777" w:rsidR="00DB7021" w:rsidRPr="00023328" w:rsidRDefault="00DB7021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04C01B4" w14:textId="77777777" w:rsidR="00DB7021" w:rsidRPr="00023328" w:rsidRDefault="00DB7021" w:rsidP="00DB702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EEA1961" w14:textId="77777777" w:rsidR="00DB7021" w:rsidRPr="00023328" w:rsidRDefault="00DB7021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B7021" w:rsidRPr="007929E5" w14:paraId="2412259F" w14:textId="77777777" w:rsidTr="00CC683C">
        <w:tc>
          <w:tcPr>
            <w:tcW w:w="3087" w:type="dxa"/>
          </w:tcPr>
          <w:p w14:paraId="4270D18C" w14:textId="77777777" w:rsidR="00DB7021" w:rsidRPr="00023328" w:rsidRDefault="00DB7021" w:rsidP="00DB702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3328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ประมาณการยอดซื้อสินค้า</w:t>
            </w:r>
          </w:p>
        </w:tc>
        <w:tc>
          <w:tcPr>
            <w:tcW w:w="270" w:type="dxa"/>
          </w:tcPr>
          <w:p w14:paraId="7D23B6E8" w14:textId="77777777" w:rsidR="00DB7021" w:rsidRPr="00023328" w:rsidRDefault="00DB7021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E2CD452" w14:textId="3D3530FC" w:rsidR="00DB7021" w:rsidRPr="00023328" w:rsidRDefault="009F65E0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3328">
              <w:rPr>
                <w:rFonts w:asciiTheme="majorBidi" w:hAnsiTheme="majorBidi" w:cstheme="majorBidi"/>
                <w:sz w:val="26"/>
                <w:szCs w:val="26"/>
              </w:rPr>
              <w:t>(2,027)</w:t>
            </w:r>
          </w:p>
        </w:tc>
        <w:tc>
          <w:tcPr>
            <w:tcW w:w="270" w:type="dxa"/>
          </w:tcPr>
          <w:p w14:paraId="78DA394F" w14:textId="77777777" w:rsidR="00DB7021" w:rsidRPr="00023328" w:rsidRDefault="00DB7021" w:rsidP="00DB7021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6D57EA3" w14:textId="5E95A5D3" w:rsidR="00DB7021" w:rsidRPr="00023328" w:rsidRDefault="00CC683C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center"/>
              <w:rPr>
                <w:rFonts w:asciiTheme="majorHAnsi" w:hAnsiTheme="majorHAnsi" w:cstheme="majorHAnsi"/>
                <w:sz w:val="26"/>
                <w:szCs w:val="26"/>
                <w:cs/>
              </w:rPr>
            </w:pPr>
            <w:r w:rsidRPr="00023328">
              <w:rPr>
                <w:rFonts w:asciiTheme="majorHAnsi" w:hAnsiTheme="majorHAnsi" w:cstheme="majorHAns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76825A2" w14:textId="77777777" w:rsidR="00DB7021" w:rsidRPr="00023328" w:rsidRDefault="00DB7021" w:rsidP="00DB7021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05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31114FA" w14:textId="6B360DC2" w:rsidR="00DB7021" w:rsidRPr="00023328" w:rsidRDefault="00CC683C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023328">
              <w:rPr>
                <w:rFonts w:asciiTheme="majorHAnsi" w:hAnsiTheme="majorHAnsi" w:cstheme="majorHAns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15E879F" w14:textId="77777777" w:rsidR="00DB7021" w:rsidRPr="00023328" w:rsidRDefault="00DB7021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1787956" w14:textId="2406EB8F" w:rsidR="00DB7021" w:rsidRPr="00023328" w:rsidRDefault="00CC683C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023328">
              <w:rPr>
                <w:rFonts w:asciiTheme="majorHAnsi" w:hAnsiTheme="majorHAnsi" w:cstheme="majorHAns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5D3CF00" w14:textId="77777777" w:rsidR="00DB7021" w:rsidRPr="00023328" w:rsidRDefault="00DB7021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9B92F62" w14:textId="0B69802B" w:rsidR="00DB7021" w:rsidRPr="00023328" w:rsidRDefault="00CC683C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3328">
              <w:rPr>
                <w:rFonts w:asciiTheme="majorBidi" w:hAnsiTheme="majorBidi" w:cstheme="majorBidi"/>
                <w:sz w:val="26"/>
                <w:szCs w:val="26"/>
              </w:rPr>
              <w:t>(2,027)</w:t>
            </w:r>
          </w:p>
        </w:tc>
        <w:tc>
          <w:tcPr>
            <w:tcW w:w="270" w:type="dxa"/>
          </w:tcPr>
          <w:p w14:paraId="205B8A29" w14:textId="77777777" w:rsidR="00DB7021" w:rsidRPr="00023328" w:rsidRDefault="00DB7021" w:rsidP="00DB7021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2D00C46" w14:textId="5ABBC948" w:rsidR="00DB7021" w:rsidRPr="00023328" w:rsidRDefault="00CC683C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3328">
              <w:rPr>
                <w:rFonts w:asciiTheme="majorBidi" w:hAnsiTheme="majorBidi" w:cstheme="majorBidi"/>
                <w:sz w:val="26"/>
                <w:szCs w:val="26"/>
              </w:rPr>
              <w:t>(107,689)</w:t>
            </w:r>
          </w:p>
        </w:tc>
        <w:tc>
          <w:tcPr>
            <w:tcW w:w="270" w:type="dxa"/>
          </w:tcPr>
          <w:p w14:paraId="3273E147" w14:textId="77777777" w:rsidR="00DB7021" w:rsidRPr="00023328" w:rsidRDefault="00DB7021" w:rsidP="00DB702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2962069" w14:textId="3497161B" w:rsidR="00DB7021" w:rsidRPr="00023328" w:rsidRDefault="00CC683C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023328">
              <w:rPr>
                <w:rFonts w:asciiTheme="majorHAnsi" w:hAnsiTheme="majorHAnsi" w:cstheme="majorHAns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46617C9" w14:textId="77777777" w:rsidR="00DB7021" w:rsidRPr="00023328" w:rsidRDefault="00DB7021" w:rsidP="00DB702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BAB6A57" w14:textId="0BA33249" w:rsidR="00DB7021" w:rsidRPr="00023328" w:rsidRDefault="00CC683C" w:rsidP="00023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right"/>
              <w:rPr>
                <w:rFonts w:asciiTheme="majorHAnsi" w:hAnsiTheme="majorHAnsi" w:cstheme="majorHAnsi"/>
                <w:sz w:val="26"/>
                <w:szCs w:val="26"/>
              </w:rPr>
            </w:pPr>
            <w:r w:rsidRPr="00023328">
              <w:rPr>
                <w:rFonts w:asciiTheme="majorHAnsi" w:hAnsiTheme="majorHAnsi" w:cstheme="majorHAnsi"/>
                <w:sz w:val="26"/>
                <w:szCs w:val="26"/>
              </w:rPr>
              <w:t>(2,638)</w:t>
            </w:r>
          </w:p>
        </w:tc>
        <w:tc>
          <w:tcPr>
            <w:tcW w:w="270" w:type="dxa"/>
          </w:tcPr>
          <w:p w14:paraId="4A1B49DF" w14:textId="77777777" w:rsidR="00DB7021" w:rsidRPr="00023328" w:rsidRDefault="00DB7021" w:rsidP="00023328">
            <w:pPr>
              <w:pStyle w:val="BodyText"/>
              <w:spacing w:after="0"/>
              <w:ind w:right="-405"/>
              <w:jc w:val="right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3EDC7AE" w14:textId="2F68A051" w:rsidR="00DB7021" w:rsidRPr="00023328" w:rsidRDefault="00CC683C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3328">
              <w:rPr>
                <w:rFonts w:asciiTheme="majorBidi" w:hAnsiTheme="majorBidi" w:cstheme="majorBidi"/>
                <w:sz w:val="26"/>
                <w:szCs w:val="26"/>
              </w:rPr>
              <w:t>(110,327)</w:t>
            </w:r>
          </w:p>
        </w:tc>
      </w:tr>
      <w:tr w:rsidR="00CC683C" w:rsidRPr="00CC683C" w14:paraId="505499BB" w14:textId="77777777" w:rsidTr="00CC683C">
        <w:tc>
          <w:tcPr>
            <w:tcW w:w="3087" w:type="dxa"/>
          </w:tcPr>
          <w:p w14:paraId="368D66FB" w14:textId="5E0D2545" w:rsidR="00DB7021" w:rsidRPr="00023328" w:rsidRDefault="00DB7021" w:rsidP="00DB702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3328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ประมาณการยอดซื้อสินทรัพย์</w:t>
            </w:r>
          </w:p>
        </w:tc>
        <w:tc>
          <w:tcPr>
            <w:tcW w:w="270" w:type="dxa"/>
          </w:tcPr>
          <w:p w14:paraId="69B469F9" w14:textId="77777777" w:rsidR="00DB7021" w:rsidRPr="00023328" w:rsidRDefault="00DB7021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952578A" w14:textId="239D7987" w:rsidR="00DB7021" w:rsidRPr="00023328" w:rsidRDefault="009F65E0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3328">
              <w:rPr>
                <w:rFonts w:asciiTheme="majorBidi" w:hAnsiTheme="majorBidi" w:cstheme="majorBidi"/>
                <w:sz w:val="26"/>
                <w:szCs w:val="26"/>
              </w:rPr>
              <w:t>(1,516)</w:t>
            </w:r>
          </w:p>
        </w:tc>
        <w:tc>
          <w:tcPr>
            <w:tcW w:w="270" w:type="dxa"/>
          </w:tcPr>
          <w:p w14:paraId="76F51A0D" w14:textId="77777777" w:rsidR="00DB7021" w:rsidRPr="00023328" w:rsidRDefault="00DB7021" w:rsidP="00DB7021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3F56B85" w14:textId="2E077ACD" w:rsidR="00DB7021" w:rsidRPr="00023328" w:rsidRDefault="00CC683C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023328">
              <w:rPr>
                <w:rFonts w:asciiTheme="majorHAnsi" w:hAnsiTheme="majorHAnsi" w:cstheme="majorHAns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92A9E76" w14:textId="77777777" w:rsidR="00DB7021" w:rsidRPr="00023328" w:rsidRDefault="00DB7021" w:rsidP="00DB7021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05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0131197" w14:textId="405623E6" w:rsidR="00DB7021" w:rsidRPr="00023328" w:rsidRDefault="00CC683C" w:rsidP="00CC6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3328">
              <w:rPr>
                <w:rFonts w:asciiTheme="majorBidi" w:hAnsiTheme="majorBidi" w:cstheme="majorBidi"/>
                <w:sz w:val="26"/>
                <w:szCs w:val="26"/>
              </w:rPr>
              <w:t>(48,810)</w:t>
            </w:r>
          </w:p>
        </w:tc>
        <w:tc>
          <w:tcPr>
            <w:tcW w:w="270" w:type="dxa"/>
          </w:tcPr>
          <w:p w14:paraId="5696A79F" w14:textId="77777777" w:rsidR="00DB7021" w:rsidRPr="00023328" w:rsidRDefault="00DB7021" w:rsidP="00CC6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30E0A35" w14:textId="07F86864" w:rsidR="00DB7021" w:rsidRPr="00023328" w:rsidRDefault="00CC683C" w:rsidP="00CC6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3328">
              <w:rPr>
                <w:rFonts w:asciiTheme="majorBidi" w:hAnsiTheme="majorBidi" w:cstheme="majorBidi"/>
                <w:sz w:val="26"/>
                <w:szCs w:val="26"/>
              </w:rPr>
              <w:t>(372)</w:t>
            </w:r>
          </w:p>
        </w:tc>
        <w:tc>
          <w:tcPr>
            <w:tcW w:w="270" w:type="dxa"/>
          </w:tcPr>
          <w:p w14:paraId="6CAA57F6" w14:textId="77777777" w:rsidR="00DB7021" w:rsidRPr="00023328" w:rsidRDefault="00DB7021" w:rsidP="00CC6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DFD67DC" w14:textId="23A46D10" w:rsidR="00DB7021" w:rsidRPr="00023328" w:rsidRDefault="00CC683C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3328">
              <w:rPr>
                <w:rFonts w:asciiTheme="majorBidi" w:hAnsiTheme="majorBidi" w:cstheme="majorBidi"/>
                <w:sz w:val="26"/>
                <w:szCs w:val="26"/>
              </w:rPr>
              <w:t>(50,698)</w:t>
            </w:r>
          </w:p>
        </w:tc>
        <w:tc>
          <w:tcPr>
            <w:tcW w:w="270" w:type="dxa"/>
          </w:tcPr>
          <w:p w14:paraId="5D86478D" w14:textId="77777777" w:rsidR="00DB7021" w:rsidRPr="00023328" w:rsidRDefault="00DB7021" w:rsidP="00DB7021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373C3E5" w14:textId="7125B6B4" w:rsidR="00DB7021" w:rsidRPr="00023328" w:rsidRDefault="00CC683C" w:rsidP="00CC6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023328">
              <w:rPr>
                <w:rFonts w:asciiTheme="majorHAnsi" w:hAnsiTheme="majorHAnsi" w:cstheme="majorHAns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B2EC93D" w14:textId="77777777" w:rsidR="00DB7021" w:rsidRPr="00023328" w:rsidRDefault="00DB7021" w:rsidP="00CC683C">
            <w:pPr>
              <w:pStyle w:val="BodyText"/>
              <w:spacing w:after="0"/>
              <w:ind w:right="-405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CEAE09C" w14:textId="3018B7C1" w:rsidR="00DB7021" w:rsidRPr="00023328" w:rsidRDefault="00CC683C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023328">
              <w:rPr>
                <w:rFonts w:asciiTheme="majorHAnsi" w:hAnsiTheme="majorHAnsi" w:cstheme="majorHAns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9B78407" w14:textId="77777777" w:rsidR="00DB7021" w:rsidRPr="00023328" w:rsidRDefault="00DB7021" w:rsidP="00DB702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0510C10" w14:textId="0ECCD1A2" w:rsidR="00DB7021" w:rsidRPr="00023328" w:rsidRDefault="00CC683C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023328">
              <w:rPr>
                <w:rFonts w:asciiTheme="majorHAnsi" w:hAnsiTheme="majorHAnsi" w:cstheme="majorHAns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0487DAF" w14:textId="77777777" w:rsidR="00DB7021" w:rsidRPr="00023328" w:rsidRDefault="00DB7021" w:rsidP="00DB702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80A5B12" w14:textId="35EB3BA9" w:rsidR="00DB7021" w:rsidRPr="00023328" w:rsidRDefault="00CC683C" w:rsidP="00023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 w:firstLine="7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023328">
              <w:rPr>
                <w:rFonts w:asciiTheme="majorHAnsi" w:hAnsiTheme="majorHAnsi" w:cstheme="majorHAnsi"/>
                <w:sz w:val="26"/>
                <w:szCs w:val="26"/>
              </w:rPr>
              <w:t>-</w:t>
            </w:r>
          </w:p>
        </w:tc>
      </w:tr>
      <w:tr w:rsidR="00CC683C" w:rsidRPr="007929E5" w14:paraId="70EDE1D4" w14:textId="77777777" w:rsidTr="00CC683C">
        <w:tc>
          <w:tcPr>
            <w:tcW w:w="3087" w:type="dxa"/>
          </w:tcPr>
          <w:p w14:paraId="589A6CC1" w14:textId="77777777" w:rsidR="00DB7021" w:rsidRPr="00023328" w:rsidRDefault="00DB7021" w:rsidP="00DB702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2332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ยอดรวมความเสี่ยงทั้งสิ้น</w:t>
            </w:r>
          </w:p>
        </w:tc>
        <w:tc>
          <w:tcPr>
            <w:tcW w:w="270" w:type="dxa"/>
          </w:tcPr>
          <w:p w14:paraId="374B0F71" w14:textId="77777777" w:rsidR="00DB7021" w:rsidRPr="00023328" w:rsidRDefault="00DB7021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9C2808" w14:textId="3C250504" w:rsidR="00DB7021" w:rsidRPr="00023328" w:rsidRDefault="009F65E0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2332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(5,570)</w:t>
            </w:r>
          </w:p>
        </w:tc>
        <w:tc>
          <w:tcPr>
            <w:tcW w:w="270" w:type="dxa"/>
          </w:tcPr>
          <w:p w14:paraId="62B8ADC5" w14:textId="77777777" w:rsidR="00DB7021" w:rsidRPr="00023328" w:rsidRDefault="00DB7021" w:rsidP="00DB7021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EF49DD" w14:textId="578F43F7" w:rsidR="00DB7021" w:rsidRPr="00023328" w:rsidRDefault="00CC683C" w:rsidP="00CC6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right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023328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(10,431)</w:t>
            </w:r>
          </w:p>
        </w:tc>
        <w:tc>
          <w:tcPr>
            <w:tcW w:w="270" w:type="dxa"/>
          </w:tcPr>
          <w:p w14:paraId="33F18152" w14:textId="77777777" w:rsidR="00DB7021" w:rsidRPr="00023328" w:rsidRDefault="00DB7021" w:rsidP="00CC683C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05"/>
              <w:jc w:val="right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8E6B00A" w14:textId="04992D86" w:rsidR="00DB7021" w:rsidRPr="00023328" w:rsidRDefault="00CC683C" w:rsidP="00CC6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2332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(48,810)</w:t>
            </w:r>
          </w:p>
        </w:tc>
        <w:tc>
          <w:tcPr>
            <w:tcW w:w="270" w:type="dxa"/>
          </w:tcPr>
          <w:p w14:paraId="04FC3E63" w14:textId="77777777" w:rsidR="00DB7021" w:rsidRPr="00023328" w:rsidRDefault="00DB7021" w:rsidP="00CC6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FAFF0E" w14:textId="77D8979D" w:rsidR="00DB7021" w:rsidRPr="00023328" w:rsidRDefault="00CC683C" w:rsidP="00CC6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2332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(1,357)</w:t>
            </w:r>
          </w:p>
        </w:tc>
        <w:tc>
          <w:tcPr>
            <w:tcW w:w="270" w:type="dxa"/>
          </w:tcPr>
          <w:p w14:paraId="021794E1" w14:textId="77777777" w:rsidR="00DB7021" w:rsidRPr="00023328" w:rsidRDefault="00DB7021" w:rsidP="00CC6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B73894" w14:textId="7C7695F2" w:rsidR="00DB7021" w:rsidRPr="00023328" w:rsidRDefault="00CC683C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2332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(66,168)</w:t>
            </w:r>
          </w:p>
        </w:tc>
        <w:tc>
          <w:tcPr>
            <w:tcW w:w="270" w:type="dxa"/>
          </w:tcPr>
          <w:p w14:paraId="5902727D" w14:textId="77777777" w:rsidR="00DB7021" w:rsidRPr="00023328" w:rsidRDefault="00DB7021" w:rsidP="00DB7021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EF0565" w14:textId="003D191D" w:rsidR="00DB7021" w:rsidRPr="00023328" w:rsidRDefault="00CC683C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2332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(111,728)</w:t>
            </w:r>
          </w:p>
        </w:tc>
        <w:tc>
          <w:tcPr>
            <w:tcW w:w="270" w:type="dxa"/>
          </w:tcPr>
          <w:p w14:paraId="65AEC151" w14:textId="77777777" w:rsidR="00DB7021" w:rsidRPr="00023328" w:rsidRDefault="00DB7021" w:rsidP="00DB702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C3B2128" w14:textId="31136A2C" w:rsidR="00DB7021" w:rsidRPr="00023328" w:rsidRDefault="00CC683C" w:rsidP="00023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right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023328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(12,135)</w:t>
            </w:r>
          </w:p>
        </w:tc>
        <w:tc>
          <w:tcPr>
            <w:tcW w:w="270" w:type="dxa"/>
          </w:tcPr>
          <w:p w14:paraId="0373E87B" w14:textId="77777777" w:rsidR="00DB7021" w:rsidRPr="00023328" w:rsidRDefault="00DB7021" w:rsidP="00023328">
            <w:pPr>
              <w:pStyle w:val="BodyText"/>
              <w:spacing w:after="0"/>
              <w:ind w:right="-405"/>
              <w:jc w:val="right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0AA6E5C" w14:textId="703D2F2A" w:rsidR="00DB7021" w:rsidRPr="00023328" w:rsidRDefault="00CC683C" w:rsidP="00023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right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023328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(2,638)</w:t>
            </w:r>
          </w:p>
        </w:tc>
        <w:tc>
          <w:tcPr>
            <w:tcW w:w="270" w:type="dxa"/>
          </w:tcPr>
          <w:p w14:paraId="75587152" w14:textId="77777777" w:rsidR="00DB7021" w:rsidRPr="00023328" w:rsidRDefault="00DB7021" w:rsidP="00023328">
            <w:pPr>
              <w:pStyle w:val="BodyText"/>
              <w:spacing w:after="0"/>
              <w:ind w:right="-405"/>
              <w:jc w:val="right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0055F1" w14:textId="21BB02E5" w:rsidR="00DB7021" w:rsidRPr="00023328" w:rsidRDefault="00CC683C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2332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(126,501)</w:t>
            </w:r>
          </w:p>
        </w:tc>
      </w:tr>
      <w:tr w:rsidR="00CC683C" w:rsidRPr="007929E5" w14:paraId="782A9BAB" w14:textId="77777777" w:rsidTr="00CC683C">
        <w:tc>
          <w:tcPr>
            <w:tcW w:w="3087" w:type="dxa"/>
          </w:tcPr>
          <w:p w14:paraId="70FD75B4" w14:textId="77777777" w:rsidR="00DB7021" w:rsidRPr="00023328" w:rsidRDefault="00DB7021" w:rsidP="00DB702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699659D" w14:textId="77777777" w:rsidR="00DB7021" w:rsidRPr="00023328" w:rsidRDefault="00DB7021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5DC0F2E" w14:textId="77777777" w:rsidR="00DB7021" w:rsidRPr="00023328" w:rsidRDefault="00DB7021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63F14B3" w14:textId="77777777" w:rsidR="00DB7021" w:rsidRPr="00023328" w:rsidRDefault="00DB7021" w:rsidP="00DB7021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D0A11B0" w14:textId="77777777" w:rsidR="00DB7021" w:rsidRPr="00023328" w:rsidRDefault="00DB7021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554DAD" w14:textId="77777777" w:rsidR="00DB7021" w:rsidRPr="00023328" w:rsidRDefault="00DB7021" w:rsidP="00DB7021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05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FBA5A0F" w14:textId="77777777" w:rsidR="00DB7021" w:rsidRPr="00023328" w:rsidRDefault="00DB7021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1DD4F4" w14:textId="77777777" w:rsidR="00DB7021" w:rsidRPr="00023328" w:rsidRDefault="00DB7021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191BD4A" w14:textId="6B09891C" w:rsidR="00DB7021" w:rsidRPr="00023328" w:rsidRDefault="00DB7021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1798C0" w14:textId="77777777" w:rsidR="00DB7021" w:rsidRPr="00023328" w:rsidRDefault="00DB7021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74BC190" w14:textId="77777777" w:rsidR="00DB7021" w:rsidRPr="00023328" w:rsidRDefault="00DB7021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4D738E" w14:textId="77777777" w:rsidR="00DB7021" w:rsidRPr="00023328" w:rsidRDefault="00DB7021" w:rsidP="00DB7021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656B194" w14:textId="77777777" w:rsidR="00DB7021" w:rsidRPr="00023328" w:rsidRDefault="00DB7021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6E74DF0" w14:textId="77777777" w:rsidR="00DB7021" w:rsidRPr="00023328" w:rsidRDefault="00DB7021" w:rsidP="00DB702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2A5C9E0" w14:textId="77777777" w:rsidR="00DB7021" w:rsidRPr="00023328" w:rsidRDefault="00DB7021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3E807A" w14:textId="77777777" w:rsidR="00DB7021" w:rsidRPr="00023328" w:rsidRDefault="00DB7021" w:rsidP="00DB702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1D38397" w14:textId="77777777" w:rsidR="00DB7021" w:rsidRPr="00023328" w:rsidRDefault="00DB7021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6C0555" w14:textId="77777777" w:rsidR="00DB7021" w:rsidRPr="00023328" w:rsidRDefault="00DB7021" w:rsidP="00DB702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D1560AD" w14:textId="77777777" w:rsidR="00DB7021" w:rsidRPr="00023328" w:rsidRDefault="00DB7021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683C" w:rsidRPr="007929E5" w14:paraId="7C7ED056" w14:textId="77777777" w:rsidTr="00CC683C">
        <w:trPr>
          <w:trHeight w:val="234"/>
        </w:trPr>
        <w:tc>
          <w:tcPr>
            <w:tcW w:w="3087" w:type="dxa"/>
          </w:tcPr>
          <w:p w14:paraId="15A2F2A0" w14:textId="77777777" w:rsidR="00DB7021" w:rsidRPr="00023328" w:rsidRDefault="00DB7021" w:rsidP="00DB7021">
            <w:pPr>
              <w:pStyle w:val="NoSpacing"/>
              <w:ind w:left="100" w:hanging="90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  <w:r w:rsidRPr="00023328">
              <w:rPr>
                <w:rFonts w:asciiTheme="minorHAnsi" w:hAnsiTheme="minorHAnsi" w:cstheme="minorHAnsi" w:hint="cs"/>
                <w:b/>
                <w:bCs/>
                <w:sz w:val="26"/>
                <w:szCs w:val="26"/>
                <w:cs/>
              </w:rPr>
              <w:t>ยอดความเสี่ยงคงเหลือสุทธิ</w:t>
            </w:r>
          </w:p>
        </w:tc>
        <w:tc>
          <w:tcPr>
            <w:tcW w:w="270" w:type="dxa"/>
          </w:tcPr>
          <w:p w14:paraId="27428F36" w14:textId="77777777" w:rsidR="00DB7021" w:rsidRPr="00023328" w:rsidRDefault="00DB7021" w:rsidP="00DB7021">
            <w:pPr>
              <w:pStyle w:val="NoSpacing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F7CCF1A" w14:textId="33A9E721" w:rsidR="00DB7021" w:rsidRPr="00023328" w:rsidRDefault="009F65E0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right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02332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(5,570)</w:t>
            </w:r>
          </w:p>
        </w:tc>
        <w:tc>
          <w:tcPr>
            <w:tcW w:w="270" w:type="dxa"/>
          </w:tcPr>
          <w:p w14:paraId="3221F309" w14:textId="77777777" w:rsidR="00DB7021" w:rsidRPr="00023328" w:rsidRDefault="00DB7021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right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B756AE6" w14:textId="25027B04" w:rsidR="00DB7021" w:rsidRPr="00023328" w:rsidRDefault="00CC683C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right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023328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(10,431)</w:t>
            </w:r>
          </w:p>
        </w:tc>
        <w:tc>
          <w:tcPr>
            <w:tcW w:w="270" w:type="dxa"/>
          </w:tcPr>
          <w:p w14:paraId="4292D019" w14:textId="77777777" w:rsidR="00DB7021" w:rsidRPr="00023328" w:rsidRDefault="00DB7021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right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F0027E0" w14:textId="5410CFF6" w:rsidR="00DB7021" w:rsidRPr="00023328" w:rsidRDefault="00CC683C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right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023328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(48,810)</w:t>
            </w:r>
          </w:p>
        </w:tc>
        <w:tc>
          <w:tcPr>
            <w:tcW w:w="270" w:type="dxa"/>
          </w:tcPr>
          <w:p w14:paraId="14066E35" w14:textId="77777777" w:rsidR="00DB7021" w:rsidRPr="00023328" w:rsidRDefault="00DB7021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right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1546210E" w14:textId="2B977C74" w:rsidR="00DB7021" w:rsidRPr="00023328" w:rsidRDefault="00CC683C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right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023328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(1,357)</w:t>
            </w:r>
          </w:p>
        </w:tc>
        <w:tc>
          <w:tcPr>
            <w:tcW w:w="270" w:type="dxa"/>
          </w:tcPr>
          <w:p w14:paraId="3E6EE4FC" w14:textId="77777777" w:rsidR="00DB7021" w:rsidRPr="00023328" w:rsidRDefault="00DB7021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right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F537BA7" w14:textId="11249901" w:rsidR="00DB7021" w:rsidRPr="00023328" w:rsidRDefault="00CC683C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right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023328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(66,168)</w:t>
            </w:r>
          </w:p>
        </w:tc>
        <w:tc>
          <w:tcPr>
            <w:tcW w:w="270" w:type="dxa"/>
          </w:tcPr>
          <w:p w14:paraId="00BB82EC" w14:textId="77777777" w:rsidR="00DB7021" w:rsidRPr="00023328" w:rsidRDefault="00DB7021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right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49A55A0" w14:textId="5BCF23A3" w:rsidR="00DB7021" w:rsidRPr="00023328" w:rsidRDefault="00CC683C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right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023328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(111,728)</w:t>
            </w:r>
          </w:p>
        </w:tc>
        <w:tc>
          <w:tcPr>
            <w:tcW w:w="270" w:type="dxa"/>
          </w:tcPr>
          <w:p w14:paraId="1FD3B651" w14:textId="77777777" w:rsidR="00DB7021" w:rsidRPr="00023328" w:rsidRDefault="00DB7021" w:rsidP="00DB7021">
            <w:pPr>
              <w:pStyle w:val="NoSpacing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8060294" w14:textId="67F418A8" w:rsidR="00DB7021" w:rsidRPr="00023328" w:rsidRDefault="00CC683C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right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023328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(12,135)</w:t>
            </w:r>
          </w:p>
        </w:tc>
        <w:tc>
          <w:tcPr>
            <w:tcW w:w="270" w:type="dxa"/>
          </w:tcPr>
          <w:p w14:paraId="399DABFD" w14:textId="77777777" w:rsidR="00DB7021" w:rsidRPr="00023328" w:rsidRDefault="00DB7021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right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0DBDE4A" w14:textId="18045F3F" w:rsidR="00DB7021" w:rsidRPr="00023328" w:rsidRDefault="00CC683C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right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023328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(2,638)</w:t>
            </w:r>
          </w:p>
        </w:tc>
        <w:tc>
          <w:tcPr>
            <w:tcW w:w="270" w:type="dxa"/>
          </w:tcPr>
          <w:p w14:paraId="3DEBA914" w14:textId="77777777" w:rsidR="00DB7021" w:rsidRPr="00023328" w:rsidRDefault="00DB7021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right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4C24932" w14:textId="55EC9321" w:rsidR="00DB7021" w:rsidRPr="00023328" w:rsidRDefault="00CC683C" w:rsidP="00DB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46"/>
              <w:jc w:val="right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023328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(126,501)</w:t>
            </w:r>
          </w:p>
        </w:tc>
      </w:tr>
    </w:tbl>
    <w:p w14:paraId="1DD6D0D0" w14:textId="77777777" w:rsidR="00F2324F" w:rsidRPr="00DC4409" w:rsidRDefault="00F2324F">
      <w:pPr>
        <w:rPr>
          <w:rFonts w:asciiTheme="minorBidi" w:hAnsiTheme="minorBidi" w:cstheme="minorBidi"/>
        </w:rPr>
      </w:pPr>
    </w:p>
    <w:p w14:paraId="1DC20847" w14:textId="77777777" w:rsidR="00023328" w:rsidRDefault="00023328" w:rsidP="00DC4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023328" w:rsidSect="00EB4E24"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14:paraId="708A3333" w14:textId="68F86EDD" w:rsidR="00DC4409" w:rsidRPr="007929E5" w:rsidRDefault="00DC4409" w:rsidP="00DC4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rPr>
          <w:rFonts w:ascii="Angsana New" w:hAnsi="Angsana New"/>
          <w:b/>
          <w:bCs/>
          <w:i/>
          <w:iCs/>
          <w:sz w:val="30"/>
          <w:szCs w:val="30"/>
        </w:rPr>
      </w:pPr>
      <w:r w:rsidRPr="007929E5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ความเสี่ยงทางด้านสินเชื่อ</w:t>
      </w:r>
    </w:p>
    <w:p w14:paraId="00DB0D63" w14:textId="77777777" w:rsidR="00DC4409" w:rsidRPr="00023328" w:rsidRDefault="00DC4409" w:rsidP="00DC4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inorBidi" w:hAnsiTheme="minorBidi" w:cstheme="minorBidi"/>
          <w:sz w:val="30"/>
          <w:szCs w:val="30"/>
        </w:rPr>
      </w:pPr>
    </w:p>
    <w:p w14:paraId="6E9D4B21" w14:textId="77777777" w:rsidR="00DC4409" w:rsidRPr="007929E5" w:rsidRDefault="00DC4409" w:rsidP="00DC4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929E5">
        <w:rPr>
          <w:rFonts w:ascii="Angsana New" w:hAnsi="Angsana New"/>
          <w:sz w:val="30"/>
          <w:szCs w:val="30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คือความเสี่ยงที่ลูกค้าหรือคู่สัญญาไม่สามารถชำระหนี้แก่กลุ่มบริษัท</w:t>
      </w:r>
      <w:r w:rsidRPr="007929E5">
        <w:rPr>
          <w:rFonts w:ascii="Angsana New" w:hAnsi="Angsana New" w:hint="cs"/>
          <w:sz w:val="30"/>
          <w:szCs w:val="30"/>
          <w:cs/>
        </w:rPr>
        <w:t xml:space="preserve"> </w:t>
      </w:r>
      <w:r w:rsidRPr="007929E5">
        <w:rPr>
          <w:rFonts w:ascii="Angsana New" w:hAnsi="Angsana New"/>
          <w:sz w:val="30"/>
          <w:szCs w:val="30"/>
          <w:cs/>
        </w:rPr>
        <w:t>ตามเงื่อนไขที่ตกลงไว้เมื่อครบกำหนด</w:t>
      </w:r>
    </w:p>
    <w:p w14:paraId="23582BB9" w14:textId="77777777" w:rsidR="00DC4409" w:rsidRPr="00023328" w:rsidRDefault="00DC4409" w:rsidP="00DC4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inorBidi" w:hAnsiTheme="minorBidi" w:cstheme="minorBidi"/>
          <w:sz w:val="30"/>
          <w:szCs w:val="30"/>
        </w:rPr>
      </w:pPr>
    </w:p>
    <w:p w14:paraId="2CF1B147" w14:textId="4FBC32AD" w:rsidR="00BA3BF5" w:rsidRPr="00F2324F" w:rsidRDefault="00DC4409" w:rsidP="00C00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2"/>
          <w:szCs w:val="22"/>
        </w:rPr>
      </w:pPr>
      <w:r w:rsidRPr="007929E5">
        <w:rPr>
          <w:rFonts w:ascii="Angsana New" w:hAnsi="Angsana New" w:hint="cs"/>
          <w:sz w:val="30"/>
          <w:szCs w:val="30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โดยการวิเคราะห์ฐานะทางการเงินของลูกค้าทุกรายที่ขอวงเงินสินเชื่อในระดับหนึ่งๆ</w:t>
      </w:r>
      <w:r w:rsidRPr="007929E5">
        <w:rPr>
          <w:rFonts w:ascii="Angsana New" w:hAnsi="Angsana New"/>
          <w:sz w:val="30"/>
          <w:szCs w:val="30"/>
          <w:cs/>
        </w:rPr>
        <w:t xml:space="preserve"> </w:t>
      </w:r>
      <w:r w:rsidRPr="007929E5">
        <w:rPr>
          <w:rFonts w:ascii="Angsana New" w:hAnsi="Angsana New" w:hint="cs"/>
          <w:sz w:val="30"/>
          <w:szCs w:val="30"/>
          <w:cs/>
        </w:rPr>
        <w:t>ณ วันที่รายงานไม่พบว่ามีความเสี่ยงจากสินเชื่อที่เป็นสาระสำคัญ ความเสี่ยงสูงสุดทางด้านสินเชื่อแสดงไว้ในราคาตามบัญชีของสินทรัพย์ทางการเงินแต่ละรายการใน</w:t>
      </w:r>
      <w:r w:rsidRPr="007929E5">
        <w:rPr>
          <w:rFonts w:ascii="Angsana New" w:hAnsi="Angsana New"/>
          <w:sz w:val="30"/>
          <w:szCs w:val="30"/>
          <w:cs/>
        </w:rPr>
        <w:t xml:space="preserve">งบแสดงฐานะการเงิน </w:t>
      </w:r>
      <w:r w:rsidRPr="007929E5">
        <w:rPr>
          <w:rFonts w:ascii="Angsana New" w:hAnsi="Angsana New" w:hint="cs"/>
          <w:sz w:val="30"/>
          <w:szCs w:val="30"/>
          <w:cs/>
        </w:rPr>
        <w:t xml:space="preserve"> </w:t>
      </w:r>
      <w:r w:rsidRPr="007929E5">
        <w:rPr>
          <w:rFonts w:ascii="Angsana New" w:hAnsi="Angsana New"/>
          <w:sz w:val="30"/>
          <w:szCs w:val="30"/>
          <w:cs/>
        </w:rPr>
        <w:t>อย่างไรก็ตามเนื่องจากกลุ่มบริษัท</w:t>
      </w:r>
      <w:r w:rsidRPr="007929E5">
        <w:rPr>
          <w:rFonts w:ascii="Angsana New" w:hAnsi="Angsana New" w:hint="cs"/>
          <w:sz w:val="30"/>
          <w:szCs w:val="30"/>
          <w:cs/>
        </w:rPr>
        <w:t xml:space="preserve"> </w:t>
      </w:r>
      <w:r w:rsidRPr="007929E5">
        <w:rPr>
          <w:rFonts w:ascii="Angsana New" w:hAnsi="Angsana New"/>
          <w:sz w:val="30"/>
          <w:szCs w:val="30"/>
          <w:cs/>
        </w:rPr>
        <w:t>มี</w:t>
      </w:r>
      <w:r w:rsidRPr="007929E5">
        <w:rPr>
          <w:rFonts w:ascii="Angsana New" w:hAnsi="Angsana New" w:hint="cs"/>
          <w:sz w:val="30"/>
          <w:szCs w:val="30"/>
          <w:cs/>
        </w:rPr>
        <w:t>ฐาน</w:t>
      </w:r>
      <w:r w:rsidRPr="007929E5">
        <w:rPr>
          <w:rFonts w:ascii="Angsana New" w:hAnsi="Angsana New"/>
          <w:sz w:val="30"/>
          <w:szCs w:val="30"/>
          <w:cs/>
        </w:rPr>
        <w:t>ลูกค้าจำนวนมาก ฝ่ายบริหารไม่ได้คาดว่าจะเกิดผลเสียหายที่มีสาระสำคัญจากการเก็บหนี้ไม่ได้</w:t>
      </w:r>
    </w:p>
    <w:p w14:paraId="743CB2A2" w14:textId="01F0FEDA" w:rsidR="00EB4E24" w:rsidRDefault="00EB4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4C3A618C" w14:textId="13D4B797" w:rsidR="00C00ABA" w:rsidRPr="007929E5" w:rsidRDefault="00C00ABA" w:rsidP="00C00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929E5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ความเสี่ยงจากสภาพคล่อง</w:t>
      </w:r>
    </w:p>
    <w:p w14:paraId="76BD08DB" w14:textId="77777777" w:rsidR="00C00ABA" w:rsidRPr="007929E5" w:rsidRDefault="00C00ABA" w:rsidP="00C00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D09A0F6" w14:textId="5F586013" w:rsidR="00C00ABA" w:rsidRPr="007929E5" w:rsidRDefault="00C00ABA" w:rsidP="00C00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7929E5">
        <w:rPr>
          <w:rFonts w:ascii="Angsana New" w:hAnsi="Angsana New"/>
          <w:sz w:val="30"/>
          <w:szCs w:val="30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</w:t>
      </w:r>
      <w:r w:rsidR="007929E5">
        <w:rPr>
          <w:rFonts w:ascii="Angsana New" w:hAnsi="Angsana New"/>
          <w:sz w:val="30"/>
          <w:szCs w:val="30"/>
        </w:rPr>
        <w:br/>
      </w:r>
      <w:r w:rsidRPr="007929E5">
        <w:rPr>
          <w:rFonts w:ascii="Angsana New" w:hAnsi="Angsana New"/>
          <w:sz w:val="30"/>
          <w:szCs w:val="30"/>
          <w:cs/>
        </w:rPr>
        <w:t>เงินสดให้เพียงพอต่อการดำเนินงานของกลุ่มบริษัท</w:t>
      </w:r>
      <w:r w:rsidRPr="007929E5">
        <w:rPr>
          <w:rFonts w:ascii="Angsana New" w:hAnsi="Angsana New" w:hint="cs"/>
          <w:sz w:val="30"/>
          <w:szCs w:val="30"/>
          <w:cs/>
        </w:rPr>
        <w:t xml:space="preserve"> </w:t>
      </w:r>
      <w:r w:rsidRPr="007929E5">
        <w:rPr>
          <w:rFonts w:ascii="Angsana New" w:hAnsi="Angsana New"/>
          <w:sz w:val="30"/>
          <w:szCs w:val="30"/>
          <w:cs/>
        </w:rPr>
        <w:t>และเพื่อทำให้ผลกระทบจากความผันผวนของกระแสเงินสดลดลง</w:t>
      </w:r>
    </w:p>
    <w:p w14:paraId="0570CA53" w14:textId="77777777" w:rsidR="00C00ABA" w:rsidRPr="007929E5" w:rsidRDefault="00C00ABA" w:rsidP="00383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530E742B" w14:textId="77777777" w:rsidR="00C00ABA" w:rsidRPr="007929E5" w:rsidRDefault="00C00ABA" w:rsidP="00383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929E5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6C8B814A" w14:textId="00E5452E" w:rsidR="009776F4" w:rsidRDefault="009776F4" w:rsidP="009776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769BACEE" w14:textId="5611721A" w:rsidR="007929E5" w:rsidRDefault="007929E5" w:rsidP="009776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  <w:bookmarkStart w:id="13" w:name="_Hlk33231405"/>
      <w:r>
        <w:rPr>
          <w:rFonts w:ascii="Angsana New" w:hAnsi="Angsana New" w:hint="cs"/>
          <w:sz w:val="30"/>
          <w:szCs w:val="30"/>
          <w:cs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เนื่องจากเครื่องมือทางการเงินเหล่านี้จะครบกำหนดระยะเวลาอันสั้น</w:t>
      </w:r>
    </w:p>
    <w:bookmarkEnd w:id="13"/>
    <w:p w14:paraId="16858DA3" w14:textId="77777777" w:rsidR="007929E5" w:rsidRPr="007929E5" w:rsidRDefault="007929E5" w:rsidP="009776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3EEBF4C3" w14:textId="77777777" w:rsidR="005B251F" w:rsidRPr="007929E5" w:rsidRDefault="005B251F" w:rsidP="005B2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7"/>
        <w:jc w:val="thaiDistribute"/>
        <w:rPr>
          <w:rFonts w:ascii="Angsana New" w:eastAsia="Calibri" w:hAnsi="Angsana New"/>
          <w:spacing w:val="-4"/>
          <w:sz w:val="30"/>
          <w:szCs w:val="30"/>
          <w:lang w:eastAsia="x-none"/>
        </w:rPr>
      </w:pPr>
      <w:r w:rsidRPr="007929E5">
        <w:rPr>
          <w:rFonts w:ascii="Angsana New" w:eastAsia="Calibri" w:hAnsi="Angsana New"/>
          <w:sz w:val="30"/>
          <w:szCs w:val="30"/>
          <w:cs/>
          <w:lang w:eastAsia="x-none"/>
        </w:rPr>
        <w:t>มูลค่ายุติธรรมของเงินให้กู้ยืมระยะสั้นแก่กิจการที่เกี่ยวข้องกันและเงินกู้ยืมระยะสั้นจากบุคคลหรือกิจการ</w:t>
      </w:r>
      <w:r w:rsidRPr="007929E5">
        <w:rPr>
          <w:rFonts w:ascii="Angsana New" w:eastAsia="Calibri" w:hAnsi="Angsana New"/>
          <w:sz w:val="30"/>
          <w:szCs w:val="30"/>
          <w:cs/>
          <w:lang w:eastAsia="x-none"/>
        </w:rPr>
        <w:br/>
        <w:t>ที่เกี่ยวข้องกัน</w:t>
      </w:r>
      <w:r w:rsidRPr="007929E5">
        <w:rPr>
          <w:rFonts w:ascii="Angsana New" w:eastAsia="Calibri" w:hAnsi="Angsana New"/>
          <w:spacing w:val="-4"/>
          <w:sz w:val="30"/>
          <w:szCs w:val="30"/>
          <w:cs/>
          <w:lang w:eastAsia="x-none"/>
        </w:rPr>
        <w:t>เป็นมูลค่าที่ใกล้เคียงกับมูลค่าตามบัญชี เนื่องจากอัตราดอกเบี้ยตามสัญญาใกล้เคียงกับอัตราท้องตลาด และเครื่องมือทางการเงินเหล่านี้จะครบกำหนดในระยะเวลาอันสั้น</w:t>
      </w:r>
    </w:p>
    <w:p w14:paraId="7D19A07F" w14:textId="77777777" w:rsidR="005B251F" w:rsidRPr="007929E5" w:rsidRDefault="005B251F" w:rsidP="005B2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"/>
        <w:jc w:val="thaiDistribute"/>
        <w:rPr>
          <w:rFonts w:ascii="Angsana New" w:eastAsia="Calibri" w:hAnsi="Angsana New"/>
          <w:sz w:val="30"/>
          <w:szCs w:val="30"/>
          <w:lang w:eastAsia="x-none"/>
        </w:rPr>
      </w:pPr>
    </w:p>
    <w:p w14:paraId="5B2F2929" w14:textId="77777777" w:rsidR="005B251F" w:rsidRPr="007929E5" w:rsidRDefault="005B251F" w:rsidP="005B2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7"/>
        <w:jc w:val="thaiDistribute"/>
        <w:rPr>
          <w:rFonts w:ascii="Angsana New" w:eastAsia="Calibri" w:hAnsi="Angsana New"/>
          <w:sz w:val="30"/>
          <w:szCs w:val="30"/>
          <w:lang w:eastAsia="x-none"/>
        </w:rPr>
      </w:pPr>
      <w:r w:rsidRPr="007929E5">
        <w:rPr>
          <w:rFonts w:ascii="Angsana New" w:eastAsia="Calibri" w:hAnsi="Angsana New"/>
          <w:sz w:val="30"/>
          <w:szCs w:val="30"/>
          <w:cs/>
          <w:lang w:eastAsia="x-none"/>
        </w:rPr>
        <w:t>หนี้สินตามสัญญาเช่าทางการเงินเป็นมูลค่าที่ใกล้เคียงกับมูลค่าทางบัญชี เนื่องจากอัตราดอกเบี้ยตามสัญญาใกล้เคียงกับอัตราท้องตลาด</w:t>
      </w:r>
    </w:p>
    <w:p w14:paraId="3B4B0201" w14:textId="77777777" w:rsidR="005B251F" w:rsidRPr="007929E5" w:rsidRDefault="005B251F" w:rsidP="005B2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7"/>
        <w:jc w:val="thaiDistribute"/>
        <w:rPr>
          <w:rFonts w:ascii="Angsana New" w:eastAsia="Calibri" w:hAnsi="Angsana New"/>
          <w:sz w:val="30"/>
          <w:szCs w:val="30"/>
          <w:lang w:eastAsia="x-none"/>
        </w:rPr>
      </w:pPr>
    </w:p>
    <w:p w14:paraId="4798C0B9" w14:textId="77777777" w:rsidR="005B251F" w:rsidRPr="007929E5" w:rsidRDefault="005B251F" w:rsidP="005B2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7"/>
        <w:jc w:val="thaiDistribute"/>
        <w:rPr>
          <w:rFonts w:ascii="Angsana New" w:eastAsia="Calibri" w:hAnsi="Angsana New"/>
          <w:sz w:val="30"/>
          <w:szCs w:val="30"/>
          <w:lang w:eastAsia="x-none"/>
        </w:rPr>
      </w:pPr>
      <w:r w:rsidRPr="007929E5">
        <w:rPr>
          <w:rFonts w:ascii="Angsana New" w:eastAsia="Calibri" w:hAnsi="Angsana New"/>
          <w:sz w:val="30"/>
          <w:szCs w:val="30"/>
          <w:cs/>
          <w:lang w:eastAsia="x-none"/>
        </w:rPr>
        <w:t>มูลค่ายุติธรรมของเงินกู้ยืม</w:t>
      </w:r>
      <w:r w:rsidRPr="007929E5">
        <w:rPr>
          <w:rFonts w:ascii="Angsana New" w:eastAsia="Calibri" w:hAnsi="Angsana New" w:hint="cs"/>
          <w:sz w:val="30"/>
          <w:szCs w:val="30"/>
          <w:cs/>
          <w:lang w:eastAsia="x-none"/>
        </w:rPr>
        <w:t>ระยะสั้นและ เงินกู้ยืม</w:t>
      </w:r>
      <w:r w:rsidRPr="007929E5">
        <w:rPr>
          <w:rFonts w:ascii="Angsana New" w:eastAsia="Calibri" w:hAnsi="Angsana New"/>
          <w:sz w:val="30"/>
          <w:szCs w:val="30"/>
          <w:cs/>
          <w:lang w:eastAsia="x-none"/>
        </w:rPr>
        <w:t>ระยะยาวเป็นมูลค่าที่ใกล้เคียงกับมูลค่าตามบัญชี เนื่องจากอัตราดอกเบี้ยอ้างอิงจากอัตราดอกเบี้ยตามท้องตลาด</w:t>
      </w:r>
    </w:p>
    <w:p w14:paraId="156CC042" w14:textId="77777777" w:rsidR="00423EDA" w:rsidRPr="007929E5" w:rsidRDefault="00FB07B9" w:rsidP="00145EAF">
      <w:pPr>
        <w:pStyle w:val="index"/>
        <w:numPr>
          <w:ilvl w:val="0"/>
          <w:numId w:val="32"/>
        </w:numPr>
        <w:tabs>
          <w:tab w:val="clear" w:pos="772"/>
        </w:tabs>
        <w:spacing w:after="0" w:line="240" w:lineRule="atLeast"/>
        <w:ind w:left="540" w:hanging="540"/>
        <w:rPr>
          <w:rFonts w:ascii="Angsana New" w:hAnsi="Angsana New" w:cs="Angsana New"/>
          <w:b/>
          <w:bCs/>
          <w:sz w:val="30"/>
          <w:szCs w:val="30"/>
          <w:rtl/>
          <w:cs/>
        </w:rPr>
      </w:pPr>
      <w:r w:rsidRPr="007929E5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lastRenderedPageBreak/>
        <w:t>ภาระผูกพันกับ</w:t>
      </w:r>
      <w:r w:rsidR="00826CFE" w:rsidRPr="007929E5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บุคคลหรือ</w:t>
      </w:r>
      <w:r w:rsidRPr="007929E5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กิจการที่ไม่เกี่ยวข้องกัน</w:t>
      </w:r>
    </w:p>
    <w:p w14:paraId="08187042" w14:textId="77777777" w:rsidR="00297614" w:rsidRPr="007929E5" w:rsidRDefault="00297614" w:rsidP="00AF1E3D">
      <w:pPr>
        <w:pStyle w:val="a"/>
        <w:tabs>
          <w:tab w:val="clear" w:pos="1080"/>
          <w:tab w:val="left" w:pos="540"/>
        </w:tabs>
        <w:spacing w:line="240" w:lineRule="atLeast"/>
        <w:rPr>
          <w:rFonts w:asciiTheme="minorHAnsi" w:hAnsiTheme="minorHAnsi" w:cstheme="minorHAnsi"/>
          <w:lang w:val="en-US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6"/>
        <w:gridCol w:w="1073"/>
        <w:gridCol w:w="1078"/>
        <w:gridCol w:w="240"/>
        <w:gridCol w:w="1086"/>
        <w:gridCol w:w="243"/>
        <w:gridCol w:w="1101"/>
        <w:gridCol w:w="241"/>
        <w:gridCol w:w="1142"/>
      </w:tblGrid>
      <w:tr w:rsidR="00600B38" w:rsidRPr="007929E5" w14:paraId="3D2E9D6D" w14:textId="77777777" w:rsidTr="00A10D0D">
        <w:trPr>
          <w:tblHeader/>
        </w:trPr>
        <w:tc>
          <w:tcPr>
            <w:tcW w:w="2259" w:type="pct"/>
            <w:gridSpan w:val="2"/>
          </w:tcPr>
          <w:p w14:paraId="2C974402" w14:textId="77777777" w:rsidR="000D09EB" w:rsidRPr="007929E5" w:rsidRDefault="000D09EB" w:rsidP="003E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284" w:type="pct"/>
            <w:gridSpan w:val="3"/>
          </w:tcPr>
          <w:p w14:paraId="4218C4C3" w14:textId="77777777" w:rsidR="000D09EB" w:rsidRPr="007929E5" w:rsidRDefault="000D09EB" w:rsidP="003E7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4B4143FB" w14:textId="77777777" w:rsidR="000D09EB" w:rsidRPr="007929E5" w:rsidRDefault="000D09EB" w:rsidP="003E7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327" w:type="pct"/>
            <w:gridSpan w:val="3"/>
          </w:tcPr>
          <w:p w14:paraId="21D9D78A" w14:textId="77777777" w:rsidR="000D09EB" w:rsidRPr="007929E5" w:rsidRDefault="000D09EB" w:rsidP="003E7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0D0D" w:rsidRPr="007929E5" w14:paraId="0215D355" w14:textId="77777777" w:rsidTr="00A10D0D">
        <w:trPr>
          <w:trHeight w:val="344"/>
          <w:tblHeader/>
        </w:trPr>
        <w:tc>
          <w:tcPr>
            <w:tcW w:w="2259" w:type="pct"/>
            <w:gridSpan w:val="2"/>
          </w:tcPr>
          <w:p w14:paraId="405A45B3" w14:textId="77777777" w:rsidR="004811F5" w:rsidRPr="007929E5" w:rsidRDefault="004811F5" w:rsidP="00481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76" w:type="pct"/>
          </w:tcPr>
          <w:p w14:paraId="6230BB78" w14:textId="3CA25903" w:rsidR="004811F5" w:rsidRPr="007929E5" w:rsidRDefault="004811F5" w:rsidP="009F3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256</w:t>
            </w:r>
            <w:r w:rsidR="002D2046" w:rsidRPr="007929E5">
              <w:rPr>
                <w:rFonts w:asciiTheme="minorHAnsi" w:hAnsiTheme="minorHAnsi" w:cstheme="minorHAnsi"/>
                <w:sz w:val="30"/>
                <w:szCs w:val="30"/>
              </w:rPr>
              <w:t>2</w:t>
            </w:r>
          </w:p>
        </w:tc>
        <w:tc>
          <w:tcPr>
            <w:tcW w:w="128" w:type="pct"/>
          </w:tcPr>
          <w:p w14:paraId="0294C376" w14:textId="77777777" w:rsidR="004811F5" w:rsidRPr="007929E5" w:rsidRDefault="004811F5" w:rsidP="00481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0" w:type="pct"/>
          </w:tcPr>
          <w:p w14:paraId="201B49AE" w14:textId="45EA3F99" w:rsidR="004811F5" w:rsidRPr="007929E5" w:rsidRDefault="004811F5" w:rsidP="00481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256</w:t>
            </w:r>
            <w:r w:rsidR="002D2046" w:rsidRPr="007929E5">
              <w:rPr>
                <w:rFonts w:asciiTheme="minorHAnsi" w:hAnsiTheme="minorHAnsi" w:cstheme="minorHAnsi"/>
                <w:sz w:val="30"/>
                <w:szCs w:val="30"/>
              </w:rPr>
              <w:t>1</w:t>
            </w:r>
          </w:p>
        </w:tc>
        <w:tc>
          <w:tcPr>
            <w:tcW w:w="130" w:type="pct"/>
          </w:tcPr>
          <w:p w14:paraId="51E65A73" w14:textId="77777777" w:rsidR="004811F5" w:rsidRPr="007929E5" w:rsidRDefault="004811F5" w:rsidP="00481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D28CE23" w14:textId="1F25AB1D" w:rsidR="004811F5" w:rsidRPr="007929E5" w:rsidRDefault="004811F5" w:rsidP="00481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256</w:t>
            </w:r>
            <w:r w:rsidR="002D2046" w:rsidRPr="007929E5">
              <w:rPr>
                <w:rFonts w:asciiTheme="minorHAnsi" w:hAnsiTheme="minorHAnsi" w:cstheme="minorHAnsi"/>
                <w:sz w:val="30"/>
                <w:szCs w:val="30"/>
              </w:rPr>
              <w:t>2</w:t>
            </w:r>
          </w:p>
        </w:tc>
        <w:tc>
          <w:tcPr>
            <w:tcW w:w="129" w:type="pct"/>
          </w:tcPr>
          <w:p w14:paraId="7178DED1" w14:textId="77777777" w:rsidR="004811F5" w:rsidRPr="007929E5" w:rsidRDefault="004811F5" w:rsidP="00481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610" w:type="pct"/>
          </w:tcPr>
          <w:p w14:paraId="4508EA6B" w14:textId="52209505" w:rsidR="004811F5" w:rsidRPr="007929E5" w:rsidRDefault="004811F5" w:rsidP="00481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256</w:t>
            </w:r>
            <w:r w:rsidR="002D2046" w:rsidRPr="007929E5">
              <w:rPr>
                <w:rFonts w:asciiTheme="minorHAnsi" w:hAnsiTheme="minorHAnsi" w:cstheme="minorHAnsi"/>
                <w:sz w:val="30"/>
                <w:szCs w:val="30"/>
              </w:rPr>
              <w:t>1</w:t>
            </w:r>
          </w:p>
        </w:tc>
      </w:tr>
      <w:tr w:rsidR="004811F5" w:rsidRPr="007929E5" w14:paraId="26A88BFA" w14:textId="77777777" w:rsidTr="00A10D0D">
        <w:trPr>
          <w:tblHeader/>
        </w:trPr>
        <w:tc>
          <w:tcPr>
            <w:tcW w:w="1686" w:type="pct"/>
          </w:tcPr>
          <w:p w14:paraId="1A5909CC" w14:textId="77777777" w:rsidR="004811F5" w:rsidRPr="007929E5" w:rsidRDefault="004811F5" w:rsidP="00481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73" w:type="pct"/>
          </w:tcPr>
          <w:p w14:paraId="64D98724" w14:textId="77777777" w:rsidR="004811F5" w:rsidRPr="007929E5" w:rsidRDefault="004811F5" w:rsidP="00481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741" w:type="pct"/>
            <w:gridSpan w:val="7"/>
          </w:tcPr>
          <w:p w14:paraId="08224B1F" w14:textId="77777777" w:rsidR="004811F5" w:rsidRPr="007929E5" w:rsidRDefault="004811F5" w:rsidP="00481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95698" w:rsidRPr="007929E5" w14:paraId="166DE6D2" w14:textId="77777777" w:rsidTr="00A10D0D">
        <w:tc>
          <w:tcPr>
            <w:tcW w:w="2259" w:type="pct"/>
            <w:gridSpan w:val="2"/>
          </w:tcPr>
          <w:p w14:paraId="1D4EF05C" w14:textId="77777777" w:rsidR="00795698" w:rsidRPr="007929E5" w:rsidRDefault="00795698" w:rsidP="00795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14:paraId="7867BC7B" w14:textId="77777777" w:rsidR="00795698" w:rsidRPr="007929E5" w:rsidRDefault="00795698" w:rsidP="00795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  <w:tab/>
              <w:t>ภายใต้สัญญาเช่าดำเนินงานที่บอกเลิกไม่ได้</w:t>
            </w:r>
          </w:p>
        </w:tc>
        <w:tc>
          <w:tcPr>
            <w:tcW w:w="576" w:type="pct"/>
          </w:tcPr>
          <w:p w14:paraId="3EB6AA54" w14:textId="77777777" w:rsidR="00795698" w:rsidRPr="007929E5" w:rsidRDefault="00795698" w:rsidP="00795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8" w:type="pct"/>
          </w:tcPr>
          <w:p w14:paraId="00B124DF" w14:textId="77777777" w:rsidR="00795698" w:rsidRPr="007929E5" w:rsidRDefault="00795698" w:rsidP="00795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0" w:type="pct"/>
          </w:tcPr>
          <w:p w14:paraId="26E03603" w14:textId="77777777" w:rsidR="00795698" w:rsidRPr="007929E5" w:rsidRDefault="00795698" w:rsidP="00795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30" w:type="pct"/>
          </w:tcPr>
          <w:p w14:paraId="0284D102" w14:textId="77777777" w:rsidR="00795698" w:rsidRPr="007929E5" w:rsidRDefault="00795698" w:rsidP="00795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C52F662" w14:textId="77777777" w:rsidR="00795698" w:rsidRPr="007929E5" w:rsidRDefault="00795698" w:rsidP="00795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9" w:type="pct"/>
          </w:tcPr>
          <w:p w14:paraId="55C2D5B9" w14:textId="77777777" w:rsidR="00795698" w:rsidRPr="007929E5" w:rsidRDefault="00795698" w:rsidP="00795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610" w:type="pct"/>
          </w:tcPr>
          <w:p w14:paraId="2E8DF146" w14:textId="77777777" w:rsidR="00795698" w:rsidRPr="007929E5" w:rsidRDefault="00795698" w:rsidP="00795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</w:tr>
      <w:tr w:rsidR="00795698" w:rsidRPr="007929E5" w14:paraId="38937F41" w14:textId="77777777" w:rsidTr="00A10D0D">
        <w:tc>
          <w:tcPr>
            <w:tcW w:w="1686" w:type="pct"/>
          </w:tcPr>
          <w:p w14:paraId="113CB858" w14:textId="316278E9" w:rsidR="00795698" w:rsidRPr="007929E5" w:rsidRDefault="00795698" w:rsidP="00795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ภายใน</w:t>
            </w:r>
            <w:r w:rsidR="00D274A8" w:rsidRPr="007929E5">
              <w:rPr>
                <w:rFonts w:asciiTheme="minorHAnsi" w:hAnsiTheme="minorHAnsi" w:cstheme="minorHAnsi" w:hint="cs"/>
                <w:sz w:val="30"/>
                <w:szCs w:val="30"/>
                <w:cs/>
              </w:rPr>
              <w:t xml:space="preserve"> </w:t>
            </w:r>
            <w:r w:rsidR="00D274A8" w:rsidRPr="007929E5">
              <w:rPr>
                <w:rFonts w:asciiTheme="minorHAnsi" w:hAnsiTheme="minorHAnsi" w:cstheme="minorHAnsi"/>
                <w:sz w:val="30"/>
                <w:szCs w:val="30"/>
              </w:rPr>
              <w:t xml:space="preserve">1 </w:t>
            </w: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ปี</w:t>
            </w:r>
          </w:p>
        </w:tc>
        <w:tc>
          <w:tcPr>
            <w:tcW w:w="573" w:type="pct"/>
          </w:tcPr>
          <w:p w14:paraId="6178C855" w14:textId="77777777" w:rsidR="00795698" w:rsidRPr="007929E5" w:rsidRDefault="00795698" w:rsidP="00795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</w:pPr>
          </w:p>
        </w:tc>
        <w:tc>
          <w:tcPr>
            <w:tcW w:w="576" w:type="pct"/>
          </w:tcPr>
          <w:p w14:paraId="71AA3FD7" w14:textId="24A0DD1F" w:rsidR="00795698" w:rsidRPr="007929E5" w:rsidRDefault="005A0791" w:rsidP="00795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45,542</w:t>
            </w:r>
          </w:p>
        </w:tc>
        <w:tc>
          <w:tcPr>
            <w:tcW w:w="128" w:type="pct"/>
          </w:tcPr>
          <w:p w14:paraId="2B600894" w14:textId="77777777" w:rsidR="00795698" w:rsidRPr="007929E5" w:rsidRDefault="00795698" w:rsidP="00795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0" w:type="pct"/>
          </w:tcPr>
          <w:p w14:paraId="1E35D7C8" w14:textId="4E8D5D24" w:rsidR="00795698" w:rsidRPr="007929E5" w:rsidRDefault="00795698" w:rsidP="00795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08" w:right="-135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21,304</w:t>
            </w:r>
          </w:p>
        </w:tc>
        <w:tc>
          <w:tcPr>
            <w:tcW w:w="130" w:type="pct"/>
          </w:tcPr>
          <w:p w14:paraId="12A3C81C" w14:textId="77777777" w:rsidR="00795698" w:rsidRPr="007929E5" w:rsidRDefault="00795698" w:rsidP="00795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0409358" w14:textId="373F2E7C" w:rsidR="00795698" w:rsidRPr="007929E5" w:rsidRDefault="009C7147" w:rsidP="00795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54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9,407</w:t>
            </w:r>
          </w:p>
        </w:tc>
        <w:tc>
          <w:tcPr>
            <w:tcW w:w="129" w:type="pct"/>
          </w:tcPr>
          <w:p w14:paraId="38616126" w14:textId="77777777" w:rsidR="00795698" w:rsidRPr="007929E5" w:rsidRDefault="00795698" w:rsidP="00795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610" w:type="pct"/>
          </w:tcPr>
          <w:p w14:paraId="0AD8C1E7" w14:textId="4C84861D" w:rsidR="00795698" w:rsidRPr="007929E5" w:rsidRDefault="00795698" w:rsidP="00795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08" w:right="-104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7,732</w:t>
            </w:r>
          </w:p>
        </w:tc>
      </w:tr>
      <w:tr w:rsidR="00795698" w:rsidRPr="007929E5" w14:paraId="663EFAE7" w14:textId="77777777" w:rsidTr="00A10D0D">
        <w:tc>
          <w:tcPr>
            <w:tcW w:w="2259" w:type="pct"/>
            <w:gridSpan w:val="2"/>
          </w:tcPr>
          <w:p w14:paraId="0D85AD45" w14:textId="6E4D17FF" w:rsidR="00795698" w:rsidRPr="007929E5" w:rsidRDefault="00D274A8" w:rsidP="00795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1 – 5</w:t>
            </w:r>
            <w:r w:rsidRPr="007929E5">
              <w:rPr>
                <w:rFonts w:asciiTheme="minorHAnsi" w:hAnsiTheme="minorHAnsi" w:cstheme="minorHAnsi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576" w:type="pct"/>
          </w:tcPr>
          <w:p w14:paraId="5C54DC93" w14:textId="64C30F71" w:rsidR="00795698" w:rsidRPr="007929E5" w:rsidRDefault="005A0791" w:rsidP="00795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43,217</w:t>
            </w:r>
          </w:p>
        </w:tc>
        <w:tc>
          <w:tcPr>
            <w:tcW w:w="128" w:type="pct"/>
          </w:tcPr>
          <w:p w14:paraId="3E9EC932" w14:textId="77777777" w:rsidR="00795698" w:rsidRPr="007929E5" w:rsidRDefault="00795698" w:rsidP="00795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0" w:type="pct"/>
          </w:tcPr>
          <w:p w14:paraId="6C995C2D" w14:textId="1828EF75" w:rsidR="00795698" w:rsidRPr="007929E5" w:rsidRDefault="00795698" w:rsidP="00795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08" w:right="-135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10,548</w:t>
            </w:r>
          </w:p>
        </w:tc>
        <w:tc>
          <w:tcPr>
            <w:tcW w:w="130" w:type="pct"/>
          </w:tcPr>
          <w:p w14:paraId="52722275" w14:textId="77777777" w:rsidR="00795698" w:rsidRPr="007929E5" w:rsidRDefault="00795698" w:rsidP="00795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FA0C2EF" w14:textId="6B5A10FB" w:rsidR="00795698" w:rsidRPr="007929E5" w:rsidRDefault="009C7147" w:rsidP="00795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54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5,810</w:t>
            </w:r>
          </w:p>
        </w:tc>
        <w:tc>
          <w:tcPr>
            <w:tcW w:w="129" w:type="pct"/>
          </w:tcPr>
          <w:p w14:paraId="55634242" w14:textId="77777777" w:rsidR="00795698" w:rsidRPr="007929E5" w:rsidRDefault="00795698" w:rsidP="00795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73"/>
              </w:tabs>
              <w:spacing w:after="0"/>
              <w:ind w:right="-54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610" w:type="pct"/>
          </w:tcPr>
          <w:p w14:paraId="5BF1CC7F" w14:textId="2DA160C7" w:rsidR="00795698" w:rsidRPr="007929E5" w:rsidRDefault="00795698" w:rsidP="00795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08" w:right="-54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7,167</w:t>
            </w:r>
          </w:p>
        </w:tc>
      </w:tr>
      <w:tr w:rsidR="00795698" w:rsidRPr="007929E5" w14:paraId="52B70841" w14:textId="77777777" w:rsidTr="00A10D0D">
        <w:tc>
          <w:tcPr>
            <w:tcW w:w="2259" w:type="pct"/>
            <w:gridSpan w:val="2"/>
          </w:tcPr>
          <w:p w14:paraId="192C56CC" w14:textId="77777777" w:rsidR="00795698" w:rsidRPr="007929E5" w:rsidRDefault="00795698" w:rsidP="00795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550A92A5" w14:textId="11DC3CDF" w:rsidR="00795698" w:rsidRPr="007929E5" w:rsidRDefault="005A0791" w:rsidP="00795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88,759</w:t>
            </w:r>
          </w:p>
        </w:tc>
        <w:tc>
          <w:tcPr>
            <w:tcW w:w="128" w:type="pct"/>
          </w:tcPr>
          <w:p w14:paraId="11A8A92C" w14:textId="77777777" w:rsidR="00795698" w:rsidRPr="007929E5" w:rsidRDefault="00795698" w:rsidP="00795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0E6EBFAD" w14:textId="77C7F3D6" w:rsidR="00795698" w:rsidRPr="007929E5" w:rsidRDefault="00795698" w:rsidP="00795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08" w:right="-135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31,852</w:t>
            </w:r>
          </w:p>
        </w:tc>
        <w:tc>
          <w:tcPr>
            <w:tcW w:w="130" w:type="pct"/>
          </w:tcPr>
          <w:p w14:paraId="49BBF649" w14:textId="77777777" w:rsidR="00795698" w:rsidRPr="007929E5" w:rsidRDefault="00795698" w:rsidP="00795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24"/>
              <w:jc w:val="both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4AE42F54" w14:textId="1BEDA80D" w:rsidR="00795698" w:rsidRPr="007929E5" w:rsidRDefault="009C7147" w:rsidP="00795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54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15,217</w:t>
            </w:r>
          </w:p>
        </w:tc>
        <w:tc>
          <w:tcPr>
            <w:tcW w:w="129" w:type="pct"/>
          </w:tcPr>
          <w:p w14:paraId="2EF87711" w14:textId="77777777" w:rsidR="00795698" w:rsidRPr="007929E5" w:rsidRDefault="00795698" w:rsidP="00795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73"/>
              </w:tabs>
              <w:spacing w:after="0"/>
              <w:ind w:right="-54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0CFCA0F1" w14:textId="637B8AE1" w:rsidR="00795698" w:rsidRPr="007929E5" w:rsidRDefault="00795698" w:rsidP="00795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08" w:right="-54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14,899</w:t>
            </w:r>
          </w:p>
        </w:tc>
      </w:tr>
      <w:tr w:rsidR="00795698" w:rsidRPr="007929E5" w14:paraId="4541464C" w14:textId="77777777" w:rsidTr="00A10D0D">
        <w:tc>
          <w:tcPr>
            <w:tcW w:w="2259" w:type="pct"/>
            <w:gridSpan w:val="2"/>
          </w:tcPr>
          <w:p w14:paraId="05CB939E" w14:textId="6E255DBA" w:rsidR="00795698" w:rsidRPr="007929E5" w:rsidRDefault="00795698" w:rsidP="00795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76" w:type="pct"/>
          </w:tcPr>
          <w:p w14:paraId="6DEAB6B7" w14:textId="77777777" w:rsidR="00795698" w:rsidRPr="007929E5" w:rsidRDefault="00795698" w:rsidP="00795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8" w:type="pct"/>
          </w:tcPr>
          <w:p w14:paraId="60706BA9" w14:textId="77777777" w:rsidR="00795698" w:rsidRPr="007929E5" w:rsidRDefault="00795698" w:rsidP="00795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0" w:type="pct"/>
          </w:tcPr>
          <w:p w14:paraId="53DF22DC" w14:textId="77777777" w:rsidR="00795698" w:rsidRPr="007929E5" w:rsidRDefault="00795698" w:rsidP="00795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08" w:right="-13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30" w:type="pct"/>
          </w:tcPr>
          <w:p w14:paraId="3249446A" w14:textId="77777777" w:rsidR="00795698" w:rsidRPr="007929E5" w:rsidRDefault="00795698" w:rsidP="00795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FD25EF7" w14:textId="77777777" w:rsidR="00795698" w:rsidRPr="007929E5" w:rsidRDefault="00795698" w:rsidP="00795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54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9" w:type="pct"/>
          </w:tcPr>
          <w:p w14:paraId="0491F603" w14:textId="77777777" w:rsidR="00795698" w:rsidRPr="007929E5" w:rsidRDefault="00795698" w:rsidP="00795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54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610" w:type="pct"/>
          </w:tcPr>
          <w:p w14:paraId="6E97811E" w14:textId="77777777" w:rsidR="00795698" w:rsidRPr="007929E5" w:rsidRDefault="00795698" w:rsidP="00795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08" w:right="-54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</w:tr>
      <w:tr w:rsidR="000867D9" w:rsidRPr="007929E5" w14:paraId="516E8DDF" w14:textId="77777777" w:rsidTr="00A10D0D">
        <w:tc>
          <w:tcPr>
            <w:tcW w:w="2259" w:type="pct"/>
            <w:gridSpan w:val="2"/>
          </w:tcPr>
          <w:p w14:paraId="0D5D681C" w14:textId="341983C9" w:rsidR="000867D9" w:rsidRPr="007929E5" w:rsidRDefault="000867D9" w:rsidP="00086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7929E5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929E5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576" w:type="pct"/>
            <w:shd w:val="clear" w:color="auto" w:fill="auto"/>
          </w:tcPr>
          <w:p w14:paraId="536FBE95" w14:textId="77777777" w:rsidR="000867D9" w:rsidRPr="007929E5" w:rsidRDefault="000867D9" w:rsidP="00086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08" w:right="-13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00EF2DC1" w14:textId="77777777" w:rsidR="000867D9" w:rsidRPr="007929E5" w:rsidRDefault="000867D9" w:rsidP="00086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72BAED7F" w14:textId="77777777" w:rsidR="000867D9" w:rsidRPr="007929E5" w:rsidRDefault="000867D9" w:rsidP="00086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08" w:right="-13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08361DAC" w14:textId="77777777" w:rsidR="000867D9" w:rsidRPr="007929E5" w:rsidRDefault="000867D9" w:rsidP="00086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1F1D0A28" w14:textId="77777777" w:rsidR="000867D9" w:rsidRPr="007929E5" w:rsidRDefault="000867D9" w:rsidP="00086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54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381B5CA0" w14:textId="77777777" w:rsidR="000867D9" w:rsidRPr="007929E5" w:rsidRDefault="000867D9" w:rsidP="00086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73"/>
              </w:tabs>
              <w:spacing w:after="0"/>
              <w:ind w:right="-54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0CBD3388" w14:textId="77777777" w:rsidR="000867D9" w:rsidRPr="007929E5" w:rsidRDefault="000867D9" w:rsidP="00086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08" w:right="-54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</w:tr>
      <w:tr w:rsidR="000867D9" w:rsidRPr="007929E5" w14:paraId="56F21F8A" w14:textId="77777777" w:rsidTr="00A10D0D">
        <w:tc>
          <w:tcPr>
            <w:tcW w:w="2259" w:type="pct"/>
            <w:gridSpan w:val="2"/>
          </w:tcPr>
          <w:p w14:paraId="7432A8C0" w14:textId="77777777" w:rsidR="000867D9" w:rsidRPr="007929E5" w:rsidRDefault="000867D9" w:rsidP="00086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576" w:type="pct"/>
            <w:shd w:val="clear" w:color="auto" w:fill="auto"/>
          </w:tcPr>
          <w:p w14:paraId="5680B11B" w14:textId="77F8A32E" w:rsidR="000867D9" w:rsidRPr="007929E5" w:rsidRDefault="000867D9" w:rsidP="00086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08" w:right="-135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392,860</w:t>
            </w:r>
          </w:p>
        </w:tc>
        <w:tc>
          <w:tcPr>
            <w:tcW w:w="128" w:type="pct"/>
            <w:shd w:val="clear" w:color="auto" w:fill="auto"/>
          </w:tcPr>
          <w:p w14:paraId="22172D41" w14:textId="77777777" w:rsidR="000867D9" w:rsidRPr="007929E5" w:rsidRDefault="000867D9" w:rsidP="00086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6E2FE549" w14:textId="24133B4C" w:rsidR="000867D9" w:rsidRPr="007929E5" w:rsidRDefault="000867D9" w:rsidP="00086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08" w:right="-135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17,234</w:t>
            </w:r>
          </w:p>
        </w:tc>
        <w:tc>
          <w:tcPr>
            <w:tcW w:w="130" w:type="pct"/>
            <w:shd w:val="clear" w:color="auto" w:fill="auto"/>
          </w:tcPr>
          <w:p w14:paraId="3E7C1715" w14:textId="77777777" w:rsidR="000867D9" w:rsidRPr="007929E5" w:rsidRDefault="000867D9" w:rsidP="00086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398E5A52" w14:textId="6F8C5C67" w:rsidR="000867D9" w:rsidRPr="007929E5" w:rsidRDefault="000867D9" w:rsidP="00086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54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26,159</w:t>
            </w:r>
          </w:p>
        </w:tc>
        <w:tc>
          <w:tcPr>
            <w:tcW w:w="129" w:type="pct"/>
            <w:shd w:val="clear" w:color="auto" w:fill="auto"/>
          </w:tcPr>
          <w:p w14:paraId="252BBF87" w14:textId="77777777" w:rsidR="000867D9" w:rsidRPr="007929E5" w:rsidRDefault="000867D9" w:rsidP="00086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73"/>
              </w:tabs>
              <w:spacing w:after="0"/>
              <w:ind w:right="-54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1A5F5950" w14:textId="2EED3E7A" w:rsidR="000867D9" w:rsidRPr="007929E5" w:rsidRDefault="000867D9" w:rsidP="00086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08" w:right="-54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17,090</w:t>
            </w:r>
          </w:p>
        </w:tc>
      </w:tr>
      <w:tr w:rsidR="000867D9" w:rsidRPr="007929E5" w14:paraId="0EF401E6" w14:textId="77777777" w:rsidTr="00A10D0D">
        <w:tc>
          <w:tcPr>
            <w:tcW w:w="2259" w:type="pct"/>
            <w:gridSpan w:val="2"/>
          </w:tcPr>
          <w:p w14:paraId="21B0C3EE" w14:textId="77777777" w:rsidR="000867D9" w:rsidRPr="007929E5" w:rsidRDefault="000867D9" w:rsidP="00086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576" w:type="pct"/>
          </w:tcPr>
          <w:p w14:paraId="1559504A" w14:textId="189923B5" w:rsidR="000867D9" w:rsidRPr="007929E5" w:rsidRDefault="000867D9" w:rsidP="00086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08" w:right="-135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23,000</w:t>
            </w:r>
          </w:p>
        </w:tc>
        <w:tc>
          <w:tcPr>
            <w:tcW w:w="128" w:type="pct"/>
          </w:tcPr>
          <w:p w14:paraId="1E69DDA8" w14:textId="77777777" w:rsidR="000867D9" w:rsidRPr="007929E5" w:rsidRDefault="000867D9" w:rsidP="00086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0" w:type="pct"/>
          </w:tcPr>
          <w:p w14:paraId="5E694767" w14:textId="1626EF03" w:rsidR="000867D9" w:rsidRPr="007929E5" w:rsidRDefault="000867D9" w:rsidP="00086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08" w:right="-135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21,000</w:t>
            </w:r>
          </w:p>
        </w:tc>
        <w:tc>
          <w:tcPr>
            <w:tcW w:w="130" w:type="pct"/>
          </w:tcPr>
          <w:p w14:paraId="07E51E4D" w14:textId="77777777" w:rsidR="000867D9" w:rsidRPr="007929E5" w:rsidRDefault="000867D9" w:rsidP="00086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BC82851" w14:textId="6728AD32" w:rsidR="000867D9" w:rsidRPr="007929E5" w:rsidRDefault="000867D9" w:rsidP="00086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54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23,000</w:t>
            </w:r>
          </w:p>
        </w:tc>
        <w:tc>
          <w:tcPr>
            <w:tcW w:w="129" w:type="pct"/>
          </w:tcPr>
          <w:p w14:paraId="48BF9C0B" w14:textId="77777777" w:rsidR="000867D9" w:rsidRPr="007929E5" w:rsidRDefault="000867D9" w:rsidP="00086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73"/>
              </w:tabs>
              <w:spacing w:after="0"/>
              <w:ind w:right="-54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610" w:type="pct"/>
          </w:tcPr>
          <w:p w14:paraId="79D22C22" w14:textId="544C2C25" w:rsidR="000867D9" w:rsidRPr="007929E5" w:rsidRDefault="000867D9" w:rsidP="00086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08" w:right="-54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21,000</w:t>
            </w:r>
          </w:p>
        </w:tc>
      </w:tr>
      <w:tr w:rsidR="000867D9" w:rsidRPr="007929E5" w14:paraId="220A973B" w14:textId="77777777" w:rsidTr="00A10D0D">
        <w:tc>
          <w:tcPr>
            <w:tcW w:w="2259" w:type="pct"/>
            <w:gridSpan w:val="2"/>
          </w:tcPr>
          <w:p w14:paraId="41F99D9C" w14:textId="77777777" w:rsidR="000867D9" w:rsidRPr="007929E5" w:rsidRDefault="000867D9" w:rsidP="00086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สัญญาว่าจ้าง</w:t>
            </w:r>
          </w:p>
        </w:tc>
        <w:tc>
          <w:tcPr>
            <w:tcW w:w="576" w:type="pct"/>
          </w:tcPr>
          <w:p w14:paraId="20204756" w14:textId="45FBA44E" w:rsidR="000867D9" w:rsidRPr="007929E5" w:rsidRDefault="000867D9" w:rsidP="00086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08" w:right="-135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1,000</w:t>
            </w:r>
          </w:p>
        </w:tc>
        <w:tc>
          <w:tcPr>
            <w:tcW w:w="128" w:type="pct"/>
          </w:tcPr>
          <w:p w14:paraId="115D63AB" w14:textId="77777777" w:rsidR="000867D9" w:rsidRPr="007929E5" w:rsidRDefault="000867D9" w:rsidP="00086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0" w:type="pct"/>
          </w:tcPr>
          <w:p w14:paraId="46C55E27" w14:textId="5A0FF920" w:rsidR="000867D9" w:rsidRPr="007929E5" w:rsidRDefault="000867D9" w:rsidP="00086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1" w:right="-135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1,320</w:t>
            </w:r>
          </w:p>
        </w:tc>
        <w:tc>
          <w:tcPr>
            <w:tcW w:w="130" w:type="pct"/>
          </w:tcPr>
          <w:p w14:paraId="1CB9DF81" w14:textId="77777777" w:rsidR="000867D9" w:rsidRPr="007929E5" w:rsidRDefault="000867D9" w:rsidP="00086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8" w:type="pct"/>
          </w:tcPr>
          <w:p w14:paraId="21C00978" w14:textId="1931B3C7" w:rsidR="000867D9" w:rsidRPr="007929E5" w:rsidRDefault="000867D9" w:rsidP="00086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54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1,000</w:t>
            </w:r>
          </w:p>
        </w:tc>
        <w:tc>
          <w:tcPr>
            <w:tcW w:w="129" w:type="pct"/>
          </w:tcPr>
          <w:p w14:paraId="5F37FD82" w14:textId="77777777" w:rsidR="000867D9" w:rsidRPr="007929E5" w:rsidRDefault="000867D9" w:rsidP="00086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73"/>
              </w:tabs>
              <w:spacing w:after="0"/>
              <w:ind w:right="-54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610" w:type="pct"/>
          </w:tcPr>
          <w:p w14:paraId="020557EC" w14:textId="6D98A71C" w:rsidR="000867D9" w:rsidRPr="007929E5" w:rsidRDefault="000867D9" w:rsidP="00086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11" w:right="-54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1,320</w:t>
            </w:r>
          </w:p>
        </w:tc>
      </w:tr>
      <w:tr w:rsidR="000867D9" w:rsidRPr="007929E5" w14:paraId="03CE1532" w14:textId="77777777" w:rsidTr="00A10D0D">
        <w:tc>
          <w:tcPr>
            <w:tcW w:w="2259" w:type="pct"/>
            <w:gridSpan w:val="2"/>
          </w:tcPr>
          <w:p w14:paraId="0B588982" w14:textId="77777777" w:rsidR="000867D9" w:rsidRPr="007929E5" w:rsidRDefault="000867D9" w:rsidP="00086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5E9FE6E3" w14:textId="61DB1E19" w:rsidR="000867D9" w:rsidRPr="007929E5" w:rsidRDefault="000867D9" w:rsidP="00086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08" w:right="-135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416,860</w:t>
            </w:r>
          </w:p>
        </w:tc>
        <w:tc>
          <w:tcPr>
            <w:tcW w:w="128" w:type="pct"/>
          </w:tcPr>
          <w:p w14:paraId="3769882E" w14:textId="77777777" w:rsidR="000867D9" w:rsidRPr="007929E5" w:rsidRDefault="000867D9" w:rsidP="00086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669A0DE6" w14:textId="5ABDB25D" w:rsidR="000867D9" w:rsidRPr="007929E5" w:rsidRDefault="000867D9" w:rsidP="00086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08" w:right="-135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39,554</w:t>
            </w:r>
          </w:p>
        </w:tc>
        <w:tc>
          <w:tcPr>
            <w:tcW w:w="130" w:type="pct"/>
          </w:tcPr>
          <w:p w14:paraId="3F140B71" w14:textId="77777777" w:rsidR="000867D9" w:rsidRPr="007929E5" w:rsidRDefault="000867D9" w:rsidP="00086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24"/>
              <w:jc w:val="both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7F07D48D" w14:textId="50F6A17D" w:rsidR="000867D9" w:rsidRPr="007929E5" w:rsidRDefault="000867D9" w:rsidP="00086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54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50,159</w:t>
            </w:r>
          </w:p>
        </w:tc>
        <w:tc>
          <w:tcPr>
            <w:tcW w:w="129" w:type="pct"/>
          </w:tcPr>
          <w:p w14:paraId="6A7211A4" w14:textId="77777777" w:rsidR="000867D9" w:rsidRPr="007929E5" w:rsidRDefault="000867D9" w:rsidP="00086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73"/>
              </w:tabs>
              <w:spacing w:after="0"/>
              <w:ind w:right="-54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351BBA7D" w14:textId="52BC4DEF" w:rsidR="000867D9" w:rsidRPr="007929E5" w:rsidRDefault="000867D9" w:rsidP="00086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08" w:right="-54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39,410</w:t>
            </w:r>
          </w:p>
        </w:tc>
      </w:tr>
    </w:tbl>
    <w:p w14:paraId="140FD318" w14:textId="072D3BBF" w:rsidR="00826CFE" w:rsidRPr="00371809" w:rsidRDefault="00826CFE" w:rsidP="003432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inorHAnsi" w:hAnsiTheme="minorHAnsi" w:cstheme="minorHAnsi"/>
          <w:sz w:val="28"/>
          <w:szCs w:val="28"/>
        </w:rPr>
      </w:pPr>
    </w:p>
    <w:p w14:paraId="6D59BCD7" w14:textId="17E98B4B" w:rsidR="00FB4032" w:rsidRPr="00203050" w:rsidRDefault="00FB4032" w:rsidP="00FB40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 w:firstLine="540"/>
        <w:jc w:val="thaiDistribute"/>
        <w:rPr>
          <w:rFonts w:asciiTheme="minorHAnsi" w:hAnsiTheme="minorHAnsi" w:cstheme="minorHAnsi"/>
          <w:b/>
          <w:bCs/>
          <w:i/>
          <w:iCs/>
          <w:sz w:val="30"/>
          <w:szCs w:val="30"/>
        </w:rPr>
      </w:pPr>
      <w:r w:rsidRPr="00203050">
        <w:rPr>
          <w:rFonts w:asciiTheme="minorHAnsi" w:hAnsiTheme="minorHAnsi" w:cstheme="minorHAnsi" w:hint="cs"/>
          <w:b/>
          <w:bCs/>
          <w:i/>
          <w:iCs/>
          <w:sz w:val="30"/>
          <w:szCs w:val="30"/>
          <w:cs/>
        </w:rPr>
        <w:t>สัญญาที่สำคัญ</w:t>
      </w:r>
    </w:p>
    <w:p w14:paraId="0DE335CC" w14:textId="77777777" w:rsidR="00FB4032" w:rsidRPr="00371809" w:rsidRDefault="00FB4032" w:rsidP="003432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inorHAnsi" w:hAnsiTheme="minorHAnsi" w:cstheme="minorHAnsi"/>
          <w:sz w:val="28"/>
          <w:szCs w:val="28"/>
          <w:cs/>
        </w:rPr>
      </w:pPr>
    </w:p>
    <w:p w14:paraId="3E21EE79" w14:textId="03E30582" w:rsidR="001C5E12" w:rsidRPr="007929E5" w:rsidRDefault="00CE4892" w:rsidP="00CB0364">
      <w:pPr>
        <w:tabs>
          <w:tab w:val="clear" w:pos="454"/>
          <w:tab w:val="left" w:pos="630"/>
        </w:tabs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  <w:r w:rsidRPr="007929E5">
        <w:rPr>
          <w:rFonts w:asciiTheme="minorHAnsi" w:hAnsiTheme="minorHAnsi" w:cstheme="minorHAnsi"/>
          <w:sz w:val="30"/>
          <w:szCs w:val="30"/>
          <w:cs/>
        </w:rPr>
        <w:t>กลุ่ม</w:t>
      </w:r>
      <w:r w:rsidR="003E3E15" w:rsidRPr="007929E5">
        <w:rPr>
          <w:rFonts w:asciiTheme="minorHAnsi" w:hAnsiTheme="minorHAnsi" w:cstheme="minorHAnsi"/>
          <w:sz w:val="30"/>
          <w:szCs w:val="30"/>
          <w:cs/>
        </w:rPr>
        <w:t>บริษัทได้ทำสัญญาเช่าสำนักงาน</w:t>
      </w:r>
      <w:r w:rsidR="00702BFA" w:rsidRPr="007929E5">
        <w:rPr>
          <w:rFonts w:asciiTheme="minorHAnsi" w:hAnsiTheme="minorHAnsi" w:cstheme="minorHAnsi"/>
          <w:sz w:val="30"/>
          <w:szCs w:val="30"/>
          <w:cs/>
        </w:rPr>
        <w:t>และเครื่องใช้สำนักงานกั</w:t>
      </w:r>
      <w:r w:rsidR="001C5E12" w:rsidRPr="007929E5">
        <w:rPr>
          <w:rFonts w:asciiTheme="minorHAnsi" w:hAnsiTheme="minorHAnsi" w:cstheme="minorHAnsi"/>
          <w:sz w:val="30"/>
          <w:szCs w:val="30"/>
          <w:cs/>
        </w:rPr>
        <w:t>บ</w:t>
      </w:r>
      <w:r w:rsidR="00511D7E" w:rsidRPr="007929E5">
        <w:rPr>
          <w:rFonts w:asciiTheme="minorHAnsi" w:hAnsiTheme="minorHAnsi" w:cstheme="minorHAnsi"/>
          <w:sz w:val="30"/>
          <w:szCs w:val="30"/>
          <w:cs/>
        </w:rPr>
        <w:t>บุคคลและ</w:t>
      </w:r>
      <w:r w:rsidR="001C5E12" w:rsidRPr="007929E5">
        <w:rPr>
          <w:rFonts w:asciiTheme="minorHAnsi" w:hAnsiTheme="minorHAnsi" w:cstheme="minorHAnsi"/>
          <w:sz w:val="30"/>
          <w:szCs w:val="30"/>
          <w:cs/>
        </w:rPr>
        <w:t xml:space="preserve">บริษัทในประเทศหลายแห่ง โดยมีระยะเวลา </w:t>
      </w:r>
      <w:r w:rsidR="00F821FA" w:rsidRPr="007929E5">
        <w:rPr>
          <w:rFonts w:asciiTheme="minorHAnsi" w:hAnsiTheme="minorHAnsi" w:cstheme="minorHAnsi"/>
          <w:sz w:val="30"/>
          <w:szCs w:val="30"/>
        </w:rPr>
        <w:t>1</w:t>
      </w:r>
      <w:r w:rsidR="001F4BBE" w:rsidRPr="007929E5">
        <w:rPr>
          <w:rFonts w:asciiTheme="minorHAnsi" w:hAnsiTheme="minorHAnsi" w:cstheme="minorHAnsi"/>
          <w:sz w:val="30"/>
          <w:szCs w:val="30"/>
        </w:rPr>
        <w:t xml:space="preserve"> </w:t>
      </w:r>
      <w:r w:rsidR="00B864D0" w:rsidRPr="007929E5">
        <w:rPr>
          <w:rFonts w:asciiTheme="minorHAnsi" w:hAnsiTheme="minorHAnsi" w:cstheme="minorHAnsi"/>
          <w:sz w:val="30"/>
          <w:szCs w:val="30"/>
          <w:cs/>
        </w:rPr>
        <w:t>ปี ถึง</w:t>
      </w:r>
      <w:r w:rsidR="00B864D0" w:rsidRPr="007929E5">
        <w:rPr>
          <w:rFonts w:asciiTheme="minorHAnsi" w:hAnsiTheme="minorHAnsi" w:cstheme="minorHAnsi"/>
          <w:sz w:val="30"/>
          <w:szCs w:val="30"/>
        </w:rPr>
        <w:t xml:space="preserve"> </w:t>
      </w:r>
      <w:r w:rsidR="005027B6" w:rsidRPr="007929E5">
        <w:rPr>
          <w:rFonts w:asciiTheme="minorHAnsi" w:hAnsiTheme="minorHAnsi" w:cstheme="minorHAnsi"/>
          <w:sz w:val="30"/>
          <w:szCs w:val="30"/>
        </w:rPr>
        <w:t>5</w:t>
      </w:r>
      <w:r w:rsidR="001C5E12" w:rsidRPr="007929E5">
        <w:rPr>
          <w:rFonts w:asciiTheme="minorHAnsi" w:hAnsiTheme="minorHAnsi" w:cstheme="minorHAnsi"/>
          <w:sz w:val="30"/>
          <w:szCs w:val="30"/>
          <w:cs/>
        </w:rPr>
        <w:t xml:space="preserve"> ปี ซึ่งจะสิ้นส</w:t>
      </w:r>
      <w:r w:rsidR="00771BC5" w:rsidRPr="007929E5">
        <w:rPr>
          <w:rFonts w:asciiTheme="minorHAnsi" w:hAnsiTheme="minorHAnsi" w:cstheme="minorHAnsi"/>
          <w:sz w:val="30"/>
          <w:szCs w:val="30"/>
          <w:cs/>
        </w:rPr>
        <w:t>ุดสัญญาในระยะเวลาที่แตกต่างกันจน</w:t>
      </w:r>
      <w:r w:rsidR="001C5E12" w:rsidRPr="007929E5">
        <w:rPr>
          <w:rFonts w:asciiTheme="minorHAnsi" w:hAnsiTheme="minorHAnsi" w:cstheme="minorHAnsi"/>
          <w:sz w:val="30"/>
          <w:szCs w:val="30"/>
          <w:cs/>
        </w:rPr>
        <w:t xml:space="preserve">ถึงปี </w:t>
      </w:r>
      <w:r w:rsidR="009F3ACF" w:rsidRPr="007929E5">
        <w:rPr>
          <w:rFonts w:asciiTheme="minorHAnsi" w:hAnsiTheme="minorHAnsi" w:cstheme="minorHAnsi"/>
          <w:sz w:val="30"/>
          <w:szCs w:val="30"/>
        </w:rPr>
        <w:t>256</w:t>
      </w:r>
      <w:r w:rsidR="00FE59A9" w:rsidRPr="007929E5">
        <w:rPr>
          <w:rFonts w:asciiTheme="minorHAnsi" w:hAnsiTheme="minorHAnsi" w:cstheme="minorHAnsi"/>
          <w:sz w:val="30"/>
          <w:szCs w:val="30"/>
        </w:rPr>
        <w:t>7</w:t>
      </w:r>
    </w:p>
    <w:p w14:paraId="36C67EFC" w14:textId="77777777" w:rsidR="003E3E15" w:rsidRPr="00375EA9" w:rsidRDefault="003E3E15" w:rsidP="008345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inorHAnsi" w:hAnsiTheme="minorHAnsi" w:cstheme="minorHAnsi"/>
          <w:spacing w:val="2"/>
          <w:sz w:val="28"/>
          <w:szCs w:val="28"/>
        </w:rPr>
      </w:pPr>
    </w:p>
    <w:p w14:paraId="78025A04" w14:textId="3E83683B" w:rsidR="00826CFE" w:rsidRPr="00371809" w:rsidRDefault="00826CFE" w:rsidP="00FE59A9">
      <w:pPr>
        <w:tabs>
          <w:tab w:val="clear" w:pos="454"/>
          <w:tab w:val="left" w:pos="630"/>
        </w:tabs>
        <w:ind w:left="540"/>
        <w:jc w:val="thaiDistribute"/>
        <w:rPr>
          <w:rFonts w:asciiTheme="minorHAnsi" w:hAnsiTheme="minorHAnsi" w:cstheme="minorHAnsi"/>
          <w:i/>
          <w:iCs/>
          <w:sz w:val="30"/>
          <w:szCs w:val="30"/>
          <w:cs/>
        </w:rPr>
      </w:pPr>
      <w:r w:rsidRPr="007929E5">
        <w:rPr>
          <w:rFonts w:asciiTheme="minorHAnsi" w:hAnsiTheme="minorHAnsi" w:cstheme="minorHAnsi"/>
          <w:sz w:val="30"/>
          <w:szCs w:val="30"/>
          <w:cs/>
        </w:rPr>
        <w:t xml:space="preserve">ณ วันที่ </w:t>
      </w:r>
      <w:r w:rsidR="00A10D0D" w:rsidRPr="007929E5">
        <w:rPr>
          <w:rFonts w:asciiTheme="minorHAnsi" w:hAnsiTheme="minorHAnsi" w:cstheme="minorHAnsi"/>
          <w:sz w:val="30"/>
          <w:szCs w:val="30"/>
        </w:rPr>
        <w:t xml:space="preserve">31 </w:t>
      </w:r>
      <w:r w:rsidR="00A10D0D" w:rsidRPr="007929E5">
        <w:rPr>
          <w:rFonts w:asciiTheme="minorHAnsi" w:hAnsiTheme="minorHAnsi" w:cstheme="minorHAnsi"/>
          <w:sz w:val="30"/>
          <w:szCs w:val="30"/>
          <w:cs/>
        </w:rPr>
        <w:t xml:space="preserve">ธันวาคม </w:t>
      </w:r>
      <w:r w:rsidRPr="007929E5">
        <w:rPr>
          <w:rFonts w:asciiTheme="minorHAnsi" w:hAnsiTheme="minorHAnsi" w:cstheme="minorHAnsi"/>
          <w:sz w:val="30"/>
          <w:szCs w:val="30"/>
        </w:rPr>
        <w:t>256</w:t>
      </w:r>
      <w:r w:rsidR="00C12FCD" w:rsidRPr="007929E5">
        <w:rPr>
          <w:rFonts w:asciiTheme="minorHAnsi" w:hAnsiTheme="minorHAnsi" w:cstheme="minorHAnsi"/>
          <w:sz w:val="30"/>
          <w:szCs w:val="30"/>
        </w:rPr>
        <w:t>2</w:t>
      </w:r>
      <w:r w:rsidRPr="007929E5">
        <w:rPr>
          <w:rFonts w:asciiTheme="minorHAnsi" w:hAnsiTheme="minorHAnsi" w:cstheme="minorHAnsi"/>
          <w:sz w:val="30"/>
          <w:szCs w:val="30"/>
          <w:cs/>
        </w:rPr>
        <w:t xml:space="preserve"> </w:t>
      </w:r>
      <w:r w:rsidR="00CE4892" w:rsidRPr="007929E5">
        <w:rPr>
          <w:rFonts w:asciiTheme="minorHAnsi" w:hAnsiTheme="minorHAnsi" w:cstheme="minorHAnsi"/>
          <w:sz w:val="30"/>
          <w:szCs w:val="30"/>
          <w:cs/>
        </w:rPr>
        <w:t>กลุ่ม</w:t>
      </w:r>
      <w:r w:rsidRPr="007929E5">
        <w:rPr>
          <w:rFonts w:asciiTheme="minorHAnsi" w:hAnsiTheme="minorHAnsi" w:cstheme="minorHAnsi"/>
          <w:sz w:val="30"/>
          <w:szCs w:val="30"/>
          <w:cs/>
        </w:rPr>
        <w:t>บริษัทมีภาระผูกพันจากหนังสือค้ำประกันที่ออกโดยธนาคาร เพื่อค้ำประกันการ</w:t>
      </w:r>
      <w:r w:rsidR="00CE4892" w:rsidRPr="007929E5">
        <w:rPr>
          <w:rFonts w:asciiTheme="minorHAnsi" w:hAnsiTheme="minorHAnsi" w:cstheme="minorHAnsi"/>
          <w:sz w:val="30"/>
          <w:szCs w:val="30"/>
          <w:cs/>
        </w:rPr>
        <w:br/>
      </w:r>
      <w:r w:rsidRPr="007929E5">
        <w:rPr>
          <w:rFonts w:asciiTheme="minorHAnsi" w:hAnsiTheme="minorHAnsi" w:cstheme="minorHAnsi"/>
          <w:sz w:val="30"/>
          <w:szCs w:val="30"/>
          <w:cs/>
        </w:rPr>
        <w:t>รับชำระค่าสาธ</w:t>
      </w:r>
      <w:r w:rsidR="009128B5" w:rsidRPr="007929E5">
        <w:rPr>
          <w:rFonts w:asciiTheme="minorHAnsi" w:hAnsiTheme="minorHAnsi" w:cstheme="minorHAnsi"/>
          <w:sz w:val="30"/>
          <w:szCs w:val="30"/>
          <w:cs/>
        </w:rPr>
        <w:t>ารณูปโภค ผ่านระบบอิเล็กทรอนิกส์</w:t>
      </w:r>
      <w:r w:rsidR="00135A10" w:rsidRPr="007929E5">
        <w:rPr>
          <w:rFonts w:asciiTheme="minorHAnsi" w:hAnsiTheme="minorHAnsi" w:cstheme="minorHAnsi"/>
          <w:sz w:val="30"/>
          <w:szCs w:val="30"/>
          <w:cs/>
        </w:rPr>
        <w:t>จำนวน</w:t>
      </w:r>
      <w:r w:rsidR="00FE59A9" w:rsidRPr="007929E5">
        <w:rPr>
          <w:rFonts w:asciiTheme="minorHAnsi" w:hAnsiTheme="minorHAnsi" w:cstheme="minorHAnsi"/>
          <w:sz w:val="30"/>
          <w:szCs w:val="30"/>
        </w:rPr>
        <w:t xml:space="preserve"> 15 </w:t>
      </w:r>
      <w:r w:rsidRPr="007929E5">
        <w:rPr>
          <w:rFonts w:asciiTheme="minorHAnsi" w:hAnsiTheme="minorHAnsi" w:cstheme="minorHAnsi"/>
          <w:sz w:val="30"/>
          <w:szCs w:val="30"/>
          <w:cs/>
        </w:rPr>
        <w:t xml:space="preserve">ล้านบาท </w:t>
      </w:r>
      <w:r w:rsidRPr="007929E5">
        <w:rPr>
          <w:rFonts w:asciiTheme="minorHAnsi" w:hAnsiTheme="minorHAnsi" w:cstheme="minorHAnsi"/>
          <w:i/>
          <w:iCs/>
          <w:sz w:val="30"/>
          <w:szCs w:val="30"/>
          <w:cs/>
        </w:rPr>
        <w:t>(</w:t>
      </w:r>
      <w:r w:rsidRPr="007929E5">
        <w:rPr>
          <w:rFonts w:asciiTheme="minorHAnsi" w:hAnsiTheme="minorHAnsi" w:cstheme="minorHAnsi"/>
          <w:i/>
          <w:iCs/>
          <w:sz w:val="30"/>
          <w:szCs w:val="30"/>
        </w:rPr>
        <w:t>25</w:t>
      </w:r>
      <w:r w:rsidRPr="007929E5">
        <w:rPr>
          <w:rFonts w:asciiTheme="minorHAnsi" w:hAnsiTheme="minorHAnsi" w:cstheme="minorHAnsi"/>
          <w:i/>
          <w:iCs/>
          <w:sz w:val="30"/>
          <w:szCs w:val="30"/>
          <w:cs/>
        </w:rPr>
        <w:t>6</w:t>
      </w:r>
      <w:r w:rsidR="00C12FCD" w:rsidRPr="007929E5">
        <w:rPr>
          <w:rFonts w:asciiTheme="minorHAnsi" w:hAnsiTheme="minorHAnsi" w:cstheme="minorHAnsi"/>
          <w:i/>
          <w:iCs/>
          <w:sz w:val="30"/>
          <w:szCs w:val="30"/>
        </w:rPr>
        <w:t>1</w:t>
      </w:r>
      <w:r w:rsidRPr="007929E5">
        <w:rPr>
          <w:rFonts w:asciiTheme="minorHAnsi" w:hAnsiTheme="minorHAnsi" w:cstheme="minorHAnsi"/>
          <w:i/>
          <w:iCs/>
          <w:sz w:val="30"/>
          <w:szCs w:val="30"/>
        </w:rPr>
        <w:t xml:space="preserve">: </w:t>
      </w:r>
      <w:r w:rsidR="00C12FCD" w:rsidRPr="007929E5">
        <w:rPr>
          <w:rFonts w:asciiTheme="minorHAnsi" w:hAnsiTheme="minorHAnsi" w:cstheme="minorHAnsi"/>
          <w:i/>
          <w:iCs/>
          <w:sz w:val="30"/>
          <w:szCs w:val="30"/>
        </w:rPr>
        <w:t>13</w:t>
      </w:r>
      <w:r w:rsidRPr="007929E5">
        <w:rPr>
          <w:rFonts w:asciiTheme="minorHAnsi" w:hAnsiTheme="minorHAnsi" w:cstheme="minorHAnsi"/>
          <w:i/>
          <w:iCs/>
          <w:sz w:val="30"/>
          <w:szCs w:val="30"/>
        </w:rPr>
        <w:t xml:space="preserve"> </w:t>
      </w:r>
      <w:r w:rsidRPr="007929E5">
        <w:rPr>
          <w:rFonts w:asciiTheme="minorHAnsi" w:hAnsiTheme="minorHAnsi" w:cstheme="minorHAnsi"/>
          <w:i/>
          <w:iCs/>
          <w:sz w:val="30"/>
          <w:szCs w:val="30"/>
          <w:cs/>
        </w:rPr>
        <w:t>ล้านบาท)</w:t>
      </w:r>
      <w:r w:rsidRPr="007929E5">
        <w:rPr>
          <w:rFonts w:asciiTheme="minorHAnsi" w:hAnsiTheme="minorHAnsi" w:cstheme="minorHAnsi"/>
          <w:sz w:val="30"/>
          <w:szCs w:val="30"/>
          <w:cs/>
        </w:rPr>
        <w:t xml:space="preserve"> และเพื่อ</w:t>
      </w:r>
      <w:r w:rsidR="00CE4892" w:rsidRPr="007929E5">
        <w:rPr>
          <w:rFonts w:asciiTheme="minorHAnsi" w:hAnsiTheme="minorHAnsi" w:cstheme="minorHAnsi"/>
          <w:sz w:val="30"/>
          <w:szCs w:val="30"/>
          <w:cs/>
        </w:rPr>
        <w:br/>
      </w:r>
      <w:r w:rsidRPr="007929E5">
        <w:rPr>
          <w:rFonts w:asciiTheme="minorHAnsi" w:hAnsiTheme="minorHAnsi" w:cstheme="minorHAnsi"/>
          <w:sz w:val="30"/>
          <w:szCs w:val="30"/>
          <w:cs/>
        </w:rPr>
        <w:t>ค้ำประกันเป็นผู้ให้บริการรับชำระเงินภายใต้บันทึกข้อตกลงการให้บริการรับชำระเงินจำนวน</w:t>
      </w:r>
      <w:r w:rsidR="00FE59A9" w:rsidRPr="007929E5">
        <w:rPr>
          <w:rFonts w:asciiTheme="minorHAnsi" w:hAnsiTheme="minorHAnsi" w:cstheme="minorHAnsi"/>
          <w:sz w:val="30"/>
          <w:szCs w:val="30"/>
        </w:rPr>
        <w:t xml:space="preserve"> 8 </w:t>
      </w:r>
      <w:r w:rsidRPr="007929E5">
        <w:rPr>
          <w:rFonts w:asciiTheme="minorHAnsi" w:hAnsiTheme="minorHAnsi" w:cstheme="minorHAnsi"/>
          <w:sz w:val="30"/>
          <w:szCs w:val="30"/>
          <w:cs/>
        </w:rPr>
        <w:t>ล้านบาท</w:t>
      </w:r>
      <w:r w:rsidR="00CE4892" w:rsidRPr="007929E5">
        <w:rPr>
          <w:rFonts w:asciiTheme="minorHAnsi" w:hAnsiTheme="minorHAnsi" w:cstheme="minorHAnsi"/>
          <w:sz w:val="30"/>
          <w:szCs w:val="30"/>
          <w:cs/>
        </w:rPr>
        <w:br/>
      </w:r>
      <w:r w:rsidRPr="007929E5">
        <w:rPr>
          <w:rFonts w:asciiTheme="minorHAnsi" w:hAnsiTheme="minorHAnsi" w:cstheme="minorHAnsi"/>
          <w:i/>
          <w:iCs/>
          <w:sz w:val="30"/>
          <w:szCs w:val="30"/>
          <w:cs/>
        </w:rPr>
        <w:t>(</w:t>
      </w:r>
      <w:r w:rsidR="00135A10" w:rsidRPr="007929E5">
        <w:rPr>
          <w:rFonts w:asciiTheme="minorHAnsi" w:hAnsiTheme="minorHAnsi" w:cstheme="minorHAnsi"/>
          <w:i/>
          <w:iCs/>
          <w:sz w:val="30"/>
          <w:szCs w:val="30"/>
        </w:rPr>
        <w:t>256</w:t>
      </w:r>
      <w:r w:rsidR="00C12FCD" w:rsidRPr="007929E5">
        <w:rPr>
          <w:rFonts w:asciiTheme="minorHAnsi" w:hAnsiTheme="minorHAnsi" w:cstheme="minorHAnsi"/>
          <w:i/>
          <w:iCs/>
          <w:sz w:val="30"/>
          <w:szCs w:val="30"/>
        </w:rPr>
        <w:t>1</w:t>
      </w:r>
      <w:r w:rsidRPr="007929E5">
        <w:rPr>
          <w:rFonts w:asciiTheme="minorHAnsi" w:hAnsiTheme="minorHAnsi" w:cstheme="minorHAnsi"/>
          <w:i/>
          <w:iCs/>
          <w:sz w:val="30"/>
          <w:szCs w:val="30"/>
        </w:rPr>
        <w:t xml:space="preserve">: </w:t>
      </w:r>
      <w:r w:rsidR="00C12FCD" w:rsidRPr="007929E5">
        <w:rPr>
          <w:rFonts w:asciiTheme="minorHAnsi" w:hAnsiTheme="minorHAnsi" w:cstheme="minorHAnsi"/>
          <w:i/>
          <w:iCs/>
          <w:sz w:val="30"/>
          <w:szCs w:val="30"/>
        </w:rPr>
        <w:t>8</w:t>
      </w:r>
      <w:r w:rsidRPr="007929E5">
        <w:rPr>
          <w:rFonts w:asciiTheme="minorHAnsi" w:hAnsiTheme="minorHAnsi" w:cstheme="minorHAnsi"/>
          <w:i/>
          <w:iCs/>
          <w:sz w:val="30"/>
          <w:szCs w:val="30"/>
        </w:rPr>
        <w:t xml:space="preserve"> </w:t>
      </w:r>
      <w:r w:rsidRPr="007929E5">
        <w:rPr>
          <w:rFonts w:asciiTheme="minorHAnsi" w:hAnsiTheme="minorHAnsi" w:cstheme="minorHAnsi"/>
          <w:i/>
          <w:iCs/>
          <w:sz w:val="30"/>
          <w:szCs w:val="30"/>
          <w:cs/>
        </w:rPr>
        <w:t>ล้านบาท)</w:t>
      </w:r>
      <w:r w:rsidR="00371809">
        <w:rPr>
          <w:rFonts w:asciiTheme="minorHAnsi" w:hAnsiTheme="minorHAnsi" w:cstheme="minorHAnsi" w:hint="cs"/>
          <w:i/>
          <w:iCs/>
          <w:sz w:val="30"/>
          <w:szCs w:val="30"/>
          <w:cs/>
        </w:rPr>
        <w:t xml:space="preserve"> </w:t>
      </w:r>
      <w:r w:rsidR="00371809">
        <w:rPr>
          <w:rFonts w:asciiTheme="minorHAnsi" w:hAnsiTheme="minorHAnsi" w:cstheme="minorHAnsi" w:hint="cs"/>
          <w:sz w:val="30"/>
          <w:szCs w:val="30"/>
          <w:cs/>
        </w:rPr>
        <w:t xml:space="preserve">ในการนี้ บริษัทได้นำเงินฝากสถาบันการเงินเป็นหลักทรัพย์ค้ำประกันจำนวน </w:t>
      </w:r>
      <w:r w:rsidR="00371809">
        <w:rPr>
          <w:rFonts w:asciiTheme="minorHAnsi" w:hAnsiTheme="minorHAnsi" w:cstheme="minorHAnsi"/>
          <w:sz w:val="30"/>
          <w:szCs w:val="30"/>
        </w:rPr>
        <w:t xml:space="preserve">2 </w:t>
      </w:r>
      <w:r w:rsidR="00371809">
        <w:rPr>
          <w:rFonts w:asciiTheme="minorHAnsi" w:hAnsiTheme="minorHAnsi" w:cstheme="minorHAnsi" w:hint="cs"/>
          <w:sz w:val="30"/>
          <w:szCs w:val="30"/>
          <w:cs/>
        </w:rPr>
        <w:t xml:space="preserve">ล้านบาท </w:t>
      </w:r>
      <w:r w:rsidR="00371809" w:rsidRPr="00371809">
        <w:rPr>
          <w:rFonts w:asciiTheme="minorHAnsi" w:hAnsiTheme="minorHAnsi" w:cstheme="minorHAnsi" w:hint="cs"/>
          <w:i/>
          <w:iCs/>
          <w:sz w:val="30"/>
          <w:szCs w:val="30"/>
          <w:cs/>
        </w:rPr>
        <w:t>(</w:t>
      </w:r>
      <w:r w:rsidR="00371809" w:rsidRPr="00371809">
        <w:rPr>
          <w:rFonts w:asciiTheme="minorHAnsi" w:hAnsiTheme="minorHAnsi" w:cstheme="minorHAnsi"/>
          <w:i/>
          <w:iCs/>
          <w:sz w:val="30"/>
          <w:szCs w:val="30"/>
        </w:rPr>
        <w:t xml:space="preserve">2561: 2 </w:t>
      </w:r>
      <w:r w:rsidR="00371809" w:rsidRPr="00371809">
        <w:rPr>
          <w:rFonts w:asciiTheme="minorHAnsi" w:hAnsiTheme="minorHAnsi" w:cstheme="minorHAnsi" w:hint="cs"/>
          <w:i/>
          <w:iCs/>
          <w:sz w:val="30"/>
          <w:szCs w:val="30"/>
          <w:cs/>
        </w:rPr>
        <w:t>ล้านบาท)</w:t>
      </w:r>
    </w:p>
    <w:p w14:paraId="0D444ECE" w14:textId="77777777" w:rsidR="001A4512" w:rsidRPr="00375EA9" w:rsidRDefault="001A4512" w:rsidP="001A4512">
      <w:pPr>
        <w:ind w:left="540"/>
        <w:jc w:val="thaiDistribute"/>
        <w:rPr>
          <w:rFonts w:asciiTheme="minorHAnsi" w:hAnsiTheme="minorHAnsi" w:cstheme="minorHAnsi"/>
          <w:sz w:val="28"/>
          <w:szCs w:val="28"/>
        </w:rPr>
      </w:pPr>
    </w:p>
    <w:p w14:paraId="108FF859" w14:textId="77777777" w:rsidR="009A16F8" w:rsidRPr="007929E5" w:rsidRDefault="001A4512" w:rsidP="00547356">
      <w:pPr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  <w:r w:rsidRPr="007929E5">
        <w:rPr>
          <w:rFonts w:asciiTheme="minorHAnsi" w:hAnsiTheme="minorHAnsi" w:cstheme="minorHAnsi"/>
          <w:sz w:val="30"/>
          <w:szCs w:val="30"/>
          <w:cs/>
        </w:rPr>
        <w:t>บริษัทได้ทำสัญญา</w:t>
      </w:r>
      <w:r w:rsidR="00F72AD9" w:rsidRPr="007929E5">
        <w:rPr>
          <w:rFonts w:asciiTheme="minorHAnsi" w:hAnsiTheme="minorHAnsi" w:cstheme="minorHAnsi"/>
          <w:sz w:val="30"/>
          <w:szCs w:val="30"/>
          <w:cs/>
        </w:rPr>
        <w:t>ว่าจ้างกับบุคคล</w:t>
      </w:r>
      <w:r w:rsidRPr="007929E5">
        <w:rPr>
          <w:rFonts w:asciiTheme="minorHAnsi" w:hAnsiTheme="minorHAnsi" w:cstheme="minorHAnsi"/>
          <w:sz w:val="30"/>
          <w:szCs w:val="30"/>
          <w:cs/>
        </w:rPr>
        <w:t xml:space="preserve">และบริษัทในประเทศแห่งหนึ่งเพื่อรับบริการตามที่ตกลงในสัญญา โดยมีระยะเวลา </w:t>
      </w:r>
      <w:r w:rsidR="009B4975" w:rsidRPr="007929E5">
        <w:rPr>
          <w:rFonts w:asciiTheme="minorHAnsi" w:hAnsiTheme="minorHAnsi" w:cstheme="minorHAnsi"/>
          <w:sz w:val="30"/>
          <w:szCs w:val="30"/>
        </w:rPr>
        <w:t>3</w:t>
      </w:r>
      <w:r w:rsidRPr="007929E5">
        <w:rPr>
          <w:rFonts w:asciiTheme="minorHAnsi" w:hAnsiTheme="minorHAnsi" w:cstheme="minorHAnsi"/>
          <w:sz w:val="30"/>
          <w:szCs w:val="30"/>
        </w:rPr>
        <w:t xml:space="preserve"> </w:t>
      </w:r>
      <w:r w:rsidRPr="007929E5">
        <w:rPr>
          <w:rFonts w:asciiTheme="minorHAnsi" w:hAnsiTheme="minorHAnsi" w:cstheme="minorHAnsi"/>
          <w:sz w:val="30"/>
          <w:szCs w:val="30"/>
          <w:cs/>
        </w:rPr>
        <w:t xml:space="preserve">ปี </w:t>
      </w:r>
      <w:r w:rsidR="009B4975" w:rsidRPr="007929E5">
        <w:rPr>
          <w:rFonts w:asciiTheme="minorHAnsi" w:hAnsiTheme="minorHAnsi" w:cstheme="minorHAnsi"/>
          <w:sz w:val="30"/>
          <w:szCs w:val="30"/>
          <w:cs/>
        </w:rPr>
        <w:t>และ</w:t>
      </w:r>
      <w:r w:rsidRPr="007929E5">
        <w:rPr>
          <w:rFonts w:asciiTheme="minorHAnsi" w:hAnsiTheme="minorHAnsi" w:cstheme="minorHAnsi"/>
          <w:sz w:val="30"/>
          <w:szCs w:val="30"/>
        </w:rPr>
        <w:t xml:space="preserve"> 1</w:t>
      </w:r>
      <w:r w:rsidRPr="007929E5">
        <w:rPr>
          <w:rFonts w:asciiTheme="minorHAnsi" w:hAnsiTheme="minorHAnsi" w:cstheme="minorHAnsi"/>
          <w:sz w:val="30"/>
          <w:szCs w:val="30"/>
          <w:cs/>
        </w:rPr>
        <w:t xml:space="preserve"> ปี ซึ่งจะสิ้นสุดสัญญา</w:t>
      </w:r>
      <w:r w:rsidR="009B4975" w:rsidRPr="007929E5">
        <w:rPr>
          <w:rFonts w:asciiTheme="minorHAnsi" w:hAnsiTheme="minorHAnsi" w:cstheme="minorHAnsi"/>
          <w:sz w:val="30"/>
          <w:szCs w:val="30"/>
          <w:cs/>
        </w:rPr>
        <w:t>ใน</w:t>
      </w:r>
      <w:r w:rsidR="00090850" w:rsidRPr="007929E5">
        <w:rPr>
          <w:rFonts w:asciiTheme="minorHAnsi" w:hAnsiTheme="minorHAnsi" w:cstheme="minorHAnsi"/>
          <w:sz w:val="30"/>
          <w:szCs w:val="30"/>
          <w:cs/>
        </w:rPr>
        <w:t xml:space="preserve">ปี </w:t>
      </w:r>
      <w:r w:rsidR="009B4975" w:rsidRPr="007929E5">
        <w:rPr>
          <w:rFonts w:asciiTheme="minorHAnsi" w:hAnsiTheme="minorHAnsi" w:cstheme="minorHAnsi"/>
          <w:sz w:val="30"/>
          <w:szCs w:val="30"/>
        </w:rPr>
        <w:t xml:space="preserve">2562 </w:t>
      </w:r>
      <w:r w:rsidR="009B4975" w:rsidRPr="007929E5">
        <w:rPr>
          <w:rFonts w:asciiTheme="minorHAnsi" w:hAnsiTheme="minorHAnsi" w:cstheme="minorHAnsi"/>
          <w:sz w:val="30"/>
          <w:szCs w:val="30"/>
          <w:cs/>
        </w:rPr>
        <w:t xml:space="preserve">และ ปี </w:t>
      </w:r>
      <w:r w:rsidR="009B4975" w:rsidRPr="007929E5">
        <w:rPr>
          <w:rFonts w:asciiTheme="minorHAnsi" w:hAnsiTheme="minorHAnsi" w:cstheme="minorHAnsi"/>
          <w:sz w:val="30"/>
          <w:szCs w:val="30"/>
        </w:rPr>
        <w:t>2564</w:t>
      </w:r>
    </w:p>
    <w:p w14:paraId="7C55417C" w14:textId="3B858CE7" w:rsidR="0036059D" w:rsidRPr="00375EA9" w:rsidRDefault="00360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 w:cstheme="minorHAnsi"/>
          <w:sz w:val="28"/>
          <w:szCs w:val="28"/>
          <w:cs/>
        </w:rPr>
      </w:pPr>
    </w:p>
    <w:p w14:paraId="27E1884A" w14:textId="07051EA7" w:rsidR="009A16F8" w:rsidRPr="007929E5" w:rsidRDefault="009A16F8" w:rsidP="00547356">
      <w:pPr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  <w:r w:rsidRPr="007929E5">
        <w:rPr>
          <w:rFonts w:asciiTheme="minorHAnsi" w:hAnsiTheme="minorHAnsi" w:cstheme="minorHAnsi" w:hint="cs"/>
          <w:sz w:val="30"/>
          <w:szCs w:val="30"/>
          <w:cs/>
        </w:rPr>
        <w:lastRenderedPageBreak/>
        <w:t xml:space="preserve">กลุ่มบริษัทได้ทำสัญญาเช่าโกดังและศูนย์บริการหลายแห่ง สัญญาเช่าดังกล่าวมีระยะเวลาเช่าตั้งแต่ </w:t>
      </w:r>
      <w:r w:rsidRPr="007929E5">
        <w:rPr>
          <w:rFonts w:asciiTheme="minorHAnsi" w:hAnsiTheme="minorHAnsi" w:cstheme="minorHAnsi"/>
          <w:sz w:val="30"/>
          <w:szCs w:val="30"/>
        </w:rPr>
        <w:t>3</w:t>
      </w:r>
      <w:r w:rsidRPr="007929E5">
        <w:rPr>
          <w:rFonts w:asciiTheme="minorHAnsi" w:hAnsiTheme="minorHAnsi" w:cstheme="minorHAnsi" w:hint="cs"/>
          <w:sz w:val="30"/>
          <w:szCs w:val="30"/>
          <w:cs/>
        </w:rPr>
        <w:t xml:space="preserve"> เดือน ถึง </w:t>
      </w:r>
      <w:r w:rsidRPr="007929E5">
        <w:rPr>
          <w:rFonts w:asciiTheme="minorHAnsi" w:hAnsiTheme="minorHAnsi" w:cstheme="minorHAnsi"/>
          <w:sz w:val="30"/>
          <w:szCs w:val="30"/>
        </w:rPr>
        <w:t>3</w:t>
      </w:r>
      <w:r w:rsidRPr="007929E5">
        <w:rPr>
          <w:rFonts w:asciiTheme="minorHAnsi" w:hAnsiTheme="minorHAnsi" w:cstheme="minorHAnsi" w:hint="cs"/>
          <w:sz w:val="30"/>
          <w:szCs w:val="30"/>
          <w:cs/>
        </w:rPr>
        <w:t xml:space="preserve"> ปี โดยสัญญาดังกล่าวเป็นการเช่าที่ดินและอาคารซึ่งถูกจัดประเภทเป็นสัญญาเช่าดำเนินงาน เนื่องจากค่าเช่าที่จะจ่ายให้ผู้ให้เช่าจะปรับปรุงตามอัตราค่าเช่าตลาดอย่างสม่ำเสมอและกลุ่มบริษัทไม่ได้รับประโยชน์จากมูลค่าคงเหลือของที่ดินและอาคารจึงสรุปได้ว่าความเสี่ยงและผลตอบแทนทั้งหมดหรือเกือบทั้งหมดของที่ดินและอาคารยังคงเป็นของผู้ให้เช่า</w:t>
      </w:r>
    </w:p>
    <w:p w14:paraId="15830C41" w14:textId="156DA92B" w:rsidR="00203050" w:rsidRDefault="002030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 w:cstheme="minorHAnsi"/>
          <w:sz w:val="20"/>
          <w:szCs w:val="20"/>
          <w:cs/>
        </w:rPr>
      </w:pPr>
    </w:p>
    <w:p w14:paraId="48C010D9" w14:textId="36446FC5" w:rsidR="00572392" w:rsidRPr="007929E5" w:rsidRDefault="00572392" w:rsidP="00145EAF">
      <w:pPr>
        <w:pStyle w:val="index"/>
        <w:numPr>
          <w:ilvl w:val="0"/>
          <w:numId w:val="32"/>
        </w:numPr>
        <w:tabs>
          <w:tab w:val="clear" w:pos="772"/>
        </w:tabs>
        <w:spacing w:after="0" w:line="240" w:lineRule="atLeast"/>
        <w:ind w:left="540" w:hanging="540"/>
        <w:rPr>
          <w:rFonts w:ascii="Angsana New" w:hAnsi="Angsana New" w:cs="Angsana New"/>
          <w:b/>
          <w:bCs/>
          <w:sz w:val="30"/>
          <w:szCs w:val="30"/>
          <w:rtl/>
          <w:cs/>
        </w:rPr>
      </w:pPr>
      <w:r w:rsidRPr="007929E5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0B531EF1" w14:textId="77777777" w:rsidR="00572392" w:rsidRPr="007929E5" w:rsidRDefault="00572392" w:rsidP="005723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Theme="majorHAnsi" w:hAnsiTheme="majorHAnsi" w:cstheme="majorHAnsi"/>
          <w:sz w:val="30"/>
          <w:szCs w:val="30"/>
        </w:rPr>
      </w:pPr>
    </w:p>
    <w:p w14:paraId="3534B69C" w14:textId="57C1B3AF" w:rsidR="00C83EC7" w:rsidRDefault="00C05586" w:rsidP="00C05586">
      <w:pPr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  <w:r w:rsidRPr="007929E5">
        <w:rPr>
          <w:rFonts w:asciiTheme="minorHAnsi" w:hAnsiTheme="minorHAnsi" w:cstheme="minorHAnsi"/>
          <w:sz w:val="30"/>
          <w:szCs w:val="30"/>
          <w:cs/>
        </w:rPr>
        <w:t>ในการประชุมวิสามัญของผู้ถือหุ้นของบริษัท</w:t>
      </w:r>
      <w:r w:rsidR="004D763B">
        <w:rPr>
          <w:rFonts w:asciiTheme="minorHAnsi" w:hAnsiTheme="minorHAnsi" w:cstheme="minorHAnsi" w:hint="cs"/>
          <w:sz w:val="30"/>
          <w:szCs w:val="30"/>
          <w:cs/>
        </w:rPr>
        <w:t>ย่อยแห่งหนึ่ง</w:t>
      </w:r>
      <w:r w:rsidRPr="007929E5">
        <w:rPr>
          <w:rFonts w:asciiTheme="minorHAnsi" w:hAnsiTheme="minorHAnsi" w:cstheme="minorHAnsi"/>
          <w:sz w:val="30"/>
          <w:szCs w:val="30"/>
          <w:cs/>
        </w:rPr>
        <w:t>เมื่อวันที่ 20 ธันวาคม 2562 ผู้ถือหุ้นมีมติอนุมัติการเพิ่มทุนจดทะเบียน</w:t>
      </w:r>
      <w:r w:rsidRPr="007929E5">
        <w:rPr>
          <w:rFonts w:asciiTheme="minorHAnsi" w:hAnsiTheme="minorHAnsi" w:cstheme="minorHAnsi"/>
          <w:spacing w:val="-6"/>
          <w:sz w:val="30"/>
          <w:szCs w:val="30"/>
          <w:cs/>
        </w:rPr>
        <w:t xml:space="preserve">จำนวน </w:t>
      </w:r>
      <w:r w:rsidR="000919E1">
        <w:rPr>
          <w:rFonts w:asciiTheme="minorHAnsi" w:hAnsiTheme="minorHAnsi" w:cstheme="minorHAnsi"/>
          <w:spacing w:val="-6"/>
          <w:sz w:val="30"/>
          <w:szCs w:val="30"/>
        </w:rPr>
        <w:t>8</w:t>
      </w:r>
      <w:r w:rsidRPr="007929E5">
        <w:rPr>
          <w:rFonts w:asciiTheme="minorHAnsi" w:hAnsiTheme="minorHAnsi" w:cstheme="minorHAnsi"/>
          <w:spacing w:val="-6"/>
          <w:sz w:val="30"/>
          <w:szCs w:val="30"/>
          <w:cs/>
        </w:rPr>
        <w:t>0 ล้านบาท โดยออกหุ้นสามัญจำนวน 800</w:t>
      </w:r>
      <w:r w:rsidRPr="007929E5">
        <w:rPr>
          <w:rFonts w:asciiTheme="minorHAnsi" w:hAnsiTheme="minorHAnsi" w:cstheme="minorHAnsi"/>
          <w:spacing w:val="-6"/>
          <w:sz w:val="30"/>
          <w:szCs w:val="30"/>
        </w:rPr>
        <w:t>,</w:t>
      </w:r>
      <w:r w:rsidRPr="007929E5">
        <w:rPr>
          <w:rFonts w:asciiTheme="minorHAnsi" w:hAnsiTheme="minorHAnsi" w:cstheme="minorHAnsi"/>
          <w:spacing w:val="-6"/>
          <w:sz w:val="30"/>
          <w:szCs w:val="30"/>
          <w:cs/>
        </w:rPr>
        <w:t>000 หุ้น มูลค่าหุ้นละ 100 บาท โดยเรียกชำระค่าหุ้นในราคาหุ้นละ</w:t>
      </w:r>
      <w:r w:rsidRPr="007929E5">
        <w:rPr>
          <w:rFonts w:asciiTheme="minorHAnsi" w:hAnsiTheme="minorHAnsi" w:cstheme="minorHAnsi"/>
          <w:sz w:val="30"/>
          <w:szCs w:val="30"/>
          <w:cs/>
        </w:rPr>
        <w:t xml:space="preserve"> 100 บาท บริษัท</w:t>
      </w:r>
      <w:r w:rsidR="00E4252F">
        <w:rPr>
          <w:rFonts w:asciiTheme="minorHAnsi" w:hAnsiTheme="minorHAnsi" w:cstheme="minorHAnsi" w:hint="cs"/>
          <w:sz w:val="30"/>
          <w:szCs w:val="30"/>
          <w:cs/>
        </w:rPr>
        <w:t>ย่อยดังกล่าว</w:t>
      </w:r>
      <w:r w:rsidRPr="007929E5">
        <w:rPr>
          <w:rFonts w:asciiTheme="minorHAnsi" w:hAnsiTheme="minorHAnsi" w:cstheme="minorHAnsi"/>
          <w:sz w:val="30"/>
          <w:szCs w:val="30"/>
          <w:cs/>
        </w:rPr>
        <w:t>ได้จดทะเบียนการเพิ่มทุนดังกล่าวกับกระทรวงพาณิชย์</w:t>
      </w:r>
      <w:r w:rsidR="009D3F8D" w:rsidRPr="007929E5">
        <w:rPr>
          <w:rFonts w:asciiTheme="minorHAnsi" w:hAnsiTheme="minorHAnsi" w:cstheme="minorHAnsi" w:hint="cs"/>
          <w:sz w:val="30"/>
          <w:szCs w:val="30"/>
          <w:cs/>
        </w:rPr>
        <w:t>เมื่อ</w:t>
      </w:r>
      <w:r w:rsidRPr="007929E5">
        <w:rPr>
          <w:rFonts w:asciiTheme="minorHAnsi" w:hAnsiTheme="minorHAnsi" w:cstheme="minorHAnsi"/>
          <w:sz w:val="30"/>
          <w:szCs w:val="30"/>
          <w:cs/>
        </w:rPr>
        <w:t>วันที่ 16 มกราคม 2563</w:t>
      </w:r>
    </w:p>
    <w:p w14:paraId="3FEAAF10" w14:textId="24FFD208" w:rsidR="00203050" w:rsidRDefault="00203050" w:rsidP="00C05586">
      <w:pPr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05295387" w14:textId="6FD8369C" w:rsidR="003005BA" w:rsidRDefault="00E15BCC" w:rsidP="00C05586">
      <w:pPr>
        <w:ind w:left="540"/>
        <w:jc w:val="thaiDistribute"/>
        <w:rPr>
          <w:rFonts w:asciiTheme="minorHAnsi" w:hAnsiTheme="minorHAnsi" w:cstheme="minorHAnsi"/>
          <w:sz w:val="30"/>
          <w:szCs w:val="30"/>
          <w:cs/>
        </w:rPr>
      </w:pPr>
      <w:r w:rsidRPr="007929E5">
        <w:rPr>
          <w:rFonts w:asciiTheme="minorHAnsi" w:hAnsiTheme="minorHAnsi" w:cstheme="minorHAnsi"/>
          <w:sz w:val="30"/>
          <w:szCs w:val="30"/>
          <w:cs/>
        </w:rPr>
        <w:t>ในการประชุม</w:t>
      </w:r>
      <w:r>
        <w:rPr>
          <w:rFonts w:asciiTheme="minorHAnsi" w:hAnsiTheme="minorHAnsi" w:cstheme="minorHAnsi" w:hint="cs"/>
          <w:sz w:val="30"/>
          <w:szCs w:val="30"/>
          <w:cs/>
        </w:rPr>
        <w:t>คณะกรรมการ</w:t>
      </w:r>
      <w:r w:rsidRPr="007929E5">
        <w:rPr>
          <w:rFonts w:asciiTheme="minorHAnsi" w:hAnsiTheme="minorHAnsi" w:cstheme="minorHAnsi"/>
          <w:sz w:val="30"/>
          <w:szCs w:val="30"/>
          <w:cs/>
        </w:rPr>
        <w:t>ของบริษัท</w:t>
      </w:r>
      <w:r>
        <w:rPr>
          <w:rFonts w:asciiTheme="minorHAnsi" w:hAnsiTheme="minorHAnsi" w:cstheme="minorHAnsi" w:hint="cs"/>
          <w:sz w:val="30"/>
          <w:szCs w:val="30"/>
          <w:cs/>
        </w:rPr>
        <w:t xml:space="preserve">เมื่อวันที่ </w:t>
      </w:r>
      <w:r>
        <w:rPr>
          <w:rFonts w:asciiTheme="minorHAnsi" w:hAnsiTheme="minorHAnsi" w:cstheme="minorHAnsi"/>
          <w:sz w:val="30"/>
          <w:szCs w:val="30"/>
        </w:rPr>
        <w:t>27</w:t>
      </w:r>
      <w:r>
        <w:rPr>
          <w:rFonts w:asciiTheme="minorHAnsi" w:hAnsiTheme="minorHAnsi" w:cstheme="minorHAnsi" w:hint="cs"/>
          <w:sz w:val="30"/>
          <w:szCs w:val="30"/>
          <w:cs/>
        </w:rPr>
        <w:t xml:space="preserve"> กุมภาพันธ์ </w:t>
      </w:r>
      <w:r>
        <w:rPr>
          <w:rFonts w:asciiTheme="minorHAnsi" w:hAnsiTheme="minorHAnsi" w:cstheme="minorHAnsi"/>
          <w:sz w:val="30"/>
          <w:szCs w:val="30"/>
        </w:rPr>
        <w:t>2563</w:t>
      </w:r>
      <w:r>
        <w:rPr>
          <w:rFonts w:asciiTheme="minorHAnsi" w:hAnsiTheme="minorHAnsi" w:cstheme="minorHAnsi" w:hint="cs"/>
          <w:sz w:val="30"/>
          <w:szCs w:val="30"/>
          <w:cs/>
        </w:rPr>
        <w:t xml:space="preserve"> ที่ประชุมมีมติอนุมัติการค้ำประกันวงเงินสินเชื่อสำหรับบริษัทย่อยแห่งหนึ่งจำนวน</w:t>
      </w:r>
      <w:r>
        <w:rPr>
          <w:rFonts w:asciiTheme="minorHAnsi" w:hAnsiTheme="minorHAnsi" w:cstheme="minorHAnsi"/>
          <w:sz w:val="30"/>
          <w:szCs w:val="30"/>
        </w:rPr>
        <w:t xml:space="preserve"> 59.21</w:t>
      </w:r>
      <w:r>
        <w:rPr>
          <w:rFonts w:asciiTheme="minorHAnsi" w:hAnsiTheme="minorHAnsi" w:cstheme="minorHAnsi" w:hint="cs"/>
          <w:sz w:val="30"/>
          <w:szCs w:val="30"/>
          <w:cs/>
        </w:rPr>
        <w:t xml:space="preserve"> ล้านบาท</w:t>
      </w:r>
    </w:p>
    <w:p w14:paraId="5601E28A" w14:textId="77777777" w:rsidR="003005BA" w:rsidRPr="007929E5" w:rsidRDefault="003005BA" w:rsidP="00C05586">
      <w:pPr>
        <w:ind w:left="540"/>
        <w:jc w:val="thaiDistribute"/>
        <w:rPr>
          <w:rFonts w:asciiTheme="minorHAnsi" w:hAnsiTheme="minorHAnsi" w:cstheme="minorHAnsi"/>
          <w:sz w:val="30"/>
          <w:szCs w:val="30"/>
          <w:cs/>
        </w:rPr>
      </w:pPr>
    </w:p>
    <w:p w14:paraId="424E3BBD" w14:textId="77777777" w:rsidR="00572392" w:rsidRPr="007929E5" w:rsidRDefault="00572392" w:rsidP="00145EAF">
      <w:pPr>
        <w:pStyle w:val="index"/>
        <w:numPr>
          <w:ilvl w:val="0"/>
          <w:numId w:val="32"/>
        </w:numPr>
        <w:tabs>
          <w:tab w:val="clear" w:pos="772"/>
        </w:tabs>
        <w:spacing w:after="0" w:line="240" w:lineRule="atLeast"/>
        <w:ind w:left="540" w:hanging="540"/>
        <w:rPr>
          <w:rFonts w:ascii="Angsana New" w:hAnsi="Angsana New" w:cs="Angsana New"/>
          <w:b/>
          <w:bCs/>
          <w:sz w:val="30"/>
          <w:szCs w:val="30"/>
          <w:rtl/>
          <w:cs/>
        </w:rPr>
      </w:pPr>
      <w:r w:rsidRPr="007929E5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14:paraId="4E569CEC" w14:textId="77777777" w:rsidR="00572392" w:rsidRPr="007929E5" w:rsidRDefault="00572392" w:rsidP="00572392">
      <w:pPr>
        <w:pStyle w:val="block"/>
        <w:spacing w:after="0" w:line="240" w:lineRule="atLeast"/>
        <w:ind w:left="540"/>
        <w:jc w:val="thaiDistribute"/>
        <w:rPr>
          <w:rFonts w:asciiTheme="majorHAnsi" w:hAnsiTheme="majorHAnsi" w:cstheme="majorHAnsi"/>
          <w:color w:val="0000FF"/>
          <w:sz w:val="30"/>
          <w:szCs w:val="30"/>
          <w:shd w:val="clear" w:color="auto" w:fill="E0E0E0"/>
        </w:rPr>
      </w:pPr>
    </w:p>
    <w:p w14:paraId="7C5C004B" w14:textId="537D4DAA" w:rsidR="00572392" w:rsidRPr="007929E5" w:rsidRDefault="008E716A" w:rsidP="005723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HAnsi" w:hAnsiTheme="majorHAnsi"/>
          <w:sz w:val="30"/>
          <w:szCs w:val="30"/>
          <w:lang w:val="en-GB"/>
        </w:rPr>
      </w:pPr>
      <w:r w:rsidRPr="007929E5">
        <w:rPr>
          <w:rFonts w:asciiTheme="majorHAnsi" w:hAnsiTheme="majorHAnsi"/>
          <w:sz w:val="30"/>
          <w:szCs w:val="30"/>
          <w:cs/>
          <w:lang w:val="en-GB"/>
        </w:rPr>
        <w:t>มาตรฐานการรายงานทางการเงินที่ออกและปรับปรุงใหม่ซึ่งเกี่ยวกับการดำเนินงานของกลุ่มบริษัท</w:t>
      </w:r>
      <w:r w:rsidR="00565025" w:rsidRPr="007929E5">
        <w:rPr>
          <w:rFonts w:asciiTheme="majorHAnsi" w:hAnsiTheme="majorHAnsi"/>
          <w:sz w:val="30"/>
          <w:szCs w:val="30"/>
          <w:lang w:val="en-GB"/>
        </w:rPr>
        <w:t xml:space="preserve"> </w:t>
      </w:r>
      <w:r w:rsidRPr="007929E5">
        <w:rPr>
          <w:rFonts w:asciiTheme="majorHAnsi" w:hAnsiTheme="majorHAnsi"/>
          <w:sz w:val="30"/>
          <w:szCs w:val="30"/>
          <w:cs/>
          <w:lang w:val="en-GB"/>
        </w:rPr>
        <w:t>และคาดว่าจะมีผลกระทบที่มีสาระสำคัญต่องบการเงินรวมและงบการเงินเฉพาะกิจการ เมื่อนำมาถือปฏิบัติเป็นครั้งแรก และจะมีผลบังคับใช้กับงบการเงินสำหรับรอบระยะเวลาบัญชีที่เริ่มในหรือหลังวันที่ 1 มกราคม 2563 มีดังต่อไปนี้</w:t>
      </w:r>
    </w:p>
    <w:p w14:paraId="7C39049F" w14:textId="77777777" w:rsidR="008E716A" w:rsidRPr="007929E5" w:rsidRDefault="008E716A" w:rsidP="005723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HAnsi" w:hAnsiTheme="majorHAnsi"/>
          <w:sz w:val="30"/>
          <w:szCs w:val="30"/>
          <w:lang w:val="en-GB"/>
        </w:rPr>
      </w:pPr>
    </w:p>
    <w:tbl>
      <w:tblPr>
        <w:tblStyle w:val="TableGrid"/>
        <w:tblW w:w="88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3960"/>
      </w:tblGrid>
      <w:tr w:rsidR="008E716A" w:rsidRPr="007929E5" w14:paraId="7FB86828" w14:textId="77777777" w:rsidTr="008E716A">
        <w:trPr>
          <w:tblHeader/>
        </w:trPr>
        <w:tc>
          <w:tcPr>
            <w:tcW w:w="4860" w:type="dxa"/>
            <w:vAlign w:val="bottom"/>
            <w:hideMark/>
          </w:tcPr>
          <w:p w14:paraId="7C285079" w14:textId="77777777" w:rsidR="008E716A" w:rsidRPr="007929E5" w:rsidRDefault="008E71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D9D9D9" w:themeFill="background1" w:themeFillShade="D9"/>
                <w:lang w:val="en-GB" w:eastAsia="en-GB"/>
              </w:rPr>
            </w:pPr>
            <w:r w:rsidRPr="007929E5"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มาตรฐานการรายงานทางการเงิน</w:t>
            </w:r>
          </w:p>
        </w:tc>
        <w:tc>
          <w:tcPr>
            <w:tcW w:w="3960" w:type="dxa"/>
            <w:vAlign w:val="bottom"/>
            <w:hideMark/>
          </w:tcPr>
          <w:p w14:paraId="31A41B4F" w14:textId="77777777" w:rsidR="008E716A" w:rsidRPr="007929E5" w:rsidRDefault="008E71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7929E5"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เรื่อง</w:t>
            </w:r>
          </w:p>
        </w:tc>
      </w:tr>
      <w:tr w:rsidR="008E716A" w:rsidRPr="007929E5" w14:paraId="0A2D89C7" w14:textId="77777777" w:rsidTr="008E716A">
        <w:tc>
          <w:tcPr>
            <w:tcW w:w="4860" w:type="dxa"/>
            <w:hideMark/>
          </w:tcPr>
          <w:p w14:paraId="6080CB27" w14:textId="77777777" w:rsidR="008E716A" w:rsidRPr="007929E5" w:rsidRDefault="008E71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</w:pPr>
            <w:r w:rsidRPr="007929E5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มาตรฐานการรายงานทางการเงิน ฉบับที่ </w:t>
            </w:r>
            <w:r w:rsidRPr="007929E5">
              <w:rPr>
                <w:rFonts w:asciiTheme="majorBidi" w:eastAsia="Calibri" w:hAnsiTheme="majorBidi" w:cstheme="majorBidi" w:hint="cs"/>
                <w:sz w:val="30"/>
                <w:szCs w:val="30"/>
                <w:lang w:val="en-GB" w:eastAsia="en-GB"/>
              </w:rPr>
              <w:t>7*</w:t>
            </w:r>
          </w:p>
        </w:tc>
        <w:tc>
          <w:tcPr>
            <w:tcW w:w="3960" w:type="dxa"/>
            <w:hideMark/>
          </w:tcPr>
          <w:p w14:paraId="47FE847D" w14:textId="77777777" w:rsidR="008E716A" w:rsidRPr="007929E5" w:rsidRDefault="008E71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การเปิดเผยข้อมูลเครื่องมือทางการเงิน</w:t>
            </w:r>
          </w:p>
        </w:tc>
      </w:tr>
      <w:tr w:rsidR="008E716A" w:rsidRPr="007929E5" w14:paraId="53211B45" w14:textId="77777777" w:rsidTr="008E716A">
        <w:tc>
          <w:tcPr>
            <w:tcW w:w="4860" w:type="dxa"/>
            <w:hideMark/>
          </w:tcPr>
          <w:p w14:paraId="100B4D05" w14:textId="77777777" w:rsidR="008E716A" w:rsidRPr="007929E5" w:rsidRDefault="008E71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มาตรฐานการรายงานทางการเงิน ฉบับที่ 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  <w:lang w:val="en-GB" w:eastAsia="en-GB"/>
              </w:rPr>
              <w:t>9*</w:t>
            </w:r>
          </w:p>
        </w:tc>
        <w:tc>
          <w:tcPr>
            <w:tcW w:w="3960" w:type="dxa"/>
            <w:hideMark/>
          </w:tcPr>
          <w:p w14:paraId="1C96755C" w14:textId="77777777" w:rsidR="008E716A" w:rsidRPr="007929E5" w:rsidRDefault="008E71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เครื่องมือทางการเงิน</w:t>
            </w:r>
          </w:p>
        </w:tc>
      </w:tr>
      <w:tr w:rsidR="008E716A" w:rsidRPr="007929E5" w14:paraId="559AB093" w14:textId="77777777" w:rsidTr="008E716A">
        <w:tc>
          <w:tcPr>
            <w:tcW w:w="4860" w:type="dxa"/>
            <w:hideMark/>
          </w:tcPr>
          <w:p w14:paraId="381FFF88" w14:textId="77777777" w:rsidR="008E716A" w:rsidRPr="007929E5" w:rsidRDefault="008E71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7929E5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มาตรฐานการรายงานทางการเงิน ฉบับที่ </w:t>
            </w:r>
            <w:r w:rsidRPr="007929E5">
              <w:rPr>
                <w:rFonts w:asciiTheme="majorBidi" w:eastAsia="Calibri" w:hAnsiTheme="majorBidi" w:cstheme="majorBidi" w:hint="cs"/>
                <w:sz w:val="30"/>
                <w:szCs w:val="30"/>
                <w:lang w:val="en-GB" w:eastAsia="en-GB"/>
              </w:rPr>
              <w:t>16</w:t>
            </w:r>
          </w:p>
        </w:tc>
        <w:tc>
          <w:tcPr>
            <w:tcW w:w="3960" w:type="dxa"/>
            <w:hideMark/>
          </w:tcPr>
          <w:p w14:paraId="3E9AD99A" w14:textId="77777777" w:rsidR="008E716A" w:rsidRPr="007929E5" w:rsidRDefault="008E71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</w:pPr>
            <w:r w:rsidRPr="007929E5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GB" w:eastAsia="en-GB"/>
              </w:rPr>
              <w:t>สัญญาเช่า</w:t>
            </w:r>
          </w:p>
        </w:tc>
      </w:tr>
      <w:tr w:rsidR="008E716A" w:rsidRPr="007929E5" w14:paraId="409AF041" w14:textId="77777777" w:rsidTr="008E716A">
        <w:tc>
          <w:tcPr>
            <w:tcW w:w="4860" w:type="dxa"/>
            <w:hideMark/>
          </w:tcPr>
          <w:p w14:paraId="2A74EA1F" w14:textId="77777777" w:rsidR="008E716A" w:rsidRPr="007929E5" w:rsidRDefault="008E71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  <w:lang w:val="en-GB" w:eastAsia="en-GB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มาตรฐานการบัญชี ฉบับที่ </w:t>
            </w:r>
            <w:r w:rsidRPr="007929E5">
              <w:rPr>
                <w:rFonts w:asciiTheme="majorBidi" w:hAnsiTheme="majorBidi" w:cstheme="majorBidi" w:hint="cs"/>
                <w:sz w:val="30"/>
                <w:szCs w:val="30"/>
                <w:lang w:val="en-GB" w:eastAsia="en-GB"/>
              </w:rPr>
              <w:t>32*</w:t>
            </w:r>
          </w:p>
        </w:tc>
        <w:tc>
          <w:tcPr>
            <w:tcW w:w="3960" w:type="dxa"/>
            <w:hideMark/>
          </w:tcPr>
          <w:p w14:paraId="62465E42" w14:textId="77777777" w:rsidR="008E716A" w:rsidRPr="007929E5" w:rsidRDefault="008E71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  <w:lang w:val="en-GB" w:eastAsia="en-GB"/>
              </w:rPr>
            </w:pPr>
            <w:r w:rsidRPr="007929E5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การแสดงรายการเครื่องมือทางการเงิน</w:t>
            </w:r>
          </w:p>
        </w:tc>
      </w:tr>
    </w:tbl>
    <w:p w14:paraId="7773D433" w14:textId="77777777" w:rsidR="002A135D" w:rsidRPr="007929E5" w:rsidRDefault="002A135D" w:rsidP="006D54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HAnsi" w:hAnsiTheme="majorHAnsi" w:cstheme="majorHAnsi"/>
          <w:sz w:val="30"/>
          <w:szCs w:val="30"/>
          <w:shd w:val="clear" w:color="auto" w:fill="D9D9D9" w:themeFill="background1" w:themeFillShade="D9"/>
        </w:rPr>
      </w:pPr>
    </w:p>
    <w:p w14:paraId="31A08EA8" w14:textId="52D7EFC2" w:rsidR="00572392" w:rsidRPr="007929E5" w:rsidRDefault="00572392" w:rsidP="002A13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HAnsi" w:hAnsiTheme="majorHAnsi" w:cstheme="majorHAnsi"/>
          <w:i/>
          <w:iCs/>
          <w:sz w:val="30"/>
          <w:szCs w:val="30"/>
        </w:rPr>
      </w:pPr>
      <w:r w:rsidRPr="007929E5">
        <w:rPr>
          <w:rFonts w:asciiTheme="majorHAnsi" w:hAnsiTheme="majorHAnsi" w:cstheme="majorHAnsi"/>
          <w:i/>
          <w:iCs/>
          <w:sz w:val="30"/>
          <w:szCs w:val="30"/>
        </w:rPr>
        <w:t xml:space="preserve">* </w:t>
      </w:r>
      <w:r w:rsidR="008E716A" w:rsidRPr="007929E5">
        <w:rPr>
          <w:rFonts w:asciiTheme="majorHAnsi" w:hAnsiTheme="majorHAnsi"/>
          <w:i/>
          <w:i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6E4DBD76" w14:textId="294ABF9F" w:rsidR="00203050" w:rsidRDefault="002030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30"/>
          <w:szCs w:val="30"/>
          <w:cs/>
        </w:rPr>
      </w:pPr>
      <w:r>
        <w:rPr>
          <w:rFonts w:asciiTheme="majorHAnsi" w:hAnsiTheme="majorHAnsi" w:cstheme="majorHAnsi"/>
          <w:sz w:val="30"/>
          <w:szCs w:val="30"/>
          <w:cs/>
        </w:rPr>
        <w:br w:type="page"/>
      </w:r>
    </w:p>
    <w:p w14:paraId="69F889DB" w14:textId="77777777" w:rsidR="007277BF" w:rsidRPr="007929E5" w:rsidRDefault="007277BF" w:rsidP="007277BF">
      <w:pPr>
        <w:pStyle w:val="ListParagraph"/>
        <w:numPr>
          <w:ilvl w:val="1"/>
          <w:numId w:val="42"/>
        </w:num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900" w:hanging="36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7929E5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มาตรฐานการรายงานทางการเงินที่เกี่ยวข้องกับเครื่องมือทางการเงิน</w:t>
      </w:r>
    </w:p>
    <w:p w14:paraId="7ECD8021" w14:textId="77777777" w:rsidR="007277BF" w:rsidRPr="00744DD8" w:rsidRDefault="007277BF" w:rsidP="007277BF">
      <w:pPr>
        <w:pStyle w:val="ListParagraph"/>
        <w:tabs>
          <w:tab w:val="left" w:pos="720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</w:p>
    <w:p w14:paraId="2CB96F92" w14:textId="3D89C8D1" w:rsidR="007277BF" w:rsidRPr="007929E5" w:rsidRDefault="007277BF" w:rsidP="007277BF">
      <w:pPr>
        <w:pStyle w:val="ListParagraph"/>
        <w:tabs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7929E5">
        <w:rPr>
          <w:rFonts w:asciiTheme="majorBidi" w:hAnsiTheme="majorBidi" w:cstheme="majorBidi" w:hint="cs"/>
          <w:sz w:val="30"/>
          <w:szCs w:val="30"/>
          <w:cs/>
        </w:rPr>
        <w:t xml:space="preserve"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 โดยผลกระทบจากการถือปฏิบัติตามมาตรฐานการรายงานทางการเงินที่เกี่ยวข้องกับเครื่องมือทางการเงิน มีดังนี้ </w:t>
      </w:r>
    </w:p>
    <w:p w14:paraId="08C4416F" w14:textId="77777777" w:rsidR="004616ED" w:rsidRPr="00744DD8" w:rsidRDefault="004616ED" w:rsidP="00744DD8">
      <w:pPr>
        <w:pStyle w:val="ListParagraph"/>
        <w:tabs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261394" w14:textId="28BC55C0" w:rsidR="007277BF" w:rsidRPr="00744DD8" w:rsidRDefault="007277BF" w:rsidP="00744DD8">
      <w:pPr>
        <w:pStyle w:val="ListParagraph"/>
        <w:tabs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44DD8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การด้อยค่าของสินทรัพย์ทางการเงินและสินทรัพย์ที่เกิดจากสัญญา </w:t>
      </w:r>
    </w:p>
    <w:p w14:paraId="5C327DE4" w14:textId="77777777" w:rsidR="004616ED" w:rsidRPr="00744DD8" w:rsidRDefault="004616ED" w:rsidP="004616ED">
      <w:pPr>
        <w:pStyle w:val="ListParagraph"/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C9E4DD" w14:textId="0D1E1AD4" w:rsidR="007277BF" w:rsidRPr="007929E5" w:rsidRDefault="007277BF" w:rsidP="00744DD8">
      <w:pPr>
        <w:pStyle w:val="ListParagraph"/>
        <w:tabs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7929E5">
        <w:rPr>
          <w:rFonts w:asciiTheme="majorBidi" w:hAnsiTheme="majorBidi" w:cstheme="majorBidi" w:hint="cs"/>
          <w:sz w:val="30"/>
          <w:szCs w:val="30"/>
        </w:rPr>
        <w:t xml:space="preserve">TFRS 9 </w:t>
      </w:r>
      <w:r w:rsidRPr="007929E5">
        <w:rPr>
          <w:rFonts w:asciiTheme="majorBidi" w:hAnsiTheme="majorBidi" w:cstheme="majorBidi" w:hint="cs"/>
          <w:sz w:val="30"/>
          <w:szCs w:val="30"/>
          <w:cs/>
        </w:rPr>
        <w:t xml:space="preserve"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ในขณะที่ปัจจุบันกลุ่มบริษัทประมาณการค่าเผื่อหนี้สงสัยจะสูญโดยการวิเคราะห์ประวัติการชำระหนี้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7929E5">
        <w:rPr>
          <w:rFonts w:asciiTheme="majorBidi" w:hAnsiTheme="majorBidi" w:cstheme="majorBidi" w:hint="cs"/>
          <w:sz w:val="30"/>
          <w:szCs w:val="30"/>
        </w:rPr>
        <w:t xml:space="preserve">TFRS 9 </w:t>
      </w:r>
      <w:r w:rsidRPr="007929E5">
        <w:rPr>
          <w:rFonts w:asciiTheme="majorBidi" w:hAnsiTheme="majorBidi" w:cstheme="majorBidi" w:hint="cs"/>
          <w:sz w:val="30"/>
          <w:szCs w:val="30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โดยใช้ความน่าจะเป็นถ่วงน้ำหนักเป็นเกณฑ์</w:t>
      </w:r>
    </w:p>
    <w:p w14:paraId="535DD2CB" w14:textId="77777777" w:rsidR="007277BF" w:rsidRPr="00744DD8" w:rsidRDefault="007277BF" w:rsidP="00744DD8">
      <w:pPr>
        <w:pStyle w:val="ListParagraph"/>
        <w:tabs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6C8DC9" w14:textId="09525192" w:rsidR="007277BF" w:rsidRDefault="007277BF" w:rsidP="00744DD8">
      <w:pPr>
        <w:pStyle w:val="ListParagraph"/>
        <w:tabs>
          <w:tab w:val="left" w:pos="720"/>
        </w:tabs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7929E5">
        <w:rPr>
          <w:rFonts w:asciiTheme="majorBidi" w:hAnsiTheme="majorBidi" w:cstheme="majorBidi" w:hint="cs"/>
          <w:sz w:val="30"/>
          <w:szCs w:val="30"/>
          <w:cs/>
        </w:rPr>
        <w:t>รูปแบบใหม่ของการพิจารณาด้อยค่าจะถือปฏิบัติกับสินทรัพย์ทางการเงินที่วัดมูลค่าด้วยวิธีราคาทุนตัดจำหน่าย หรือมูลค่ายุติธรรมผ่านกำไรขาดทุนเบ็ดเสร็จอื่น ซึ่งไม่รวมเงินลงทุนในตราสารทุน</w:t>
      </w:r>
    </w:p>
    <w:p w14:paraId="4C884244" w14:textId="100A9643" w:rsidR="00203050" w:rsidRPr="00744DD8" w:rsidRDefault="00203050" w:rsidP="00744D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cs/>
          <w:lang w:val="en-GB"/>
        </w:rPr>
      </w:pPr>
    </w:p>
    <w:p w14:paraId="3A9A9690" w14:textId="77777777" w:rsidR="007277BF" w:rsidRPr="00F305FF" w:rsidRDefault="007277BF" w:rsidP="00F305FF">
      <w:pPr>
        <w:pStyle w:val="ListParagraph"/>
        <w:tabs>
          <w:tab w:val="left" w:pos="720"/>
        </w:tabs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305FF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การปฏิบัติในช่วงเปลี่ยนแปลง</w:t>
      </w:r>
    </w:p>
    <w:p w14:paraId="0177B152" w14:textId="77777777" w:rsidR="00547DD8" w:rsidRPr="00744DD8" w:rsidRDefault="00547DD8" w:rsidP="007277BF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shd w:val="clear" w:color="auto" w:fill="D9D9D9" w:themeFill="background1" w:themeFillShade="D9"/>
        </w:rPr>
      </w:pPr>
    </w:p>
    <w:p w14:paraId="6CE1E896" w14:textId="1869C31B" w:rsidR="007277BF" w:rsidRPr="00F305FF" w:rsidRDefault="007277BF" w:rsidP="00F305FF">
      <w:pPr>
        <w:pStyle w:val="ListParagraph"/>
        <w:tabs>
          <w:tab w:val="left" w:pos="720"/>
        </w:tabs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F305FF">
        <w:rPr>
          <w:rFonts w:asciiTheme="majorBidi" w:hAnsiTheme="majorBidi" w:cstheme="majorBidi" w:hint="cs"/>
          <w:sz w:val="30"/>
          <w:szCs w:val="30"/>
          <w:cs/>
        </w:rPr>
        <w:t>กลุ่มบริษัทคาดว่าจะถือปฏิบัติตามมาตรฐานการรายงานทางการเงินกลุ่มนี้เป็นครั้งแรกโดยปรับปรุงผลกระทบกับกำไรสะสม หรือองค์ประกอบอื่นในส่วนของผู้ถือหุ้น ณ วันที่</w:t>
      </w:r>
      <w:r w:rsidRPr="00F305FF">
        <w:rPr>
          <w:rFonts w:asciiTheme="majorBidi" w:hAnsiTheme="majorBidi" w:cstheme="majorBidi" w:hint="cs"/>
          <w:sz w:val="30"/>
          <w:szCs w:val="30"/>
        </w:rPr>
        <w:t xml:space="preserve"> 1 </w:t>
      </w:r>
      <w:r w:rsidRPr="00F305FF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F305FF">
        <w:rPr>
          <w:rFonts w:asciiTheme="majorBidi" w:hAnsiTheme="majorBidi" w:cstheme="majorBidi" w:hint="cs"/>
          <w:sz w:val="30"/>
          <w:szCs w:val="30"/>
        </w:rPr>
        <w:t xml:space="preserve">2563 </w:t>
      </w:r>
      <w:r w:rsidRPr="00F305FF">
        <w:rPr>
          <w:rFonts w:asciiTheme="majorBidi" w:hAnsiTheme="majorBidi" w:cstheme="majorBidi" w:hint="cs"/>
          <w:sz w:val="30"/>
          <w:szCs w:val="30"/>
          <w:cs/>
        </w:rPr>
        <w:t xml:space="preserve">ส่งผลให้กลุ่มบริษัทจะไม่นำข้อกำหนดของมาตรฐานการรายงานทางการเงินกลุ่มนี้มาถือปฏิบัติกับข้อมูลที่แสดงเปรียบเทียบ </w:t>
      </w:r>
    </w:p>
    <w:p w14:paraId="31A4B2A9" w14:textId="77777777" w:rsidR="007277BF" w:rsidRPr="00F305FF" w:rsidRDefault="007277BF" w:rsidP="00F305FF">
      <w:pPr>
        <w:pStyle w:val="ListParagraph"/>
        <w:tabs>
          <w:tab w:val="left" w:pos="720"/>
        </w:tabs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66D417" w14:textId="07C610BD" w:rsidR="007277BF" w:rsidRPr="000919E1" w:rsidRDefault="007277BF" w:rsidP="000919E1">
      <w:pPr>
        <w:pStyle w:val="ListParagraph"/>
        <w:tabs>
          <w:tab w:val="left" w:pos="720"/>
        </w:tabs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305FF">
        <w:rPr>
          <w:rFonts w:asciiTheme="majorBidi" w:hAnsiTheme="majorBidi" w:cstheme="majorBidi" w:hint="cs"/>
          <w:sz w:val="30"/>
          <w:szCs w:val="30"/>
          <w:cs/>
        </w:rPr>
        <w:t xml:space="preserve">การประเมินผลกระทบเบื้องต้นของการถือปฏิบัติตามมาตรฐานการรายงานทางการเงินที่เกี่ยวข้องกับเครื่องมือทางการเงินเป็นครั้งแรกต่องบการเงิน </w:t>
      </w:r>
      <w:r w:rsidR="000919E1">
        <w:rPr>
          <w:rFonts w:asciiTheme="majorBidi" w:hAnsiTheme="majorBidi" w:cstheme="majorBidi" w:hint="cs"/>
          <w:sz w:val="30"/>
          <w:szCs w:val="30"/>
          <w:cs/>
        </w:rPr>
        <w:t>พบว่า</w:t>
      </w:r>
      <w:r w:rsidR="00862311">
        <w:rPr>
          <w:rFonts w:asciiTheme="majorBidi" w:hAnsiTheme="majorBidi" w:cstheme="majorBidi" w:hint="cs"/>
          <w:sz w:val="30"/>
          <w:szCs w:val="30"/>
          <w:cs/>
        </w:rPr>
        <w:t>ผลกระทบ</w:t>
      </w:r>
      <w:r w:rsidR="00817FE0">
        <w:rPr>
          <w:rFonts w:asciiTheme="majorBidi" w:hAnsiTheme="majorBidi" w:cstheme="majorBidi" w:hint="cs"/>
          <w:sz w:val="30"/>
          <w:szCs w:val="30"/>
          <w:cs/>
        </w:rPr>
        <w:t>ส่วนใหญ่เกิดจากผลขาดทุนด้านเครดิตที่คาดว่าจะเกิดขึ้น กลุ่มบริษัท</w:t>
      </w:r>
      <w:r w:rsidR="000919E1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="00817FE0">
        <w:rPr>
          <w:rFonts w:asciiTheme="majorBidi" w:hAnsiTheme="majorBidi" w:cstheme="majorBidi" w:hint="cs"/>
          <w:sz w:val="30"/>
          <w:szCs w:val="30"/>
          <w:cs/>
        </w:rPr>
        <w:t xml:space="preserve">ได้ประเมินผลกระทบที่อาจเกิดขึ้นซึ่งคาดว่าจะเกิดผลกระทบต่อกำไรสะสมเพิ่มขึ้นประมาณร้อยละ </w:t>
      </w:r>
      <w:r w:rsidR="00817FE0">
        <w:rPr>
          <w:rFonts w:asciiTheme="majorBidi" w:hAnsiTheme="majorBidi" w:cstheme="majorBidi"/>
          <w:sz w:val="30"/>
          <w:szCs w:val="30"/>
          <w:lang w:val="en-US"/>
        </w:rPr>
        <w:t>6</w:t>
      </w:r>
      <w:r w:rsidR="000919E1">
        <w:rPr>
          <w:rFonts w:asciiTheme="majorBidi" w:hAnsiTheme="majorBidi" w:cstheme="majorBidi"/>
          <w:sz w:val="30"/>
          <w:szCs w:val="30"/>
          <w:lang w:val="en-US"/>
        </w:rPr>
        <w:t>.0</w:t>
      </w:r>
      <w:r w:rsidR="00817FE0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0919E1">
        <w:rPr>
          <w:rFonts w:asciiTheme="majorBidi" w:hAnsiTheme="majorBidi" w:cstheme="majorBidi" w:hint="cs"/>
          <w:sz w:val="30"/>
          <w:szCs w:val="30"/>
          <w:cs/>
          <w:lang w:val="en-US"/>
        </w:rPr>
        <w:t>และร้อยละ</w:t>
      </w:r>
      <w:r w:rsidR="000919E1">
        <w:rPr>
          <w:rFonts w:asciiTheme="majorBidi" w:hAnsiTheme="majorBidi" w:cstheme="majorBidi"/>
          <w:sz w:val="30"/>
          <w:szCs w:val="30"/>
          <w:lang w:val="en-US"/>
        </w:rPr>
        <w:t xml:space="preserve"> 5.6</w:t>
      </w:r>
      <w:r w:rsidR="000919E1" w:rsidRPr="000919E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817FE0" w:rsidRPr="000919E1">
        <w:rPr>
          <w:rFonts w:asciiTheme="majorBidi" w:hAnsiTheme="majorBidi" w:cstheme="majorBidi" w:hint="cs"/>
          <w:sz w:val="30"/>
          <w:szCs w:val="30"/>
          <w:cs/>
          <w:lang w:val="en-US"/>
        </w:rPr>
        <w:t>สำหรับงบการเงินรวม</w:t>
      </w:r>
      <w:r w:rsidR="000919E1" w:rsidRPr="000919E1">
        <w:rPr>
          <w:rFonts w:asciiTheme="majorBidi" w:hAnsiTheme="majorBidi" w:cstheme="majorBidi" w:hint="cs"/>
          <w:sz w:val="30"/>
          <w:szCs w:val="30"/>
          <w:cs/>
          <w:lang w:val="en-US"/>
        </w:rPr>
        <w:t>และงบการเงินเฉพาะกิจการตามลำดับ</w:t>
      </w:r>
    </w:p>
    <w:p w14:paraId="7D096BF2" w14:textId="77777777" w:rsidR="000919E1" w:rsidRPr="00817FE0" w:rsidRDefault="000919E1" w:rsidP="00F305FF">
      <w:pPr>
        <w:pStyle w:val="ListParagraph"/>
        <w:tabs>
          <w:tab w:val="left" w:pos="720"/>
        </w:tabs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3C3B6A44" w14:textId="77777777" w:rsidR="00DD1EA1" w:rsidRPr="007929E5" w:rsidRDefault="00DD1EA1" w:rsidP="00DD1EA1">
      <w:pPr>
        <w:pStyle w:val="ListParagraph"/>
        <w:numPr>
          <w:ilvl w:val="1"/>
          <w:numId w:val="42"/>
        </w:num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900" w:hanging="36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7929E5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 w:rsidRPr="007929E5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</w:rPr>
        <w:t>16</w:t>
      </w:r>
      <w:r w:rsidRPr="007929E5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14:paraId="4E68844D" w14:textId="77777777" w:rsidR="00DD1EA1" w:rsidRPr="00744DD8" w:rsidRDefault="00DD1EA1" w:rsidP="00DD1EA1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  <w:cs/>
        </w:rPr>
      </w:pPr>
    </w:p>
    <w:p w14:paraId="1AA85065" w14:textId="56353CA9" w:rsidR="00DD1EA1" w:rsidRPr="007929E5" w:rsidRDefault="00DD1EA1" w:rsidP="00744DD8">
      <w:pPr>
        <w:pStyle w:val="ListParagraph"/>
        <w:tabs>
          <w:tab w:val="left" w:pos="720"/>
        </w:tabs>
        <w:autoSpaceDE w:val="0"/>
        <w:autoSpaceDN w:val="0"/>
        <w:adjustRightInd w:val="0"/>
        <w:spacing w:after="0" w:line="240" w:lineRule="auto"/>
        <w:ind w:left="90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929E5">
        <w:rPr>
          <w:rFonts w:asciiTheme="majorBidi" w:hAnsiTheme="majorBidi" w:cstheme="majorBidi" w:hint="cs"/>
          <w:sz w:val="30"/>
          <w:szCs w:val="30"/>
          <w:cs/>
        </w:rPr>
        <w:t xml:space="preserve">มาตรฐานการรายงานทางการเงิน ฉบับที่ </w:t>
      </w:r>
      <w:r w:rsidRPr="007929E5">
        <w:rPr>
          <w:rFonts w:asciiTheme="majorBidi" w:hAnsiTheme="majorBidi" w:cstheme="majorBidi" w:hint="cs"/>
          <w:sz w:val="30"/>
          <w:szCs w:val="30"/>
        </w:rPr>
        <w:t>16</w:t>
      </w:r>
      <w:r w:rsidRPr="007929E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929E5">
        <w:rPr>
          <w:rFonts w:asciiTheme="majorBidi" w:hAnsiTheme="majorBidi" w:cstheme="majorBidi" w:hint="cs"/>
          <w:sz w:val="30"/>
          <w:szCs w:val="30"/>
        </w:rPr>
        <w:t xml:space="preserve">(“TFRS 16”) </w:t>
      </w:r>
      <w:r w:rsidRPr="007929E5">
        <w:rPr>
          <w:rFonts w:asciiTheme="majorBidi" w:hAnsiTheme="majorBidi" w:cstheme="majorBidi" w:hint="cs"/>
          <w:sz w:val="30"/>
          <w:szCs w:val="30"/>
          <w:cs/>
        </w:rPr>
        <w:t>ได้นำเสนอวิธีการ</w:t>
      </w:r>
      <w:r w:rsidRPr="007929E5">
        <w:rPr>
          <w:rFonts w:asciiTheme="majorBidi" w:hAnsiTheme="majorBidi" w:cstheme="majorBidi" w:hint="cs"/>
          <w:color w:val="000000"/>
          <w:sz w:val="30"/>
          <w:szCs w:val="30"/>
          <w:cs/>
        </w:rPr>
        <w:t>บัญชีเดียวสำหรับผู้เช่า 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เมื่อ</w:t>
      </w:r>
      <w:r w:rsidRPr="007929E5">
        <w:rPr>
          <w:rFonts w:asciiTheme="majorBidi" w:hAnsiTheme="majorBidi" w:cstheme="majorBidi" w:hint="cs"/>
          <w:sz w:val="30"/>
          <w:szCs w:val="30"/>
          <w:cs/>
        </w:rPr>
        <w:t xml:space="preserve">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 </w:t>
      </w:r>
    </w:p>
    <w:p w14:paraId="538A78CA" w14:textId="77777777" w:rsidR="003C01F6" w:rsidRPr="00744DD8" w:rsidRDefault="003C01F6" w:rsidP="00744DD8">
      <w:pPr>
        <w:pStyle w:val="ListParagraph"/>
        <w:tabs>
          <w:tab w:val="left" w:pos="720"/>
        </w:tabs>
        <w:autoSpaceDE w:val="0"/>
        <w:autoSpaceDN w:val="0"/>
        <w:adjustRightInd w:val="0"/>
        <w:spacing w:after="0" w:line="240" w:lineRule="auto"/>
        <w:ind w:left="907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7BCB1C02" w14:textId="12C01D07" w:rsidR="00DD1EA1" w:rsidRDefault="00DD1EA1" w:rsidP="003C01F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C01F6">
        <w:rPr>
          <w:rFonts w:asciiTheme="majorBidi" w:hAnsiTheme="majorBidi" w:cstheme="majorBidi" w:hint="cs"/>
          <w:color w:val="000000"/>
          <w:sz w:val="30"/>
          <w:szCs w:val="30"/>
          <w:cs/>
        </w:rPr>
        <w:t>ปัจจุบันกลุ่มบริษัทรับรู้รายจ่ายภายใต้สัญญาเช่าดำเนินงานในกำไรหรือขาดทุนโดยวิธีเส้นตรงตลอดอายุ</w:t>
      </w:r>
      <w:r w:rsidR="003C01F6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  </w:t>
      </w:r>
      <w:r w:rsidRPr="003C01F6">
        <w:rPr>
          <w:rFonts w:asciiTheme="majorBidi" w:hAnsiTheme="majorBidi" w:cstheme="majorBidi" w:hint="cs"/>
          <w:color w:val="000000"/>
          <w:sz w:val="30"/>
          <w:szCs w:val="30"/>
          <w:cs/>
        </w:rPr>
        <w:t>สัญญาเช่า</w:t>
      </w:r>
      <w:r w:rsidR="003C01F6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3C01F6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และรับรู้สินทรัพย์และหนี้สินในกรณีที่การจ่ายเงินตามสัญญาเช่ามีช่วงเวลาแตกต่างจากการรับรู้</w:t>
      </w:r>
      <w:r w:rsidR="003C01F6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      </w:t>
      </w:r>
      <w:r w:rsidRPr="003C01F6">
        <w:rPr>
          <w:rFonts w:asciiTheme="majorBidi" w:hAnsiTheme="majorBidi" w:cstheme="majorBidi" w:hint="cs"/>
          <w:color w:val="000000"/>
          <w:sz w:val="30"/>
          <w:szCs w:val="30"/>
          <w:cs/>
        </w:rPr>
        <w:t>ค่าเช่าจ่าย ตาม</w:t>
      </w:r>
      <w:r w:rsidRPr="003C01F6">
        <w:rPr>
          <w:rFonts w:asciiTheme="majorBidi" w:hAnsiTheme="majorBidi" w:cstheme="majorBidi" w:hint="cs"/>
          <w:color w:val="000000"/>
          <w:sz w:val="30"/>
          <w:szCs w:val="30"/>
        </w:rPr>
        <w:t xml:space="preserve"> TFRS</w:t>
      </w:r>
      <w:r w:rsidRPr="003C01F6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3C01F6">
        <w:rPr>
          <w:rFonts w:asciiTheme="majorBidi" w:hAnsiTheme="majorBidi" w:cstheme="majorBidi" w:hint="cs"/>
          <w:color w:val="000000"/>
          <w:sz w:val="30"/>
          <w:szCs w:val="30"/>
        </w:rPr>
        <w:t xml:space="preserve">16 </w:t>
      </w:r>
      <w:r w:rsidRPr="003C01F6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จะรับรู้สินทรัพย์สิทธิการใช้และหนี้สินตามสัญญาเช่าสำหรับสัญญาเช่าดำเนินงานของกลุ่มบริษัท</w:t>
      </w:r>
      <w:r w:rsidR="00744DD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C01F6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ส่งผลให้ลักษณะของค่าใช้จ่ายที่เกี่ยวข้องกับสัญญาเช่าดังกล่าวเปลี่ยนแปลงไปโดยกลุ่มบริษัทจะรับรู้ค่าเสื่อมราคาของสินทรัพย์สิทธิการใช้และดอกเบี้ยจ่ายของหนี้สินตามสัญญาเช่า </w:t>
      </w:r>
    </w:p>
    <w:p w14:paraId="4CAFED8F" w14:textId="77777777" w:rsidR="003C01F6" w:rsidRPr="00744DD8" w:rsidRDefault="003C01F6" w:rsidP="003C01F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22BFDC4F" w14:textId="77777777" w:rsidR="00DD1EA1" w:rsidRPr="007929E5" w:rsidRDefault="00DD1EA1" w:rsidP="00DD1EA1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7929E5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>การปฏิบัติในช่วงเปลี่ยนแปลง</w:t>
      </w:r>
    </w:p>
    <w:p w14:paraId="6D869E44" w14:textId="7BAD7F1B" w:rsidR="00DD1EA1" w:rsidRPr="00744DD8" w:rsidRDefault="00DD1EA1" w:rsidP="00DD1EA1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4"/>
          <w:szCs w:val="24"/>
        </w:rPr>
      </w:pPr>
    </w:p>
    <w:p w14:paraId="7B66B217" w14:textId="73FACF0E" w:rsidR="00DD1EA1" w:rsidRDefault="00B33331" w:rsidP="00DD1EA1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B33331">
        <w:rPr>
          <w:rFonts w:asciiTheme="majorBidi" w:hAnsiTheme="majorBidi"/>
          <w:color w:val="000000"/>
          <w:sz w:val="30"/>
          <w:szCs w:val="30"/>
          <w:cs/>
        </w:rPr>
        <w:t xml:space="preserve">กลุ่มบริษัทคาดว่าจะถือปฏิบัติตาม </w:t>
      </w:r>
      <w:r w:rsidRPr="00B33331">
        <w:rPr>
          <w:rFonts w:asciiTheme="majorBidi" w:hAnsiTheme="majorBidi" w:cstheme="majorBidi"/>
          <w:color w:val="000000"/>
          <w:sz w:val="30"/>
          <w:szCs w:val="30"/>
        </w:rPr>
        <w:t xml:space="preserve">TFRS </w:t>
      </w:r>
      <w:r w:rsidRPr="00B33331">
        <w:rPr>
          <w:rFonts w:asciiTheme="majorBidi" w:hAnsiTheme="majorBidi"/>
          <w:color w:val="000000"/>
          <w:sz w:val="30"/>
          <w:szCs w:val="30"/>
          <w:cs/>
        </w:rPr>
        <w:t xml:space="preserve">16 เป็นครั้งแรก ณ วันที่ 1 มกราคม 2563 ด้วยวิธีปรับปรุงย้อนหลังโดยการรับรู้ผลกระทบสะสมจากการนำ </w:t>
      </w:r>
      <w:r w:rsidRPr="00B33331">
        <w:rPr>
          <w:rFonts w:asciiTheme="majorBidi" w:hAnsiTheme="majorBidi" w:cstheme="majorBidi"/>
          <w:color w:val="000000"/>
          <w:sz w:val="30"/>
          <w:szCs w:val="30"/>
        </w:rPr>
        <w:t xml:space="preserve">TFRS </w:t>
      </w:r>
      <w:r w:rsidRPr="00B33331">
        <w:rPr>
          <w:rFonts w:asciiTheme="majorBidi" w:hAnsiTheme="majorBidi"/>
          <w:color w:val="000000"/>
          <w:sz w:val="30"/>
          <w:szCs w:val="30"/>
          <w:cs/>
        </w:rPr>
        <w:t>16 มาปฏิบัติใช้ครั้งแรก ปรับปรุงกับบัญชีที่เกี่ยวข้อง ณ วันที่ 1 มกราคม 2563 โดยไม่ปรับปรุงข้อมูลเปรียบเทียบ</w:t>
      </w:r>
    </w:p>
    <w:p w14:paraId="77E63582" w14:textId="77777777" w:rsidR="00B33331" w:rsidRPr="00744DD8" w:rsidRDefault="00B33331" w:rsidP="00DD1EA1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2DCB0DE0" w14:textId="1461E3AE" w:rsidR="00DD1EA1" w:rsidRPr="00AC62DD" w:rsidRDefault="00DD1EA1" w:rsidP="00DD1EA1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</w:rPr>
      </w:pPr>
      <w:r w:rsidRPr="00AC62DD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</w:rPr>
        <w:t xml:space="preserve">กลุ่มบริษัทคาดว่าจะใช้ข้อยกเว้นเรื่องการนำคำนิยามของสัญญาเช่ามาใช้พิจารณากับสัญญาเช่าที่มีอยู่ก่อนวันที่เปลี่ยนแปลงมาตรฐาน โดยจะนำ </w:t>
      </w:r>
      <w:r w:rsidRPr="00AC62DD">
        <w:rPr>
          <w:rFonts w:asciiTheme="majorBidi" w:hAnsiTheme="majorBidi" w:cstheme="majorBidi" w:hint="cs"/>
          <w:color w:val="000000"/>
          <w:spacing w:val="-6"/>
          <w:sz w:val="30"/>
          <w:szCs w:val="30"/>
        </w:rPr>
        <w:t>TFRS</w:t>
      </w:r>
      <w:r w:rsidRPr="00AC62DD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</w:rPr>
        <w:t xml:space="preserve"> </w:t>
      </w:r>
      <w:r w:rsidRPr="00AC62DD">
        <w:rPr>
          <w:rFonts w:asciiTheme="majorBidi" w:hAnsiTheme="majorBidi" w:cstheme="majorBidi" w:hint="cs"/>
          <w:color w:val="000000"/>
          <w:spacing w:val="-6"/>
          <w:sz w:val="30"/>
          <w:szCs w:val="30"/>
        </w:rPr>
        <w:t xml:space="preserve">16 </w:t>
      </w:r>
      <w:r w:rsidRPr="00AC62DD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</w:rPr>
        <w:t xml:space="preserve">มาถือปฏิบัติกับทุกสัญญาที่ทำขึ้นก่อนวันที่ </w:t>
      </w:r>
      <w:r w:rsidRPr="00AC62DD">
        <w:rPr>
          <w:rFonts w:asciiTheme="majorBidi" w:hAnsiTheme="majorBidi" w:cstheme="majorBidi" w:hint="cs"/>
          <w:color w:val="000000"/>
          <w:spacing w:val="-6"/>
          <w:sz w:val="30"/>
          <w:szCs w:val="30"/>
        </w:rPr>
        <w:t>1</w:t>
      </w:r>
      <w:r w:rsidRPr="00AC62DD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</w:rPr>
        <w:t xml:space="preserve"> มกราคม </w:t>
      </w:r>
      <w:r w:rsidRPr="00AC62DD">
        <w:rPr>
          <w:rFonts w:asciiTheme="majorBidi" w:hAnsiTheme="majorBidi" w:cstheme="majorBidi" w:hint="cs"/>
          <w:color w:val="000000"/>
          <w:spacing w:val="-6"/>
          <w:sz w:val="30"/>
          <w:szCs w:val="30"/>
        </w:rPr>
        <w:t>2563</w:t>
      </w:r>
      <w:r w:rsidRPr="00AC62DD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</w:rPr>
        <w:t xml:space="preserve"> และเคยระบุเป็นสัญญาเช่าตามมาตรฐานการบัญชี ฉบับที่ </w:t>
      </w:r>
      <w:r w:rsidRPr="00AC62DD">
        <w:rPr>
          <w:rFonts w:asciiTheme="majorBidi" w:hAnsiTheme="majorBidi" w:cstheme="majorBidi" w:hint="cs"/>
          <w:color w:val="000000"/>
          <w:spacing w:val="-6"/>
          <w:sz w:val="30"/>
          <w:szCs w:val="30"/>
        </w:rPr>
        <w:t xml:space="preserve">17 </w:t>
      </w:r>
      <w:r w:rsidRPr="00AC62DD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</w:rPr>
        <w:t xml:space="preserve">และการตีความมาตรฐานการรายงานทางการเงินฉบับที่ </w:t>
      </w:r>
      <w:r w:rsidRPr="00AC62DD">
        <w:rPr>
          <w:rFonts w:asciiTheme="majorBidi" w:hAnsiTheme="majorBidi" w:cstheme="majorBidi" w:hint="cs"/>
          <w:color w:val="000000"/>
          <w:spacing w:val="-6"/>
          <w:sz w:val="30"/>
          <w:szCs w:val="30"/>
        </w:rPr>
        <w:t>4</w:t>
      </w:r>
    </w:p>
    <w:p w14:paraId="61E0050B" w14:textId="010059E1" w:rsidR="00DD1EA1" w:rsidRPr="00744DD8" w:rsidRDefault="00DD1EA1" w:rsidP="00DD1EA1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6A2E5973" w14:textId="33DED98B" w:rsidR="00DD1EA1" w:rsidRPr="007929E5" w:rsidRDefault="00DD1EA1" w:rsidP="00DD1EA1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7929E5">
        <w:rPr>
          <w:rFonts w:asciiTheme="majorBidi" w:hAnsiTheme="majorBidi" w:cstheme="majorBidi" w:hint="cs"/>
          <w:color w:val="000000"/>
          <w:sz w:val="30"/>
          <w:szCs w:val="30"/>
          <w:cs/>
        </w:rPr>
        <w:t>การประเมินผลกระทบเบื้องต้นของการถือปฏิบัติตาม</w:t>
      </w:r>
      <w:r w:rsidRPr="007929E5">
        <w:rPr>
          <w:rFonts w:asciiTheme="majorBidi" w:hAnsiTheme="majorBidi" w:cstheme="majorBidi" w:hint="cs"/>
          <w:color w:val="000000"/>
          <w:sz w:val="30"/>
          <w:szCs w:val="30"/>
        </w:rPr>
        <w:t xml:space="preserve"> TFRS 16 </w:t>
      </w:r>
      <w:r w:rsidRPr="007929E5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เป็นครั้งแรกต่องบการเงิน มีดังนี้ </w:t>
      </w:r>
    </w:p>
    <w:p w14:paraId="0F2A848B" w14:textId="77777777" w:rsidR="00DD1EA1" w:rsidRPr="00744DD8" w:rsidRDefault="00DD1EA1" w:rsidP="00DD1EA1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FF"/>
          <w:sz w:val="24"/>
          <w:szCs w:val="24"/>
        </w:rPr>
      </w:pPr>
    </w:p>
    <w:tbl>
      <w:tblPr>
        <w:tblStyle w:val="TableGrid"/>
        <w:tblW w:w="8965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744"/>
        <w:gridCol w:w="1710"/>
        <w:gridCol w:w="236"/>
        <w:gridCol w:w="1685"/>
      </w:tblGrid>
      <w:tr w:rsidR="00DD1EA1" w:rsidRPr="007929E5" w14:paraId="4994B580" w14:textId="77777777" w:rsidTr="00995F91">
        <w:trPr>
          <w:tblHeader/>
        </w:trPr>
        <w:tc>
          <w:tcPr>
            <w:tcW w:w="4590" w:type="dxa"/>
            <w:vAlign w:val="bottom"/>
            <w:hideMark/>
          </w:tcPr>
          <w:p w14:paraId="6D2B9452" w14:textId="104E2A1C" w:rsidR="00DD1EA1" w:rsidRPr="007929E5" w:rsidRDefault="00DD1EA1" w:rsidP="00995F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250" w:hanging="25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GB" w:eastAsia="en-GB"/>
              </w:rPr>
            </w:pPr>
            <w:r w:rsidRPr="007929E5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GB" w:eastAsia="en-GB"/>
              </w:rPr>
              <w:t xml:space="preserve">งบแสดงฐานะการเงิน </w:t>
            </w:r>
          </w:p>
        </w:tc>
        <w:tc>
          <w:tcPr>
            <w:tcW w:w="744" w:type="dxa"/>
            <w:vAlign w:val="bottom"/>
          </w:tcPr>
          <w:p w14:paraId="3BE60719" w14:textId="77777777" w:rsidR="00DD1EA1" w:rsidRPr="007929E5" w:rsidRDefault="00DD1E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710" w:type="dxa"/>
            <w:vAlign w:val="bottom"/>
            <w:hideMark/>
          </w:tcPr>
          <w:p w14:paraId="02AB26EC" w14:textId="32583A17" w:rsidR="00DD1EA1" w:rsidRPr="007929E5" w:rsidRDefault="00DD1E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46" w:right="-8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  <w:r w:rsidRPr="007929E5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7B00E13B" w14:textId="77777777" w:rsidR="00DD1EA1" w:rsidRPr="007929E5" w:rsidRDefault="00DD1E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685" w:type="dxa"/>
            <w:vAlign w:val="bottom"/>
            <w:hideMark/>
          </w:tcPr>
          <w:p w14:paraId="6BCD88CC" w14:textId="77777777" w:rsidR="00DD1EA1" w:rsidRPr="007929E5" w:rsidRDefault="00DD1E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eastAsia="en-GB"/>
              </w:rPr>
            </w:pPr>
            <w:r w:rsidRPr="007929E5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  <w:lang w:val="en-GB" w:eastAsia="en-GB"/>
              </w:rPr>
              <w:t>งบการเงิน</w:t>
            </w:r>
          </w:p>
          <w:p w14:paraId="4705EE53" w14:textId="4C63E590" w:rsidR="00DD1EA1" w:rsidRPr="007929E5" w:rsidRDefault="00DD1E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  <w:r w:rsidRPr="007929E5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  <w:lang w:val="en-GB" w:eastAsia="en-GB"/>
              </w:rPr>
              <w:t>เฉพาะกิจการ</w:t>
            </w:r>
          </w:p>
        </w:tc>
      </w:tr>
      <w:tr w:rsidR="00DD1EA1" w:rsidRPr="007929E5" w14:paraId="0EF5126E" w14:textId="77777777" w:rsidTr="00995F91">
        <w:trPr>
          <w:tblHeader/>
        </w:trPr>
        <w:tc>
          <w:tcPr>
            <w:tcW w:w="4590" w:type="dxa"/>
            <w:vAlign w:val="bottom"/>
            <w:hideMark/>
          </w:tcPr>
          <w:p w14:paraId="6903D70C" w14:textId="77777777" w:rsidR="00DD1EA1" w:rsidRPr="007929E5" w:rsidRDefault="00DD1E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GB" w:eastAsia="en-GB"/>
              </w:rPr>
            </w:pPr>
            <w:r w:rsidRPr="007929E5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7929E5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lang w:val="en-GB" w:eastAsia="en-GB"/>
              </w:rPr>
              <w:t xml:space="preserve">1 </w:t>
            </w:r>
            <w:r w:rsidRPr="007929E5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GB" w:eastAsia="en-GB"/>
              </w:rPr>
              <w:t>มกราคม</w:t>
            </w:r>
          </w:p>
        </w:tc>
        <w:tc>
          <w:tcPr>
            <w:tcW w:w="744" w:type="dxa"/>
            <w:vAlign w:val="bottom"/>
          </w:tcPr>
          <w:p w14:paraId="535DE89C" w14:textId="77777777" w:rsidR="00DD1EA1" w:rsidRPr="007929E5" w:rsidRDefault="00DD1E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710" w:type="dxa"/>
            <w:vAlign w:val="bottom"/>
            <w:hideMark/>
          </w:tcPr>
          <w:p w14:paraId="54B18F2C" w14:textId="77777777" w:rsidR="00DD1EA1" w:rsidRPr="007929E5" w:rsidRDefault="00DD1E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46" w:right="-8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  <w:r w:rsidRPr="007929E5">
              <w:rPr>
                <w:rFonts w:asciiTheme="majorBidi" w:hAnsiTheme="majorBidi" w:cstheme="majorBidi" w:hint="cs"/>
                <w:color w:val="000000"/>
                <w:sz w:val="30"/>
                <w:szCs w:val="30"/>
                <w:lang w:val="en-GB" w:eastAsia="en-GB"/>
              </w:rPr>
              <w:t>2563</w:t>
            </w:r>
          </w:p>
        </w:tc>
        <w:tc>
          <w:tcPr>
            <w:tcW w:w="236" w:type="dxa"/>
            <w:vAlign w:val="bottom"/>
          </w:tcPr>
          <w:p w14:paraId="3ACE7768" w14:textId="77777777" w:rsidR="00DD1EA1" w:rsidRPr="007929E5" w:rsidRDefault="00DD1E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685" w:type="dxa"/>
            <w:vAlign w:val="bottom"/>
            <w:hideMark/>
          </w:tcPr>
          <w:p w14:paraId="1DC7A441" w14:textId="77777777" w:rsidR="00DD1EA1" w:rsidRPr="007929E5" w:rsidRDefault="00DD1E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eastAsia="en-GB"/>
              </w:rPr>
            </w:pPr>
            <w:r w:rsidRPr="007929E5">
              <w:rPr>
                <w:rFonts w:asciiTheme="majorBidi" w:hAnsiTheme="majorBidi" w:cstheme="majorBidi" w:hint="cs"/>
                <w:color w:val="000000"/>
                <w:sz w:val="30"/>
                <w:szCs w:val="30"/>
                <w:lang w:val="en-GB" w:eastAsia="en-GB"/>
              </w:rPr>
              <w:t>2563</w:t>
            </w:r>
          </w:p>
        </w:tc>
      </w:tr>
      <w:tr w:rsidR="00DD1EA1" w:rsidRPr="007929E5" w14:paraId="5DA25707" w14:textId="77777777" w:rsidTr="00995F91">
        <w:trPr>
          <w:tblHeader/>
        </w:trPr>
        <w:tc>
          <w:tcPr>
            <w:tcW w:w="4590" w:type="dxa"/>
          </w:tcPr>
          <w:p w14:paraId="6AD0BE01" w14:textId="77777777" w:rsidR="00DD1EA1" w:rsidRPr="007929E5" w:rsidRDefault="00DD1E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744" w:type="dxa"/>
            <w:vAlign w:val="bottom"/>
          </w:tcPr>
          <w:p w14:paraId="65162778" w14:textId="77777777" w:rsidR="00DD1EA1" w:rsidRPr="007929E5" w:rsidRDefault="00DD1E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3631" w:type="dxa"/>
            <w:gridSpan w:val="3"/>
            <w:vAlign w:val="bottom"/>
            <w:hideMark/>
          </w:tcPr>
          <w:p w14:paraId="1DF51138" w14:textId="2D085AFD" w:rsidR="00DD1EA1" w:rsidRPr="007929E5" w:rsidRDefault="00DD1E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 w:eastAsia="en-GB"/>
              </w:rPr>
            </w:pPr>
            <w:r w:rsidRPr="007929E5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  <w:lang w:val="en-GB" w:eastAsia="en-GB"/>
              </w:rPr>
              <w:t>(</w:t>
            </w:r>
            <w:r w:rsidR="00222CF3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  <w:lang w:val="en-GB" w:eastAsia="en-GB"/>
              </w:rPr>
              <w:t>พัน</w:t>
            </w:r>
            <w:r w:rsidRPr="007929E5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  <w:lang w:val="en-GB" w:eastAsia="en-GB"/>
              </w:rPr>
              <w:t>บาท)</w:t>
            </w:r>
          </w:p>
        </w:tc>
      </w:tr>
      <w:tr w:rsidR="00DD1EA1" w:rsidRPr="004967B6" w14:paraId="23271A89" w14:textId="77777777" w:rsidTr="00995F91">
        <w:tc>
          <w:tcPr>
            <w:tcW w:w="4590" w:type="dxa"/>
            <w:hideMark/>
          </w:tcPr>
          <w:p w14:paraId="665DC4F2" w14:textId="77777777" w:rsidR="00DD1EA1" w:rsidRPr="004967B6" w:rsidRDefault="00DD1E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  <w:r w:rsidRPr="00C2369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GB" w:eastAsia="en-GB"/>
              </w:rPr>
              <w:t>สินทรัพย์สิทธิการใช้เพิ่มขึ้น</w:t>
            </w:r>
          </w:p>
        </w:tc>
        <w:tc>
          <w:tcPr>
            <w:tcW w:w="744" w:type="dxa"/>
            <w:vAlign w:val="bottom"/>
          </w:tcPr>
          <w:p w14:paraId="36595D5E" w14:textId="77777777" w:rsidR="00DD1EA1" w:rsidRPr="004967B6" w:rsidRDefault="00DD1E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710" w:type="dxa"/>
            <w:vAlign w:val="bottom"/>
          </w:tcPr>
          <w:p w14:paraId="1D5FB6BE" w14:textId="6C3A2F23" w:rsidR="00DD1EA1" w:rsidRPr="004967B6" w:rsidRDefault="00DA6CBB" w:rsidP="00DA6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after="0"/>
              <w:ind w:left="-108" w:right="-54"/>
              <w:rPr>
                <w:rFonts w:asciiTheme="minorHAnsi" w:hAnsiTheme="minorHAnsi" w:cstheme="minorHAnsi"/>
                <w:sz w:val="30"/>
                <w:szCs w:val="30"/>
              </w:rPr>
            </w:pPr>
            <w:r w:rsidRPr="004967B6">
              <w:rPr>
                <w:rFonts w:asciiTheme="minorHAnsi" w:hAnsiTheme="minorHAnsi" w:cstheme="minorHAnsi"/>
                <w:sz w:val="30"/>
                <w:szCs w:val="30"/>
              </w:rPr>
              <w:t>70,</w:t>
            </w:r>
            <w:r w:rsidR="00551108">
              <w:rPr>
                <w:rFonts w:asciiTheme="minorHAnsi" w:hAnsiTheme="minorHAnsi" w:cstheme="minorHAnsi"/>
                <w:sz w:val="30"/>
                <w:szCs w:val="30"/>
              </w:rPr>
              <w:t>627</w:t>
            </w:r>
          </w:p>
        </w:tc>
        <w:tc>
          <w:tcPr>
            <w:tcW w:w="236" w:type="dxa"/>
            <w:vAlign w:val="bottom"/>
          </w:tcPr>
          <w:p w14:paraId="7BF25775" w14:textId="77777777" w:rsidR="00DD1EA1" w:rsidRPr="004967B6" w:rsidRDefault="00DD1E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685" w:type="dxa"/>
            <w:vAlign w:val="bottom"/>
          </w:tcPr>
          <w:p w14:paraId="1B122BCD" w14:textId="707959CF" w:rsidR="00DD1EA1" w:rsidRPr="004967B6" w:rsidRDefault="00997A2C" w:rsidP="00997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after="0"/>
              <w:ind w:left="-108" w:right="-54"/>
              <w:rPr>
                <w:rFonts w:asciiTheme="minorHAnsi" w:hAnsiTheme="minorHAnsi" w:cstheme="minorHAnsi"/>
                <w:sz w:val="30"/>
                <w:szCs w:val="30"/>
              </w:rPr>
            </w:pPr>
            <w:r w:rsidRPr="004967B6">
              <w:rPr>
                <w:rFonts w:asciiTheme="minorHAnsi" w:hAnsiTheme="minorHAnsi" w:cstheme="minorHAnsi"/>
                <w:sz w:val="30"/>
                <w:szCs w:val="30"/>
              </w:rPr>
              <w:t>8,</w:t>
            </w:r>
            <w:r w:rsidR="00551108">
              <w:rPr>
                <w:rFonts w:asciiTheme="minorHAnsi" w:hAnsiTheme="minorHAnsi" w:cstheme="minorHAnsi"/>
                <w:sz w:val="30"/>
                <w:szCs w:val="30"/>
              </w:rPr>
              <w:t>759</w:t>
            </w:r>
          </w:p>
        </w:tc>
      </w:tr>
      <w:tr w:rsidR="00DD1EA1" w:rsidRPr="004967B6" w14:paraId="4FD7770F" w14:textId="77777777" w:rsidTr="00995F91">
        <w:tc>
          <w:tcPr>
            <w:tcW w:w="4590" w:type="dxa"/>
            <w:hideMark/>
          </w:tcPr>
          <w:p w14:paraId="60F997BC" w14:textId="77777777" w:rsidR="00DD1EA1" w:rsidRPr="004967B6" w:rsidRDefault="00DD1E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  <w:r w:rsidRPr="004967B6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GB" w:eastAsia="en-GB"/>
              </w:rPr>
              <w:t>หนี้สินตามสัญญาเช่าเพิ่มขึ้น</w:t>
            </w:r>
          </w:p>
        </w:tc>
        <w:tc>
          <w:tcPr>
            <w:tcW w:w="744" w:type="dxa"/>
            <w:vAlign w:val="bottom"/>
          </w:tcPr>
          <w:p w14:paraId="623EEEB2" w14:textId="77777777" w:rsidR="00DD1EA1" w:rsidRPr="004967B6" w:rsidRDefault="00DD1E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710" w:type="dxa"/>
            <w:vAlign w:val="bottom"/>
          </w:tcPr>
          <w:p w14:paraId="235815FB" w14:textId="39CE88F1" w:rsidR="00DD1EA1" w:rsidRPr="004967B6" w:rsidRDefault="00DA6CBB" w:rsidP="00DA6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after="0"/>
              <w:ind w:left="-108" w:right="-54"/>
              <w:rPr>
                <w:rFonts w:asciiTheme="minorHAnsi" w:hAnsiTheme="minorHAnsi" w:cstheme="minorHAnsi"/>
                <w:sz w:val="30"/>
                <w:szCs w:val="30"/>
              </w:rPr>
            </w:pPr>
            <w:r w:rsidRPr="004967B6">
              <w:rPr>
                <w:rFonts w:asciiTheme="minorHAnsi" w:hAnsiTheme="minorHAnsi" w:cstheme="minorHAnsi"/>
                <w:sz w:val="30"/>
                <w:szCs w:val="30"/>
              </w:rPr>
              <w:t>(70,627)</w:t>
            </w:r>
          </w:p>
        </w:tc>
        <w:tc>
          <w:tcPr>
            <w:tcW w:w="236" w:type="dxa"/>
            <w:vAlign w:val="bottom"/>
          </w:tcPr>
          <w:p w14:paraId="05500691" w14:textId="77777777" w:rsidR="00DD1EA1" w:rsidRPr="004967B6" w:rsidRDefault="00DD1E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685" w:type="dxa"/>
            <w:vAlign w:val="bottom"/>
          </w:tcPr>
          <w:p w14:paraId="6A18ADFB" w14:textId="5865C9A3" w:rsidR="00DD1EA1" w:rsidRPr="004967B6" w:rsidRDefault="00997A2C" w:rsidP="00997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after="0"/>
              <w:ind w:left="-108" w:right="-54"/>
              <w:rPr>
                <w:rFonts w:asciiTheme="minorHAnsi" w:hAnsiTheme="minorHAnsi" w:cstheme="minorHAnsi"/>
                <w:sz w:val="30"/>
                <w:szCs w:val="30"/>
              </w:rPr>
            </w:pPr>
            <w:r w:rsidRPr="004967B6">
              <w:rPr>
                <w:rFonts w:asciiTheme="minorHAnsi" w:hAnsiTheme="minorHAnsi" w:cstheme="minorHAnsi"/>
                <w:sz w:val="30"/>
                <w:szCs w:val="30"/>
              </w:rPr>
              <w:t>(8,759)</w:t>
            </w:r>
          </w:p>
        </w:tc>
      </w:tr>
      <w:tr w:rsidR="00551108" w:rsidRPr="004967B6" w14:paraId="36F54366" w14:textId="77777777" w:rsidTr="00995F91">
        <w:tc>
          <w:tcPr>
            <w:tcW w:w="4590" w:type="dxa"/>
          </w:tcPr>
          <w:p w14:paraId="426C5FAD" w14:textId="77777777" w:rsidR="00551108" w:rsidRPr="004967B6" w:rsidRDefault="005511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744" w:type="dxa"/>
            <w:vAlign w:val="bottom"/>
          </w:tcPr>
          <w:p w14:paraId="529F4B1C" w14:textId="77777777" w:rsidR="00551108" w:rsidRPr="004967B6" w:rsidRDefault="005511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710" w:type="dxa"/>
            <w:vAlign w:val="bottom"/>
          </w:tcPr>
          <w:p w14:paraId="44115427" w14:textId="77777777" w:rsidR="00551108" w:rsidRPr="004967B6" w:rsidRDefault="00551108" w:rsidP="00DA6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after="0"/>
              <w:ind w:left="-108" w:right="-54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7D633FB" w14:textId="77777777" w:rsidR="00551108" w:rsidRPr="004967B6" w:rsidRDefault="005511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685" w:type="dxa"/>
            <w:vAlign w:val="bottom"/>
          </w:tcPr>
          <w:p w14:paraId="1F951FE4" w14:textId="77777777" w:rsidR="00551108" w:rsidRPr="004967B6" w:rsidRDefault="00551108" w:rsidP="00997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after="0"/>
              <w:ind w:left="-108" w:right="-54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</w:tr>
    </w:tbl>
    <w:p w14:paraId="5407DF5C" w14:textId="0FB66DD1" w:rsidR="00E1247E" w:rsidRPr="007929E5" w:rsidRDefault="00E1247E" w:rsidP="00145EAF">
      <w:pPr>
        <w:pStyle w:val="index"/>
        <w:numPr>
          <w:ilvl w:val="0"/>
          <w:numId w:val="32"/>
        </w:numPr>
        <w:tabs>
          <w:tab w:val="clear" w:pos="772"/>
        </w:tabs>
        <w:spacing w:after="0" w:line="240" w:lineRule="atLeast"/>
        <w:ind w:left="540" w:hanging="540"/>
        <w:rPr>
          <w:rFonts w:ascii="Angsana New" w:hAnsi="Angsana New" w:cs="Angsana New"/>
          <w:b/>
          <w:bCs/>
          <w:sz w:val="30"/>
          <w:szCs w:val="30"/>
          <w:rtl/>
          <w:cs/>
        </w:rPr>
      </w:pPr>
      <w:r w:rsidRPr="007929E5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lastRenderedPageBreak/>
        <w:t xml:space="preserve">การจัดประเภทรายการใหม่ </w:t>
      </w:r>
    </w:p>
    <w:p w14:paraId="4D10A224" w14:textId="77777777" w:rsidR="00E1247E" w:rsidRPr="003B613E" w:rsidRDefault="00E1247E" w:rsidP="00E12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HAnsi" w:hAnsiTheme="majorHAnsi" w:cstheme="majorHAnsi"/>
          <w:sz w:val="20"/>
          <w:szCs w:val="20"/>
        </w:rPr>
      </w:pPr>
    </w:p>
    <w:p w14:paraId="12291121" w14:textId="44DC4C55" w:rsidR="00E1247E" w:rsidRPr="007929E5" w:rsidRDefault="00E1247E" w:rsidP="00E1247E">
      <w:pPr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7929E5">
        <w:rPr>
          <w:rFonts w:asciiTheme="majorHAnsi" w:hAnsiTheme="majorHAnsi" w:cstheme="majorHAnsi"/>
          <w:sz w:val="30"/>
          <w:szCs w:val="30"/>
          <w:cs/>
        </w:rPr>
        <w:t>รายการบางรายการในงบการเงิน</w:t>
      </w:r>
      <w:r w:rsidR="00AE710F" w:rsidRPr="007929E5">
        <w:rPr>
          <w:rFonts w:asciiTheme="majorHAnsi" w:hAnsiTheme="majorHAnsi" w:cstheme="majorHAnsi"/>
          <w:sz w:val="30"/>
          <w:szCs w:val="30"/>
          <w:cs/>
        </w:rPr>
        <w:t>ปี</w:t>
      </w:r>
      <w:r w:rsidRPr="007929E5">
        <w:rPr>
          <w:rFonts w:asciiTheme="majorHAnsi" w:hAnsiTheme="majorHAnsi" w:cstheme="majorHAnsi"/>
          <w:sz w:val="30"/>
          <w:szCs w:val="30"/>
          <w:cs/>
        </w:rPr>
        <w:t xml:space="preserve"> </w:t>
      </w:r>
      <w:r w:rsidRPr="007929E5">
        <w:rPr>
          <w:rFonts w:asciiTheme="majorHAnsi" w:hAnsiTheme="majorHAnsi" w:cstheme="majorHAnsi"/>
          <w:sz w:val="30"/>
          <w:szCs w:val="30"/>
        </w:rPr>
        <w:t>256</w:t>
      </w:r>
      <w:r w:rsidR="00AB7262" w:rsidRPr="007929E5">
        <w:rPr>
          <w:rFonts w:asciiTheme="majorHAnsi" w:hAnsiTheme="majorHAnsi" w:cstheme="majorHAnsi"/>
          <w:sz w:val="30"/>
          <w:szCs w:val="30"/>
        </w:rPr>
        <w:t>1</w:t>
      </w:r>
      <w:r w:rsidRPr="007929E5">
        <w:rPr>
          <w:rFonts w:asciiTheme="majorHAnsi" w:hAnsiTheme="majorHAnsi" w:cstheme="majorHAnsi"/>
          <w:sz w:val="30"/>
          <w:szCs w:val="30"/>
        </w:rPr>
        <w:t xml:space="preserve"> </w:t>
      </w:r>
      <w:r w:rsidRPr="007929E5">
        <w:rPr>
          <w:rFonts w:asciiTheme="majorHAnsi" w:hAnsiTheme="majorHAnsi" w:cstheme="majorHAnsi"/>
          <w:sz w:val="30"/>
          <w:szCs w:val="30"/>
          <w:cs/>
        </w:rPr>
        <w:t>ได้มีการจัดประเภทรายการใหม่เพื่อให้สอดคล้องกับการนำเสนอ</w:t>
      </w:r>
      <w:r w:rsidR="00AB7262" w:rsidRPr="007929E5">
        <w:rPr>
          <w:rFonts w:asciiTheme="majorHAnsi" w:hAnsiTheme="majorHAnsi" w:cstheme="majorHAnsi"/>
          <w:sz w:val="30"/>
          <w:szCs w:val="30"/>
        </w:rPr>
        <w:br/>
      </w:r>
      <w:r w:rsidRPr="007929E5">
        <w:rPr>
          <w:rFonts w:asciiTheme="majorHAnsi" w:hAnsiTheme="majorHAnsi" w:cstheme="majorHAnsi"/>
          <w:sz w:val="30"/>
          <w:szCs w:val="30"/>
          <w:cs/>
        </w:rPr>
        <w:t>งบการเงิน</w:t>
      </w:r>
      <w:r w:rsidR="00AE710F" w:rsidRPr="007929E5">
        <w:rPr>
          <w:rFonts w:asciiTheme="majorHAnsi" w:hAnsiTheme="majorHAnsi" w:cstheme="majorHAnsi"/>
          <w:sz w:val="30"/>
          <w:szCs w:val="30"/>
          <w:cs/>
        </w:rPr>
        <w:t>ปี</w:t>
      </w:r>
      <w:r w:rsidRPr="007929E5">
        <w:rPr>
          <w:rFonts w:asciiTheme="majorHAnsi" w:hAnsiTheme="majorHAnsi" w:cstheme="majorHAnsi"/>
          <w:sz w:val="30"/>
          <w:szCs w:val="30"/>
          <w:cs/>
        </w:rPr>
        <w:t xml:space="preserve"> </w:t>
      </w:r>
      <w:r w:rsidRPr="007929E5">
        <w:rPr>
          <w:rFonts w:asciiTheme="majorHAnsi" w:hAnsiTheme="majorHAnsi" w:cstheme="majorHAnsi"/>
          <w:sz w:val="30"/>
          <w:szCs w:val="30"/>
        </w:rPr>
        <w:t>256</w:t>
      </w:r>
      <w:r w:rsidR="00AB7262" w:rsidRPr="007929E5">
        <w:rPr>
          <w:rFonts w:asciiTheme="majorHAnsi" w:hAnsiTheme="majorHAnsi" w:cstheme="majorHAnsi"/>
          <w:sz w:val="30"/>
          <w:szCs w:val="30"/>
        </w:rPr>
        <w:t>2</w:t>
      </w:r>
      <w:r w:rsidRPr="007929E5">
        <w:rPr>
          <w:rFonts w:asciiTheme="majorHAnsi" w:hAnsiTheme="majorHAnsi" w:cstheme="majorHAnsi"/>
          <w:sz w:val="30"/>
          <w:szCs w:val="30"/>
        </w:rPr>
        <w:t xml:space="preserve"> </w:t>
      </w:r>
      <w:r w:rsidRPr="007929E5">
        <w:rPr>
          <w:rFonts w:asciiTheme="majorHAnsi" w:hAnsiTheme="majorHAnsi" w:cstheme="majorHAnsi"/>
          <w:sz w:val="30"/>
          <w:szCs w:val="30"/>
          <w:cs/>
        </w:rPr>
        <w:t>ดัง</w:t>
      </w:r>
      <w:r w:rsidR="00AE710F" w:rsidRPr="007929E5">
        <w:rPr>
          <w:rFonts w:asciiTheme="majorHAnsi" w:hAnsiTheme="majorHAnsi" w:cstheme="majorHAnsi"/>
          <w:sz w:val="30"/>
          <w:szCs w:val="30"/>
          <w:cs/>
        </w:rPr>
        <w:t>ต่อไป</w:t>
      </w:r>
      <w:r w:rsidRPr="007929E5">
        <w:rPr>
          <w:rFonts w:asciiTheme="majorHAnsi" w:hAnsiTheme="majorHAnsi" w:cstheme="majorHAnsi"/>
          <w:sz w:val="30"/>
          <w:szCs w:val="30"/>
          <w:cs/>
        </w:rPr>
        <w:t>นี้</w:t>
      </w:r>
    </w:p>
    <w:p w14:paraId="4C82CE7E" w14:textId="15FD8C57" w:rsidR="0038584C" w:rsidRPr="003B613E" w:rsidRDefault="0038584C" w:rsidP="00E1247E">
      <w:pPr>
        <w:ind w:left="540"/>
        <w:jc w:val="thaiDistribute"/>
        <w:rPr>
          <w:rFonts w:asciiTheme="majorHAnsi" w:hAnsiTheme="majorHAnsi" w:cstheme="majorHAnsi"/>
          <w:sz w:val="20"/>
          <w:szCs w:val="20"/>
        </w:rPr>
      </w:pPr>
    </w:p>
    <w:tbl>
      <w:tblPr>
        <w:tblW w:w="922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2"/>
        <w:gridCol w:w="901"/>
        <w:gridCol w:w="271"/>
        <w:gridCol w:w="936"/>
        <w:gridCol w:w="270"/>
        <w:gridCol w:w="905"/>
        <w:gridCol w:w="270"/>
        <w:gridCol w:w="900"/>
        <w:gridCol w:w="270"/>
        <w:gridCol w:w="900"/>
        <w:gridCol w:w="270"/>
        <w:gridCol w:w="900"/>
      </w:tblGrid>
      <w:tr w:rsidR="00DD1EA1" w:rsidRPr="007929E5" w14:paraId="5C110E40" w14:textId="77777777" w:rsidTr="00DD1EA1">
        <w:trPr>
          <w:tblHeader/>
        </w:trPr>
        <w:tc>
          <w:tcPr>
            <w:tcW w:w="2432" w:type="dxa"/>
          </w:tcPr>
          <w:p w14:paraId="19BA07AC" w14:textId="77777777" w:rsidR="00DD1EA1" w:rsidRPr="007929E5" w:rsidRDefault="00DD1EA1">
            <w:pPr>
              <w:pStyle w:val="BodyText"/>
              <w:spacing w:after="0" w:line="240" w:lineRule="auto"/>
              <w:ind w:right="-405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328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C51466" w14:textId="77777777" w:rsidR="00DD1EA1" w:rsidRPr="007929E5" w:rsidRDefault="00DD1EA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9" w:right="-12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3AC4865" w14:textId="77777777" w:rsidR="00DD1EA1" w:rsidRPr="007929E5" w:rsidRDefault="00DD1EA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05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32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624580" w14:textId="77777777" w:rsidR="00DD1EA1" w:rsidRPr="007929E5" w:rsidRDefault="00DD1EA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0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D1EA1" w:rsidRPr="007929E5" w14:paraId="06CF2B4C" w14:textId="77777777" w:rsidTr="00DD1EA1">
        <w:trPr>
          <w:tblHeader/>
        </w:trPr>
        <w:tc>
          <w:tcPr>
            <w:tcW w:w="2432" w:type="dxa"/>
          </w:tcPr>
          <w:p w14:paraId="155C836C" w14:textId="77777777" w:rsidR="00DD1EA1" w:rsidRPr="007929E5" w:rsidRDefault="00DD1EA1">
            <w:pPr>
              <w:pStyle w:val="BodyText"/>
              <w:spacing w:after="0" w:line="240" w:lineRule="auto"/>
              <w:ind w:right="-405"/>
              <w:jc w:val="both"/>
              <w:rPr>
                <w:rFonts w:asciiTheme="majorHAnsi" w:hAnsiTheme="majorHAnsi" w:cstheme="majorHAnsi"/>
                <w:i/>
                <w:iCs/>
                <w:color w:val="0000FF"/>
                <w:sz w:val="30"/>
                <w:szCs w:val="30"/>
              </w:rPr>
            </w:pPr>
          </w:p>
          <w:p w14:paraId="192A755E" w14:textId="77777777" w:rsidR="00DD1EA1" w:rsidRPr="007929E5" w:rsidRDefault="00DD1EA1">
            <w:pPr>
              <w:pStyle w:val="BodyText"/>
              <w:spacing w:after="0" w:line="240" w:lineRule="auto"/>
              <w:ind w:right="-405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1" w:type="dxa"/>
            <w:hideMark/>
          </w:tcPr>
          <w:p w14:paraId="0CE5544B" w14:textId="77777777" w:rsidR="00DD1EA1" w:rsidRPr="007929E5" w:rsidRDefault="00DD1EA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9" w:right="-12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1" w:type="dxa"/>
          </w:tcPr>
          <w:p w14:paraId="54DF7D1D" w14:textId="77777777" w:rsidR="00DD1EA1" w:rsidRPr="007929E5" w:rsidRDefault="00DD1EA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9" w:right="-12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1CCFA066" w14:textId="77777777" w:rsidR="00DD1EA1" w:rsidRPr="007929E5" w:rsidRDefault="00DD1EA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9" w:right="-12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64491AE1" w14:textId="77777777" w:rsidR="00DD1EA1" w:rsidRPr="007929E5" w:rsidRDefault="00DD1EA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9" w:right="-12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36" w:type="dxa"/>
          </w:tcPr>
          <w:p w14:paraId="639921EC" w14:textId="77777777" w:rsidR="00DD1EA1" w:rsidRPr="007929E5" w:rsidRDefault="00DD1EA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9" w:right="-12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04B74210" w14:textId="77777777" w:rsidR="00DD1EA1" w:rsidRPr="007929E5" w:rsidRDefault="00DD1EA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9" w:right="-12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056E25CD" w14:textId="77777777" w:rsidR="00DD1EA1" w:rsidRPr="007929E5" w:rsidRDefault="00DD1EA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9" w:right="-12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6DACCF9C" w14:textId="77777777" w:rsidR="00DD1EA1" w:rsidRPr="007929E5" w:rsidRDefault="00DD1EA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9" w:right="-12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19A57EF9" w14:textId="77777777" w:rsidR="00DD1EA1" w:rsidRPr="007929E5" w:rsidRDefault="00DD1EA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9" w:right="-12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5" w:type="dxa"/>
            <w:hideMark/>
          </w:tcPr>
          <w:p w14:paraId="7D04CE20" w14:textId="77777777" w:rsidR="00DD1EA1" w:rsidRPr="007929E5" w:rsidRDefault="00DD1EA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9" w:right="-12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หลังจัดประเภทใหม่</w:t>
            </w:r>
          </w:p>
        </w:tc>
        <w:tc>
          <w:tcPr>
            <w:tcW w:w="270" w:type="dxa"/>
          </w:tcPr>
          <w:p w14:paraId="3C64A041" w14:textId="77777777" w:rsidR="00DD1EA1" w:rsidRPr="007929E5" w:rsidRDefault="00DD1EA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0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7B64B68D" w14:textId="77777777" w:rsidR="00DD1EA1" w:rsidRPr="007929E5" w:rsidRDefault="00DD1EA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0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61BC305D" w14:textId="77777777" w:rsidR="00DD1EA1" w:rsidRPr="007929E5" w:rsidRDefault="00DD1EA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0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0B98446B" w14:textId="77777777" w:rsidR="00DD1EA1" w:rsidRPr="007929E5" w:rsidRDefault="00DD1EA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6B856E2C" w14:textId="77777777" w:rsidR="00DD1EA1" w:rsidRPr="007929E5" w:rsidRDefault="00DD1EA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0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78E07BC0" w14:textId="77777777" w:rsidR="00DD1EA1" w:rsidRPr="007929E5" w:rsidRDefault="00DD1EA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0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56F878FF" w14:textId="77777777" w:rsidR="00DD1EA1" w:rsidRPr="007929E5" w:rsidRDefault="00DD1EA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0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546BF68" w14:textId="77777777" w:rsidR="00DD1EA1" w:rsidRPr="007929E5" w:rsidRDefault="00DD1EA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5629BA6B" w14:textId="77777777" w:rsidR="00DD1EA1" w:rsidRPr="007929E5" w:rsidRDefault="00DD1EA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19E17935" w14:textId="77777777" w:rsidR="00DD1EA1" w:rsidRPr="007929E5" w:rsidRDefault="00DD1EA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0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79F3B407" w14:textId="77777777" w:rsidR="00DD1EA1" w:rsidRPr="007929E5" w:rsidRDefault="00DD1EA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0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154E5F37" w14:textId="77777777" w:rsidR="00DD1EA1" w:rsidRPr="007929E5" w:rsidRDefault="00DD1EA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0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7AA77F64" w14:textId="77777777" w:rsidR="00DD1EA1" w:rsidRPr="007929E5" w:rsidRDefault="00DD1EA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0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DD1EA1" w:rsidRPr="007929E5" w14:paraId="2BC04918" w14:textId="77777777" w:rsidTr="00DD1EA1">
        <w:trPr>
          <w:tblHeader/>
        </w:trPr>
        <w:tc>
          <w:tcPr>
            <w:tcW w:w="2432" w:type="dxa"/>
          </w:tcPr>
          <w:p w14:paraId="54BCC1C6" w14:textId="77777777" w:rsidR="00DD1EA1" w:rsidRPr="007929E5" w:rsidRDefault="00DD1EA1">
            <w:pPr>
              <w:pStyle w:val="BodyText"/>
              <w:spacing w:after="0" w:line="240" w:lineRule="auto"/>
              <w:ind w:right="-405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793" w:type="dxa"/>
            <w:gridSpan w:val="11"/>
            <w:hideMark/>
          </w:tcPr>
          <w:p w14:paraId="6862A77D" w14:textId="77777777" w:rsidR="00DD1EA1" w:rsidRPr="007929E5" w:rsidRDefault="00DD1EA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9" w:right="-121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D1EA1" w:rsidRPr="007929E5" w14:paraId="4D7216AD" w14:textId="77777777" w:rsidTr="00DD1EA1">
        <w:tc>
          <w:tcPr>
            <w:tcW w:w="2432" w:type="dxa"/>
            <w:hideMark/>
          </w:tcPr>
          <w:p w14:paraId="0AC0D9AA" w14:textId="77777777" w:rsidR="00DD1EA1" w:rsidRPr="007929E5" w:rsidRDefault="00DD1EA1">
            <w:pPr>
              <w:pStyle w:val="BodyText"/>
              <w:spacing w:after="0" w:line="240" w:lineRule="auto"/>
              <w:ind w:right="-405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901" w:type="dxa"/>
          </w:tcPr>
          <w:p w14:paraId="236B0E39" w14:textId="77777777" w:rsidR="00DD1EA1" w:rsidRPr="007929E5" w:rsidRDefault="00DD1EA1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71" w:type="dxa"/>
          </w:tcPr>
          <w:p w14:paraId="5D0D74C6" w14:textId="77777777" w:rsidR="00DD1EA1" w:rsidRPr="007929E5" w:rsidRDefault="00DD1EA1">
            <w:pPr>
              <w:pStyle w:val="BodyText"/>
              <w:spacing w:after="0" w:line="240" w:lineRule="auto"/>
              <w:ind w:right="-405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36" w:type="dxa"/>
          </w:tcPr>
          <w:p w14:paraId="6845C87D" w14:textId="77777777" w:rsidR="00DD1EA1" w:rsidRPr="007929E5" w:rsidRDefault="00DD1EA1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294737" w14:textId="77777777" w:rsidR="00DD1EA1" w:rsidRPr="007929E5" w:rsidRDefault="00DD1EA1">
            <w:pPr>
              <w:pStyle w:val="BodyText"/>
              <w:spacing w:after="0" w:line="240" w:lineRule="auto"/>
              <w:ind w:right="-405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5" w:type="dxa"/>
          </w:tcPr>
          <w:p w14:paraId="429DE0B9" w14:textId="77777777" w:rsidR="00DD1EA1" w:rsidRPr="007929E5" w:rsidRDefault="00DD1EA1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C2E795" w14:textId="77777777" w:rsidR="00DD1EA1" w:rsidRPr="007929E5" w:rsidRDefault="00DD1EA1">
            <w:pPr>
              <w:pStyle w:val="BodyText"/>
              <w:spacing w:after="0" w:line="240" w:lineRule="auto"/>
              <w:ind w:right="-405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93B18D1" w14:textId="77777777" w:rsidR="00DD1EA1" w:rsidRPr="007929E5" w:rsidRDefault="00DD1EA1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33F406" w14:textId="77777777" w:rsidR="00DD1EA1" w:rsidRPr="007929E5" w:rsidRDefault="00DD1EA1">
            <w:pPr>
              <w:pStyle w:val="BodyText"/>
              <w:spacing w:after="0" w:line="240" w:lineRule="auto"/>
              <w:ind w:right="-405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3256BD0" w14:textId="77777777" w:rsidR="00DD1EA1" w:rsidRPr="007929E5" w:rsidRDefault="00DD1EA1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A5D81E" w14:textId="77777777" w:rsidR="00DD1EA1" w:rsidRPr="007929E5" w:rsidRDefault="00DD1EA1">
            <w:pPr>
              <w:pStyle w:val="BodyText"/>
              <w:spacing w:after="0" w:line="240" w:lineRule="auto"/>
              <w:ind w:right="-405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E60AA4D" w14:textId="77777777" w:rsidR="00DD1EA1" w:rsidRPr="007929E5" w:rsidRDefault="00DD1EA1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D266BB" w:rsidRPr="007929E5" w14:paraId="569F8EF1" w14:textId="77777777" w:rsidTr="00DD1EA1">
        <w:tc>
          <w:tcPr>
            <w:tcW w:w="2432" w:type="dxa"/>
          </w:tcPr>
          <w:p w14:paraId="46582FC5" w14:textId="50EC5B14" w:rsidR="00D266BB" w:rsidRPr="007929E5" w:rsidRDefault="00D266BB" w:rsidP="00D266BB">
            <w:pPr>
              <w:pStyle w:val="BodyText"/>
              <w:spacing w:after="0" w:line="240" w:lineRule="auto"/>
              <w:ind w:right="-405"/>
              <w:jc w:val="both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01" w:type="dxa"/>
          </w:tcPr>
          <w:p w14:paraId="402D76C0" w14:textId="0C758699" w:rsidR="00D266BB" w:rsidRPr="0042512C" w:rsidRDefault="00F76DB6" w:rsidP="0042512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95"/>
              </w:tabs>
              <w:spacing w:after="0" w:line="240" w:lineRule="auto"/>
              <w:ind w:left="-127" w:right="-3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42512C">
              <w:rPr>
                <w:rFonts w:asciiTheme="majorHAnsi" w:hAnsiTheme="majorHAnsi" w:cstheme="majorHAnsi"/>
                <w:sz w:val="30"/>
                <w:szCs w:val="30"/>
              </w:rPr>
              <w:t xml:space="preserve">  </w:t>
            </w:r>
            <w:r w:rsidR="00D266BB" w:rsidRPr="0042512C">
              <w:rPr>
                <w:rFonts w:asciiTheme="majorHAnsi" w:hAnsiTheme="majorHAnsi" w:cstheme="majorHAnsi"/>
                <w:sz w:val="30"/>
                <w:szCs w:val="30"/>
              </w:rPr>
              <w:t>55,612</w:t>
            </w:r>
          </w:p>
        </w:tc>
        <w:tc>
          <w:tcPr>
            <w:tcW w:w="271" w:type="dxa"/>
          </w:tcPr>
          <w:p w14:paraId="2B3189F4" w14:textId="77777777" w:rsidR="00D266BB" w:rsidRPr="007929E5" w:rsidRDefault="00D266BB" w:rsidP="00F76DB6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405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936" w:type="dxa"/>
          </w:tcPr>
          <w:p w14:paraId="26862631" w14:textId="22D9D1E5" w:rsidR="00D266BB" w:rsidRPr="007929E5" w:rsidRDefault="00D266BB" w:rsidP="00F220E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430"/>
              </w:tabs>
              <w:spacing w:after="0" w:line="240" w:lineRule="auto"/>
              <w:ind w:left="-127" w:right="-43"/>
              <w:jc w:val="right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(559)</w:t>
            </w:r>
          </w:p>
        </w:tc>
        <w:tc>
          <w:tcPr>
            <w:tcW w:w="270" w:type="dxa"/>
          </w:tcPr>
          <w:p w14:paraId="0373E365" w14:textId="77777777" w:rsidR="00D266BB" w:rsidRPr="007929E5" w:rsidRDefault="00D266BB" w:rsidP="00F76DB6">
            <w:pPr>
              <w:pStyle w:val="BodyText"/>
              <w:tabs>
                <w:tab w:val="clear" w:pos="227"/>
                <w:tab w:val="clear" w:pos="454"/>
              </w:tabs>
              <w:spacing w:after="0" w:line="240" w:lineRule="auto"/>
              <w:ind w:left="-127" w:right="20"/>
              <w:jc w:val="right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905" w:type="dxa"/>
          </w:tcPr>
          <w:p w14:paraId="0FE75902" w14:textId="19560899" w:rsidR="00D266BB" w:rsidRPr="007929E5" w:rsidRDefault="00D266BB" w:rsidP="00F76DB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95"/>
              </w:tabs>
              <w:spacing w:after="0" w:line="240" w:lineRule="auto"/>
              <w:ind w:left="-127" w:right="-3"/>
              <w:jc w:val="right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55,053</w:t>
            </w:r>
          </w:p>
        </w:tc>
        <w:tc>
          <w:tcPr>
            <w:tcW w:w="270" w:type="dxa"/>
          </w:tcPr>
          <w:p w14:paraId="394E67DC" w14:textId="77777777" w:rsidR="00D266BB" w:rsidRPr="007929E5" w:rsidRDefault="00D266BB" w:rsidP="00F76DB6">
            <w:pPr>
              <w:pStyle w:val="BodyText"/>
              <w:tabs>
                <w:tab w:val="clear" w:pos="227"/>
                <w:tab w:val="clear" w:pos="454"/>
              </w:tabs>
              <w:spacing w:after="0" w:line="240" w:lineRule="auto"/>
              <w:ind w:left="-127" w:right="-3"/>
              <w:jc w:val="right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900" w:type="dxa"/>
          </w:tcPr>
          <w:p w14:paraId="0FF33D5D" w14:textId="3F518C1A" w:rsidR="00D266BB" w:rsidRPr="007929E5" w:rsidRDefault="00F76DB6" w:rsidP="00D266BB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 xml:space="preserve">   </w:t>
            </w:r>
            <w:r w:rsidR="00D266BB" w:rsidRPr="007929E5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38,021</w:t>
            </w:r>
          </w:p>
        </w:tc>
        <w:tc>
          <w:tcPr>
            <w:tcW w:w="270" w:type="dxa"/>
          </w:tcPr>
          <w:p w14:paraId="0185D57B" w14:textId="77777777" w:rsidR="00D266BB" w:rsidRPr="007929E5" w:rsidRDefault="00D266BB" w:rsidP="00D266BB">
            <w:pPr>
              <w:pStyle w:val="BodyText"/>
              <w:spacing w:after="0" w:line="240" w:lineRule="auto"/>
              <w:ind w:right="-405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900" w:type="dxa"/>
          </w:tcPr>
          <w:p w14:paraId="065B881C" w14:textId="290D17BF" w:rsidR="00D266BB" w:rsidRPr="007929E5" w:rsidRDefault="00F76DB6" w:rsidP="00D266BB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 xml:space="preserve">       -</w:t>
            </w:r>
          </w:p>
        </w:tc>
        <w:tc>
          <w:tcPr>
            <w:tcW w:w="270" w:type="dxa"/>
          </w:tcPr>
          <w:p w14:paraId="00814509" w14:textId="77777777" w:rsidR="00D266BB" w:rsidRPr="007929E5" w:rsidRDefault="00D266BB" w:rsidP="00D266BB">
            <w:pPr>
              <w:pStyle w:val="BodyText"/>
              <w:spacing w:after="0" w:line="240" w:lineRule="auto"/>
              <w:ind w:right="-405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900" w:type="dxa"/>
          </w:tcPr>
          <w:p w14:paraId="7A422558" w14:textId="5888B975" w:rsidR="00D266BB" w:rsidRPr="007929E5" w:rsidRDefault="00F76DB6" w:rsidP="00D266BB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 xml:space="preserve">   </w:t>
            </w:r>
            <w:r w:rsidR="00D266BB" w:rsidRPr="007929E5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38,021</w:t>
            </w:r>
          </w:p>
        </w:tc>
      </w:tr>
      <w:tr w:rsidR="00D266BB" w:rsidRPr="007929E5" w14:paraId="4EEECEAD" w14:textId="77777777" w:rsidTr="00DD1EA1">
        <w:tc>
          <w:tcPr>
            <w:tcW w:w="2432" w:type="dxa"/>
          </w:tcPr>
          <w:p w14:paraId="571E461A" w14:textId="166EE470" w:rsidR="00D266BB" w:rsidRPr="007929E5" w:rsidRDefault="00D266BB" w:rsidP="00D266BB">
            <w:pPr>
              <w:pStyle w:val="BodyText"/>
              <w:spacing w:after="0" w:line="240" w:lineRule="auto"/>
              <w:ind w:right="-405"/>
              <w:jc w:val="both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901" w:type="dxa"/>
          </w:tcPr>
          <w:p w14:paraId="3F743D05" w14:textId="4509E76B" w:rsidR="00D266BB" w:rsidRPr="0042512C" w:rsidRDefault="00F76DB6" w:rsidP="0042512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9"/>
              </w:tabs>
              <w:spacing w:after="0" w:line="240" w:lineRule="auto"/>
              <w:ind w:left="-127" w:right="-3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42512C">
              <w:rPr>
                <w:rFonts w:asciiTheme="majorHAnsi" w:hAnsiTheme="majorHAnsi" w:cstheme="majorHAnsi"/>
                <w:sz w:val="30"/>
                <w:szCs w:val="30"/>
              </w:rPr>
              <w:t xml:space="preserve">  </w:t>
            </w:r>
            <w:r w:rsidR="00D266BB" w:rsidRPr="0042512C">
              <w:rPr>
                <w:rFonts w:asciiTheme="majorHAnsi" w:hAnsiTheme="majorHAnsi" w:cstheme="majorHAnsi"/>
                <w:sz w:val="30"/>
                <w:szCs w:val="30"/>
              </w:rPr>
              <w:t>17,573</w:t>
            </w:r>
          </w:p>
        </w:tc>
        <w:tc>
          <w:tcPr>
            <w:tcW w:w="271" w:type="dxa"/>
          </w:tcPr>
          <w:p w14:paraId="6955C008" w14:textId="77777777" w:rsidR="00D266BB" w:rsidRPr="007929E5" w:rsidRDefault="00D266BB" w:rsidP="00D266BB">
            <w:pPr>
              <w:pStyle w:val="BodyText"/>
              <w:spacing w:after="0" w:line="240" w:lineRule="auto"/>
              <w:ind w:right="-405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936" w:type="dxa"/>
          </w:tcPr>
          <w:p w14:paraId="19B4DD3B" w14:textId="26DC3DB0" w:rsidR="00D266BB" w:rsidRPr="0042512C" w:rsidRDefault="00D266BB" w:rsidP="00F76DB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95"/>
              </w:tabs>
              <w:spacing w:after="0" w:line="240" w:lineRule="auto"/>
              <w:ind w:left="-127" w:right="20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42512C">
              <w:rPr>
                <w:rFonts w:asciiTheme="majorHAnsi" w:hAnsiTheme="majorHAnsi" w:cstheme="majorHAnsi"/>
                <w:sz w:val="30"/>
                <w:szCs w:val="30"/>
              </w:rPr>
              <w:t>1,688</w:t>
            </w:r>
          </w:p>
        </w:tc>
        <w:tc>
          <w:tcPr>
            <w:tcW w:w="270" w:type="dxa"/>
          </w:tcPr>
          <w:p w14:paraId="4A97F09B" w14:textId="77777777" w:rsidR="00D266BB" w:rsidRPr="007929E5" w:rsidRDefault="00D266BB" w:rsidP="00F76DB6">
            <w:pPr>
              <w:pStyle w:val="BodyText"/>
              <w:tabs>
                <w:tab w:val="clear" w:pos="227"/>
                <w:tab w:val="clear" w:pos="454"/>
              </w:tabs>
              <w:spacing w:after="0" w:line="240" w:lineRule="auto"/>
              <w:ind w:left="-127" w:right="20"/>
              <w:jc w:val="right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905" w:type="dxa"/>
          </w:tcPr>
          <w:p w14:paraId="41F651C9" w14:textId="6A374135" w:rsidR="00D266BB" w:rsidRPr="007929E5" w:rsidRDefault="00D266BB" w:rsidP="00F76DB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95"/>
              </w:tabs>
              <w:spacing w:after="0" w:line="240" w:lineRule="auto"/>
              <w:ind w:left="-127" w:right="-3"/>
              <w:jc w:val="right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19,261</w:t>
            </w:r>
          </w:p>
        </w:tc>
        <w:tc>
          <w:tcPr>
            <w:tcW w:w="270" w:type="dxa"/>
          </w:tcPr>
          <w:p w14:paraId="21AC5FF1" w14:textId="77777777" w:rsidR="00D266BB" w:rsidRPr="007929E5" w:rsidRDefault="00D266BB" w:rsidP="00F76DB6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 w:line="240" w:lineRule="auto"/>
              <w:ind w:left="-127" w:right="-3"/>
              <w:jc w:val="right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900" w:type="dxa"/>
          </w:tcPr>
          <w:p w14:paraId="6CE964CF" w14:textId="441716BC" w:rsidR="00D266BB" w:rsidRPr="007929E5" w:rsidRDefault="00F76DB6" w:rsidP="00D266BB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 xml:space="preserve">   </w:t>
            </w:r>
            <w:r w:rsidR="00D266BB" w:rsidRPr="007929E5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18,171</w:t>
            </w:r>
          </w:p>
        </w:tc>
        <w:tc>
          <w:tcPr>
            <w:tcW w:w="270" w:type="dxa"/>
          </w:tcPr>
          <w:p w14:paraId="50CD453F" w14:textId="77777777" w:rsidR="00D266BB" w:rsidRPr="007929E5" w:rsidRDefault="00D266BB" w:rsidP="00D266BB">
            <w:pPr>
              <w:pStyle w:val="BodyText"/>
              <w:spacing w:after="0" w:line="240" w:lineRule="auto"/>
              <w:ind w:right="-405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900" w:type="dxa"/>
          </w:tcPr>
          <w:p w14:paraId="6DE65907" w14:textId="234DDBD6" w:rsidR="00D266BB" w:rsidRPr="007929E5" w:rsidRDefault="00F76DB6" w:rsidP="00D266BB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 xml:space="preserve">       </w:t>
            </w:r>
            <w:r w:rsidR="00D266BB" w:rsidRPr="007929E5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F244E6" w14:textId="77777777" w:rsidR="00D266BB" w:rsidRPr="007929E5" w:rsidRDefault="00D266BB" w:rsidP="00D266BB">
            <w:pPr>
              <w:pStyle w:val="BodyText"/>
              <w:spacing w:after="0" w:line="240" w:lineRule="auto"/>
              <w:ind w:right="-405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900" w:type="dxa"/>
          </w:tcPr>
          <w:p w14:paraId="414A0000" w14:textId="00024C29" w:rsidR="00D266BB" w:rsidRPr="007929E5" w:rsidRDefault="00F76DB6" w:rsidP="00D266BB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 xml:space="preserve">   </w:t>
            </w:r>
            <w:r w:rsidR="00D266BB" w:rsidRPr="007929E5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18,171</w:t>
            </w:r>
          </w:p>
        </w:tc>
      </w:tr>
      <w:tr w:rsidR="00D266BB" w:rsidRPr="007929E5" w14:paraId="3C2D4D27" w14:textId="77777777" w:rsidTr="002471E9">
        <w:tc>
          <w:tcPr>
            <w:tcW w:w="2432" w:type="dxa"/>
            <w:vAlign w:val="center"/>
          </w:tcPr>
          <w:p w14:paraId="49516A33" w14:textId="5520734B" w:rsidR="00D266BB" w:rsidRPr="007929E5" w:rsidRDefault="00D266BB" w:rsidP="00D266BB">
            <w:pPr>
              <w:pStyle w:val="BodyText"/>
              <w:spacing w:after="0" w:line="240" w:lineRule="auto"/>
              <w:ind w:right="-405"/>
              <w:jc w:val="both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901" w:type="dxa"/>
          </w:tcPr>
          <w:p w14:paraId="53640AB5" w14:textId="56797526" w:rsidR="00D266BB" w:rsidRPr="0042512C" w:rsidRDefault="00D266BB" w:rsidP="0042512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95"/>
              </w:tabs>
              <w:spacing w:after="0" w:line="240" w:lineRule="auto"/>
              <w:ind w:left="-127" w:right="-3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42512C">
              <w:rPr>
                <w:rFonts w:asciiTheme="majorHAnsi" w:hAnsiTheme="majorHAnsi" w:cstheme="majorHAnsi" w:hint="cs"/>
                <w:sz w:val="30"/>
                <w:szCs w:val="30"/>
                <w:cs/>
              </w:rPr>
              <w:t>4</w:t>
            </w:r>
            <w:r w:rsidRPr="0042512C">
              <w:rPr>
                <w:rFonts w:asciiTheme="majorHAnsi" w:hAnsiTheme="majorHAnsi" w:cstheme="majorHAnsi"/>
                <w:sz w:val="30"/>
                <w:szCs w:val="30"/>
              </w:rPr>
              <w:t>17,094</w:t>
            </w:r>
          </w:p>
        </w:tc>
        <w:tc>
          <w:tcPr>
            <w:tcW w:w="271" w:type="dxa"/>
          </w:tcPr>
          <w:p w14:paraId="3FFB95F9" w14:textId="77777777" w:rsidR="00D266BB" w:rsidRPr="007929E5" w:rsidRDefault="00D266BB" w:rsidP="00D266BB">
            <w:pPr>
              <w:pStyle w:val="BodyText"/>
              <w:spacing w:after="0" w:line="240" w:lineRule="auto"/>
              <w:ind w:right="-405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936" w:type="dxa"/>
          </w:tcPr>
          <w:p w14:paraId="31B55197" w14:textId="0F0DD2ED" w:rsidR="00D266BB" w:rsidRPr="007929E5" w:rsidRDefault="00D266BB" w:rsidP="00F220E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430"/>
              </w:tabs>
              <w:spacing w:after="0" w:line="240" w:lineRule="auto"/>
              <w:ind w:left="-127" w:right="-43"/>
              <w:jc w:val="right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(1,240)</w:t>
            </w:r>
          </w:p>
        </w:tc>
        <w:tc>
          <w:tcPr>
            <w:tcW w:w="270" w:type="dxa"/>
          </w:tcPr>
          <w:p w14:paraId="1407E96C" w14:textId="77777777" w:rsidR="00D266BB" w:rsidRPr="007929E5" w:rsidRDefault="00D266BB" w:rsidP="00D266BB">
            <w:pPr>
              <w:pStyle w:val="BodyText"/>
              <w:tabs>
                <w:tab w:val="clear" w:pos="227"/>
                <w:tab w:val="clear" w:pos="454"/>
              </w:tabs>
              <w:spacing w:after="0" w:line="240" w:lineRule="auto"/>
              <w:ind w:left="-127" w:right="20"/>
              <w:jc w:val="right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905" w:type="dxa"/>
          </w:tcPr>
          <w:p w14:paraId="0E92865D" w14:textId="568F8344" w:rsidR="00D266BB" w:rsidRPr="007929E5" w:rsidRDefault="00D266BB" w:rsidP="00D266B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95"/>
              </w:tabs>
              <w:spacing w:after="0" w:line="240" w:lineRule="auto"/>
              <w:ind w:left="-127" w:right="-3"/>
              <w:jc w:val="right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415,854</w:t>
            </w:r>
          </w:p>
        </w:tc>
        <w:tc>
          <w:tcPr>
            <w:tcW w:w="270" w:type="dxa"/>
          </w:tcPr>
          <w:p w14:paraId="2639651E" w14:textId="77777777" w:rsidR="00D266BB" w:rsidRPr="007929E5" w:rsidRDefault="00D266BB" w:rsidP="00D266BB">
            <w:pPr>
              <w:pStyle w:val="BodyText"/>
              <w:tabs>
                <w:tab w:val="clear" w:pos="227"/>
                <w:tab w:val="clear" w:pos="454"/>
              </w:tabs>
              <w:spacing w:after="0" w:line="240" w:lineRule="auto"/>
              <w:ind w:left="-127" w:right="-3"/>
              <w:jc w:val="right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900" w:type="dxa"/>
          </w:tcPr>
          <w:p w14:paraId="02E906BF" w14:textId="3275CCAF" w:rsidR="00D266BB" w:rsidRPr="007929E5" w:rsidRDefault="00F76DB6" w:rsidP="00D266BB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 xml:space="preserve"> </w:t>
            </w:r>
            <w:r w:rsidR="00D266BB" w:rsidRPr="007929E5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383,078</w:t>
            </w:r>
          </w:p>
        </w:tc>
        <w:tc>
          <w:tcPr>
            <w:tcW w:w="270" w:type="dxa"/>
          </w:tcPr>
          <w:p w14:paraId="40B46E81" w14:textId="77777777" w:rsidR="00D266BB" w:rsidRPr="007929E5" w:rsidRDefault="00D266BB" w:rsidP="00D266BB">
            <w:pPr>
              <w:pStyle w:val="BodyText"/>
              <w:spacing w:after="0" w:line="240" w:lineRule="auto"/>
              <w:ind w:right="-405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900" w:type="dxa"/>
          </w:tcPr>
          <w:p w14:paraId="65002FA4" w14:textId="7EF435A2" w:rsidR="00D266BB" w:rsidRPr="007929E5" w:rsidRDefault="00D266BB" w:rsidP="00D266BB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 w:line="240" w:lineRule="auto"/>
              <w:ind w:left="-127" w:right="-3"/>
              <w:jc w:val="center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 xml:space="preserve">    </w:t>
            </w:r>
            <w:r w:rsidRPr="007929E5">
              <w:rPr>
                <w:rFonts w:asciiTheme="majorHAnsi" w:hAnsiTheme="majorHAnsi" w:cstheme="majorHAnsi" w:hint="cs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30A32F" w14:textId="77777777" w:rsidR="00D266BB" w:rsidRPr="007929E5" w:rsidRDefault="00D266BB" w:rsidP="00D266BB">
            <w:pPr>
              <w:pStyle w:val="BodyText"/>
              <w:spacing w:after="0" w:line="240" w:lineRule="auto"/>
              <w:ind w:right="-405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900" w:type="dxa"/>
          </w:tcPr>
          <w:p w14:paraId="0BF11E8A" w14:textId="052D4563" w:rsidR="00D266BB" w:rsidRPr="007929E5" w:rsidRDefault="00D266BB" w:rsidP="00D266BB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 xml:space="preserve"> 383,078</w:t>
            </w:r>
          </w:p>
        </w:tc>
      </w:tr>
      <w:tr w:rsidR="00D266BB" w:rsidRPr="007929E5" w14:paraId="2E1E6CC1" w14:textId="77777777" w:rsidTr="002471E9">
        <w:tc>
          <w:tcPr>
            <w:tcW w:w="2432" w:type="dxa"/>
            <w:vAlign w:val="center"/>
          </w:tcPr>
          <w:p w14:paraId="1FA16BE9" w14:textId="1DEAFD59" w:rsidR="00D266BB" w:rsidRPr="007929E5" w:rsidRDefault="00D266BB" w:rsidP="00D266BB">
            <w:pPr>
              <w:pStyle w:val="BodyText"/>
              <w:spacing w:after="0" w:line="240" w:lineRule="auto"/>
              <w:ind w:right="-405"/>
              <w:jc w:val="both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ส่วนปรับปรุงอาคารเช่า</w:t>
            </w:r>
          </w:p>
        </w:tc>
        <w:tc>
          <w:tcPr>
            <w:tcW w:w="901" w:type="dxa"/>
          </w:tcPr>
          <w:p w14:paraId="0EB59C39" w14:textId="77777777" w:rsidR="00D266BB" w:rsidRPr="007929E5" w:rsidRDefault="00D266BB" w:rsidP="0042512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95"/>
              </w:tabs>
              <w:spacing w:after="0" w:line="240" w:lineRule="auto"/>
              <w:ind w:left="-127" w:right="-3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71" w:type="dxa"/>
          </w:tcPr>
          <w:p w14:paraId="6836E144" w14:textId="77777777" w:rsidR="00D266BB" w:rsidRPr="007929E5" w:rsidRDefault="00D266BB" w:rsidP="00D266BB">
            <w:pPr>
              <w:pStyle w:val="BodyText"/>
              <w:spacing w:after="0" w:line="240" w:lineRule="auto"/>
              <w:ind w:right="-405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36" w:type="dxa"/>
          </w:tcPr>
          <w:p w14:paraId="1C6CCE23" w14:textId="1BABC933" w:rsidR="00D266BB" w:rsidRPr="007929E5" w:rsidRDefault="00D266BB" w:rsidP="00D266B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95"/>
              </w:tabs>
              <w:spacing w:after="0" w:line="240" w:lineRule="auto"/>
              <w:ind w:left="-127" w:right="20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2CE5CA" w14:textId="77777777" w:rsidR="00D266BB" w:rsidRPr="007929E5" w:rsidRDefault="00D266BB" w:rsidP="00D266BB">
            <w:pPr>
              <w:pStyle w:val="BodyText"/>
              <w:tabs>
                <w:tab w:val="clear" w:pos="227"/>
                <w:tab w:val="clear" w:pos="454"/>
              </w:tabs>
              <w:spacing w:after="0" w:line="240" w:lineRule="auto"/>
              <w:ind w:left="-127" w:right="20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5" w:type="dxa"/>
          </w:tcPr>
          <w:p w14:paraId="76783E63" w14:textId="77777777" w:rsidR="00D266BB" w:rsidRPr="007929E5" w:rsidRDefault="00D266BB" w:rsidP="00D266B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95"/>
              </w:tabs>
              <w:spacing w:after="0" w:line="240" w:lineRule="auto"/>
              <w:ind w:left="-127" w:right="-3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FE4B28" w14:textId="77777777" w:rsidR="00D266BB" w:rsidRPr="007929E5" w:rsidRDefault="00D266BB" w:rsidP="00D266BB">
            <w:pPr>
              <w:pStyle w:val="BodyText"/>
              <w:tabs>
                <w:tab w:val="clear" w:pos="227"/>
                <w:tab w:val="clear" w:pos="454"/>
              </w:tabs>
              <w:spacing w:after="0" w:line="240" w:lineRule="auto"/>
              <w:ind w:left="-127" w:right="-3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F962CA7" w14:textId="77777777" w:rsidR="00D266BB" w:rsidRPr="007929E5" w:rsidRDefault="00D266BB" w:rsidP="00D266BB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3BC487" w14:textId="77777777" w:rsidR="00D266BB" w:rsidRPr="007929E5" w:rsidRDefault="00D266BB" w:rsidP="00D266BB">
            <w:pPr>
              <w:pStyle w:val="BodyText"/>
              <w:spacing w:after="0" w:line="240" w:lineRule="auto"/>
              <w:ind w:right="-405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2EF6249" w14:textId="1CB16576" w:rsidR="00D266BB" w:rsidRPr="007929E5" w:rsidRDefault="00D266BB" w:rsidP="00D266BB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9A4BF0" w14:textId="77777777" w:rsidR="00D266BB" w:rsidRPr="007929E5" w:rsidRDefault="00D266BB" w:rsidP="00D266BB">
            <w:pPr>
              <w:pStyle w:val="BodyText"/>
              <w:spacing w:after="0" w:line="240" w:lineRule="auto"/>
              <w:ind w:right="-405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E5FD941" w14:textId="77777777" w:rsidR="00D266BB" w:rsidRPr="007929E5" w:rsidRDefault="00D266BB" w:rsidP="00D266BB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D266BB" w:rsidRPr="007929E5" w14:paraId="3EC5F87E" w14:textId="77777777" w:rsidTr="002471E9">
        <w:tc>
          <w:tcPr>
            <w:tcW w:w="2432" w:type="dxa"/>
            <w:vAlign w:val="center"/>
          </w:tcPr>
          <w:p w14:paraId="40C45C96" w14:textId="6BD5C34F" w:rsidR="00D266BB" w:rsidRPr="007929E5" w:rsidRDefault="00744DD8" w:rsidP="00D266BB">
            <w:pPr>
              <w:pStyle w:val="BodyText"/>
              <w:spacing w:after="0" w:line="240" w:lineRule="auto"/>
              <w:ind w:right="-405"/>
              <w:jc w:val="both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 xml:space="preserve">   </w:t>
            </w:r>
            <w:r w:rsidR="00D266BB" w:rsidRPr="007929E5">
              <w:rPr>
                <w:rFonts w:asciiTheme="majorHAnsi" w:hAnsiTheme="majorHAnsi" w:cstheme="majorHAnsi" w:hint="cs"/>
                <w:sz w:val="30"/>
                <w:szCs w:val="30"/>
                <w:cs/>
              </w:rPr>
              <w:t>เครื่องตกแต่งและอุปกรณ์</w:t>
            </w:r>
          </w:p>
        </w:tc>
        <w:tc>
          <w:tcPr>
            <w:tcW w:w="901" w:type="dxa"/>
          </w:tcPr>
          <w:p w14:paraId="4820AEF3" w14:textId="12D1ED11" w:rsidR="00D266BB" w:rsidRPr="007929E5" w:rsidRDefault="00D266BB" w:rsidP="0042512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95"/>
              </w:tabs>
              <w:spacing w:after="0" w:line="240" w:lineRule="auto"/>
              <w:ind w:left="-127" w:right="-3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 w:hint="cs"/>
                <w:sz w:val="30"/>
                <w:szCs w:val="30"/>
                <w:cs/>
              </w:rPr>
              <w:t>299</w:t>
            </w: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,930</w:t>
            </w:r>
          </w:p>
        </w:tc>
        <w:tc>
          <w:tcPr>
            <w:tcW w:w="271" w:type="dxa"/>
          </w:tcPr>
          <w:p w14:paraId="28E46C8E" w14:textId="77777777" w:rsidR="00D266BB" w:rsidRPr="007929E5" w:rsidRDefault="00D266BB" w:rsidP="00D266BB">
            <w:pPr>
              <w:pStyle w:val="BodyText"/>
              <w:spacing w:after="0" w:line="240" w:lineRule="auto"/>
              <w:ind w:right="-405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36" w:type="dxa"/>
          </w:tcPr>
          <w:p w14:paraId="5E2559FA" w14:textId="2FC34F7C" w:rsidR="00D266BB" w:rsidRPr="007929E5" w:rsidRDefault="00D266BB" w:rsidP="00D266B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95"/>
              </w:tabs>
              <w:spacing w:after="0" w:line="240" w:lineRule="auto"/>
              <w:ind w:left="-127" w:right="20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111</w:t>
            </w:r>
          </w:p>
        </w:tc>
        <w:tc>
          <w:tcPr>
            <w:tcW w:w="270" w:type="dxa"/>
          </w:tcPr>
          <w:p w14:paraId="59F9B638" w14:textId="77777777" w:rsidR="00D266BB" w:rsidRPr="007929E5" w:rsidRDefault="00D266BB" w:rsidP="00D266BB">
            <w:pPr>
              <w:pStyle w:val="BodyText"/>
              <w:tabs>
                <w:tab w:val="clear" w:pos="227"/>
                <w:tab w:val="clear" w:pos="454"/>
              </w:tabs>
              <w:spacing w:after="0" w:line="240" w:lineRule="auto"/>
              <w:ind w:left="-127" w:right="20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5" w:type="dxa"/>
          </w:tcPr>
          <w:p w14:paraId="5BD0597C" w14:textId="77283702" w:rsidR="00D266BB" w:rsidRPr="007929E5" w:rsidRDefault="00D266BB" w:rsidP="00D266B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9"/>
              </w:tabs>
              <w:spacing w:after="0" w:line="240" w:lineRule="auto"/>
              <w:ind w:left="-127" w:right="-3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>300,041</w:t>
            </w:r>
          </w:p>
        </w:tc>
        <w:tc>
          <w:tcPr>
            <w:tcW w:w="270" w:type="dxa"/>
          </w:tcPr>
          <w:p w14:paraId="6305CD66" w14:textId="77777777" w:rsidR="00D266BB" w:rsidRPr="007929E5" w:rsidRDefault="00D266BB" w:rsidP="00D266BB">
            <w:pPr>
              <w:pStyle w:val="BodyText"/>
              <w:tabs>
                <w:tab w:val="clear" w:pos="227"/>
                <w:tab w:val="clear" w:pos="680"/>
                <w:tab w:val="decimal" w:pos="679"/>
              </w:tabs>
              <w:spacing w:after="0" w:line="240" w:lineRule="auto"/>
              <w:ind w:left="-127" w:right="-3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0A5BCB6" w14:textId="67A21112" w:rsidR="00D266BB" w:rsidRPr="007929E5" w:rsidRDefault="00D266BB" w:rsidP="00D266BB">
            <w:pPr>
              <w:pStyle w:val="BodyText"/>
              <w:tabs>
                <w:tab w:val="clear" w:pos="454"/>
                <w:tab w:val="clear" w:pos="680"/>
                <w:tab w:val="left" w:pos="561"/>
                <w:tab w:val="decimal" w:pos="695"/>
              </w:tabs>
              <w:spacing w:after="0" w:line="240" w:lineRule="auto"/>
              <w:ind w:right="-156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 xml:space="preserve"> 199,074</w:t>
            </w:r>
          </w:p>
        </w:tc>
        <w:tc>
          <w:tcPr>
            <w:tcW w:w="270" w:type="dxa"/>
          </w:tcPr>
          <w:p w14:paraId="21457939" w14:textId="77777777" w:rsidR="00D266BB" w:rsidRPr="007929E5" w:rsidRDefault="00D266BB" w:rsidP="00D266BB">
            <w:pPr>
              <w:pStyle w:val="BodyText"/>
              <w:spacing w:after="0" w:line="240" w:lineRule="auto"/>
              <w:ind w:right="-405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14830CA" w14:textId="64333CD3" w:rsidR="00D266BB" w:rsidRPr="007929E5" w:rsidRDefault="00D266BB" w:rsidP="00D266B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-64"/>
              </w:tabs>
              <w:spacing w:after="0" w:line="240" w:lineRule="auto"/>
              <w:ind w:left="-127" w:right="2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 xml:space="preserve">    </w:t>
            </w:r>
            <w:r w:rsidRPr="007929E5">
              <w:rPr>
                <w:rFonts w:asciiTheme="majorHAnsi" w:hAnsiTheme="majorHAnsi" w:cstheme="majorHAnsi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8467E2" w14:textId="77777777" w:rsidR="00D266BB" w:rsidRPr="007929E5" w:rsidRDefault="00D266BB" w:rsidP="00D266BB">
            <w:pPr>
              <w:pStyle w:val="BodyText"/>
              <w:spacing w:after="0" w:line="240" w:lineRule="auto"/>
              <w:ind w:right="-405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7923346" w14:textId="65BBAFF4" w:rsidR="00D266BB" w:rsidRPr="007929E5" w:rsidRDefault="00D266BB" w:rsidP="00D266BB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</w:rPr>
              <w:t xml:space="preserve"> 199,074</w:t>
            </w:r>
          </w:p>
        </w:tc>
      </w:tr>
      <w:tr w:rsidR="00D266BB" w:rsidRPr="007929E5" w14:paraId="425B77AD" w14:textId="77777777" w:rsidTr="0042512C">
        <w:trPr>
          <w:trHeight w:val="443"/>
        </w:trPr>
        <w:tc>
          <w:tcPr>
            <w:tcW w:w="2432" w:type="dxa"/>
            <w:vAlign w:val="center"/>
            <w:hideMark/>
          </w:tcPr>
          <w:p w14:paraId="3EC0477F" w14:textId="77777777" w:rsidR="00D266BB" w:rsidRPr="007929E5" w:rsidRDefault="00D266BB" w:rsidP="00D266BB">
            <w:pPr>
              <w:pStyle w:val="BodyText"/>
              <w:spacing w:after="0" w:line="240" w:lineRule="auto"/>
              <w:ind w:right="-405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01" w:type="dxa"/>
            <w:vAlign w:val="bottom"/>
            <w:hideMark/>
          </w:tcPr>
          <w:p w14:paraId="7183A196" w14:textId="77777777" w:rsidR="00D266BB" w:rsidRPr="007929E5" w:rsidRDefault="00D266BB" w:rsidP="0042512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9"/>
              </w:tabs>
              <w:spacing w:after="0" w:line="240" w:lineRule="auto"/>
              <w:ind w:left="-127" w:right="-3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 w:hint="cs"/>
                <w:sz w:val="30"/>
                <w:szCs w:val="30"/>
              </w:rPr>
              <w:t>148,391</w:t>
            </w:r>
          </w:p>
        </w:tc>
        <w:tc>
          <w:tcPr>
            <w:tcW w:w="271" w:type="dxa"/>
            <w:vAlign w:val="bottom"/>
          </w:tcPr>
          <w:p w14:paraId="61DAE39D" w14:textId="77777777" w:rsidR="00D266BB" w:rsidRPr="007929E5" w:rsidRDefault="00D266BB" w:rsidP="0042512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9"/>
              </w:tabs>
              <w:spacing w:after="0" w:line="240" w:lineRule="auto"/>
              <w:ind w:left="-127" w:right="-112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  <w:hideMark/>
          </w:tcPr>
          <w:p w14:paraId="255ADC12" w14:textId="77777777" w:rsidR="00D266BB" w:rsidRPr="007929E5" w:rsidRDefault="00D266BB" w:rsidP="0042512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9"/>
              </w:tabs>
              <w:spacing w:after="0" w:line="240" w:lineRule="auto"/>
              <w:ind w:left="-127" w:right="20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 w:hint="cs"/>
                <w:sz w:val="30"/>
                <w:szCs w:val="30"/>
              </w:rPr>
              <w:t>8,081</w:t>
            </w:r>
          </w:p>
        </w:tc>
        <w:tc>
          <w:tcPr>
            <w:tcW w:w="270" w:type="dxa"/>
            <w:vAlign w:val="bottom"/>
          </w:tcPr>
          <w:p w14:paraId="29B976CE" w14:textId="77777777" w:rsidR="00D266BB" w:rsidRPr="007929E5" w:rsidRDefault="00D266BB" w:rsidP="0042512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9"/>
              </w:tabs>
              <w:spacing w:after="0" w:line="240" w:lineRule="auto"/>
              <w:ind w:left="-127" w:right="-112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5" w:type="dxa"/>
            <w:vAlign w:val="bottom"/>
            <w:hideMark/>
          </w:tcPr>
          <w:p w14:paraId="4B0F95A0" w14:textId="77777777" w:rsidR="00D266BB" w:rsidRPr="007929E5" w:rsidRDefault="00D266BB" w:rsidP="0042512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9"/>
              </w:tabs>
              <w:spacing w:after="0" w:line="240" w:lineRule="auto"/>
              <w:ind w:left="-127" w:right="-3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 w:hint="cs"/>
                <w:sz w:val="30"/>
                <w:szCs w:val="30"/>
              </w:rPr>
              <w:t>156,472</w:t>
            </w:r>
          </w:p>
        </w:tc>
        <w:tc>
          <w:tcPr>
            <w:tcW w:w="270" w:type="dxa"/>
            <w:vAlign w:val="bottom"/>
          </w:tcPr>
          <w:p w14:paraId="2FEBFE55" w14:textId="77777777" w:rsidR="00D266BB" w:rsidRPr="007929E5" w:rsidRDefault="00D266BB" w:rsidP="0042512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9"/>
              </w:tabs>
              <w:spacing w:after="0" w:line="240" w:lineRule="auto"/>
              <w:ind w:left="-127" w:right="-3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  <w:hideMark/>
          </w:tcPr>
          <w:p w14:paraId="0B88C93D" w14:textId="77777777" w:rsidR="00D266BB" w:rsidRPr="007929E5" w:rsidRDefault="00D266BB" w:rsidP="0042512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9"/>
              </w:tabs>
              <w:spacing w:after="0" w:line="240" w:lineRule="auto"/>
              <w:ind w:left="-127" w:right="-3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 w:hint="cs"/>
                <w:sz w:val="30"/>
                <w:szCs w:val="30"/>
              </w:rPr>
              <w:t>127,899</w:t>
            </w:r>
          </w:p>
        </w:tc>
        <w:tc>
          <w:tcPr>
            <w:tcW w:w="270" w:type="dxa"/>
            <w:vAlign w:val="bottom"/>
          </w:tcPr>
          <w:p w14:paraId="199CF225" w14:textId="77777777" w:rsidR="00D266BB" w:rsidRPr="007929E5" w:rsidRDefault="00D266BB" w:rsidP="0042512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9"/>
              </w:tabs>
              <w:spacing w:after="0" w:line="240" w:lineRule="auto"/>
              <w:ind w:left="-127" w:right="-3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  <w:hideMark/>
          </w:tcPr>
          <w:p w14:paraId="350225C5" w14:textId="77777777" w:rsidR="00D266BB" w:rsidRPr="007929E5" w:rsidRDefault="00D266BB" w:rsidP="0042512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26"/>
              </w:tabs>
              <w:spacing w:after="0" w:line="240" w:lineRule="auto"/>
              <w:ind w:left="-127" w:right="-5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 w:hint="cs"/>
                <w:sz w:val="30"/>
                <w:szCs w:val="30"/>
              </w:rPr>
              <w:t>8,081</w:t>
            </w:r>
          </w:p>
        </w:tc>
        <w:tc>
          <w:tcPr>
            <w:tcW w:w="270" w:type="dxa"/>
            <w:vAlign w:val="bottom"/>
          </w:tcPr>
          <w:p w14:paraId="2E6FD67A" w14:textId="77777777" w:rsidR="00D266BB" w:rsidRPr="007929E5" w:rsidRDefault="00D266BB" w:rsidP="0042512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9"/>
              </w:tabs>
              <w:spacing w:after="0" w:line="240" w:lineRule="auto"/>
              <w:ind w:left="-127" w:right="-3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  <w:hideMark/>
          </w:tcPr>
          <w:p w14:paraId="1383CCFB" w14:textId="77777777" w:rsidR="00D266BB" w:rsidRPr="007929E5" w:rsidRDefault="00D266BB" w:rsidP="0042512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9"/>
              </w:tabs>
              <w:spacing w:after="0" w:line="240" w:lineRule="auto"/>
              <w:ind w:left="-127" w:right="-3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 w:hint="cs"/>
                <w:sz w:val="30"/>
                <w:szCs w:val="30"/>
              </w:rPr>
              <w:t>135,980</w:t>
            </w:r>
          </w:p>
        </w:tc>
      </w:tr>
      <w:tr w:rsidR="00D266BB" w:rsidRPr="007929E5" w14:paraId="75D9E53E" w14:textId="77777777" w:rsidTr="0042512C">
        <w:trPr>
          <w:trHeight w:val="362"/>
        </w:trPr>
        <w:tc>
          <w:tcPr>
            <w:tcW w:w="2432" w:type="dxa"/>
            <w:vAlign w:val="center"/>
            <w:hideMark/>
          </w:tcPr>
          <w:p w14:paraId="4A0AEE0E" w14:textId="77777777" w:rsidR="00D266BB" w:rsidRPr="007929E5" w:rsidRDefault="00D266BB" w:rsidP="00D266BB">
            <w:pPr>
              <w:pStyle w:val="BodyText"/>
              <w:spacing w:after="0" w:line="240" w:lineRule="auto"/>
              <w:ind w:right="-405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01" w:type="dxa"/>
            <w:vAlign w:val="bottom"/>
            <w:hideMark/>
          </w:tcPr>
          <w:p w14:paraId="205B707F" w14:textId="77777777" w:rsidR="00D266BB" w:rsidRPr="007929E5" w:rsidRDefault="00D266BB" w:rsidP="0042512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9"/>
              </w:tabs>
              <w:spacing w:after="0" w:line="240" w:lineRule="auto"/>
              <w:ind w:left="-127" w:right="-3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 w:hint="cs"/>
                <w:sz w:val="30"/>
                <w:szCs w:val="30"/>
              </w:rPr>
              <w:t>98,028</w:t>
            </w:r>
          </w:p>
        </w:tc>
        <w:tc>
          <w:tcPr>
            <w:tcW w:w="271" w:type="dxa"/>
            <w:vAlign w:val="bottom"/>
          </w:tcPr>
          <w:p w14:paraId="6EF770B4" w14:textId="77777777" w:rsidR="00D266BB" w:rsidRPr="007929E5" w:rsidRDefault="00D266BB" w:rsidP="0042512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9"/>
              </w:tabs>
              <w:spacing w:after="0" w:line="240" w:lineRule="auto"/>
              <w:ind w:left="-127" w:right="-112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  <w:hideMark/>
          </w:tcPr>
          <w:p w14:paraId="25ABAEEA" w14:textId="77777777" w:rsidR="00D266BB" w:rsidRPr="00F220ED" w:rsidRDefault="00D266BB" w:rsidP="0042512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430"/>
              </w:tabs>
              <w:spacing w:after="0" w:line="240" w:lineRule="auto"/>
              <w:ind w:left="-127" w:right="-43"/>
              <w:jc w:val="right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F220ED">
              <w:rPr>
                <w:rFonts w:asciiTheme="majorHAnsi" w:hAnsiTheme="majorHAnsi" w:cstheme="majorHAnsi" w:hint="cs"/>
                <w:color w:val="000000" w:themeColor="text1"/>
                <w:sz w:val="30"/>
                <w:szCs w:val="30"/>
              </w:rPr>
              <w:t>(8,081)</w:t>
            </w:r>
          </w:p>
        </w:tc>
        <w:tc>
          <w:tcPr>
            <w:tcW w:w="270" w:type="dxa"/>
            <w:vAlign w:val="bottom"/>
          </w:tcPr>
          <w:p w14:paraId="466214DC" w14:textId="77777777" w:rsidR="00D266BB" w:rsidRPr="007929E5" w:rsidRDefault="00D266BB" w:rsidP="0042512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9"/>
              </w:tabs>
              <w:spacing w:after="0" w:line="240" w:lineRule="auto"/>
              <w:ind w:left="-127" w:right="-112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5" w:type="dxa"/>
            <w:vAlign w:val="bottom"/>
            <w:hideMark/>
          </w:tcPr>
          <w:p w14:paraId="3BC70B32" w14:textId="77777777" w:rsidR="00D266BB" w:rsidRPr="007929E5" w:rsidRDefault="00D266BB" w:rsidP="0042512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9"/>
              </w:tabs>
              <w:spacing w:after="0" w:line="240" w:lineRule="auto"/>
              <w:ind w:left="-127" w:right="-3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 w:hint="cs"/>
                <w:sz w:val="30"/>
                <w:szCs w:val="30"/>
              </w:rPr>
              <w:t>89,947</w:t>
            </w:r>
          </w:p>
        </w:tc>
        <w:tc>
          <w:tcPr>
            <w:tcW w:w="270" w:type="dxa"/>
            <w:vAlign w:val="bottom"/>
          </w:tcPr>
          <w:p w14:paraId="5E055DBF" w14:textId="77777777" w:rsidR="00D266BB" w:rsidRPr="007929E5" w:rsidRDefault="00D266BB" w:rsidP="0042512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9"/>
              </w:tabs>
              <w:spacing w:after="0" w:line="240" w:lineRule="auto"/>
              <w:ind w:left="-127" w:right="-3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  <w:hideMark/>
          </w:tcPr>
          <w:p w14:paraId="0EEA4766" w14:textId="77777777" w:rsidR="00D266BB" w:rsidRPr="007929E5" w:rsidRDefault="00D266BB" w:rsidP="0042512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9"/>
              </w:tabs>
              <w:spacing w:after="0" w:line="240" w:lineRule="auto"/>
              <w:ind w:left="-127" w:right="-3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 w:hint="cs"/>
                <w:sz w:val="30"/>
                <w:szCs w:val="30"/>
              </w:rPr>
              <w:t>61,069</w:t>
            </w:r>
          </w:p>
        </w:tc>
        <w:tc>
          <w:tcPr>
            <w:tcW w:w="270" w:type="dxa"/>
            <w:vAlign w:val="bottom"/>
          </w:tcPr>
          <w:p w14:paraId="4CC1D3D1" w14:textId="77777777" w:rsidR="00D266BB" w:rsidRPr="007929E5" w:rsidRDefault="00D266BB" w:rsidP="0042512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9"/>
              </w:tabs>
              <w:spacing w:after="0" w:line="240" w:lineRule="auto"/>
              <w:ind w:left="-127" w:right="-3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  <w:hideMark/>
          </w:tcPr>
          <w:p w14:paraId="42E7E8DE" w14:textId="77777777" w:rsidR="00D266BB" w:rsidRPr="007929E5" w:rsidRDefault="00D266BB" w:rsidP="0042512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296"/>
              </w:tabs>
              <w:spacing w:after="0" w:line="240" w:lineRule="auto"/>
              <w:ind w:left="-127" w:right="-58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 w:hint="cs"/>
                <w:sz w:val="30"/>
                <w:szCs w:val="30"/>
              </w:rPr>
              <w:t>(8,081)</w:t>
            </w:r>
          </w:p>
        </w:tc>
        <w:tc>
          <w:tcPr>
            <w:tcW w:w="270" w:type="dxa"/>
            <w:vAlign w:val="bottom"/>
          </w:tcPr>
          <w:p w14:paraId="55DD74B9" w14:textId="77777777" w:rsidR="00D266BB" w:rsidRPr="007929E5" w:rsidRDefault="00D266BB" w:rsidP="0042512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9"/>
              </w:tabs>
              <w:spacing w:after="0" w:line="240" w:lineRule="auto"/>
              <w:ind w:left="-127" w:right="-3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  <w:hideMark/>
          </w:tcPr>
          <w:p w14:paraId="2BD3C283" w14:textId="77777777" w:rsidR="00D266BB" w:rsidRPr="007929E5" w:rsidRDefault="00D266BB" w:rsidP="0042512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9"/>
              </w:tabs>
              <w:spacing w:after="0" w:line="240" w:lineRule="auto"/>
              <w:ind w:left="-127" w:right="-3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 w:hint="cs"/>
                <w:sz w:val="30"/>
                <w:szCs w:val="30"/>
              </w:rPr>
              <w:t>52,988</w:t>
            </w:r>
          </w:p>
        </w:tc>
      </w:tr>
      <w:tr w:rsidR="00D266BB" w:rsidRPr="007929E5" w14:paraId="1C4BAF6F" w14:textId="77777777" w:rsidTr="001D5CEB">
        <w:tc>
          <w:tcPr>
            <w:tcW w:w="2432" w:type="dxa"/>
          </w:tcPr>
          <w:p w14:paraId="433C6A91" w14:textId="77777777" w:rsidR="00D266BB" w:rsidRPr="007929E5" w:rsidRDefault="00D266BB" w:rsidP="00D266BB">
            <w:pPr>
              <w:pStyle w:val="BodyText"/>
              <w:spacing w:after="0" w:line="240" w:lineRule="auto"/>
              <w:ind w:right="-405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1" w:type="dxa"/>
          </w:tcPr>
          <w:p w14:paraId="7FD11E01" w14:textId="77777777" w:rsidR="00D266BB" w:rsidRPr="007929E5" w:rsidRDefault="00D266BB" w:rsidP="00D266B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9"/>
              </w:tabs>
              <w:spacing w:after="0" w:line="240" w:lineRule="auto"/>
              <w:ind w:left="-127" w:right="-11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14790AB2" w14:textId="77777777" w:rsidR="00D266BB" w:rsidRPr="007929E5" w:rsidRDefault="00D266BB" w:rsidP="00D266B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9"/>
              </w:tabs>
              <w:spacing w:after="0" w:line="240" w:lineRule="auto"/>
              <w:ind w:left="-127" w:right="-11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29C0BBC" w14:textId="77777777" w:rsidR="00D266BB" w:rsidRPr="007929E5" w:rsidRDefault="00D266BB" w:rsidP="00D266BB">
            <w:pPr>
              <w:pStyle w:val="BodyText"/>
              <w:tabs>
                <w:tab w:val="clear" w:pos="227"/>
                <w:tab w:val="clear" w:pos="454"/>
                <w:tab w:val="decimal" w:pos="487"/>
              </w:tabs>
              <w:spacing w:after="0" w:line="240" w:lineRule="auto"/>
              <w:ind w:left="-127" w:right="-112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7AE032" w14:textId="77777777" w:rsidR="00D266BB" w:rsidRPr="007929E5" w:rsidRDefault="00D266BB" w:rsidP="00D266B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9"/>
              </w:tabs>
              <w:spacing w:after="0" w:line="240" w:lineRule="auto"/>
              <w:ind w:left="-127" w:right="-11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5" w:type="dxa"/>
          </w:tcPr>
          <w:p w14:paraId="7FF7C125" w14:textId="77777777" w:rsidR="00D266BB" w:rsidRPr="007929E5" w:rsidRDefault="00D266BB" w:rsidP="00D266B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9"/>
              </w:tabs>
              <w:spacing w:after="0" w:line="240" w:lineRule="auto"/>
              <w:ind w:left="-127" w:right="-11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B99742" w14:textId="77777777" w:rsidR="00D266BB" w:rsidRPr="007929E5" w:rsidRDefault="00D266BB" w:rsidP="00D266B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9"/>
              </w:tabs>
              <w:spacing w:after="0" w:line="240" w:lineRule="auto"/>
              <w:ind w:left="-127" w:right="-11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0ECB1B2" w14:textId="77777777" w:rsidR="00D266BB" w:rsidRPr="007929E5" w:rsidRDefault="00D266BB" w:rsidP="00D266B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9"/>
              </w:tabs>
              <w:spacing w:after="0" w:line="240" w:lineRule="auto"/>
              <w:ind w:left="-127" w:right="-11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369B0A9" w14:textId="77777777" w:rsidR="00D266BB" w:rsidRPr="007929E5" w:rsidRDefault="00D266BB" w:rsidP="00D266B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9"/>
              </w:tabs>
              <w:spacing w:after="0" w:line="240" w:lineRule="auto"/>
              <w:ind w:left="-127" w:right="-11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8AB29AB" w14:textId="223C4E15" w:rsidR="00D266BB" w:rsidRPr="007929E5" w:rsidRDefault="00D266BB" w:rsidP="00D266BB">
            <w:pPr>
              <w:pStyle w:val="BodyText"/>
              <w:tabs>
                <w:tab w:val="clear" w:pos="227"/>
                <w:tab w:val="clear" w:pos="454"/>
                <w:tab w:val="decimal" w:pos="492"/>
              </w:tabs>
              <w:spacing w:after="0" w:line="240" w:lineRule="auto"/>
              <w:ind w:left="-127" w:right="-112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6A8301" w14:textId="77777777" w:rsidR="00D266BB" w:rsidRPr="007929E5" w:rsidRDefault="00D266BB" w:rsidP="00D266B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9"/>
              </w:tabs>
              <w:spacing w:after="0" w:line="240" w:lineRule="auto"/>
              <w:ind w:left="-127" w:right="-11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63076D5" w14:textId="77777777" w:rsidR="00D266BB" w:rsidRPr="007929E5" w:rsidRDefault="00D266BB" w:rsidP="00D266B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9"/>
              </w:tabs>
              <w:spacing w:after="0" w:line="240" w:lineRule="auto"/>
              <w:ind w:left="-127" w:right="-11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</w:tr>
      <w:tr w:rsidR="001D5CEB" w:rsidRPr="007929E5" w14:paraId="76A82333" w14:textId="77777777" w:rsidTr="001D5CEB">
        <w:tc>
          <w:tcPr>
            <w:tcW w:w="2432" w:type="dxa"/>
          </w:tcPr>
          <w:p w14:paraId="639DCD77" w14:textId="77777777" w:rsidR="001D5CEB" w:rsidRPr="007929E5" w:rsidRDefault="001D5CEB" w:rsidP="00D266BB">
            <w:pPr>
              <w:pStyle w:val="BodyText"/>
              <w:spacing w:after="0" w:line="240" w:lineRule="auto"/>
              <w:ind w:right="-405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1" w:type="dxa"/>
          </w:tcPr>
          <w:p w14:paraId="37E03FAC" w14:textId="77777777" w:rsidR="001D5CEB" w:rsidRPr="007929E5" w:rsidRDefault="001D5CEB" w:rsidP="00D266B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9"/>
              </w:tabs>
              <w:spacing w:after="0" w:line="240" w:lineRule="auto"/>
              <w:ind w:left="-127" w:right="-11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30F78379" w14:textId="77777777" w:rsidR="001D5CEB" w:rsidRPr="007929E5" w:rsidRDefault="001D5CEB" w:rsidP="00D266B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9"/>
              </w:tabs>
              <w:spacing w:after="0" w:line="240" w:lineRule="auto"/>
              <w:ind w:left="-127" w:right="-11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double" w:sz="4" w:space="0" w:color="auto"/>
              <w:left w:val="nil"/>
              <w:right w:val="nil"/>
            </w:tcBorders>
          </w:tcPr>
          <w:p w14:paraId="227B9891" w14:textId="77777777" w:rsidR="001D5CEB" w:rsidRPr="007929E5" w:rsidRDefault="001D5CEB" w:rsidP="00D266BB">
            <w:pPr>
              <w:pStyle w:val="BodyText"/>
              <w:tabs>
                <w:tab w:val="clear" w:pos="227"/>
                <w:tab w:val="clear" w:pos="454"/>
                <w:tab w:val="decimal" w:pos="487"/>
              </w:tabs>
              <w:spacing w:after="0" w:line="240" w:lineRule="auto"/>
              <w:ind w:left="-127" w:right="-112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A98C3D2" w14:textId="77777777" w:rsidR="001D5CEB" w:rsidRPr="007929E5" w:rsidRDefault="001D5CEB" w:rsidP="00D266B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9"/>
              </w:tabs>
              <w:spacing w:after="0" w:line="240" w:lineRule="auto"/>
              <w:ind w:left="-127" w:right="-11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5" w:type="dxa"/>
          </w:tcPr>
          <w:p w14:paraId="519D44A0" w14:textId="77777777" w:rsidR="001D5CEB" w:rsidRPr="007929E5" w:rsidRDefault="001D5CEB" w:rsidP="00D266B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9"/>
              </w:tabs>
              <w:spacing w:after="0" w:line="240" w:lineRule="auto"/>
              <w:ind w:left="-127" w:right="-11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5E995A" w14:textId="77777777" w:rsidR="001D5CEB" w:rsidRPr="007929E5" w:rsidRDefault="001D5CEB" w:rsidP="00D266B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9"/>
              </w:tabs>
              <w:spacing w:after="0" w:line="240" w:lineRule="auto"/>
              <w:ind w:left="-127" w:right="-11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D2DC266" w14:textId="77777777" w:rsidR="001D5CEB" w:rsidRPr="007929E5" w:rsidRDefault="001D5CEB" w:rsidP="00D266B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9"/>
              </w:tabs>
              <w:spacing w:after="0" w:line="240" w:lineRule="auto"/>
              <w:ind w:left="-127" w:right="-11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879F71" w14:textId="77777777" w:rsidR="001D5CEB" w:rsidRPr="007929E5" w:rsidRDefault="001D5CEB" w:rsidP="00D266B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9"/>
              </w:tabs>
              <w:spacing w:after="0" w:line="240" w:lineRule="auto"/>
              <w:ind w:left="-127" w:right="-11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50FC8A77" w14:textId="77777777" w:rsidR="001D5CEB" w:rsidRPr="007929E5" w:rsidRDefault="001D5CEB" w:rsidP="00D266BB">
            <w:pPr>
              <w:pStyle w:val="BodyText"/>
              <w:tabs>
                <w:tab w:val="clear" w:pos="227"/>
                <w:tab w:val="clear" w:pos="454"/>
                <w:tab w:val="decimal" w:pos="492"/>
              </w:tabs>
              <w:spacing w:after="0" w:line="240" w:lineRule="auto"/>
              <w:ind w:left="-127" w:right="-112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358DDF6" w14:textId="77777777" w:rsidR="001D5CEB" w:rsidRPr="007929E5" w:rsidRDefault="001D5CEB" w:rsidP="00D266B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9"/>
              </w:tabs>
              <w:spacing w:after="0" w:line="240" w:lineRule="auto"/>
              <w:ind w:left="-127" w:right="-11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347DAF9" w14:textId="77777777" w:rsidR="001D5CEB" w:rsidRPr="007929E5" w:rsidRDefault="001D5CEB" w:rsidP="00D266B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9"/>
              </w:tabs>
              <w:spacing w:after="0" w:line="240" w:lineRule="auto"/>
              <w:ind w:left="-127" w:right="-11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</w:tr>
      <w:tr w:rsidR="001D5CEB" w:rsidRPr="007929E5" w14:paraId="5AA48DFA" w14:textId="77777777" w:rsidTr="00F969BD">
        <w:tc>
          <w:tcPr>
            <w:tcW w:w="2432" w:type="dxa"/>
            <w:vAlign w:val="bottom"/>
          </w:tcPr>
          <w:p w14:paraId="28145958" w14:textId="17BFC15C" w:rsidR="001D5CEB" w:rsidRPr="001D5CEB" w:rsidRDefault="001D5CEB" w:rsidP="001D5CEB">
            <w:pPr>
              <w:pStyle w:val="BodyText"/>
              <w:spacing w:after="0" w:line="240" w:lineRule="auto"/>
              <w:ind w:right="-405"/>
              <w:jc w:val="both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1D5CEB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901" w:type="dxa"/>
          </w:tcPr>
          <w:p w14:paraId="2FB43C0B" w14:textId="77777777" w:rsidR="001D5CEB" w:rsidRPr="007929E5" w:rsidRDefault="001D5CEB" w:rsidP="001D5CE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9"/>
              </w:tabs>
              <w:spacing w:after="0" w:line="240" w:lineRule="auto"/>
              <w:ind w:left="-127" w:right="-11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307038E1" w14:textId="77777777" w:rsidR="001D5CEB" w:rsidRPr="007929E5" w:rsidRDefault="001D5CEB" w:rsidP="001D5CE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9"/>
              </w:tabs>
              <w:spacing w:after="0" w:line="240" w:lineRule="auto"/>
              <w:ind w:left="-127" w:right="-11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5C42E322" w14:textId="77777777" w:rsidR="001D5CEB" w:rsidRPr="007929E5" w:rsidRDefault="001D5CEB" w:rsidP="001D5CEB">
            <w:pPr>
              <w:pStyle w:val="BodyText"/>
              <w:tabs>
                <w:tab w:val="clear" w:pos="227"/>
                <w:tab w:val="clear" w:pos="454"/>
                <w:tab w:val="decimal" w:pos="487"/>
              </w:tabs>
              <w:spacing w:after="0" w:line="240" w:lineRule="auto"/>
              <w:ind w:left="-127" w:right="-112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106F90" w14:textId="77777777" w:rsidR="001D5CEB" w:rsidRPr="007929E5" w:rsidRDefault="001D5CEB" w:rsidP="001D5CE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9"/>
              </w:tabs>
              <w:spacing w:after="0" w:line="240" w:lineRule="auto"/>
              <w:ind w:left="-127" w:right="-11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5" w:type="dxa"/>
          </w:tcPr>
          <w:p w14:paraId="4A94A37B" w14:textId="77777777" w:rsidR="001D5CEB" w:rsidRPr="007929E5" w:rsidRDefault="001D5CEB" w:rsidP="001D5CE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9"/>
              </w:tabs>
              <w:spacing w:after="0" w:line="240" w:lineRule="auto"/>
              <w:ind w:left="-127" w:right="-11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507A0E" w14:textId="77777777" w:rsidR="001D5CEB" w:rsidRPr="007929E5" w:rsidRDefault="001D5CEB" w:rsidP="001D5CE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9"/>
              </w:tabs>
              <w:spacing w:after="0" w:line="240" w:lineRule="auto"/>
              <w:ind w:left="-127" w:right="-11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16732CC" w14:textId="77777777" w:rsidR="001D5CEB" w:rsidRPr="007929E5" w:rsidRDefault="001D5CEB" w:rsidP="001D5CE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9"/>
              </w:tabs>
              <w:spacing w:after="0" w:line="240" w:lineRule="auto"/>
              <w:ind w:left="-127" w:right="-11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F146910" w14:textId="77777777" w:rsidR="001D5CEB" w:rsidRPr="007929E5" w:rsidRDefault="001D5CEB" w:rsidP="001D5CE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9"/>
              </w:tabs>
              <w:spacing w:after="0" w:line="240" w:lineRule="auto"/>
              <w:ind w:left="-127" w:right="-11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D0F8A6A" w14:textId="77777777" w:rsidR="001D5CEB" w:rsidRPr="007929E5" w:rsidRDefault="001D5CEB" w:rsidP="001D5CEB">
            <w:pPr>
              <w:pStyle w:val="BodyText"/>
              <w:tabs>
                <w:tab w:val="clear" w:pos="227"/>
                <w:tab w:val="clear" w:pos="454"/>
                <w:tab w:val="decimal" w:pos="492"/>
              </w:tabs>
              <w:spacing w:after="0" w:line="240" w:lineRule="auto"/>
              <w:ind w:left="-127" w:right="-112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83DF6C6" w14:textId="77777777" w:rsidR="001D5CEB" w:rsidRPr="007929E5" w:rsidRDefault="001D5CEB" w:rsidP="001D5CE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9"/>
              </w:tabs>
              <w:spacing w:after="0" w:line="240" w:lineRule="auto"/>
              <w:ind w:left="-127" w:right="-11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C30E3EB" w14:textId="77777777" w:rsidR="001D5CEB" w:rsidRPr="007929E5" w:rsidRDefault="001D5CEB" w:rsidP="001D5CE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9"/>
              </w:tabs>
              <w:spacing w:after="0" w:line="240" w:lineRule="auto"/>
              <w:ind w:left="-127" w:right="-11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</w:tr>
      <w:tr w:rsidR="00F220ED" w:rsidRPr="007929E5" w14:paraId="317A5F10" w14:textId="77777777" w:rsidTr="00F969BD">
        <w:tc>
          <w:tcPr>
            <w:tcW w:w="2432" w:type="dxa"/>
            <w:vAlign w:val="bottom"/>
          </w:tcPr>
          <w:p w14:paraId="5C5DE368" w14:textId="1C7970A7" w:rsidR="00F220ED" w:rsidRPr="007929E5" w:rsidRDefault="00F220ED" w:rsidP="00F220ED">
            <w:pPr>
              <w:pStyle w:val="BodyText"/>
              <w:spacing w:after="0" w:line="240" w:lineRule="auto"/>
              <w:ind w:right="-405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1215C0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รายได้</w:t>
            </w: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จากการให้</w:t>
            </w:r>
            <w:r w:rsidRPr="001215C0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901" w:type="dxa"/>
          </w:tcPr>
          <w:p w14:paraId="18E9EBB8" w14:textId="54C12B19" w:rsidR="00F220ED" w:rsidRPr="00F220ED" w:rsidRDefault="00F220ED" w:rsidP="00F220E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9"/>
              </w:tabs>
              <w:spacing w:after="0" w:line="240" w:lineRule="auto"/>
              <w:ind w:left="-127" w:right="-3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342,511</w:t>
            </w:r>
          </w:p>
        </w:tc>
        <w:tc>
          <w:tcPr>
            <w:tcW w:w="271" w:type="dxa"/>
          </w:tcPr>
          <w:p w14:paraId="6104AAA3" w14:textId="77777777" w:rsidR="00F220ED" w:rsidRPr="007929E5" w:rsidRDefault="00F220ED" w:rsidP="00F220E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9"/>
              </w:tabs>
              <w:spacing w:after="0" w:line="240" w:lineRule="auto"/>
              <w:ind w:left="-127" w:right="-11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0B132348" w14:textId="16265DDC" w:rsidR="00F220ED" w:rsidRPr="00F220ED" w:rsidRDefault="00F220ED" w:rsidP="00F220E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9"/>
              </w:tabs>
              <w:spacing w:after="0" w:line="240" w:lineRule="auto"/>
              <w:ind w:left="-127" w:right="20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566A49">
              <w:rPr>
                <w:rFonts w:asciiTheme="majorHAnsi" w:hAnsiTheme="majorHAnsi" w:cstheme="majorHAnsi"/>
                <w:sz w:val="30"/>
                <w:szCs w:val="30"/>
              </w:rPr>
              <w:t>13,00</w:t>
            </w:r>
            <w:r w:rsidR="00D3685D">
              <w:rPr>
                <w:rFonts w:asciiTheme="majorHAnsi" w:hAnsiTheme="majorHAnsi" w:cstheme="majorHAns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83D427E" w14:textId="77777777" w:rsidR="00F220ED" w:rsidRPr="007929E5" w:rsidRDefault="00F220ED" w:rsidP="00F220E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9"/>
              </w:tabs>
              <w:spacing w:after="0" w:line="240" w:lineRule="auto"/>
              <w:ind w:left="-127" w:right="-11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5" w:type="dxa"/>
          </w:tcPr>
          <w:p w14:paraId="612CC499" w14:textId="68A557A6" w:rsidR="00F220ED" w:rsidRPr="0042512C" w:rsidRDefault="00F220ED" w:rsidP="0042512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9"/>
              </w:tabs>
              <w:spacing w:after="0" w:line="240" w:lineRule="auto"/>
              <w:ind w:left="-127" w:right="-3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42512C">
              <w:rPr>
                <w:rFonts w:asciiTheme="majorHAnsi" w:hAnsiTheme="majorHAnsi" w:cstheme="majorHAnsi"/>
                <w:sz w:val="30"/>
                <w:szCs w:val="30"/>
              </w:rPr>
              <w:t>3</w:t>
            </w:r>
            <w:r w:rsidR="0042512C">
              <w:rPr>
                <w:rFonts w:asciiTheme="majorHAnsi" w:hAnsiTheme="majorHAnsi" w:cstheme="majorHAnsi"/>
                <w:sz w:val="30"/>
                <w:szCs w:val="30"/>
              </w:rPr>
              <w:t>55,518</w:t>
            </w:r>
          </w:p>
        </w:tc>
        <w:tc>
          <w:tcPr>
            <w:tcW w:w="270" w:type="dxa"/>
          </w:tcPr>
          <w:p w14:paraId="0D7EFFEC" w14:textId="77777777" w:rsidR="00F220ED" w:rsidRPr="007929E5" w:rsidRDefault="00F220ED" w:rsidP="00F220E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9"/>
              </w:tabs>
              <w:spacing w:after="0" w:line="240" w:lineRule="auto"/>
              <w:ind w:left="-127" w:right="-11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C2CA825" w14:textId="3F7D8C0A" w:rsidR="00F220ED" w:rsidRPr="00566A49" w:rsidRDefault="00F220ED" w:rsidP="00F220E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570"/>
              </w:tabs>
              <w:spacing w:after="0" w:line="240" w:lineRule="auto"/>
              <w:ind w:left="-127" w:right="-3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566A49">
              <w:rPr>
                <w:rFonts w:asciiTheme="majorHAnsi" w:hAnsiTheme="majorHAnsi" w:cstheme="majorHAnsi"/>
                <w:sz w:val="30"/>
                <w:szCs w:val="30"/>
              </w:rPr>
              <w:t>318,406</w:t>
            </w:r>
          </w:p>
        </w:tc>
        <w:tc>
          <w:tcPr>
            <w:tcW w:w="270" w:type="dxa"/>
          </w:tcPr>
          <w:p w14:paraId="383B821C" w14:textId="77777777" w:rsidR="00F220ED" w:rsidRPr="007929E5" w:rsidRDefault="00F220ED" w:rsidP="00F220E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9"/>
              </w:tabs>
              <w:spacing w:after="0" w:line="240" w:lineRule="auto"/>
              <w:ind w:left="-127" w:right="-11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DFB50E0" w14:textId="5C6458A6" w:rsidR="00F220ED" w:rsidRPr="00566A49" w:rsidRDefault="00F220ED" w:rsidP="00F220E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26"/>
              </w:tabs>
              <w:spacing w:after="0" w:line="240" w:lineRule="auto"/>
              <w:ind w:left="-127" w:right="-5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566A49">
              <w:rPr>
                <w:rFonts w:asciiTheme="majorHAnsi" w:hAnsiTheme="majorHAnsi" w:cstheme="majorHAnsi"/>
                <w:sz w:val="30"/>
                <w:szCs w:val="30"/>
              </w:rPr>
              <w:t>13,00</w:t>
            </w:r>
            <w:r w:rsidR="00D3685D">
              <w:rPr>
                <w:rFonts w:asciiTheme="majorHAnsi" w:hAnsiTheme="majorHAnsi" w:cstheme="majorHAns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D5A8003" w14:textId="77777777" w:rsidR="00F220ED" w:rsidRPr="007929E5" w:rsidRDefault="00F220ED" w:rsidP="00F220E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9"/>
              </w:tabs>
              <w:spacing w:after="0" w:line="240" w:lineRule="auto"/>
              <w:ind w:left="-127" w:right="-11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3EDB660" w14:textId="1F0FD308" w:rsidR="00F220ED" w:rsidRPr="00566A49" w:rsidRDefault="00F220ED" w:rsidP="00F220E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9"/>
              </w:tabs>
              <w:spacing w:after="0" w:line="240" w:lineRule="auto"/>
              <w:ind w:left="-127" w:right="-3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566A49">
              <w:rPr>
                <w:rFonts w:asciiTheme="majorHAnsi" w:hAnsiTheme="majorHAnsi" w:cstheme="majorHAnsi"/>
                <w:sz w:val="30"/>
                <w:szCs w:val="30"/>
              </w:rPr>
              <w:t>331,41</w:t>
            </w:r>
            <w:r w:rsidR="00D3685D">
              <w:rPr>
                <w:rFonts w:asciiTheme="majorHAnsi" w:hAnsiTheme="majorHAnsi" w:cstheme="majorHAnsi"/>
                <w:sz w:val="30"/>
                <w:szCs w:val="30"/>
              </w:rPr>
              <w:t>3</w:t>
            </w:r>
          </w:p>
        </w:tc>
      </w:tr>
      <w:tr w:rsidR="00F220ED" w:rsidRPr="007929E5" w14:paraId="2C32256A" w14:textId="77777777" w:rsidTr="00F969BD">
        <w:tc>
          <w:tcPr>
            <w:tcW w:w="2432" w:type="dxa"/>
            <w:vAlign w:val="bottom"/>
          </w:tcPr>
          <w:p w14:paraId="2666B5F9" w14:textId="27711C54" w:rsidR="00F220ED" w:rsidRPr="007929E5" w:rsidRDefault="00F220ED" w:rsidP="00F220ED">
            <w:pPr>
              <w:pStyle w:val="BodyText"/>
              <w:spacing w:after="0" w:line="240" w:lineRule="auto"/>
              <w:ind w:right="-405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901" w:type="dxa"/>
          </w:tcPr>
          <w:p w14:paraId="4D5FD664" w14:textId="127D45F7" w:rsidR="00F220ED" w:rsidRPr="00F220ED" w:rsidRDefault="00F220ED" w:rsidP="00F220E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520"/>
              </w:tabs>
              <w:spacing w:after="0" w:line="240" w:lineRule="auto"/>
              <w:ind w:left="-127" w:right="-64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(274,765)</w:t>
            </w:r>
          </w:p>
        </w:tc>
        <w:tc>
          <w:tcPr>
            <w:tcW w:w="271" w:type="dxa"/>
          </w:tcPr>
          <w:p w14:paraId="70B0985C" w14:textId="77777777" w:rsidR="00F220ED" w:rsidRPr="007929E5" w:rsidRDefault="00F220ED" w:rsidP="00F220E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9"/>
              </w:tabs>
              <w:spacing w:after="0" w:line="240" w:lineRule="auto"/>
              <w:ind w:left="-127" w:right="-11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41D2000D" w14:textId="1CF2501F" w:rsidR="00F220ED" w:rsidRPr="00F220ED" w:rsidRDefault="00F220ED" w:rsidP="00F220E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9"/>
              </w:tabs>
              <w:spacing w:after="0" w:line="240" w:lineRule="auto"/>
              <w:ind w:left="-127" w:right="20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566A49">
              <w:rPr>
                <w:rFonts w:asciiTheme="majorHAnsi" w:hAnsiTheme="majorHAnsi" w:cstheme="majorHAnsi"/>
                <w:sz w:val="30"/>
                <w:szCs w:val="30"/>
              </w:rPr>
              <w:t>1,886</w:t>
            </w:r>
          </w:p>
        </w:tc>
        <w:tc>
          <w:tcPr>
            <w:tcW w:w="270" w:type="dxa"/>
          </w:tcPr>
          <w:p w14:paraId="3058CBAA" w14:textId="77777777" w:rsidR="00F220ED" w:rsidRPr="007929E5" w:rsidRDefault="00F220ED" w:rsidP="00F220E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9"/>
              </w:tabs>
              <w:spacing w:after="0" w:line="240" w:lineRule="auto"/>
              <w:ind w:left="-127" w:right="-11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5" w:type="dxa"/>
          </w:tcPr>
          <w:p w14:paraId="598A0389" w14:textId="2FA0AB2B" w:rsidR="00F220ED" w:rsidRPr="0042512C" w:rsidRDefault="00D3685D" w:rsidP="00D3685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480"/>
              </w:tabs>
              <w:spacing w:after="0" w:line="240" w:lineRule="auto"/>
              <w:ind w:left="-127" w:right="-69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(</w:t>
            </w:r>
            <w:r w:rsidR="0042512C">
              <w:rPr>
                <w:rFonts w:asciiTheme="majorHAnsi" w:hAnsiTheme="majorHAnsi" w:cstheme="majorHAnsi"/>
                <w:sz w:val="30"/>
                <w:szCs w:val="30"/>
              </w:rPr>
              <w:t>272,879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EB68340" w14:textId="77777777" w:rsidR="00F220ED" w:rsidRPr="007929E5" w:rsidRDefault="00F220ED" w:rsidP="00F220E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9"/>
              </w:tabs>
              <w:spacing w:after="0" w:line="240" w:lineRule="auto"/>
              <w:ind w:left="-127" w:right="-11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AD5F7FA" w14:textId="4E724043" w:rsidR="00F220ED" w:rsidRPr="00566A49" w:rsidRDefault="00F220ED" w:rsidP="00F220E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570"/>
              </w:tabs>
              <w:spacing w:after="0" w:line="240" w:lineRule="auto"/>
              <w:ind w:left="-127" w:right="-78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566A49">
              <w:rPr>
                <w:rFonts w:asciiTheme="majorHAnsi" w:hAnsiTheme="majorHAnsi" w:cstheme="majorHAnsi"/>
                <w:sz w:val="30"/>
                <w:szCs w:val="30"/>
              </w:rPr>
              <w:t>(170,163)</w:t>
            </w:r>
          </w:p>
        </w:tc>
        <w:tc>
          <w:tcPr>
            <w:tcW w:w="270" w:type="dxa"/>
          </w:tcPr>
          <w:p w14:paraId="5D9727D5" w14:textId="77777777" w:rsidR="00F220ED" w:rsidRPr="007929E5" w:rsidRDefault="00F220ED" w:rsidP="00F220E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9"/>
              </w:tabs>
              <w:spacing w:after="0" w:line="240" w:lineRule="auto"/>
              <w:ind w:left="-127" w:right="-11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ADFF372" w14:textId="1948E539" w:rsidR="00F220ED" w:rsidRPr="00566A49" w:rsidRDefault="00F220ED" w:rsidP="00F220E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26"/>
              </w:tabs>
              <w:spacing w:after="0" w:line="240" w:lineRule="auto"/>
              <w:ind w:left="-127" w:right="-5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566A49">
              <w:rPr>
                <w:rFonts w:asciiTheme="majorHAnsi" w:hAnsiTheme="majorHAnsi" w:cstheme="majorHAnsi"/>
                <w:sz w:val="30"/>
                <w:szCs w:val="30"/>
              </w:rPr>
              <w:t>1,886</w:t>
            </w:r>
          </w:p>
        </w:tc>
        <w:tc>
          <w:tcPr>
            <w:tcW w:w="270" w:type="dxa"/>
          </w:tcPr>
          <w:p w14:paraId="4C8B0074" w14:textId="77777777" w:rsidR="00F220ED" w:rsidRPr="007929E5" w:rsidRDefault="00F220ED" w:rsidP="00F220E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9"/>
              </w:tabs>
              <w:spacing w:after="0" w:line="240" w:lineRule="auto"/>
              <w:ind w:left="-127" w:right="-11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B9D4A25" w14:textId="1E8B49AD" w:rsidR="00F220ED" w:rsidRPr="00566A49" w:rsidRDefault="00F220ED" w:rsidP="00F220E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570"/>
              </w:tabs>
              <w:spacing w:after="0" w:line="240" w:lineRule="auto"/>
              <w:ind w:left="-127" w:right="-69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566A49">
              <w:rPr>
                <w:rFonts w:asciiTheme="majorHAnsi" w:hAnsiTheme="majorHAnsi" w:cstheme="majorHAnsi"/>
                <w:sz w:val="30"/>
                <w:szCs w:val="30"/>
              </w:rPr>
              <w:t>(168,277)</w:t>
            </w:r>
          </w:p>
        </w:tc>
      </w:tr>
      <w:tr w:rsidR="00F220ED" w:rsidRPr="007929E5" w14:paraId="70BA2758" w14:textId="77777777" w:rsidTr="00F969BD">
        <w:tc>
          <w:tcPr>
            <w:tcW w:w="2432" w:type="dxa"/>
            <w:vAlign w:val="bottom"/>
          </w:tcPr>
          <w:p w14:paraId="126CC9FA" w14:textId="39587997" w:rsidR="00F220ED" w:rsidRPr="007929E5" w:rsidRDefault="00F220ED" w:rsidP="00F220ED">
            <w:pPr>
              <w:pStyle w:val="BodyText"/>
              <w:spacing w:after="0" w:line="240" w:lineRule="auto"/>
              <w:ind w:right="-405"/>
              <w:jc w:val="both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901" w:type="dxa"/>
          </w:tcPr>
          <w:p w14:paraId="728D415A" w14:textId="1D717EFC" w:rsidR="00F220ED" w:rsidRPr="00F220ED" w:rsidRDefault="00F220ED" w:rsidP="00F220E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520"/>
              </w:tabs>
              <w:spacing w:after="0" w:line="240" w:lineRule="auto"/>
              <w:ind w:left="-127" w:right="-64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(235,328)</w:t>
            </w:r>
          </w:p>
        </w:tc>
        <w:tc>
          <w:tcPr>
            <w:tcW w:w="271" w:type="dxa"/>
          </w:tcPr>
          <w:p w14:paraId="3011091D" w14:textId="77777777" w:rsidR="00F220ED" w:rsidRPr="007929E5" w:rsidRDefault="00F220ED" w:rsidP="00F220E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9"/>
              </w:tabs>
              <w:spacing w:after="0" w:line="240" w:lineRule="auto"/>
              <w:ind w:left="-127" w:right="-11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18977B46" w14:textId="16F87A33" w:rsidR="00F220ED" w:rsidRPr="00F220ED" w:rsidRDefault="00F220ED" w:rsidP="00F220E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430"/>
              </w:tabs>
              <w:spacing w:after="0" w:line="240" w:lineRule="auto"/>
              <w:ind w:left="-127" w:right="-43"/>
              <w:jc w:val="right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F220ED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(17,016)</w:t>
            </w:r>
          </w:p>
        </w:tc>
        <w:tc>
          <w:tcPr>
            <w:tcW w:w="270" w:type="dxa"/>
          </w:tcPr>
          <w:p w14:paraId="0660E8D3" w14:textId="77777777" w:rsidR="00F220ED" w:rsidRPr="007929E5" w:rsidRDefault="00F220ED" w:rsidP="00F220E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9"/>
              </w:tabs>
              <w:spacing w:after="0" w:line="240" w:lineRule="auto"/>
              <w:ind w:left="-127" w:right="-11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5" w:type="dxa"/>
          </w:tcPr>
          <w:p w14:paraId="4ED0A990" w14:textId="4E1D1E38" w:rsidR="00F220ED" w:rsidRPr="0042512C" w:rsidRDefault="00D3685D" w:rsidP="00D3685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480"/>
              </w:tabs>
              <w:spacing w:after="0" w:line="240" w:lineRule="auto"/>
              <w:ind w:left="-127" w:right="-69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(252,344)</w:t>
            </w:r>
          </w:p>
        </w:tc>
        <w:tc>
          <w:tcPr>
            <w:tcW w:w="270" w:type="dxa"/>
          </w:tcPr>
          <w:p w14:paraId="3605DB05" w14:textId="77777777" w:rsidR="00F220ED" w:rsidRPr="007929E5" w:rsidRDefault="00F220ED" w:rsidP="00F220E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9"/>
              </w:tabs>
              <w:spacing w:after="0" w:line="240" w:lineRule="auto"/>
              <w:ind w:left="-127" w:right="-11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9B02343" w14:textId="10182202" w:rsidR="00F220ED" w:rsidRPr="00566A49" w:rsidRDefault="00F220ED" w:rsidP="00F220E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570"/>
              </w:tabs>
              <w:spacing w:after="0" w:line="240" w:lineRule="auto"/>
              <w:ind w:left="-127" w:right="-78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566A49">
              <w:rPr>
                <w:rFonts w:asciiTheme="majorHAnsi" w:hAnsiTheme="majorHAnsi" w:cstheme="majorHAnsi"/>
                <w:sz w:val="30"/>
                <w:szCs w:val="30"/>
              </w:rPr>
              <w:t>(224,779)</w:t>
            </w:r>
          </w:p>
        </w:tc>
        <w:tc>
          <w:tcPr>
            <w:tcW w:w="270" w:type="dxa"/>
          </w:tcPr>
          <w:p w14:paraId="15459004" w14:textId="77777777" w:rsidR="00F220ED" w:rsidRPr="007929E5" w:rsidRDefault="00F220ED" w:rsidP="00F220E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9"/>
              </w:tabs>
              <w:spacing w:after="0" w:line="240" w:lineRule="auto"/>
              <w:ind w:left="-127" w:right="-11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8B2B8A7" w14:textId="1C8E76E7" w:rsidR="00F220ED" w:rsidRPr="00566A49" w:rsidRDefault="00F220ED" w:rsidP="00F659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296"/>
              </w:tabs>
              <w:spacing w:after="0" w:line="240" w:lineRule="auto"/>
              <w:ind w:left="-127" w:right="-58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566A49">
              <w:rPr>
                <w:rFonts w:asciiTheme="majorHAnsi" w:hAnsiTheme="majorHAnsi" w:cstheme="majorHAnsi"/>
                <w:sz w:val="30"/>
                <w:szCs w:val="30"/>
              </w:rPr>
              <w:t>(17,016)</w:t>
            </w:r>
          </w:p>
        </w:tc>
        <w:tc>
          <w:tcPr>
            <w:tcW w:w="270" w:type="dxa"/>
          </w:tcPr>
          <w:p w14:paraId="6B62B848" w14:textId="77777777" w:rsidR="00F220ED" w:rsidRPr="007929E5" w:rsidRDefault="00F220ED" w:rsidP="00F220E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9"/>
              </w:tabs>
              <w:spacing w:after="0" w:line="240" w:lineRule="auto"/>
              <w:ind w:left="-127" w:right="-11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5448549" w14:textId="60962CBD" w:rsidR="00F220ED" w:rsidRPr="00566A49" w:rsidRDefault="00F220ED" w:rsidP="00F220E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570"/>
              </w:tabs>
              <w:spacing w:after="0" w:line="240" w:lineRule="auto"/>
              <w:ind w:left="-127" w:right="-69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566A49">
              <w:rPr>
                <w:rFonts w:asciiTheme="majorHAnsi" w:hAnsiTheme="majorHAnsi" w:cstheme="majorHAnsi"/>
                <w:sz w:val="30"/>
                <w:szCs w:val="30"/>
              </w:rPr>
              <w:t>(241,795)</w:t>
            </w:r>
          </w:p>
        </w:tc>
      </w:tr>
      <w:tr w:rsidR="00F220ED" w:rsidRPr="007929E5" w14:paraId="0F1B9924" w14:textId="77777777" w:rsidTr="00566A49">
        <w:tc>
          <w:tcPr>
            <w:tcW w:w="2432" w:type="dxa"/>
            <w:vAlign w:val="bottom"/>
          </w:tcPr>
          <w:p w14:paraId="40B0C6AC" w14:textId="123D5CBE" w:rsidR="00F220ED" w:rsidRPr="007929E5" w:rsidRDefault="00F220ED" w:rsidP="00F220ED">
            <w:pPr>
              <w:pStyle w:val="BodyText"/>
              <w:spacing w:after="0" w:line="240" w:lineRule="auto"/>
              <w:ind w:right="-405"/>
              <w:jc w:val="both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215C0">
              <w:rPr>
                <w:rFonts w:asciiTheme="majorHAnsi" w:hAnsiTheme="majorHAns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901" w:type="dxa"/>
          </w:tcPr>
          <w:p w14:paraId="58C27E96" w14:textId="07008087" w:rsidR="00F220ED" w:rsidRPr="00F220ED" w:rsidRDefault="00F220ED" w:rsidP="00F220E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520"/>
              </w:tabs>
              <w:spacing w:after="0" w:line="240" w:lineRule="auto"/>
              <w:ind w:left="-127" w:right="-64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(162,0</w:t>
            </w:r>
            <w:r w:rsidR="00C878BA">
              <w:rPr>
                <w:rFonts w:asciiTheme="majorHAnsi" w:hAnsiTheme="majorHAnsi" w:cstheme="majorHAnsi"/>
                <w:sz w:val="30"/>
                <w:szCs w:val="30"/>
              </w:rPr>
              <w:t>2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1)</w:t>
            </w:r>
          </w:p>
        </w:tc>
        <w:tc>
          <w:tcPr>
            <w:tcW w:w="271" w:type="dxa"/>
          </w:tcPr>
          <w:p w14:paraId="387F32FC" w14:textId="77777777" w:rsidR="00F220ED" w:rsidRPr="007929E5" w:rsidRDefault="00F220ED" w:rsidP="00F220E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9"/>
              </w:tabs>
              <w:spacing w:after="0" w:line="240" w:lineRule="auto"/>
              <w:ind w:left="-127" w:right="-11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02D3B602" w14:textId="0D69D1BD" w:rsidR="00F220ED" w:rsidRPr="00F220ED" w:rsidRDefault="00F220ED" w:rsidP="00F220E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9"/>
              </w:tabs>
              <w:spacing w:after="0" w:line="240" w:lineRule="auto"/>
              <w:ind w:left="-127" w:right="20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566A49">
              <w:rPr>
                <w:rFonts w:asciiTheme="majorHAnsi" w:hAnsiTheme="majorHAnsi" w:cstheme="majorHAnsi"/>
                <w:sz w:val="30"/>
                <w:szCs w:val="30"/>
              </w:rPr>
              <w:t>2,12</w:t>
            </w:r>
            <w:r w:rsidR="00F65917">
              <w:rPr>
                <w:rFonts w:asciiTheme="majorHAnsi" w:hAnsiTheme="majorHAnsi" w:cstheme="majorHAns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EFA10A5" w14:textId="77777777" w:rsidR="00F220ED" w:rsidRPr="007929E5" w:rsidRDefault="00F220ED" w:rsidP="00F220E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9"/>
              </w:tabs>
              <w:spacing w:after="0" w:line="240" w:lineRule="auto"/>
              <w:ind w:left="-127" w:right="-11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5" w:type="dxa"/>
          </w:tcPr>
          <w:p w14:paraId="2A5D39F9" w14:textId="50FBD9FC" w:rsidR="00F220ED" w:rsidRPr="0042512C" w:rsidRDefault="00D3685D" w:rsidP="00D3685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480"/>
              </w:tabs>
              <w:spacing w:after="0" w:line="240" w:lineRule="auto"/>
              <w:ind w:left="-127" w:right="-69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(159,898)</w:t>
            </w:r>
          </w:p>
        </w:tc>
        <w:tc>
          <w:tcPr>
            <w:tcW w:w="270" w:type="dxa"/>
          </w:tcPr>
          <w:p w14:paraId="5585E07E" w14:textId="77777777" w:rsidR="00F220ED" w:rsidRPr="007929E5" w:rsidRDefault="00F220ED" w:rsidP="00F220E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9"/>
              </w:tabs>
              <w:spacing w:after="0" w:line="240" w:lineRule="auto"/>
              <w:ind w:left="-127" w:right="-11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C023637" w14:textId="08DD6E23" w:rsidR="00F220ED" w:rsidRPr="00566A49" w:rsidRDefault="00F220ED" w:rsidP="00F220E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570"/>
              </w:tabs>
              <w:spacing w:after="0" w:line="240" w:lineRule="auto"/>
              <w:ind w:left="-127" w:right="-78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566A49">
              <w:rPr>
                <w:rFonts w:asciiTheme="majorHAnsi" w:hAnsiTheme="majorHAnsi" w:cstheme="majorHAnsi"/>
                <w:sz w:val="30"/>
                <w:szCs w:val="30"/>
              </w:rPr>
              <w:t>(113,770)</w:t>
            </w:r>
          </w:p>
        </w:tc>
        <w:tc>
          <w:tcPr>
            <w:tcW w:w="270" w:type="dxa"/>
          </w:tcPr>
          <w:p w14:paraId="4BE699CC" w14:textId="77777777" w:rsidR="00F220ED" w:rsidRPr="007929E5" w:rsidRDefault="00F220ED" w:rsidP="00F220E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9"/>
              </w:tabs>
              <w:spacing w:after="0" w:line="240" w:lineRule="auto"/>
              <w:ind w:left="-127" w:right="-11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68A6FB54" w14:textId="58CAEB1F" w:rsidR="00F220ED" w:rsidRPr="00566A49" w:rsidRDefault="00F220ED" w:rsidP="00F220E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26"/>
              </w:tabs>
              <w:spacing w:after="0" w:line="240" w:lineRule="auto"/>
              <w:ind w:left="-127" w:right="-5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566A49">
              <w:rPr>
                <w:rFonts w:asciiTheme="majorHAnsi" w:hAnsiTheme="majorHAnsi" w:cstheme="majorHAnsi"/>
                <w:sz w:val="30"/>
                <w:szCs w:val="30"/>
              </w:rPr>
              <w:t>2,12</w:t>
            </w:r>
            <w:r w:rsidR="00D3685D">
              <w:rPr>
                <w:rFonts w:asciiTheme="majorHAnsi" w:hAnsiTheme="majorHAnsi" w:cstheme="majorHAns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904A5A5" w14:textId="77777777" w:rsidR="00F220ED" w:rsidRPr="007929E5" w:rsidRDefault="00F220ED" w:rsidP="00F220E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9"/>
              </w:tabs>
              <w:spacing w:after="0" w:line="240" w:lineRule="auto"/>
              <w:ind w:left="-127" w:right="-11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253ACDD" w14:textId="66EBE809" w:rsidR="00F220ED" w:rsidRPr="00566A49" w:rsidRDefault="00F220ED" w:rsidP="00F220E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570"/>
              </w:tabs>
              <w:spacing w:after="0" w:line="240" w:lineRule="auto"/>
              <w:ind w:left="-127" w:right="-69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566A49">
              <w:rPr>
                <w:rFonts w:asciiTheme="majorHAnsi" w:hAnsiTheme="majorHAnsi" w:cstheme="majorHAnsi"/>
                <w:sz w:val="30"/>
                <w:szCs w:val="30"/>
              </w:rPr>
              <w:t>(111,64</w:t>
            </w:r>
            <w:r w:rsidR="00D3685D">
              <w:rPr>
                <w:rFonts w:asciiTheme="majorHAnsi" w:hAnsiTheme="majorHAnsi" w:cstheme="majorHAnsi"/>
                <w:sz w:val="30"/>
                <w:szCs w:val="30"/>
              </w:rPr>
              <w:t>7</w:t>
            </w:r>
            <w:r w:rsidRPr="00566A49">
              <w:rPr>
                <w:rFonts w:asciiTheme="majorHAnsi" w:hAnsiTheme="majorHAnsi" w:cstheme="majorHAnsi"/>
                <w:sz w:val="30"/>
                <w:szCs w:val="30"/>
              </w:rPr>
              <w:t>)</w:t>
            </w:r>
          </w:p>
        </w:tc>
      </w:tr>
      <w:tr w:rsidR="00566A49" w:rsidRPr="007929E5" w14:paraId="38F81EA3" w14:textId="77777777" w:rsidTr="00566A49">
        <w:tc>
          <w:tcPr>
            <w:tcW w:w="2432" w:type="dxa"/>
            <w:vAlign w:val="bottom"/>
          </w:tcPr>
          <w:p w14:paraId="18ABF72F" w14:textId="77777777" w:rsidR="00566A49" w:rsidRPr="001215C0" w:rsidRDefault="00566A49" w:rsidP="00566A49">
            <w:pPr>
              <w:pStyle w:val="BodyText"/>
              <w:spacing w:after="0" w:line="240" w:lineRule="auto"/>
              <w:ind w:right="-405"/>
              <w:jc w:val="both"/>
              <w:rPr>
                <w:rFonts w:asciiTheme="majorHAnsi" w:hAnsiTheme="majorHAnsi"/>
                <w:sz w:val="30"/>
                <w:szCs w:val="30"/>
                <w:cs/>
              </w:rPr>
            </w:pPr>
          </w:p>
        </w:tc>
        <w:tc>
          <w:tcPr>
            <w:tcW w:w="901" w:type="dxa"/>
          </w:tcPr>
          <w:p w14:paraId="1836870A" w14:textId="77777777" w:rsidR="00566A49" w:rsidRPr="007929E5" w:rsidRDefault="00566A49" w:rsidP="00566A4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9"/>
              </w:tabs>
              <w:spacing w:after="0" w:line="240" w:lineRule="auto"/>
              <w:ind w:left="-127" w:right="-11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7EE7509D" w14:textId="77777777" w:rsidR="00566A49" w:rsidRPr="007929E5" w:rsidRDefault="00566A49" w:rsidP="00566A4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9"/>
              </w:tabs>
              <w:spacing w:after="0" w:line="240" w:lineRule="auto"/>
              <w:ind w:left="-127" w:right="-11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0C89E7" w14:textId="72AFDCF3" w:rsidR="00566A49" w:rsidRPr="007929E5" w:rsidRDefault="00F65917" w:rsidP="00566A49">
            <w:pPr>
              <w:pStyle w:val="BodyText"/>
              <w:tabs>
                <w:tab w:val="clear" w:pos="227"/>
                <w:tab w:val="clear" w:pos="454"/>
                <w:tab w:val="decimal" w:pos="487"/>
              </w:tabs>
              <w:spacing w:after="0" w:line="240" w:lineRule="auto"/>
              <w:ind w:left="-127" w:right="-112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1327EC" w14:textId="77777777" w:rsidR="00566A49" w:rsidRPr="007929E5" w:rsidRDefault="00566A49" w:rsidP="00566A4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9"/>
              </w:tabs>
              <w:spacing w:after="0" w:line="240" w:lineRule="auto"/>
              <w:ind w:left="-127" w:right="-11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5" w:type="dxa"/>
          </w:tcPr>
          <w:p w14:paraId="28EF941A" w14:textId="77777777" w:rsidR="00566A49" w:rsidRPr="007929E5" w:rsidRDefault="00566A49" w:rsidP="00566A4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9"/>
              </w:tabs>
              <w:spacing w:after="0" w:line="240" w:lineRule="auto"/>
              <w:ind w:left="-127" w:right="-11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117D98" w14:textId="77777777" w:rsidR="00566A49" w:rsidRPr="007929E5" w:rsidRDefault="00566A49" w:rsidP="00566A4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9"/>
              </w:tabs>
              <w:spacing w:after="0" w:line="240" w:lineRule="auto"/>
              <w:ind w:left="-127" w:right="-11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C0BE305" w14:textId="77777777" w:rsidR="00566A49" w:rsidRPr="007929E5" w:rsidRDefault="00566A49" w:rsidP="00566A4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9"/>
              </w:tabs>
              <w:spacing w:after="0" w:line="240" w:lineRule="auto"/>
              <w:ind w:left="-127" w:right="-11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F111680" w14:textId="77777777" w:rsidR="00566A49" w:rsidRPr="007929E5" w:rsidRDefault="00566A49" w:rsidP="00566A4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9"/>
              </w:tabs>
              <w:spacing w:after="0" w:line="240" w:lineRule="auto"/>
              <w:ind w:left="-127" w:right="-11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99049D" w14:textId="4F6FA413" w:rsidR="00566A49" w:rsidRPr="007929E5" w:rsidRDefault="00566A49" w:rsidP="00566A49">
            <w:pPr>
              <w:pStyle w:val="BodyText"/>
              <w:tabs>
                <w:tab w:val="clear" w:pos="227"/>
                <w:tab w:val="clear" w:pos="454"/>
                <w:tab w:val="decimal" w:pos="492"/>
              </w:tabs>
              <w:spacing w:after="0" w:line="240" w:lineRule="auto"/>
              <w:ind w:left="-127" w:right="-112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52EC40" w14:textId="77777777" w:rsidR="00566A49" w:rsidRPr="007929E5" w:rsidRDefault="00566A49" w:rsidP="00566A4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9"/>
              </w:tabs>
              <w:spacing w:after="0" w:line="240" w:lineRule="auto"/>
              <w:ind w:left="-127" w:right="-11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23E3EB2" w14:textId="77777777" w:rsidR="00566A49" w:rsidRPr="007929E5" w:rsidRDefault="00566A49" w:rsidP="00566A4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9"/>
              </w:tabs>
              <w:spacing w:after="0" w:line="240" w:lineRule="auto"/>
              <w:ind w:left="-127" w:right="-11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</w:tr>
    </w:tbl>
    <w:p w14:paraId="5B9210E8" w14:textId="77777777" w:rsidR="00E1247E" w:rsidRPr="007929E5" w:rsidRDefault="00E1247E" w:rsidP="00E12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0D9F81C1" w14:textId="77777777" w:rsidR="00E1247E" w:rsidRPr="00B25B8F" w:rsidRDefault="00E1247E" w:rsidP="00E1247E">
      <w:pPr>
        <w:ind w:left="540"/>
        <w:jc w:val="thaiDistribute"/>
        <w:rPr>
          <w:rFonts w:asciiTheme="majorHAnsi" w:hAnsiTheme="majorHAnsi" w:cstheme="majorHAnsi"/>
          <w:sz w:val="30"/>
          <w:szCs w:val="30"/>
          <w:cs/>
        </w:rPr>
      </w:pPr>
      <w:r w:rsidRPr="007929E5">
        <w:rPr>
          <w:rFonts w:asciiTheme="majorHAnsi" w:hAnsiTheme="majorHAnsi" w:cstheme="majorHAnsi"/>
          <w:sz w:val="30"/>
          <w:szCs w:val="30"/>
          <w:cs/>
        </w:rPr>
        <w:t>การจัดประเภทรายการใหม่นี้ เนื่องจากผู้บริหารเห็นว่ามีความเหมาะสมกับธุรกิจของ</w:t>
      </w:r>
      <w:r w:rsidR="00521C82" w:rsidRPr="007929E5">
        <w:rPr>
          <w:rFonts w:asciiTheme="majorHAnsi" w:hAnsiTheme="majorHAnsi" w:cstheme="majorHAnsi" w:hint="cs"/>
          <w:sz w:val="30"/>
          <w:szCs w:val="30"/>
          <w:cs/>
        </w:rPr>
        <w:t>กลุ่ม</w:t>
      </w:r>
      <w:r w:rsidRPr="007929E5">
        <w:rPr>
          <w:rFonts w:asciiTheme="majorHAnsi" w:hAnsiTheme="majorHAnsi" w:cstheme="majorHAnsi"/>
          <w:sz w:val="30"/>
          <w:szCs w:val="30"/>
          <w:cs/>
        </w:rPr>
        <w:t>บริษัทมากกว่า</w:t>
      </w:r>
      <w:r w:rsidRPr="00B25B8F">
        <w:rPr>
          <w:rFonts w:asciiTheme="majorHAnsi" w:hAnsiTheme="majorHAnsi" w:cstheme="majorHAnsi"/>
          <w:sz w:val="30"/>
          <w:szCs w:val="30"/>
        </w:rPr>
        <w:t xml:space="preserve">    </w:t>
      </w:r>
    </w:p>
    <w:sectPr w:rsidR="00E1247E" w:rsidRPr="00B25B8F" w:rsidSect="00EB4E24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CBAB9A" w14:textId="77777777" w:rsidR="004B49EB" w:rsidRDefault="004B49EB" w:rsidP="003D743A">
      <w:r>
        <w:separator/>
      </w:r>
    </w:p>
  </w:endnote>
  <w:endnote w:type="continuationSeparator" w:id="0">
    <w:p w14:paraId="7B4084AB" w14:textId="77777777" w:rsidR="004B49EB" w:rsidRDefault="004B49EB" w:rsidP="003D7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">
    <w:charset w:val="00"/>
    <w:family w:val="auto"/>
    <w:pitch w:val="default"/>
  </w:font>
  <w:font w:name="EucrosiaUPCBold">
    <w:altName w:val="Arial Unicode MS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AngsanaNew">
    <w:altName w:val="Angsana New"/>
    <w:panose1 w:val="00000000000000000000"/>
    <w:charset w:val="DE"/>
    <w:family w:val="auto"/>
    <w:notTrueType/>
    <w:pitch w:val="default"/>
    <w:sig w:usb0="00000000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09857050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  <w:sz w:val="30"/>
        <w:szCs w:val="30"/>
      </w:rPr>
    </w:sdtEndPr>
    <w:sdtContent>
      <w:p w14:paraId="0A792001" w14:textId="22A7B6D2" w:rsidR="001D69B4" w:rsidRDefault="001D69B4">
        <w:pPr>
          <w:pStyle w:val="Footer"/>
          <w:jc w:val="center"/>
          <w:rPr>
            <w:rFonts w:asciiTheme="minorHAnsi" w:hAnsiTheme="minorHAnsi" w:cstheme="minorHAnsi"/>
            <w:noProof/>
            <w:sz w:val="30"/>
            <w:szCs w:val="30"/>
          </w:rPr>
        </w:pPr>
        <w:r w:rsidRPr="00C90A4B">
          <w:rPr>
            <w:rFonts w:asciiTheme="minorHAnsi" w:hAnsiTheme="minorHAnsi" w:cstheme="minorHAnsi"/>
            <w:sz w:val="30"/>
            <w:szCs w:val="30"/>
          </w:rPr>
          <w:fldChar w:fldCharType="begin"/>
        </w:r>
        <w:r w:rsidRPr="00C90A4B">
          <w:rPr>
            <w:rFonts w:asciiTheme="minorHAnsi" w:hAnsiTheme="minorHAnsi" w:cstheme="minorHAnsi"/>
            <w:sz w:val="30"/>
            <w:szCs w:val="30"/>
          </w:rPr>
          <w:instrText xml:space="preserve"> PAGE   \* MERGEFORMAT </w:instrText>
        </w:r>
        <w:r w:rsidRPr="00C90A4B">
          <w:rPr>
            <w:rFonts w:asciiTheme="minorHAnsi" w:hAnsiTheme="minorHAnsi" w:cstheme="minorHAnsi"/>
            <w:sz w:val="30"/>
            <w:szCs w:val="30"/>
          </w:rPr>
          <w:fldChar w:fldCharType="separate"/>
        </w:r>
        <w:r>
          <w:rPr>
            <w:rFonts w:asciiTheme="minorHAnsi" w:hAnsiTheme="minorHAnsi" w:cstheme="minorHAnsi"/>
            <w:noProof/>
            <w:sz w:val="30"/>
            <w:szCs w:val="30"/>
          </w:rPr>
          <w:t>29</w:t>
        </w:r>
        <w:r w:rsidRPr="00C90A4B">
          <w:rPr>
            <w:rFonts w:asciiTheme="minorHAnsi" w:hAnsiTheme="minorHAnsi" w:cstheme="minorHAnsi"/>
            <w:noProof/>
            <w:sz w:val="30"/>
            <w:szCs w:val="30"/>
          </w:rPr>
          <w:fldChar w:fldCharType="end"/>
        </w:r>
      </w:p>
      <w:p w14:paraId="3088FDEB" w14:textId="3BE2E507" w:rsidR="001D69B4" w:rsidRPr="00ED2389" w:rsidRDefault="00A53279">
        <w:pPr>
          <w:pStyle w:val="Footer"/>
          <w:jc w:val="center"/>
          <w:rPr>
            <w:rFonts w:asciiTheme="minorHAnsi" w:hAnsiTheme="minorHAnsi" w:cstheme="minorHAnsi"/>
            <w:sz w:val="24"/>
            <w:szCs w:val="24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55862528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  <w:sz w:val="30"/>
        <w:szCs w:val="30"/>
      </w:rPr>
    </w:sdtEndPr>
    <w:sdtContent>
      <w:p w14:paraId="5E63F60B" w14:textId="77777777" w:rsidR="001D69B4" w:rsidRPr="00ED2389" w:rsidRDefault="001D69B4">
        <w:pPr>
          <w:pStyle w:val="Footer"/>
          <w:jc w:val="center"/>
          <w:rPr>
            <w:rFonts w:asciiTheme="minorHAnsi" w:hAnsiTheme="minorHAnsi" w:cstheme="minorHAnsi"/>
            <w:sz w:val="24"/>
            <w:szCs w:val="24"/>
          </w:rPr>
        </w:pPr>
        <w:r w:rsidRPr="00C90A4B">
          <w:rPr>
            <w:rFonts w:asciiTheme="minorHAnsi" w:hAnsiTheme="minorHAnsi" w:cstheme="minorHAnsi"/>
            <w:sz w:val="30"/>
            <w:szCs w:val="30"/>
          </w:rPr>
          <w:fldChar w:fldCharType="begin"/>
        </w:r>
        <w:r w:rsidRPr="00C90A4B">
          <w:rPr>
            <w:rFonts w:asciiTheme="minorHAnsi" w:hAnsiTheme="minorHAnsi" w:cstheme="minorHAnsi"/>
            <w:sz w:val="30"/>
            <w:szCs w:val="30"/>
          </w:rPr>
          <w:instrText xml:space="preserve"> PAGE   \* MERGEFORMAT </w:instrText>
        </w:r>
        <w:r w:rsidRPr="00C90A4B">
          <w:rPr>
            <w:rFonts w:asciiTheme="minorHAnsi" w:hAnsiTheme="minorHAnsi" w:cstheme="minorHAnsi"/>
            <w:sz w:val="30"/>
            <w:szCs w:val="30"/>
          </w:rPr>
          <w:fldChar w:fldCharType="separate"/>
        </w:r>
        <w:r>
          <w:rPr>
            <w:rFonts w:asciiTheme="minorHAnsi" w:hAnsiTheme="minorHAnsi" w:cstheme="minorHAnsi"/>
            <w:noProof/>
            <w:sz w:val="30"/>
            <w:szCs w:val="30"/>
          </w:rPr>
          <w:t>29</w:t>
        </w:r>
        <w:r w:rsidRPr="00C90A4B">
          <w:rPr>
            <w:rFonts w:asciiTheme="minorHAnsi" w:hAnsiTheme="minorHAnsi" w:cstheme="minorHAns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38C8B3" w14:textId="77777777" w:rsidR="001D69B4" w:rsidRDefault="001D69B4" w:rsidP="00FB15F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36</w:t>
    </w:r>
    <w:r>
      <w:rPr>
        <w:rStyle w:val="PageNumber"/>
      </w:rPr>
      <w:fldChar w:fldCharType="end"/>
    </w:r>
  </w:p>
  <w:p w14:paraId="4C787AEE" w14:textId="77777777" w:rsidR="001D69B4" w:rsidRDefault="001D69B4" w:rsidP="00FB15FA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561582" w14:textId="77777777" w:rsidR="001D69B4" w:rsidRPr="00D97BBD" w:rsidRDefault="001D69B4" w:rsidP="00FB15FA">
    <w:pPr>
      <w:pStyle w:val="Footer"/>
      <w:jc w:val="center"/>
      <w:rPr>
        <w:rFonts w:ascii="Angsana New" w:hAnsi="Angsana New"/>
        <w:i/>
        <w:iCs/>
        <w:sz w:val="30"/>
        <w:szCs w:val="30"/>
      </w:rPr>
    </w:pPr>
    <w:r w:rsidRPr="00D97BBD">
      <w:rPr>
        <w:rFonts w:ascii="Angsana New" w:hAnsi="Angsana New"/>
        <w:sz w:val="30"/>
        <w:szCs w:val="30"/>
      </w:rPr>
      <w:fldChar w:fldCharType="begin"/>
    </w:r>
    <w:r w:rsidRPr="00D97BBD">
      <w:rPr>
        <w:rFonts w:ascii="Angsana New" w:hAnsi="Angsana New"/>
        <w:sz w:val="30"/>
        <w:szCs w:val="30"/>
      </w:rPr>
      <w:instrText xml:space="preserve"> PAGE   \* MERGEFORMAT </w:instrText>
    </w:r>
    <w:r w:rsidRPr="00D97BB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70</w:t>
    </w:r>
    <w:r w:rsidRPr="00D97BBD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EE9997" w14:textId="77777777" w:rsidR="001D69B4" w:rsidRPr="002D67CA" w:rsidRDefault="001D69B4" w:rsidP="00FB15F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BBD">
      <w:rPr>
        <w:rFonts w:ascii="Angsana New" w:hAnsi="Angsana New"/>
        <w:sz w:val="30"/>
        <w:szCs w:val="30"/>
      </w:rPr>
      <w:fldChar w:fldCharType="begin"/>
    </w:r>
    <w:r w:rsidRPr="00D97BBD">
      <w:rPr>
        <w:rFonts w:ascii="Angsana New" w:hAnsi="Angsana New"/>
        <w:sz w:val="30"/>
        <w:szCs w:val="30"/>
      </w:rPr>
      <w:instrText xml:space="preserve"> PAGE   \* MERGEFORMAT </w:instrText>
    </w:r>
    <w:r w:rsidRPr="00D97BB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71</w:t>
    </w:r>
    <w:r w:rsidRPr="00D97BBD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Bidi" w:hAnsiTheme="majorBidi" w:cstheme="majorBidi"/>
        <w:noProof/>
        <w:sz w:val="28"/>
        <w:szCs w:val="28"/>
      </w:rPr>
      <w:id w:val="1193727874"/>
      <w:docPartObj>
        <w:docPartGallery w:val="Page Numbers (Bottom of Page)"/>
        <w:docPartUnique/>
      </w:docPartObj>
    </w:sdtPr>
    <w:sdtEndPr>
      <w:rPr>
        <w:sz w:val="30"/>
        <w:szCs w:val="30"/>
      </w:rPr>
    </w:sdtEndPr>
    <w:sdtContent>
      <w:p w14:paraId="7259FF8C" w14:textId="77777777" w:rsidR="001D69B4" w:rsidRPr="00A02892" w:rsidRDefault="001D69B4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  <w:r w:rsidRPr="00A02892">
          <w:rPr>
            <w:rFonts w:asciiTheme="majorBidi" w:hAnsiTheme="majorBidi" w:cstheme="majorBidi"/>
            <w:noProof/>
            <w:sz w:val="30"/>
            <w:szCs w:val="30"/>
          </w:rPr>
          <w:fldChar w:fldCharType="begin"/>
        </w:r>
        <w:r w:rsidRPr="00A02892">
          <w:rPr>
            <w:rFonts w:asciiTheme="majorBidi" w:hAnsiTheme="majorBidi" w:cstheme="majorBidi"/>
            <w:noProof/>
            <w:sz w:val="30"/>
            <w:szCs w:val="30"/>
          </w:rPr>
          <w:instrText xml:space="preserve"> PAGE   \* MERGEFORMAT </w:instrText>
        </w:r>
        <w:r w:rsidRPr="00A02892">
          <w:rPr>
            <w:rFonts w:asciiTheme="majorBidi" w:hAnsiTheme="majorBidi" w:cstheme="majorBidi"/>
            <w:noProof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77</w:t>
        </w:r>
        <w:r w:rsidRPr="00A0289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6F7739" w14:textId="77777777" w:rsidR="004B49EB" w:rsidRDefault="004B49EB" w:rsidP="003D743A">
      <w:r>
        <w:separator/>
      </w:r>
    </w:p>
  </w:footnote>
  <w:footnote w:type="continuationSeparator" w:id="0">
    <w:p w14:paraId="440459AD" w14:textId="77777777" w:rsidR="004B49EB" w:rsidRDefault="004B49EB" w:rsidP="003D7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FDF26F" w14:textId="77777777" w:rsidR="001D69B4" w:rsidRDefault="001D69B4" w:rsidP="00F6148C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F7CC5">
      <w:rPr>
        <w:rFonts w:ascii="Angsana New" w:hAnsi="Angsana New"/>
        <w:b/>
        <w:bCs/>
        <w:sz w:val="32"/>
        <w:szCs w:val="32"/>
        <w:cs/>
      </w:rPr>
      <w:t>บริษัท สบาย เทคโนโลยี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4E4A7141" w14:textId="77777777" w:rsidR="001D69B4" w:rsidRPr="00D110DA" w:rsidRDefault="001D69B4" w:rsidP="00F6148C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F7CC5">
      <w:rPr>
        <w:rFonts w:ascii="Angsana New" w:hAnsi="Angsana New"/>
        <w:b/>
        <w:bCs/>
        <w:sz w:val="32"/>
        <w:szCs w:val="32"/>
        <w:cs/>
      </w:rPr>
      <w:t>(เดิมชื่อ บริษัท เวนดิ้ง คอร์ปอเรชั่น จำกัด และบริษัทย่อย)</w:t>
    </w:r>
  </w:p>
  <w:p w14:paraId="18E797CB" w14:textId="77777777" w:rsidR="001D69B4" w:rsidRPr="00235F64" w:rsidRDefault="001D69B4" w:rsidP="00F6148C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235F6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7B6FDAC" w14:textId="77777777" w:rsidR="001D69B4" w:rsidRDefault="001D69B4" w:rsidP="00F6148C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BE76D9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Pr="00BE76D9">
      <w:rPr>
        <w:rFonts w:ascii="Angsana New" w:hAnsi="Angsana New"/>
        <w:b/>
        <w:bCs/>
        <w:sz w:val="32"/>
        <w:szCs w:val="32"/>
      </w:rPr>
      <w:t>31</w:t>
    </w:r>
    <w:r w:rsidRPr="00BE76D9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Pr="00BE76D9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2</w:t>
    </w:r>
  </w:p>
  <w:p w14:paraId="122E686F" w14:textId="77777777" w:rsidR="001D69B4" w:rsidRPr="00BE76D9" w:rsidRDefault="001D69B4" w:rsidP="00F6148C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3A608C" w14:textId="77777777" w:rsidR="001D69B4" w:rsidRDefault="001D69B4" w:rsidP="00D01DE4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F7CC5">
      <w:rPr>
        <w:rFonts w:ascii="Angsana New" w:hAnsi="Angsana New"/>
        <w:b/>
        <w:bCs/>
        <w:sz w:val="32"/>
        <w:szCs w:val="32"/>
        <w:cs/>
      </w:rPr>
      <w:t>บริษัท สบาย เทคโนโลยี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299693BB" w14:textId="77777777" w:rsidR="001D69B4" w:rsidRPr="00D110DA" w:rsidRDefault="001D69B4" w:rsidP="00D01DE4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F7CC5">
      <w:rPr>
        <w:rFonts w:ascii="Angsana New" w:hAnsi="Angsana New"/>
        <w:b/>
        <w:bCs/>
        <w:sz w:val="32"/>
        <w:szCs w:val="32"/>
        <w:cs/>
      </w:rPr>
      <w:t>(เดิมชื่อ บริษัท เวนดิ้ง คอร์ปอเรชั่น จำกัด และบริษัทย่อย)</w:t>
    </w:r>
  </w:p>
  <w:p w14:paraId="10AE419B" w14:textId="77777777" w:rsidR="001D69B4" w:rsidRPr="00235F64" w:rsidRDefault="001D69B4" w:rsidP="00235F64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235F6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8179487" w14:textId="77777777" w:rsidR="001D69B4" w:rsidRPr="00BE76D9" w:rsidRDefault="001D69B4" w:rsidP="00235F64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BE76D9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Pr="00BE76D9">
      <w:rPr>
        <w:rFonts w:ascii="Angsana New" w:hAnsi="Angsana New"/>
        <w:b/>
        <w:bCs/>
        <w:sz w:val="32"/>
        <w:szCs w:val="32"/>
      </w:rPr>
      <w:t>31</w:t>
    </w:r>
    <w:r w:rsidRPr="00BE76D9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Pr="00BE76D9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2</w:t>
    </w:r>
  </w:p>
  <w:p w14:paraId="0BA9C1E2" w14:textId="77777777" w:rsidR="001D69B4" w:rsidRPr="00235F64" w:rsidRDefault="001D69B4" w:rsidP="00235F64">
    <w:pPr>
      <w:spacing w:line="240" w:lineRule="auto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CD9D81" w14:textId="2C1BCD0D" w:rsidR="001D69B4" w:rsidRDefault="001D69B4" w:rsidP="00D01DE4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bookmarkStart w:id="6" w:name="_Hlk30513048"/>
    <w:r w:rsidRPr="008F7CC5">
      <w:rPr>
        <w:rFonts w:ascii="Angsana New" w:hAnsi="Angsana New"/>
        <w:b/>
        <w:bCs/>
        <w:sz w:val="32"/>
        <w:szCs w:val="32"/>
        <w:cs/>
      </w:rPr>
      <w:t>บริษัท สบาย เทคโนโลยี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76A6924D" w14:textId="4BE66B2B" w:rsidR="001D69B4" w:rsidRPr="00D110DA" w:rsidRDefault="001D69B4" w:rsidP="00D01DE4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F7CC5">
      <w:rPr>
        <w:rFonts w:ascii="Angsana New" w:hAnsi="Angsana New"/>
        <w:b/>
        <w:bCs/>
        <w:sz w:val="32"/>
        <w:szCs w:val="32"/>
        <w:cs/>
      </w:rPr>
      <w:t>(เดิมชื่อ บริษัท เวนดิ้ง คอร์ปอเรชั่น จำกัด และบริษัทย่อย)</w:t>
    </w:r>
    <w:bookmarkEnd w:id="6"/>
  </w:p>
  <w:p w14:paraId="6F479479" w14:textId="77777777" w:rsidR="001D69B4" w:rsidRPr="00235F64" w:rsidRDefault="001D69B4" w:rsidP="00235F64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235F6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817D394" w14:textId="083DCA35" w:rsidR="001D69B4" w:rsidRPr="00BE76D9" w:rsidRDefault="001D69B4" w:rsidP="00235F64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BE76D9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Pr="00BE76D9">
      <w:rPr>
        <w:rFonts w:ascii="Angsana New" w:hAnsi="Angsana New"/>
        <w:b/>
        <w:bCs/>
        <w:sz w:val="32"/>
        <w:szCs w:val="32"/>
      </w:rPr>
      <w:t>31</w:t>
    </w:r>
    <w:r w:rsidRPr="00BE76D9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Pr="00BE76D9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2</w:t>
    </w:r>
  </w:p>
  <w:p w14:paraId="351CA4B7" w14:textId="77777777" w:rsidR="001D69B4" w:rsidRPr="00235F64" w:rsidRDefault="001D69B4" w:rsidP="00235F64">
    <w:pPr>
      <w:spacing w:line="240" w:lineRule="auto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97E99F" w14:textId="77777777" w:rsidR="001D69B4" w:rsidRDefault="001D69B4" w:rsidP="008F7CC5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F7CC5">
      <w:rPr>
        <w:rFonts w:ascii="Angsana New" w:hAnsi="Angsana New"/>
        <w:b/>
        <w:bCs/>
        <w:sz w:val="32"/>
        <w:szCs w:val="32"/>
        <w:cs/>
      </w:rPr>
      <w:t>บริษัท สบาย เทคโนโลยี จำกัด (มหาชน)</w:t>
    </w:r>
  </w:p>
  <w:p w14:paraId="74EA2903" w14:textId="77777777" w:rsidR="001D69B4" w:rsidRPr="00D110DA" w:rsidRDefault="001D69B4" w:rsidP="008F7CC5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F7CC5">
      <w:rPr>
        <w:rFonts w:ascii="Angsana New" w:hAnsi="Angsana New"/>
        <w:b/>
        <w:bCs/>
        <w:sz w:val="32"/>
        <w:szCs w:val="32"/>
        <w:cs/>
      </w:rPr>
      <w:t>(เดิมชื่อ บริษัท เวนดิ้ง คอร์ปอเรชั่น จำกัด และบริษัทย่อย)</w:t>
    </w:r>
  </w:p>
  <w:p w14:paraId="56345764" w14:textId="77777777" w:rsidR="001D69B4" w:rsidRPr="00235F64" w:rsidRDefault="001D69B4" w:rsidP="000F44A5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235F6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109888C" w14:textId="77777777" w:rsidR="001D69B4" w:rsidRPr="00BE76D9" w:rsidRDefault="001D69B4" w:rsidP="000F44A5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BE76D9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Pr="00BE76D9">
      <w:rPr>
        <w:rFonts w:ascii="Angsana New" w:hAnsi="Angsana New"/>
        <w:b/>
        <w:bCs/>
        <w:sz w:val="32"/>
        <w:szCs w:val="32"/>
      </w:rPr>
      <w:t>31</w:t>
    </w:r>
    <w:r w:rsidRPr="00BE76D9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Pr="00BE76D9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2</w:t>
    </w:r>
  </w:p>
  <w:p w14:paraId="55C827F1" w14:textId="77777777" w:rsidR="001D69B4" w:rsidRPr="000F44A5" w:rsidRDefault="001D69B4" w:rsidP="000F44A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46AE15" w14:textId="77777777" w:rsidR="001D69B4" w:rsidRDefault="001D69B4" w:rsidP="00A62829">
    <w:pPr>
      <w:tabs>
        <w:tab w:val="clear" w:pos="227"/>
        <w:tab w:val="clear" w:pos="454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F7CC5">
      <w:rPr>
        <w:rFonts w:ascii="Angsana New" w:hAnsi="Angsana New"/>
        <w:b/>
        <w:bCs/>
        <w:sz w:val="32"/>
        <w:szCs w:val="32"/>
        <w:cs/>
      </w:rPr>
      <w:t>บริษัท สบาย เทคโนโลยี จำกัด (มหาชน)</w:t>
    </w:r>
  </w:p>
  <w:p w14:paraId="45F10E73" w14:textId="75911FE3" w:rsidR="001D69B4" w:rsidRPr="00D110DA" w:rsidRDefault="001D69B4" w:rsidP="00A62829">
    <w:pPr>
      <w:tabs>
        <w:tab w:val="clear" w:pos="227"/>
        <w:tab w:val="clear" w:pos="454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F7CC5">
      <w:rPr>
        <w:rFonts w:ascii="Angsana New" w:hAnsi="Angsana New"/>
        <w:b/>
        <w:bCs/>
        <w:sz w:val="32"/>
        <w:szCs w:val="32"/>
        <w:cs/>
      </w:rPr>
      <w:t>(เดิมชื่อ บริษัท เวนดิ้ง คอร์ปอเรชั่น จำกัด และบริษัทย่อย)</w:t>
    </w:r>
  </w:p>
  <w:p w14:paraId="4BC43B6D" w14:textId="77777777" w:rsidR="001D69B4" w:rsidRPr="00235F64" w:rsidRDefault="001D69B4" w:rsidP="00A62829">
    <w:pPr>
      <w:tabs>
        <w:tab w:val="clear" w:pos="454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35F6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228A2C8" w14:textId="0F2C7FD1" w:rsidR="001D69B4" w:rsidRPr="00BE76D9" w:rsidRDefault="001D69B4" w:rsidP="00A62829">
    <w:pPr>
      <w:tabs>
        <w:tab w:val="clear" w:pos="454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BE76D9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Pr="00BE76D9">
      <w:rPr>
        <w:rFonts w:ascii="Angsana New" w:hAnsi="Angsana New"/>
        <w:b/>
        <w:bCs/>
        <w:sz w:val="32"/>
        <w:szCs w:val="32"/>
      </w:rPr>
      <w:t>31</w:t>
    </w:r>
    <w:r w:rsidRPr="00BE76D9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Pr="00BE76D9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2</w:t>
    </w:r>
  </w:p>
  <w:p w14:paraId="2BF9B8DC" w14:textId="77777777" w:rsidR="001D69B4" w:rsidRPr="00235F64" w:rsidRDefault="001D69B4" w:rsidP="00235F64">
    <w:pPr>
      <w:spacing w:line="240" w:lineRule="auto"/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BE2B37" w14:textId="77777777" w:rsidR="001D69B4" w:rsidRDefault="001D69B4" w:rsidP="00B92DFE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F7CC5">
      <w:rPr>
        <w:rFonts w:ascii="Angsana New" w:hAnsi="Angsana New"/>
        <w:b/>
        <w:bCs/>
        <w:sz w:val="32"/>
        <w:szCs w:val="32"/>
        <w:cs/>
      </w:rPr>
      <w:t>บริษัท สบาย เทคโนโลยี จำกัด (มหาชน)</w:t>
    </w:r>
  </w:p>
  <w:p w14:paraId="088CA4B1" w14:textId="77777777" w:rsidR="001D69B4" w:rsidRPr="00D110DA" w:rsidRDefault="001D69B4" w:rsidP="00B92DFE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8F7CC5">
      <w:rPr>
        <w:rFonts w:ascii="Angsana New" w:hAnsi="Angsana New"/>
        <w:b/>
        <w:bCs/>
        <w:sz w:val="32"/>
        <w:szCs w:val="32"/>
        <w:cs/>
      </w:rPr>
      <w:t>(เดิมชื่อ บริษัท เวนดิ้ง คอร์ปอเรชั่น จำกัด และบริษัทย่อย)</w:t>
    </w:r>
  </w:p>
  <w:p w14:paraId="1696C743" w14:textId="77777777" w:rsidR="001D69B4" w:rsidRPr="00235F64" w:rsidRDefault="001D69B4" w:rsidP="00B92DFE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35F6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1670838" w14:textId="77777777" w:rsidR="001D69B4" w:rsidRPr="00D32B46" w:rsidRDefault="001D69B4" w:rsidP="00B92DFE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32B46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Pr="00D32B46">
      <w:rPr>
        <w:rFonts w:ascii="Angsana New" w:hAnsi="Angsana New"/>
        <w:b/>
        <w:bCs/>
        <w:sz w:val="32"/>
        <w:szCs w:val="32"/>
      </w:rPr>
      <w:t>31</w:t>
    </w:r>
    <w:r w:rsidRPr="00D32B46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Pr="00D32B46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2</w:t>
    </w:r>
  </w:p>
  <w:p w14:paraId="58B30CA2" w14:textId="77777777" w:rsidR="001D69B4" w:rsidRPr="00A156AC" w:rsidRDefault="001D69B4" w:rsidP="00E23FDF">
    <w:pPr>
      <w:pStyle w:val="Header"/>
      <w:rPr>
        <w:rFonts w:ascii="Angsana New" w:hAnsi="Angsana New"/>
        <w:sz w:val="30"/>
        <w:szCs w:val="3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CC76" w14:textId="77777777" w:rsidR="001D69B4" w:rsidRDefault="001D69B4" w:rsidP="00950223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F7CC5">
      <w:rPr>
        <w:rFonts w:ascii="Angsana New" w:hAnsi="Angsana New"/>
        <w:b/>
        <w:bCs/>
        <w:sz w:val="32"/>
        <w:szCs w:val="32"/>
        <w:cs/>
      </w:rPr>
      <w:t>บริษัท สบาย เทคโนโลยี จำกัด (มหาชน)</w:t>
    </w:r>
  </w:p>
  <w:p w14:paraId="143392BA" w14:textId="77777777" w:rsidR="001D69B4" w:rsidRPr="00D110DA" w:rsidRDefault="001D69B4" w:rsidP="00950223">
    <w:pPr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8F7CC5">
      <w:rPr>
        <w:rFonts w:ascii="Angsana New" w:hAnsi="Angsana New"/>
        <w:b/>
        <w:bCs/>
        <w:sz w:val="32"/>
        <w:szCs w:val="32"/>
        <w:cs/>
      </w:rPr>
      <w:t>(เดิมชื่อ บริษัท เวนดิ้ง คอร์ปอเรชั่น จำกัด และบริษัทย่อย)</w:t>
    </w:r>
  </w:p>
  <w:p w14:paraId="1990A477" w14:textId="77777777" w:rsidR="001D69B4" w:rsidRPr="00235F64" w:rsidRDefault="001D69B4" w:rsidP="00950223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235F6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D023A3A" w14:textId="77777777" w:rsidR="001D69B4" w:rsidRPr="00D32B46" w:rsidRDefault="001D69B4" w:rsidP="00950223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D32B46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Pr="00D32B46">
      <w:rPr>
        <w:rFonts w:ascii="Angsana New" w:hAnsi="Angsana New"/>
        <w:b/>
        <w:bCs/>
        <w:sz w:val="32"/>
        <w:szCs w:val="32"/>
      </w:rPr>
      <w:t>31</w:t>
    </w:r>
    <w:r w:rsidRPr="00D32B46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Pr="00D32B46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2</w:t>
    </w:r>
  </w:p>
  <w:p w14:paraId="3980AA79" w14:textId="77777777" w:rsidR="001D69B4" w:rsidRPr="00A156AC" w:rsidRDefault="001D69B4" w:rsidP="00E23FDF">
    <w:pPr>
      <w:pStyle w:val="Head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672"/>
        </w:tabs>
        <w:ind w:left="167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7C1E24EC"/>
    <w:lvl w:ilvl="0" w:tplc="DB4EC03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C7878A2"/>
    <w:multiLevelType w:val="hybridMultilevel"/>
    <w:tmpl w:val="B302E6D0"/>
    <w:lvl w:ilvl="0" w:tplc="742C3B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2D2E07"/>
    <w:multiLevelType w:val="hybridMultilevel"/>
    <w:tmpl w:val="34DAE5AC"/>
    <w:lvl w:ilvl="0" w:tplc="78EA4A06">
      <w:start w:val="4"/>
      <w:numFmt w:val="decimal"/>
      <w:lvlText w:val="%1"/>
      <w:lvlJc w:val="left"/>
      <w:pPr>
        <w:ind w:left="36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5B0E9C"/>
    <w:multiLevelType w:val="hybridMultilevel"/>
    <w:tmpl w:val="D0A49C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1C1C0EB8"/>
    <w:multiLevelType w:val="hybridMultilevel"/>
    <w:tmpl w:val="220C95FC"/>
    <w:lvl w:ilvl="0" w:tplc="4FCE046E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1D127A3C"/>
    <w:multiLevelType w:val="multilevel"/>
    <w:tmpl w:val="F8F0D24C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b/>
        <w:i w:val="0"/>
        <w:strike w:val="0"/>
        <w:dstrike w:val="0"/>
        <w:color w:val="auto"/>
        <w:sz w:val="30"/>
        <w:u w:val="none"/>
        <w:effect w:val="none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cs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9CEA2296"/>
    <w:lvl w:ilvl="0" w:tplc="A4C6CBA0">
      <w:start w:val="1"/>
      <w:numFmt w:val="bullet"/>
      <w:lvlText w:val="-"/>
      <w:lvlJc w:val="left"/>
      <w:pPr>
        <w:ind w:left="144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22245B6"/>
    <w:multiLevelType w:val="hybridMultilevel"/>
    <w:tmpl w:val="D5D4BC66"/>
    <w:lvl w:ilvl="0" w:tplc="E5884466">
      <w:start w:val="1"/>
      <w:numFmt w:val="thaiLetters"/>
      <w:lvlText w:val="(%1)"/>
      <w:lvlJc w:val="left"/>
      <w:pPr>
        <w:ind w:left="720" w:hanging="360"/>
      </w:pPr>
      <w:rPr>
        <w:b/>
        <w:bCs/>
        <w:i/>
        <w:iCs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922714"/>
    <w:multiLevelType w:val="multilevel"/>
    <w:tmpl w:val="FFFC1AC0"/>
    <w:lvl w:ilvl="0">
      <w:start w:val="30"/>
      <w:numFmt w:val="decimal"/>
      <w:lvlText w:val="%1"/>
      <w:lvlJc w:val="left"/>
      <w:pPr>
        <w:tabs>
          <w:tab w:val="num" w:pos="772"/>
        </w:tabs>
        <w:ind w:left="772" w:hanging="340"/>
      </w:pPr>
      <w:rPr>
        <w:rFonts w:asciiTheme="majorHAnsi" w:hAnsiTheme="majorHAnsi" w:cstheme="majorHAnsi" w:hint="default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1112"/>
        </w:tabs>
        <w:ind w:left="1112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452"/>
        </w:tabs>
        <w:ind w:left="1452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793"/>
        </w:tabs>
        <w:ind w:left="1793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2133"/>
        </w:tabs>
        <w:ind w:left="2133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473"/>
        </w:tabs>
        <w:ind w:left="2473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813"/>
        </w:tabs>
        <w:ind w:left="2813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3153"/>
        </w:tabs>
        <w:ind w:left="3153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493"/>
        </w:tabs>
        <w:ind w:left="3493" w:hanging="340"/>
      </w:pPr>
      <w:rPr>
        <w:rFonts w:ascii="9999999" w:hAnsi="9999999" w:hint="default"/>
      </w:rPr>
    </w:lvl>
  </w:abstractNum>
  <w:abstractNum w:abstractNumId="30" w15:restartNumberingAfterBreak="0">
    <w:nsid w:val="4A777618"/>
    <w:multiLevelType w:val="hybridMultilevel"/>
    <w:tmpl w:val="09205A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5F5D73"/>
    <w:multiLevelType w:val="multilevel"/>
    <w:tmpl w:val="34F85790"/>
    <w:lvl w:ilvl="0">
      <w:start w:val="22"/>
      <w:numFmt w:val="decimal"/>
      <w:lvlText w:val="%1"/>
      <w:lvlJc w:val="left"/>
      <w:pPr>
        <w:tabs>
          <w:tab w:val="num" w:pos="772"/>
        </w:tabs>
        <w:ind w:left="772" w:hanging="340"/>
      </w:pPr>
      <w:rPr>
        <w:rFonts w:asciiTheme="majorHAnsi" w:hAnsiTheme="majorHAnsi" w:cstheme="majorHAnsi" w:hint="default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1112"/>
        </w:tabs>
        <w:ind w:left="1112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452"/>
        </w:tabs>
        <w:ind w:left="1452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793"/>
        </w:tabs>
        <w:ind w:left="1793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2133"/>
        </w:tabs>
        <w:ind w:left="2133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473"/>
        </w:tabs>
        <w:ind w:left="2473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813"/>
        </w:tabs>
        <w:ind w:left="2813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3153"/>
        </w:tabs>
        <w:ind w:left="3153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493"/>
        </w:tabs>
        <w:ind w:left="3493" w:hanging="340"/>
      </w:pPr>
      <w:rPr>
        <w:rFonts w:ascii="9999999" w:hAnsi="9999999" w:hint="default"/>
      </w:rPr>
    </w:lvl>
  </w:abstractNum>
  <w:abstractNum w:abstractNumId="34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62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>
      <w:start w:val="1"/>
      <w:numFmt w:val="decimal"/>
      <w:lvlText w:val="%4."/>
      <w:lvlJc w:val="left"/>
      <w:pPr>
        <w:ind w:left="3780" w:hanging="360"/>
      </w:pPr>
    </w:lvl>
    <w:lvl w:ilvl="4" w:tplc="04090019">
      <w:start w:val="1"/>
      <w:numFmt w:val="lowerLetter"/>
      <w:lvlText w:val="%5."/>
      <w:lvlJc w:val="left"/>
      <w:pPr>
        <w:ind w:left="4500" w:hanging="360"/>
      </w:pPr>
    </w:lvl>
    <w:lvl w:ilvl="5" w:tplc="0409001B">
      <w:start w:val="1"/>
      <w:numFmt w:val="lowerRoman"/>
      <w:lvlText w:val="%6."/>
      <w:lvlJc w:val="right"/>
      <w:pPr>
        <w:ind w:left="5220" w:hanging="180"/>
      </w:pPr>
    </w:lvl>
    <w:lvl w:ilvl="6" w:tplc="0409000F">
      <w:start w:val="1"/>
      <w:numFmt w:val="decimal"/>
      <w:lvlText w:val="%7."/>
      <w:lvlJc w:val="left"/>
      <w:pPr>
        <w:ind w:left="5940" w:hanging="360"/>
      </w:pPr>
    </w:lvl>
    <w:lvl w:ilvl="7" w:tplc="04090019">
      <w:start w:val="1"/>
      <w:numFmt w:val="lowerLetter"/>
      <w:lvlText w:val="%8."/>
      <w:lvlJc w:val="left"/>
      <w:pPr>
        <w:ind w:left="6660" w:hanging="360"/>
      </w:pPr>
    </w:lvl>
    <w:lvl w:ilvl="8" w:tplc="0409001B">
      <w:start w:val="1"/>
      <w:numFmt w:val="lowerRoman"/>
      <w:lvlText w:val="%9."/>
      <w:lvlJc w:val="right"/>
      <w:pPr>
        <w:ind w:left="7380" w:hanging="180"/>
      </w:pPr>
    </w:lvl>
  </w:abstractNum>
  <w:abstractNum w:abstractNumId="35" w15:restartNumberingAfterBreak="0">
    <w:nsid w:val="641377AA"/>
    <w:multiLevelType w:val="hybridMultilevel"/>
    <w:tmpl w:val="ECC02FAA"/>
    <w:lvl w:ilvl="0" w:tplc="7F068084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0B2DD2"/>
    <w:multiLevelType w:val="multilevel"/>
    <w:tmpl w:val="3D5E9870"/>
    <w:lvl w:ilvl="0">
      <w:start w:val="1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HAnsi" w:hAnsiTheme="majorHAnsi" w:cstheme="majorHAnsi" w:hint="default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E212E5D"/>
    <w:multiLevelType w:val="hybridMultilevel"/>
    <w:tmpl w:val="CF5A5CB4"/>
    <w:lvl w:ilvl="0" w:tplc="96C2FA3E">
      <w:start w:val="367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7436A4"/>
    <w:multiLevelType w:val="hybridMultilevel"/>
    <w:tmpl w:val="5812026A"/>
    <w:lvl w:ilvl="0" w:tplc="19A051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1" w15:restartNumberingAfterBreak="0">
    <w:nsid w:val="76C65C30"/>
    <w:multiLevelType w:val="hybridMultilevel"/>
    <w:tmpl w:val="20304DDE"/>
    <w:lvl w:ilvl="0" w:tplc="C5980C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2DECB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7EC6B6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A1899F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D4A948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266CA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9A5E6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87658B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E862E7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81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3" w15:restartNumberingAfterBreak="0">
    <w:nsid w:val="79394145"/>
    <w:multiLevelType w:val="multilevel"/>
    <w:tmpl w:val="B8D676E2"/>
    <w:lvl w:ilvl="0">
      <w:start w:val="17"/>
      <w:numFmt w:val="decimal"/>
      <w:lvlText w:val="%1"/>
      <w:lvlJc w:val="left"/>
      <w:pPr>
        <w:tabs>
          <w:tab w:val="num" w:pos="772"/>
        </w:tabs>
        <w:ind w:left="772" w:hanging="340"/>
      </w:pPr>
      <w:rPr>
        <w:rFonts w:asciiTheme="majorHAnsi" w:hAnsiTheme="majorHAnsi" w:cstheme="majorHAnsi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1112"/>
        </w:tabs>
        <w:ind w:left="1112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452"/>
        </w:tabs>
        <w:ind w:left="1452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793"/>
        </w:tabs>
        <w:ind w:left="1793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2133"/>
        </w:tabs>
        <w:ind w:left="2133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473"/>
        </w:tabs>
        <w:ind w:left="2473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813"/>
        </w:tabs>
        <w:ind w:left="2813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3153"/>
        </w:tabs>
        <w:ind w:left="3153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493"/>
        </w:tabs>
        <w:ind w:left="3493" w:hanging="340"/>
      </w:pPr>
      <w:rPr>
        <w:rFonts w:ascii="9999999" w:hAnsi="9999999" w:hint="default"/>
      </w:rPr>
    </w:lvl>
  </w:abstractNum>
  <w:abstractNum w:abstractNumId="44" w15:restartNumberingAfterBreak="0">
    <w:nsid w:val="7A5D2207"/>
    <w:multiLevelType w:val="hybridMultilevel"/>
    <w:tmpl w:val="3B7EA70A"/>
    <w:lvl w:ilvl="0" w:tplc="E494850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7AFB30FB"/>
    <w:multiLevelType w:val="hybridMultilevel"/>
    <w:tmpl w:val="43C06F08"/>
    <w:lvl w:ilvl="0" w:tplc="EAD241BC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5"/>
  </w:num>
  <w:num w:numId="12">
    <w:abstractNumId w:val="22"/>
  </w:num>
  <w:num w:numId="13">
    <w:abstractNumId w:val="37"/>
  </w:num>
  <w:num w:numId="14">
    <w:abstractNumId w:val="23"/>
  </w:num>
  <w:num w:numId="15">
    <w:abstractNumId w:val="26"/>
  </w:num>
  <w:num w:numId="16">
    <w:abstractNumId w:val="40"/>
  </w:num>
  <w:num w:numId="17">
    <w:abstractNumId w:val="41"/>
  </w:num>
  <w:num w:numId="18">
    <w:abstractNumId w:val="27"/>
  </w:num>
  <w:num w:numId="19">
    <w:abstractNumId w:val="31"/>
  </w:num>
  <w:num w:numId="20">
    <w:abstractNumId w:val="28"/>
  </w:num>
  <w:num w:numId="21">
    <w:abstractNumId w:val="24"/>
  </w:num>
  <w:num w:numId="22">
    <w:abstractNumId w:val="16"/>
  </w:num>
  <w:num w:numId="23">
    <w:abstractNumId w:val="13"/>
  </w:num>
  <w:num w:numId="24">
    <w:abstractNumId w:val="18"/>
  </w:num>
  <w:num w:numId="25">
    <w:abstractNumId w:val="14"/>
  </w:num>
  <w:num w:numId="26">
    <w:abstractNumId w:val="10"/>
  </w:num>
  <w:num w:numId="27">
    <w:abstractNumId w:val="12"/>
  </w:num>
  <w:num w:numId="28">
    <w:abstractNumId w:val="32"/>
  </w:num>
  <w:num w:numId="29">
    <w:abstractNumId w:val="38"/>
  </w:num>
  <w:num w:numId="30">
    <w:abstractNumId w:val="44"/>
  </w:num>
  <w:num w:numId="31">
    <w:abstractNumId w:val="36"/>
  </w:num>
  <w:num w:numId="32">
    <w:abstractNumId w:val="43"/>
  </w:num>
  <w:num w:numId="33">
    <w:abstractNumId w:val="33"/>
  </w:num>
  <w:num w:numId="34">
    <w:abstractNumId w:val="29"/>
  </w:num>
  <w:num w:numId="35">
    <w:abstractNumId w:val="39"/>
  </w:num>
  <w:num w:numId="3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</w:num>
  <w:num w:numId="38">
    <w:abstractNumId w:val="19"/>
  </w:num>
  <w:num w:numId="39">
    <w:abstractNumId w:val="11"/>
  </w:num>
  <w:num w:numId="40">
    <w:abstractNumId w:val="35"/>
  </w:num>
  <w:num w:numId="41">
    <w:abstractNumId w:val="30"/>
  </w:num>
  <w:num w:numId="42">
    <w:abstractNumId w:val="21"/>
    <w:lvlOverride w:ilvl="0">
      <w:startOverride w:val="3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2"/>
  </w:num>
  <w:num w:numId="4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5"/>
  </w:num>
  <w:num w:numId="47">
    <w:abstractNumId w:val="6"/>
  </w:num>
  <w:num w:numId="48">
    <w:abstractNumId w:val="6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68B"/>
    <w:rsid w:val="000000B0"/>
    <w:rsid w:val="0000044D"/>
    <w:rsid w:val="0000061C"/>
    <w:rsid w:val="00000EE5"/>
    <w:rsid w:val="00001210"/>
    <w:rsid w:val="00001402"/>
    <w:rsid w:val="000015CF"/>
    <w:rsid w:val="00001D7F"/>
    <w:rsid w:val="0000200C"/>
    <w:rsid w:val="00002479"/>
    <w:rsid w:val="0000290A"/>
    <w:rsid w:val="00002C0E"/>
    <w:rsid w:val="00002D9B"/>
    <w:rsid w:val="00002FD7"/>
    <w:rsid w:val="00003047"/>
    <w:rsid w:val="0000330E"/>
    <w:rsid w:val="000035D8"/>
    <w:rsid w:val="0000364B"/>
    <w:rsid w:val="000038FA"/>
    <w:rsid w:val="00003B2D"/>
    <w:rsid w:val="00003D29"/>
    <w:rsid w:val="00003EF5"/>
    <w:rsid w:val="00003F94"/>
    <w:rsid w:val="00004185"/>
    <w:rsid w:val="000041DD"/>
    <w:rsid w:val="000044DD"/>
    <w:rsid w:val="000047E0"/>
    <w:rsid w:val="00004A99"/>
    <w:rsid w:val="00004D33"/>
    <w:rsid w:val="00004F42"/>
    <w:rsid w:val="0000525E"/>
    <w:rsid w:val="0000541D"/>
    <w:rsid w:val="000058E3"/>
    <w:rsid w:val="00005C69"/>
    <w:rsid w:val="00005C96"/>
    <w:rsid w:val="00005CA6"/>
    <w:rsid w:val="0000605F"/>
    <w:rsid w:val="00006347"/>
    <w:rsid w:val="00006571"/>
    <w:rsid w:val="00006650"/>
    <w:rsid w:val="0000720D"/>
    <w:rsid w:val="000072EF"/>
    <w:rsid w:val="000079E0"/>
    <w:rsid w:val="00007CEB"/>
    <w:rsid w:val="00010113"/>
    <w:rsid w:val="0001054B"/>
    <w:rsid w:val="00010892"/>
    <w:rsid w:val="00011098"/>
    <w:rsid w:val="000112BC"/>
    <w:rsid w:val="000112D6"/>
    <w:rsid w:val="00011992"/>
    <w:rsid w:val="00011BF1"/>
    <w:rsid w:val="00011BFE"/>
    <w:rsid w:val="00011C77"/>
    <w:rsid w:val="0001354F"/>
    <w:rsid w:val="00013673"/>
    <w:rsid w:val="00013E15"/>
    <w:rsid w:val="00013F04"/>
    <w:rsid w:val="000149F0"/>
    <w:rsid w:val="00014BFA"/>
    <w:rsid w:val="00014D0F"/>
    <w:rsid w:val="0001512B"/>
    <w:rsid w:val="0001584A"/>
    <w:rsid w:val="00015B11"/>
    <w:rsid w:val="00017B1F"/>
    <w:rsid w:val="00017B35"/>
    <w:rsid w:val="00017BDE"/>
    <w:rsid w:val="00017C87"/>
    <w:rsid w:val="00017D44"/>
    <w:rsid w:val="000207FE"/>
    <w:rsid w:val="00020ABE"/>
    <w:rsid w:val="00020B16"/>
    <w:rsid w:val="00020EE7"/>
    <w:rsid w:val="00021140"/>
    <w:rsid w:val="00021283"/>
    <w:rsid w:val="00021715"/>
    <w:rsid w:val="000217C5"/>
    <w:rsid w:val="00021E32"/>
    <w:rsid w:val="00021FDF"/>
    <w:rsid w:val="000223AC"/>
    <w:rsid w:val="0002249E"/>
    <w:rsid w:val="000225A7"/>
    <w:rsid w:val="0002276C"/>
    <w:rsid w:val="000228BF"/>
    <w:rsid w:val="00022BDD"/>
    <w:rsid w:val="000231BC"/>
    <w:rsid w:val="000231DB"/>
    <w:rsid w:val="00023260"/>
    <w:rsid w:val="00023328"/>
    <w:rsid w:val="00024686"/>
    <w:rsid w:val="000246C8"/>
    <w:rsid w:val="00024812"/>
    <w:rsid w:val="000249B4"/>
    <w:rsid w:val="00024B32"/>
    <w:rsid w:val="000255D9"/>
    <w:rsid w:val="00026CE0"/>
    <w:rsid w:val="00026F42"/>
    <w:rsid w:val="000273C0"/>
    <w:rsid w:val="00027A9C"/>
    <w:rsid w:val="00027F78"/>
    <w:rsid w:val="00027F91"/>
    <w:rsid w:val="00027FFE"/>
    <w:rsid w:val="00030249"/>
    <w:rsid w:val="0003026C"/>
    <w:rsid w:val="000303C4"/>
    <w:rsid w:val="00030A73"/>
    <w:rsid w:val="00030AA6"/>
    <w:rsid w:val="00030C00"/>
    <w:rsid w:val="00030E4F"/>
    <w:rsid w:val="00030E78"/>
    <w:rsid w:val="00031244"/>
    <w:rsid w:val="00031A2A"/>
    <w:rsid w:val="00031D21"/>
    <w:rsid w:val="00031EBA"/>
    <w:rsid w:val="000322DE"/>
    <w:rsid w:val="0003286A"/>
    <w:rsid w:val="00032F33"/>
    <w:rsid w:val="00033666"/>
    <w:rsid w:val="00033725"/>
    <w:rsid w:val="00033A34"/>
    <w:rsid w:val="00033DB9"/>
    <w:rsid w:val="00033E87"/>
    <w:rsid w:val="00033FA6"/>
    <w:rsid w:val="0003409F"/>
    <w:rsid w:val="0003422A"/>
    <w:rsid w:val="00034305"/>
    <w:rsid w:val="0003440C"/>
    <w:rsid w:val="00034FD3"/>
    <w:rsid w:val="00035149"/>
    <w:rsid w:val="0003514A"/>
    <w:rsid w:val="00035452"/>
    <w:rsid w:val="000355ED"/>
    <w:rsid w:val="00035C4B"/>
    <w:rsid w:val="00035D1B"/>
    <w:rsid w:val="00035EC1"/>
    <w:rsid w:val="00035FEE"/>
    <w:rsid w:val="0003669F"/>
    <w:rsid w:val="000368FD"/>
    <w:rsid w:val="00036A62"/>
    <w:rsid w:val="00036AB3"/>
    <w:rsid w:val="00036F26"/>
    <w:rsid w:val="00037470"/>
    <w:rsid w:val="00037875"/>
    <w:rsid w:val="00037A8F"/>
    <w:rsid w:val="00037DFC"/>
    <w:rsid w:val="00037E0F"/>
    <w:rsid w:val="00037F0B"/>
    <w:rsid w:val="00040506"/>
    <w:rsid w:val="000406EB"/>
    <w:rsid w:val="000407B9"/>
    <w:rsid w:val="000407F5"/>
    <w:rsid w:val="00040D11"/>
    <w:rsid w:val="00040EF6"/>
    <w:rsid w:val="00040FE5"/>
    <w:rsid w:val="00041133"/>
    <w:rsid w:val="000412FC"/>
    <w:rsid w:val="00041A2B"/>
    <w:rsid w:val="00041B09"/>
    <w:rsid w:val="00042012"/>
    <w:rsid w:val="000424F0"/>
    <w:rsid w:val="000425FA"/>
    <w:rsid w:val="0004322C"/>
    <w:rsid w:val="000433CB"/>
    <w:rsid w:val="000435DB"/>
    <w:rsid w:val="00043956"/>
    <w:rsid w:val="00043A62"/>
    <w:rsid w:val="00043AB4"/>
    <w:rsid w:val="000440B9"/>
    <w:rsid w:val="0004421C"/>
    <w:rsid w:val="00044280"/>
    <w:rsid w:val="0004447D"/>
    <w:rsid w:val="00044840"/>
    <w:rsid w:val="00044B40"/>
    <w:rsid w:val="00044C18"/>
    <w:rsid w:val="0004506E"/>
    <w:rsid w:val="00045267"/>
    <w:rsid w:val="00045465"/>
    <w:rsid w:val="0004567D"/>
    <w:rsid w:val="000458D2"/>
    <w:rsid w:val="00045B6B"/>
    <w:rsid w:val="00045B99"/>
    <w:rsid w:val="00045BD3"/>
    <w:rsid w:val="00046344"/>
    <w:rsid w:val="00046BF9"/>
    <w:rsid w:val="00046C25"/>
    <w:rsid w:val="00046DE8"/>
    <w:rsid w:val="00046F41"/>
    <w:rsid w:val="0004719C"/>
    <w:rsid w:val="0004725F"/>
    <w:rsid w:val="0004740C"/>
    <w:rsid w:val="00047691"/>
    <w:rsid w:val="00047D92"/>
    <w:rsid w:val="00047D99"/>
    <w:rsid w:val="00047F49"/>
    <w:rsid w:val="000505C7"/>
    <w:rsid w:val="000505E5"/>
    <w:rsid w:val="000507D5"/>
    <w:rsid w:val="00050C9F"/>
    <w:rsid w:val="00050FEC"/>
    <w:rsid w:val="0005108A"/>
    <w:rsid w:val="0005138F"/>
    <w:rsid w:val="00051757"/>
    <w:rsid w:val="0005187A"/>
    <w:rsid w:val="000518E7"/>
    <w:rsid w:val="000519BE"/>
    <w:rsid w:val="000519C7"/>
    <w:rsid w:val="00051FC5"/>
    <w:rsid w:val="000520B1"/>
    <w:rsid w:val="0005220B"/>
    <w:rsid w:val="0005231C"/>
    <w:rsid w:val="00052821"/>
    <w:rsid w:val="00052F9C"/>
    <w:rsid w:val="000530C6"/>
    <w:rsid w:val="00053159"/>
    <w:rsid w:val="000532F4"/>
    <w:rsid w:val="00053624"/>
    <w:rsid w:val="000537EA"/>
    <w:rsid w:val="00053CB1"/>
    <w:rsid w:val="000541C9"/>
    <w:rsid w:val="000543C5"/>
    <w:rsid w:val="00054620"/>
    <w:rsid w:val="0005485B"/>
    <w:rsid w:val="00054DA4"/>
    <w:rsid w:val="00054E3A"/>
    <w:rsid w:val="00054EA5"/>
    <w:rsid w:val="000550F6"/>
    <w:rsid w:val="00055674"/>
    <w:rsid w:val="0005602B"/>
    <w:rsid w:val="0005649B"/>
    <w:rsid w:val="00057D59"/>
    <w:rsid w:val="00057F7A"/>
    <w:rsid w:val="00060440"/>
    <w:rsid w:val="00060603"/>
    <w:rsid w:val="0006061C"/>
    <w:rsid w:val="000606B3"/>
    <w:rsid w:val="0006079D"/>
    <w:rsid w:val="00060A55"/>
    <w:rsid w:val="00060BE5"/>
    <w:rsid w:val="00060D8C"/>
    <w:rsid w:val="00060E59"/>
    <w:rsid w:val="00061081"/>
    <w:rsid w:val="0006111C"/>
    <w:rsid w:val="00061402"/>
    <w:rsid w:val="00061A69"/>
    <w:rsid w:val="00061B47"/>
    <w:rsid w:val="00061BE0"/>
    <w:rsid w:val="000620E9"/>
    <w:rsid w:val="00062132"/>
    <w:rsid w:val="00062885"/>
    <w:rsid w:val="00062A58"/>
    <w:rsid w:val="00062C85"/>
    <w:rsid w:val="00062DD7"/>
    <w:rsid w:val="00062F98"/>
    <w:rsid w:val="00063256"/>
    <w:rsid w:val="00063A8F"/>
    <w:rsid w:val="00064280"/>
    <w:rsid w:val="000645F1"/>
    <w:rsid w:val="0006500B"/>
    <w:rsid w:val="0006500F"/>
    <w:rsid w:val="00065859"/>
    <w:rsid w:val="00065947"/>
    <w:rsid w:val="00065DB2"/>
    <w:rsid w:val="00066054"/>
    <w:rsid w:val="00066853"/>
    <w:rsid w:val="000669AF"/>
    <w:rsid w:val="00066A49"/>
    <w:rsid w:val="00066EC9"/>
    <w:rsid w:val="00067191"/>
    <w:rsid w:val="000675E2"/>
    <w:rsid w:val="000676F4"/>
    <w:rsid w:val="00067AA6"/>
    <w:rsid w:val="000702D5"/>
    <w:rsid w:val="0007072F"/>
    <w:rsid w:val="00070B95"/>
    <w:rsid w:val="00070EEC"/>
    <w:rsid w:val="00071457"/>
    <w:rsid w:val="000715F2"/>
    <w:rsid w:val="00071AA8"/>
    <w:rsid w:val="00071B10"/>
    <w:rsid w:val="00071CC1"/>
    <w:rsid w:val="00071FEE"/>
    <w:rsid w:val="000720AD"/>
    <w:rsid w:val="0007243C"/>
    <w:rsid w:val="00072C19"/>
    <w:rsid w:val="0007303C"/>
    <w:rsid w:val="0007333A"/>
    <w:rsid w:val="000735E5"/>
    <w:rsid w:val="0007369A"/>
    <w:rsid w:val="0007409F"/>
    <w:rsid w:val="0007438D"/>
    <w:rsid w:val="0007457F"/>
    <w:rsid w:val="0007469B"/>
    <w:rsid w:val="00075337"/>
    <w:rsid w:val="00075C23"/>
    <w:rsid w:val="00075C89"/>
    <w:rsid w:val="00076484"/>
    <w:rsid w:val="000764FA"/>
    <w:rsid w:val="0007657C"/>
    <w:rsid w:val="000765FC"/>
    <w:rsid w:val="000766E5"/>
    <w:rsid w:val="000768DD"/>
    <w:rsid w:val="000769B3"/>
    <w:rsid w:val="00076A81"/>
    <w:rsid w:val="00076B96"/>
    <w:rsid w:val="000773AD"/>
    <w:rsid w:val="000774D2"/>
    <w:rsid w:val="00077D38"/>
    <w:rsid w:val="0008070F"/>
    <w:rsid w:val="000807AC"/>
    <w:rsid w:val="0008081B"/>
    <w:rsid w:val="00080D76"/>
    <w:rsid w:val="00080EA7"/>
    <w:rsid w:val="00080F95"/>
    <w:rsid w:val="000815E1"/>
    <w:rsid w:val="000815FE"/>
    <w:rsid w:val="00081787"/>
    <w:rsid w:val="000817C0"/>
    <w:rsid w:val="00081876"/>
    <w:rsid w:val="00081A59"/>
    <w:rsid w:val="00082ABC"/>
    <w:rsid w:val="00082EA8"/>
    <w:rsid w:val="00083276"/>
    <w:rsid w:val="00083959"/>
    <w:rsid w:val="00083C14"/>
    <w:rsid w:val="00084AE4"/>
    <w:rsid w:val="00084B49"/>
    <w:rsid w:val="00084BCE"/>
    <w:rsid w:val="00085198"/>
    <w:rsid w:val="000851A5"/>
    <w:rsid w:val="00085A47"/>
    <w:rsid w:val="00085E36"/>
    <w:rsid w:val="00085FC0"/>
    <w:rsid w:val="0008634C"/>
    <w:rsid w:val="000867D9"/>
    <w:rsid w:val="00086B37"/>
    <w:rsid w:val="00086E02"/>
    <w:rsid w:val="0008740C"/>
    <w:rsid w:val="0008752A"/>
    <w:rsid w:val="000875A6"/>
    <w:rsid w:val="00087D7E"/>
    <w:rsid w:val="00090077"/>
    <w:rsid w:val="00090162"/>
    <w:rsid w:val="000903DD"/>
    <w:rsid w:val="000905C1"/>
    <w:rsid w:val="00090850"/>
    <w:rsid w:val="00090866"/>
    <w:rsid w:val="00090A66"/>
    <w:rsid w:val="00090B95"/>
    <w:rsid w:val="00090DE8"/>
    <w:rsid w:val="00090E0C"/>
    <w:rsid w:val="00090E2F"/>
    <w:rsid w:val="000912BA"/>
    <w:rsid w:val="000917AD"/>
    <w:rsid w:val="0009192B"/>
    <w:rsid w:val="000919E1"/>
    <w:rsid w:val="00091B49"/>
    <w:rsid w:val="00092E69"/>
    <w:rsid w:val="000934C6"/>
    <w:rsid w:val="000935EA"/>
    <w:rsid w:val="000936CF"/>
    <w:rsid w:val="00093E02"/>
    <w:rsid w:val="00093E11"/>
    <w:rsid w:val="000940CE"/>
    <w:rsid w:val="000941D7"/>
    <w:rsid w:val="0009463F"/>
    <w:rsid w:val="000946BC"/>
    <w:rsid w:val="00094872"/>
    <w:rsid w:val="00094DCF"/>
    <w:rsid w:val="00094EC4"/>
    <w:rsid w:val="000950AE"/>
    <w:rsid w:val="00095294"/>
    <w:rsid w:val="000954C2"/>
    <w:rsid w:val="0009584D"/>
    <w:rsid w:val="00095859"/>
    <w:rsid w:val="00095A61"/>
    <w:rsid w:val="00095B2D"/>
    <w:rsid w:val="00095EDD"/>
    <w:rsid w:val="00096991"/>
    <w:rsid w:val="00096A88"/>
    <w:rsid w:val="00096E03"/>
    <w:rsid w:val="00096F03"/>
    <w:rsid w:val="00097219"/>
    <w:rsid w:val="000973FD"/>
    <w:rsid w:val="0009759D"/>
    <w:rsid w:val="00097D74"/>
    <w:rsid w:val="000A00DF"/>
    <w:rsid w:val="000A0322"/>
    <w:rsid w:val="000A03ED"/>
    <w:rsid w:val="000A0F2C"/>
    <w:rsid w:val="000A0F75"/>
    <w:rsid w:val="000A0F9C"/>
    <w:rsid w:val="000A1181"/>
    <w:rsid w:val="000A14D2"/>
    <w:rsid w:val="000A1903"/>
    <w:rsid w:val="000A1F4B"/>
    <w:rsid w:val="000A21EF"/>
    <w:rsid w:val="000A248B"/>
    <w:rsid w:val="000A26BA"/>
    <w:rsid w:val="000A2C98"/>
    <w:rsid w:val="000A2E0E"/>
    <w:rsid w:val="000A2FBB"/>
    <w:rsid w:val="000A321C"/>
    <w:rsid w:val="000A348E"/>
    <w:rsid w:val="000A397C"/>
    <w:rsid w:val="000A39A0"/>
    <w:rsid w:val="000A3A7D"/>
    <w:rsid w:val="000A3AD8"/>
    <w:rsid w:val="000A3C2F"/>
    <w:rsid w:val="000A3C98"/>
    <w:rsid w:val="000A3CF8"/>
    <w:rsid w:val="000A40FD"/>
    <w:rsid w:val="000A42D3"/>
    <w:rsid w:val="000A44D1"/>
    <w:rsid w:val="000A4840"/>
    <w:rsid w:val="000A4CCD"/>
    <w:rsid w:val="000A4F5B"/>
    <w:rsid w:val="000A551B"/>
    <w:rsid w:val="000A5EA4"/>
    <w:rsid w:val="000A6320"/>
    <w:rsid w:val="000A66FD"/>
    <w:rsid w:val="000A69B8"/>
    <w:rsid w:val="000A7597"/>
    <w:rsid w:val="000A79CB"/>
    <w:rsid w:val="000A7D6E"/>
    <w:rsid w:val="000B0192"/>
    <w:rsid w:val="000B1295"/>
    <w:rsid w:val="000B2080"/>
    <w:rsid w:val="000B2453"/>
    <w:rsid w:val="000B268D"/>
    <w:rsid w:val="000B2C33"/>
    <w:rsid w:val="000B3827"/>
    <w:rsid w:val="000B395E"/>
    <w:rsid w:val="000B3A06"/>
    <w:rsid w:val="000B4584"/>
    <w:rsid w:val="000B460D"/>
    <w:rsid w:val="000B477D"/>
    <w:rsid w:val="000B4990"/>
    <w:rsid w:val="000B4F05"/>
    <w:rsid w:val="000B536C"/>
    <w:rsid w:val="000B545B"/>
    <w:rsid w:val="000B548D"/>
    <w:rsid w:val="000B5510"/>
    <w:rsid w:val="000B5779"/>
    <w:rsid w:val="000B58CC"/>
    <w:rsid w:val="000B5F14"/>
    <w:rsid w:val="000B67ED"/>
    <w:rsid w:val="000B6803"/>
    <w:rsid w:val="000B695F"/>
    <w:rsid w:val="000B6BA1"/>
    <w:rsid w:val="000B720E"/>
    <w:rsid w:val="000B7365"/>
    <w:rsid w:val="000B79C5"/>
    <w:rsid w:val="000B7AC3"/>
    <w:rsid w:val="000B7AE5"/>
    <w:rsid w:val="000B7D02"/>
    <w:rsid w:val="000C00C4"/>
    <w:rsid w:val="000C021A"/>
    <w:rsid w:val="000C0258"/>
    <w:rsid w:val="000C0A40"/>
    <w:rsid w:val="000C0CD9"/>
    <w:rsid w:val="000C0D6E"/>
    <w:rsid w:val="000C0FAA"/>
    <w:rsid w:val="000C1296"/>
    <w:rsid w:val="000C1527"/>
    <w:rsid w:val="000C1532"/>
    <w:rsid w:val="000C1B88"/>
    <w:rsid w:val="000C1BC8"/>
    <w:rsid w:val="000C1FE9"/>
    <w:rsid w:val="000C2204"/>
    <w:rsid w:val="000C2390"/>
    <w:rsid w:val="000C2AA3"/>
    <w:rsid w:val="000C2BA7"/>
    <w:rsid w:val="000C2EF0"/>
    <w:rsid w:val="000C306B"/>
    <w:rsid w:val="000C33F6"/>
    <w:rsid w:val="000C346E"/>
    <w:rsid w:val="000C3768"/>
    <w:rsid w:val="000C3779"/>
    <w:rsid w:val="000C38BC"/>
    <w:rsid w:val="000C3AA9"/>
    <w:rsid w:val="000C3BE3"/>
    <w:rsid w:val="000C3C6D"/>
    <w:rsid w:val="000C3D91"/>
    <w:rsid w:val="000C3DEA"/>
    <w:rsid w:val="000C3F0D"/>
    <w:rsid w:val="000C4036"/>
    <w:rsid w:val="000C41C8"/>
    <w:rsid w:val="000C422B"/>
    <w:rsid w:val="000C4785"/>
    <w:rsid w:val="000C4E55"/>
    <w:rsid w:val="000C4F84"/>
    <w:rsid w:val="000C5080"/>
    <w:rsid w:val="000C5125"/>
    <w:rsid w:val="000C58FE"/>
    <w:rsid w:val="000C5DEF"/>
    <w:rsid w:val="000C5E91"/>
    <w:rsid w:val="000C6162"/>
    <w:rsid w:val="000C6262"/>
    <w:rsid w:val="000C6A61"/>
    <w:rsid w:val="000C6B9E"/>
    <w:rsid w:val="000C7071"/>
    <w:rsid w:val="000C74C4"/>
    <w:rsid w:val="000C77E5"/>
    <w:rsid w:val="000C7CC6"/>
    <w:rsid w:val="000C7E8C"/>
    <w:rsid w:val="000D0215"/>
    <w:rsid w:val="000D0267"/>
    <w:rsid w:val="000D0893"/>
    <w:rsid w:val="000D0906"/>
    <w:rsid w:val="000D09EB"/>
    <w:rsid w:val="000D0BE4"/>
    <w:rsid w:val="000D0C64"/>
    <w:rsid w:val="000D0F6C"/>
    <w:rsid w:val="000D1472"/>
    <w:rsid w:val="000D17AF"/>
    <w:rsid w:val="000D19BC"/>
    <w:rsid w:val="000D1C28"/>
    <w:rsid w:val="000D2018"/>
    <w:rsid w:val="000D213C"/>
    <w:rsid w:val="000D22E1"/>
    <w:rsid w:val="000D3589"/>
    <w:rsid w:val="000D36AE"/>
    <w:rsid w:val="000D389C"/>
    <w:rsid w:val="000D38BF"/>
    <w:rsid w:val="000D3AF2"/>
    <w:rsid w:val="000D3D14"/>
    <w:rsid w:val="000D4017"/>
    <w:rsid w:val="000D402E"/>
    <w:rsid w:val="000D459D"/>
    <w:rsid w:val="000D4886"/>
    <w:rsid w:val="000D4C22"/>
    <w:rsid w:val="000D4E7E"/>
    <w:rsid w:val="000D4F9B"/>
    <w:rsid w:val="000D524B"/>
    <w:rsid w:val="000D5807"/>
    <w:rsid w:val="000D59D4"/>
    <w:rsid w:val="000D5C8D"/>
    <w:rsid w:val="000D66A6"/>
    <w:rsid w:val="000D691F"/>
    <w:rsid w:val="000D6A9B"/>
    <w:rsid w:val="000D6D53"/>
    <w:rsid w:val="000D714D"/>
    <w:rsid w:val="000D7531"/>
    <w:rsid w:val="000D7936"/>
    <w:rsid w:val="000D7D4B"/>
    <w:rsid w:val="000E002A"/>
    <w:rsid w:val="000E035D"/>
    <w:rsid w:val="000E041D"/>
    <w:rsid w:val="000E0423"/>
    <w:rsid w:val="000E04D5"/>
    <w:rsid w:val="000E06F2"/>
    <w:rsid w:val="000E09BC"/>
    <w:rsid w:val="000E0E9F"/>
    <w:rsid w:val="000E0EC0"/>
    <w:rsid w:val="000E1FD4"/>
    <w:rsid w:val="000E21F7"/>
    <w:rsid w:val="000E235D"/>
    <w:rsid w:val="000E2484"/>
    <w:rsid w:val="000E27AF"/>
    <w:rsid w:val="000E28CA"/>
    <w:rsid w:val="000E2F1D"/>
    <w:rsid w:val="000E32B0"/>
    <w:rsid w:val="000E38F3"/>
    <w:rsid w:val="000E3D5A"/>
    <w:rsid w:val="000E3E0B"/>
    <w:rsid w:val="000E3F3C"/>
    <w:rsid w:val="000E43BB"/>
    <w:rsid w:val="000E43D0"/>
    <w:rsid w:val="000E44D6"/>
    <w:rsid w:val="000E49C0"/>
    <w:rsid w:val="000E4D42"/>
    <w:rsid w:val="000E4F85"/>
    <w:rsid w:val="000E5050"/>
    <w:rsid w:val="000E532E"/>
    <w:rsid w:val="000E546A"/>
    <w:rsid w:val="000E56E0"/>
    <w:rsid w:val="000E571C"/>
    <w:rsid w:val="000E5A8D"/>
    <w:rsid w:val="000E628C"/>
    <w:rsid w:val="000E696C"/>
    <w:rsid w:val="000E7358"/>
    <w:rsid w:val="000E74A9"/>
    <w:rsid w:val="000E765D"/>
    <w:rsid w:val="000E7E80"/>
    <w:rsid w:val="000E7EA7"/>
    <w:rsid w:val="000E7FB3"/>
    <w:rsid w:val="000F0AE0"/>
    <w:rsid w:val="000F1359"/>
    <w:rsid w:val="000F1BEC"/>
    <w:rsid w:val="000F1F5D"/>
    <w:rsid w:val="000F28CD"/>
    <w:rsid w:val="000F2C30"/>
    <w:rsid w:val="000F2E33"/>
    <w:rsid w:val="000F2FDD"/>
    <w:rsid w:val="000F327C"/>
    <w:rsid w:val="000F3549"/>
    <w:rsid w:val="000F39AB"/>
    <w:rsid w:val="000F3D67"/>
    <w:rsid w:val="000F402F"/>
    <w:rsid w:val="000F42A3"/>
    <w:rsid w:val="000F4375"/>
    <w:rsid w:val="000F44A5"/>
    <w:rsid w:val="000F46D1"/>
    <w:rsid w:val="000F47C5"/>
    <w:rsid w:val="000F4F27"/>
    <w:rsid w:val="000F51FB"/>
    <w:rsid w:val="000F580B"/>
    <w:rsid w:val="000F5A07"/>
    <w:rsid w:val="000F5D11"/>
    <w:rsid w:val="000F69C5"/>
    <w:rsid w:val="000F6C2A"/>
    <w:rsid w:val="000F6D3B"/>
    <w:rsid w:val="000F6FD1"/>
    <w:rsid w:val="000F71D3"/>
    <w:rsid w:val="000F7489"/>
    <w:rsid w:val="000F7504"/>
    <w:rsid w:val="000F75E3"/>
    <w:rsid w:val="000F7604"/>
    <w:rsid w:val="000F78A3"/>
    <w:rsid w:val="000F78EC"/>
    <w:rsid w:val="001003A3"/>
    <w:rsid w:val="00100724"/>
    <w:rsid w:val="001007EA"/>
    <w:rsid w:val="001007F0"/>
    <w:rsid w:val="001008A1"/>
    <w:rsid w:val="001008C2"/>
    <w:rsid w:val="00100A0F"/>
    <w:rsid w:val="00100B91"/>
    <w:rsid w:val="00100E88"/>
    <w:rsid w:val="00100FE1"/>
    <w:rsid w:val="00101272"/>
    <w:rsid w:val="001013DA"/>
    <w:rsid w:val="0010158C"/>
    <w:rsid w:val="001015F3"/>
    <w:rsid w:val="00101988"/>
    <w:rsid w:val="00101E1C"/>
    <w:rsid w:val="0010233C"/>
    <w:rsid w:val="00102784"/>
    <w:rsid w:val="001029BD"/>
    <w:rsid w:val="00102A09"/>
    <w:rsid w:val="00102A14"/>
    <w:rsid w:val="00102B35"/>
    <w:rsid w:val="001046FD"/>
    <w:rsid w:val="0010529A"/>
    <w:rsid w:val="001052FE"/>
    <w:rsid w:val="00105423"/>
    <w:rsid w:val="00105678"/>
    <w:rsid w:val="0010589C"/>
    <w:rsid w:val="00105AB3"/>
    <w:rsid w:val="00105B00"/>
    <w:rsid w:val="00105B2C"/>
    <w:rsid w:val="00105B60"/>
    <w:rsid w:val="0010608E"/>
    <w:rsid w:val="00106232"/>
    <w:rsid w:val="00106305"/>
    <w:rsid w:val="001065BB"/>
    <w:rsid w:val="00106771"/>
    <w:rsid w:val="00106991"/>
    <w:rsid w:val="00106EF1"/>
    <w:rsid w:val="0010757A"/>
    <w:rsid w:val="00107752"/>
    <w:rsid w:val="00107883"/>
    <w:rsid w:val="00110335"/>
    <w:rsid w:val="00110A1C"/>
    <w:rsid w:val="00110F36"/>
    <w:rsid w:val="001117C5"/>
    <w:rsid w:val="00112466"/>
    <w:rsid w:val="0011252E"/>
    <w:rsid w:val="0011270B"/>
    <w:rsid w:val="00112721"/>
    <w:rsid w:val="00112984"/>
    <w:rsid w:val="00112C2A"/>
    <w:rsid w:val="0011314D"/>
    <w:rsid w:val="00113313"/>
    <w:rsid w:val="0011372B"/>
    <w:rsid w:val="00113A51"/>
    <w:rsid w:val="00113B6D"/>
    <w:rsid w:val="00113D40"/>
    <w:rsid w:val="0011438F"/>
    <w:rsid w:val="0011479E"/>
    <w:rsid w:val="001149A1"/>
    <w:rsid w:val="00114AC7"/>
    <w:rsid w:val="00114BB5"/>
    <w:rsid w:val="00114C81"/>
    <w:rsid w:val="00114CA1"/>
    <w:rsid w:val="0011504F"/>
    <w:rsid w:val="0011505B"/>
    <w:rsid w:val="001150FA"/>
    <w:rsid w:val="00115152"/>
    <w:rsid w:val="0011535B"/>
    <w:rsid w:val="001154F3"/>
    <w:rsid w:val="001158A4"/>
    <w:rsid w:val="00115930"/>
    <w:rsid w:val="00115962"/>
    <w:rsid w:val="00115D52"/>
    <w:rsid w:val="0011642D"/>
    <w:rsid w:val="00116FF9"/>
    <w:rsid w:val="00117294"/>
    <w:rsid w:val="001173C8"/>
    <w:rsid w:val="00117800"/>
    <w:rsid w:val="00117A06"/>
    <w:rsid w:val="00117E05"/>
    <w:rsid w:val="001209A7"/>
    <w:rsid w:val="00120DC6"/>
    <w:rsid w:val="001211F7"/>
    <w:rsid w:val="001215BC"/>
    <w:rsid w:val="001215C0"/>
    <w:rsid w:val="0012162E"/>
    <w:rsid w:val="001217D7"/>
    <w:rsid w:val="001218E2"/>
    <w:rsid w:val="00121B5A"/>
    <w:rsid w:val="00121D23"/>
    <w:rsid w:val="00121F2D"/>
    <w:rsid w:val="001224B1"/>
    <w:rsid w:val="001226A5"/>
    <w:rsid w:val="00122912"/>
    <w:rsid w:val="001229C3"/>
    <w:rsid w:val="0012343E"/>
    <w:rsid w:val="0012366D"/>
    <w:rsid w:val="001237B8"/>
    <w:rsid w:val="0012384C"/>
    <w:rsid w:val="001238D0"/>
    <w:rsid w:val="00123B42"/>
    <w:rsid w:val="00124551"/>
    <w:rsid w:val="001249F7"/>
    <w:rsid w:val="00125792"/>
    <w:rsid w:val="00125845"/>
    <w:rsid w:val="00125BF9"/>
    <w:rsid w:val="001261FE"/>
    <w:rsid w:val="001266FA"/>
    <w:rsid w:val="00126A42"/>
    <w:rsid w:val="00126C69"/>
    <w:rsid w:val="00126E40"/>
    <w:rsid w:val="00126E77"/>
    <w:rsid w:val="00126FCF"/>
    <w:rsid w:val="00130137"/>
    <w:rsid w:val="001304A5"/>
    <w:rsid w:val="001305FC"/>
    <w:rsid w:val="00130A82"/>
    <w:rsid w:val="00130B5C"/>
    <w:rsid w:val="00130FE2"/>
    <w:rsid w:val="00131175"/>
    <w:rsid w:val="00131634"/>
    <w:rsid w:val="001316CF"/>
    <w:rsid w:val="00131DA9"/>
    <w:rsid w:val="00131E59"/>
    <w:rsid w:val="00132318"/>
    <w:rsid w:val="001323A6"/>
    <w:rsid w:val="00132A4F"/>
    <w:rsid w:val="00132D0D"/>
    <w:rsid w:val="00132EB5"/>
    <w:rsid w:val="00132FEC"/>
    <w:rsid w:val="0013349B"/>
    <w:rsid w:val="00133C80"/>
    <w:rsid w:val="00134119"/>
    <w:rsid w:val="0013415D"/>
    <w:rsid w:val="001344A0"/>
    <w:rsid w:val="0013462F"/>
    <w:rsid w:val="00134AF8"/>
    <w:rsid w:val="00134D47"/>
    <w:rsid w:val="00134E56"/>
    <w:rsid w:val="00135395"/>
    <w:rsid w:val="001354A3"/>
    <w:rsid w:val="00135A10"/>
    <w:rsid w:val="00135B65"/>
    <w:rsid w:val="00135DE2"/>
    <w:rsid w:val="00135F60"/>
    <w:rsid w:val="00136AAF"/>
    <w:rsid w:val="00136ACF"/>
    <w:rsid w:val="00136C9A"/>
    <w:rsid w:val="00136EC2"/>
    <w:rsid w:val="001370E4"/>
    <w:rsid w:val="0013712F"/>
    <w:rsid w:val="00137897"/>
    <w:rsid w:val="00137C16"/>
    <w:rsid w:val="00137EA8"/>
    <w:rsid w:val="00140095"/>
    <w:rsid w:val="00140C7C"/>
    <w:rsid w:val="00141781"/>
    <w:rsid w:val="00141E68"/>
    <w:rsid w:val="001428AE"/>
    <w:rsid w:val="00142AF2"/>
    <w:rsid w:val="00142B89"/>
    <w:rsid w:val="00142C73"/>
    <w:rsid w:val="001433E2"/>
    <w:rsid w:val="00143542"/>
    <w:rsid w:val="00143A6B"/>
    <w:rsid w:val="00143F32"/>
    <w:rsid w:val="0014410D"/>
    <w:rsid w:val="001442EB"/>
    <w:rsid w:val="0014488B"/>
    <w:rsid w:val="00144E52"/>
    <w:rsid w:val="00145058"/>
    <w:rsid w:val="001453F4"/>
    <w:rsid w:val="00145EAF"/>
    <w:rsid w:val="0014645C"/>
    <w:rsid w:val="0014649A"/>
    <w:rsid w:val="0014658A"/>
    <w:rsid w:val="00146723"/>
    <w:rsid w:val="00146C66"/>
    <w:rsid w:val="00146DF2"/>
    <w:rsid w:val="00146F3D"/>
    <w:rsid w:val="00147062"/>
    <w:rsid w:val="001471B6"/>
    <w:rsid w:val="001471C0"/>
    <w:rsid w:val="00147394"/>
    <w:rsid w:val="00147501"/>
    <w:rsid w:val="001479DC"/>
    <w:rsid w:val="00147B07"/>
    <w:rsid w:val="00147CCB"/>
    <w:rsid w:val="00147DB1"/>
    <w:rsid w:val="00150282"/>
    <w:rsid w:val="001508E9"/>
    <w:rsid w:val="0015125E"/>
    <w:rsid w:val="00151DFB"/>
    <w:rsid w:val="00151EF3"/>
    <w:rsid w:val="00151F8B"/>
    <w:rsid w:val="00152559"/>
    <w:rsid w:val="001537A9"/>
    <w:rsid w:val="00153860"/>
    <w:rsid w:val="001543A0"/>
    <w:rsid w:val="001543A9"/>
    <w:rsid w:val="001544AE"/>
    <w:rsid w:val="00154955"/>
    <w:rsid w:val="00154BD6"/>
    <w:rsid w:val="00154CE9"/>
    <w:rsid w:val="00155622"/>
    <w:rsid w:val="00155951"/>
    <w:rsid w:val="00155AB9"/>
    <w:rsid w:val="00155BB9"/>
    <w:rsid w:val="00155ED6"/>
    <w:rsid w:val="001561F8"/>
    <w:rsid w:val="00156247"/>
    <w:rsid w:val="001566FC"/>
    <w:rsid w:val="00156738"/>
    <w:rsid w:val="001568E8"/>
    <w:rsid w:val="00156F99"/>
    <w:rsid w:val="00157330"/>
    <w:rsid w:val="00157A2D"/>
    <w:rsid w:val="00157B6D"/>
    <w:rsid w:val="001602DF"/>
    <w:rsid w:val="00160547"/>
    <w:rsid w:val="00160557"/>
    <w:rsid w:val="001607B0"/>
    <w:rsid w:val="00160E8C"/>
    <w:rsid w:val="0016118A"/>
    <w:rsid w:val="0016149E"/>
    <w:rsid w:val="001614D2"/>
    <w:rsid w:val="001617A7"/>
    <w:rsid w:val="001617EA"/>
    <w:rsid w:val="0016185A"/>
    <w:rsid w:val="00161E82"/>
    <w:rsid w:val="00161F52"/>
    <w:rsid w:val="001623C6"/>
    <w:rsid w:val="001624BE"/>
    <w:rsid w:val="00162844"/>
    <w:rsid w:val="00162D6C"/>
    <w:rsid w:val="0016372B"/>
    <w:rsid w:val="00163B33"/>
    <w:rsid w:val="00163CF5"/>
    <w:rsid w:val="00163DEA"/>
    <w:rsid w:val="001642EC"/>
    <w:rsid w:val="00164336"/>
    <w:rsid w:val="001644B9"/>
    <w:rsid w:val="00164540"/>
    <w:rsid w:val="0016474C"/>
    <w:rsid w:val="0016487E"/>
    <w:rsid w:val="00164A44"/>
    <w:rsid w:val="00164AF8"/>
    <w:rsid w:val="00164E2F"/>
    <w:rsid w:val="001655DE"/>
    <w:rsid w:val="001656F8"/>
    <w:rsid w:val="001657EE"/>
    <w:rsid w:val="001658DD"/>
    <w:rsid w:val="00165C3F"/>
    <w:rsid w:val="00165E00"/>
    <w:rsid w:val="00166218"/>
    <w:rsid w:val="00166338"/>
    <w:rsid w:val="00166548"/>
    <w:rsid w:val="00166873"/>
    <w:rsid w:val="00166BEC"/>
    <w:rsid w:val="00166CB4"/>
    <w:rsid w:val="00167268"/>
    <w:rsid w:val="00167704"/>
    <w:rsid w:val="00167FB3"/>
    <w:rsid w:val="00170046"/>
    <w:rsid w:val="00170430"/>
    <w:rsid w:val="001704D4"/>
    <w:rsid w:val="00170812"/>
    <w:rsid w:val="001715B4"/>
    <w:rsid w:val="0017163C"/>
    <w:rsid w:val="001719DA"/>
    <w:rsid w:val="00171E3E"/>
    <w:rsid w:val="00171FD6"/>
    <w:rsid w:val="001720B5"/>
    <w:rsid w:val="0017217F"/>
    <w:rsid w:val="001721A8"/>
    <w:rsid w:val="0017250C"/>
    <w:rsid w:val="0017254A"/>
    <w:rsid w:val="00172672"/>
    <w:rsid w:val="00172ADD"/>
    <w:rsid w:val="00172C2D"/>
    <w:rsid w:val="00172D13"/>
    <w:rsid w:val="00172D88"/>
    <w:rsid w:val="001730F9"/>
    <w:rsid w:val="00173A6C"/>
    <w:rsid w:val="00173B02"/>
    <w:rsid w:val="00173D21"/>
    <w:rsid w:val="00173EE2"/>
    <w:rsid w:val="001745E9"/>
    <w:rsid w:val="001747E8"/>
    <w:rsid w:val="00174926"/>
    <w:rsid w:val="00174B4C"/>
    <w:rsid w:val="0017550F"/>
    <w:rsid w:val="001755BC"/>
    <w:rsid w:val="00175660"/>
    <w:rsid w:val="001757A5"/>
    <w:rsid w:val="001758A8"/>
    <w:rsid w:val="00175E78"/>
    <w:rsid w:val="00175F35"/>
    <w:rsid w:val="00176352"/>
    <w:rsid w:val="00176498"/>
    <w:rsid w:val="0017671D"/>
    <w:rsid w:val="00176E81"/>
    <w:rsid w:val="00177245"/>
    <w:rsid w:val="00177377"/>
    <w:rsid w:val="0017785D"/>
    <w:rsid w:val="00177D3D"/>
    <w:rsid w:val="00177E63"/>
    <w:rsid w:val="00180730"/>
    <w:rsid w:val="001807C9"/>
    <w:rsid w:val="0018085D"/>
    <w:rsid w:val="00180B3C"/>
    <w:rsid w:val="00180E7E"/>
    <w:rsid w:val="001812E2"/>
    <w:rsid w:val="00181F0F"/>
    <w:rsid w:val="001824B9"/>
    <w:rsid w:val="00182D60"/>
    <w:rsid w:val="00183409"/>
    <w:rsid w:val="00183414"/>
    <w:rsid w:val="0018356F"/>
    <w:rsid w:val="00183C36"/>
    <w:rsid w:val="0018404A"/>
    <w:rsid w:val="00184379"/>
    <w:rsid w:val="0018498D"/>
    <w:rsid w:val="00184C15"/>
    <w:rsid w:val="00184D3B"/>
    <w:rsid w:val="0018570F"/>
    <w:rsid w:val="0018597E"/>
    <w:rsid w:val="00185DAC"/>
    <w:rsid w:val="00185F16"/>
    <w:rsid w:val="0018613F"/>
    <w:rsid w:val="001870E2"/>
    <w:rsid w:val="00187861"/>
    <w:rsid w:val="00187EDB"/>
    <w:rsid w:val="001900A5"/>
    <w:rsid w:val="00190164"/>
    <w:rsid w:val="00190AE5"/>
    <w:rsid w:val="00190BD2"/>
    <w:rsid w:val="00190F4C"/>
    <w:rsid w:val="0019122E"/>
    <w:rsid w:val="00191409"/>
    <w:rsid w:val="0019161C"/>
    <w:rsid w:val="00191ACE"/>
    <w:rsid w:val="00191B1F"/>
    <w:rsid w:val="00191B39"/>
    <w:rsid w:val="00191C15"/>
    <w:rsid w:val="00191C3A"/>
    <w:rsid w:val="00191E74"/>
    <w:rsid w:val="0019239D"/>
    <w:rsid w:val="001924B2"/>
    <w:rsid w:val="00192FC8"/>
    <w:rsid w:val="001933BB"/>
    <w:rsid w:val="00193628"/>
    <w:rsid w:val="001937F6"/>
    <w:rsid w:val="00193A8A"/>
    <w:rsid w:val="00194765"/>
    <w:rsid w:val="0019480A"/>
    <w:rsid w:val="001949CA"/>
    <w:rsid w:val="001949E5"/>
    <w:rsid w:val="00194E98"/>
    <w:rsid w:val="00195031"/>
    <w:rsid w:val="00195342"/>
    <w:rsid w:val="00195376"/>
    <w:rsid w:val="00195837"/>
    <w:rsid w:val="0019622E"/>
    <w:rsid w:val="001966C1"/>
    <w:rsid w:val="001967F8"/>
    <w:rsid w:val="00196C80"/>
    <w:rsid w:val="00196DDD"/>
    <w:rsid w:val="00196DEC"/>
    <w:rsid w:val="00196ED9"/>
    <w:rsid w:val="00197385"/>
    <w:rsid w:val="00197852"/>
    <w:rsid w:val="00197CF0"/>
    <w:rsid w:val="001A062D"/>
    <w:rsid w:val="001A0C2B"/>
    <w:rsid w:val="001A0E5F"/>
    <w:rsid w:val="001A1849"/>
    <w:rsid w:val="001A190F"/>
    <w:rsid w:val="001A1AA7"/>
    <w:rsid w:val="001A1D26"/>
    <w:rsid w:val="001A2356"/>
    <w:rsid w:val="001A24CC"/>
    <w:rsid w:val="001A25CE"/>
    <w:rsid w:val="001A2EFC"/>
    <w:rsid w:val="001A3829"/>
    <w:rsid w:val="001A4473"/>
    <w:rsid w:val="001A4512"/>
    <w:rsid w:val="001A487F"/>
    <w:rsid w:val="001A4AC6"/>
    <w:rsid w:val="001A4C88"/>
    <w:rsid w:val="001A4F67"/>
    <w:rsid w:val="001A5195"/>
    <w:rsid w:val="001A535F"/>
    <w:rsid w:val="001A5517"/>
    <w:rsid w:val="001A5D68"/>
    <w:rsid w:val="001A6325"/>
    <w:rsid w:val="001A6387"/>
    <w:rsid w:val="001A6B1D"/>
    <w:rsid w:val="001A768E"/>
    <w:rsid w:val="001B001C"/>
    <w:rsid w:val="001B02A8"/>
    <w:rsid w:val="001B02F8"/>
    <w:rsid w:val="001B0309"/>
    <w:rsid w:val="001B0F80"/>
    <w:rsid w:val="001B1C3F"/>
    <w:rsid w:val="001B2385"/>
    <w:rsid w:val="001B254A"/>
    <w:rsid w:val="001B254C"/>
    <w:rsid w:val="001B2749"/>
    <w:rsid w:val="001B2785"/>
    <w:rsid w:val="001B2A02"/>
    <w:rsid w:val="001B30D8"/>
    <w:rsid w:val="001B32AB"/>
    <w:rsid w:val="001B32B8"/>
    <w:rsid w:val="001B32FB"/>
    <w:rsid w:val="001B3666"/>
    <w:rsid w:val="001B3864"/>
    <w:rsid w:val="001B387B"/>
    <w:rsid w:val="001B38AB"/>
    <w:rsid w:val="001B39F9"/>
    <w:rsid w:val="001B3AFF"/>
    <w:rsid w:val="001B3BD7"/>
    <w:rsid w:val="001B4005"/>
    <w:rsid w:val="001B41A9"/>
    <w:rsid w:val="001B423F"/>
    <w:rsid w:val="001B454A"/>
    <w:rsid w:val="001B455A"/>
    <w:rsid w:val="001B4863"/>
    <w:rsid w:val="001B5573"/>
    <w:rsid w:val="001B55FA"/>
    <w:rsid w:val="001B5646"/>
    <w:rsid w:val="001B58D6"/>
    <w:rsid w:val="001B59A3"/>
    <w:rsid w:val="001B59DE"/>
    <w:rsid w:val="001B5B61"/>
    <w:rsid w:val="001B5B80"/>
    <w:rsid w:val="001B5CB7"/>
    <w:rsid w:val="001B5E27"/>
    <w:rsid w:val="001B5FEE"/>
    <w:rsid w:val="001B6317"/>
    <w:rsid w:val="001B6997"/>
    <w:rsid w:val="001B7121"/>
    <w:rsid w:val="001B725A"/>
    <w:rsid w:val="001B748B"/>
    <w:rsid w:val="001B7CBE"/>
    <w:rsid w:val="001C03CA"/>
    <w:rsid w:val="001C1076"/>
    <w:rsid w:val="001C17CF"/>
    <w:rsid w:val="001C1981"/>
    <w:rsid w:val="001C1A01"/>
    <w:rsid w:val="001C27A1"/>
    <w:rsid w:val="001C29A7"/>
    <w:rsid w:val="001C2CFD"/>
    <w:rsid w:val="001C2DF1"/>
    <w:rsid w:val="001C2EB3"/>
    <w:rsid w:val="001C340F"/>
    <w:rsid w:val="001C3821"/>
    <w:rsid w:val="001C383C"/>
    <w:rsid w:val="001C38F3"/>
    <w:rsid w:val="001C3C1E"/>
    <w:rsid w:val="001C3D5A"/>
    <w:rsid w:val="001C3EF8"/>
    <w:rsid w:val="001C3FCE"/>
    <w:rsid w:val="001C4A24"/>
    <w:rsid w:val="001C4FA9"/>
    <w:rsid w:val="001C59D1"/>
    <w:rsid w:val="001C59E2"/>
    <w:rsid w:val="001C5B6C"/>
    <w:rsid w:val="001C5D02"/>
    <w:rsid w:val="001C5E12"/>
    <w:rsid w:val="001C61C7"/>
    <w:rsid w:val="001C61CB"/>
    <w:rsid w:val="001C629F"/>
    <w:rsid w:val="001C657E"/>
    <w:rsid w:val="001C70AD"/>
    <w:rsid w:val="001C75E4"/>
    <w:rsid w:val="001C7658"/>
    <w:rsid w:val="001C77B7"/>
    <w:rsid w:val="001D01CB"/>
    <w:rsid w:val="001D0C60"/>
    <w:rsid w:val="001D0E6A"/>
    <w:rsid w:val="001D1006"/>
    <w:rsid w:val="001D1F9C"/>
    <w:rsid w:val="001D21D1"/>
    <w:rsid w:val="001D2694"/>
    <w:rsid w:val="001D35D5"/>
    <w:rsid w:val="001D3A75"/>
    <w:rsid w:val="001D443F"/>
    <w:rsid w:val="001D4604"/>
    <w:rsid w:val="001D4790"/>
    <w:rsid w:val="001D51CB"/>
    <w:rsid w:val="001D545F"/>
    <w:rsid w:val="001D5736"/>
    <w:rsid w:val="001D5CEB"/>
    <w:rsid w:val="001D61BB"/>
    <w:rsid w:val="001D683C"/>
    <w:rsid w:val="001D69B4"/>
    <w:rsid w:val="001D6B71"/>
    <w:rsid w:val="001D7319"/>
    <w:rsid w:val="001D7684"/>
    <w:rsid w:val="001D7C6F"/>
    <w:rsid w:val="001E045E"/>
    <w:rsid w:val="001E0621"/>
    <w:rsid w:val="001E0982"/>
    <w:rsid w:val="001E1095"/>
    <w:rsid w:val="001E1586"/>
    <w:rsid w:val="001E20BC"/>
    <w:rsid w:val="001E22EE"/>
    <w:rsid w:val="001E262E"/>
    <w:rsid w:val="001E2842"/>
    <w:rsid w:val="001E32F5"/>
    <w:rsid w:val="001E360F"/>
    <w:rsid w:val="001E36B9"/>
    <w:rsid w:val="001E3B25"/>
    <w:rsid w:val="001E3F8C"/>
    <w:rsid w:val="001E3FF6"/>
    <w:rsid w:val="001E4369"/>
    <w:rsid w:val="001E4714"/>
    <w:rsid w:val="001E48BC"/>
    <w:rsid w:val="001E48DF"/>
    <w:rsid w:val="001E4C6D"/>
    <w:rsid w:val="001E4FC7"/>
    <w:rsid w:val="001E506A"/>
    <w:rsid w:val="001E5111"/>
    <w:rsid w:val="001E5275"/>
    <w:rsid w:val="001E5960"/>
    <w:rsid w:val="001E5C24"/>
    <w:rsid w:val="001E5CA8"/>
    <w:rsid w:val="001E5EFA"/>
    <w:rsid w:val="001E61DB"/>
    <w:rsid w:val="001E6549"/>
    <w:rsid w:val="001E6767"/>
    <w:rsid w:val="001E76ED"/>
    <w:rsid w:val="001E7751"/>
    <w:rsid w:val="001E7832"/>
    <w:rsid w:val="001E7B89"/>
    <w:rsid w:val="001F0000"/>
    <w:rsid w:val="001F02B4"/>
    <w:rsid w:val="001F03CB"/>
    <w:rsid w:val="001F0F09"/>
    <w:rsid w:val="001F1341"/>
    <w:rsid w:val="001F16E3"/>
    <w:rsid w:val="001F1726"/>
    <w:rsid w:val="001F1784"/>
    <w:rsid w:val="001F1854"/>
    <w:rsid w:val="001F1988"/>
    <w:rsid w:val="001F1E8E"/>
    <w:rsid w:val="001F2275"/>
    <w:rsid w:val="001F23A7"/>
    <w:rsid w:val="001F23CF"/>
    <w:rsid w:val="001F289E"/>
    <w:rsid w:val="001F2C6D"/>
    <w:rsid w:val="001F30D9"/>
    <w:rsid w:val="001F3101"/>
    <w:rsid w:val="001F31E2"/>
    <w:rsid w:val="001F3CD2"/>
    <w:rsid w:val="001F4001"/>
    <w:rsid w:val="001F4597"/>
    <w:rsid w:val="001F484C"/>
    <w:rsid w:val="001F4BBE"/>
    <w:rsid w:val="001F4E85"/>
    <w:rsid w:val="001F5116"/>
    <w:rsid w:val="001F5309"/>
    <w:rsid w:val="001F5480"/>
    <w:rsid w:val="001F5490"/>
    <w:rsid w:val="001F5597"/>
    <w:rsid w:val="001F563B"/>
    <w:rsid w:val="001F57A5"/>
    <w:rsid w:val="001F5A72"/>
    <w:rsid w:val="001F5C2D"/>
    <w:rsid w:val="001F5F3B"/>
    <w:rsid w:val="001F5FC4"/>
    <w:rsid w:val="001F5FF3"/>
    <w:rsid w:val="001F6404"/>
    <w:rsid w:val="001F6581"/>
    <w:rsid w:val="001F6631"/>
    <w:rsid w:val="001F67E3"/>
    <w:rsid w:val="001F6B15"/>
    <w:rsid w:val="001F6B26"/>
    <w:rsid w:val="001F6D62"/>
    <w:rsid w:val="001F789E"/>
    <w:rsid w:val="001F7C3F"/>
    <w:rsid w:val="001F7E93"/>
    <w:rsid w:val="002000B7"/>
    <w:rsid w:val="002012A3"/>
    <w:rsid w:val="00202194"/>
    <w:rsid w:val="00202345"/>
    <w:rsid w:val="002026A8"/>
    <w:rsid w:val="002027BD"/>
    <w:rsid w:val="00202F4D"/>
    <w:rsid w:val="00203050"/>
    <w:rsid w:val="0020319A"/>
    <w:rsid w:val="00203397"/>
    <w:rsid w:val="00203EBB"/>
    <w:rsid w:val="002049F8"/>
    <w:rsid w:val="00204A66"/>
    <w:rsid w:val="0020514B"/>
    <w:rsid w:val="00205425"/>
    <w:rsid w:val="0020568E"/>
    <w:rsid w:val="002056EE"/>
    <w:rsid w:val="00205983"/>
    <w:rsid w:val="00205B1A"/>
    <w:rsid w:val="0020601B"/>
    <w:rsid w:val="00206036"/>
    <w:rsid w:val="002060FB"/>
    <w:rsid w:val="00206191"/>
    <w:rsid w:val="0020636C"/>
    <w:rsid w:val="0020663D"/>
    <w:rsid w:val="0020686F"/>
    <w:rsid w:val="00206953"/>
    <w:rsid w:val="002069EA"/>
    <w:rsid w:val="00206BEE"/>
    <w:rsid w:val="00206CE0"/>
    <w:rsid w:val="00206E4B"/>
    <w:rsid w:val="00206E70"/>
    <w:rsid w:val="00207119"/>
    <w:rsid w:val="002072E9"/>
    <w:rsid w:val="0020747C"/>
    <w:rsid w:val="0020748D"/>
    <w:rsid w:val="00207626"/>
    <w:rsid w:val="00207A7D"/>
    <w:rsid w:val="00207B0A"/>
    <w:rsid w:val="00207F6E"/>
    <w:rsid w:val="00210463"/>
    <w:rsid w:val="0021090B"/>
    <w:rsid w:val="00210DBF"/>
    <w:rsid w:val="00210DF9"/>
    <w:rsid w:val="00211063"/>
    <w:rsid w:val="002112E7"/>
    <w:rsid w:val="002116C5"/>
    <w:rsid w:val="0021185E"/>
    <w:rsid w:val="0021194C"/>
    <w:rsid w:val="00211C91"/>
    <w:rsid w:val="00211D27"/>
    <w:rsid w:val="00211DF9"/>
    <w:rsid w:val="0021208A"/>
    <w:rsid w:val="00212537"/>
    <w:rsid w:val="00212572"/>
    <w:rsid w:val="00212760"/>
    <w:rsid w:val="002127DC"/>
    <w:rsid w:val="00212C5B"/>
    <w:rsid w:val="002132C5"/>
    <w:rsid w:val="00213325"/>
    <w:rsid w:val="0021354E"/>
    <w:rsid w:val="002139FE"/>
    <w:rsid w:val="00213C52"/>
    <w:rsid w:val="00213DBB"/>
    <w:rsid w:val="00213FAF"/>
    <w:rsid w:val="00214485"/>
    <w:rsid w:val="002144C7"/>
    <w:rsid w:val="002149D1"/>
    <w:rsid w:val="00214AAE"/>
    <w:rsid w:val="00214DD0"/>
    <w:rsid w:val="002152E0"/>
    <w:rsid w:val="0021589F"/>
    <w:rsid w:val="002158AC"/>
    <w:rsid w:val="00215998"/>
    <w:rsid w:val="00215B23"/>
    <w:rsid w:val="00215E0B"/>
    <w:rsid w:val="002161FB"/>
    <w:rsid w:val="0021693F"/>
    <w:rsid w:val="00216C4A"/>
    <w:rsid w:val="002175BD"/>
    <w:rsid w:val="0021791F"/>
    <w:rsid w:val="0022033A"/>
    <w:rsid w:val="00220384"/>
    <w:rsid w:val="0022067D"/>
    <w:rsid w:val="002209A5"/>
    <w:rsid w:val="00220EE1"/>
    <w:rsid w:val="00221400"/>
    <w:rsid w:val="0022198A"/>
    <w:rsid w:val="00221D4C"/>
    <w:rsid w:val="0022241C"/>
    <w:rsid w:val="00222537"/>
    <w:rsid w:val="00222599"/>
    <w:rsid w:val="002225D7"/>
    <w:rsid w:val="0022262C"/>
    <w:rsid w:val="002226BD"/>
    <w:rsid w:val="00222904"/>
    <w:rsid w:val="00222A93"/>
    <w:rsid w:val="00222CF3"/>
    <w:rsid w:val="00222F6F"/>
    <w:rsid w:val="00222F96"/>
    <w:rsid w:val="002231D4"/>
    <w:rsid w:val="002233D0"/>
    <w:rsid w:val="0022358B"/>
    <w:rsid w:val="00223859"/>
    <w:rsid w:val="00223E5C"/>
    <w:rsid w:val="00223FE8"/>
    <w:rsid w:val="0022426B"/>
    <w:rsid w:val="00224384"/>
    <w:rsid w:val="002248ED"/>
    <w:rsid w:val="00224AAB"/>
    <w:rsid w:val="00225148"/>
    <w:rsid w:val="00225286"/>
    <w:rsid w:val="002259E0"/>
    <w:rsid w:val="0022667D"/>
    <w:rsid w:val="00226D2B"/>
    <w:rsid w:val="00226D7C"/>
    <w:rsid w:val="002279F6"/>
    <w:rsid w:val="00227C65"/>
    <w:rsid w:val="00227E50"/>
    <w:rsid w:val="00230071"/>
    <w:rsid w:val="00230330"/>
    <w:rsid w:val="0023046D"/>
    <w:rsid w:val="00230CCC"/>
    <w:rsid w:val="00231365"/>
    <w:rsid w:val="002313CE"/>
    <w:rsid w:val="00231D53"/>
    <w:rsid w:val="002326E6"/>
    <w:rsid w:val="00232AEA"/>
    <w:rsid w:val="00232E05"/>
    <w:rsid w:val="00233050"/>
    <w:rsid w:val="0023426A"/>
    <w:rsid w:val="00234672"/>
    <w:rsid w:val="002346BC"/>
    <w:rsid w:val="0023483E"/>
    <w:rsid w:val="00234CD1"/>
    <w:rsid w:val="0023578D"/>
    <w:rsid w:val="002357BF"/>
    <w:rsid w:val="00235F64"/>
    <w:rsid w:val="00236057"/>
    <w:rsid w:val="00236295"/>
    <w:rsid w:val="00236643"/>
    <w:rsid w:val="00236D16"/>
    <w:rsid w:val="00237145"/>
    <w:rsid w:val="00237198"/>
    <w:rsid w:val="002377C7"/>
    <w:rsid w:val="00237EB3"/>
    <w:rsid w:val="002409D1"/>
    <w:rsid w:val="00240B25"/>
    <w:rsid w:val="00240FAC"/>
    <w:rsid w:val="00241100"/>
    <w:rsid w:val="00241460"/>
    <w:rsid w:val="0024156A"/>
    <w:rsid w:val="002416E0"/>
    <w:rsid w:val="0024173E"/>
    <w:rsid w:val="00241DE0"/>
    <w:rsid w:val="002421EC"/>
    <w:rsid w:val="0024225F"/>
    <w:rsid w:val="0024253D"/>
    <w:rsid w:val="00242D68"/>
    <w:rsid w:val="00242FB3"/>
    <w:rsid w:val="002431FC"/>
    <w:rsid w:val="00243344"/>
    <w:rsid w:val="002435FA"/>
    <w:rsid w:val="002437A4"/>
    <w:rsid w:val="00243953"/>
    <w:rsid w:val="0024396C"/>
    <w:rsid w:val="002439C2"/>
    <w:rsid w:val="00243B69"/>
    <w:rsid w:val="0024432B"/>
    <w:rsid w:val="0024441D"/>
    <w:rsid w:val="00244723"/>
    <w:rsid w:val="00244C5C"/>
    <w:rsid w:val="00244E53"/>
    <w:rsid w:val="0024513F"/>
    <w:rsid w:val="002451A5"/>
    <w:rsid w:val="00245237"/>
    <w:rsid w:val="00245497"/>
    <w:rsid w:val="00245541"/>
    <w:rsid w:val="00245E49"/>
    <w:rsid w:val="00246139"/>
    <w:rsid w:val="002462B3"/>
    <w:rsid w:val="00246640"/>
    <w:rsid w:val="002469E7"/>
    <w:rsid w:val="00246ADD"/>
    <w:rsid w:val="002470C3"/>
    <w:rsid w:val="002471E9"/>
    <w:rsid w:val="0024724E"/>
    <w:rsid w:val="0024767A"/>
    <w:rsid w:val="00250573"/>
    <w:rsid w:val="00250FCB"/>
    <w:rsid w:val="002511DF"/>
    <w:rsid w:val="00251A63"/>
    <w:rsid w:val="00251AB4"/>
    <w:rsid w:val="00251F15"/>
    <w:rsid w:val="00251F71"/>
    <w:rsid w:val="002520A3"/>
    <w:rsid w:val="00252234"/>
    <w:rsid w:val="002522BB"/>
    <w:rsid w:val="00252A5D"/>
    <w:rsid w:val="00252F9A"/>
    <w:rsid w:val="00253083"/>
    <w:rsid w:val="00253768"/>
    <w:rsid w:val="00253BB4"/>
    <w:rsid w:val="00253C11"/>
    <w:rsid w:val="0025404F"/>
    <w:rsid w:val="00254414"/>
    <w:rsid w:val="002546FB"/>
    <w:rsid w:val="002549D0"/>
    <w:rsid w:val="00254D39"/>
    <w:rsid w:val="00254F7F"/>
    <w:rsid w:val="00255364"/>
    <w:rsid w:val="00255909"/>
    <w:rsid w:val="00255A26"/>
    <w:rsid w:val="002563B8"/>
    <w:rsid w:val="0025645E"/>
    <w:rsid w:val="00256ADD"/>
    <w:rsid w:val="0025733F"/>
    <w:rsid w:val="002576AE"/>
    <w:rsid w:val="002576D4"/>
    <w:rsid w:val="002579FE"/>
    <w:rsid w:val="0026016E"/>
    <w:rsid w:val="002604AD"/>
    <w:rsid w:val="0026058C"/>
    <w:rsid w:val="002605A9"/>
    <w:rsid w:val="002608E9"/>
    <w:rsid w:val="00260BF0"/>
    <w:rsid w:val="00261F66"/>
    <w:rsid w:val="0026268F"/>
    <w:rsid w:val="00262AAF"/>
    <w:rsid w:val="00262DD7"/>
    <w:rsid w:val="002631D8"/>
    <w:rsid w:val="002638B4"/>
    <w:rsid w:val="00263C48"/>
    <w:rsid w:val="00263E59"/>
    <w:rsid w:val="00263F46"/>
    <w:rsid w:val="00264458"/>
    <w:rsid w:val="00264549"/>
    <w:rsid w:val="00264DCF"/>
    <w:rsid w:val="002650E6"/>
    <w:rsid w:val="00265301"/>
    <w:rsid w:val="00265422"/>
    <w:rsid w:val="00265B0A"/>
    <w:rsid w:val="00266081"/>
    <w:rsid w:val="002668D7"/>
    <w:rsid w:val="0026693A"/>
    <w:rsid w:val="00266AF7"/>
    <w:rsid w:val="0026774A"/>
    <w:rsid w:val="002677F1"/>
    <w:rsid w:val="002679B0"/>
    <w:rsid w:val="00267F05"/>
    <w:rsid w:val="002700CB"/>
    <w:rsid w:val="002701CF"/>
    <w:rsid w:val="0027046F"/>
    <w:rsid w:val="002708FC"/>
    <w:rsid w:val="00270F6F"/>
    <w:rsid w:val="00270FC5"/>
    <w:rsid w:val="002710BE"/>
    <w:rsid w:val="002713B1"/>
    <w:rsid w:val="0027148A"/>
    <w:rsid w:val="002716E9"/>
    <w:rsid w:val="00271BA2"/>
    <w:rsid w:val="00271E5A"/>
    <w:rsid w:val="002729BD"/>
    <w:rsid w:val="00272F24"/>
    <w:rsid w:val="00273734"/>
    <w:rsid w:val="0027389F"/>
    <w:rsid w:val="0027390D"/>
    <w:rsid w:val="00274128"/>
    <w:rsid w:val="00274213"/>
    <w:rsid w:val="0027422B"/>
    <w:rsid w:val="00274238"/>
    <w:rsid w:val="0027439C"/>
    <w:rsid w:val="00274987"/>
    <w:rsid w:val="002749A9"/>
    <w:rsid w:val="002752A0"/>
    <w:rsid w:val="002753C3"/>
    <w:rsid w:val="002759DC"/>
    <w:rsid w:val="0027651D"/>
    <w:rsid w:val="00276A2F"/>
    <w:rsid w:val="0027722A"/>
    <w:rsid w:val="002772DE"/>
    <w:rsid w:val="00277AC5"/>
    <w:rsid w:val="00277D84"/>
    <w:rsid w:val="00277EB8"/>
    <w:rsid w:val="00277F38"/>
    <w:rsid w:val="00280155"/>
    <w:rsid w:val="002803A4"/>
    <w:rsid w:val="002805E6"/>
    <w:rsid w:val="00280606"/>
    <w:rsid w:val="00280966"/>
    <w:rsid w:val="00280A81"/>
    <w:rsid w:val="002813DD"/>
    <w:rsid w:val="0028160F"/>
    <w:rsid w:val="00281B1E"/>
    <w:rsid w:val="00281B82"/>
    <w:rsid w:val="00282347"/>
    <w:rsid w:val="00282A56"/>
    <w:rsid w:val="0028316D"/>
    <w:rsid w:val="002835B5"/>
    <w:rsid w:val="002838AF"/>
    <w:rsid w:val="00283921"/>
    <w:rsid w:val="00283BAF"/>
    <w:rsid w:val="00283EAA"/>
    <w:rsid w:val="002842E8"/>
    <w:rsid w:val="00284541"/>
    <w:rsid w:val="00284656"/>
    <w:rsid w:val="0028476F"/>
    <w:rsid w:val="00284A57"/>
    <w:rsid w:val="00284BBC"/>
    <w:rsid w:val="00284D48"/>
    <w:rsid w:val="00284DA6"/>
    <w:rsid w:val="00285325"/>
    <w:rsid w:val="0028541F"/>
    <w:rsid w:val="002855B1"/>
    <w:rsid w:val="002862CF"/>
    <w:rsid w:val="0028660E"/>
    <w:rsid w:val="00286AF6"/>
    <w:rsid w:val="00286C7C"/>
    <w:rsid w:val="00286F38"/>
    <w:rsid w:val="00287287"/>
    <w:rsid w:val="002872AD"/>
    <w:rsid w:val="0028750A"/>
    <w:rsid w:val="0028756D"/>
    <w:rsid w:val="002879C9"/>
    <w:rsid w:val="00287F18"/>
    <w:rsid w:val="00290113"/>
    <w:rsid w:val="00290340"/>
    <w:rsid w:val="002903A5"/>
    <w:rsid w:val="00290564"/>
    <w:rsid w:val="00290B53"/>
    <w:rsid w:val="002911E7"/>
    <w:rsid w:val="00291325"/>
    <w:rsid w:val="0029150F"/>
    <w:rsid w:val="0029164C"/>
    <w:rsid w:val="0029190F"/>
    <w:rsid w:val="00291AC4"/>
    <w:rsid w:val="00291B58"/>
    <w:rsid w:val="0029202D"/>
    <w:rsid w:val="002922E6"/>
    <w:rsid w:val="00292363"/>
    <w:rsid w:val="00292824"/>
    <w:rsid w:val="00292B5A"/>
    <w:rsid w:val="00292F50"/>
    <w:rsid w:val="002930E5"/>
    <w:rsid w:val="002931C3"/>
    <w:rsid w:val="0029338B"/>
    <w:rsid w:val="002936ED"/>
    <w:rsid w:val="00293D4C"/>
    <w:rsid w:val="00293DA2"/>
    <w:rsid w:val="0029411F"/>
    <w:rsid w:val="00294188"/>
    <w:rsid w:val="002941BD"/>
    <w:rsid w:val="002944D2"/>
    <w:rsid w:val="0029454B"/>
    <w:rsid w:val="002945E1"/>
    <w:rsid w:val="0029465E"/>
    <w:rsid w:val="0029472F"/>
    <w:rsid w:val="00294B4C"/>
    <w:rsid w:val="00294BA4"/>
    <w:rsid w:val="00294BED"/>
    <w:rsid w:val="00294E38"/>
    <w:rsid w:val="002952F5"/>
    <w:rsid w:val="0029545E"/>
    <w:rsid w:val="0029582F"/>
    <w:rsid w:val="00295A89"/>
    <w:rsid w:val="00295FFD"/>
    <w:rsid w:val="0029671F"/>
    <w:rsid w:val="00297171"/>
    <w:rsid w:val="0029747A"/>
    <w:rsid w:val="002974D6"/>
    <w:rsid w:val="00297614"/>
    <w:rsid w:val="002976FD"/>
    <w:rsid w:val="00297701"/>
    <w:rsid w:val="002A01BF"/>
    <w:rsid w:val="002A03D0"/>
    <w:rsid w:val="002A0EC1"/>
    <w:rsid w:val="002A135D"/>
    <w:rsid w:val="002A141C"/>
    <w:rsid w:val="002A15A3"/>
    <w:rsid w:val="002A1719"/>
    <w:rsid w:val="002A19BC"/>
    <w:rsid w:val="002A1FC5"/>
    <w:rsid w:val="002A216E"/>
    <w:rsid w:val="002A21C0"/>
    <w:rsid w:val="002A24C1"/>
    <w:rsid w:val="002A269A"/>
    <w:rsid w:val="002A26C4"/>
    <w:rsid w:val="002A27AB"/>
    <w:rsid w:val="002A2955"/>
    <w:rsid w:val="002A2AE0"/>
    <w:rsid w:val="002A2C90"/>
    <w:rsid w:val="002A2FA1"/>
    <w:rsid w:val="002A3057"/>
    <w:rsid w:val="002A4065"/>
    <w:rsid w:val="002A4C79"/>
    <w:rsid w:val="002A4E2D"/>
    <w:rsid w:val="002A515F"/>
    <w:rsid w:val="002A519D"/>
    <w:rsid w:val="002A5368"/>
    <w:rsid w:val="002A5564"/>
    <w:rsid w:val="002A5932"/>
    <w:rsid w:val="002A5F01"/>
    <w:rsid w:val="002A6076"/>
    <w:rsid w:val="002A67C0"/>
    <w:rsid w:val="002A688D"/>
    <w:rsid w:val="002A6D7B"/>
    <w:rsid w:val="002A6DC2"/>
    <w:rsid w:val="002A6DCB"/>
    <w:rsid w:val="002A7320"/>
    <w:rsid w:val="002A799E"/>
    <w:rsid w:val="002A7E20"/>
    <w:rsid w:val="002B019B"/>
    <w:rsid w:val="002B0348"/>
    <w:rsid w:val="002B0399"/>
    <w:rsid w:val="002B06E9"/>
    <w:rsid w:val="002B0B68"/>
    <w:rsid w:val="002B0BD6"/>
    <w:rsid w:val="002B1482"/>
    <w:rsid w:val="002B15A5"/>
    <w:rsid w:val="002B1643"/>
    <w:rsid w:val="002B185E"/>
    <w:rsid w:val="002B1DB1"/>
    <w:rsid w:val="002B1EB2"/>
    <w:rsid w:val="002B1EB5"/>
    <w:rsid w:val="002B23BC"/>
    <w:rsid w:val="002B2E13"/>
    <w:rsid w:val="002B2ED7"/>
    <w:rsid w:val="002B3020"/>
    <w:rsid w:val="002B3022"/>
    <w:rsid w:val="002B3265"/>
    <w:rsid w:val="002B3414"/>
    <w:rsid w:val="002B3736"/>
    <w:rsid w:val="002B3777"/>
    <w:rsid w:val="002B3859"/>
    <w:rsid w:val="002B3A6A"/>
    <w:rsid w:val="002B3B96"/>
    <w:rsid w:val="002B4130"/>
    <w:rsid w:val="002B4BF0"/>
    <w:rsid w:val="002B4E94"/>
    <w:rsid w:val="002B517F"/>
    <w:rsid w:val="002B53CD"/>
    <w:rsid w:val="002B5A00"/>
    <w:rsid w:val="002B5A48"/>
    <w:rsid w:val="002B60BA"/>
    <w:rsid w:val="002B6407"/>
    <w:rsid w:val="002B64F2"/>
    <w:rsid w:val="002B69A4"/>
    <w:rsid w:val="002B754D"/>
    <w:rsid w:val="002B7BD7"/>
    <w:rsid w:val="002B7E7D"/>
    <w:rsid w:val="002B7FB1"/>
    <w:rsid w:val="002C004B"/>
    <w:rsid w:val="002C0384"/>
    <w:rsid w:val="002C03AD"/>
    <w:rsid w:val="002C123B"/>
    <w:rsid w:val="002C156E"/>
    <w:rsid w:val="002C1D87"/>
    <w:rsid w:val="002C1DAA"/>
    <w:rsid w:val="002C1F5F"/>
    <w:rsid w:val="002C20A4"/>
    <w:rsid w:val="002C20BB"/>
    <w:rsid w:val="002C2136"/>
    <w:rsid w:val="002C243B"/>
    <w:rsid w:val="002C28D4"/>
    <w:rsid w:val="002C28F7"/>
    <w:rsid w:val="002C2D03"/>
    <w:rsid w:val="002C2D60"/>
    <w:rsid w:val="002C2F6F"/>
    <w:rsid w:val="002C3248"/>
    <w:rsid w:val="002C368D"/>
    <w:rsid w:val="002C3A2E"/>
    <w:rsid w:val="002C40AC"/>
    <w:rsid w:val="002C41CF"/>
    <w:rsid w:val="002C43A9"/>
    <w:rsid w:val="002C477F"/>
    <w:rsid w:val="002C534B"/>
    <w:rsid w:val="002C5880"/>
    <w:rsid w:val="002C60AD"/>
    <w:rsid w:val="002C626B"/>
    <w:rsid w:val="002C692E"/>
    <w:rsid w:val="002C69C2"/>
    <w:rsid w:val="002C6F21"/>
    <w:rsid w:val="002C71E7"/>
    <w:rsid w:val="002C7354"/>
    <w:rsid w:val="002C7802"/>
    <w:rsid w:val="002D040F"/>
    <w:rsid w:val="002D05BF"/>
    <w:rsid w:val="002D09E8"/>
    <w:rsid w:val="002D0A55"/>
    <w:rsid w:val="002D137C"/>
    <w:rsid w:val="002D162A"/>
    <w:rsid w:val="002D1E29"/>
    <w:rsid w:val="002D1E31"/>
    <w:rsid w:val="002D2046"/>
    <w:rsid w:val="002D221F"/>
    <w:rsid w:val="002D2977"/>
    <w:rsid w:val="002D299A"/>
    <w:rsid w:val="002D2B13"/>
    <w:rsid w:val="002D2D89"/>
    <w:rsid w:val="002D2EB1"/>
    <w:rsid w:val="002D36F0"/>
    <w:rsid w:val="002D3BE2"/>
    <w:rsid w:val="002D3C58"/>
    <w:rsid w:val="002D3CAF"/>
    <w:rsid w:val="002D3DBA"/>
    <w:rsid w:val="002D41AC"/>
    <w:rsid w:val="002D43FD"/>
    <w:rsid w:val="002D4E50"/>
    <w:rsid w:val="002D540B"/>
    <w:rsid w:val="002D545A"/>
    <w:rsid w:val="002D58C0"/>
    <w:rsid w:val="002D5C11"/>
    <w:rsid w:val="002D5C8E"/>
    <w:rsid w:val="002D5E70"/>
    <w:rsid w:val="002D6404"/>
    <w:rsid w:val="002D6489"/>
    <w:rsid w:val="002D6E21"/>
    <w:rsid w:val="002D7022"/>
    <w:rsid w:val="002D702A"/>
    <w:rsid w:val="002D71AF"/>
    <w:rsid w:val="002D730C"/>
    <w:rsid w:val="002D79DD"/>
    <w:rsid w:val="002D7CCF"/>
    <w:rsid w:val="002D7D5D"/>
    <w:rsid w:val="002D7FD4"/>
    <w:rsid w:val="002E003D"/>
    <w:rsid w:val="002E0F52"/>
    <w:rsid w:val="002E16C5"/>
    <w:rsid w:val="002E19FB"/>
    <w:rsid w:val="002E1EE6"/>
    <w:rsid w:val="002E224E"/>
    <w:rsid w:val="002E2348"/>
    <w:rsid w:val="002E26AC"/>
    <w:rsid w:val="002E2808"/>
    <w:rsid w:val="002E291F"/>
    <w:rsid w:val="002E2A8B"/>
    <w:rsid w:val="002E2C7E"/>
    <w:rsid w:val="002E3914"/>
    <w:rsid w:val="002E3B48"/>
    <w:rsid w:val="002E3D4E"/>
    <w:rsid w:val="002E3F0C"/>
    <w:rsid w:val="002E3F86"/>
    <w:rsid w:val="002E402B"/>
    <w:rsid w:val="002E46DE"/>
    <w:rsid w:val="002E4718"/>
    <w:rsid w:val="002E47C2"/>
    <w:rsid w:val="002E47F5"/>
    <w:rsid w:val="002E4C79"/>
    <w:rsid w:val="002E50D3"/>
    <w:rsid w:val="002E56EC"/>
    <w:rsid w:val="002E58C8"/>
    <w:rsid w:val="002E5C9F"/>
    <w:rsid w:val="002E613C"/>
    <w:rsid w:val="002E6258"/>
    <w:rsid w:val="002E6990"/>
    <w:rsid w:val="002E6AD4"/>
    <w:rsid w:val="002E6BDD"/>
    <w:rsid w:val="002E6CA4"/>
    <w:rsid w:val="002E7094"/>
    <w:rsid w:val="002E7225"/>
    <w:rsid w:val="002E7474"/>
    <w:rsid w:val="002E766D"/>
    <w:rsid w:val="002E76A7"/>
    <w:rsid w:val="002F00DB"/>
    <w:rsid w:val="002F044A"/>
    <w:rsid w:val="002F051C"/>
    <w:rsid w:val="002F0613"/>
    <w:rsid w:val="002F0A47"/>
    <w:rsid w:val="002F0FB3"/>
    <w:rsid w:val="002F15B2"/>
    <w:rsid w:val="002F1922"/>
    <w:rsid w:val="002F2292"/>
    <w:rsid w:val="002F25E6"/>
    <w:rsid w:val="002F3B6D"/>
    <w:rsid w:val="002F3B9A"/>
    <w:rsid w:val="002F4213"/>
    <w:rsid w:val="002F4335"/>
    <w:rsid w:val="002F4466"/>
    <w:rsid w:val="002F47C0"/>
    <w:rsid w:val="002F4A50"/>
    <w:rsid w:val="002F4CC7"/>
    <w:rsid w:val="002F4ECF"/>
    <w:rsid w:val="002F5301"/>
    <w:rsid w:val="002F551D"/>
    <w:rsid w:val="002F5613"/>
    <w:rsid w:val="002F5B52"/>
    <w:rsid w:val="002F5E82"/>
    <w:rsid w:val="002F616F"/>
    <w:rsid w:val="002F680B"/>
    <w:rsid w:val="002F6949"/>
    <w:rsid w:val="002F6C0B"/>
    <w:rsid w:val="002F6D8F"/>
    <w:rsid w:val="002F7392"/>
    <w:rsid w:val="002F746B"/>
    <w:rsid w:val="002F76AE"/>
    <w:rsid w:val="002F77E8"/>
    <w:rsid w:val="002F7BEA"/>
    <w:rsid w:val="00300185"/>
    <w:rsid w:val="003002B8"/>
    <w:rsid w:val="003005BA"/>
    <w:rsid w:val="003005EE"/>
    <w:rsid w:val="00300698"/>
    <w:rsid w:val="00300A18"/>
    <w:rsid w:val="00301274"/>
    <w:rsid w:val="003012C1"/>
    <w:rsid w:val="00301750"/>
    <w:rsid w:val="00301979"/>
    <w:rsid w:val="00301AF6"/>
    <w:rsid w:val="00301D0A"/>
    <w:rsid w:val="00301FFD"/>
    <w:rsid w:val="003025B4"/>
    <w:rsid w:val="003029D7"/>
    <w:rsid w:val="00302DAF"/>
    <w:rsid w:val="003039FB"/>
    <w:rsid w:val="00303D1A"/>
    <w:rsid w:val="00303F96"/>
    <w:rsid w:val="0030417A"/>
    <w:rsid w:val="00304290"/>
    <w:rsid w:val="00304B9E"/>
    <w:rsid w:val="00304D45"/>
    <w:rsid w:val="003053E3"/>
    <w:rsid w:val="0030556D"/>
    <w:rsid w:val="00305635"/>
    <w:rsid w:val="00305857"/>
    <w:rsid w:val="003062A4"/>
    <w:rsid w:val="00306786"/>
    <w:rsid w:val="00306A42"/>
    <w:rsid w:val="00306B43"/>
    <w:rsid w:val="003072A3"/>
    <w:rsid w:val="00307561"/>
    <w:rsid w:val="003076F5"/>
    <w:rsid w:val="003077CB"/>
    <w:rsid w:val="00307A72"/>
    <w:rsid w:val="00307DAA"/>
    <w:rsid w:val="00307EAA"/>
    <w:rsid w:val="003106A5"/>
    <w:rsid w:val="0031089C"/>
    <w:rsid w:val="00310976"/>
    <w:rsid w:val="00310CC8"/>
    <w:rsid w:val="00310F4C"/>
    <w:rsid w:val="003110F8"/>
    <w:rsid w:val="003111A0"/>
    <w:rsid w:val="003113B9"/>
    <w:rsid w:val="00311AFC"/>
    <w:rsid w:val="00312333"/>
    <w:rsid w:val="003124EC"/>
    <w:rsid w:val="003129E9"/>
    <w:rsid w:val="00312D10"/>
    <w:rsid w:val="003131FD"/>
    <w:rsid w:val="0031324B"/>
    <w:rsid w:val="003134F4"/>
    <w:rsid w:val="00313DEB"/>
    <w:rsid w:val="00313EA7"/>
    <w:rsid w:val="00314645"/>
    <w:rsid w:val="003146E4"/>
    <w:rsid w:val="00314BF4"/>
    <w:rsid w:val="00314C95"/>
    <w:rsid w:val="003151D7"/>
    <w:rsid w:val="00315248"/>
    <w:rsid w:val="0031535F"/>
    <w:rsid w:val="0031545C"/>
    <w:rsid w:val="0031555D"/>
    <w:rsid w:val="00315D41"/>
    <w:rsid w:val="00315E62"/>
    <w:rsid w:val="003160DB"/>
    <w:rsid w:val="0031619D"/>
    <w:rsid w:val="00316231"/>
    <w:rsid w:val="00316BD4"/>
    <w:rsid w:val="00317551"/>
    <w:rsid w:val="00317EA3"/>
    <w:rsid w:val="0032065B"/>
    <w:rsid w:val="0032092F"/>
    <w:rsid w:val="00320B71"/>
    <w:rsid w:val="00320B8B"/>
    <w:rsid w:val="00320F46"/>
    <w:rsid w:val="00320F68"/>
    <w:rsid w:val="0032148B"/>
    <w:rsid w:val="00321858"/>
    <w:rsid w:val="00321E05"/>
    <w:rsid w:val="00321FDF"/>
    <w:rsid w:val="00322202"/>
    <w:rsid w:val="003223B4"/>
    <w:rsid w:val="003226F1"/>
    <w:rsid w:val="0032280E"/>
    <w:rsid w:val="00322A79"/>
    <w:rsid w:val="00322D98"/>
    <w:rsid w:val="00322DBB"/>
    <w:rsid w:val="0032305E"/>
    <w:rsid w:val="00323C1E"/>
    <w:rsid w:val="00323C2C"/>
    <w:rsid w:val="00323CC2"/>
    <w:rsid w:val="00324910"/>
    <w:rsid w:val="0032494D"/>
    <w:rsid w:val="00324BBA"/>
    <w:rsid w:val="00324BEA"/>
    <w:rsid w:val="003251AD"/>
    <w:rsid w:val="003253B5"/>
    <w:rsid w:val="00325651"/>
    <w:rsid w:val="00325879"/>
    <w:rsid w:val="00325A22"/>
    <w:rsid w:val="00325B80"/>
    <w:rsid w:val="0032641E"/>
    <w:rsid w:val="00326456"/>
    <w:rsid w:val="00326C10"/>
    <w:rsid w:val="00327035"/>
    <w:rsid w:val="00327286"/>
    <w:rsid w:val="00327D72"/>
    <w:rsid w:val="00327ED0"/>
    <w:rsid w:val="0033009E"/>
    <w:rsid w:val="00330279"/>
    <w:rsid w:val="003302C0"/>
    <w:rsid w:val="00330435"/>
    <w:rsid w:val="0033059E"/>
    <w:rsid w:val="00330F0D"/>
    <w:rsid w:val="0033159E"/>
    <w:rsid w:val="00331B28"/>
    <w:rsid w:val="003320E9"/>
    <w:rsid w:val="003321D1"/>
    <w:rsid w:val="003339FB"/>
    <w:rsid w:val="0033443F"/>
    <w:rsid w:val="003345A1"/>
    <w:rsid w:val="00334902"/>
    <w:rsid w:val="00335186"/>
    <w:rsid w:val="00335C80"/>
    <w:rsid w:val="00335CE6"/>
    <w:rsid w:val="00335D83"/>
    <w:rsid w:val="00336504"/>
    <w:rsid w:val="003369A2"/>
    <w:rsid w:val="003369A4"/>
    <w:rsid w:val="003369CA"/>
    <w:rsid w:val="003370DB"/>
    <w:rsid w:val="00337395"/>
    <w:rsid w:val="003374CE"/>
    <w:rsid w:val="00337648"/>
    <w:rsid w:val="00337818"/>
    <w:rsid w:val="003378FF"/>
    <w:rsid w:val="00337D76"/>
    <w:rsid w:val="0034025D"/>
    <w:rsid w:val="003406BB"/>
    <w:rsid w:val="00340851"/>
    <w:rsid w:val="0034087C"/>
    <w:rsid w:val="00340F95"/>
    <w:rsid w:val="003410B9"/>
    <w:rsid w:val="0034120F"/>
    <w:rsid w:val="003415F5"/>
    <w:rsid w:val="00341CF2"/>
    <w:rsid w:val="00341D08"/>
    <w:rsid w:val="00341E6E"/>
    <w:rsid w:val="00341F6E"/>
    <w:rsid w:val="003427F0"/>
    <w:rsid w:val="003429E8"/>
    <w:rsid w:val="00342D61"/>
    <w:rsid w:val="00342F74"/>
    <w:rsid w:val="003431E8"/>
    <w:rsid w:val="00343216"/>
    <w:rsid w:val="00343727"/>
    <w:rsid w:val="0034395D"/>
    <w:rsid w:val="00344268"/>
    <w:rsid w:val="003443F8"/>
    <w:rsid w:val="0034454C"/>
    <w:rsid w:val="00344DFD"/>
    <w:rsid w:val="00344FD7"/>
    <w:rsid w:val="0034502B"/>
    <w:rsid w:val="00345277"/>
    <w:rsid w:val="0034529F"/>
    <w:rsid w:val="003452C5"/>
    <w:rsid w:val="003453CF"/>
    <w:rsid w:val="003455B6"/>
    <w:rsid w:val="0034567D"/>
    <w:rsid w:val="0034580E"/>
    <w:rsid w:val="00345931"/>
    <w:rsid w:val="0034599F"/>
    <w:rsid w:val="00345A8D"/>
    <w:rsid w:val="00345C55"/>
    <w:rsid w:val="00345C97"/>
    <w:rsid w:val="0034611A"/>
    <w:rsid w:val="00346830"/>
    <w:rsid w:val="003470D8"/>
    <w:rsid w:val="00347D50"/>
    <w:rsid w:val="003509B3"/>
    <w:rsid w:val="00350A08"/>
    <w:rsid w:val="00350DEF"/>
    <w:rsid w:val="00350F3C"/>
    <w:rsid w:val="003512C9"/>
    <w:rsid w:val="00351CC4"/>
    <w:rsid w:val="003523D3"/>
    <w:rsid w:val="00352785"/>
    <w:rsid w:val="00352A36"/>
    <w:rsid w:val="00352BAD"/>
    <w:rsid w:val="00352F6C"/>
    <w:rsid w:val="003531B9"/>
    <w:rsid w:val="00353421"/>
    <w:rsid w:val="00353452"/>
    <w:rsid w:val="003534A8"/>
    <w:rsid w:val="00353E1B"/>
    <w:rsid w:val="003540F2"/>
    <w:rsid w:val="0035426B"/>
    <w:rsid w:val="00354331"/>
    <w:rsid w:val="00354580"/>
    <w:rsid w:val="003546C1"/>
    <w:rsid w:val="00354AAF"/>
    <w:rsid w:val="00354CAD"/>
    <w:rsid w:val="00354DD2"/>
    <w:rsid w:val="003551FB"/>
    <w:rsid w:val="003555E5"/>
    <w:rsid w:val="00355A96"/>
    <w:rsid w:val="00355CC5"/>
    <w:rsid w:val="00355DAE"/>
    <w:rsid w:val="003562AE"/>
    <w:rsid w:val="003562E2"/>
    <w:rsid w:val="00356866"/>
    <w:rsid w:val="00356BCC"/>
    <w:rsid w:val="00356D2E"/>
    <w:rsid w:val="00356DED"/>
    <w:rsid w:val="00357001"/>
    <w:rsid w:val="00357114"/>
    <w:rsid w:val="003572DC"/>
    <w:rsid w:val="003573D0"/>
    <w:rsid w:val="003575B3"/>
    <w:rsid w:val="00357644"/>
    <w:rsid w:val="003579CA"/>
    <w:rsid w:val="00360402"/>
    <w:rsid w:val="0036059D"/>
    <w:rsid w:val="00360775"/>
    <w:rsid w:val="00360977"/>
    <w:rsid w:val="00360B99"/>
    <w:rsid w:val="00360C88"/>
    <w:rsid w:val="00360D59"/>
    <w:rsid w:val="0036112B"/>
    <w:rsid w:val="0036173B"/>
    <w:rsid w:val="003618E9"/>
    <w:rsid w:val="00361B09"/>
    <w:rsid w:val="00361C89"/>
    <w:rsid w:val="00361CA2"/>
    <w:rsid w:val="003622FF"/>
    <w:rsid w:val="00362322"/>
    <w:rsid w:val="003627D4"/>
    <w:rsid w:val="00362E38"/>
    <w:rsid w:val="00362EBF"/>
    <w:rsid w:val="0036302B"/>
    <w:rsid w:val="003630C1"/>
    <w:rsid w:val="003632A0"/>
    <w:rsid w:val="003633D2"/>
    <w:rsid w:val="00363664"/>
    <w:rsid w:val="003638BC"/>
    <w:rsid w:val="00363C2D"/>
    <w:rsid w:val="00364291"/>
    <w:rsid w:val="00364451"/>
    <w:rsid w:val="003648B6"/>
    <w:rsid w:val="00364B01"/>
    <w:rsid w:val="00364E6C"/>
    <w:rsid w:val="00364FAE"/>
    <w:rsid w:val="003655E4"/>
    <w:rsid w:val="00365EFB"/>
    <w:rsid w:val="00365FB9"/>
    <w:rsid w:val="003663B8"/>
    <w:rsid w:val="00366A7B"/>
    <w:rsid w:val="00367048"/>
    <w:rsid w:val="00367666"/>
    <w:rsid w:val="0037073F"/>
    <w:rsid w:val="00370EBD"/>
    <w:rsid w:val="0037156A"/>
    <w:rsid w:val="00371809"/>
    <w:rsid w:val="00371817"/>
    <w:rsid w:val="00371957"/>
    <w:rsid w:val="003719AA"/>
    <w:rsid w:val="00371BC3"/>
    <w:rsid w:val="00371C05"/>
    <w:rsid w:val="00371E0F"/>
    <w:rsid w:val="00371F58"/>
    <w:rsid w:val="00372574"/>
    <w:rsid w:val="003728AC"/>
    <w:rsid w:val="00372A48"/>
    <w:rsid w:val="00372AFA"/>
    <w:rsid w:val="00372EB3"/>
    <w:rsid w:val="00373450"/>
    <w:rsid w:val="00373F81"/>
    <w:rsid w:val="003742BA"/>
    <w:rsid w:val="003742BC"/>
    <w:rsid w:val="00374678"/>
    <w:rsid w:val="00374C82"/>
    <w:rsid w:val="00374EB6"/>
    <w:rsid w:val="00375AEE"/>
    <w:rsid w:val="00375EA9"/>
    <w:rsid w:val="00376224"/>
    <w:rsid w:val="003764DD"/>
    <w:rsid w:val="00377351"/>
    <w:rsid w:val="003773E5"/>
    <w:rsid w:val="003778DF"/>
    <w:rsid w:val="00377902"/>
    <w:rsid w:val="00377999"/>
    <w:rsid w:val="0038025B"/>
    <w:rsid w:val="00380AF7"/>
    <w:rsid w:val="00380BE4"/>
    <w:rsid w:val="00380D99"/>
    <w:rsid w:val="00380F27"/>
    <w:rsid w:val="00381A01"/>
    <w:rsid w:val="00381EBA"/>
    <w:rsid w:val="00381F51"/>
    <w:rsid w:val="00382017"/>
    <w:rsid w:val="00382230"/>
    <w:rsid w:val="003823B6"/>
    <w:rsid w:val="003824A6"/>
    <w:rsid w:val="00382908"/>
    <w:rsid w:val="00383420"/>
    <w:rsid w:val="00383477"/>
    <w:rsid w:val="003834D3"/>
    <w:rsid w:val="0038381F"/>
    <w:rsid w:val="003838C5"/>
    <w:rsid w:val="00383BED"/>
    <w:rsid w:val="00383C7F"/>
    <w:rsid w:val="003844FC"/>
    <w:rsid w:val="00384524"/>
    <w:rsid w:val="003849DB"/>
    <w:rsid w:val="00384ED6"/>
    <w:rsid w:val="003850DB"/>
    <w:rsid w:val="00385104"/>
    <w:rsid w:val="0038576D"/>
    <w:rsid w:val="0038584C"/>
    <w:rsid w:val="00385B38"/>
    <w:rsid w:val="00385C26"/>
    <w:rsid w:val="00385CB4"/>
    <w:rsid w:val="00385F25"/>
    <w:rsid w:val="003861C4"/>
    <w:rsid w:val="003861CC"/>
    <w:rsid w:val="003864ED"/>
    <w:rsid w:val="0038650E"/>
    <w:rsid w:val="00386F2F"/>
    <w:rsid w:val="00386FE5"/>
    <w:rsid w:val="003874B7"/>
    <w:rsid w:val="0038767C"/>
    <w:rsid w:val="00387984"/>
    <w:rsid w:val="00387AFB"/>
    <w:rsid w:val="00387F62"/>
    <w:rsid w:val="003902AC"/>
    <w:rsid w:val="003903F4"/>
    <w:rsid w:val="00390C8E"/>
    <w:rsid w:val="00390E77"/>
    <w:rsid w:val="00390F0F"/>
    <w:rsid w:val="00391471"/>
    <w:rsid w:val="0039147B"/>
    <w:rsid w:val="003919B5"/>
    <w:rsid w:val="00391A4C"/>
    <w:rsid w:val="00391CF6"/>
    <w:rsid w:val="00391D97"/>
    <w:rsid w:val="00392437"/>
    <w:rsid w:val="00392854"/>
    <w:rsid w:val="00392C51"/>
    <w:rsid w:val="00392D22"/>
    <w:rsid w:val="0039338A"/>
    <w:rsid w:val="00393F27"/>
    <w:rsid w:val="00394187"/>
    <w:rsid w:val="003947E5"/>
    <w:rsid w:val="00394C97"/>
    <w:rsid w:val="00394DCB"/>
    <w:rsid w:val="00394EEC"/>
    <w:rsid w:val="00394F36"/>
    <w:rsid w:val="0039525C"/>
    <w:rsid w:val="003954C7"/>
    <w:rsid w:val="003955E7"/>
    <w:rsid w:val="003958FF"/>
    <w:rsid w:val="00395A18"/>
    <w:rsid w:val="00395A1A"/>
    <w:rsid w:val="00395C89"/>
    <w:rsid w:val="003960C1"/>
    <w:rsid w:val="00396446"/>
    <w:rsid w:val="00396A20"/>
    <w:rsid w:val="00396BE1"/>
    <w:rsid w:val="00396E40"/>
    <w:rsid w:val="00396E4D"/>
    <w:rsid w:val="00397077"/>
    <w:rsid w:val="00397233"/>
    <w:rsid w:val="003972AB"/>
    <w:rsid w:val="00397E19"/>
    <w:rsid w:val="003A021E"/>
    <w:rsid w:val="003A024F"/>
    <w:rsid w:val="003A04DA"/>
    <w:rsid w:val="003A103E"/>
    <w:rsid w:val="003A137A"/>
    <w:rsid w:val="003A1EC1"/>
    <w:rsid w:val="003A2308"/>
    <w:rsid w:val="003A2B3B"/>
    <w:rsid w:val="003A2C71"/>
    <w:rsid w:val="003A2DBB"/>
    <w:rsid w:val="003A3184"/>
    <w:rsid w:val="003A3A50"/>
    <w:rsid w:val="003A3A93"/>
    <w:rsid w:val="003A3D35"/>
    <w:rsid w:val="003A43B7"/>
    <w:rsid w:val="003A4487"/>
    <w:rsid w:val="003A4620"/>
    <w:rsid w:val="003A49C1"/>
    <w:rsid w:val="003A547F"/>
    <w:rsid w:val="003A5ADD"/>
    <w:rsid w:val="003A5AFD"/>
    <w:rsid w:val="003A5D3E"/>
    <w:rsid w:val="003A5EE8"/>
    <w:rsid w:val="003A6129"/>
    <w:rsid w:val="003A61B9"/>
    <w:rsid w:val="003A62C9"/>
    <w:rsid w:val="003A6907"/>
    <w:rsid w:val="003A6C94"/>
    <w:rsid w:val="003A6FBF"/>
    <w:rsid w:val="003A7152"/>
    <w:rsid w:val="003A72F2"/>
    <w:rsid w:val="003A741B"/>
    <w:rsid w:val="003A755C"/>
    <w:rsid w:val="003A799B"/>
    <w:rsid w:val="003A7AD4"/>
    <w:rsid w:val="003A7E9D"/>
    <w:rsid w:val="003B0522"/>
    <w:rsid w:val="003B094F"/>
    <w:rsid w:val="003B0E0D"/>
    <w:rsid w:val="003B0FD4"/>
    <w:rsid w:val="003B11FB"/>
    <w:rsid w:val="003B131D"/>
    <w:rsid w:val="003B1847"/>
    <w:rsid w:val="003B1D2D"/>
    <w:rsid w:val="003B1EDD"/>
    <w:rsid w:val="003B2727"/>
    <w:rsid w:val="003B284E"/>
    <w:rsid w:val="003B2926"/>
    <w:rsid w:val="003B2B83"/>
    <w:rsid w:val="003B2F08"/>
    <w:rsid w:val="003B3167"/>
    <w:rsid w:val="003B3899"/>
    <w:rsid w:val="003B3C3B"/>
    <w:rsid w:val="003B40AF"/>
    <w:rsid w:val="003B43EF"/>
    <w:rsid w:val="003B4631"/>
    <w:rsid w:val="003B4C39"/>
    <w:rsid w:val="003B5212"/>
    <w:rsid w:val="003B5681"/>
    <w:rsid w:val="003B56F7"/>
    <w:rsid w:val="003B59E6"/>
    <w:rsid w:val="003B5F78"/>
    <w:rsid w:val="003B60D6"/>
    <w:rsid w:val="003B613E"/>
    <w:rsid w:val="003B67F7"/>
    <w:rsid w:val="003B6924"/>
    <w:rsid w:val="003B70FF"/>
    <w:rsid w:val="003B73E0"/>
    <w:rsid w:val="003B74FE"/>
    <w:rsid w:val="003B76B8"/>
    <w:rsid w:val="003B773E"/>
    <w:rsid w:val="003C01F6"/>
    <w:rsid w:val="003C035C"/>
    <w:rsid w:val="003C0590"/>
    <w:rsid w:val="003C0756"/>
    <w:rsid w:val="003C07CB"/>
    <w:rsid w:val="003C085A"/>
    <w:rsid w:val="003C087A"/>
    <w:rsid w:val="003C0CE3"/>
    <w:rsid w:val="003C1155"/>
    <w:rsid w:val="003C179F"/>
    <w:rsid w:val="003C1C51"/>
    <w:rsid w:val="003C2186"/>
    <w:rsid w:val="003C22F4"/>
    <w:rsid w:val="003C23A6"/>
    <w:rsid w:val="003C24A3"/>
    <w:rsid w:val="003C250F"/>
    <w:rsid w:val="003C2779"/>
    <w:rsid w:val="003C2A5D"/>
    <w:rsid w:val="003C2B6C"/>
    <w:rsid w:val="003C2BAB"/>
    <w:rsid w:val="003C32AC"/>
    <w:rsid w:val="003C3615"/>
    <w:rsid w:val="003C3857"/>
    <w:rsid w:val="003C3FA5"/>
    <w:rsid w:val="003C40B4"/>
    <w:rsid w:val="003C47D8"/>
    <w:rsid w:val="003C491D"/>
    <w:rsid w:val="003C530E"/>
    <w:rsid w:val="003C5ED2"/>
    <w:rsid w:val="003C6541"/>
    <w:rsid w:val="003C68E4"/>
    <w:rsid w:val="003C6905"/>
    <w:rsid w:val="003C6CE3"/>
    <w:rsid w:val="003C6FDD"/>
    <w:rsid w:val="003C7352"/>
    <w:rsid w:val="003C7453"/>
    <w:rsid w:val="003C7981"/>
    <w:rsid w:val="003C7A25"/>
    <w:rsid w:val="003D0417"/>
    <w:rsid w:val="003D0BEA"/>
    <w:rsid w:val="003D11CD"/>
    <w:rsid w:val="003D15D5"/>
    <w:rsid w:val="003D1AE2"/>
    <w:rsid w:val="003D1E07"/>
    <w:rsid w:val="003D1E32"/>
    <w:rsid w:val="003D1FA8"/>
    <w:rsid w:val="003D29CF"/>
    <w:rsid w:val="003D29EF"/>
    <w:rsid w:val="003D2A63"/>
    <w:rsid w:val="003D39E6"/>
    <w:rsid w:val="003D3DF1"/>
    <w:rsid w:val="003D450D"/>
    <w:rsid w:val="003D45DF"/>
    <w:rsid w:val="003D49CF"/>
    <w:rsid w:val="003D4E48"/>
    <w:rsid w:val="003D502C"/>
    <w:rsid w:val="003D521B"/>
    <w:rsid w:val="003D537B"/>
    <w:rsid w:val="003D5398"/>
    <w:rsid w:val="003D59CC"/>
    <w:rsid w:val="003D5AD8"/>
    <w:rsid w:val="003D5C87"/>
    <w:rsid w:val="003D5D01"/>
    <w:rsid w:val="003D65EB"/>
    <w:rsid w:val="003D6A08"/>
    <w:rsid w:val="003D6BA8"/>
    <w:rsid w:val="003D70EC"/>
    <w:rsid w:val="003D743A"/>
    <w:rsid w:val="003D78CC"/>
    <w:rsid w:val="003D7BA0"/>
    <w:rsid w:val="003D7D5C"/>
    <w:rsid w:val="003E01E3"/>
    <w:rsid w:val="003E0374"/>
    <w:rsid w:val="003E052B"/>
    <w:rsid w:val="003E05CE"/>
    <w:rsid w:val="003E0616"/>
    <w:rsid w:val="003E075F"/>
    <w:rsid w:val="003E0CDB"/>
    <w:rsid w:val="003E1342"/>
    <w:rsid w:val="003E1906"/>
    <w:rsid w:val="003E1C97"/>
    <w:rsid w:val="003E2395"/>
    <w:rsid w:val="003E23E3"/>
    <w:rsid w:val="003E23F2"/>
    <w:rsid w:val="003E25D5"/>
    <w:rsid w:val="003E2B9A"/>
    <w:rsid w:val="003E2CC4"/>
    <w:rsid w:val="003E2F22"/>
    <w:rsid w:val="003E31EB"/>
    <w:rsid w:val="003E3704"/>
    <w:rsid w:val="003E384E"/>
    <w:rsid w:val="003E38A1"/>
    <w:rsid w:val="003E3AC9"/>
    <w:rsid w:val="003E3AEB"/>
    <w:rsid w:val="003E3E15"/>
    <w:rsid w:val="003E42D0"/>
    <w:rsid w:val="003E43AB"/>
    <w:rsid w:val="003E4D42"/>
    <w:rsid w:val="003E50D9"/>
    <w:rsid w:val="003E53DF"/>
    <w:rsid w:val="003E55FE"/>
    <w:rsid w:val="003E5640"/>
    <w:rsid w:val="003E5662"/>
    <w:rsid w:val="003E5CF3"/>
    <w:rsid w:val="003E5FBD"/>
    <w:rsid w:val="003E6109"/>
    <w:rsid w:val="003E63ED"/>
    <w:rsid w:val="003E7DFA"/>
    <w:rsid w:val="003F002D"/>
    <w:rsid w:val="003F00E3"/>
    <w:rsid w:val="003F03DB"/>
    <w:rsid w:val="003F068F"/>
    <w:rsid w:val="003F086C"/>
    <w:rsid w:val="003F0F34"/>
    <w:rsid w:val="003F0F7A"/>
    <w:rsid w:val="003F1340"/>
    <w:rsid w:val="003F146A"/>
    <w:rsid w:val="003F1733"/>
    <w:rsid w:val="003F182B"/>
    <w:rsid w:val="003F1CE8"/>
    <w:rsid w:val="003F272D"/>
    <w:rsid w:val="003F2D10"/>
    <w:rsid w:val="003F3317"/>
    <w:rsid w:val="003F3784"/>
    <w:rsid w:val="003F37BE"/>
    <w:rsid w:val="003F3825"/>
    <w:rsid w:val="003F3917"/>
    <w:rsid w:val="003F4032"/>
    <w:rsid w:val="003F4093"/>
    <w:rsid w:val="003F418E"/>
    <w:rsid w:val="003F5049"/>
    <w:rsid w:val="003F5275"/>
    <w:rsid w:val="003F64B1"/>
    <w:rsid w:val="003F7057"/>
    <w:rsid w:val="003F757B"/>
    <w:rsid w:val="003F7AF0"/>
    <w:rsid w:val="003F7D26"/>
    <w:rsid w:val="0040037D"/>
    <w:rsid w:val="0040070E"/>
    <w:rsid w:val="004007A9"/>
    <w:rsid w:val="00400A5A"/>
    <w:rsid w:val="00400F63"/>
    <w:rsid w:val="00401368"/>
    <w:rsid w:val="00402984"/>
    <w:rsid w:val="00402DB1"/>
    <w:rsid w:val="004031C3"/>
    <w:rsid w:val="0040328D"/>
    <w:rsid w:val="00403A39"/>
    <w:rsid w:val="00403A43"/>
    <w:rsid w:val="00403A53"/>
    <w:rsid w:val="00403A93"/>
    <w:rsid w:val="0040449A"/>
    <w:rsid w:val="004046B5"/>
    <w:rsid w:val="00404DC8"/>
    <w:rsid w:val="004051C0"/>
    <w:rsid w:val="004053A8"/>
    <w:rsid w:val="00405490"/>
    <w:rsid w:val="00405A18"/>
    <w:rsid w:val="00405AD9"/>
    <w:rsid w:val="004063AE"/>
    <w:rsid w:val="004066DF"/>
    <w:rsid w:val="00406A1F"/>
    <w:rsid w:val="00406EDC"/>
    <w:rsid w:val="00407DC3"/>
    <w:rsid w:val="00410940"/>
    <w:rsid w:val="00410BEF"/>
    <w:rsid w:val="00410C44"/>
    <w:rsid w:val="0041131D"/>
    <w:rsid w:val="0041151C"/>
    <w:rsid w:val="00411592"/>
    <w:rsid w:val="0041193D"/>
    <w:rsid w:val="00411DDD"/>
    <w:rsid w:val="00411EB8"/>
    <w:rsid w:val="00411FEE"/>
    <w:rsid w:val="00412623"/>
    <w:rsid w:val="004127E0"/>
    <w:rsid w:val="004128C1"/>
    <w:rsid w:val="00412AFE"/>
    <w:rsid w:val="004130CA"/>
    <w:rsid w:val="00413796"/>
    <w:rsid w:val="00413FA9"/>
    <w:rsid w:val="004144C5"/>
    <w:rsid w:val="00414891"/>
    <w:rsid w:val="00414899"/>
    <w:rsid w:val="004149B0"/>
    <w:rsid w:val="00414CFC"/>
    <w:rsid w:val="0041516F"/>
    <w:rsid w:val="00415266"/>
    <w:rsid w:val="00415316"/>
    <w:rsid w:val="004157B3"/>
    <w:rsid w:val="004158B3"/>
    <w:rsid w:val="004159C8"/>
    <w:rsid w:val="00415B1B"/>
    <w:rsid w:val="00415FAE"/>
    <w:rsid w:val="004163F0"/>
    <w:rsid w:val="004165BD"/>
    <w:rsid w:val="004172F0"/>
    <w:rsid w:val="0041757C"/>
    <w:rsid w:val="00417778"/>
    <w:rsid w:val="00417984"/>
    <w:rsid w:val="004200B2"/>
    <w:rsid w:val="004203CB"/>
    <w:rsid w:val="004209B1"/>
    <w:rsid w:val="004209D1"/>
    <w:rsid w:val="00420ADA"/>
    <w:rsid w:val="00420DAE"/>
    <w:rsid w:val="004215D6"/>
    <w:rsid w:val="00421EA5"/>
    <w:rsid w:val="004223DD"/>
    <w:rsid w:val="004224A2"/>
    <w:rsid w:val="00423057"/>
    <w:rsid w:val="00423DAE"/>
    <w:rsid w:val="00423DBF"/>
    <w:rsid w:val="00423EDA"/>
    <w:rsid w:val="00424023"/>
    <w:rsid w:val="00424046"/>
    <w:rsid w:val="004243BF"/>
    <w:rsid w:val="0042512C"/>
    <w:rsid w:val="0042512E"/>
    <w:rsid w:val="00425A57"/>
    <w:rsid w:val="00425E6B"/>
    <w:rsid w:val="004261C5"/>
    <w:rsid w:val="0042627A"/>
    <w:rsid w:val="00426C6D"/>
    <w:rsid w:val="00426D11"/>
    <w:rsid w:val="00426F70"/>
    <w:rsid w:val="00427651"/>
    <w:rsid w:val="00427A09"/>
    <w:rsid w:val="00427BE1"/>
    <w:rsid w:val="00430127"/>
    <w:rsid w:val="00430546"/>
    <w:rsid w:val="00430BD9"/>
    <w:rsid w:val="00430BF3"/>
    <w:rsid w:val="00431752"/>
    <w:rsid w:val="00431ED6"/>
    <w:rsid w:val="004320DB"/>
    <w:rsid w:val="0043216A"/>
    <w:rsid w:val="00432194"/>
    <w:rsid w:val="0043244A"/>
    <w:rsid w:val="004325C5"/>
    <w:rsid w:val="0043363E"/>
    <w:rsid w:val="0043367C"/>
    <w:rsid w:val="00433708"/>
    <w:rsid w:val="00433A4A"/>
    <w:rsid w:val="00433ACD"/>
    <w:rsid w:val="00433B18"/>
    <w:rsid w:val="00433C04"/>
    <w:rsid w:val="00434047"/>
    <w:rsid w:val="004340C3"/>
    <w:rsid w:val="004340E8"/>
    <w:rsid w:val="00434229"/>
    <w:rsid w:val="0043473F"/>
    <w:rsid w:val="00434990"/>
    <w:rsid w:val="00434D24"/>
    <w:rsid w:val="00434E28"/>
    <w:rsid w:val="004353B3"/>
    <w:rsid w:val="004355D3"/>
    <w:rsid w:val="00435B67"/>
    <w:rsid w:val="0043689B"/>
    <w:rsid w:val="00436CAA"/>
    <w:rsid w:val="00437D43"/>
    <w:rsid w:val="004403C8"/>
    <w:rsid w:val="00440A19"/>
    <w:rsid w:val="00440E46"/>
    <w:rsid w:val="00440F75"/>
    <w:rsid w:val="0044114F"/>
    <w:rsid w:val="0044160C"/>
    <w:rsid w:val="0044187A"/>
    <w:rsid w:val="00441A74"/>
    <w:rsid w:val="00441DF8"/>
    <w:rsid w:val="004423A7"/>
    <w:rsid w:val="0044260D"/>
    <w:rsid w:val="00442C86"/>
    <w:rsid w:val="00443574"/>
    <w:rsid w:val="0044375C"/>
    <w:rsid w:val="00443920"/>
    <w:rsid w:val="00443991"/>
    <w:rsid w:val="00443B60"/>
    <w:rsid w:val="00443C09"/>
    <w:rsid w:val="00443CF9"/>
    <w:rsid w:val="00443DAB"/>
    <w:rsid w:val="00443F46"/>
    <w:rsid w:val="0044453D"/>
    <w:rsid w:val="00444796"/>
    <w:rsid w:val="004447A5"/>
    <w:rsid w:val="00444D2A"/>
    <w:rsid w:val="00444EF5"/>
    <w:rsid w:val="004454B5"/>
    <w:rsid w:val="004458DA"/>
    <w:rsid w:val="00445AE6"/>
    <w:rsid w:val="00445F1D"/>
    <w:rsid w:val="0044600E"/>
    <w:rsid w:val="0044603B"/>
    <w:rsid w:val="00446AA5"/>
    <w:rsid w:val="00446F83"/>
    <w:rsid w:val="00446FC2"/>
    <w:rsid w:val="00447405"/>
    <w:rsid w:val="0044787F"/>
    <w:rsid w:val="00447890"/>
    <w:rsid w:val="004479C7"/>
    <w:rsid w:val="00447AD7"/>
    <w:rsid w:val="00447D5E"/>
    <w:rsid w:val="00450748"/>
    <w:rsid w:val="004508BA"/>
    <w:rsid w:val="004509B1"/>
    <w:rsid w:val="004509C6"/>
    <w:rsid w:val="00450B70"/>
    <w:rsid w:val="004512BA"/>
    <w:rsid w:val="0045168A"/>
    <w:rsid w:val="00451AF8"/>
    <w:rsid w:val="00451BAE"/>
    <w:rsid w:val="00451D3C"/>
    <w:rsid w:val="00451D3F"/>
    <w:rsid w:val="00451E83"/>
    <w:rsid w:val="00451EB0"/>
    <w:rsid w:val="00451F6C"/>
    <w:rsid w:val="00451F85"/>
    <w:rsid w:val="004521EB"/>
    <w:rsid w:val="00452273"/>
    <w:rsid w:val="004529CC"/>
    <w:rsid w:val="00452A96"/>
    <w:rsid w:val="00452A9E"/>
    <w:rsid w:val="00452B5D"/>
    <w:rsid w:val="00452C2D"/>
    <w:rsid w:val="004530D3"/>
    <w:rsid w:val="00453316"/>
    <w:rsid w:val="00453572"/>
    <w:rsid w:val="004540AB"/>
    <w:rsid w:val="0045438C"/>
    <w:rsid w:val="004543E4"/>
    <w:rsid w:val="00454CE6"/>
    <w:rsid w:val="00454D18"/>
    <w:rsid w:val="00454DBF"/>
    <w:rsid w:val="00455201"/>
    <w:rsid w:val="004558CE"/>
    <w:rsid w:val="004562E2"/>
    <w:rsid w:val="004565AC"/>
    <w:rsid w:val="00456A46"/>
    <w:rsid w:val="00456AEB"/>
    <w:rsid w:val="00457085"/>
    <w:rsid w:val="00457292"/>
    <w:rsid w:val="00457555"/>
    <w:rsid w:val="0045765D"/>
    <w:rsid w:val="00457F16"/>
    <w:rsid w:val="004602BF"/>
    <w:rsid w:val="004607E0"/>
    <w:rsid w:val="00461569"/>
    <w:rsid w:val="004616ED"/>
    <w:rsid w:val="004620CD"/>
    <w:rsid w:val="00462690"/>
    <w:rsid w:val="00462695"/>
    <w:rsid w:val="00462947"/>
    <w:rsid w:val="00462A69"/>
    <w:rsid w:val="00462B2B"/>
    <w:rsid w:val="00462E45"/>
    <w:rsid w:val="00462FAA"/>
    <w:rsid w:val="0046348A"/>
    <w:rsid w:val="0046390E"/>
    <w:rsid w:val="00463A60"/>
    <w:rsid w:val="00463B69"/>
    <w:rsid w:val="00463C4B"/>
    <w:rsid w:val="00463E07"/>
    <w:rsid w:val="00463F84"/>
    <w:rsid w:val="00464495"/>
    <w:rsid w:val="004646C9"/>
    <w:rsid w:val="004646EA"/>
    <w:rsid w:val="00464778"/>
    <w:rsid w:val="004647C9"/>
    <w:rsid w:val="00464FF3"/>
    <w:rsid w:val="0046540F"/>
    <w:rsid w:val="00465564"/>
    <w:rsid w:val="00465648"/>
    <w:rsid w:val="004657D4"/>
    <w:rsid w:val="00465A16"/>
    <w:rsid w:val="00466472"/>
    <w:rsid w:val="004669DE"/>
    <w:rsid w:val="00466CFA"/>
    <w:rsid w:val="004674B4"/>
    <w:rsid w:val="0046777B"/>
    <w:rsid w:val="00467951"/>
    <w:rsid w:val="00467A5C"/>
    <w:rsid w:val="00470121"/>
    <w:rsid w:val="00470B62"/>
    <w:rsid w:val="00471458"/>
    <w:rsid w:val="004716B3"/>
    <w:rsid w:val="00471853"/>
    <w:rsid w:val="00472345"/>
    <w:rsid w:val="00472504"/>
    <w:rsid w:val="004726EE"/>
    <w:rsid w:val="00472822"/>
    <w:rsid w:val="00472924"/>
    <w:rsid w:val="00472FF5"/>
    <w:rsid w:val="00473481"/>
    <w:rsid w:val="004734C7"/>
    <w:rsid w:val="004736C9"/>
    <w:rsid w:val="00473A31"/>
    <w:rsid w:val="00473EA7"/>
    <w:rsid w:val="004741BD"/>
    <w:rsid w:val="004744A4"/>
    <w:rsid w:val="00475029"/>
    <w:rsid w:val="0047526F"/>
    <w:rsid w:val="004752BB"/>
    <w:rsid w:val="00475443"/>
    <w:rsid w:val="004754A6"/>
    <w:rsid w:val="00475527"/>
    <w:rsid w:val="004755D8"/>
    <w:rsid w:val="00475A97"/>
    <w:rsid w:val="00476131"/>
    <w:rsid w:val="004761C4"/>
    <w:rsid w:val="00476216"/>
    <w:rsid w:val="00476961"/>
    <w:rsid w:val="00476B58"/>
    <w:rsid w:val="00476F5A"/>
    <w:rsid w:val="00477181"/>
    <w:rsid w:val="004778EC"/>
    <w:rsid w:val="00477D62"/>
    <w:rsid w:val="00477EDB"/>
    <w:rsid w:val="00477FF4"/>
    <w:rsid w:val="004800DA"/>
    <w:rsid w:val="00480200"/>
    <w:rsid w:val="00480461"/>
    <w:rsid w:val="004805F7"/>
    <w:rsid w:val="00480B09"/>
    <w:rsid w:val="00480EF7"/>
    <w:rsid w:val="004810AA"/>
    <w:rsid w:val="004811F5"/>
    <w:rsid w:val="004816B5"/>
    <w:rsid w:val="00481796"/>
    <w:rsid w:val="00481B75"/>
    <w:rsid w:val="00481BA2"/>
    <w:rsid w:val="004824C0"/>
    <w:rsid w:val="00482609"/>
    <w:rsid w:val="00482881"/>
    <w:rsid w:val="00482B93"/>
    <w:rsid w:val="004831E9"/>
    <w:rsid w:val="0048329C"/>
    <w:rsid w:val="004833EB"/>
    <w:rsid w:val="004834B3"/>
    <w:rsid w:val="004836DC"/>
    <w:rsid w:val="00483AFE"/>
    <w:rsid w:val="00483E5F"/>
    <w:rsid w:val="00484342"/>
    <w:rsid w:val="0048448F"/>
    <w:rsid w:val="00484B83"/>
    <w:rsid w:val="00484C1D"/>
    <w:rsid w:val="00484E90"/>
    <w:rsid w:val="00485303"/>
    <w:rsid w:val="00485603"/>
    <w:rsid w:val="0048587D"/>
    <w:rsid w:val="00485E67"/>
    <w:rsid w:val="004865E6"/>
    <w:rsid w:val="00486C57"/>
    <w:rsid w:val="00486DBC"/>
    <w:rsid w:val="00486DE9"/>
    <w:rsid w:val="00486DF4"/>
    <w:rsid w:val="00486E42"/>
    <w:rsid w:val="00487128"/>
    <w:rsid w:val="004872BE"/>
    <w:rsid w:val="004872CE"/>
    <w:rsid w:val="004873BE"/>
    <w:rsid w:val="00487C14"/>
    <w:rsid w:val="00487EC8"/>
    <w:rsid w:val="004902DD"/>
    <w:rsid w:val="0049066E"/>
    <w:rsid w:val="0049076D"/>
    <w:rsid w:val="004925B9"/>
    <w:rsid w:val="00492863"/>
    <w:rsid w:val="00492C44"/>
    <w:rsid w:val="00492CE2"/>
    <w:rsid w:val="0049302D"/>
    <w:rsid w:val="0049313D"/>
    <w:rsid w:val="00493683"/>
    <w:rsid w:val="00493867"/>
    <w:rsid w:val="00493A76"/>
    <w:rsid w:val="00493C94"/>
    <w:rsid w:val="00493D46"/>
    <w:rsid w:val="004948C9"/>
    <w:rsid w:val="00494ADD"/>
    <w:rsid w:val="00494B0F"/>
    <w:rsid w:val="0049520F"/>
    <w:rsid w:val="004952F6"/>
    <w:rsid w:val="004953EA"/>
    <w:rsid w:val="00495815"/>
    <w:rsid w:val="00495AB9"/>
    <w:rsid w:val="00495F75"/>
    <w:rsid w:val="00495F76"/>
    <w:rsid w:val="004966D6"/>
    <w:rsid w:val="004967B6"/>
    <w:rsid w:val="00496E4D"/>
    <w:rsid w:val="0049702F"/>
    <w:rsid w:val="004970C3"/>
    <w:rsid w:val="004974EA"/>
    <w:rsid w:val="00497DD5"/>
    <w:rsid w:val="00497F4E"/>
    <w:rsid w:val="004A04F7"/>
    <w:rsid w:val="004A0715"/>
    <w:rsid w:val="004A0941"/>
    <w:rsid w:val="004A0A48"/>
    <w:rsid w:val="004A0A9B"/>
    <w:rsid w:val="004A0BBA"/>
    <w:rsid w:val="004A0BE9"/>
    <w:rsid w:val="004A1B39"/>
    <w:rsid w:val="004A297A"/>
    <w:rsid w:val="004A2B69"/>
    <w:rsid w:val="004A2BB4"/>
    <w:rsid w:val="004A2CBA"/>
    <w:rsid w:val="004A2D2B"/>
    <w:rsid w:val="004A2D59"/>
    <w:rsid w:val="004A3147"/>
    <w:rsid w:val="004A34C7"/>
    <w:rsid w:val="004A38AA"/>
    <w:rsid w:val="004A3A58"/>
    <w:rsid w:val="004A3E76"/>
    <w:rsid w:val="004A3FD7"/>
    <w:rsid w:val="004A41D5"/>
    <w:rsid w:val="004A4232"/>
    <w:rsid w:val="004A435B"/>
    <w:rsid w:val="004A4ADB"/>
    <w:rsid w:val="004A4D92"/>
    <w:rsid w:val="004A4F28"/>
    <w:rsid w:val="004A55C4"/>
    <w:rsid w:val="004A59D3"/>
    <w:rsid w:val="004A6308"/>
    <w:rsid w:val="004A716B"/>
    <w:rsid w:val="004A7BEF"/>
    <w:rsid w:val="004A7E38"/>
    <w:rsid w:val="004B02D0"/>
    <w:rsid w:val="004B05FD"/>
    <w:rsid w:val="004B08DC"/>
    <w:rsid w:val="004B0A09"/>
    <w:rsid w:val="004B11D7"/>
    <w:rsid w:val="004B18FE"/>
    <w:rsid w:val="004B19E9"/>
    <w:rsid w:val="004B1AAF"/>
    <w:rsid w:val="004B1CED"/>
    <w:rsid w:val="004B1FAA"/>
    <w:rsid w:val="004B2214"/>
    <w:rsid w:val="004B2D28"/>
    <w:rsid w:val="004B389C"/>
    <w:rsid w:val="004B38E5"/>
    <w:rsid w:val="004B3B98"/>
    <w:rsid w:val="004B3F6E"/>
    <w:rsid w:val="004B3FEB"/>
    <w:rsid w:val="004B402B"/>
    <w:rsid w:val="004B40EF"/>
    <w:rsid w:val="004B41A4"/>
    <w:rsid w:val="004B47D7"/>
    <w:rsid w:val="004B49EB"/>
    <w:rsid w:val="004B4EBE"/>
    <w:rsid w:val="004B4F13"/>
    <w:rsid w:val="004B548D"/>
    <w:rsid w:val="004B56BD"/>
    <w:rsid w:val="004B59D6"/>
    <w:rsid w:val="004B5CB2"/>
    <w:rsid w:val="004B5D6E"/>
    <w:rsid w:val="004B6564"/>
    <w:rsid w:val="004B661E"/>
    <w:rsid w:val="004B66DC"/>
    <w:rsid w:val="004B6BDC"/>
    <w:rsid w:val="004B7178"/>
    <w:rsid w:val="004B7234"/>
    <w:rsid w:val="004B72D6"/>
    <w:rsid w:val="004B757F"/>
    <w:rsid w:val="004B7ABB"/>
    <w:rsid w:val="004C09ED"/>
    <w:rsid w:val="004C112F"/>
    <w:rsid w:val="004C12BD"/>
    <w:rsid w:val="004C13AB"/>
    <w:rsid w:val="004C18D0"/>
    <w:rsid w:val="004C1A20"/>
    <w:rsid w:val="004C1BFB"/>
    <w:rsid w:val="004C1CB0"/>
    <w:rsid w:val="004C1CED"/>
    <w:rsid w:val="004C1F19"/>
    <w:rsid w:val="004C20C8"/>
    <w:rsid w:val="004C2119"/>
    <w:rsid w:val="004C217E"/>
    <w:rsid w:val="004C3053"/>
    <w:rsid w:val="004C3123"/>
    <w:rsid w:val="004C3646"/>
    <w:rsid w:val="004C3876"/>
    <w:rsid w:val="004C398F"/>
    <w:rsid w:val="004C3A32"/>
    <w:rsid w:val="004C3A63"/>
    <w:rsid w:val="004C3FD4"/>
    <w:rsid w:val="004C4015"/>
    <w:rsid w:val="004C4289"/>
    <w:rsid w:val="004C4312"/>
    <w:rsid w:val="004C47D7"/>
    <w:rsid w:val="004C4A3F"/>
    <w:rsid w:val="004C4B0A"/>
    <w:rsid w:val="004C4B47"/>
    <w:rsid w:val="004C4FB5"/>
    <w:rsid w:val="004C51CB"/>
    <w:rsid w:val="004C5512"/>
    <w:rsid w:val="004C59D4"/>
    <w:rsid w:val="004C59EC"/>
    <w:rsid w:val="004C5A55"/>
    <w:rsid w:val="004C5BD7"/>
    <w:rsid w:val="004C5E81"/>
    <w:rsid w:val="004C61E6"/>
    <w:rsid w:val="004C6C55"/>
    <w:rsid w:val="004C757C"/>
    <w:rsid w:val="004C758C"/>
    <w:rsid w:val="004C7998"/>
    <w:rsid w:val="004C7D2A"/>
    <w:rsid w:val="004C7D43"/>
    <w:rsid w:val="004D00C6"/>
    <w:rsid w:val="004D0F76"/>
    <w:rsid w:val="004D0FA4"/>
    <w:rsid w:val="004D0FB1"/>
    <w:rsid w:val="004D1972"/>
    <w:rsid w:val="004D19A4"/>
    <w:rsid w:val="004D1B95"/>
    <w:rsid w:val="004D1BD2"/>
    <w:rsid w:val="004D1C36"/>
    <w:rsid w:val="004D2F25"/>
    <w:rsid w:val="004D2F42"/>
    <w:rsid w:val="004D322D"/>
    <w:rsid w:val="004D37C7"/>
    <w:rsid w:val="004D3AC9"/>
    <w:rsid w:val="004D3E69"/>
    <w:rsid w:val="004D40C1"/>
    <w:rsid w:val="004D45C0"/>
    <w:rsid w:val="004D53A3"/>
    <w:rsid w:val="004D5FDC"/>
    <w:rsid w:val="004D5FF3"/>
    <w:rsid w:val="004D64BD"/>
    <w:rsid w:val="004D67B4"/>
    <w:rsid w:val="004D69A5"/>
    <w:rsid w:val="004D6FD8"/>
    <w:rsid w:val="004D75ED"/>
    <w:rsid w:val="004D763B"/>
    <w:rsid w:val="004D7AFA"/>
    <w:rsid w:val="004D7BC3"/>
    <w:rsid w:val="004E00C6"/>
    <w:rsid w:val="004E021B"/>
    <w:rsid w:val="004E026F"/>
    <w:rsid w:val="004E06B4"/>
    <w:rsid w:val="004E0ACE"/>
    <w:rsid w:val="004E16A9"/>
    <w:rsid w:val="004E1D74"/>
    <w:rsid w:val="004E1F46"/>
    <w:rsid w:val="004E2482"/>
    <w:rsid w:val="004E2A8A"/>
    <w:rsid w:val="004E2ACE"/>
    <w:rsid w:val="004E2D9B"/>
    <w:rsid w:val="004E2F2C"/>
    <w:rsid w:val="004E2F9C"/>
    <w:rsid w:val="004E3ADD"/>
    <w:rsid w:val="004E45C8"/>
    <w:rsid w:val="004E474F"/>
    <w:rsid w:val="004E51F9"/>
    <w:rsid w:val="004E5CF2"/>
    <w:rsid w:val="004E5F94"/>
    <w:rsid w:val="004E67BD"/>
    <w:rsid w:val="004E6869"/>
    <w:rsid w:val="004E7A2C"/>
    <w:rsid w:val="004F009D"/>
    <w:rsid w:val="004F02D3"/>
    <w:rsid w:val="004F03C3"/>
    <w:rsid w:val="004F0457"/>
    <w:rsid w:val="004F0BD1"/>
    <w:rsid w:val="004F11E0"/>
    <w:rsid w:val="004F11E3"/>
    <w:rsid w:val="004F154F"/>
    <w:rsid w:val="004F15A3"/>
    <w:rsid w:val="004F16A7"/>
    <w:rsid w:val="004F1864"/>
    <w:rsid w:val="004F194E"/>
    <w:rsid w:val="004F1ACD"/>
    <w:rsid w:val="004F1EF3"/>
    <w:rsid w:val="004F2326"/>
    <w:rsid w:val="004F23BD"/>
    <w:rsid w:val="004F2578"/>
    <w:rsid w:val="004F2776"/>
    <w:rsid w:val="004F2A3D"/>
    <w:rsid w:val="004F2D1C"/>
    <w:rsid w:val="004F32B8"/>
    <w:rsid w:val="004F3409"/>
    <w:rsid w:val="004F373A"/>
    <w:rsid w:val="004F3AD0"/>
    <w:rsid w:val="004F3B41"/>
    <w:rsid w:val="004F3C1C"/>
    <w:rsid w:val="004F476F"/>
    <w:rsid w:val="004F4BD5"/>
    <w:rsid w:val="004F4FA8"/>
    <w:rsid w:val="004F562A"/>
    <w:rsid w:val="004F575A"/>
    <w:rsid w:val="004F57D8"/>
    <w:rsid w:val="004F5920"/>
    <w:rsid w:val="004F5B3D"/>
    <w:rsid w:val="004F672F"/>
    <w:rsid w:val="004F732B"/>
    <w:rsid w:val="004F73BC"/>
    <w:rsid w:val="004F7495"/>
    <w:rsid w:val="004F74EE"/>
    <w:rsid w:val="004F7518"/>
    <w:rsid w:val="004F7917"/>
    <w:rsid w:val="004F7938"/>
    <w:rsid w:val="004F7C3A"/>
    <w:rsid w:val="004F7D9E"/>
    <w:rsid w:val="004F7E41"/>
    <w:rsid w:val="005002CB"/>
    <w:rsid w:val="005004FD"/>
    <w:rsid w:val="0050064D"/>
    <w:rsid w:val="005006C6"/>
    <w:rsid w:val="00500D17"/>
    <w:rsid w:val="00500DC3"/>
    <w:rsid w:val="00501681"/>
    <w:rsid w:val="005022FE"/>
    <w:rsid w:val="0050257E"/>
    <w:rsid w:val="005025CD"/>
    <w:rsid w:val="005027B6"/>
    <w:rsid w:val="00502B35"/>
    <w:rsid w:val="00503109"/>
    <w:rsid w:val="00503AA6"/>
    <w:rsid w:val="00503CDE"/>
    <w:rsid w:val="00503DBE"/>
    <w:rsid w:val="0050427F"/>
    <w:rsid w:val="005043F7"/>
    <w:rsid w:val="00505091"/>
    <w:rsid w:val="00505648"/>
    <w:rsid w:val="0050591D"/>
    <w:rsid w:val="00505C61"/>
    <w:rsid w:val="00505F5E"/>
    <w:rsid w:val="005060AC"/>
    <w:rsid w:val="0050678C"/>
    <w:rsid w:val="005068DD"/>
    <w:rsid w:val="00506983"/>
    <w:rsid w:val="0050798F"/>
    <w:rsid w:val="00507CE2"/>
    <w:rsid w:val="00507D1D"/>
    <w:rsid w:val="00510090"/>
    <w:rsid w:val="0051098F"/>
    <w:rsid w:val="00510CC8"/>
    <w:rsid w:val="00510E3E"/>
    <w:rsid w:val="00510F0A"/>
    <w:rsid w:val="0051100C"/>
    <w:rsid w:val="00511142"/>
    <w:rsid w:val="005111EB"/>
    <w:rsid w:val="00511470"/>
    <w:rsid w:val="00511664"/>
    <w:rsid w:val="005117AE"/>
    <w:rsid w:val="00511C2B"/>
    <w:rsid w:val="00511D7E"/>
    <w:rsid w:val="00511EBC"/>
    <w:rsid w:val="00511F02"/>
    <w:rsid w:val="005120C1"/>
    <w:rsid w:val="00512165"/>
    <w:rsid w:val="00512362"/>
    <w:rsid w:val="00512680"/>
    <w:rsid w:val="00512EF7"/>
    <w:rsid w:val="00512F09"/>
    <w:rsid w:val="0051300E"/>
    <w:rsid w:val="00513079"/>
    <w:rsid w:val="00513495"/>
    <w:rsid w:val="00513580"/>
    <w:rsid w:val="005137E7"/>
    <w:rsid w:val="0051386B"/>
    <w:rsid w:val="00513889"/>
    <w:rsid w:val="00513F39"/>
    <w:rsid w:val="00514482"/>
    <w:rsid w:val="00514F3B"/>
    <w:rsid w:val="00514F7E"/>
    <w:rsid w:val="005154FD"/>
    <w:rsid w:val="00515671"/>
    <w:rsid w:val="00515781"/>
    <w:rsid w:val="005158B5"/>
    <w:rsid w:val="00516D1B"/>
    <w:rsid w:val="00516E8D"/>
    <w:rsid w:val="005172FB"/>
    <w:rsid w:val="00517332"/>
    <w:rsid w:val="00517656"/>
    <w:rsid w:val="00517810"/>
    <w:rsid w:val="005178D1"/>
    <w:rsid w:val="00517CC4"/>
    <w:rsid w:val="00517D25"/>
    <w:rsid w:val="0052048F"/>
    <w:rsid w:val="005205D9"/>
    <w:rsid w:val="00520874"/>
    <w:rsid w:val="00520C30"/>
    <w:rsid w:val="00520EA9"/>
    <w:rsid w:val="00521083"/>
    <w:rsid w:val="005211B7"/>
    <w:rsid w:val="005212F5"/>
    <w:rsid w:val="0052144F"/>
    <w:rsid w:val="005215D9"/>
    <w:rsid w:val="0052160D"/>
    <w:rsid w:val="00521694"/>
    <w:rsid w:val="00521C82"/>
    <w:rsid w:val="00521DAE"/>
    <w:rsid w:val="00521DF9"/>
    <w:rsid w:val="005220C5"/>
    <w:rsid w:val="005222BA"/>
    <w:rsid w:val="005227DB"/>
    <w:rsid w:val="00522FB0"/>
    <w:rsid w:val="005231AF"/>
    <w:rsid w:val="00523A8E"/>
    <w:rsid w:val="00523D2D"/>
    <w:rsid w:val="00523E22"/>
    <w:rsid w:val="00523EFF"/>
    <w:rsid w:val="00523F00"/>
    <w:rsid w:val="00523F15"/>
    <w:rsid w:val="005241EC"/>
    <w:rsid w:val="005249B1"/>
    <w:rsid w:val="0052522D"/>
    <w:rsid w:val="0052535A"/>
    <w:rsid w:val="005260FE"/>
    <w:rsid w:val="0052647E"/>
    <w:rsid w:val="00526521"/>
    <w:rsid w:val="005266BA"/>
    <w:rsid w:val="0052670E"/>
    <w:rsid w:val="005268D9"/>
    <w:rsid w:val="00526B3D"/>
    <w:rsid w:val="00526CDE"/>
    <w:rsid w:val="00526EE7"/>
    <w:rsid w:val="005274B6"/>
    <w:rsid w:val="00527BE8"/>
    <w:rsid w:val="00530B0F"/>
    <w:rsid w:val="00531615"/>
    <w:rsid w:val="005322F7"/>
    <w:rsid w:val="005324CB"/>
    <w:rsid w:val="005327E3"/>
    <w:rsid w:val="00532BDA"/>
    <w:rsid w:val="005337FE"/>
    <w:rsid w:val="00533951"/>
    <w:rsid w:val="00533A8F"/>
    <w:rsid w:val="00534222"/>
    <w:rsid w:val="00535893"/>
    <w:rsid w:val="00535A6D"/>
    <w:rsid w:val="00535E40"/>
    <w:rsid w:val="005361FF"/>
    <w:rsid w:val="0053633E"/>
    <w:rsid w:val="00536597"/>
    <w:rsid w:val="00536C40"/>
    <w:rsid w:val="00536F8E"/>
    <w:rsid w:val="0053708B"/>
    <w:rsid w:val="005377C2"/>
    <w:rsid w:val="00540209"/>
    <w:rsid w:val="00540ABE"/>
    <w:rsid w:val="00540D6C"/>
    <w:rsid w:val="00540EA7"/>
    <w:rsid w:val="00540F49"/>
    <w:rsid w:val="0054111A"/>
    <w:rsid w:val="00541187"/>
    <w:rsid w:val="005414E2"/>
    <w:rsid w:val="00541C93"/>
    <w:rsid w:val="00541CF2"/>
    <w:rsid w:val="00541F7D"/>
    <w:rsid w:val="005425BA"/>
    <w:rsid w:val="00542D18"/>
    <w:rsid w:val="00542E43"/>
    <w:rsid w:val="005430D1"/>
    <w:rsid w:val="005432E3"/>
    <w:rsid w:val="00543381"/>
    <w:rsid w:val="0054389E"/>
    <w:rsid w:val="005440BA"/>
    <w:rsid w:val="00544210"/>
    <w:rsid w:val="00544640"/>
    <w:rsid w:val="0054472E"/>
    <w:rsid w:val="00544B7B"/>
    <w:rsid w:val="00544BA2"/>
    <w:rsid w:val="00544D44"/>
    <w:rsid w:val="005458AD"/>
    <w:rsid w:val="00545981"/>
    <w:rsid w:val="00545A2D"/>
    <w:rsid w:val="00545C9A"/>
    <w:rsid w:val="005469E3"/>
    <w:rsid w:val="00546BFE"/>
    <w:rsid w:val="00547356"/>
    <w:rsid w:val="005473F0"/>
    <w:rsid w:val="0054762F"/>
    <w:rsid w:val="00547B26"/>
    <w:rsid w:val="00547DD8"/>
    <w:rsid w:val="005506CF"/>
    <w:rsid w:val="00550CD2"/>
    <w:rsid w:val="005510D0"/>
    <w:rsid w:val="00551108"/>
    <w:rsid w:val="005513A1"/>
    <w:rsid w:val="00551A8B"/>
    <w:rsid w:val="005520F8"/>
    <w:rsid w:val="005521DA"/>
    <w:rsid w:val="00552440"/>
    <w:rsid w:val="0055264C"/>
    <w:rsid w:val="00552981"/>
    <w:rsid w:val="00552C25"/>
    <w:rsid w:val="00552E37"/>
    <w:rsid w:val="00553098"/>
    <w:rsid w:val="0055329D"/>
    <w:rsid w:val="005536CF"/>
    <w:rsid w:val="005538A1"/>
    <w:rsid w:val="00554759"/>
    <w:rsid w:val="005547E1"/>
    <w:rsid w:val="00554BC2"/>
    <w:rsid w:val="00554EC2"/>
    <w:rsid w:val="00555197"/>
    <w:rsid w:val="0055585B"/>
    <w:rsid w:val="00555E9B"/>
    <w:rsid w:val="00556206"/>
    <w:rsid w:val="005563AF"/>
    <w:rsid w:val="005564DB"/>
    <w:rsid w:val="005566E5"/>
    <w:rsid w:val="00556F2D"/>
    <w:rsid w:val="00557249"/>
    <w:rsid w:val="00557430"/>
    <w:rsid w:val="005576DA"/>
    <w:rsid w:val="00557933"/>
    <w:rsid w:val="00557D8D"/>
    <w:rsid w:val="00557E53"/>
    <w:rsid w:val="00560442"/>
    <w:rsid w:val="00560638"/>
    <w:rsid w:val="00560908"/>
    <w:rsid w:val="00560AD2"/>
    <w:rsid w:val="00560C3A"/>
    <w:rsid w:val="00561279"/>
    <w:rsid w:val="0056166C"/>
    <w:rsid w:val="00561AC8"/>
    <w:rsid w:val="00561FA3"/>
    <w:rsid w:val="005621E6"/>
    <w:rsid w:val="005621EE"/>
    <w:rsid w:val="005627C1"/>
    <w:rsid w:val="005628AE"/>
    <w:rsid w:val="00562B12"/>
    <w:rsid w:val="00562FD5"/>
    <w:rsid w:val="00562FFF"/>
    <w:rsid w:val="005632AB"/>
    <w:rsid w:val="00563592"/>
    <w:rsid w:val="00563A83"/>
    <w:rsid w:val="00563CA6"/>
    <w:rsid w:val="00563CDE"/>
    <w:rsid w:val="00563F03"/>
    <w:rsid w:val="00563F8F"/>
    <w:rsid w:val="00564053"/>
    <w:rsid w:val="00564090"/>
    <w:rsid w:val="005640AA"/>
    <w:rsid w:val="00564240"/>
    <w:rsid w:val="00564337"/>
    <w:rsid w:val="00564831"/>
    <w:rsid w:val="00565025"/>
    <w:rsid w:val="00565319"/>
    <w:rsid w:val="005654BA"/>
    <w:rsid w:val="005657C4"/>
    <w:rsid w:val="005658EB"/>
    <w:rsid w:val="00565C25"/>
    <w:rsid w:val="00566475"/>
    <w:rsid w:val="00566937"/>
    <w:rsid w:val="00566A49"/>
    <w:rsid w:val="00566D98"/>
    <w:rsid w:val="00567020"/>
    <w:rsid w:val="0056734D"/>
    <w:rsid w:val="005678DE"/>
    <w:rsid w:val="00567CB3"/>
    <w:rsid w:val="005702E4"/>
    <w:rsid w:val="00570438"/>
    <w:rsid w:val="005706EB"/>
    <w:rsid w:val="005707EA"/>
    <w:rsid w:val="00570A03"/>
    <w:rsid w:val="00570B7F"/>
    <w:rsid w:val="00570EFC"/>
    <w:rsid w:val="00570F3F"/>
    <w:rsid w:val="00571204"/>
    <w:rsid w:val="0057186A"/>
    <w:rsid w:val="00571916"/>
    <w:rsid w:val="00571A4E"/>
    <w:rsid w:val="00571DB4"/>
    <w:rsid w:val="0057205D"/>
    <w:rsid w:val="00572392"/>
    <w:rsid w:val="005723D9"/>
    <w:rsid w:val="00572952"/>
    <w:rsid w:val="005730F1"/>
    <w:rsid w:val="0057314F"/>
    <w:rsid w:val="00573493"/>
    <w:rsid w:val="0057376B"/>
    <w:rsid w:val="005740DC"/>
    <w:rsid w:val="00574143"/>
    <w:rsid w:val="0057423B"/>
    <w:rsid w:val="00574E59"/>
    <w:rsid w:val="0057527A"/>
    <w:rsid w:val="005753CD"/>
    <w:rsid w:val="00575523"/>
    <w:rsid w:val="005755DD"/>
    <w:rsid w:val="00575615"/>
    <w:rsid w:val="005759C1"/>
    <w:rsid w:val="00575DEB"/>
    <w:rsid w:val="0057669F"/>
    <w:rsid w:val="0057677D"/>
    <w:rsid w:val="00576877"/>
    <w:rsid w:val="00577237"/>
    <w:rsid w:val="005773FF"/>
    <w:rsid w:val="00577556"/>
    <w:rsid w:val="00577563"/>
    <w:rsid w:val="00577744"/>
    <w:rsid w:val="00577A6C"/>
    <w:rsid w:val="00577E8F"/>
    <w:rsid w:val="00577F73"/>
    <w:rsid w:val="00580145"/>
    <w:rsid w:val="00580D83"/>
    <w:rsid w:val="0058117C"/>
    <w:rsid w:val="0058129D"/>
    <w:rsid w:val="005816D4"/>
    <w:rsid w:val="00581E1A"/>
    <w:rsid w:val="0058215D"/>
    <w:rsid w:val="0058257E"/>
    <w:rsid w:val="005827A7"/>
    <w:rsid w:val="00582A60"/>
    <w:rsid w:val="00582C9C"/>
    <w:rsid w:val="00582F20"/>
    <w:rsid w:val="00582FF6"/>
    <w:rsid w:val="00583869"/>
    <w:rsid w:val="00583AAB"/>
    <w:rsid w:val="00583ACA"/>
    <w:rsid w:val="00583B09"/>
    <w:rsid w:val="00583D96"/>
    <w:rsid w:val="00583F8F"/>
    <w:rsid w:val="00584160"/>
    <w:rsid w:val="005848EC"/>
    <w:rsid w:val="00585095"/>
    <w:rsid w:val="005850C6"/>
    <w:rsid w:val="0058573F"/>
    <w:rsid w:val="00585A74"/>
    <w:rsid w:val="005865A6"/>
    <w:rsid w:val="005866B0"/>
    <w:rsid w:val="00586718"/>
    <w:rsid w:val="00586AF7"/>
    <w:rsid w:val="0058730C"/>
    <w:rsid w:val="005873F5"/>
    <w:rsid w:val="00587442"/>
    <w:rsid w:val="005874BF"/>
    <w:rsid w:val="00587CC0"/>
    <w:rsid w:val="005901A5"/>
    <w:rsid w:val="005901D2"/>
    <w:rsid w:val="0059035E"/>
    <w:rsid w:val="00590A86"/>
    <w:rsid w:val="00590E83"/>
    <w:rsid w:val="005912E0"/>
    <w:rsid w:val="00591EA3"/>
    <w:rsid w:val="0059249F"/>
    <w:rsid w:val="00592585"/>
    <w:rsid w:val="00592B0F"/>
    <w:rsid w:val="0059305D"/>
    <w:rsid w:val="00594651"/>
    <w:rsid w:val="005947E0"/>
    <w:rsid w:val="0059520C"/>
    <w:rsid w:val="00595261"/>
    <w:rsid w:val="0059527C"/>
    <w:rsid w:val="0059575E"/>
    <w:rsid w:val="005957D7"/>
    <w:rsid w:val="005958CB"/>
    <w:rsid w:val="005963CB"/>
    <w:rsid w:val="0059684D"/>
    <w:rsid w:val="005968CF"/>
    <w:rsid w:val="005970F9"/>
    <w:rsid w:val="0059725D"/>
    <w:rsid w:val="005973D8"/>
    <w:rsid w:val="0059765A"/>
    <w:rsid w:val="00597D83"/>
    <w:rsid w:val="00597EAF"/>
    <w:rsid w:val="005A00CC"/>
    <w:rsid w:val="005A0791"/>
    <w:rsid w:val="005A0B5F"/>
    <w:rsid w:val="005A0CFB"/>
    <w:rsid w:val="005A1420"/>
    <w:rsid w:val="005A1B32"/>
    <w:rsid w:val="005A1BFF"/>
    <w:rsid w:val="005A1CC1"/>
    <w:rsid w:val="005A20AD"/>
    <w:rsid w:val="005A2209"/>
    <w:rsid w:val="005A2631"/>
    <w:rsid w:val="005A274E"/>
    <w:rsid w:val="005A285E"/>
    <w:rsid w:val="005A2A4F"/>
    <w:rsid w:val="005A2B92"/>
    <w:rsid w:val="005A2CFC"/>
    <w:rsid w:val="005A2FA4"/>
    <w:rsid w:val="005A2FAE"/>
    <w:rsid w:val="005A338A"/>
    <w:rsid w:val="005A33F2"/>
    <w:rsid w:val="005A35B3"/>
    <w:rsid w:val="005A37C8"/>
    <w:rsid w:val="005A3A1D"/>
    <w:rsid w:val="005A407C"/>
    <w:rsid w:val="005A40E4"/>
    <w:rsid w:val="005A4A56"/>
    <w:rsid w:val="005A4AAD"/>
    <w:rsid w:val="005A4BAB"/>
    <w:rsid w:val="005A507C"/>
    <w:rsid w:val="005A65DF"/>
    <w:rsid w:val="005A682D"/>
    <w:rsid w:val="005A6897"/>
    <w:rsid w:val="005A6F59"/>
    <w:rsid w:val="005A7291"/>
    <w:rsid w:val="005A75A6"/>
    <w:rsid w:val="005A7866"/>
    <w:rsid w:val="005B038D"/>
    <w:rsid w:val="005B03F7"/>
    <w:rsid w:val="005B0738"/>
    <w:rsid w:val="005B0E72"/>
    <w:rsid w:val="005B1F03"/>
    <w:rsid w:val="005B24C8"/>
    <w:rsid w:val="005B251F"/>
    <w:rsid w:val="005B2B38"/>
    <w:rsid w:val="005B2B71"/>
    <w:rsid w:val="005B2C1B"/>
    <w:rsid w:val="005B3117"/>
    <w:rsid w:val="005B33CF"/>
    <w:rsid w:val="005B34C3"/>
    <w:rsid w:val="005B3593"/>
    <w:rsid w:val="005B3FBF"/>
    <w:rsid w:val="005B40EA"/>
    <w:rsid w:val="005B4F3F"/>
    <w:rsid w:val="005B58FC"/>
    <w:rsid w:val="005B5B3E"/>
    <w:rsid w:val="005B5E4C"/>
    <w:rsid w:val="005B5E55"/>
    <w:rsid w:val="005B6A10"/>
    <w:rsid w:val="005B6B8A"/>
    <w:rsid w:val="005B7451"/>
    <w:rsid w:val="005B7797"/>
    <w:rsid w:val="005B79DC"/>
    <w:rsid w:val="005B7CF1"/>
    <w:rsid w:val="005B7FE6"/>
    <w:rsid w:val="005C031F"/>
    <w:rsid w:val="005C072F"/>
    <w:rsid w:val="005C120D"/>
    <w:rsid w:val="005C121D"/>
    <w:rsid w:val="005C133E"/>
    <w:rsid w:val="005C137D"/>
    <w:rsid w:val="005C1528"/>
    <w:rsid w:val="005C1552"/>
    <w:rsid w:val="005C1C6E"/>
    <w:rsid w:val="005C1EB9"/>
    <w:rsid w:val="005C1F51"/>
    <w:rsid w:val="005C20CD"/>
    <w:rsid w:val="005C29F0"/>
    <w:rsid w:val="005C34C0"/>
    <w:rsid w:val="005C3B86"/>
    <w:rsid w:val="005C436E"/>
    <w:rsid w:val="005C4617"/>
    <w:rsid w:val="005C48A6"/>
    <w:rsid w:val="005C4E6A"/>
    <w:rsid w:val="005C51E2"/>
    <w:rsid w:val="005C53E8"/>
    <w:rsid w:val="005C5C6A"/>
    <w:rsid w:val="005C6333"/>
    <w:rsid w:val="005C6358"/>
    <w:rsid w:val="005C67E9"/>
    <w:rsid w:val="005C6CE0"/>
    <w:rsid w:val="005C6EE5"/>
    <w:rsid w:val="005C7A50"/>
    <w:rsid w:val="005C7BB9"/>
    <w:rsid w:val="005C7D73"/>
    <w:rsid w:val="005C7E9E"/>
    <w:rsid w:val="005C7FFC"/>
    <w:rsid w:val="005D015E"/>
    <w:rsid w:val="005D03A2"/>
    <w:rsid w:val="005D05BB"/>
    <w:rsid w:val="005D0BDC"/>
    <w:rsid w:val="005D0E04"/>
    <w:rsid w:val="005D12F2"/>
    <w:rsid w:val="005D1520"/>
    <w:rsid w:val="005D1556"/>
    <w:rsid w:val="005D1572"/>
    <w:rsid w:val="005D1668"/>
    <w:rsid w:val="005D16C1"/>
    <w:rsid w:val="005D2078"/>
    <w:rsid w:val="005D20F1"/>
    <w:rsid w:val="005D2138"/>
    <w:rsid w:val="005D2B50"/>
    <w:rsid w:val="005D2EE0"/>
    <w:rsid w:val="005D33FF"/>
    <w:rsid w:val="005D343A"/>
    <w:rsid w:val="005D3728"/>
    <w:rsid w:val="005D3A79"/>
    <w:rsid w:val="005D3F24"/>
    <w:rsid w:val="005D410D"/>
    <w:rsid w:val="005D4247"/>
    <w:rsid w:val="005D43C1"/>
    <w:rsid w:val="005D4DE3"/>
    <w:rsid w:val="005D52D5"/>
    <w:rsid w:val="005D596D"/>
    <w:rsid w:val="005D5D1B"/>
    <w:rsid w:val="005D5ECC"/>
    <w:rsid w:val="005D6009"/>
    <w:rsid w:val="005D604A"/>
    <w:rsid w:val="005D6414"/>
    <w:rsid w:val="005D6545"/>
    <w:rsid w:val="005D7223"/>
    <w:rsid w:val="005E000B"/>
    <w:rsid w:val="005E0294"/>
    <w:rsid w:val="005E05EA"/>
    <w:rsid w:val="005E0E28"/>
    <w:rsid w:val="005E16E7"/>
    <w:rsid w:val="005E18C5"/>
    <w:rsid w:val="005E1DD5"/>
    <w:rsid w:val="005E214F"/>
    <w:rsid w:val="005E24F6"/>
    <w:rsid w:val="005E268E"/>
    <w:rsid w:val="005E2BB9"/>
    <w:rsid w:val="005E2BE1"/>
    <w:rsid w:val="005E2DE1"/>
    <w:rsid w:val="005E2EBE"/>
    <w:rsid w:val="005E38C1"/>
    <w:rsid w:val="005E3CB7"/>
    <w:rsid w:val="005E4B99"/>
    <w:rsid w:val="005E4C20"/>
    <w:rsid w:val="005E4D96"/>
    <w:rsid w:val="005E4F47"/>
    <w:rsid w:val="005E504D"/>
    <w:rsid w:val="005E50E1"/>
    <w:rsid w:val="005E53EE"/>
    <w:rsid w:val="005E595E"/>
    <w:rsid w:val="005E5ADB"/>
    <w:rsid w:val="005E5B94"/>
    <w:rsid w:val="005E5F50"/>
    <w:rsid w:val="005E704E"/>
    <w:rsid w:val="005E7294"/>
    <w:rsid w:val="005E7981"/>
    <w:rsid w:val="005E7B46"/>
    <w:rsid w:val="005E7BD1"/>
    <w:rsid w:val="005F005F"/>
    <w:rsid w:val="005F01E1"/>
    <w:rsid w:val="005F0848"/>
    <w:rsid w:val="005F0970"/>
    <w:rsid w:val="005F0A5F"/>
    <w:rsid w:val="005F0AA7"/>
    <w:rsid w:val="005F0C50"/>
    <w:rsid w:val="005F125B"/>
    <w:rsid w:val="005F1ADE"/>
    <w:rsid w:val="005F202A"/>
    <w:rsid w:val="005F227B"/>
    <w:rsid w:val="005F2363"/>
    <w:rsid w:val="005F296D"/>
    <w:rsid w:val="005F3783"/>
    <w:rsid w:val="005F37C3"/>
    <w:rsid w:val="005F38C6"/>
    <w:rsid w:val="005F3F20"/>
    <w:rsid w:val="005F4204"/>
    <w:rsid w:val="005F45AC"/>
    <w:rsid w:val="005F4725"/>
    <w:rsid w:val="005F4E09"/>
    <w:rsid w:val="005F5065"/>
    <w:rsid w:val="005F561E"/>
    <w:rsid w:val="005F5906"/>
    <w:rsid w:val="005F5D47"/>
    <w:rsid w:val="005F5EA1"/>
    <w:rsid w:val="005F60E9"/>
    <w:rsid w:val="005F6770"/>
    <w:rsid w:val="005F6CA3"/>
    <w:rsid w:val="005F6FE8"/>
    <w:rsid w:val="005F7360"/>
    <w:rsid w:val="005F77CA"/>
    <w:rsid w:val="005F781C"/>
    <w:rsid w:val="005F79EA"/>
    <w:rsid w:val="005F7CE1"/>
    <w:rsid w:val="005F7D04"/>
    <w:rsid w:val="0060065B"/>
    <w:rsid w:val="006007C0"/>
    <w:rsid w:val="00600AB1"/>
    <w:rsid w:val="00600B38"/>
    <w:rsid w:val="00600EA6"/>
    <w:rsid w:val="00601287"/>
    <w:rsid w:val="006012E9"/>
    <w:rsid w:val="00601470"/>
    <w:rsid w:val="006023DB"/>
    <w:rsid w:val="0060257D"/>
    <w:rsid w:val="00602F92"/>
    <w:rsid w:val="0060346D"/>
    <w:rsid w:val="0060364A"/>
    <w:rsid w:val="0060369E"/>
    <w:rsid w:val="006039B6"/>
    <w:rsid w:val="00603B8F"/>
    <w:rsid w:val="00603C9C"/>
    <w:rsid w:val="00603D58"/>
    <w:rsid w:val="00604023"/>
    <w:rsid w:val="00604499"/>
    <w:rsid w:val="006047F7"/>
    <w:rsid w:val="00604992"/>
    <w:rsid w:val="006049CE"/>
    <w:rsid w:val="00604B14"/>
    <w:rsid w:val="00605D03"/>
    <w:rsid w:val="006063F8"/>
    <w:rsid w:val="0060653A"/>
    <w:rsid w:val="00606B10"/>
    <w:rsid w:val="00606BF9"/>
    <w:rsid w:val="00606D62"/>
    <w:rsid w:val="00606E4B"/>
    <w:rsid w:val="00606F09"/>
    <w:rsid w:val="00607039"/>
    <w:rsid w:val="00607448"/>
    <w:rsid w:val="0060791C"/>
    <w:rsid w:val="00607AA4"/>
    <w:rsid w:val="00607ADB"/>
    <w:rsid w:val="00607FB4"/>
    <w:rsid w:val="006100CF"/>
    <w:rsid w:val="00610402"/>
    <w:rsid w:val="0061053E"/>
    <w:rsid w:val="00610555"/>
    <w:rsid w:val="0061056B"/>
    <w:rsid w:val="0061099D"/>
    <w:rsid w:val="00611647"/>
    <w:rsid w:val="0061176A"/>
    <w:rsid w:val="006119AF"/>
    <w:rsid w:val="00611D6C"/>
    <w:rsid w:val="00611D97"/>
    <w:rsid w:val="00612076"/>
    <w:rsid w:val="00612220"/>
    <w:rsid w:val="0061271F"/>
    <w:rsid w:val="006128B5"/>
    <w:rsid w:val="00612A66"/>
    <w:rsid w:val="00612D9F"/>
    <w:rsid w:val="0061307C"/>
    <w:rsid w:val="00613394"/>
    <w:rsid w:val="00613753"/>
    <w:rsid w:val="00613900"/>
    <w:rsid w:val="00614382"/>
    <w:rsid w:val="00614584"/>
    <w:rsid w:val="00614629"/>
    <w:rsid w:val="00614972"/>
    <w:rsid w:val="00614B4B"/>
    <w:rsid w:val="00614D9C"/>
    <w:rsid w:val="0061525C"/>
    <w:rsid w:val="0061548F"/>
    <w:rsid w:val="00615632"/>
    <w:rsid w:val="0061587E"/>
    <w:rsid w:val="00615D87"/>
    <w:rsid w:val="00615FCA"/>
    <w:rsid w:val="006165C9"/>
    <w:rsid w:val="00616661"/>
    <w:rsid w:val="006166F4"/>
    <w:rsid w:val="006167ED"/>
    <w:rsid w:val="00616972"/>
    <w:rsid w:val="00616AD9"/>
    <w:rsid w:val="00616B20"/>
    <w:rsid w:val="0061757E"/>
    <w:rsid w:val="00617819"/>
    <w:rsid w:val="006179F6"/>
    <w:rsid w:val="00617D06"/>
    <w:rsid w:val="00617E22"/>
    <w:rsid w:val="006200DE"/>
    <w:rsid w:val="0062032F"/>
    <w:rsid w:val="00620602"/>
    <w:rsid w:val="00620670"/>
    <w:rsid w:val="006208D7"/>
    <w:rsid w:val="00620A08"/>
    <w:rsid w:val="00620DCA"/>
    <w:rsid w:val="00620DF6"/>
    <w:rsid w:val="00620E1B"/>
    <w:rsid w:val="0062136B"/>
    <w:rsid w:val="00621B43"/>
    <w:rsid w:val="00621D46"/>
    <w:rsid w:val="00623062"/>
    <w:rsid w:val="00624617"/>
    <w:rsid w:val="00624648"/>
    <w:rsid w:val="00624CAE"/>
    <w:rsid w:val="00624CC7"/>
    <w:rsid w:val="0062500F"/>
    <w:rsid w:val="006250F0"/>
    <w:rsid w:val="00625D25"/>
    <w:rsid w:val="006260B9"/>
    <w:rsid w:val="00626447"/>
    <w:rsid w:val="006266F1"/>
    <w:rsid w:val="006269D3"/>
    <w:rsid w:val="00626DCB"/>
    <w:rsid w:val="006277DC"/>
    <w:rsid w:val="00627F75"/>
    <w:rsid w:val="00627FE1"/>
    <w:rsid w:val="0063006F"/>
    <w:rsid w:val="006304D7"/>
    <w:rsid w:val="0063099C"/>
    <w:rsid w:val="00630B68"/>
    <w:rsid w:val="00630BC2"/>
    <w:rsid w:val="00631868"/>
    <w:rsid w:val="00631AB7"/>
    <w:rsid w:val="00631D11"/>
    <w:rsid w:val="00631E37"/>
    <w:rsid w:val="00631F9A"/>
    <w:rsid w:val="006324A9"/>
    <w:rsid w:val="00632A06"/>
    <w:rsid w:val="00633442"/>
    <w:rsid w:val="006338F6"/>
    <w:rsid w:val="00633C85"/>
    <w:rsid w:val="00633EE3"/>
    <w:rsid w:val="00634BEC"/>
    <w:rsid w:val="00634DDD"/>
    <w:rsid w:val="00635194"/>
    <w:rsid w:val="006351B0"/>
    <w:rsid w:val="006353CB"/>
    <w:rsid w:val="0063583B"/>
    <w:rsid w:val="00636521"/>
    <w:rsid w:val="00636B10"/>
    <w:rsid w:val="00636B83"/>
    <w:rsid w:val="00636F0C"/>
    <w:rsid w:val="00637265"/>
    <w:rsid w:val="006379CF"/>
    <w:rsid w:val="00637AF8"/>
    <w:rsid w:val="00637D80"/>
    <w:rsid w:val="006401D3"/>
    <w:rsid w:val="00640635"/>
    <w:rsid w:val="006407E4"/>
    <w:rsid w:val="00640941"/>
    <w:rsid w:val="006409BD"/>
    <w:rsid w:val="00640BCD"/>
    <w:rsid w:val="00640D5B"/>
    <w:rsid w:val="00640D82"/>
    <w:rsid w:val="00640F98"/>
    <w:rsid w:val="006410B7"/>
    <w:rsid w:val="00641530"/>
    <w:rsid w:val="00641EF4"/>
    <w:rsid w:val="00642097"/>
    <w:rsid w:val="006421F3"/>
    <w:rsid w:val="00642719"/>
    <w:rsid w:val="006427AD"/>
    <w:rsid w:val="006429A4"/>
    <w:rsid w:val="0064316C"/>
    <w:rsid w:val="006437AA"/>
    <w:rsid w:val="00643950"/>
    <w:rsid w:val="00643E70"/>
    <w:rsid w:val="00643F5D"/>
    <w:rsid w:val="00643FAF"/>
    <w:rsid w:val="00644389"/>
    <w:rsid w:val="006443DA"/>
    <w:rsid w:val="00644B58"/>
    <w:rsid w:val="00644BB1"/>
    <w:rsid w:val="0064537A"/>
    <w:rsid w:val="00645671"/>
    <w:rsid w:val="00645970"/>
    <w:rsid w:val="00645E97"/>
    <w:rsid w:val="006474E7"/>
    <w:rsid w:val="006474FF"/>
    <w:rsid w:val="006475CD"/>
    <w:rsid w:val="00647A2C"/>
    <w:rsid w:val="00647AEB"/>
    <w:rsid w:val="00647B78"/>
    <w:rsid w:val="00647D34"/>
    <w:rsid w:val="006501D4"/>
    <w:rsid w:val="006503B1"/>
    <w:rsid w:val="00650A75"/>
    <w:rsid w:val="00651149"/>
    <w:rsid w:val="00651260"/>
    <w:rsid w:val="00651294"/>
    <w:rsid w:val="006516E8"/>
    <w:rsid w:val="00651852"/>
    <w:rsid w:val="006518AD"/>
    <w:rsid w:val="006518E6"/>
    <w:rsid w:val="00651B88"/>
    <w:rsid w:val="00652A6F"/>
    <w:rsid w:val="00652ACF"/>
    <w:rsid w:val="00652DEF"/>
    <w:rsid w:val="00652EAA"/>
    <w:rsid w:val="00653A98"/>
    <w:rsid w:val="00653B5A"/>
    <w:rsid w:val="00653E17"/>
    <w:rsid w:val="00653E22"/>
    <w:rsid w:val="00653F8F"/>
    <w:rsid w:val="00654883"/>
    <w:rsid w:val="006548D1"/>
    <w:rsid w:val="00654C16"/>
    <w:rsid w:val="00656C68"/>
    <w:rsid w:val="00656DBE"/>
    <w:rsid w:val="00657038"/>
    <w:rsid w:val="0065761B"/>
    <w:rsid w:val="00657871"/>
    <w:rsid w:val="00657A1D"/>
    <w:rsid w:val="00657BD8"/>
    <w:rsid w:val="00657E79"/>
    <w:rsid w:val="00657FAB"/>
    <w:rsid w:val="00660435"/>
    <w:rsid w:val="0066056F"/>
    <w:rsid w:val="00660751"/>
    <w:rsid w:val="00660811"/>
    <w:rsid w:val="006608DD"/>
    <w:rsid w:val="00660ADB"/>
    <w:rsid w:val="00660C16"/>
    <w:rsid w:val="00660D37"/>
    <w:rsid w:val="00660D85"/>
    <w:rsid w:val="00660F9F"/>
    <w:rsid w:val="0066137D"/>
    <w:rsid w:val="006619B7"/>
    <w:rsid w:val="00662320"/>
    <w:rsid w:val="006625AF"/>
    <w:rsid w:val="00662850"/>
    <w:rsid w:val="00662D6D"/>
    <w:rsid w:val="00662E00"/>
    <w:rsid w:val="006630BC"/>
    <w:rsid w:val="006633CA"/>
    <w:rsid w:val="006635F9"/>
    <w:rsid w:val="006637F3"/>
    <w:rsid w:val="00663A00"/>
    <w:rsid w:val="00663D9E"/>
    <w:rsid w:val="00663FF9"/>
    <w:rsid w:val="006640A3"/>
    <w:rsid w:val="006642F6"/>
    <w:rsid w:val="00664875"/>
    <w:rsid w:val="00664CBC"/>
    <w:rsid w:val="00665070"/>
    <w:rsid w:val="0066526A"/>
    <w:rsid w:val="0066526C"/>
    <w:rsid w:val="0066551A"/>
    <w:rsid w:val="00665616"/>
    <w:rsid w:val="00665A99"/>
    <w:rsid w:val="00665B76"/>
    <w:rsid w:val="00665EEF"/>
    <w:rsid w:val="00666703"/>
    <w:rsid w:val="0066687F"/>
    <w:rsid w:val="006669FC"/>
    <w:rsid w:val="0066768D"/>
    <w:rsid w:val="00667A1E"/>
    <w:rsid w:val="00670123"/>
    <w:rsid w:val="006701E3"/>
    <w:rsid w:val="0067030D"/>
    <w:rsid w:val="00670409"/>
    <w:rsid w:val="00670934"/>
    <w:rsid w:val="00670C8F"/>
    <w:rsid w:val="00670E03"/>
    <w:rsid w:val="0067114C"/>
    <w:rsid w:val="006718A6"/>
    <w:rsid w:val="00671B91"/>
    <w:rsid w:val="00672116"/>
    <w:rsid w:val="00672528"/>
    <w:rsid w:val="00672D0D"/>
    <w:rsid w:val="00673AA7"/>
    <w:rsid w:val="00673C5E"/>
    <w:rsid w:val="0067435B"/>
    <w:rsid w:val="00674BA8"/>
    <w:rsid w:val="00674BE4"/>
    <w:rsid w:val="00674DFE"/>
    <w:rsid w:val="00675041"/>
    <w:rsid w:val="006750E2"/>
    <w:rsid w:val="006754CD"/>
    <w:rsid w:val="00675755"/>
    <w:rsid w:val="00675784"/>
    <w:rsid w:val="00675796"/>
    <w:rsid w:val="00675958"/>
    <w:rsid w:val="00675AD4"/>
    <w:rsid w:val="00676352"/>
    <w:rsid w:val="006763E8"/>
    <w:rsid w:val="006764B4"/>
    <w:rsid w:val="0067676F"/>
    <w:rsid w:val="006769B6"/>
    <w:rsid w:val="00676B0C"/>
    <w:rsid w:val="00677EFE"/>
    <w:rsid w:val="00680879"/>
    <w:rsid w:val="00680CFF"/>
    <w:rsid w:val="00680EA9"/>
    <w:rsid w:val="0068105F"/>
    <w:rsid w:val="0068119A"/>
    <w:rsid w:val="0068178E"/>
    <w:rsid w:val="0068208C"/>
    <w:rsid w:val="0068221C"/>
    <w:rsid w:val="006827D9"/>
    <w:rsid w:val="0068341A"/>
    <w:rsid w:val="00683830"/>
    <w:rsid w:val="00683D83"/>
    <w:rsid w:val="006841D2"/>
    <w:rsid w:val="006848CA"/>
    <w:rsid w:val="00684A26"/>
    <w:rsid w:val="00684E1F"/>
    <w:rsid w:val="0068570C"/>
    <w:rsid w:val="006859C9"/>
    <w:rsid w:val="00685BFC"/>
    <w:rsid w:val="00685C49"/>
    <w:rsid w:val="00685CF7"/>
    <w:rsid w:val="00685E2E"/>
    <w:rsid w:val="00685EBE"/>
    <w:rsid w:val="00686497"/>
    <w:rsid w:val="00686795"/>
    <w:rsid w:val="00687264"/>
    <w:rsid w:val="00687426"/>
    <w:rsid w:val="006876F9"/>
    <w:rsid w:val="006900D8"/>
    <w:rsid w:val="00690374"/>
    <w:rsid w:val="006907B7"/>
    <w:rsid w:val="006907F3"/>
    <w:rsid w:val="00690AEC"/>
    <w:rsid w:val="00690C69"/>
    <w:rsid w:val="00690F54"/>
    <w:rsid w:val="0069106F"/>
    <w:rsid w:val="00691247"/>
    <w:rsid w:val="00691881"/>
    <w:rsid w:val="00691BFC"/>
    <w:rsid w:val="0069215B"/>
    <w:rsid w:val="00692222"/>
    <w:rsid w:val="006924A8"/>
    <w:rsid w:val="00692630"/>
    <w:rsid w:val="00692B2C"/>
    <w:rsid w:val="00692CF7"/>
    <w:rsid w:val="00692DFA"/>
    <w:rsid w:val="006932EB"/>
    <w:rsid w:val="006939F2"/>
    <w:rsid w:val="00693BC8"/>
    <w:rsid w:val="00693F4D"/>
    <w:rsid w:val="00694249"/>
    <w:rsid w:val="00694BA7"/>
    <w:rsid w:val="00695EFB"/>
    <w:rsid w:val="00695F70"/>
    <w:rsid w:val="006970AE"/>
    <w:rsid w:val="006973A0"/>
    <w:rsid w:val="006976D9"/>
    <w:rsid w:val="006A0B8F"/>
    <w:rsid w:val="006A0CD1"/>
    <w:rsid w:val="006A0DAB"/>
    <w:rsid w:val="006A1497"/>
    <w:rsid w:val="006A1CB3"/>
    <w:rsid w:val="006A1F9B"/>
    <w:rsid w:val="006A2235"/>
    <w:rsid w:val="006A3AFC"/>
    <w:rsid w:val="006A3B63"/>
    <w:rsid w:val="006A3C93"/>
    <w:rsid w:val="006A3DE0"/>
    <w:rsid w:val="006A3F3E"/>
    <w:rsid w:val="006A4350"/>
    <w:rsid w:val="006A4A5E"/>
    <w:rsid w:val="006A4BB3"/>
    <w:rsid w:val="006A4CB7"/>
    <w:rsid w:val="006A51B6"/>
    <w:rsid w:val="006A52D1"/>
    <w:rsid w:val="006A5634"/>
    <w:rsid w:val="006A58E3"/>
    <w:rsid w:val="006A596D"/>
    <w:rsid w:val="006A61A7"/>
    <w:rsid w:val="006A6595"/>
    <w:rsid w:val="006A66AA"/>
    <w:rsid w:val="006A6A76"/>
    <w:rsid w:val="006A6E35"/>
    <w:rsid w:val="006A70ED"/>
    <w:rsid w:val="006A7601"/>
    <w:rsid w:val="006A7901"/>
    <w:rsid w:val="006A7EA4"/>
    <w:rsid w:val="006B0206"/>
    <w:rsid w:val="006B0243"/>
    <w:rsid w:val="006B086A"/>
    <w:rsid w:val="006B0875"/>
    <w:rsid w:val="006B0974"/>
    <w:rsid w:val="006B0BEC"/>
    <w:rsid w:val="006B0E57"/>
    <w:rsid w:val="006B0EE7"/>
    <w:rsid w:val="006B0FAC"/>
    <w:rsid w:val="006B101F"/>
    <w:rsid w:val="006B11BC"/>
    <w:rsid w:val="006B11D6"/>
    <w:rsid w:val="006B18B1"/>
    <w:rsid w:val="006B1A07"/>
    <w:rsid w:val="006B1ABD"/>
    <w:rsid w:val="006B1AE5"/>
    <w:rsid w:val="006B1E2E"/>
    <w:rsid w:val="006B1F4E"/>
    <w:rsid w:val="006B1FFF"/>
    <w:rsid w:val="006B2132"/>
    <w:rsid w:val="006B2406"/>
    <w:rsid w:val="006B247E"/>
    <w:rsid w:val="006B26D1"/>
    <w:rsid w:val="006B288F"/>
    <w:rsid w:val="006B2AD0"/>
    <w:rsid w:val="006B2B13"/>
    <w:rsid w:val="006B2F4F"/>
    <w:rsid w:val="006B3337"/>
    <w:rsid w:val="006B346D"/>
    <w:rsid w:val="006B3B90"/>
    <w:rsid w:val="006B4085"/>
    <w:rsid w:val="006B42E7"/>
    <w:rsid w:val="006B45F7"/>
    <w:rsid w:val="006B48DD"/>
    <w:rsid w:val="006B49AC"/>
    <w:rsid w:val="006B4B64"/>
    <w:rsid w:val="006B4B79"/>
    <w:rsid w:val="006B5683"/>
    <w:rsid w:val="006B5C94"/>
    <w:rsid w:val="006B6815"/>
    <w:rsid w:val="006B68B1"/>
    <w:rsid w:val="006B6953"/>
    <w:rsid w:val="006B6971"/>
    <w:rsid w:val="006B6EB3"/>
    <w:rsid w:val="006B7187"/>
    <w:rsid w:val="006B7DC9"/>
    <w:rsid w:val="006B7E39"/>
    <w:rsid w:val="006C0BE1"/>
    <w:rsid w:val="006C0F83"/>
    <w:rsid w:val="006C0FF2"/>
    <w:rsid w:val="006C10A9"/>
    <w:rsid w:val="006C18E1"/>
    <w:rsid w:val="006C1934"/>
    <w:rsid w:val="006C20F4"/>
    <w:rsid w:val="006C2709"/>
    <w:rsid w:val="006C2918"/>
    <w:rsid w:val="006C324D"/>
    <w:rsid w:val="006C3250"/>
    <w:rsid w:val="006C3433"/>
    <w:rsid w:val="006C3623"/>
    <w:rsid w:val="006C3C0E"/>
    <w:rsid w:val="006C3E16"/>
    <w:rsid w:val="006C4216"/>
    <w:rsid w:val="006C4C84"/>
    <w:rsid w:val="006C4D09"/>
    <w:rsid w:val="006C4FD7"/>
    <w:rsid w:val="006C50AA"/>
    <w:rsid w:val="006C531E"/>
    <w:rsid w:val="006C5534"/>
    <w:rsid w:val="006C57F9"/>
    <w:rsid w:val="006C58AC"/>
    <w:rsid w:val="006C5A92"/>
    <w:rsid w:val="006C5BF8"/>
    <w:rsid w:val="006C63C6"/>
    <w:rsid w:val="006C689E"/>
    <w:rsid w:val="006C7A88"/>
    <w:rsid w:val="006C7B29"/>
    <w:rsid w:val="006C7C23"/>
    <w:rsid w:val="006C7C7B"/>
    <w:rsid w:val="006C7FD4"/>
    <w:rsid w:val="006D00D1"/>
    <w:rsid w:val="006D0143"/>
    <w:rsid w:val="006D014D"/>
    <w:rsid w:val="006D037C"/>
    <w:rsid w:val="006D0763"/>
    <w:rsid w:val="006D0D76"/>
    <w:rsid w:val="006D0E11"/>
    <w:rsid w:val="006D0F58"/>
    <w:rsid w:val="006D1345"/>
    <w:rsid w:val="006D1446"/>
    <w:rsid w:val="006D14DD"/>
    <w:rsid w:val="006D175F"/>
    <w:rsid w:val="006D194F"/>
    <w:rsid w:val="006D1C84"/>
    <w:rsid w:val="006D1E82"/>
    <w:rsid w:val="006D23CE"/>
    <w:rsid w:val="006D28D3"/>
    <w:rsid w:val="006D2EFB"/>
    <w:rsid w:val="006D30AB"/>
    <w:rsid w:val="006D358C"/>
    <w:rsid w:val="006D3E32"/>
    <w:rsid w:val="006D4238"/>
    <w:rsid w:val="006D4389"/>
    <w:rsid w:val="006D44CA"/>
    <w:rsid w:val="006D4557"/>
    <w:rsid w:val="006D4ADB"/>
    <w:rsid w:val="006D4BA4"/>
    <w:rsid w:val="006D4F1F"/>
    <w:rsid w:val="006D541F"/>
    <w:rsid w:val="006D5504"/>
    <w:rsid w:val="006D5BBB"/>
    <w:rsid w:val="006D5D7B"/>
    <w:rsid w:val="006D6280"/>
    <w:rsid w:val="006D62DB"/>
    <w:rsid w:val="006D6697"/>
    <w:rsid w:val="006D6CC2"/>
    <w:rsid w:val="006D6F7A"/>
    <w:rsid w:val="006D7118"/>
    <w:rsid w:val="006D7262"/>
    <w:rsid w:val="006D7D73"/>
    <w:rsid w:val="006D7DD3"/>
    <w:rsid w:val="006E01FF"/>
    <w:rsid w:val="006E0A0F"/>
    <w:rsid w:val="006E12A2"/>
    <w:rsid w:val="006E14B4"/>
    <w:rsid w:val="006E1507"/>
    <w:rsid w:val="006E1743"/>
    <w:rsid w:val="006E1E99"/>
    <w:rsid w:val="006E2515"/>
    <w:rsid w:val="006E27E8"/>
    <w:rsid w:val="006E2B6E"/>
    <w:rsid w:val="006E2DB0"/>
    <w:rsid w:val="006E32E1"/>
    <w:rsid w:val="006E353C"/>
    <w:rsid w:val="006E39C1"/>
    <w:rsid w:val="006E400B"/>
    <w:rsid w:val="006E4142"/>
    <w:rsid w:val="006E42FE"/>
    <w:rsid w:val="006E443E"/>
    <w:rsid w:val="006E47BF"/>
    <w:rsid w:val="006E4F99"/>
    <w:rsid w:val="006E4FFF"/>
    <w:rsid w:val="006E5088"/>
    <w:rsid w:val="006E533C"/>
    <w:rsid w:val="006E5366"/>
    <w:rsid w:val="006E5967"/>
    <w:rsid w:val="006E5B1F"/>
    <w:rsid w:val="006E5C43"/>
    <w:rsid w:val="006E6442"/>
    <w:rsid w:val="006E64B8"/>
    <w:rsid w:val="006E65CB"/>
    <w:rsid w:val="006E68A9"/>
    <w:rsid w:val="006E6D62"/>
    <w:rsid w:val="006E7098"/>
    <w:rsid w:val="006E734B"/>
    <w:rsid w:val="006E74F5"/>
    <w:rsid w:val="006E7506"/>
    <w:rsid w:val="006E7EE6"/>
    <w:rsid w:val="006F01A9"/>
    <w:rsid w:val="006F0839"/>
    <w:rsid w:val="006F0923"/>
    <w:rsid w:val="006F093F"/>
    <w:rsid w:val="006F099E"/>
    <w:rsid w:val="006F11C5"/>
    <w:rsid w:val="006F1357"/>
    <w:rsid w:val="006F17BD"/>
    <w:rsid w:val="006F1944"/>
    <w:rsid w:val="006F1EDA"/>
    <w:rsid w:val="006F252E"/>
    <w:rsid w:val="006F2C8F"/>
    <w:rsid w:val="006F2CE2"/>
    <w:rsid w:val="006F30D2"/>
    <w:rsid w:val="006F3339"/>
    <w:rsid w:val="006F3754"/>
    <w:rsid w:val="006F4302"/>
    <w:rsid w:val="006F4900"/>
    <w:rsid w:val="006F494A"/>
    <w:rsid w:val="006F4A62"/>
    <w:rsid w:val="006F4C5D"/>
    <w:rsid w:val="006F4C6F"/>
    <w:rsid w:val="006F5366"/>
    <w:rsid w:val="006F53D8"/>
    <w:rsid w:val="006F561A"/>
    <w:rsid w:val="006F5A26"/>
    <w:rsid w:val="006F606E"/>
    <w:rsid w:val="006F6212"/>
    <w:rsid w:val="006F6438"/>
    <w:rsid w:val="006F66DD"/>
    <w:rsid w:val="006F681F"/>
    <w:rsid w:val="006F69A3"/>
    <w:rsid w:val="006F7327"/>
    <w:rsid w:val="006F7921"/>
    <w:rsid w:val="006F795A"/>
    <w:rsid w:val="006F7F73"/>
    <w:rsid w:val="007000E8"/>
    <w:rsid w:val="00700117"/>
    <w:rsid w:val="007004C2"/>
    <w:rsid w:val="007006C8"/>
    <w:rsid w:val="007011B2"/>
    <w:rsid w:val="007018D9"/>
    <w:rsid w:val="00701CAE"/>
    <w:rsid w:val="007020C6"/>
    <w:rsid w:val="007020D7"/>
    <w:rsid w:val="0070212B"/>
    <w:rsid w:val="0070296C"/>
    <w:rsid w:val="00702B34"/>
    <w:rsid w:val="00702BFA"/>
    <w:rsid w:val="00702DBF"/>
    <w:rsid w:val="00702FAF"/>
    <w:rsid w:val="0070329A"/>
    <w:rsid w:val="007036E0"/>
    <w:rsid w:val="0070394B"/>
    <w:rsid w:val="00703CA2"/>
    <w:rsid w:val="00703ED5"/>
    <w:rsid w:val="00703FFE"/>
    <w:rsid w:val="007040E8"/>
    <w:rsid w:val="00704579"/>
    <w:rsid w:val="0070458F"/>
    <w:rsid w:val="007045D6"/>
    <w:rsid w:val="00704743"/>
    <w:rsid w:val="00704CB2"/>
    <w:rsid w:val="00705677"/>
    <w:rsid w:val="00705BE8"/>
    <w:rsid w:val="0070648A"/>
    <w:rsid w:val="00706CF5"/>
    <w:rsid w:val="00706DCE"/>
    <w:rsid w:val="00706F09"/>
    <w:rsid w:val="007071F8"/>
    <w:rsid w:val="00707837"/>
    <w:rsid w:val="00710A81"/>
    <w:rsid w:val="00710C76"/>
    <w:rsid w:val="00710E6E"/>
    <w:rsid w:val="00711776"/>
    <w:rsid w:val="007117F0"/>
    <w:rsid w:val="00711813"/>
    <w:rsid w:val="00711B80"/>
    <w:rsid w:val="00711C05"/>
    <w:rsid w:val="00711F9B"/>
    <w:rsid w:val="00711FD9"/>
    <w:rsid w:val="007129EA"/>
    <w:rsid w:val="00713E80"/>
    <w:rsid w:val="00713F86"/>
    <w:rsid w:val="00714285"/>
    <w:rsid w:val="00714378"/>
    <w:rsid w:val="0071442A"/>
    <w:rsid w:val="00714855"/>
    <w:rsid w:val="00714A48"/>
    <w:rsid w:val="007155A5"/>
    <w:rsid w:val="0071648A"/>
    <w:rsid w:val="007164A5"/>
    <w:rsid w:val="00716A45"/>
    <w:rsid w:val="00716F5D"/>
    <w:rsid w:val="00717E43"/>
    <w:rsid w:val="00717FCE"/>
    <w:rsid w:val="007201A0"/>
    <w:rsid w:val="0072026C"/>
    <w:rsid w:val="007209A2"/>
    <w:rsid w:val="007209B8"/>
    <w:rsid w:val="007209E1"/>
    <w:rsid w:val="00720D6F"/>
    <w:rsid w:val="00721D8C"/>
    <w:rsid w:val="00722428"/>
    <w:rsid w:val="007226B6"/>
    <w:rsid w:val="0072282A"/>
    <w:rsid w:val="007228F0"/>
    <w:rsid w:val="00722A4B"/>
    <w:rsid w:val="0072357D"/>
    <w:rsid w:val="00723AF2"/>
    <w:rsid w:val="00724065"/>
    <w:rsid w:val="00724172"/>
    <w:rsid w:val="00724598"/>
    <w:rsid w:val="0072482D"/>
    <w:rsid w:val="00724BF1"/>
    <w:rsid w:val="00724C39"/>
    <w:rsid w:val="0072566D"/>
    <w:rsid w:val="00725821"/>
    <w:rsid w:val="00725C0B"/>
    <w:rsid w:val="00725CE2"/>
    <w:rsid w:val="00726037"/>
    <w:rsid w:val="007260C9"/>
    <w:rsid w:val="007270B2"/>
    <w:rsid w:val="007273AF"/>
    <w:rsid w:val="007277B3"/>
    <w:rsid w:val="007277BF"/>
    <w:rsid w:val="00727A24"/>
    <w:rsid w:val="00727C0D"/>
    <w:rsid w:val="00727C6D"/>
    <w:rsid w:val="00730085"/>
    <w:rsid w:val="00730269"/>
    <w:rsid w:val="007302B8"/>
    <w:rsid w:val="00730547"/>
    <w:rsid w:val="007306E3"/>
    <w:rsid w:val="007309ED"/>
    <w:rsid w:val="00731EFD"/>
    <w:rsid w:val="0073206A"/>
    <w:rsid w:val="007338CE"/>
    <w:rsid w:val="00733C3D"/>
    <w:rsid w:val="007345CC"/>
    <w:rsid w:val="00734B0E"/>
    <w:rsid w:val="00735113"/>
    <w:rsid w:val="00735131"/>
    <w:rsid w:val="007351C8"/>
    <w:rsid w:val="007354F0"/>
    <w:rsid w:val="00735628"/>
    <w:rsid w:val="00735E22"/>
    <w:rsid w:val="0073637F"/>
    <w:rsid w:val="00736C45"/>
    <w:rsid w:val="00736D2B"/>
    <w:rsid w:val="00736E69"/>
    <w:rsid w:val="00736FE1"/>
    <w:rsid w:val="007372F5"/>
    <w:rsid w:val="00737341"/>
    <w:rsid w:val="00737564"/>
    <w:rsid w:val="007376DC"/>
    <w:rsid w:val="00737806"/>
    <w:rsid w:val="00737A4F"/>
    <w:rsid w:val="00737B1F"/>
    <w:rsid w:val="00737F39"/>
    <w:rsid w:val="00740068"/>
    <w:rsid w:val="007400FB"/>
    <w:rsid w:val="00740495"/>
    <w:rsid w:val="00740FDE"/>
    <w:rsid w:val="0074138C"/>
    <w:rsid w:val="00741757"/>
    <w:rsid w:val="00741EB8"/>
    <w:rsid w:val="00742248"/>
    <w:rsid w:val="007424D0"/>
    <w:rsid w:val="0074287C"/>
    <w:rsid w:val="0074319D"/>
    <w:rsid w:val="0074340C"/>
    <w:rsid w:val="00743733"/>
    <w:rsid w:val="007438A6"/>
    <w:rsid w:val="0074455F"/>
    <w:rsid w:val="007448A4"/>
    <w:rsid w:val="00744DD8"/>
    <w:rsid w:val="00745010"/>
    <w:rsid w:val="0074558B"/>
    <w:rsid w:val="0074566A"/>
    <w:rsid w:val="007458F7"/>
    <w:rsid w:val="00745E76"/>
    <w:rsid w:val="00746039"/>
    <w:rsid w:val="007463E7"/>
    <w:rsid w:val="00746504"/>
    <w:rsid w:val="0074682B"/>
    <w:rsid w:val="00746D14"/>
    <w:rsid w:val="007473CA"/>
    <w:rsid w:val="00750302"/>
    <w:rsid w:val="007505F7"/>
    <w:rsid w:val="00750945"/>
    <w:rsid w:val="00750F6A"/>
    <w:rsid w:val="00751925"/>
    <w:rsid w:val="00751FAF"/>
    <w:rsid w:val="007525C4"/>
    <w:rsid w:val="00752959"/>
    <w:rsid w:val="007529C5"/>
    <w:rsid w:val="00752A6E"/>
    <w:rsid w:val="00752AE1"/>
    <w:rsid w:val="00752D8F"/>
    <w:rsid w:val="00752FDE"/>
    <w:rsid w:val="00753357"/>
    <w:rsid w:val="00753813"/>
    <w:rsid w:val="00753916"/>
    <w:rsid w:val="00753C96"/>
    <w:rsid w:val="00753F3F"/>
    <w:rsid w:val="00753F56"/>
    <w:rsid w:val="00754125"/>
    <w:rsid w:val="007541A5"/>
    <w:rsid w:val="00754454"/>
    <w:rsid w:val="0075473B"/>
    <w:rsid w:val="00754D33"/>
    <w:rsid w:val="0075535D"/>
    <w:rsid w:val="00755403"/>
    <w:rsid w:val="0075551F"/>
    <w:rsid w:val="007562CA"/>
    <w:rsid w:val="00756740"/>
    <w:rsid w:val="0075690E"/>
    <w:rsid w:val="00756DBB"/>
    <w:rsid w:val="00756F17"/>
    <w:rsid w:val="007572FC"/>
    <w:rsid w:val="00757C5E"/>
    <w:rsid w:val="007600E9"/>
    <w:rsid w:val="007602BD"/>
    <w:rsid w:val="00760415"/>
    <w:rsid w:val="00760789"/>
    <w:rsid w:val="0076098D"/>
    <w:rsid w:val="007610BC"/>
    <w:rsid w:val="0076117A"/>
    <w:rsid w:val="00761547"/>
    <w:rsid w:val="0076155D"/>
    <w:rsid w:val="0076157C"/>
    <w:rsid w:val="00761708"/>
    <w:rsid w:val="00761CDC"/>
    <w:rsid w:val="00762039"/>
    <w:rsid w:val="007621BF"/>
    <w:rsid w:val="007621FE"/>
    <w:rsid w:val="00762F60"/>
    <w:rsid w:val="00763003"/>
    <w:rsid w:val="007634F5"/>
    <w:rsid w:val="007637DD"/>
    <w:rsid w:val="00763EB9"/>
    <w:rsid w:val="00764BC2"/>
    <w:rsid w:val="00764CCB"/>
    <w:rsid w:val="00764E04"/>
    <w:rsid w:val="00764E43"/>
    <w:rsid w:val="007650DB"/>
    <w:rsid w:val="00765399"/>
    <w:rsid w:val="00765430"/>
    <w:rsid w:val="00765503"/>
    <w:rsid w:val="00765668"/>
    <w:rsid w:val="007656F5"/>
    <w:rsid w:val="007659D8"/>
    <w:rsid w:val="00765C19"/>
    <w:rsid w:val="00765E9E"/>
    <w:rsid w:val="0076627A"/>
    <w:rsid w:val="007662AC"/>
    <w:rsid w:val="00766524"/>
    <w:rsid w:val="007666ED"/>
    <w:rsid w:val="00766E29"/>
    <w:rsid w:val="007676BC"/>
    <w:rsid w:val="00767866"/>
    <w:rsid w:val="007678DD"/>
    <w:rsid w:val="00767B8F"/>
    <w:rsid w:val="00767BAE"/>
    <w:rsid w:val="007700A8"/>
    <w:rsid w:val="00770210"/>
    <w:rsid w:val="00770B24"/>
    <w:rsid w:val="00770E58"/>
    <w:rsid w:val="0077104F"/>
    <w:rsid w:val="007710AD"/>
    <w:rsid w:val="00771334"/>
    <w:rsid w:val="00771657"/>
    <w:rsid w:val="007718B5"/>
    <w:rsid w:val="00771BC5"/>
    <w:rsid w:val="00772549"/>
    <w:rsid w:val="007725D3"/>
    <w:rsid w:val="0077276C"/>
    <w:rsid w:val="00772EEE"/>
    <w:rsid w:val="0077328D"/>
    <w:rsid w:val="007733F1"/>
    <w:rsid w:val="0077360F"/>
    <w:rsid w:val="00773AB1"/>
    <w:rsid w:val="00773BC5"/>
    <w:rsid w:val="00773DBD"/>
    <w:rsid w:val="00774411"/>
    <w:rsid w:val="00774C2E"/>
    <w:rsid w:val="00774F03"/>
    <w:rsid w:val="00775239"/>
    <w:rsid w:val="00775812"/>
    <w:rsid w:val="00775C87"/>
    <w:rsid w:val="00775FA4"/>
    <w:rsid w:val="007760AC"/>
    <w:rsid w:val="00776235"/>
    <w:rsid w:val="007767AE"/>
    <w:rsid w:val="00776C2C"/>
    <w:rsid w:val="00777300"/>
    <w:rsid w:val="00777626"/>
    <w:rsid w:val="00777B00"/>
    <w:rsid w:val="00777F21"/>
    <w:rsid w:val="00780BAB"/>
    <w:rsid w:val="00780DAB"/>
    <w:rsid w:val="00780DB8"/>
    <w:rsid w:val="00780FD3"/>
    <w:rsid w:val="007811C7"/>
    <w:rsid w:val="007819BB"/>
    <w:rsid w:val="00781B2D"/>
    <w:rsid w:val="00782127"/>
    <w:rsid w:val="00782B22"/>
    <w:rsid w:val="00782B9F"/>
    <w:rsid w:val="00782CA5"/>
    <w:rsid w:val="00782D91"/>
    <w:rsid w:val="00782DEF"/>
    <w:rsid w:val="00782ED2"/>
    <w:rsid w:val="007831CD"/>
    <w:rsid w:val="0078321B"/>
    <w:rsid w:val="0078385B"/>
    <w:rsid w:val="00783A8D"/>
    <w:rsid w:val="00784151"/>
    <w:rsid w:val="0078484D"/>
    <w:rsid w:val="007848B9"/>
    <w:rsid w:val="00784DA2"/>
    <w:rsid w:val="00784E1E"/>
    <w:rsid w:val="00784F00"/>
    <w:rsid w:val="007853B6"/>
    <w:rsid w:val="007854AD"/>
    <w:rsid w:val="0078593D"/>
    <w:rsid w:val="00785EC8"/>
    <w:rsid w:val="007862FF"/>
    <w:rsid w:val="00786418"/>
    <w:rsid w:val="0078659E"/>
    <w:rsid w:val="007867E7"/>
    <w:rsid w:val="007868D0"/>
    <w:rsid w:val="00786B9B"/>
    <w:rsid w:val="00786BAD"/>
    <w:rsid w:val="0078792F"/>
    <w:rsid w:val="00787964"/>
    <w:rsid w:val="00787A2B"/>
    <w:rsid w:val="00787E5A"/>
    <w:rsid w:val="00791402"/>
    <w:rsid w:val="00791581"/>
    <w:rsid w:val="007919DF"/>
    <w:rsid w:val="00791B6B"/>
    <w:rsid w:val="00791B70"/>
    <w:rsid w:val="007929E5"/>
    <w:rsid w:val="00792BE1"/>
    <w:rsid w:val="00792D16"/>
    <w:rsid w:val="00792F2B"/>
    <w:rsid w:val="007934B5"/>
    <w:rsid w:val="0079370F"/>
    <w:rsid w:val="00793D88"/>
    <w:rsid w:val="00793EFA"/>
    <w:rsid w:val="00793F2A"/>
    <w:rsid w:val="00794266"/>
    <w:rsid w:val="00794518"/>
    <w:rsid w:val="00794675"/>
    <w:rsid w:val="00794683"/>
    <w:rsid w:val="00794C2D"/>
    <w:rsid w:val="00794D7C"/>
    <w:rsid w:val="00794FEB"/>
    <w:rsid w:val="007953DF"/>
    <w:rsid w:val="00795667"/>
    <w:rsid w:val="00795698"/>
    <w:rsid w:val="0079569F"/>
    <w:rsid w:val="00795895"/>
    <w:rsid w:val="00795CC5"/>
    <w:rsid w:val="00795F34"/>
    <w:rsid w:val="00796015"/>
    <w:rsid w:val="00796428"/>
    <w:rsid w:val="00796904"/>
    <w:rsid w:val="00797109"/>
    <w:rsid w:val="00797336"/>
    <w:rsid w:val="0079744A"/>
    <w:rsid w:val="00797AAF"/>
    <w:rsid w:val="00797D9C"/>
    <w:rsid w:val="00797DF8"/>
    <w:rsid w:val="00797E5E"/>
    <w:rsid w:val="007A0164"/>
    <w:rsid w:val="007A0217"/>
    <w:rsid w:val="007A05A5"/>
    <w:rsid w:val="007A08F5"/>
    <w:rsid w:val="007A0BC7"/>
    <w:rsid w:val="007A0DA6"/>
    <w:rsid w:val="007A176E"/>
    <w:rsid w:val="007A1D5D"/>
    <w:rsid w:val="007A22A0"/>
    <w:rsid w:val="007A2379"/>
    <w:rsid w:val="007A30D0"/>
    <w:rsid w:val="007A3840"/>
    <w:rsid w:val="007A3C42"/>
    <w:rsid w:val="007A3CD8"/>
    <w:rsid w:val="007A3DD9"/>
    <w:rsid w:val="007A417C"/>
    <w:rsid w:val="007A45D5"/>
    <w:rsid w:val="007A479C"/>
    <w:rsid w:val="007A4BAE"/>
    <w:rsid w:val="007A4D2E"/>
    <w:rsid w:val="007A4D36"/>
    <w:rsid w:val="007A4D67"/>
    <w:rsid w:val="007A4D71"/>
    <w:rsid w:val="007A50F5"/>
    <w:rsid w:val="007A5793"/>
    <w:rsid w:val="007A5B2D"/>
    <w:rsid w:val="007A5D64"/>
    <w:rsid w:val="007A60E1"/>
    <w:rsid w:val="007A6315"/>
    <w:rsid w:val="007A64E9"/>
    <w:rsid w:val="007A6800"/>
    <w:rsid w:val="007A78B2"/>
    <w:rsid w:val="007A7AAB"/>
    <w:rsid w:val="007A7D09"/>
    <w:rsid w:val="007B0126"/>
    <w:rsid w:val="007B056B"/>
    <w:rsid w:val="007B05D0"/>
    <w:rsid w:val="007B0AF2"/>
    <w:rsid w:val="007B106C"/>
    <w:rsid w:val="007B18E2"/>
    <w:rsid w:val="007B1A71"/>
    <w:rsid w:val="007B1EB6"/>
    <w:rsid w:val="007B2074"/>
    <w:rsid w:val="007B2504"/>
    <w:rsid w:val="007B27D2"/>
    <w:rsid w:val="007B3114"/>
    <w:rsid w:val="007B313D"/>
    <w:rsid w:val="007B320E"/>
    <w:rsid w:val="007B3648"/>
    <w:rsid w:val="007B37E6"/>
    <w:rsid w:val="007B3BA5"/>
    <w:rsid w:val="007B3E25"/>
    <w:rsid w:val="007B3ED8"/>
    <w:rsid w:val="007B3FC3"/>
    <w:rsid w:val="007B4D58"/>
    <w:rsid w:val="007B4FF7"/>
    <w:rsid w:val="007B5571"/>
    <w:rsid w:val="007B5ABF"/>
    <w:rsid w:val="007B5B4D"/>
    <w:rsid w:val="007B5D80"/>
    <w:rsid w:val="007B6187"/>
    <w:rsid w:val="007B6277"/>
    <w:rsid w:val="007B6393"/>
    <w:rsid w:val="007B641A"/>
    <w:rsid w:val="007B6601"/>
    <w:rsid w:val="007B6ED8"/>
    <w:rsid w:val="007B7351"/>
    <w:rsid w:val="007B7443"/>
    <w:rsid w:val="007C0402"/>
    <w:rsid w:val="007C089B"/>
    <w:rsid w:val="007C0AD3"/>
    <w:rsid w:val="007C0C2F"/>
    <w:rsid w:val="007C18E2"/>
    <w:rsid w:val="007C1E5A"/>
    <w:rsid w:val="007C208C"/>
    <w:rsid w:val="007C2387"/>
    <w:rsid w:val="007C2485"/>
    <w:rsid w:val="007C2527"/>
    <w:rsid w:val="007C26E5"/>
    <w:rsid w:val="007C27B7"/>
    <w:rsid w:val="007C2E55"/>
    <w:rsid w:val="007C3CF6"/>
    <w:rsid w:val="007C3D53"/>
    <w:rsid w:val="007C485C"/>
    <w:rsid w:val="007C48B3"/>
    <w:rsid w:val="007C4D9E"/>
    <w:rsid w:val="007C4E59"/>
    <w:rsid w:val="007C4F09"/>
    <w:rsid w:val="007C52E4"/>
    <w:rsid w:val="007C536F"/>
    <w:rsid w:val="007C569E"/>
    <w:rsid w:val="007C5917"/>
    <w:rsid w:val="007C60A8"/>
    <w:rsid w:val="007C61C7"/>
    <w:rsid w:val="007C6231"/>
    <w:rsid w:val="007C6526"/>
    <w:rsid w:val="007C6570"/>
    <w:rsid w:val="007C7469"/>
    <w:rsid w:val="007C7965"/>
    <w:rsid w:val="007C7DAE"/>
    <w:rsid w:val="007C7EC3"/>
    <w:rsid w:val="007C7EC7"/>
    <w:rsid w:val="007C7F5F"/>
    <w:rsid w:val="007D021D"/>
    <w:rsid w:val="007D03FA"/>
    <w:rsid w:val="007D0680"/>
    <w:rsid w:val="007D0747"/>
    <w:rsid w:val="007D07D7"/>
    <w:rsid w:val="007D0A78"/>
    <w:rsid w:val="007D0FC9"/>
    <w:rsid w:val="007D0FEC"/>
    <w:rsid w:val="007D16AF"/>
    <w:rsid w:val="007D2027"/>
    <w:rsid w:val="007D228B"/>
    <w:rsid w:val="007D287D"/>
    <w:rsid w:val="007D2962"/>
    <w:rsid w:val="007D2C37"/>
    <w:rsid w:val="007D31DB"/>
    <w:rsid w:val="007D33B6"/>
    <w:rsid w:val="007D3C55"/>
    <w:rsid w:val="007D4145"/>
    <w:rsid w:val="007D4208"/>
    <w:rsid w:val="007D42A9"/>
    <w:rsid w:val="007D44D9"/>
    <w:rsid w:val="007D452D"/>
    <w:rsid w:val="007D4615"/>
    <w:rsid w:val="007D47A8"/>
    <w:rsid w:val="007D4FBD"/>
    <w:rsid w:val="007D528B"/>
    <w:rsid w:val="007D55AF"/>
    <w:rsid w:val="007D582E"/>
    <w:rsid w:val="007D5CA6"/>
    <w:rsid w:val="007D601B"/>
    <w:rsid w:val="007D68C0"/>
    <w:rsid w:val="007D6B6D"/>
    <w:rsid w:val="007D6E64"/>
    <w:rsid w:val="007D724F"/>
    <w:rsid w:val="007D78BC"/>
    <w:rsid w:val="007D7CBE"/>
    <w:rsid w:val="007D7F18"/>
    <w:rsid w:val="007D7F2A"/>
    <w:rsid w:val="007E0335"/>
    <w:rsid w:val="007E0419"/>
    <w:rsid w:val="007E04CD"/>
    <w:rsid w:val="007E05E8"/>
    <w:rsid w:val="007E08C0"/>
    <w:rsid w:val="007E0C1F"/>
    <w:rsid w:val="007E0D87"/>
    <w:rsid w:val="007E0F32"/>
    <w:rsid w:val="007E11E3"/>
    <w:rsid w:val="007E1667"/>
    <w:rsid w:val="007E178D"/>
    <w:rsid w:val="007E1D7D"/>
    <w:rsid w:val="007E1F50"/>
    <w:rsid w:val="007E1F91"/>
    <w:rsid w:val="007E2343"/>
    <w:rsid w:val="007E306E"/>
    <w:rsid w:val="007E34DD"/>
    <w:rsid w:val="007E382F"/>
    <w:rsid w:val="007E3AAE"/>
    <w:rsid w:val="007E3AC3"/>
    <w:rsid w:val="007E43F5"/>
    <w:rsid w:val="007E471D"/>
    <w:rsid w:val="007E48B3"/>
    <w:rsid w:val="007E4E3E"/>
    <w:rsid w:val="007E52EE"/>
    <w:rsid w:val="007E5357"/>
    <w:rsid w:val="007E53EB"/>
    <w:rsid w:val="007E57A2"/>
    <w:rsid w:val="007E5C56"/>
    <w:rsid w:val="007E622D"/>
    <w:rsid w:val="007E682B"/>
    <w:rsid w:val="007E696C"/>
    <w:rsid w:val="007E69D9"/>
    <w:rsid w:val="007E69DD"/>
    <w:rsid w:val="007E6CAD"/>
    <w:rsid w:val="007E78C1"/>
    <w:rsid w:val="007E7995"/>
    <w:rsid w:val="007E7C74"/>
    <w:rsid w:val="007E7D72"/>
    <w:rsid w:val="007E7FAE"/>
    <w:rsid w:val="007F000F"/>
    <w:rsid w:val="007F02F7"/>
    <w:rsid w:val="007F0360"/>
    <w:rsid w:val="007F0871"/>
    <w:rsid w:val="007F0924"/>
    <w:rsid w:val="007F0D10"/>
    <w:rsid w:val="007F0E53"/>
    <w:rsid w:val="007F12D2"/>
    <w:rsid w:val="007F1442"/>
    <w:rsid w:val="007F17F4"/>
    <w:rsid w:val="007F1EC6"/>
    <w:rsid w:val="007F2757"/>
    <w:rsid w:val="007F2761"/>
    <w:rsid w:val="007F283A"/>
    <w:rsid w:val="007F297B"/>
    <w:rsid w:val="007F2F02"/>
    <w:rsid w:val="007F3402"/>
    <w:rsid w:val="007F3DE3"/>
    <w:rsid w:val="007F3E6E"/>
    <w:rsid w:val="007F4093"/>
    <w:rsid w:val="007F4924"/>
    <w:rsid w:val="007F4D8F"/>
    <w:rsid w:val="007F4DF9"/>
    <w:rsid w:val="007F5069"/>
    <w:rsid w:val="007F58C4"/>
    <w:rsid w:val="007F5C22"/>
    <w:rsid w:val="007F617F"/>
    <w:rsid w:val="007F69F4"/>
    <w:rsid w:val="007F6B2D"/>
    <w:rsid w:val="007F72D0"/>
    <w:rsid w:val="007F73A7"/>
    <w:rsid w:val="007F7A50"/>
    <w:rsid w:val="007F7BF8"/>
    <w:rsid w:val="007F7F86"/>
    <w:rsid w:val="0080028E"/>
    <w:rsid w:val="008002F2"/>
    <w:rsid w:val="0080040C"/>
    <w:rsid w:val="00800B9B"/>
    <w:rsid w:val="00801246"/>
    <w:rsid w:val="00801525"/>
    <w:rsid w:val="00801547"/>
    <w:rsid w:val="008017FC"/>
    <w:rsid w:val="00801CC3"/>
    <w:rsid w:val="008022AE"/>
    <w:rsid w:val="008024BD"/>
    <w:rsid w:val="0080250C"/>
    <w:rsid w:val="00802699"/>
    <w:rsid w:val="0080272A"/>
    <w:rsid w:val="00802F9F"/>
    <w:rsid w:val="00803500"/>
    <w:rsid w:val="008038D6"/>
    <w:rsid w:val="0080397A"/>
    <w:rsid w:val="00803F47"/>
    <w:rsid w:val="0080402D"/>
    <w:rsid w:val="008054F0"/>
    <w:rsid w:val="00805500"/>
    <w:rsid w:val="00805988"/>
    <w:rsid w:val="00805E99"/>
    <w:rsid w:val="00806236"/>
    <w:rsid w:val="00806358"/>
    <w:rsid w:val="0080642F"/>
    <w:rsid w:val="00806869"/>
    <w:rsid w:val="00806BD7"/>
    <w:rsid w:val="00807797"/>
    <w:rsid w:val="00807A5E"/>
    <w:rsid w:val="00807C4A"/>
    <w:rsid w:val="0081007B"/>
    <w:rsid w:val="008106FA"/>
    <w:rsid w:val="008108DB"/>
    <w:rsid w:val="00810C4E"/>
    <w:rsid w:val="00810C57"/>
    <w:rsid w:val="00810CC0"/>
    <w:rsid w:val="00810CCD"/>
    <w:rsid w:val="00810ECE"/>
    <w:rsid w:val="00811015"/>
    <w:rsid w:val="008110EE"/>
    <w:rsid w:val="00811601"/>
    <w:rsid w:val="00811712"/>
    <w:rsid w:val="00811981"/>
    <w:rsid w:val="00811D38"/>
    <w:rsid w:val="0081222F"/>
    <w:rsid w:val="00812887"/>
    <w:rsid w:val="008129EF"/>
    <w:rsid w:val="00813091"/>
    <w:rsid w:val="00813D8C"/>
    <w:rsid w:val="008148D2"/>
    <w:rsid w:val="008150DA"/>
    <w:rsid w:val="008155D5"/>
    <w:rsid w:val="0081717E"/>
    <w:rsid w:val="008175A0"/>
    <w:rsid w:val="00817BCC"/>
    <w:rsid w:val="00817BD5"/>
    <w:rsid w:val="00817F7B"/>
    <w:rsid w:val="00817FE0"/>
    <w:rsid w:val="008205E6"/>
    <w:rsid w:val="008209B8"/>
    <w:rsid w:val="00820BD1"/>
    <w:rsid w:val="00820C11"/>
    <w:rsid w:val="00820F44"/>
    <w:rsid w:val="00821429"/>
    <w:rsid w:val="008216DC"/>
    <w:rsid w:val="00821816"/>
    <w:rsid w:val="0082231F"/>
    <w:rsid w:val="0082249D"/>
    <w:rsid w:val="008225AD"/>
    <w:rsid w:val="00822705"/>
    <w:rsid w:val="008227DE"/>
    <w:rsid w:val="00822865"/>
    <w:rsid w:val="00822A39"/>
    <w:rsid w:val="008230B0"/>
    <w:rsid w:val="00823223"/>
    <w:rsid w:val="008235DA"/>
    <w:rsid w:val="00823843"/>
    <w:rsid w:val="0082393E"/>
    <w:rsid w:val="00823A59"/>
    <w:rsid w:val="00823F44"/>
    <w:rsid w:val="008248EB"/>
    <w:rsid w:val="00824DBE"/>
    <w:rsid w:val="008253BB"/>
    <w:rsid w:val="008253C9"/>
    <w:rsid w:val="00825692"/>
    <w:rsid w:val="008257BE"/>
    <w:rsid w:val="008259E4"/>
    <w:rsid w:val="00825EB4"/>
    <w:rsid w:val="008262C6"/>
    <w:rsid w:val="00826757"/>
    <w:rsid w:val="008269A2"/>
    <w:rsid w:val="00826A61"/>
    <w:rsid w:val="00826CFE"/>
    <w:rsid w:val="0082725E"/>
    <w:rsid w:val="00827489"/>
    <w:rsid w:val="00827666"/>
    <w:rsid w:val="00827809"/>
    <w:rsid w:val="00827BA2"/>
    <w:rsid w:val="00827E33"/>
    <w:rsid w:val="0083046E"/>
    <w:rsid w:val="00830566"/>
    <w:rsid w:val="00830B07"/>
    <w:rsid w:val="00830F5A"/>
    <w:rsid w:val="008311FE"/>
    <w:rsid w:val="00831A78"/>
    <w:rsid w:val="00831C63"/>
    <w:rsid w:val="0083228A"/>
    <w:rsid w:val="00832331"/>
    <w:rsid w:val="00833810"/>
    <w:rsid w:val="00834357"/>
    <w:rsid w:val="008345B9"/>
    <w:rsid w:val="008346CB"/>
    <w:rsid w:val="00834AA6"/>
    <w:rsid w:val="00834DAD"/>
    <w:rsid w:val="008351C4"/>
    <w:rsid w:val="00835353"/>
    <w:rsid w:val="008358AE"/>
    <w:rsid w:val="00835F12"/>
    <w:rsid w:val="00836A0F"/>
    <w:rsid w:val="00836CC2"/>
    <w:rsid w:val="00837155"/>
    <w:rsid w:val="00837670"/>
    <w:rsid w:val="008378DE"/>
    <w:rsid w:val="008379B4"/>
    <w:rsid w:val="00837C4E"/>
    <w:rsid w:val="00837DC6"/>
    <w:rsid w:val="008401D2"/>
    <w:rsid w:val="0084027C"/>
    <w:rsid w:val="00840910"/>
    <w:rsid w:val="00841B42"/>
    <w:rsid w:val="00841EB5"/>
    <w:rsid w:val="00841FCA"/>
    <w:rsid w:val="008422E0"/>
    <w:rsid w:val="00842361"/>
    <w:rsid w:val="008430A5"/>
    <w:rsid w:val="00843316"/>
    <w:rsid w:val="00843A91"/>
    <w:rsid w:val="00843E76"/>
    <w:rsid w:val="00844051"/>
    <w:rsid w:val="00844316"/>
    <w:rsid w:val="00844553"/>
    <w:rsid w:val="00844BDE"/>
    <w:rsid w:val="00844CB0"/>
    <w:rsid w:val="00844F8A"/>
    <w:rsid w:val="00845378"/>
    <w:rsid w:val="008455F2"/>
    <w:rsid w:val="0084566A"/>
    <w:rsid w:val="008456DC"/>
    <w:rsid w:val="00845D06"/>
    <w:rsid w:val="00845E80"/>
    <w:rsid w:val="0084601E"/>
    <w:rsid w:val="008462EE"/>
    <w:rsid w:val="00846C09"/>
    <w:rsid w:val="00846E49"/>
    <w:rsid w:val="00846ECD"/>
    <w:rsid w:val="00847A9F"/>
    <w:rsid w:val="00847AD9"/>
    <w:rsid w:val="00847D3D"/>
    <w:rsid w:val="00847D4F"/>
    <w:rsid w:val="0085021D"/>
    <w:rsid w:val="00850220"/>
    <w:rsid w:val="00850222"/>
    <w:rsid w:val="00850372"/>
    <w:rsid w:val="00850D33"/>
    <w:rsid w:val="0085120C"/>
    <w:rsid w:val="008512A0"/>
    <w:rsid w:val="00851D5A"/>
    <w:rsid w:val="00851FBF"/>
    <w:rsid w:val="008520CB"/>
    <w:rsid w:val="00852615"/>
    <w:rsid w:val="008527ED"/>
    <w:rsid w:val="00852BD6"/>
    <w:rsid w:val="00852DE8"/>
    <w:rsid w:val="00853291"/>
    <w:rsid w:val="00853361"/>
    <w:rsid w:val="008533E7"/>
    <w:rsid w:val="008534C1"/>
    <w:rsid w:val="008534D7"/>
    <w:rsid w:val="008538D6"/>
    <w:rsid w:val="00854C10"/>
    <w:rsid w:val="00854CD5"/>
    <w:rsid w:val="00854D62"/>
    <w:rsid w:val="00855C1E"/>
    <w:rsid w:val="00855DE0"/>
    <w:rsid w:val="00856073"/>
    <w:rsid w:val="0085635C"/>
    <w:rsid w:val="00856824"/>
    <w:rsid w:val="008569C6"/>
    <w:rsid w:val="00856E5F"/>
    <w:rsid w:val="00856FE0"/>
    <w:rsid w:val="0085744B"/>
    <w:rsid w:val="008575E9"/>
    <w:rsid w:val="008576AE"/>
    <w:rsid w:val="00860025"/>
    <w:rsid w:val="008605A3"/>
    <w:rsid w:val="008605F7"/>
    <w:rsid w:val="0086071E"/>
    <w:rsid w:val="00860A55"/>
    <w:rsid w:val="00860DCA"/>
    <w:rsid w:val="00861150"/>
    <w:rsid w:val="0086127C"/>
    <w:rsid w:val="008618A5"/>
    <w:rsid w:val="00861956"/>
    <w:rsid w:val="00861B20"/>
    <w:rsid w:val="00861E8E"/>
    <w:rsid w:val="00861F51"/>
    <w:rsid w:val="00862311"/>
    <w:rsid w:val="00862494"/>
    <w:rsid w:val="0086261E"/>
    <w:rsid w:val="008626EF"/>
    <w:rsid w:val="0086288F"/>
    <w:rsid w:val="008628C6"/>
    <w:rsid w:val="00862E33"/>
    <w:rsid w:val="008631C5"/>
    <w:rsid w:val="00863334"/>
    <w:rsid w:val="00863358"/>
    <w:rsid w:val="0086366D"/>
    <w:rsid w:val="0086387C"/>
    <w:rsid w:val="00864411"/>
    <w:rsid w:val="008645D9"/>
    <w:rsid w:val="00864F04"/>
    <w:rsid w:val="00865104"/>
    <w:rsid w:val="008651C6"/>
    <w:rsid w:val="00865505"/>
    <w:rsid w:val="00865549"/>
    <w:rsid w:val="00865720"/>
    <w:rsid w:val="008659F9"/>
    <w:rsid w:val="00865EBE"/>
    <w:rsid w:val="00866628"/>
    <w:rsid w:val="00866B11"/>
    <w:rsid w:val="00866D4C"/>
    <w:rsid w:val="008670D8"/>
    <w:rsid w:val="0086721E"/>
    <w:rsid w:val="00867458"/>
    <w:rsid w:val="00867C02"/>
    <w:rsid w:val="0087059C"/>
    <w:rsid w:val="008708C0"/>
    <w:rsid w:val="00870BF4"/>
    <w:rsid w:val="00871005"/>
    <w:rsid w:val="00871228"/>
    <w:rsid w:val="00871369"/>
    <w:rsid w:val="00871B40"/>
    <w:rsid w:val="00871C25"/>
    <w:rsid w:val="00872330"/>
    <w:rsid w:val="00872B6E"/>
    <w:rsid w:val="00872FD1"/>
    <w:rsid w:val="008734F9"/>
    <w:rsid w:val="00873967"/>
    <w:rsid w:val="00873A46"/>
    <w:rsid w:val="00873B03"/>
    <w:rsid w:val="008740FF"/>
    <w:rsid w:val="00874170"/>
    <w:rsid w:val="008744B5"/>
    <w:rsid w:val="0087466F"/>
    <w:rsid w:val="00874B52"/>
    <w:rsid w:val="00874E4A"/>
    <w:rsid w:val="008750CB"/>
    <w:rsid w:val="0087543D"/>
    <w:rsid w:val="0087574D"/>
    <w:rsid w:val="008757C5"/>
    <w:rsid w:val="00875946"/>
    <w:rsid w:val="008763D1"/>
    <w:rsid w:val="008764AE"/>
    <w:rsid w:val="00876D48"/>
    <w:rsid w:val="00876D74"/>
    <w:rsid w:val="0087701D"/>
    <w:rsid w:val="008774CE"/>
    <w:rsid w:val="008777D8"/>
    <w:rsid w:val="00877884"/>
    <w:rsid w:val="008778C1"/>
    <w:rsid w:val="00877ACB"/>
    <w:rsid w:val="00877DFD"/>
    <w:rsid w:val="00880251"/>
    <w:rsid w:val="008803F0"/>
    <w:rsid w:val="00880557"/>
    <w:rsid w:val="00880642"/>
    <w:rsid w:val="00880974"/>
    <w:rsid w:val="00880B91"/>
    <w:rsid w:val="00880E51"/>
    <w:rsid w:val="00881300"/>
    <w:rsid w:val="00881AD1"/>
    <w:rsid w:val="00881B0E"/>
    <w:rsid w:val="00881C5C"/>
    <w:rsid w:val="00881CCD"/>
    <w:rsid w:val="00881E27"/>
    <w:rsid w:val="00881E38"/>
    <w:rsid w:val="00882755"/>
    <w:rsid w:val="008832EE"/>
    <w:rsid w:val="008833DA"/>
    <w:rsid w:val="008839ED"/>
    <w:rsid w:val="00883C23"/>
    <w:rsid w:val="00883CE2"/>
    <w:rsid w:val="00884202"/>
    <w:rsid w:val="0088505D"/>
    <w:rsid w:val="0088546E"/>
    <w:rsid w:val="00885C6B"/>
    <w:rsid w:val="00885E45"/>
    <w:rsid w:val="00885E65"/>
    <w:rsid w:val="0088626F"/>
    <w:rsid w:val="00886E50"/>
    <w:rsid w:val="00886E76"/>
    <w:rsid w:val="00887479"/>
    <w:rsid w:val="008875A3"/>
    <w:rsid w:val="008877F9"/>
    <w:rsid w:val="00887856"/>
    <w:rsid w:val="00887FFA"/>
    <w:rsid w:val="008902DE"/>
    <w:rsid w:val="008907BF"/>
    <w:rsid w:val="00890B1D"/>
    <w:rsid w:val="00890F30"/>
    <w:rsid w:val="00891355"/>
    <w:rsid w:val="0089168C"/>
    <w:rsid w:val="00891FCB"/>
    <w:rsid w:val="0089206F"/>
    <w:rsid w:val="0089259E"/>
    <w:rsid w:val="00892872"/>
    <w:rsid w:val="00892CB3"/>
    <w:rsid w:val="00892F97"/>
    <w:rsid w:val="00893562"/>
    <w:rsid w:val="0089384C"/>
    <w:rsid w:val="00893CEF"/>
    <w:rsid w:val="00894075"/>
    <w:rsid w:val="00894220"/>
    <w:rsid w:val="008942B4"/>
    <w:rsid w:val="0089516B"/>
    <w:rsid w:val="008953A0"/>
    <w:rsid w:val="00895A52"/>
    <w:rsid w:val="00895ABD"/>
    <w:rsid w:val="00896102"/>
    <w:rsid w:val="0089634F"/>
    <w:rsid w:val="0089668F"/>
    <w:rsid w:val="0089674A"/>
    <w:rsid w:val="00896946"/>
    <w:rsid w:val="00896E82"/>
    <w:rsid w:val="00897022"/>
    <w:rsid w:val="00897B45"/>
    <w:rsid w:val="00897C4F"/>
    <w:rsid w:val="00897F30"/>
    <w:rsid w:val="008A008A"/>
    <w:rsid w:val="008A0129"/>
    <w:rsid w:val="008A0784"/>
    <w:rsid w:val="008A0EC4"/>
    <w:rsid w:val="008A12FB"/>
    <w:rsid w:val="008A1B46"/>
    <w:rsid w:val="008A1EA8"/>
    <w:rsid w:val="008A1FBE"/>
    <w:rsid w:val="008A220C"/>
    <w:rsid w:val="008A22D6"/>
    <w:rsid w:val="008A29D0"/>
    <w:rsid w:val="008A30F7"/>
    <w:rsid w:val="008A32AC"/>
    <w:rsid w:val="008A3788"/>
    <w:rsid w:val="008A3CB8"/>
    <w:rsid w:val="008A41CB"/>
    <w:rsid w:val="008A4396"/>
    <w:rsid w:val="008A4A93"/>
    <w:rsid w:val="008A505C"/>
    <w:rsid w:val="008A58F2"/>
    <w:rsid w:val="008A59CA"/>
    <w:rsid w:val="008A59E3"/>
    <w:rsid w:val="008A6EB8"/>
    <w:rsid w:val="008A746A"/>
    <w:rsid w:val="008A7CB2"/>
    <w:rsid w:val="008A7CD4"/>
    <w:rsid w:val="008A7D19"/>
    <w:rsid w:val="008B04A6"/>
    <w:rsid w:val="008B0710"/>
    <w:rsid w:val="008B0D4F"/>
    <w:rsid w:val="008B12CE"/>
    <w:rsid w:val="008B132E"/>
    <w:rsid w:val="008B142A"/>
    <w:rsid w:val="008B1B6F"/>
    <w:rsid w:val="008B1F43"/>
    <w:rsid w:val="008B2A67"/>
    <w:rsid w:val="008B3321"/>
    <w:rsid w:val="008B344F"/>
    <w:rsid w:val="008B3D3D"/>
    <w:rsid w:val="008B454F"/>
    <w:rsid w:val="008B4554"/>
    <w:rsid w:val="008B4748"/>
    <w:rsid w:val="008B491E"/>
    <w:rsid w:val="008B4B12"/>
    <w:rsid w:val="008B4F96"/>
    <w:rsid w:val="008B5220"/>
    <w:rsid w:val="008B5491"/>
    <w:rsid w:val="008B55F3"/>
    <w:rsid w:val="008B5962"/>
    <w:rsid w:val="008B5B4A"/>
    <w:rsid w:val="008B6066"/>
    <w:rsid w:val="008B62D5"/>
    <w:rsid w:val="008B6638"/>
    <w:rsid w:val="008B6800"/>
    <w:rsid w:val="008B6862"/>
    <w:rsid w:val="008B6AF0"/>
    <w:rsid w:val="008B6B78"/>
    <w:rsid w:val="008B7FF1"/>
    <w:rsid w:val="008C0266"/>
    <w:rsid w:val="008C03D2"/>
    <w:rsid w:val="008C06DC"/>
    <w:rsid w:val="008C0B5A"/>
    <w:rsid w:val="008C0C4C"/>
    <w:rsid w:val="008C0E92"/>
    <w:rsid w:val="008C22C0"/>
    <w:rsid w:val="008C24A8"/>
    <w:rsid w:val="008C25C0"/>
    <w:rsid w:val="008C29FD"/>
    <w:rsid w:val="008C2D81"/>
    <w:rsid w:val="008C3155"/>
    <w:rsid w:val="008C35AB"/>
    <w:rsid w:val="008C3624"/>
    <w:rsid w:val="008C370D"/>
    <w:rsid w:val="008C3F06"/>
    <w:rsid w:val="008C46D8"/>
    <w:rsid w:val="008C4BDD"/>
    <w:rsid w:val="008C5291"/>
    <w:rsid w:val="008C53A2"/>
    <w:rsid w:val="008C552B"/>
    <w:rsid w:val="008C5537"/>
    <w:rsid w:val="008C5596"/>
    <w:rsid w:val="008C583B"/>
    <w:rsid w:val="008C5B25"/>
    <w:rsid w:val="008C61EC"/>
    <w:rsid w:val="008C639F"/>
    <w:rsid w:val="008C6445"/>
    <w:rsid w:val="008C725C"/>
    <w:rsid w:val="008C7743"/>
    <w:rsid w:val="008D0557"/>
    <w:rsid w:val="008D0D73"/>
    <w:rsid w:val="008D10A5"/>
    <w:rsid w:val="008D132F"/>
    <w:rsid w:val="008D14C2"/>
    <w:rsid w:val="008D179C"/>
    <w:rsid w:val="008D1923"/>
    <w:rsid w:val="008D1A21"/>
    <w:rsid w:val="008D1BD0"/>
    <w:rsid w:val="008D1C1C"/>
    <w:rsid w:val="008D1D64"/>
    <w:rsid w:val="008D223D"/>
    <w:rsid w:val="008D25D3"/>
    <w:rsid w:val="008D2949"/>
    <w:rsid w:val="008D2959"/>
    <w:rsid w:val="008D2CFB"/>
    <w:rsid w:val="008D3CCC"/>
    <w:rsid w:val="008D3D19"/>
    <w:rsid w:val="008D3F0B"/>
    <w:rsid w:val="008D43B6"/>
    <w:rsid w:val="008D4415"/>
    <w:rsid w:val="008D44F4"/>
    <w:rsid w:val="008D45F4"/>
    <w:rsid w:val="008D481C"/>
    <w:rsid w:val="008D4BD5"/>
    <w:rsid w:val="008D53F8"/>
    <w:rsid w:val="008D651E"/>
    <w:rsid w:val="008D67A1"/>
    <w:rsid w:val="008D687F"/>
    <w:rsid w:val="008D6C2E"/>
    <w:rsid w:val="008D6CC0"/>
    <w:rsid w:val="008D70F7"/>
    <w:rsid w:val="008D7344"/>
    <w:rsid w:val="008D7605"/>
    <w:rsid w:val="008E05DF"/>
    <w:rsid w:val="008E081C"/>
    <w:rsid w:val="008E08C3"/>
    <w:rsid w:val="008E094D"/>
    <w:rsid w:val="008E0A74"/>
    <w:rsid w:val="008E0BFC"/>
    <w:rsid w:val="008E1467"/>
    <w:rsid w:val="008E14DF"/>
    <w:rsid w:val="008E1AC5"/>
    <w:rsid w:val="008E1FB3"/>
    <w:rsid w:val="008E3148"/>
    <w:rsid w:val="008E31CB"/>
    <w:rsid w:val="008E3C0D"/>
    <w:rsid w:val="008E3F35"/>
    <w:rsid w:val="008E4087"/>
    <w:rsid w:val="008E4216"/>
    <w:rsid w:val="008E46CF"/>
    <w:rsid w:val="008E48D2"/>
    <w:rsid w:val="008E4D80"/>
    <w:rsid w:val="008E50B5"/>
    <w:rsid w:val="008E5534"/>
    <w:rsid w:val="008E619A"/>
    <w:rsid w:val="008E6243"/>
    <w:rsid w:val="008E64FF"/>
    <w:rsid w:val="008E6AD2"/>
    <w:rsid w:val="008E6F78"/>
    <w:rsid w:val="008E716A"/>
    <w:rsid w:val="008E740B"/>
    <w:rsid w:val="008E79AF"/>
    <w:rsid w:val="008E7B03"/>
    <w:rsid w:val="008F01C7"/>
    <w:rsid w:val="008F037E"/>
    <w:rsid w:val="008F0D27"/>
    <w:rsid w:val="008F0E10"/>
    <w:rsid w:val="008F10FA"/>
    <w:rsid w:val="008F11B6"/>
    <w:rsid w:val="008F12F3"/>
    <w:rsid w:val="008F133A"/>
    <w:rsid w:val="008F1A2B"/>
    <w:rsid w:val="008F22F0"/>
    <w:rsid w:val="008F2875"/>
    <w:rsid w:val="008F2C42"/>
    <w:rsid w:val="008F2E7D"/>
    <w:rsid w:val="008F3ADF"/>
    <w:rsid w:val="008F3AF0"/>
    <w:rsid w:val="008F3DE0"/>
    <w:rsid w:val="008F3E0B"/>
    <w:rsid w:val="008F40C2"/>
    <w:rsid w:val="008F440E"/>
    <w:rsid w:val="008F4E2B"/>
    <w:rsid w:val="008F53CC"/>
    <w:rsid w:val="008F541C"/>
    <w:rsid w:val="008F5426"/>
    <w:rsid w:val="008F550D"/>
    <w:rsid w:val="008F5A40"/>
    <w:rsid w:val="008F5D3C"/>
    <w:rsid w:val="008F5DAA"/>
    <w:rsid w:val="008F6033"/>
    <w:rsid w:val="008F6232"/>
    <w:rsid w:val="008F6727"/>
    <w:rsid w:val="008F6B7D"/>
    <w:rsid w:val="008F6CDB"/>
    <w:rsid w:val="008F7579"/>
    <w:rsid w:val="008F7702"/>
    <w:rsid w:val="008F7CC5"/>
    <w:rsid w:val="00900134"/>
    <w:rsid w:val="0090024A"/>
    <w:rsid w:val="009004AE"/>
    <w:rsid w:val="00900873"/>
    <w:rsid w:val="00900928"/>
    <w:rsid w:val="00900B01"/>
    <w:rsid w:val="00900DF2"/>
    <w:rsid w:val="00901170"/>
    <w:rsid w:val="0090138E"/>
    <w:rsid w:val="009013AA"/>
    <w:rsid w:val="009015F3"/>
    <w:rsid w:val="00901BB8"/>
    <w:rsid w:val="00901D64"/>
    <w:rsid w:val="00902040"/>
    <w:rsid w:val="00902306"/>
    <w:rsid w:val="0090266D"/>
    <w:rsid w:val="00902959"/>
    <w:rsid w:val="009029C8"/>
    <w:rsid w:val="00902FAF"/>
    <w:rsid w:val="00903264"/>
    <w:rsid w:val="00903E38"/>
    <w:rsid w:val="00903E57"/>
    <w:rsid w:val="0090403B"/>
    <w:rsid w:val="0090436B"/>
    <w:rsid w:val="00904751"/>
    <w:rsid w:val="00904A8B"/>
    <w:rsid w:val="00904E0E"/>
    <w:rsid w:val="00904E4C"/>
    <w:rsid w:val="009058B8"/>
    <w:rsid w:val="009058DC"/>
    <w:rsid w:val="00905A80"/>
    <w:rsid w:val="00905F66"/>
    <w:rsid w:val="00906165"/>
    <w:rsid w:val="00906318"/>
    <w:rsid w:val="009063F8"/>
    <w:rsid w:val="009064E1"/>
    <w:rsid w:val="00906BCC"/>
    <w:rsid w:val="009071EE"/>
    <w:rsid w:val="00907254"/>
    <w:rsid w:val="0090786C"/>
    <w:rsid w:val="00907AC8"/>
    <w:rsid w:val="00907BDB"/>
    <w:rsid w:val="00910517"/>
    <w:rsid w:val="009109E9"/>
    <w:rsid w:val="00910AA2"/>
    <w:rsid w:val="00911277"/>
    <w:rsid w:val="009112B6"/>
    <w:rsid w:val="009115FA"/>
    <w:rsid w:val="00911732"/>
    <w:rsid w:val="00911871"/>
    <w:rsid w:val="00911B39"/>
    <w:rsid w:val="00911B46"/>
    <w:rsid w:val="00911C01"/>
    <w:rsid w:val="00911D80"/>
    <w:rsid w:val="00912199"/>
    <w:rsid w:val="009121AB"/>
    <w:rsid w:val="009125BA"/>
    <w:rsid w:val="0091266D"/>
    <w:rsid w:val="009128B5"/>
    <w:rsid w:val="00912CB3"/>
    <w:rsid w:val="00913074"/>
    <w:rsid w:val="009132F6"/>
    <w:rsid w:val="0091334A"/>
    <w:rsid w:val="0091345D"/>
    <w:rsid w:val="009139D4"/>
    <w:rsid w:val="00913BD7"/>
    <w:rsid w:val="00913D1C"/>
    <w:rsid w:val="00913D57"/>
    <w:rsid w:val="009142B4"/>
    <w:rsid w:val="00914761"/>
    <w:rsid w:val="00914803"/>
    <w:rsid w:val="0091496D"/>
    <w:rsid w:val="00914D34"/>
    <w:rsid w:val="00915456"/>
    <w:rsid w:val="00915504"/>
    <w:rsid w:val="009157F6"/>
    <w:rsid w:val="00915D9D"/>
    <w:rsid w:val="009160A6"/>
    <w:rsid w:val="0091630A"/>
    <w:rsid w:val="00916409"/>
    <w:rsid w:val="009167EC"/>
    <w:rsid w:val="0091690A"/>
    <w:rsid w:val="00916AB2"/>
    <w:rsid w:val="00916BE0"/>
    <w:rsid w:val="00916DB5"/>
    <w:rsid w:val="00916F93"/>
    <w:rsid w:val="009171B2"/>
    <w:rsid w:val="009172EE"/>
    <w:rsid w:val="0091751A"/>
    <w:rsid w:val="00917523"/>
    <w:rsid w:val="00917C54"/>
    <w:rsid w:val="0092040F"/>
    <w:rsid w:val="009204CF"/>
    <w:rsid w:val="00920988"/>
    <w:rsid w:val="00920A89"/>
    <w:rsid w:val="00921335"/>
    <w:rsid w:val="00921AE0"/>
    <w:rsid w:val="009220ED"/>
    <w:rsid w:val="00922652"/>
    <w:rsid w:val="00923927"/>
    <w:rsid w:val="00923B05"/>
    <w:rsid w:val="00923F65"/>
    <w:rsid w:val="00924338"/>
    <w:rsid w:val="0092553B"/>
    <w:rsid w:val="0092575B"/>
    <w:rsid w:val="009257C8"/>
    <w:rsid w:val="009259F0"/>
    <w:rsid w:val="009260C1"/>
    <w:rsid w:val="009262AD"/>
    <w:rsid w:val="00926526"/>
    <w:rsid w:val="0092655E"/>
    <w:rsid w:val="00926950"/>
    <w:rsid w:val="00926B2A"/>
    <w:rsid w:val="00926FCA"/>
    <w:rsid w:val="009274E9"/>
    <w:rsid w:val="00927674"/>
    <w:rsid w:val="009276AD"/>
    <w:rsid w:val="0092786D"/>
    <w:rsid w:val="00927B46"/>
    <w:rsid w:val="00927C98"/>
    <w:rsid w:val="00927E22"/>
    <w:rsid w:val="00927EC5"/>
    <w:rsid w:val="009301BD"/>
    <w:rsid w:val="0093029B"/>
    <w:rsid w:val="00931045"/>
    <w:rsid w:val="009312B1"/>
    <w:rsid w:val="0093153A"/>
    <w:rsid w:val="00931A7F"/>
    <w:rsid w:val="00931FD6"/>
    <w:rsid w:val="00931FEF"/>
    <w:rsid w:val="009321F3"/>
    <w:rsid w:val="00932229"/>
    <w:rsid w:val="009324A4"/>
    <w:rsid w:val="0093256B"/>
    <w:rsid w:val="00932BD7"/>
    <w:rsid w:val="00933375"/>
    <w:rsid w:val="009335D2"/>
    <w:rsid w:val="00934040"/>
    <w:rsid w:val="009346AE"/>
    <w:rsid w:val="00935199"/>
    <w:rsid w:val="009357F0"/>
    <w:rsid w:val="0093655C"/>
    <w:rsid w:val="00936674"/>
    <w:rsid w:val="00936992"/>
    <w:rsid w:val="00936F92"/>
    <w:rsid w:val="009371BF"/>
    <w:rsid w:val="00937676"/>
    <w:rsid w:val="00937711"/>
    <w:rsid w:val="00937C1B"/>
    <w:rsid w:val="00937C44"/>
    <w:rsid w:val="0094000A"/>
    <w:rsid w:val="00940094"/>
    <w:rsid w:val="00940138"/>
    <w:rsid w:val="009404A3"/>
    <w:rsid w:val="009406B4"/>
    <w:rsid w:val="009408F2"/>
    <w:rsid w:val="00940B88"/>
    <w:rsid w:val="00940BEA"/>
    <w:rsid w:val="00940D87"/>
    <w:rsid w:val="00940EFE"/>
    <w:rsid w:val="00940F72"/>
    <w:rsid w:val="00941069"/>
    <w:rsid w:val="0094117A"/>
    <w:rsid w:val="00941235"/>
    <w:rsid w:val="00941287"/>
    <w:rsid w:val="00941701"/>
    <w:rsid w:val="00941707"/>
    <w:rsid w:val="00941D1C"/>
    <w:rsid w:val="0094212E"/>
    <w:rsid w:val="00942436"/>
    <w:rsid w:val="00942592"/>
    <w:rsid w:val="00942884"/>
    <w:rsid w:val="00942B34"/>
    <w:rsid w:val="0094330A"/>
    <w:rsid w:val="00943876"/>
    <w:rsid w:val="00943B0B"/>
    <w:rsid w:val="009446A3"/>
    <w:rsid w:val="00944912"/>
    <w:rsid w:val="009449DA"/>
    <w:rsid w:val="00944D2C"/>
    <w:rsid w:val="00944DF4"/>
    <w:rsid w:val="00944FDA"/>
    <w:rsid w:val="00945062"/>
    <w:rsid w:val="00945084"/>
    <w:rsid w:val="00945324"/>
    <w:rsid w:val="009454A4"/>
    <w:rsid w:val="009458B8"/>
    <w:rsid w:val="00945CCE"/>
    <w:rsid w:val="00945E00"/>
    <w:rsid w:val="00945E9B"/>
    <w:rsid w:val="00946537"/>
    <w:rsid w:val="009467D5"/>
    <w:rsid w:val="009467E0"/>
    <w:rsid w:val="00946CB8"/>
    <w:rsid w:val="00946CED"/>
    <w:rsid w:val="00947378"/>
    <w:rsid w:val="00947A70"/>
    <w:rsid w:val="00947ABA"/>
    <w:rsid w:val="00947E29"/>
    <w:rsid w:val="009500A5"/>
    <w:rsid w:val="00950223"/>
    <w:rsid w:val="00950500"/>
    <w:rsid w:val="009510F4"/>
    <w:rsid w:val="00951182"/>
    <w:rsid w:val="0095133F"/>
    <w:rsid w:val="00951825"/>
    <w:rsid w:val="00951AE5"/>
    <w:rsid w:val="009524F2"/>
    <w:rsid w:val="00952DC3"/>
    <w:rsid w:val="00953020"/>
    <w:rsid w:val="009531E5"/>
    <w:rsid w:val="009534AD"/>
    <w:rsid w:val="0095368D"/>
    <w:rsid w:val="009536D0"/>
    <w:rsid w:val="00953754"/>
    <w:rsid w:val="0095392E"/>
    <w:rsid w:val="00953F93"/>
    <w:rsid w:val="009543DD"/>
    <w:rsid w:val="0095483B"/>
    <w:rsid w:val="00954879"/>
    <w:rsid w:val="0095492E"/>
    <w:rsid w:val="00954CB4"/>
    <w:rsid w:val="00954CC1"/>
    <w:rsid w:val="00954E5F"/>
    <w:rsid w:val="009551F2"/>
    <w:rsid w:val="009552BB"/>
    <w:rsid w:val="009556C1"/>
    <w:rsid w:val="0095571A"/>
    <w:rsid w:val="0095590B"/>
    <w:rsid w:val="0095592A"/>
    <w:rsid w:val="0095616A"/>
    <w:rsid w:val="00956202"/>
    <w:rsid w:val="00956618"/>
    <w:rsid w:val="0095696C"/>
    <w:rsid w:val="00956A4F"/>
    <w:rsid w:val="00956E12"/>
    <w:rsid w:val="0095701B"/>
    <w:rsid w:val="0095748F"/>
    <w:rsid w:val="00957751"/>
    <w:rsid w:val="00957849"/>
    <w:rsid w:val="00957FF9"/>
    <w:rsid w:val="00960224"/>
    <w:rsid w:val="0096023A"/>
    <w:rsid w:val="0096086D"/>
    <w:rsid w:val="00961066"/>
    <w:rsid w:val="0096109B"/>
    <w:rsid w:val="00961127"/>
    <w:rsid w:val="009612ED"/>
    <w:rsid w:val="00961465"/>
    <w:rsid w:val="009616AE"/>
    <w:rsid w:val="009619AF"/>
    <w:rsid w:val="00962D8B"/>
    <w:rsid w:val="00962FCB"/>
    <w:rsid w:val="00963039"/>
    <w:rsid w:val="009632B5"/>
    <w:rsid w:val="00963301"/>
    <w:rsid w:val="0096332C"/>
    <w:rsid w:val="009633CB"/>
    <w:rsid w:val="00963B8A"/>
    <w:rsid w:val="00963D4B"/>
    <w:rsid w:val="009644F5"/>
    <w:rsid w:val="00965061"/>
    <w:rsid w:val="009650CC"/>
    <w:rsid w:val="00965795"/>
    <w:rsid w:val="009657C0"/>
    <w:rsid w:val="00965D09"/>
    <w:rsid w:val="00965F37"/>
    <w:rsid w:val="00966103"/>
    <w:rsid w:val="00966521"/>
    <w:rsid w:val="009665BF"/>
    <w:rsid w:val="009665D1"/>
    <w:rsid w:val="00966621"/>
    <w:rsid w:val="009667DB"/>
    <w:rsid w:val="00966B5F"/>
    <w:rsid w:val="00966D55"/>
    <w:rsid w:val="009671B2"/>
    <w:rsid w:val="009675C9"/>
    <w:rsid w:val="00967A0D"/>
    <w:rsid w:val="00967AB6"/>
    <w:rsid w:val="00967CA6"/>
    <w:rsid w:val="00967FB1"/>
    <w:rsid w:val="00970302"/>
    <w:rsid w:val="009704C3"/>
    <w:rsid w:val="00970519"/>
    <w:rsid w:val="0097070E"/>
    <w:rsid w:val="00970890"/>
    <w:rsid w:val="009712E9"/>
    <w:rsid w:val="0097151A"/>
    <w:rsid w:val="00971C52"/>
    <w:rsid w:val="009720C6"/>
    <w:rsid w:val="009722D8"/>
    <w:rsid w:val="00973AD1"/>
    <w:rsid w:val="0097426B"/>
    <w:rsid w:val="0097426E"/>
    <w:rsid w:val="0097449A"/>
    <w:rsid w:val="00974518"/>
    <w:rsid w:val="0097491F"/>
    <w:rsid w:val="00974A9F"/>
    <w:rsid w:val="00974E75"/>
    <w:rsid w:val="00975553"/>
    <w:rsid w:val="00975577"/>
    <w:rsid w:val="00975673"/>
    <w:rsid w:val="00975AD0"/>
    <w:rsid w:val="00975CE0"/>
    <w:rsid w:val="00975DF8"/>
    <w:rsid w:val="009763EF"/>
    <w:rsid w:val="009767B8"/>
    <w:rsid w:val="009767C3"/>
    <w:rsid w:val="00976F72"/>
    <w:rsid w:val="0097746B"/>
    <w:rsid w:val="009776F4"/>
    <w:rsid w:val="009800D0"/>
    <w:rsid w:val="00980958"/>
    <w:rsid w:val="0098118D"/>
    <w:rsid w:val="009811E6"/>
    <w:rsid w:val="00981680"/>
    <w:rsid w:val="0098192B"/>
    <w:rsid w:val="00982498"/>
    <w:rsid w:val="009825CD"/>
    <w:rsid w:val="009827B0"/>
    <w:rsid w:val="00982A77"/>
    <w:rsid w:val="00982D69"/>
    <w:rsid w:val="00982E8B"/>
    <w:rsid w:val="009830C3"/>
    <w:rsid w:val="009831C0"/>
    <w:rsid w:val="00983736"/>
    <w:rsid w:val="009846F9"/>
    <w:rsid w:val="009848B6"/>
    <w:rsid w:val="00985345"/>
    <w:rsid w:val="00986C51"/>
    <w:rsid w:val="00986D7D"/>
    <w:rsid w:val="00986E4C"/>
    <w:rsid w:val="0098709A"/>
    <w:rsid w:val="009872A2"/>
    <w:rsid w:val="00987A26"/>
    <w:rsid w:val="00987AC7"/>
    <w:rsid w:val="00987D1F"/>
    <w:rsid w:val="00987DF8"/>
    <w:rsid w:val="0099018C"/>
    <w:rsid w:val="0099037E"/>
    <w:rsid w:val="009903D4"/>
    <w:rsid w:val="00990404"/>
    <w:rsid w:val="00990803"/>
    <w:rsid w:val="0099099D"/>
    <w:rsid w:val="00990D7D"/>
    <w:rsid w:val="00990D8C"/>
    <w:rsid w:val="00990F60"/>
    <w:rsid w:val="00991197"/>
    <w:rsid w:val="0099125C"/>
    <w:rsid w:val="00991468"/>
    <w:rsid w:val="00991532"/>
    <w:rsid w:val="00991A47"/>
    <w:rsid w:val="00991F8C"/>
    <w:rsid w:val="009921E3"/>
    <w:rsid w:val="009924A1"/>
    <w:rsid w:val="00992597"/>
    <w:rsid w:val="00992F12"/>
    <w:rsid w:val="00993563"/>
    <w:rsid w:val="0099359F"/>
    <w:rsid w:val="00993ACA"/>
    <w:rsid w:val="00993CA4"/>
    <w:rsid w:val="00993F32"/>
    <w:rsid w:val="009942A1"/>
    <w:rsid w:val="00994564"/>
    <w:rsid w:val="00994EE1"/>
    <w:rsid w:val="00995355"/>
    <w:rsid w:val="009954B2"/>
    <w:rsid w:val="009957CD"/>
    <w:rsid w:val="00995BF6"/>
    <w:rsid w:val="00995F91"/>
    <w:rsid w:val="009960F8"/>
    <w:rsid w:val="0099627D"/>
    <w:rsid w:val="009967E0"/>
    <w:rsid w:val="00996843"/>
    <w:rsid w:val="00996AD6"/>
    <w:rsid w:val="00996DE2"/>
    <w:rsid w:val="009972EC"/>
    <w:rsid w:val="009974D2"/>
    <w:rsid w:val="00997838"/>
    <w:rsid w:val="00997A2C"/>
    <w:rsid w:val="00997F5B"/>
    <w:rsid w:val="009A04ED"/>
    <w:rsid w:val="009A06D9"/>
    <w:rsid w:val="009A0B29"/>
    <w:rsid w:val="009A0D58"/>
    <w:rsid w:val="009A0FD1"/>
    <w:rsid w:val="009A13CA"/>
    <w:rsid w:val="009A16F8"/>
    <w:rsid w:val="009A1AA9"/>
    <w:rsid w:val="009A1EC0"/>
    <w:rsid w:val="009A227C"/>
    <w:rsid w:val="009A23CC"/>
    <w:rsid w:val="009A2566"/>
    <w:rsid w:val="009A2A5E"/>
    <w:rsid w:val="009A2B1F"/>
    <w:rsid w:val="009A2CB5"/>
    <w:rsid w:val="009A320C"/>
    <w:rsid w:val="009A3589"/>
    <w:rsid w:val="009A4087"/>
    <w:rsid w:val="009A4105"/>
    <w:rsid w:val="009A4417"/>
    <w:rsid w:val="009A4B38"/>
    <w:rsid w:val="009A4B73"/>
    <w:rsid w:val="009A4CB6"/>
    <w:rsid w:val="009A51EB"/>
    <w:rsid w:val="009A58DD"/>
    <w:rsid w:val="009A58E9"/>
    <w:rsid w:val="009A5A50"/>
    <w:rsid w:val="009A5BB9"/>
    <w:rsid w:val="009A5C2F"/>
    <w:rsid w:val="009A5EA1"/>
    <w:rsid w:val="009A66F1"/>
    <w:rsid w:val="009A67FE"/>
    <w:rsid w:val="009A6AAF"/>
    <w:rsid w:val="009A6AC3"/>
    <w:rsid w:val="009A6C46"/>
    <w:rsid w:val="009A6E30"/>
    <w:rsid w:val="009A775F"/>
    <w:rsid w:val="009B041B"/>
    <w:rsid w:val="009B0628"/>
    <w:rsid w:val="009B0930"/>
    <w:rsid w:val="009B0FC2"/>
    <w:rsid w:val="009B0FEF"/>
    <w:rsid w:val="009B16CE"/>
    <w:rsid w:val="009B1B0E"/>
    <w:rsid w:val="009B1BFA"/>
    <w:rsid w:val="009B1CDB"/>
    <w:rsid w:val="009B1F3B"/>
    <w:rsid w:val="009B200B"/>
    <w:rsid w:val="009B214C"/>
    <w:rsid w:val="009B2B38"/>
    <w:rsid w:val="009B2CFF"/>
    <w:rsid w:val="009B3031"/>
    <w:rsid w:val="009B34CD"/>
    <w:rsid w:val="009B3837"/>
    <w:rsid w:val="009B3971"/>
    <w:rsid w:val="009B39B7"/>
    <w:rsid w:val="009B39CD"/>
    <w:rsid w:val="009B4094"/>
    <w:rsid w:val="009B45A9"/>
    <w:rsid w:val="009B4975"/>
    <w:rsid w:val="009B4F70"/>
    <w:rsid w:val="009B524D"/>
    <w:rsid w:val="009B58F3"/>
    <w:rsid w:val="009B5FC7"/>
    <w:rsid w:val="009B67F2"/>
    <w:rsid w:val="009B683A"/>
    <w:rsid w:val="009B6A60"/>
    <w:rsid w:val="009B6CB8"/>
    <w:rsid w:val="009B6FF9"/>
    <w:rsid w:val="009B77CC"/>
    <w:rsid w:val="009B7BF7"/>
    <w:rsid w:val="009C0B9E"/>
    <w:rsid w:val="009C128B"/>
    <w:rsid w:val="009C1357"/>
    <w:rsid w:val="009C16A7"/>
    <w:rsid w:val="009C1CF6"/>
    <w:rsid w:val="009C211E"/>
    <w:rsid w:val="009C237F"/>
    <w:rsid w:val="009C25AF"/>
    <w:rsid w:val="009C2712"/>
    <w:rsid w:val="009C27D8"/>
    <w:rsid w:val="009C2C41"/>
    <w:rsid w:val="009C31CF"/>
    <w:rsid w:val="009C32B4"/>
    <w:rsid w:val="009C3516"/>
    <w:rsid w:val="009C3624"/>
    <w:rsid w:val="009C3C5E"/>
    <w:rsid w:val="009C3D7C"/>
    <w:rsid w:val="009C3E14"/>
    <w:rsid w:val="009C3E35"/>
    <w:rsid w:val="009C405B"/>
    <w:rsid w:val="009C42EA"/>
    <w:rsid w:val="009C45DD"/>
    <w:rsid w:val="009C49D7"/>
    <w:rsid w:val="009C4C03"/>
    <w:rsid w:val="009C5363"/>
    <w:rsid w:val="009C5624"/>
    <w:rsid w:val="009C5855"/>
    <w:rsid w:val="009C6064"/>
    <w:rsid w:val="009C65D8"/>
    <w:rsid w:val="009C67CD"/>
    <w:rsid w:val="009C686B"/>
    <w:rsid w:val="009C6D4C"/>
    <w:rsid w:val="009C7129"/>
    <w:rsid w:val="009C7147"/>
    <w:rsid w:val="009C731B"/>
    <w:rsid w:val="009C7549"/>
    <w:rsid w:val="009C7DD9"/>
    <w:rsid w:val="009D0062"/>
    <w:rsid w:val="009D00F4"/>
    <w:rsid w:val="009D0FE6"/>
    <w:rsid w:val="009D14D2"/>
    <w:rsid w:val="009D16BE"/>
    <w:rsid w:val="009D1781"/>
    <w:rsid w:val="009D1F29"/>
    <w:rsid w:val="009D1F81"/>
    <w:rsid w:val="009D23CB"/>
    <w:rsid w:val="009D2796"/>
    <w:rsid w:val="009D2BA2"/>
    <w:rsid w:val="009D2BFF"/>
    <w:rsid w:val="009D2D1B"/>
    <w:rsid w:val="009D2F22"/>
    <w:rsid w:val="009D3420"/>
    <w:rsid w:val="009D381B"/>
    <w:rsid w:val="009D3A1F"/>
    <w:rsid w:val="009D3A64"/>
    <w:rsid w:val="009D3A88"/>
    <w:rsid w:val="009D3F8D"/>
    <w:rsid w:val="009D44F8"/>
    <w:rsid w:val="009D4852"/>
    <w:rsid w:val="009D48E4"/>
    <w:rsid w:val="009D4907"/>
    <w:rsid w:val="009D4B44"/>
    <w:rsid w:val="009D4B82"/>
    <w:rsid w:val="009D4BCE"/>
    <w:rsid w:val="009D4E4F"/>
    <w:rsid w:val="009D4ED3"/>
    <w:rsid w:val="009D5173"/>
    <w:rsid w:val="009D5367"/>
    <w:rsid w:val="009D54DA"/>
    <w:rsid w:val="009D5738"/>
    <w:rsid w:val="009D57E9"/>
    <w:rsid w:val="009D58BE"/>
    <w:rsid w:val="009D5BFF"/>
    <w:rsid w:val="009D5F35"/>
    <w:rsid w:val="009D61A7"/>
    <w:rsid w:val="009D6B02"/>
    <w:rsid w:val="009D6BD3"/>
    <w:rsid w:val="009D6F2F"/>
    <w:rsid w:val="009D6FC6"/>
    <w:rsid w:val="009D73F8"/>
    <w:rsid w:val="009D78EF"/>
    <w:rsid w:val="009D7C8A"/>
    <w:rsid w:val="009E001F"/>
    <w:rsid w:val="009E0123"/>
    <w:rsid w:val="009E0146"/>
    <w:rsid w:val="009E08D4"/>
    <w:rsid w:val="009E0D2D"/>
    <w:rsid w:val="009E104D"/>
    <w:rsid w:val="009E1333"/>
    <w:rsid w:val="009E1680"/>
    <w:rsid w:val="009E19E8"/>
    <w:rsid w:val="009E1B4A"/>
    <w:rsid w:val="009E1C81"/>
    <w:rsid w:val="009E233C"/>
    <w:rsid w:val="009E26C8"/>
    <w:rsid w:val="009E2B73"/>
    <w:rsid w:val="009E2F51"/>
    <w:rsid w:val="009E2FAC"/>
    <w:rsid w:val="009E30FF"/>
    <w:rsid w:val="009E333D"/>
    <w:rsid w:val="009E3BCD"/>
    <w:rsid w:val="009E3EFA"/>
    <w:rsid w:val="009E4143"/>
    <w:rsid w:val="009E434D"/>
    <w:rsid w:val="009E4467"/>
    <w:rsid w:val="009E449B"/>
    <w:rsid w:val="009E4925"/>
    <w:rsid w:val="009E4BCB"/>
    <w:rsid w:val="009E50F0"/>
    <w:rsid w:val="009E56CE"/>
    <w:rsid w:val="009E5A0E"/>
    <w:rsid w:val="009E61FA"/>
    <w:rsid w:val="009E6735"/>
    <w:rsid w:val="009E6B42"/>
    <w:rsid w:val="009E6B4A"/>
    <w:rsid w:val="009E6C64"/>
    <w:rsid w:val="009E6D24"/>
    <w:rsid w:val="009E737B"/>
    <w:rsid w:val="009E765E"/>
    <w:rsid w:val="009E7F01"/>
    <w:rsid w:val="009F019D"/>
    <w:rsid w:val="009F0266"/>
    <w:rsid w:val="009F054F"/>
    <w:rsid w:val="009F0E93"/>
    <w:rsid w:val="009F1072"/>
    <w:rsid w:val="009F1366"/>
    <w:rsid w:val="009F18D6"/>
    <w:rsid w:val="009F1F32"/>
    <w:rsid w:val="009F20B1"/>
    <w:rsid w:val="009F22AA"/>
    <w:rsid w:val="009F2356"/>
    <w:rsid w:val="009F2668"/>
    <w:rsid w:val="009F33B5"/>
    <w:rsid w:val="009F3406"/>
    <w:rsid w:val="009F3417"/>
    <w:rsid w:val="009F344A"/>
    <w:rsid w:val="009F3A47"/>
    <w:rsid w:val="009F3ACF"/>
    <w:rsid w:val="009F3BF6"/>
    <w:rsid w:val="009F3F55"/>
    <w:rsid w:val="009F4095"/>
    <w:rsid w:val="009F419A"/>
    <w:rsid w:val="009F45B1"/>
    <w:rsid w:val="009F4B72"/>
    <w:rsid w:val="009F4D38"/>
    <w:rsid w:val="009F5578"/>
    <w:rsid w:val="009F57C2"/>
    <w:rsid w:val="009F58FF"/>
    <w:rsid w:val="009F5E3F"/>
    <w:rsid w:val="009F60C7"/>
    <w:rsid w:val="009F6294"/>
    <w:rsid w:val="009F64C5"/>
    <w:rsid w:val="009F6520"/>
    <w:rsid w:val="009F65E0"/>
    <w:rsid w:val="009F6C6F"/>
    <w:rsid w:val="009F70BF"/>
    <w:rsid w:val="009F7122"/>
    <w:rsid w:val="009F71BF"/>
    <w:rsid w:val="009F735B"/>
    <w:rsid w:val="009F73CC"/>
    <w:rsid w:val="009F7470"/>
    <w:rsid w:val="009F771A"/>
    <w:rsid w:val="009F7837"/>
    <w:rsid w:val="009F7C77"/>
    <w:rsid w:val="00A00041"/>
    <w:rsid w:val="00A00152"/>
    <w:rsid w:val="00A0019A"/>
    <w:rsid w:val="00A001DD"/>
    <w:rsid w:val="00A00229"/>
    <w:rsid w:val="00A002EC"/>
    <w:rsid w:val="00A003C4"/>
    <w:rsid w:val="00A00623"/>
    <w:rsid w:val="00A00AD8"/>
    <w:rsid w:val="00A00CDB"/>
    <w:rsid w:val="00A00CF4"/>
    <w:rsid w:val="00A00E52"/>
    <w:rsid w:val="00A01A79"/>
    <w:rsid w:val="00A01BD8"/>
    <w:rsid w:val="00A01C94"/>
    <w:rsid w:val="00A01D03"/>
    <w:rsid w:val="00A01E5C"/>
    <w:rsid w:val="00A01E74"/>
    <w:rsid w:val="00A02292"/>
    <w:rsid w:val="00A025AF"/>
    <w:rsid w:val="00A02698"/>
    <w:rsid w:val="00A02892"/>
    <w:rsid w:val="00A028D7"/>
    <w:rsid w:val="00A029AE"/>
    <w:rsid w:val="00A02A1D"/>
    <w:rsid w:val="00A02D3C"/>
    <w:rsid w:val="00A0319C"/>
    <w:rsid w:val="00A032C5"/>
    <w:rsid w:val="00A03514"/>
    <w:rsid w:val="00A0365C"/>
    <w:rsid w:val="00A0369D"/>
    <w:rsid w:val="00A03971"/>
    <w:rsid w:val="00A03DA1"/>
    <w:rsid w:val="00A03DA7"/>
    <w:rsid w:val="00A04C44"/>
    <w:rsid w:val="00A0517B"/>
    <w:rsid w:val="00A052AA"/>
    <w:rsid w:val="00A05AE7"/>
    <w:rsid w:val="00A05BB7"/>
    <w:rsid w:val="00A05EE2"/>
    <w:rsid w:val="00A069AA"/>
    <w:rsid w:val="00A06C63"/>
    <w:rsid w:val="00A06DE0"/>
    <w:rsid w:val="00A07722"/>
    <w:rsid w:val="00A10427"/>
    <w:rsid w:val="00A10786"/>
    <w:rsid w:val="00A107BC"/>
    <w:rsid w:val="00A1094B"/>
    <w:rsid w:val="00A10A75"/>
    <w:rsid w:val="00A10D0D"/>
    <w:rsid w:val="00A10DD6"/>
    <w:rsid w:val="00A113D0"/>
    <w:rsid w:val="00A11472"/>
    <w:rsid w:val="00A115D1"/>
    <w:rsid w:val="00A11641"/>
    <w:rsid w:val="00A11B40"/>
    <w:rsid w:val="00A11F02"/>
    <w:rsid w:val="00A122EA"/>
    <w:rsid w:val="00A12324"/>
    <w:rsid w:val="00A125EB"/>
    <w:rsid w:val="00A12865"/>
    <w:rsid w:val="00A128F5"/>
    <w:rsid w:val="00A12C93"/>
    <w:rsid w:val="00A13499"/>
    <w:rsid w:val="00A13580"/>
    <w:rsid w:val="00A13D2A"/>
    <w:rsid w:val="00A1432D"/>
    <w:rsid w:val="00A1498C"/>
    <w:rsid w:val="00A14A72"/>
    <w:rsid w:val="00A14E04"/>
    <w:rsid w:val="00A15676"/>
    <w:rsid w:val="00A15A4A"/>
    <w:rsid w:val="00A16379"/>
    <w:rsid w:val="00A163B0"/>
    <w:rsid w:val="00A164A7"/>
    <w:rsid w:val="00A16508"/>
    <w:rsid w:val="00A16C52"/>
    <w:rsid w:val="00A1737A"/>
    <w:rsid w:val="00A17456"/>
    <w:rsid w:val="00A176CC"/>
    <w:rsid w:val="00A177D4"/>
    <w:rsid w:val="00A17B53"/>
    <w:rsid w:val="00A212D7"/>
    <w:rsid w:val="00A215B6"/>
    <w:rsid w:val="00A217DF"/>
    <w:rsid w:val="00A21B3C"/>
    <w:rsid w:val="00A21CEC"/>
    <w:rsid w:val="00A22036"/>
    <w:rsid w:val="00A22352"/>
    <w:rsid w:val="00A22DCB"/>
    <w:rsid w:val="00A22ECC"/>
    <w:rsid w:val="00A23664"/>
    <w:rsid w:val="00A23709"/>
    <w:rsid w:val="00A2375A"/>
    <w:rsid w:val="00A2377F"/>
    <w:rsid w:val="00A2389A"/>
    <w:rsid w:val="00A23BA8"/>
    <w:rsid w:val="00A23CF4"/>
    <w:rsid w:val="00A23D45"/>
    <w:rsid w:val="00A24968"/>
    <w:rsid w:val="00A2499F"/>
    <w:rsid w:val="00A24A4F"/>
    <w:rsid w:val="00A24BD6"/>
    <w:rsid w:val="00A24CF9"/>
    <w:rsid w:val="00A250C6"/>
    <w:rsid w:val="00A25157"/>
    <w:rsid w:val="00A25BDC"/>
    <w:rsid w:val="00A25F5C"/>
    <w:rsid w:val="00A2623D"/>
    <w:rsid w:val="00A262B0"/>
    <w:rsid w:val="00A26453"/>
    <w:rsid w:val="00A26A42"/>
    <w:rsid w:val="00A26A53"/>
    <w:rsid w:val="00A26AB9"/>
    <w:rsid w:val="00A26C83"/>
    <w:rsid w:val="00A26CDC"/>
    <w:rsid w:val="00A27234"/>
    <w:rsid w:val="00A273E7"/>
    <w:rsid w:val="00A3042E"/>
    <w:rsid w:val="00A30C4C"/>
    <w:rsid w:val="00A30D01"/>
    <w:rsid w:val="00A30DEF"/>
    <w:rsid w:val="00A30F1A"/>
    <w:rsid w:val="00A3125F"/>
    <w:rsid w:val="00A3187F"/>
    <w:rsid w:val="00A325C5"/>
    <w:rsid w:val="00A32CC9"/>
    <w:rsid w:val="00A331EB"/>
    <w:rsid w:val="00A3429C"/>
    <w:rsid w:val="00A344F5"/>
    <w:rsid w:val="00A34689"/>
    <w:rsid w:val="00A346D9"/>
    <w:rsid w:val="00A34782"/>
    <w:rsid w:val="00A347B3"/>
    <w:rsid w:val="00A348A6"/>
    <w:rsid w:val="00A35568"/>
    <w:rsid w:val="00A3584D"/>
    <w:rsid w:val="00A359FA"/>
    <w:rsid w:val="00A35B69"/>
    <w:rsid w:val="00A35CF2"/>
    <w:rsid w:val="00A35EEA"/>
    <w:rsid w:val="00A35F76"/>
    <w:rsid w:val="00A36643"/>
    <w:rsid w:val="00A36A77"/>
    <w:rsid w:val="00A36B18"/>
    <w:rsid w:val="00A36CF5"/>
    <w:rsid w:val="00A36FC2"/>
    <w:rsid w:val="00A37B5D"/>
    <w:rsid w:val="00A37BA7"/>
    <w:rsid w:val="00A40109"/>
    <w:rsid w:val="00A40432"/>
    <w:rsid w:val="00A40532"/>
    <w:rsid w:val="00A40D7A"/>
    <w:rsid w:val="00A40F18"/>
    <w:rsid w:val="00A4110B"/>
    <w:rsid w:val="00A411A4"/>
    <w:rsid w:val="00A41326"/>
    <w:rsid w:val="00A4145E"/>
    <w:rsid w:val="00A4162C"/>
    <w:rsid w:val="00A42083"/>
    <w:rsid w:val="00A4211C"/>
    <w:rsid w:val="00A42548"/>
    <w:rsid w:val="00A42631"/>
    <w:rsid w:val="00A42757"/>
    <w:rsid w:val="00A42BB1"/>
    <w:rsid w:val="00A42E00"/>
    <w:rsid w:val="00A4313D"/>
    <w:rsid w:val="00A43759"/>
    <w:rsid w:val="00A43C27"/>
    <w:rsid w:val="00A43C88"/>
    <w:rsid w:val="00A43E4D"/>
    <w:rsid w:val="00A44601"/>
    <w:rsid w:val="00A44666"/>
    <w:rsid w:val="00A446E2"/>
    <w:rsid w:val="00A4507D"/>
    <w:rsid w:val="00A451D2"/>
    <w:rsid w:val="00A4541F"/>
    <w:rsid w:val="00A45488"/>
    <w:rsid w:val="00A45697"/>
    <w:rsid w:val="00A462BC"/>
    <w:rsid w:val="00A46C88"/>
    <w:rsid w:val="00A472E0"/>
    <w:rsid w:val="00A477A0"/>
    <w:rsid w:val="00A47803"/>
    <w:rsid w:val="00A478E8"/>
    <w:rsid w:val="00A47B8C"/>
    <w:rsid w:val="00A47E78"/>
    <w:rsid w:val="00A47F02"/>
    <w:rsid w:val="00A50038"/>
    <w:rsid w:val="00A5048E"/>
    <w:rsid w:val="00A5060C"/>
    <w:rsid w:val="00A5060D"/>
    <w:rsid w:val="00A506A4"/>
    <w:rsid w:val="00A506FA"/>
    <w:rsid w:val="00A5079C"/>
    <w:rsid w:val="00A50D21"/>
    <w:rsid w:val="00A50EBF"/>
    <w:rsid w:val="00A51147"/>
    <w:rsid w:val="00A5124D"/>
    <w:rsid w:val="00A51386"/>
    <w:rsid w:val="00A51679"/>
    <w:rsid w:val="00A521F2"/>
    <w:rsid w:val="00A523E1"/>
    <w:rsid w:val="00A52AD7"/>
    <w:rsid w:val="00A52E5C"/>
    <w:rsid w:val="00A52FAD"/>
    <w:rsid w:val="00A5320D"/>
    <w:rsid w:val="00A53279"/>
    <w:rsid w:val="00A53670"/>
    <w:rsid w:val="00A536D1"/>
    <w:rsid w:val="00A536D9"/>
    <w:rsid w:val="00A538AA"/>
    <w:rsid w:val="00A53A1A"/>
    <w:rsid w:val="00A53A73"/>
    <w:rsid w:val="00A53ACF"/>
    <w:rsid w:val="00A53AD7"/>
    <w:rsid w:val="00A53C70"/>
    <w:rsid w:val="00A5446D"/>
    <w:rsid w:val="00A54470"/>
    <w:rsid w:val="00A550E1"/>
    <w:rsid w:val="00A55716"/>
    <w:rsid w:val="00A55DA8"/>
    <w:rsid w:val="00A560F9"/>
    <w:rsid w:val="00A5628C"/>
    <w:rsid w:val="00A57131"/>
    <w:rsid w:val="00A5750C"/>
    <w:rsid w:val="00A577FC"/>
    <w:rsid w:val="00A5799D"/>
    <w:rsid w:val="00A57B8B"/>
    <w:rsid w:val="00A57FF3"/>
    <w:rsid w:val="00A60698"/>
    <w:rsid w:val="00A6077B"/>
    <w:rsid w:val="00A608B2"/>
    <w:rsid w:val="00A60AA8"/>
    <w:rsid w:val="00A60B01"/>
    <w:rsid w:val="00A61057"/>
    <w:rsid w:val="00A61426"/>
    <w:rsid w:val="00A614C6"/>
    <w:rsid w:val="00A616F3"/>
    <w:rsid w:val="00A61824"/>
    <w:rsid w:val="00A61883"/>
    <w:rsid w:val="00A61A8F"/>
    <w:rsid w:val="00A61E72"/>
    <w:rsid w:val="00A621F4"/>
    <w:rsid w:val="00A6229B"/>
    <w:rsid w:val="00A622E1"/>
    <w:rsid w:val="00A623DF"/>
    <w:rsid w:val="00A62467"/>
    <w:rsid w:val="00A624DB"/>
    <w:rsid w:val="00A627D9"/>
    <w:rsid w:val="00A62829"/>
    <w:rsid w:val="00A62AFF"/>
    <w:rsid w:val="00A62D16"/>
    <w:rsid w:val="00A63007"/>
    <w:rsid w:val="00A63194"/>
    <w:rsid w:val="00A6342D"/>
    <w:rsid w:val="00A634C6"/>
    <w:rsid w:val="00A6364B"/>
    <w:rsid w:val="00A63F98"/>
    <w:rsid w:val="00A640DB"/>
    <w:rsid w:val="00A646AC"/>
    <w:rsid w:val="00A64B8C"/>
    <w:rsid w:val="00A64E08"/>
    <w:rsid w:val="00A65364"/>
    <w:rsid w:val="00A653E4"/>
    <w:rsid w:val="00A6559E"/>
    <w:rsid w:val="00A65737"/>
    <w:rsid w:val="00A65BBF"/>
    <w:rsid w:val="00A65C6F"/>
    <w:rsid w:val="00A6641B"/>
    <w:rsid w:val="00A66C29"/>
    <w:rsid w:val="00A66D12"/>
    <w:rsid w:val="00A67D30"/>
    <w:rsid w:val="00A67D52"/>
    <w:rsid w:val="00A67D6F"/>
    <w:rsid w:val="00A7004B"/>
    <w:rsid w:val="00A702F5"/>
    <w:rsid w:val="00A7066F"/>
    <w:rsid w:val="00A708D2"/>
    <w:rsid w:val="00A70DBF"/>
    <w:rsid w:val="00A70E4D"/>
    <w:rsid w:val="00A70E7C"/>
    <w:rsid w:val="00A70FC9"/>
    <w:rsid w:val="00A7167A"/>
    <w:rsid w:val="00A7169B"/>
    <w:rsid w:val="00A717D4"/>
    <w:rsid w:val="00A71B86"/>
    <w:rsid w:val="00A71CB7"/>
    <w:rsid w:val="00A71CF3"/>
    <w:rsid w:val="00A720E2"/>
    <w:rsid w:val="00A726C9"/>
    <w:rsid w:val="00A7280A"/>
    <w:rsid w:val="00A72A43"/>
    <w:rsid w:val="00A733FC"/>
    <w:rsid w:val="00A73462"/>
    <w:rsid w:val="00A7349F"/>
    <w:rsid w:val="00A73879"/>
    <w:rsid w:val="00A73A32"/>
    <w:rsid w:val="00A73C3A"/>
    <w:rsid w:val="00A744AA"/>
    <w:rsid w:val="00A74738"/>
    <w:rsid w:val="00A7473D"/>
    <w:rsid w:val="00A74A71"/>
    <w:rsid w:val="00A751BE"/>
    <w:rsid w:val="00A76316"/>
    <w:rsid w:val="00A76320"/>
    <w:rsid w:val="00A7634D"/>
    <w:rsid w:val="00A763BE"/>
    <w:rsid w:val="00A7646C"/>
    <w:rsid w:val="00A766FF"/>
    <w:rsid w:val="00A76D0B"/>
    <w:rsid w:val="00A76E24"/>
    <w:rsid w:val="00A76F2E"/>
    <w:rsid w:val="00A77177"/>
    <w:rsid w:val="00A80087"/>
    <w:rsid w:val="00A803BA"/>
    <w:rsid w:val="00A80EAA"/>
    <w:rsid w:val="00A818C1"/>
    <w:rsid w:val="00A81A9E"/>
    <w:rsid w:val="00A81BFB"/>
    <w:rsid w:val="00A81C2B"/>
    <w:rsid w:val="00A81E66"/>
    <w:rsid w:val="00A81F44"/>
    <w:rsid w:val="00A82008"/>
    <w:rsid w:val="00A8241A"/>
    <w:rsid w:val="00A82444"/>
    <w:rsid w:val="00A82487"/>
    <w:rsid w:val="00A82E46"/>
    <w:rsid w:val="00A82F5B"/>
    <w:rsid w:val="00A83364"/>
    <w:rsid w:val="00A83998"/>
    <w:rsid w:val="00A84048"/>
    <w:rsid w:val="00A843D5"/>
    <w:rsid w:val="00A850F8"/>
    <w:rsid w:val="00A8536E"/>
    <w:rsid w:val="00A85777"/>
    <w:rsid w:val="00A85854"/>
    <w:rsid w:val="00A85946"/>
    <w:rsid w:val="00A85CDD"/>
    <w:rsid w:val="00A85F37"/>
    <w:rsid w:val="00A86100"/>
    <w:rsid w:val="00A86279"/>
    <w:rsid w:val="00A86C0B"/>
    <w:rsid w:val="00A86CDB"/>
    <w:rsid w:val="00A87405"/>
    <w:rsid w:val="00A87546"/>
    <w:rsid w:val="00A87C6B"/>
    <w:rsid w:val="00A87EAB"/>
    <w:rsid w:val="00A90068"/>
    <w:rsid w:val="00A902FF"/>
    <w:rsid w:val="00A903CE"/>
    <w:rsid w:val="00A9053E"/>
    <w:rsid w:val="00A90880"/>
    <w:rsid w:val="00A91202"/>
    <w:rsid w:val="00A9147A"/>
    <w:rsid w:val="00A91491"/>
    <w:rsid w:val="00A91958"/>
    <w:rsid w:val="00A91F16"/>
    <w:rsid w:val="00A92457"/>
    <w:rsid w:val="00A92547"/>
    <w:rsid w:val="00A9271A"/>
    <w:rsid w:val="00A9276E"/>
    <w:rsid w:val="00A92947"/>
    <w:rsid w:val="00A92BE2"/>
    <w:rsid w:val="00A92C7E"/>
    <w:rsid w:val="00A92CBA"/>
    <w:rsid w:val="00A92E4E"/>
    <w:rsid w:val="00A93287"/>
    <w:rsid w:val="00A932F2"/>
    <w:rsid w:val="00A9380B"/>
    <w:rsid w:val="00A938A8"/>
    <w:rsid w:val="00A93BD4"/>
    <w:rsid w:val="00A93EBF"/>
    <w:rsid w:val="00A9432C"/>
    <w:rsid w:val="00A94798"/>
    <w:rsid w:val="00A94822"/>
    <w:rsid w:val="00A94A2C"/>
    <w:rsid w:val="00A9622B"/>
    <w:rsid w:val="00A96327"/>
    <w:rsid w:val="00A96831"/>
    <w:rsid w:val="00A96B24"/>
    <w:rsid w:val="00A972C5"/>
    <w:rsid w:val="00A97652"/>
    <w:rsid w:val="00A97A96"/>
    <w:rsid w:val="00A97B3B"/>
    <w:rsid w:val="00A97D8C"/>
    <w:rsid w:val="00AA0127"/>
    <w:rsid w:val="00AA04BD"/>
    <w:rsid w:val="00AA054A"/>
    <w:rsid w:val="00AA05AB"/>
    <w:rsid w:val="00AA05D0"/>
    <w:rsid w:val="00AA0986"/>
    <w:rsid w:val="00AA0ACC"/>
    <w:rsid w:val="00AA0F65"/>
    <w:rsid w:val="00AA11DC"/>
    <w:rsid w:val="00AA1527"/>
    <w:rsid w:val="00AA166E"/>
    <w:rsid w:val="00AA200A"/>
    <w:rsid w:val="00AA20BD"/>
    <w:rsid w:val="00AA21B6"/>
    <w:rsid w:val="00AA259B"/>
    <w:rsid w:val="00AA26C9"/>
    <w:rsid w:val="00AA274A"/>
    <w:rsid w:val="00AA2F10"/>
    <w:rsid w:val="00AA2F1C"/>
    <w:rsid w:val="00AA30C4"/>
    <w:rsid w:val="00AA3179"/>
    <w:rsid w:val="00AA3369"/>
    <w:rsid w:val="00AA3770"/>
    <w:rsid w:val="00AA3A9B"/>
    <w:rsid w:val="00AA43D4"/>
    <w:rsid w:val="00AA4478"/>
    <w:rsid w:val="00AA4514"/>
    <w:rsid w:val="00AA4E84"/>
    <w:rsid w:val="00AA4F32"/>
    <w:rsid w:val="00AA5040"/>
    <w:rsid w:val="00AA5688"/>
    <w:rsid w:val="00AA574B"/>
    <w:rsid w:val="00AA57C6"/>
    <w:rsid w:val="00AA5889"/>
    <w:rsid w:val="00AA5BE1"/>
    <w:rsid w:val="00AA6595"/>
    <w:rsid w:val="00AA67DD"/>
    <w:rsid w:val="00AA6803"/>
    <w:rsid w:val="00AA69C9"/>
    <w:rsid w:val="00AA71D9"/>
    <w:rsid w:val="00AA7272"/>
    <w:rsid w:val="00AA7574"/>
    <w:rsid w:val="00AA7674"/>
    <w:rsid w:val="00AA7A97"/>
    <w:rsid w:val="00AA7DB0"/>
    <w:rsid w:val="00AA7EC4"/>
    <w:rsid w:val="00AB029C"/>
    <w:rsid w:val="00AB037A"/>
    <w:rsid w:val="00AB03DD"/>
    <w:rsid w:val="00AB081D"/>
    <w:rsid w:val="00AB0FB9"/>
    <w:rsid w:val="00AB1BB2"/>
    <w:rsid w:val="00AB1BBF"/>
    <w:rsid w:val="00AB2C11"/>
    <w:rsid w:val="00AB2C4D"/>
    <w:rsid w:val="00AB2E77"/>
    <w:rsid w:val="00AB3094"/>
    <w:rsid w:val="00AB33DA"/>
    <w:rsid w:val="00AB346E"/>
    <w:rsid w:val="00AB385E"/>
    <w:rsid w:val="00AB474E"/>
    <w:rsid w:val="00AB4D60"/>
    <w:rsid w:val="00AB5B00"/>
    <w:rsid w:val="00AB5D1E"/>
    <w:rsid w:val="00AB686A"/>
    <w:rsid w:val="00AB7262"/>
    <w:rsid w:val="00AB749D"/>
    <w:rsid w:val="00AB74D6"/>
    <w:rsid w:val="00AB758F"/>
    <w:rsid w:val="00AB7618"/>
    <w:rsid w:val="00AB77D3"/>
    <w:rsid w:val="00AC04DF"/>
    <w:rsid w:val="00AC04F2"/>
    <w:rsid w:val="00AC0503"/>
    <w:rsid w:val="00AC0569"/>
    <w:rsid w:val="00AC0C67"/>
    <w:rsid w:val="00AC0DC8"/>
    <w:rsid w:val="00AC1115"/>
    <w:rsid w:val="00AC128A"/>
    <w:rsid w:val="00AC13DC"/>
    <w:rsid w:val="00AC1B31"/>
    <w:rsid w:val="00AC1B63"/>
    <w:rsid w:val="00AC1D55"/>
    <w:rsid w:val="00AC1DBF"/>
    <w:rsid w:val="00AC1E14"/>
    <w:rsid w:val="00AC24B4"/>
    <w:rsid w:val="00AC2BC8"/>
    <w:rsid w:val="00AC2BC9"/>
    <w:rsid w:val="00AC2E1F"/>
    <w:rsid w:val="00AC320E"/>
    <w:rsid w:val="00AC33A5"/>
    <w:rsid w:val="00AC3B41"/>
    <w:rsid w:val="00AC3C01"/>
    <w:rsid w:val="00AC41FB"/>
    <w:rsid w:val="00AC488C"/>
    <w:rsid w:val="00AC4995"/>
    <w:rsid w:val="00AC4BBD"/>
    <w:rsid w:val="00AC4E48"/>
    <w:rsid w:val="00AC5232"/>
    <w:rsid w:val="00AC527D"/>
    <w:rsid w:val="00AC56F8"/>
    <w:rsid w:val="00AC5889"/>
    <w:rsid w:val="00AC5D8C"/>
    <w:rsid w:val="00AC5DCB"/>
    <w:rsid w:val="00AC62DD"/>
    <w:rsid w:val="00AC64CC"/>
    <w:rsid w:val="00AC66F2"/>
    <w:rsid w:val="00AC67AB"/>
    <w:rsid w:val="00AC68E2"/>
    <w:rsid w:val="00AC69C9"/>
    <w:rsid w:val="00AC6AE3"/>
    <w:rsid w:val="00AC6AF5"/>
    <w:rsid w:val="00AC6B07"/>
    <w:rsid w:val="00AC6B22"/>
    <w:rsid w:val="00AC781B"/>
    <w:rsid w:val="00AC7A52"/>
    <w:rsid w:val="00AC7A65"/>
    <w:rsid w:val="00AC7B7B"/>
    <w:rsid w:val="00AC7EA9"/>
    <w:rsid w:val="00AD01D8"/>
    <w:rsid w:val="00AD029B"/>
    <w:rsid w:val="00AD038F"/>
    <w:rsid w:val="00AD1119"/>
    <w:rsid w:val="00AD15ED"/>
    <w:rsid w:val="00AD19F0"/>
    <w:rsid w:val="00AD1C87"/>
    <w:rsid w:val="00AD1F2B"/>
    <w:rsid w:val="00AD1FA6"/>
    <w:rsid w:val="00AD2159"/>
    <w:rsid w:val="00AD21EE"/>
    <w:rsid w:val="00AD29C6"/>
    <w:rsid w:val="00AD3164"/>
    <w:rsid w:val="00AD3B42"/>
    <w:rsid w:val="00AD3FBF"/>
    <w:rsid w:val="00AD4175"/>
    <w:rsid w:val="00AD42F5"/>
    <w:rsid w:val="00AD4BBB"/>
    <w:rsid w:val="00AD5014"/>
    <w:rsid w:val="00AD5282"/>
    <w:rsid w:val="00AD5457"/>
    <w:rsid w:val="00AD669D"/>
    <w:rsid w:val="00AD66B5"/>
    <w:rsid w:val="00AD6DB2"/>
    <w:rsid w:val="00AD7226"/>
    <w:rsid w:val="00AD7701"/>
    <w:rsid w:val="00AD7805"/>
    <w:rsid w:val="00AD7A51"/>
    <w:rsid w:val="00AD7DDB"/>
    <w:rsid w:val="00AE04C3"/>
    <w:rsid w:val="00AE05F0"/>
    <w:rsid w:val="00AE0946"/>
    <w:rsid w:val="00AE0B7E"/>
    <w:rsid w:val="00AE0F8F"/>
    <w:rsid w:val="00AE107B"/>
    <w:rsid w:val="00AE1081"/>
    <w:rsid w:val="00AE1192"/>
    <w:rsid w:val="00AE11BA"/>
    <w:rsid w:val="00AE1254"/>
    <w:rsid w:val="00AE1272"/>
    <w:rsid w:val="00AE1520"/>
    <w:rsid w:val="00AE16AB"/>
    <w:rsid w:val="00AE1815"/>
    <w:rsid w:val="00AE1ADB"/>
    <w:rsid w:val="00AE1B57"/>
    <w:rsid w:val="00AE1CC9"/>
    <w:rsid w:val="00AE2364"/>
    <w:rsid w:val="00AE2590"/>
    <w:rsid w:val="00AE2DC4"/>
    <w:rsid w:val="00AE2E48"/>
    <w:rsid w:val="00AE2EAF"/>
    <w:rsid w:val="00AE337F"/>
    <w:rsid w:val="00AE373A"/>
    <w:rsid w:val="00AE3891"/>
    <w:rsid w:val="00AE3D7C"/>
    <w:rsid w:val="00AE4122"/>
    <w:rsid w:val="00AE4B0F"/>
    <w:rsid w:val="00AE4ED7"/>
    <w:rsid w:val="00AE5643"/>
    <w:rsid w:val="00AE571A"/>
    <w:rsid w:val="00AE6393"/>
    <w:rsid w:val="00AE63E4"/>
    <w:rsid w:val="00AE67D9"/>
    <w:rsid w:val="00AE6919"/>
    <w:rsid w:val="00AE6923"/>
    <w:rsid w:val="00AE6AC9"/>
    <w:rsid w:val="00AE6D5E"/>
    <w:rsid w:val="00AE6DE8"/>
    <w:rsid w:val="00AE6FB3"/>
    <w:rsid w:val="00AE710F"/>
    <w:rsid w:val="00AE71AF"/>
    <w:rsid w:val="00AE7F89"/>
    <w:rsid w:val="00AF030C"/>
    <w:rsid w:val="00AF0327"/>
    <w:rsid w:val="00AF086A"/>
    <w:rsid w:val="00AF0AE4"/>
    <w:rsid w:val="00AF0F6A"/>
    <w:rsid w:val="00AF1257"/>
    <w:rsid w:val="00AF14CC"/>
    <w:rsid w:val="00AF185E"/>
    <w:rsid w:val="00AF1AF0"/>
    <w:rsid w:val="00AF1E3D"/>
    <w:rsid w:val="00AF1FF7"/>
    <w:rsid w:val="00AF2E24"/>
    <w:rsid w:val="00AF3570"/>
    <w:rsid w:val="00AF372A"/>
    <w:rsid w:val="00AF373E"/>
    <w:rsid w:val="00AF4254"/>
    <w:rsid w:val="00AF43CC"/>
    <w:rsid w:val="00AF4549"/>
    <w:rsid w:val="00AF48A8"/>
    <w:rsid w:val="00AF4BF6"/>
    <w:rsid w:val="00AF4DE4"/>
    <w:rsid w:val="00AF4EBE"/>
    <w:rsid w:val="00AF5415"/>
    <w:rsid w:val="00AF5428"/>
    <w:rsid w:val="00AF5691"/>
    <w:rsid w:val="00AF57D1"/>
    <w:rsid w:val="00AF58F6"/>
    <w:rsid w:val="00AF5E42"/>
    <w:rsid w:val="00AF5E63"/>
    <w:rsid w:val="00AF5E8C"/>
    <w:rsid w:val="00AF6088"/>
    <w:rsid w:val="00AF6589"/>
    <w:rsid w:val="00AF668A"/>
    <w:rsid w:val="00AF6F32"/>
    <w:rsid w:val="00AF7434"/>
    <w:rsid w:val="00AF7619"/>
    <w:rsid w:val="00AF7A69"/>
    <w:rsid w:val="00AF7ED4"/>
    <w:rsid w:val="00B010DA"/>
    <w:rsid w:val="00B0139C"/>
    <w:rsid w:val="00B014C1"/>
    <w:rsid w:val="00B01C14"/>
    <w:rsid w:val="00B01DF1"/>
    <w:rsid w:val="00B02951"/>
    <w:rsid w:val="00B032A8"/>
    <w:rsid w:val="00B0332B"/>
    <w:rsid w:val="00B03D8B"/>
    <w:rsid w:val="00B04490"/>
    <w:rsid w:val="00B04B3F"/>
    <w:rsid w:val="00B04D3A"/>
    <w:rsid w:val="00B05050"/>
    <w:rsid w:val="00B05460"/>
    <w:rsid w:val="00B05A0D"/>
    <w:rsid w:val="00B05BEF"/>
    <w:rsid w:val="00B06344"/>
    <w:rsid w:val="00B068FF"/>
    <w:rsid w:val="00B06EC3"/>
    <w:rsid w:val="00B0717A"/>
    <w:rsid w:val="00B07316"/>
    <w:rsid w:val="00B07616"/>
    <w:rsid w:val="00B103C3"/>
    <w:rsid w:val="00B103E2"/>
    <w:rsid w:val="00B10421"/>
    <w:rsid w:val="00B11509"/>
    <w:rsid w:val="00B1345F"/>
    <w:rsid w:val="00B139A4"/>
    <w:rsid w:val="00B139C6"/>
    <w:rsid w:val="00B144C2"/>
    <w:rsid w:val="00B14788"/>
    <w:rsid w:val="00B14867"/>
    <w:rsid w:val="00B15128"/>
    <w:rsid w:val="00B152B7"/>
    <w:rsid w:val="00B158CF"/>
    <w:rsid w:val="00B15B74"/>
    <w:rsid w:val="00B15B91"/>
    <w:rsid w:val="00B16013"/>
    <w:rsid w:val="00B16335"/>
    <w:rsid w:val="00B16A7B"/>
    <w:rsid w:val="00B16F31"/>
    <w:rsid w:val="00B170C6"/>
    <w:rsid w:val="00B17400"/>
    <w:rsid w:val="00B175BF"/>
    <w:rsid w:val="00B17D08"/>
    <w:rsid w:val="00B202D3"/>
    <w:rsid w:val="00B20A1A"/>
    <w:rsid w:val="00B20A78"/>
    <w:rsid w:val="00B20AD4"/>
    <w:rsid w:val="00B20F33"/>
    <w:rsid w:val="00B21BE9"/>
    <w:rsid w:val="00B223C1"/>
    <w:rsid w:val="00B2247C"/>
    <w:rsid w:val="00B22E6E"/>
    <w:rsid w:val="00B23029"/>
    <w:rsid w:val="00B23100"/>
    <w:rsid w:val="00B23296"/>
    <w:rsid w:val="00B232CA"/>
    <w:rsid w:val="00B233E1"/>
    <w:rsid w:val="00B23479"/>
    <w:rsid w:val="00B23654"/>
    <w:rsid w:val="00B2451C"/>
    <w:rsid w:val="00B24E92"/>
    <w:rsid w:val="00B24F0B"/>
    <w:rsid w:val="00B25038"/>
    <w:rsid w:val="00B256E9"/>
    <w:rsid w:val="00B257E9"/>
    <w:rsid w:val="00B25B8F"/>
    <w:rsid w:val="00B25BFB"/>
    <w:rsid w:val="00B26227"/>
    <w:rsid w:val="00B26257"/>
    <w:rsid w:val="00B263FE"/>
    <w:rsid w:val="00B26F64"/>
    <w:rsid w:val="00B278B1"/>
    <w:rsid w:val="00B27933"/>
    <w:rsid w:val="00B27D06"/>
    <w:rsid w:val="00B27DB1"/>
    <w:rsid w:val="00B27FAF"/>
    <w:rsid w:val="00B3008D"/>
    <w:rsid w:val="00B3037F"/>
    <w:rsid w:val="00B30421"/>
    <w:rsid w:val="00B3052E"/>
    <w:rsid w:val="00B3054E"/>
    <w:rsid w:val="00B31341"/>
    <w:rsid w:val="00B3166C"/>
    <w:rsid w:val="00B3171A"/>
    <w:rsid w:val="00B31F70"/>
    <w:rsid w:val="00B32194"/>
    <w:rsid w:val="00B32264"/>
    <w:rsid w:val="00B326C6"/>
    <w:rsid w:val="00B32A3C"/>
    <w:rsid w:val="00B32CA4"/>
    <w:rsid w:val="00B32E9F"/>
    <w:rsid w:val="00B33331"/>
    <w:rsid w:val="00B33791"/>
    <w:rsid w:val="00B33A56"/>
    <w:rsid w:val="00B33ACD"/>
    <w:rsid w:val="00B33EC3"/>
    <w:rsid w:val="00B345EE"/>
    <w:rsid w:val="00B3473B"/>
    <w:rsid w:val="00B34AFA"/>
    <w:rsid w:val="00B34E33"/>
    <w:rsid w:val="00B34EF6"/>
    <w:rsid w:val="00B34F68"/>
    <w:rsid w:val="00B35564"/>
    <w:rsid w:val="00B35B40"/>
    <w:rsid w:val="00B35C34"/>
    <w:rsid w:val="00B35C8C"/>
    <w:rsid w:val="00B3608F"/>
    <w:rsid w:val="00B360B6"/>
    <w:rsid w:val="00B362EB"/>
    <w:rsid w:val="00B36419"/>
    <w:rsid w:val="00B36A53"/>
    <w:rsid w:val="00B36E74"/>
    <w:rsid w:val="00B3775B"/>
    <w:rsid w:val="00B40CBD"/>
    <w:rsid w:val="00B40DA6"/>
    <w:rsid w:val="00B40DAE"/>
    <w:rsid w:val="00B4116D"/>
    <w:rsid w:val="00B4118B"/>
    <w:rsid w:val="00B41B6C"/>
    <w:rsid w:val="00B41CEC"/>
    <w:rsid w:val="00B41E59"/>
    <w:rsid w:val="00B42496"/>
    <w:rsid w:val="00B42654"/>
    <w:rsid w:val="00B429C6"/>
    <w:rsid w:val="00B42B1F"/>
    <w:rsid w:val="00B43081"/>
    <w:rsid w:val="00B439E3"/>
    <w:rsid w:val="00B43ABA"/>
    <w:rsid w:val="00B43ABD"/>
    <w:rsid w:val="00B43DC6"/>
    <w:rsid w:val="00B43EDB"/>
    <w:rsid w:val="00B43FB9"/>
    <w:rsid w:val="00B44136"/>
    <w:rsid w:val="00B44738"/>
    <w:rsid w:val="00B44782"/>
    <w:rsid w:val="00B44ADD"/>
    <w:rsid w:val="00B44D55"/>
    <w:rsid w:val="00B44F4D"/>
    <w:rsid w:val="00B4506E"/>
    <w:rsid w:val="00B45223"/>
    <w:rsid w:val="00B45413"/>
    <w:rsid w:val="00B45A95"/>
    <w:rsid w:val="00B45F52"/>
    <w:rsid w:val="00B469DF"/>
    <w:rsid w:val="00B46C1B"/>
    <w:rsid w:val="00B4709E"/>
    <w:rsid w:val="00B472E8"/>
    <w:rsid w:val="00B47459"/>
    <w:rsid w:val="00B474E6"/>
    <w:rsid w:val="00B4782F"/>
    <w:rsid w:val="00B47864"/>
    <w:rsid w:val="00B50179"/>
    <w:rsid w:val="00B50278"/>
    <w:rsid w:val="00B50657"/>
    <w:rsid w:val="00B50AFA"/>
    <w:rsid w:val="00B50CE9"/>
    <w:rsid w:val="00B50EBD"/>
    <w:rsid w:val="00B5155D"/>
    <w:rsid w:val="00B51718"/>
    <w:rsid w:val="00B51812"/>
    <w:rsid w:val="00B518C2"/>
    <w:rsid w:val="00B51B4D"/>
    <w:rsid w:val="00B51C7E"/>
    <w:rsid w:val="00B51D78"/>
    <w:rsid w:val="00B5218D"/>
    <w:rsid w:val="00B524D4"/>
    <w:rsid w:val="00B524E6"/>
    <w:rsid w:val="00B5314D"/>
    <w:rsid w:val="00B53295"/>
    <w:rsid w:val="00B53310"/>
    <w:rsid w:val="00B5349D"/>
    <w:rsid w:val="00B53693"/>
    <w:rsid w:val="00B53A68"/>
    <w:rsid w:val="00B53DE5"/>
    <w:rsid w:val="00B541F5"/>
    <w:rsid w:val="00B5449D"/>
    <w:rsid w:val="00B548D1"/>
    <w:rsid w:val="00B54C88"/>
    <w:rsid w:val="00B553F0"/>
    <w:rsid w:val="00B55727"/>
    <w:rsid w:val="00B5587D"/>
    <w:rsid w:val="00B559DD"/>
    <w:rsid w:val="00B56323"/>
    <w:rsid w:val="00B56668"/>
    <w:rsid w:val="00B56B89"/>
    <w:rsid w:val="00B56CB5"/>
    <w:rsid w:val="00B5728B"/>
    <w:rsid w:val="00B57E2C"/>
    <w:rsid w:val="00B57ECB"/>
    <w:rsid w:val="00B6003A"/>
    <w:rsid w:val="00B60C16"/>
    <w:rsid w:val="00B60E18"/>
    <w:rsid w:val="00B60F18"/>
    <w:rsid w:val="00B611B1"/>
    <w:rsid w:val="00B6135A"/>
    <w:rsid w:val="00B61B90"/>
    <w:rsid w:val="00B620A9"/>
    <w:rsid w:val="00B624E0"/>
    <w:rsid w:val="00B62522"/>
    <w:rsid w:val="00B62984"/>
    <w:rsid w:val="00B63039"/>
    <w:rsid w:val="00B63186"/>
    <w:rsid w:val="00B644C4"/>
    <w:rsid w:val="00B6457E"/>
    <w:rsid w:val="00B647B2"/>
    <w:rsid w:val="00B648B8"/>
    <w:rsid w:val="00B64F53"/>
    <w:rsid w:val="00B65043"/>
    <w:rsid w:val="00B65939"/>
    <w:rsid w:val="00B66580"/>
    <w:rsid w:val="00B66756"/>
    <w:rsid w:val="00B669AB"/>
    <w:rsid w:val="00B66A4F"/>
    <w:rsid w:val="00B66E8B"/>
    <w:rsid w:val="00B66FA4"/>
    <w:rsid w:val="00B67202"/>
    <w:rsid w:val="00B67315"/>
    <w:rsid w:val="00B67854"/>
    <w:rsid w:val="00B700C2"/>
    <w:rsid w:val="00B706CB"/>
    <w:rsid w:val="00B70757"/>
    <w:rsid w:val="00B70AC6"/>
    <w:rsid w:val="00B7101D"/>
    <w:rsid w:val="00B71708"/>
    <w:rsid w:val="00B72051"/>
    <w:rsid w:val="00B72A34"/>
    <w:rsid w:val="00B72AD3"/>
    <w:rsid w:val="00B72DAF"/>
    <w:rsid w:val="00B72E6F"/>
    <w:rsid w:val="00B72ED0"/>
    <w:rsid w:val="00B731A4"/>
    <w:rsid w:val="00B73291"/>
    <w:rsid w:val="00B73335"/>
    <w:rsid w:val="00B734A6"/>
    <w:rsid w:val="00B73620"/>
    <w:rsid w:val="00B73816"/>
    <w:rsid w:val="00B73851"/>
    <w:rsid w:val="00B73984"/>
    <w:rsid w:val="00B7436D"/>
    <w:rsid w:val="00B74728"/>
    <w:rsid w:val="00B74D8C"/>
    <w:rsid w:val="00B74EF8"/>
    <w:rsid w:val="00B75533"/>
    <w:rsid w:val="00B755A3"/>
    <w:rsid w:val="00B7576B"/>
    <w:rsid w:val="00B75783"/>
    <w:rsid w:val="00B7638C"/>
    <w:rsid w:val="00B7649F"/>
    <w:rsid w:val="00B766B0"/>
    <w:rsid w:val="00B76714"/>
    <w:rsid w:val="00B76BE5"/>
    <w:rsid w:val="00B76C9C"/>
    <w:rsid w:val="00B77870"/>
    <w:rsid w:val="00B800D0"/>
    <w:rsid w:val="00B80316"/>
    <w:rsid w:val="00B80451"/>
    <w:rsid w:val="00B80522"/>
    <w:rsid w:val="00B8071C"/>
    <w:rsid w:val="00B807FD"/>
    <w:rsid w:val="00B808D8"/>
    <w:rsid w:val="00B80DDD"/>
    <w:rsid w:val="00B80E87"/>
    <w:rsid w:val="00B80EC6"/>
    <w:rsid w:val="00B81194"/>
    <w:rsid w:val="00B81820"/>
    <w:rsid w:val="00B81945"/>
    <w:rsid w:val="00B823A0"/>
    <w:rsid w:val="00B82706"/>
    <w:rsid w:val="00B82C6A"/>
    <w:rsid w:val="00B82C7A"/>
    <w:rsid w:val="00B82CA8"/>
    <w:rsid w:val="00B8305F"/>
    <w:rsid w:val="00B83297"/>
    <w:rsid w:val="00B834CF"/>
    <w:rsid w:val="00B8384A"/>
    <w:rsid w:val="00B83879"/>
    <w:rsid w:val="00B84087"/>
    <w:rsid w:val="00B843BA"/>
    <w:rsid w:val="00B84516"/>
    <w:rsid w:val="00B84942"/>
    <w:rsid w:val="00B84B56"/>
    <w:rsid w:val="00B84C66"/>
    <w:rsid w:val="00B84CEE"/>
    <w:rsid w:val="00B85103"/>
    <w:rsid w:val="00B851B1"/>
    <w:rsid w:val="00B85A0A"/>
    <w:rsid w:val="00B85AAA"/>
    <w:rsid w:val="00B85E5F"/>
    <w:rsid w:val="00B863D0"/>
    <w:rsid w:val="00B864D0"/>
    <w:rsid w:val="00B865A1"/>
    <w:rsid w:val="00B8688F"/>
    <w:rsid w:val="00B86950"/>
    <w:rsid w:val="00B86A99"/>
    <w:rsid w:val="00B86CF7"/>
    <w:rsid w:val="00B87222"/>
    <w:rsid w:val="00B875B1"/>
    <w:rsid w:val="00B90020"/>
    <w:rsid w:val="00B90242"/>
    <w:rsid w:val="00B90444"/>
    <w:rsid w:val="00B90AE2"/>
    <w:rsid w:val="00B90B0D"/>
    <w:rsid w:val="00B90B1C"/>
    <w:rsid w:val="00B90F62"/>
    <w:rsid w:val="00B9288C"/>
    <w:rsid w:val="00B92A2D"/>
    <w:rsid w:val="00B92DFE"/>
    <w:rsid w:val="00B92FBA"/>
    <w:rsid w:val="00B93042"/>
    <w:rsid w:val="00B932FF"/>
    <w:rsid w:val="00B93373"/>
    <w:rsid w:val="00B93835"/>
    <w:rsid w:val="00B939A1"/>
    <w:rsid w:val="00B939F3"/>
    <w:rsid w:val="00B93E61"/>
    <w:rsid w:val="00B93ED7"/>
    <w:rsid w:val="00B942D9"/>
    <w:rsid w:val="00B94394"/>
    <w:rsid w:val="00B9482B"/>
    <w:rsid w:val="00B94DF1"/>
    <w:rsid w:val="00B95030"/>
    <w:rsid w:val="00B951CA"/>
    <w:rsid w:val="00B95C3F"/>
    <w:rsid w:val="00B95FD3"/>
    <w:rsid w:val="00B963EB"/>
    <w:rsid w:val="00B96577"/>
    <w:rsid w:val="00B968BA"/>
    <w:rsid w:val="00B96A66"/>
    <w:rsid w:val="00B97024"/>
    <w:rsid w:val="00B975B1"/>
    <w:rsid w:val="00B97766"/>
    <w:rsid w:val="00B9787F"/>
    <w:rsid w:val="00B97F57"/>
    <w:rsid w:val="00BA05A6"/>
    <w:rsid w:val="00BA0664"/>
    <w:rsid w:val="00BA07F0"/>
    <w:rsid w:val="00BA0AFB"/>
    <w:rsid w:val="00BA11FE"/>
    <w:rsid w:val="00BA1371"/>
    <w:rsid w:val="00BA138B"/>
    <w:rsid w:val="00BA1828"/>
    <w:rsid w:val="00BA18BA"/>
    <w:rsid w:val="00BA1BC0"/>
    <w:rsid w:val="00BA1E26"/>
    <w:rsid w:val="00BA1E3B"/>
    <w:rsid w:val="00BA2032"/>
    <w:rsid w:val="00BA2145"/>
    <w:rsid w:val="00BA2985"/>
    <w:rsid w:val="00BA29C8"/>
    <w:rsid w:val="00BA2D15"/>
    <w:rsid w:val="00BA2E24"/>
    <w:rsid w:val="00BA367C"/>
    <w:rsid w:val="00BA3BF5"/>
    <w:rsid w:val="00BA4EF4"/>
    <w:rsid w:val="00BA50ED"/>
    <w:rsid w:val="00BA5487"/>
    <w:rsid w:val="00BA59AA"/>
    <w:rsid w:val="00BA5F2E"/>
    <w:rsid w:val="00BA60EB"/>
    <w:rsid w:val="00BA620D"/>
    <w:rsid w:val="00BA621C"/>
    <w:rsid w:val="00BA7210"/>
    <w:rsid w:val="00BA736A"/>
    <w:rsid w:val="00BB00FE"/>
    <w:rsid w:val="00BB0466"/>
    <w:rsid w:val="00BB054A"/>
    <w:rsid w:val="00BB056A"/>
    <w:rsid w:val="00BB0777"/>
    <w:rsid w:val="00BB0DEB"/>
    <w:rsid w:val="00BB0FE6"/>
    <w:rsid w:val="00BB105F"/>
    <w:rsid w:val="00BB156B"/>
    <w:rsid w:val="00BB1BE4"/>
    <w:rsid w:val="00BB1E2A"/>
    <w:rsid w:val="00BB1EF2"/>
    <w:rsid w:val="00BB1FE3"/>
    <w:rsid w:val="00BB2707"/>
    <w:rsid w:val="00BB281C"/>
    <w:rsid w:val="00BB2EDE"/>
    <w:rsid w:val="00BB31C8"/>
    <w:rsid w:val="00BB32A5"/>
    <w:rsid w:val="00BB32BF"/>
    <w:rsid w:val="00BB3A5A"/>
    <w:rsid w:val="00BB3E18"/>
    <w:rsid w:val="00BB4217"/>
    <w:rsid w:val="00BB44E8"/>
    <w:rsid w:val="00BB4982"/>
    <w:rsid w:val="00BB4A1F"/>
    <w:rsid w:val="00BB505F"/>
    <w:rsid w:val="00BB54D3"/>
    <w:rsid w:val="00BB54F8"/>
    <w:rsid w:val="00BB564B"/>
    <w:rsid w:val="00BB5FF2"/>
    <w:rsid w:val="00BB601E"/>
    <w:rsid w:val="00BB648B"/>
    <w:rsid w:val="00BB6C6E"/>
    <w:rsid w:val="00BB70A7"/>
    <w:rsid w:val="00BB71F8"/>
    <w:rsid w:val="00BB72E3"/>
    <w:rsid w:val="00BB7A3D"/>
    <w:rsid w:val="00BC038E"/>
    <w:rsid w:val="00BC0476"/>
    <w:rsid w:val="00BC138F"/>
    <w:rsid w:val="00BC1520"/>
    <w:rsid w:val="00BC18DD"/>
    <w:rsid w:val="00BC1BF5"/>
    <w:rsid w:val="00BC28EC"/>
    <w:rsid w:val="00BC319F"/>
    <w:rsid w:val="00BC3212"/>
    <w:rsid w:val="00BC33C2"/>
    <w:rsid w:val="00BC35D8"/>
    <w:rsid w:val="00BC389C"/>
    <w:rsid w:val="00BC4385"/>
    <w:rsid w:val="00BC456E"/>
    <w:rsid w:val="00BC474E"/>
    <w:rsid w:val="00BC4A7C"/>
    <w:rsid w:val="00BC4BAD"/>
    <w:rsid w:val="00BC5020"/>
    <w:rsid w:val="00BC50D6"/>
    <w:rsid w:val="00BC513D"/>
    <w:rsid w:val="00BC52D3"/>
    <w:rsid w:val="00BC5626"/>
    <w:rsid w:val="00BC5736"/>
    <w:rsid w:val="00BC58AB"/>
    <w:rsid w:val="00BC7688"/>
    <w:rsid w:val="00BC7A33"/>
    <w:rsid w:val="00BC7A3F"/>
    <w:rsid w:val="00BD082E"/>
    <w:rsid w:val="00BD0BE4"/>
    <w:rsid w:val="00BD130E"/>
    <w:rsid w:val="00BD133D"/>
    <w:rsid w:val="00BD1712"/>
    <w:rsid w:val="00BD176C"/>
    <w:rsid w:val="00BD1AD3"/>
    <w:rsid w:val="00BD1C4C"/>
    <w:rsid w:val="00BD1C76"/>
    <w:rsid w:val="00BD1EC8"/>
    <w:rsid w:val="00BD1FC6"/>
    <w:rsid w:val="00BD256D"/>
    <w:rsid w:val="00BD268B"/>
    <w:rsid w:val="00BD292D"/>
    <w:rsid w:val="00BD29DE"/>
    <w:rsid w:val="00BD33E2"/>
    <w:rsid w:val="00BD45D4"/>
    <w:rsid w:val="00BD488B"/>
    <w:rsid w:val="00BD4A06"/>
    <w:rsid w:val="00BD4B2E"/>
    <w:rsid w:val="00BD4D91"/>
    <w:rsid w:val="00BD4E05"/>
    <w:rsid w:val="00BD4E6B"/>
    <w:rsid w:val="00BD50BE"/>
    <w:rsid w:val="00BD5122"/>
    <w:rsid w:val="00BD5562"/>
    <w:rsid w:val="00BD56D1"/>
    <w:rsid w:val="00BD5809"/>
    <w:rsid w:val="00BD5A6E"/>
    <w:rsid w:val="00BD5F4C"/>
    <w:rsid w:val="00BD60AA"/>
    <w:rsid w:val="00BD6227"/>
    <w:rsid w:val="00BD66BC"/>
    <w:rsid w:val="00BD675F"/>
    <w:rsid w:val="00BD6DB1"/>
    <w:rsid w:val="00BD700B"/>
    <w:rsid w:val="00BD76AC"/>
    <w:rsid w:val="00BD773B"/>
    <w:rsid w:val="00BD7D71"/>
    <w:rsid w:val="00BD7E33"/>
    <w:rsid w:val="00BE015C"/>
    <w:rsid w:val="00BE0FC1"/>
    <w:rsid w:val="00BE12D6"/>
    <w:rsid w:val="00BE1425"/>
    <w:rsid w:val="00BE1451"/>
    <w:rsid w:val="00BE19B3"/>
    <w:rsid w:val="00BE1BD6"/>
    <w:rsid w:val="00BE1F25"/>
    <w:rsid w:val="00BE1F34"/>
    <w:rsid w:val="00BE2170"/>
    <w:rsid w:val="00BE21CC"/>
    <w:rsid w:val="00BE239D"/>
    <w:rsid w:val="00BE282D"/>
    <w:rsid w:val="00BE284F"/>
    <w:rsid w:val="00BE2866"/>
    <w:rsid w:val="00BE2892"/>
    <w:rsid w:val="00BE2BC6"/>
    <w:rsid w:val="00BE2DB5"/>
    <w:rsid w:val="00BE2DF0"/>
    <w:rsid w:val="00BE3386"/>
    <w:rsid w:val="00BE37BE"/>
    <w:rsid w:val="00BE3BA3"/>
    <w:rsid w:val="00BE3C41"/>
    <w:rsid w:val="00BE3C77"/>
    <w:rsid w:val="00BE4213"/>
    <w:rsid w:val="00BE4F94"/>
    <w:rsid w:val="00BE5275"/>
    <w:rsid w:val="00BE6492"/>
    <w:rsid w:val="00BE651D"/>
    <w:rsid w:val="00BE669B"/>
    <w:rsid w:val="00BE69E5"/>
    <w:rsid w:val="00BE724D"/>
    <w:rsid w:val="00BE76D9"/>
    <w:rsid w:val="00BE78E4"/>
    <w:rsid w:val="00BE7D4C"/>
    <w:rsid w:val="00BF003F"/>
    <w:rsid w:val="00BF007D"/>
    <w:rsid w:val="00BF00F8"/>
    <w:rsid w:val="00BF0162"/>
    <w:rsid w:val="00BF0410"/>
    <w:rsid w:val="00BF06D0"/>
    <w:rsid w:val="00BF0C4B"/>
    <w:rsid w:val="00BF0CDE"/>
    <w:rsid w:val="00BF0D85"/>
    <w:rsid w:val="00BF1245"/>
    <w:rsid w:val="00BF1358"/>
    <w:rsid w:val="00BF13B7"/>
    <w:rsid w:val="00BF18CC"/>
    <w:rsid w:val="00BF1C6F"/>
    <w:rsid w:val="00BF1CD4"/>
    <w:rsid w:val="00BF23D8"/>
    <w:rsid w:val="00BF2A1F"/>
    <w:rsid w:val="00BF367E"/>
    <w:rsid w:val="00BF3736"/>
    <w:rsid w:val="00BF3785"/>
    <w:rsid w:val="00BF390D"/>
    <w:rsid w:val="00BF3BFE"/>
    <w:rsid w:val="00BF3C5A"/>
    <w:rsid w:val="00BF3D1C"/>
    <w:rsid w:val="00BF3D58"/>
    <w:rsid w:val="00BF4772"/>
    <w:rsid w:val="00BF482F"/>
    <w:rsid w:val="00BF4B15"/>
    <w:rsid w:val="00BF4B68"/>
    <w:rsid w:val="00BF5362"/>
    <w:rsid w:val="00BF5472"/>
    <w:rsid w:val="00BF584C"/>
    <w:rsid w:val="00BF5E0C"/>
    <w:rsid w:val="00BF6681"/>
    <w:rsid w:val="00BF6DCF"/>
    <w:rsid w:val="00BF6EDC"/>
    <w:rsid w:val="00BF6F98"/>
    <w:rsid w:val="00BF767E"/>
    <w:rsid w:val="00BF7E13"/>
    <w:rsid w:val="00C00ABA"/>
    <w:rsid w:val="00C00E83"/>
    <w:rsid w:val="00C011A4"/>
    <w:rsid w:val="00C014B0"/>
    <w:rsid w:val="00C015F5"/>
    <w:rsid w:val="00C01811"/>
    <w:rsid w:val="00C01F14"/>
    <w:rsid w:val="00C023EC"/>
    <w:rsid w:val="00C0371E"/>
    <w:rsid w:val="00C03955"/>
    <w:rsid w:val="00C04109"/>
    <w:rsid w:val="00C04DE9"/>
    <w:rsid w:val="00C05586"/>
    <w:rsid w:val="00C05596"/>
    <w:rsid w:val="00C05721"/>
    <w:rsid w:val="00C057B5"/>
    <w:rsid w:val="00C05E3F"/>
    <w:rsid w:val="00C0630A"/>
    <w:rsid w:val="00C0682C"/>
    <w:rsid w:val="00C0694B"/>
    <w:rsid w:val="00C07521"/>
    <w:rsid w:val="00C108DF"/>
    <w:rsid w:val="00C10CE2"/>
    <w:rsid w:val="00C10F4D"/>
    <w:rsid w:val="00C10F87"/>
    <w:rsid w:val="00C11051"/>
    <w:rsid w:val="00C11BF5"/>
    <w:rsid w:val="00C12047"/>
    <w:rsid w:val="00C124A3"/>
    <w:rsid w:val="00C128D1"/>
    <w:rsid w:val="00C12F4D"/>
    <w:rsid w:val="00C12FCD"/>
    <w:rsid w:val="00C13067"/>
    <w:rsid w:val="00C13096"/>
    <w:rsid w:val="00C13E1E"/>
    <w:rsid w:val="00C142D6"/>
    <w:rsid w:val="00C143C5"/>
    <w:rsid w:val="00C144AE"/>
    <w:rsid w:val="00C145AD"/>
    <w:rsid w:val="00C1479F"/>
    <w:rsid w:val="00C1509D"/>
    <w:rsid w:val="00C152BA"/>
    <w:rsid w:val="00C15422"/>
    <w:rsid w:val="00C156C7"/>
    <w:rsid w:val="00C15723"/>
    <w:rsid w:val="00C15821"/>
    <w:rsid w:val="00C159E3"/>
    <w:rsid w:val="00C15AD0"/>
    <w:rsid w:val="00C16794"/>
    <w:rsid w:val="00C16D3F"/>
    <w:rsid w:val="00C1714B"/>
    <w:rsid w:val="00C17EAD"/>
    <w:rsid w:val="00C2065E"/>
    <w:rsid w:val="00C207E5"/>
    <w:rsid w:val="00C208EF"/>
    <w:rsid w:val="00C20B1D"/>
    <w:rsid w:val="00C20D42"/>
    <w:rsid w:val="00C20D69"/>
    <w:rsid w:val="00C20DE4"/>
    <w:rsid w:val="00C212DB"/>
    <w:rsid w:val="00C21F0F"/>
    <w:rsid w:val="00C21F5C"/>
    <w:rsid w:val="00C2251A"/>
    <w:rsid w:val="00C226FF"/>
    <w:rsid w:val="00C22834"/>
    <w:rsid w:val="00C22A2C"/>
    <w:rsid w:val="00C22ADE"/>
    <w:rsid w:val="00C22AF1"/>
    <w:rsid w:val="00C22B06"/>
    <w:rsid w:val="00C22BDF"/>
    <w:rsid w:val="00C22FE4"/>
    <w:rsid w:val="00C2335D"/>
    <w:rsid w:val="00C233AB"/>
    <w:rsid w:val="00C2340A"/>
    <w:rsid w:val="00C23692"/>
    <w:rsid w:val="00C23A04"/>
    <w:rsid w:val="00C23C86"/>
    <w:rsid w:val="00C23D00"/>
    <w:rsid w:val="00C24360"/>
    <w:rsid w:val="00C246F9"/>
    <w:rsid w:val="00C24B8B"/>
    <w:rsid w:val="00C255E8"/>
    <w:rsid w:val="00C25632"/>
    <w:rsid w:val="00C25BB6"/>
    <w:rsid w:val="00C25BE7"/>
    <w:rsid w:val="00C25CD1"/>
    <w:rsid w:val="00C25DB3"/>
    <w:rsid w:val="00C2653A"/>
    <w:rsid w:val="00C269B0"/>
    <w:rsid w:val="00C26A42"/>
    <w:rsid w:val="00C27117"/>
    <w:rsid w:val="00C2724D"/>
    <w:rsid w:val="00C27344"/>
    <w:rsid w:val="00C2741F"/>
    <w:rsid w:val="00C274A9"/>
    <w:rsid w:val="00C277A6"/>
    <w:rsid w:val="00C27E0C"/>
    <w:rsid w:val="00C27EA7"/>
    <w:rsid w:val="00C300FD"/>
    <w:rsid w:val="00C30377"/>
    <w:rsid w:val="00C30496"/>
    <w:rsid w:val="00C30560"/>
    <w:rsid w:val="00C30999"/>
    <w:rsid w:val="00C30BD8"/>
    <w:rsid w:val="00C30F53"/>
    <w:rsid w:val="00C31228"/>
    <w:rsid w:val="00C318ED"/>
    <w:rsid w:val="00C31B2D"/>
    <w:rsid w:val="00C3242F"/>
    <w:rsid w:val="00C32F5B"/>
    <w:rsid w:val="00C33099"/>
    <w:rsid w:val="00C3353C"/>
    <w:rsid w:val="00C33C00"/>
    <w:rsid w:val="00C33D55"/>
    <w:rsid w:val="00C33FCB"/>
    <w:rsid w:val="00C340F9"/>
    <w:rsid w:val="00C344F6"/>
    <w:rsid w:val="00C34584"/>
    <w:rsid w:val="00C346CC"/>
    <w:rsid w:val="00C34A61"/>
    <w:rsid w:val="00C34A8B"/>
    <w:rsid w:val="00C34D18"/>
    <w:rsid w:val="00C35397"/>
    <w:rsid w:val="00C35694"/>
    <w:rsid w:val="00C360A2"/>
    <w:rsid w:val="00C361E6"/>
    <w:rsid w:val="00C36414"/>
    <w:rsid w:val="00C36904"/>
    <w:rsid w:val="00C36968"/>
    <w:rsid w:val="00C36EF0"/>
    <w:rsid w:val="00C37154"/>
    <w:rsid w:val="00C37592"/>
    <w:rsid w:val="00C376CD"/>
    <w:rsid w:val="00C37782"/>
    <w:rsid w:val="00C37EE7"/>
    <w:rsid w:val="00C40161"/>
    <w:rsid w:val="00C409E9"/>
    <w:rsid w:val="00C40AA4"/>
    <w:rsid w:val="00C4118B"/>
    <w:rsid w:val="00C4144F"/>
    <w:rsid w:val="00C41DDE"/>
    <w:rsid w:val="00C424C9"/>
    <w:rsid w:val="00C425D8"/>
    <w:rsid w:val="00C429AD"/>
    <w:rsid w:val="00C42C81"/>
    <w:rsid w:val="00C4327F"/>
    <w:rsid w:val="00C43AB0"/>
    <w:rsid w:val="00C44384"/>
    <w:rsid w:val="00C44477"/>
    <w:rsid w:val="00C44D41"/>
    <w:rsid w:val="00C44E04"/>
    <w:rsid w:val="00C44EDD"/>
    <w:rsid w:val="00C44FF6"/>
    <w:rsid w:val="00C4504F"/>
    <w:rsid w:val="00C452EC"/>
    <w:rsid w:val="00C45AB6"/>
    <w:rsid w:val="00C45AEC"/>
    <w:rsid w:val="00C45D7D"/>
    <w:rsid w:val="00C461ED"/>
    <w:rsid w:val="00C465A3"/>
    <w:rsid w:val="00C465B4"/>
    <w:rsid w:val="00C468ED"/>
    <w:rsid w:val="00C469CF"/>
    <w:rsid w:val="00C46A0B"/>
    <w:rsid w:val="00C46CBE"/>
    <w:rsid w:val="00C47B87"/>
    <w:rsid w:val="00C47ECC"/>
    <w:rsid w:val="00C50108"/>
    <w:rsid w:val="00C50745"/>
    <w:rsid w:val="00C50D73"/>
    <w:rsid w:val="00C50E55"/>
    <w:rsid w:val="00C51570"/>
    <w:rsid w:val="00C51A4D"/>
    <w:rsid w:val="00C51EEA"/>
    <w:rsid w:val="00C52010"/>
    <w:rsid w:val="00C52242"/>
    <w:rsid w:val="00C522D1"/>
    <w:rsid w:val="00C52500"/>
    <w:rsid w:val="00C52AD0"/>
    <w:rsid w:val="00C52CC8"/>
    <w:rsid w:val="00C5320E"/>
    <w:rsid w:val="00C53464"/>
    <w:rsid w:val="00C53A54"/>
    <w:rsid w:val="00C53AEA"/>
    <w:rsid w:val="00C53C5C"/>
    <w:rsid w:val="00C53D73"/>
    <w:rsid w:val="00C54234"/>
    <w:rsid w:val="00C54499"/>
    <w:rsid w:val="00C546D1"/>
    <w:rsid w:val="00C54857"/>
    <w:rsid w:val="00C54DDD"/>
    <w:rsid w:val="00C55565"/>
    <w:rsid w:val="00C556AD"/>
    <w:rsid w:val="00C55C1D"/>
    <w:rsid w:val="00C55CB2"/>
    <w:rsid w:val="00C55DD6"/>
    <w:rsid w:val="00C561DC"/>
    <w:rsid w:val="00C5658B"/>
    <w:rsid w:val="00C56AC5"/>
    <w:rsid w:val="00C56F66"/>
    <w:rsid w:val="00C57485"/>
    <w:rsid w:val="00C57CBB"/>
    <w:rsid w:val="00C57E50"/>
    <w:rsid w:val="00C6014D"/>
    <w:rsid w:val="00C608D8"/>
    <w:rsid w:val="00C60A02"/>
    <w:rsid w:val="00C60F31"/>
    <w:rsid w:val="00C6105D"/>
    <w:rsid w:val="00C6131B"/>
    <w:rsid w:val="00C6143F"/>
    <w:rsid w:val="00C61472"/>
    <w:rsid w:val="00C61B51"/>
    <w:rsid w:val="00C61D02"/>
    <w:rsid w:val="00C62EDA"/>
    <w:rsid w:val="00C63849"/>
    <w:rsid w:val="00C63A88"/>
    <w:rsid w:val="00C63AF2"/>
    <w:rsid w:val="00C63B95"/>
    <w:rsid w:val="00C64AA3"/>
    <w:rsid w:val="00C650BE"/>
    <w:rsid w:val="00C652AE"/>
    <w:rsid w:val="00C6548D"/>
    <w:rsid w:val="00C65F2E"/>
    <w:rsid w:val="00C66DC3"/>
    <w:rsid w:val="00C66E1B"/>
    <w:rsid w:val="00C67459"/>
    <w:rsid w:val="00C675B3"/>
    <w:rsid w:val="00C67862"/>
    <w:rsid w:val="00C67E6A"/>
    <w:rsid w:val="00C67FD0"/>
    <w:rsid w:val="00C70594"/>
    <w:rsid w:val="00C7076B"/>
    <w:rsid w:val="00C70D6D"/>
    <w:rsid w:val="00C713C8"/>
    <w:rsid w:val="00C7146E"/>
    <w:rsid w:val="00C7168F"/>
    <w:rsid w:val="00C7174E"/>
    <w:rsid w:val="00C71BCB"/>
    <w:rsid w:val="00C71FFC"/>
    <w:rsid w:val="00C72212"/>
    <w:rsid w:val="00C72394"/>
    <w:rsid w:val="00C724E1"/>
    <w:rsid w:val="00C7271C"/>
    <w:rsid w:val="00C72733"/>
    <w:rsid w:val="00C731FA"/>
    <w:rsid w:val="00C736F8"/>
    <w:rsid w:val="00C7382C"/>
    <w:rsid w:val="00C73957"/>
    <w:rsid w:val="00C73DA6"/>
    <w:rsid w:val="00C74190"/>
    <w:rsid w:val="00C7423B"/>
    <w:rsid w:val="00C745CA"/>
    <w:rsid w:val="00C74BFC"/>
    <w:rsid w:val="00C74C07"/>
    <w:rsid w:val="00C74D85"/>
    <w:rsid w:val="00C74EA5"/>
    <w:rsid w:val="00C74ECF"/>
    <w:rsid w:val="00C75252"/>
    <w:rsid w:val="00C755A6"/>
    <w:rsid w:val="00C75BDB"/>
    <w:rsid w:val="00C7621F"/>
    <w:rsid w:val="00C76669"/>
    <w:rsid w:val="00C76C53"/>
    <w:rsid w:val="00C76F7D"/>
    <w:rsid w:val="00C77B17"/>
    <w:rsid w:val="00C77F7B"/>
    <w:rsid w:val="00C801D2"/>
    <w:rsid w:val="00C80213"/>
    <w:rsid w:val="00C8070E"/>
    <w:rsid w:val="00C80E20"/>
    <w:rsid w:val="00C811BF"/>
    <w:rsid w:val="00C819A4"/>
    <w:rsid w:val="00C819E1"/>
    <w:rsid w:val="00C81BA4"/>
    <w:rsid w:val="00C832B0"/>
    <w:rsid w:val="00C83757"/>
    <w:rsid w:val="00C838E8"/>
    <w:rsid w:val="00C839D4"/>
    <w:rsid w:val="00C839F2"/>
    <w:rsid w:val="00C83B57"/>
    <w:rsid w:val="00C83BCA"/>
    <w:rsid w:val="00C83EC7"/>
    <w:rsid w:val="00C83F40"/>
    <w:rsid w:val="00C846E7"/>
    <w:rsid w:val="00C84A37"/>
    <w:rsid w:val="00C84E21"/>
    <w:rsid w:val="00C85048"/>
    <w:rsid w:val="00C8551B"/>
    <w:rsid w:val="00C857E5"/>
    <w:rsid w:val="00C85B94"/>
    <w:rsid w:val="00C85C53"/>
    <w:rsid w:val="00C85FD7"/>
    <w:rsid w:val="00C865B8"/>
    <w:rsid w:val="00C86756"/>
    <w:rsid w:val="00C86B69"/>
    <w:rsid w:val="00C86FC0"/>
    <w:rsid w:val="00C875F2"/>
    <w:rsid w:val="00C878BA"/>
    <w:rsid w:val="00C87B54"/>
    <w:rsid w:val="00C87D31"/>
    <w:rsid w:val="00C87E62"/>
    <w:rsid w:val="00C87F5D"/>
    <w:rsid w:val="00C9049A"/>
    <w:rsid w:val="00C90A32"/>
    <w:rsid w:val="00C90A4B"/>
    <w:rsid w:val="00C91336"/>
    <w:rsid w:val="00C91AE0"/>
    <w:rsid w:val="00C91B2F"/>
    <w:rsid w:val="00C91BE0"/>
    <w:rsid w:val="00C91DE5"/>
    <w:rsid w:val="00C91E10"/>
    <w:rsid w:val="00C925D6"/>
    <w:rsid w:val="00C92840"/>
    <w:rsid w:val="00C928B2"/>
    <w:rsid w:val="00C934A9"/>
    <w:rsid w:val="00C93702"/>
    <w:rsid w:val="00C93919"/>
    <w:rsid w:val="00C93D92"/>
    <w:rsid w:val="00C947F4"/>
    <w:rsid w:val="00C94FF1"/>
    <w:rsid w:val="00C95470"/>
    <w:rsid w:val="00C95F29"/>
    <w:rsid w:val="00C96038"/>
    <w:rsid w:val="00C963C2"/>
    <w:rsid w:val="00C964AB"/>
    <w:rsid w:val="00C96F23"/>
    <w:rsid w:val="00C97040"/>
    <w:rsid w:val="00C9733E"/>
    <w:rsid w:val="00C97750"/>
    <w:rsid w:val="00C97871"/>
    <w:rsid w:val="00C97BB7"/>
    <w:rsid w:val="00C97CA4"/>
    <w:rsid w:val="00C97DE9"/>
    <w:rsid w:val="00C97FF9"/>
    <w:rsid w:val="00CA01D9"/>
    <w:rsid w:val="00CA03FB"/>
    <w:rsid w:val="00CA09DC"/>
    <w:rsid w:val="00CA1171"/>
    <w:rsid w:val="00CA1218"/>
    <w:rsid w:val="00CA13D9"/>
    <w:rsid w:val="00CA1522"/>
    <w:rsid w:val="00CA167B"/>
    <w:rsid w:val="00CA169B"/>
    <w:rsid w:val="00CA178B"/>
    <w:rsid w:val="00CA19A2"/>
    <w:rsid w:val="00CA1CBF"/>
    <w:rsid w:val="00CA1EB8"/>
    <w:rsid w:val="00CA20D0"/>
    <w:rsid w:val="00CA2667"/>
    <w:rsid w:val="00CA2E14"/>
    <w:rsid w:val="00CA2E22"/>
    <w:rsid w:val="00CA3066"/>
    <w:rsid w:val="00CA34B3"/>
    <w:rsid w:val="00CA380E"/>
    <w:rsid w:val="00CA3FBF"/>
    <w:rsid w:val="00CA4206"/>
    <w:rsid w:val="00CA4478"/>
    <w:rsid w:val="00CA4BC1"/>
    <w:rsid w:val="00CA5990"/>
    <w:rsid w:val="00CA5BC3"/>
    <w:rsid w:val="00CA5EF2"/>
    <w:rsid w:val="00CA66DC"/>
    <w:rsid w:val="00CA72BC"/>
    <w:rsid w:val="00CA7562"/>
    <w:rsid w:val="00CA78A1"/>
    <w:rsid w:val="00CA7BF7"/>
    <w:rsid w:val="00CA7C1C"/>
    <w:rsid w:val="00CA7C8E"/>
    <w:rsid w:val="00CB008A"/>
    <w:rsid w:val="00CB0364"/>
    <w:rsid w:val="00CB07C6"/>
    <w:rsid w:val="00CB09F8"/>
    <w:rsid w:val="00CB0A57"/>
    <w:rsid w:val="00CB136E"/>
    <w:rsid w:val="00CB1393"/>
    <w:rsid w:val="00CB14ED"/>
    <w:rsid w:val="00CB182D"/>
    <w:rsid w:val="00CB1D71"/>
    <w:rsid w:val="00CB32C7"/>
    <w:rsid w:val="00CB3581"/>
    <w:rsid w:val="00CB3B7E"/>
    <w:rsid w:val="00CB427C"/>
    <w:rsid w:val="00CB4539"/>
    <w:rsid w:val="00CB48C7"/>
    <w:rsid w:val="00CB5240"/>
    <w:rsid w:val="00CB524B"/>
    <w:rsid w:val="00CB5560"/>
    <w:rsid w:val="00CB565B"/>
    <w:rsid w:val="00CB576D"/>
    <w:rsid w:val="00CB5AC9"/>
    <w:rsid w:val="00CB5B29"/>
    <w:rsid w:val="00CB66FD"/>
    <w:rsid w:val="00CB68B2"/>
    <w:rsid w:val="00CB6C87"/>
    <w:rsid w:val="00CB6D66"/>
    <w:rsid w:val="00CB7281"/>
    <w:rsid w:val="00CB758B"/>
    <w:rsid w:val="00CB7773"/>
    <w:rsid w:val="00CB7890"/>
    <w:rsid w:val="00CB7E28"/>
    <w:rsid w:val="00CC0112"/>
    <w:rsid w:val="00CC086C"/>
    <w:rsid w:val="00CC0903"/>
    <w:rsid w:val="00CC0BF1"/>
    <w:rsid w:val="00CC22F7"/>
    <w:rsid w:val="00CC2BAB"/>
    <w:rsid w:val="00CC2BD1"/>
    <w:rsid w:val="00CC2C29"/>
    <w:rsid w:val="00CC2CD5"/>
    <w:rsid w:val="00CC34D9"/>
    <w:rsid w:val="00CC3F43"/>
    <w:rsid w:val="00CC44B5"/>
    <w:rsid w:val="00CC4860"/>
    <w:rsid w:val="00CC491A"/>
    <w:rsid w:val="00CC4F1A"/>
    <w:rsid w:val="00CC5376"/>
    <w:rsid w:val="00CC53BE"/>
    <w:rsid w:val="00CC57B4"/>
    <w:rsid w:val="00CC5C97"/>
    <w:rsid w:val="00CC61C2"/>
    <w:rsid w:val="00CC683C"/>
    <w:rsid w:val="00CC6979"/>
    <w:rsid w:val="00CC6ABA"/>
    <w:rsid w:val="00CC7089"/>
    <w:rsid w:val="00CC7292"/>
    <w:rsid w:val="00CC7312"/>
    <w:rsid w:val="00CC74DF"/>
    <w:rsid w:val="00CC7AAD"/>
    <w:rsid w:val="00CC7AEE"/>
    <w:rsid w:val="00CC7F29"/>
    <w:rsid w:val="00CD06CC"/>
    <w:rsid w:val="00CD0C90"/>
    <w:rsid w:val="00CD17B0"/>
    <w:rsid w:val="00CD1D5D"/>
    <w:rsid w:val="00CD1E1D"/>
    <w:rsid w:val="00CD1EE4"/>
    <w:rsid w:val="00CD24A9"/>
    <w:rsid w:val="00CD26CC"/>
    <w:rsid w:val="00CD2832"/>
    <w:rsid w:val="00CD3747"/>
    <w:rsid w:val="00CD388A"/>
    <w:rsid w:val="00CD395C"/>
    <w:rsid w:val="00CD3ECD"/>
    <w:rsid w:val="00CD3EEC"/>
    <w:rsid w:val="00CD3F27"/>
    <w:rsid w:val="00CD42D3"/>
    <w:rsid w:val="00CD485B"/>
    <w:rsid w:val="00CD4869"/>
    <w:rsid w:val="00CD54E9"/>
    <w:rsid w:val="00CD5638"/>
    <w:rsid w:val="00CD5676"/>
    <w:rsid w:val="00CD5722"/>
    <w:rsid w:val="00CD5831"/>
    <w:rsid w:val="00CD5877"/>
    <w:rsid w:val="00CD5AF6"/>
    <w:rsid w:val="00CD5BFC"/>
    <w:rsid w:val="00CD5E43"/>
    <w:rsid w:val="00CD60BC"/>
    <w:rsid w:val="00CD6580"/>
    <w:rsid w:val="00CD66B6"/>
    <w:rsid w:val="00CD6F05"/>
    <w:rsid w:val="00CD76DE"/>
    <w:rsid w:val="00CD7884"/>
    <w:rsid w:val="00CD7F79"/>
    <w:rsid w:val="00CE0076"/>
    <w:rsid w:val="00CE020A"/>
    <w:rsid w:val="00CE0431"/>
    <w:rsid w:val="00CE0BEF"/>
    <w:rsid w:val="00CE0D4C"/>
    <w:rsid w:val="00CE0F0F"/>
    <w:rsid w:val="00CE1015"/>
    <w:rsid w:val="00CE10AB"/>
    <w:rsid w:val="00CE183A"/>
    <w:rsid w:val="00CE200D"/>
    <w:rsid w:val="00CE2483"/>
    <w:rsid w:val="00CE2771"/>
    <w:rsid w:val="00CE2870"/>
    <w:rsid w:val="00CE292A"/>
    <w:rsid w:val="00CE29FB"/>
    <w:rsid w:val="00CE2B5F"/>
    <w:rsid w:val="00CE30EA"/>
    <w:rsid w:val="00CE3AF4"/>
    <w:rsid w:val="00CE3DCC"/>
    <w:rsid w:val="00CE43B8"/>
    <w:rsid w:val="00CE46DB"/>
    <w:rsid w:val="00CE4892"/>
    <w:rsid w:val="00CE49D8"/>
    <w:rsid w:val="00CE4EEB"/>
    <w:rsid w:val="00CE4FEE"/>
    <w:rsid w:val="00CE51FB"/>
    <w:rsid w:val="00CE5594"/>
    <w:rsid w:val="00CE5E61"/>
    <w:rsid w:val="00CE7583"/>
    <w:rsid w:val="00CE7603"/>
    <w:rsid w:val="00CF056F"/>
    <w:rsid w:val="00CF0C93"/>
    <w:rsid w:val="00CF1198"/>
    <w:rsid w:val="00CF1BEC"/>
    <w:rsid w:val="00CF1E45"/>
    <w:rsid w:val="00CF212C"/>
    <w:rsid w:val="00CF2A48"/>
    <w:rsid w:val="00CF2A89"/>
    <w:rsid w:val="00CF391F"/>
    <w:rsid w:val="00CF3CA6"/>
    <w:rsid w:val="00CF4342"/>
    <w:rsid w:val="00CF4417"/>
    <w:rsid w:val="00CF4676"/>
    <w:rsid w:val="00CF48FC"/>
    <w:rsid w:val="00CF4F36"/>
    <w:rsid w:val="00CF51E5"/>
    <w:rsid w:val="00CF533C"/>
    <w:rsid w:val="00CF538C"/>
    <w:rsid w:val="00CF5689"/>
    <w:rsid w:val="00CF597C"/>
    <w:rsid w:val="00CF64BE"/>
    <w:rsid w:val="00CF6952"/>
    <w:rsid w:val="00CF69CE"/>
    <w:rsid w:val="00CF6D0E"/>
    <w:rsid w:val="00CF6FF5"/>
    <w:rsid w:val="00CF7537"/>
    <w:rsid w:val="00CF7561"/>
    <w:rsid w:val="00CF75C6"/>
    <w:rsid w:val="00CF7A7A"/>
    <w:rsid w:val="00CF7A94"/>
    <w:rsid w:val="00D001D5"/>
    <w:rsid w:val="00D002F1"/>
    <w:rsid w:val="00D008F1"/>
    <w:rsid w:val="00D00AEA"/>
    <w:rsid w:val="00D00BC5"/>
    <w:rsid w:val="00D00EC9"/>
    <w:rsid w:val="00D01B0D"/>
    <w:rsid w:val="00D01B1D"/>
    <w:rsid w:val="00D01DE4"/>
    <w:rsid w:val="00D01E6A"/>
    <w:rsid w:val="00D02143"/>
    <w:rsid w:val="00D026E3"/>
    <w:rsid w:val="00D02E6C"/>
    <w:rsid w:val="00D02EC5"/>
    <w:rsid w:val="00D03163"/>
    <w:rsid w:val="00D03A75"/>
    <w:rsid w:val="00D03B0C"/>
    <w:rsid w:val="00D03CC1"/>
    <w:rsid w:val="00D03F17"/>
    <w:rsid w:val="00D04081"/>
    <w:rsid w:val="00D04486"/>
    <w:rsid w:val="00D04C0D"/>
    <w:rsid w:val="00D057DB"/>
    <w:rsid w:val="00D058E4"/>
    <w:rsid w:val="00D059EA"/>
    <w:rsid w:val="00D059EC"/>
    <w:rsid w:val="00D05DE7"/>
    <w:rsid w:val="00D05F31"/>
    <w:rsid w:val="00D060D4"/>
    <w:rsid w:val="00D06110"/>
    <w:rsid w:val="00D0612D"/>
    <w:rsid w:val="00D06634"/>
    <w:rsid w:val="00D06824"/>
    <w:rsid w:val="00D071E9"/>
    <w:rsid w:val="00D07E0E"/>
    <w:rsid w:val="00D07EB4"/>
    <w:rsid w:val="00D10078"/>
    <w:rsid w:val="00D1057B"/>
    <w:rsid w:val="00D1062F"/>
    <w:rsid w:val="00D107B1"/>
    <w:rsid w:val="00D10D01"/>
    <w:rsid w:val="00D11005"/>
    <w:rsid w:val="00D110DA"/>
    <w:rsid w:val="00D11552"/>
    <w:rsid w:val="00D11BBD"/>
    <w:rsid w:val="00D12765"/>
    <w:rsid w:val="00D12EE4"/>
    <w:rsid w:val="00D13262"/>
    <w:rsid w:val="00D13722"/>
    <w:rsid w:val="00D13812"/>
    <w:rsid w:val="00D14357"/>
    <w:rsid w:val="00D14405"/>
    <w:rsid w:val="00D1470B"/>
    <w:rsid w:val="00D14993"/>
    <w:rsid w:val="00D15426"/>
    <w:rsid w:val="00D15D7D"/>
    <w:rsid w:val="00D16112"/>
    <w:rsid w:val="00D16283"/>
    <w:rsid w:val="00D16488"/>
    <w:rsid w:val="00D165FF"/>
    <w:rsid w:val="00D16628"/>
    <w:rsid w:val="00D16717"/>
    <w:rsid w:val="00D16945"/>
    <w:rsid w:val="00D16CE7"/>
    <w:rsid w:val="00D16F44"/>
    <w:rsid w:val="00D170C3"/>
    <w:rsid w:val="00D17ABE"/>
    <w:rsid w:val="00D201F8"/>
    <w:rsid w:val="00D20395"/>
    <w:rsid w:val="00D203BF"/>
    <w:rsid w:val="00D20A2C"/>
    <w:rsid w:val="00D20BBA"/>
    <w:rsid w:val="00D2117B"/>
    <w:rsid w:val="00D215DF"/>
    <w:rsid w:val="00D216B4"/>
    <w:rsid w:val="00D21E25"/>
    <w:rsid w:val="00D22406"/>
    <w:rsid w:val="00D22B4D"/>
    <w:rsid w:val="00D23068"/>
    <w:rsid w:val="00D23156"/>
    <w:rsid w:val="00D2315A"/>
    <w:rsid w:val="00D233AD"/>
    <w:rsid w:val="00D23523"/>
    <w:rsid w:val="00D23FA6"/>
    <w:rsid w:val="00D240D5"/>
    <w:rsid w:val="00D24160"/>
    <w:rsid w:val="00D241B4"/>
    <w:rsid w:val="00D242D3"/>
    <w:rsid w:val="00D2515C"/>
    <w:rsid w:val="00D25168"/>
    <w:rsid w:val="00D251EA"/>
    <w:rsid w:val="00D2521B"/>
    <w:rsid w:val="00D25813"/>
    <w:rsid w:val="00D25C2B"/>
    <w:rsid w:val="00D263A3"/>
    <w:rsid w:val="00D266BB"/>
    <w:rsid w:val="00D26832"/>
    <w:rsid w:val="00D26E46"/>
    <w:rsid w:val="00D27135"/>
    <w:rsid w:val="00D273C5"/>
    <w:rsid w:val="00D274A8"/>
    <w:rsid w:val="00D2755D"/>
    <w:rsid w:val="00D27629"/>
    <w:rsid w:val="00D279EB"/>
    <w:rsid w:val="00D27A96"/>
    <w:rsid w:val="00D27D83"/>
    <w:rsid w:val="00D3029A"/>
    <w:rsid w:val="00D304F8"/>
    <w:rsid w:val="00D30559"/>
    <w:rsid w:val="00D306C8"/>
    <w:rsid w:val="00D306E2"/>
    <w:rsid w:val="00D30BCE"/>
    <w:rsid w:val="00D3184E"/>
    <w:rsid w:val="00D31ADD"/>
    <w:rsid w:val="00D31F20"/>
    <w:rsid w:val="00D322C9"/>
    <w:rsid w:val="00D32605"/>
    <w:rsid w:val="00D32B0F"/>
    <w:rsid w:val="00D32B46"/>
    <w:rsid w:val="00D32D2D"/>
    <w:rsid w:val="00D32F6E"/>
    <w:rsid w:val="00D3396F"/>
    <w:rsid w:val="00D3461C"/>
    <w:rsid w:val="00D346CA"/>
    <w:rsid w:val="00D34B39"/>
    <w:rsid w:val="00D34EA0"/>
    <w:rsid w:val="00D34FCC"/>
    <w:rsid w:val="00D35327"/>
    <w:rsid w:val="00D355CC"/>
    <w:rsid w:val="00D357CC"/>
    <w:rsid w:val="00D36044"/>
    <w:rsid w:val="00D362F6"/>
    <w:rsid w:val="00D3685D"/>
    <w:rsid w:val="00D370F9"/>
    <w:rsid w:val="00D3777F"/>
    <w:rsid w:val="00D3782C"/>
    <w:rsid w:val="00D404A1"/>
    <w:rsid w:val="00D41263"/>
    <w:rsid w:val="00D41B29"/>
    <w:rsid w:val="00D41BC0"/>
    <w:rsid w:val="00D41D14"/>
    <w:rsid w:val="00D41FE8"/>
    <w:rsid w:val="00D42071"/>
    <w:rsid w:val="00D420DC"/>
    <w:rsid w:val="00D42106"/>
    <w:rsid w:val="00D422CD"/>
    <w:rsid w:val="00D42E3C"/>
    <w:rsid w:val="00D43346"/>
    <w:rsid w:val="00D4392D"/>
    <w:rsid w:val="00D439EE"/>
    <w:rsid w:val="00D440BD"/>
    <w:rsid w:val="00D440DA"/>
    <w:rsid w:val="00D4433D"/>
    <w:rsid w:val="00D44489"/>
    <w:rsid w:val="00D44733"/>
    <w:rsid w:val="00D44ABE"/>
    <w:rsid w:val="00D44C0F"/>
    <w:rsid w:val="00D450DF"/>
    <w:rsid w:val="00D4530E"/>
    <w:rsid w:val="00D45749"/>
    <w:rsid w:val="00D4586E"/>
    <w:rsid w:val="00D45A13"/>
    <w:rsid w:val="00D45AD8"/>
    <w:rsid w:val="00D45ADD"/>
    <w:rsid w:val="00D46066"/>
    <w:rsid w:val="00D461BF"/>
    <w:rsid w:val="00D464FB"/>
    <w:rsid w:val="00D46A3C"/>
    <w:rsid w:val="00D4702B"/>
    <w:rsid w:val="00D47654"/>
    <w:rsid w:val="00D47750"/>
    <w:rsid w:val="00D47AFE"/>
    <w:rsid w:val="00D47CB0"/>
    <w:rsid w:val="00D5054A"/>
    <w:rsid w:val="00D505B5"/>
    <w:rsid w:val="00D50809"/>
    <w:rsid w:val="00D50E4B"/>
    <w:rsid w:val="00D50FF9"/>
    <w:rsid w:val="00D51481"/>
    <w:rsid w:val="00D51521"/>
    <w:rsid w:val="00D5170D"/>
    <w:rsid w:val="00D5184A"/>
    <w:rsid w:val="00D518B9"/>
    <w:rsid w:val="00D51C4F"/>
    <w:rsid w:val="00D51E83"/>
    <w:rsid w:val="00D51F14"/>
    <w:rsid w:val="00D5205E"/>
    <w:rsid w:val="00D52B85"/>
    <w:rsid w:val="00D52C16"/>
    <w:rsid w:val="00D53348"/>
    <w:rsid w:val="00D5343F"/>
    <w:rsid w:val="00D53531"/>
    <w:rsid w:val="00D54085"/>
    <w:rsid w:val="00D5443C"/>
    <w:rsid w:val="00D546E5"/>
    <w:rsid w:val="00D547DB"/>
    <w:rsid w:val="00D547FB"/>
    <w:rsid w:val="00D54C9D"/>
    <w:rsid w:val="00D55561"/>
    <w:rsid w:val="00D55656"/>
    <w:rsid w:val="00D5630C"/>
    <w:rsid w:val="00D56745"/>
    <w:rsid w:val="00D56943"/>
    <w:rsid w:val="00D569A3"/>
    <w:rsid w:val="00D56AD9"/>
    <w:rsid w:val="00D56E90"/>
    <w:rsid w:val="00D56F32"/>
    <w:rsid w:val="00D573A3"/>
    <w:rsid w:val="00D573CB"/>
    <w:rsid w:val="00D57629"/>
    <w:rsid w:val="00D5787A"/>
    <w:rsid w:val="00D57B2B"/>
    <w:rsid w:val="00D603E7"/>
    <w:rsid w:val="00D6074B"/>
    <w:rsid w:val="00D6111D"/>
    <w:rsid w:val="00D6122E"/>
    <w:rsid w:val="00D61B78"/>
    <w:rsid w:val="00D61C2C"/>
    <w:rsid w:val="00D61E80"/>
    <w:rsid w:val="00D61F93"/>
    <w:rsid w:val="00D6212A"/>
    <w:rsid w:val="00D624F9"/>
    <w:rsid w:val="00D62607"/>
    <w:rsid w:val="00D6264A"/>
    <w:rsid w:val="00D629CE"/>
    <w:rsid w:val="00D62A2C"/>
    <w:rsid w:val="00D62FC4"/>
    <w:rsid w:val="00D63383"/>
    <w:rsid w:val="00D63505"/>
    <w:rsid w:val="00D6375C"/>
    <w:rsid w:val="00D63934"/>
    <w:rsid w:val="00D63A35"/>
    <w:rsid w:val="00D63E87"/>
    <w:rsid w:val="00D644B3"/>
    <w:rsid w:val="00D645EA"/>
    <w:rsid w:val="00D64849"/>
    <w:rsid w:val="00D64C89"/>
    <w:rsid w:val="00D64F01"/>
    <w:rsid w:val="00D6505C"/>
    <w:rsid w:val="00D65165"/>
    <w:rsid w:val="00D653B7"/>
    <w:rsid w:val="00D65684"/>
    <w:rsid w:val="00D656EA"/>
    <w:rsid w:val="00D65A24"/>
    <w:rsid w:val="00D65C96"/>
    <w:rsid w:val="00D65F5F"/>
    <w:rsid w:val="00D65FA5"/>
    <w:rsid w:val="00D66BA8"/>
    <w:rsid w:val="00D66BDE"/>
    <w:rsid w:val="00D66C89"/>
    <w:rsid w:val="00D6751C"/>
    <w:rsid w:val="00D6782C"/>
    <w:rsid w:val="00D678FE"/>
    <w:rsid w:val="00D679DD"/>
    <w:rsid w:val="00D67A0E"/>
    <w:rsid w:val="00D67B1D"/>
    <w:rsid w:val="00D67C62"/>
    <w:rsid w:val="00D67D70"/>
    <w:rsid w:val="00D7019F"/>
    <w:rsid w:val="00D70555"/>
    <w:rsid w:val="00D7086E"/>
    <w:rsid w:val="00D70915"/>
    <w:rsid w:val="00D70C9C"/>
    <w:rsid w:val="00D70D97"/>
    <w:rsid w:val="00D70F13"/>
    <w:rsid w:val="00D70F9B"/>
    <w:rsid w:val="00D717F2"/>
    <w:rsid w:val="00D720A8"/>
    <w:rsid w:val="00D725C3"/>
    <w:rsid w:val="00D72B7F"/>
    <w:rsid w:val="00D731DC"/>
    <w:rsid w:val="00D737FF"/>
    <w:rsid w:val="00D73858"/>
    <w:rsid w:val="00D7387D"/>
    <w:rsid w:val="00D73BEE"/>
    <w:rsid w:val="00D73D38"/>
    <w:rsid w:val="00D73E27"/>
    <w:rsid w:val="00D73F89"/>
    <w:rsid w:val="00D7465B"/>
    <w:rsid w:val="00D74A02"/>
    <w:rsid w:val="00D74BAA"/>
    <w:rsid w:val="00D74F8A"/>
    <w:rsid w:val="00D7554B"/>
    <w:rsid w:val="00D755F7"/>
    <w:rsid w:val="00D75798"/>
    <w:rsid w:val="00D75895"/>
    <w:rsid w:val="00D75AF7"/>
    <w:rsid w:val="00D75B2F"/>
    <w:rsid w:val="00D75FE4"/>
    <w:rsid w:val="00D76362"/>
    <w:rsid w:val="00D765E4"/>
    <w:rsid w:val="00D76AAB"/>
    <w:rsid w:val="00D76CEF"/>
    <w:rsid w:val="00D77472"/>
    <w:rsid w:val="00D779C5"/>
    <w:rsid w:val="00D77B46"/>
    <w:rsid w:val="00D77E0C"/>
    <w:rsid w:val="00D803EF"/>
    <w:rsid w:val="00D80550"/>
    <w:rsid w:val="00D80586"/>
    <w:rsid w:val="00D80A06"/>
    <w:rsid w:val="00D80C97"/>
    <w:rsid w:val="00D81050"/>
    <w:rsid w:val="00D81586"/>
    <w:rsid w:val="00D816DA"/>
    <w:rsid w:val="00D818E1"/>
    <w:rsid w:val="00D81AB3"/>
    <w:rsid w:val="00D81BD2"/>
    <w:rsid w:val="00D81D38"/>
    <w:rsid w:val="00D81EFD"/>
    <w:rsid w:val="00D8240D"/>
    <w:rsid w:val="00D82482"/>
    <w:rsid w:val="00D826DF"/>
    <w:rsid w:val="00D83331"/>
    <w:rsid w:val="00D8342F"/>
    <w:rsid w:val="00D839B6"/>
    <w:rsid w:val="00D84079"/>
    <w:rsid w:val="00D849B2"/>
    <w:rsid w:val="00D849C8"/>
    <w:rsid w:val="00D8535D"/>
    <w:rsid w:val="00D8547A"/>
    <w:rsid w:val="00D8554E"/>
    <w:rsid w:val="00D85BF6"/>
    <w:rsid w:val="00D86036"/>
    <w:rsid w:val="00D860D0"/>
    <w:rsid w:val="00D8623A"/>
    <w:rsid w:val="00D8699A"/>
    <w:rsid w:val="00D86D9D"/>
    <w:rsid w:val="00D86DE3"/>
    <w:rsid w:val="00D87437"/>
    <w:rsid w:val="00D8767E"/>
    <w:rsid w:val="00D87752"/>
    <w:rsid w:val="00D87DA8"/>
    <w:rsid w:val="00D9007C"/>
    <w:rsid w:val="00D901E6"/>
    <w:rsid w:val="00D902C3"/>
    <w:rsid w:val="00D90A07"/>
    <w:rsid w:val="00D90A2E"/>
    <w:rsid w:val="00D90FE5"/>
    <w:rsid w:val="00D91002"/>
    <w:rsid w:val="00D91184"/>
    <w:rsid w:val="00D9146F"/>
    <w:rsid w:val="00D91F0E"/>
    <w:rsid w:val="00D91FA2"/>
    <w:rsid w:val="00D920D3"/>
    <w:rsid w:val="00D92E1D"/>
    <w:rsid w:val="00D93051"/>
    <w:rsid w:val="00D9361E"/>
    <w:rsid w:val="00D93689"/>
    <w:rsid w:val="00D93696"/>
    <w:rsid w:val="00D93EAE"/>
    <w:rsid w:val="00D93F22"/>
    <w:rsid w:val="00D940AF"/>
    <w:rsid w:val="00D9414B"/>
    <w:rsid w:val="00D941C1"/>
    <w:rsid w:val="00D94211"/>
    <w:rsid w:val="00D94328"/>
    <w:rsid w:val="00D943EA"/>
    <w:rsid w:val="00D945C6"/>
    <w:rsid w:val="00D94A40"/>
    <w:rsid w:val="00D94D48"/>
    <w:rsid w:val="00D9544C"/>
    <w:rsid w:val="00D9580B"/>
    <w:rsid w:val="00D95CCE"/>
    <w:rsid w:val="00D96A7E"/>
    <w:rsid w:val="00D96F15"/>
    <w:rsid w:val="00D97311"/>
    <w:rsid w:val="00D97547"/>
    <w:rsid w:val="00D975A0"/>
    <w:rsid w:val="00D9774D"/>
    <w:rsid w:val="00D97A0A"/>
    <w:rsid w:val="00D97F37"/>
    <w:rsid w:val="00DA05F6"/>
    <w:rsid w:val="00DA0688"/>
    <w:rsid w:val="00DA09D6"/>
    <w:rsid w:val="00DA0BB3"/>
    <w:rsid w:val="00DA12F3"/>
    <w:rsid w:val="00DA1B2A"/>
    <w:rsid w:val="00DA1E23"/>
    <w:rsid w:val="00DA2BC3"/>
    <w:rsid w:val="00DA2E8F"/>
    <w:rsid w:val="00DA318C"/>
    <w:rsid w:val="00DA32EC"/>
    <w:rsid w:val="00DA33DA"/>
    <w:rsid w:val="00DA370F"/>
    <w:rsid w:val="00DA3A1F"/>
    <w:rsid w:val="00DA3B6E"/>
    <w:rsid w:val="00DA3C42"/>
    <w:rsid w:val="00DA46B4"/>
    <w:rsid w:val="00DA46CB"/>
    <w:rsid w:val="00DA47E1"/>
    <w:rsid w:val="00DA4AA1"/>
    <w:rsid w:val="00DA50B2"/>
    <w:rsid w:val="00DA50DA"/>
    <w:rsid w:val="00DA57CF"/>
    <w:rsid w:val="00DA5934"/>
    <w:rsid w:val="00DA594E"/>
    <w:rsid w:val="00DA5ED4"/>
    <w:rsid w:val="00DA62C3"/>
    <w:rsid w:val="00DA6693"/>
    <w:rsid w:val="00DA6975"/>
    <w:rsid w:val="00DA6AF7"/>
    <w:rsid w:val="00DA6CBB"/>
    <w:rsid w:val="00DA6D83"/>
    <w:rsid w:val="00DA75A3"/>
    <w:rsid w:val="00DA7C29"/>
    <w:rsid w:val="00DA7C7E"/>
    <w:rsid w:val="00DA7D63"/>
    <w:rsid w:val="00DB00A0"/>
    <w:rsid w:val="00DB0210"/>
    <w:rsid w:val="00DB0912"/>
    <w:rsid w:val="00DB1498"/>
    <w:rsid w:val="00DB1704"/>
    <w:rsid w:val="00DB1AD4"/>
    <w:rsid w:val="00DB1DCD"/>
    <w:rsid w:val="00DB260C"/>
    <w:rsid w:val="00DB2674"/>
    <w:rsid w:val="00DB2DFB"/>
    <w:rsid w:val="00DB347A"/>
    <w:rsid w:val="00DB37FD"/>
    <w:rsid w:val="00DB383A"/>
    <w:rsid w:val="00DB4E20"/>
    <w:rsid w:val="00DB54A3"/>
    <w:rsid w:val="00DB57B0"/>
    <w:rsid w:val="00DB5A4F"/>
    <w:rsid w:val="00DB5B77"/>
    <w:rsid w:val="00DB5EB1"/>
    <w:rsid w:val="00DB631E"/>
    <w:rsid w:val="00DB64A0"/>
    <w:rsid w:val="00DB6740"/>
    <w:rsid w:val="00DB6AC9"/>
    <w:rsid w:val="00DB7021"/>
    <w:rsid w:val="00DB73DA"/>
    <w:rsid w:val="00DB7591"/>
    <w:rsid w:val="00DB75BD"/>
    <w:rsid w:val="00DB7786"/>
    <w:rsid w:val="00DB7814"/>
    <w:rsid w:val="00DC03B8"/>
    <w:rsid w:val="00DC0427"/>
    <w:rsid w:val="00DC08F6"/>
    <w:rsid w:val="00DC135D"/>
    <w:rsid w:val="00DC24AB"/>
    <w:rsid w:val="00DC2A57"/>
    <w:rsid w:val="00DC3097"/>
    <w:rsid w:val="00DC3C8F"/>
    <w:rsid w:val="00DC42AD"/>
    <w:rsid w:val="00DC4409"/>
    <w:rsid w:val="00DC49D6"/>
    <w:rsid w:val="00DC4F03"/>
    <w:rsid w:val="00DC5078"/>
    <w:rsid w:val="00DC53AA"/>
    <w:rsid w:val="00DC5E0E"/>
    <w:rsid w:val="00DC6124"/>
    <w:rsid w:val="00DC617F"/>
    <w:rsid w:val="00DC6508"/>
    <w:rsid w:val="00DC662A"/>
    <w:rsid w:val="00DC670C"/>
    <w:rsid w:val="00DC6E0D"/>
    <w:rsid w:val="00DC73F2"/>
    <w:rsid w:val="00DC7645"/>
    <w:rsid w:val="00DC79E0"/>
    <w:rsid w:val="00DD0071"/>
    <w:rsid w:val="00DD071F"/>
    <w:rsid w:val="00DD0D1E"/>
    <w:rsid w:val="00DD0DC8"/>
    <w:rsid w:val="00DD0E56"/>
    <w:rsid w:val="00DD0F21"/>
    <w:rsid w:val="00DD1014"/>
    <w:rsid w:val="00DD13B7"/>
    <w:rsid w:val="00DD13CB"/>
    <w:rsid w:val="00DD1745"/>
    <w:rsid w:val="00DD1A49"/>
    <w:rsid w:val="00DD1BF2"/>
    <w:rsid w:val="00DD1D34"/>
    <w:rsid w:val="00DD1D36"/>
    <w:rsid w:val="00DD1EA1"/>
    <w:rsid w:val="00DD1FDF"/>
    <w:rsid w:val="00DD2512"/>
    <w:rsid w:val="00DD257F"/>
    <w:rsid w:val="00DD281A"/>
    <w:rsid w:val="00DD28AA"/>
    <w:rsid w:val="00DD28AD"/>
    <w:rsid w:val="00DD2CDD"/>
    <w:rsid w:val="00DD2F77"/>
    <w:rsid w:val="00DD311A"/>
    <w:rsid w:val="00DD316D"/>
    <w:rsid w:val="00DD4947"/>
    <w:rsid w:val="00DD576C"/>
    <w:rsid w:val="00DD582D"/>
    <w:rsid w:val="00DD5B89"/>
    <w:rsid w:val="00DD5D08"/>
    <w:rsid w:val="00DD6558"/>
    <w:rsid w:val="00DD6581"/>
    <w:rsid w:val="00DD675C"/>
    <w:rsid w:val="00DD6DFD"/>
    <w:rsid w:val="00DD6F5B"/>
    <w:rsid w:val="00DD7071"/>
    <w:rsid w:val="00DD7998"/>
    <w:rsid w:val="00DD7C00"/>
    <w:rsid w:val="00DE0AAE"/>
    <w:rsid w:val="00DE1097"/>
    <w:rsid w:val="00DE10C3"/>
    <w:rsid w:val="00DE1698"/>
    <w:rsid w:val="00DE17E0"/>
    <w:rsid w:val="00DE1F11"/>
    <w:rsid w:val="00DE20B6"/>
    <w:rsid w:val="00DE21B1"/>
    <w:rsid w:val="00DE2275"/>
    <w:rsid w:val="00DE23AC"/>
    <w:rsid w:val="00DE2680"/>
    <w:rsid w:val="00DE2B02"/>
    <w:rsid w:val="00DE3174"/>
    <w:rsid w:val="00DE4423"/>
    <w:rsid w:val="00DE4631"/>
    <w:rsid w:val="00DE46D4"/>
    <w:rsid w:val="00DE484E"/>
    <w:rsid w:val="00DE4A33"/>
    <w:rsid w:val="00DE4DB0"/>
    <w:rsid w:val="00DE51B0"/>
    <w:rsid w:val="00DE5609"/>
    <w:rsid w:val="00DE5FCD"/>
    <w:rsid w:val="00DE6394"/>
    <w:rsid w:val="00DE64A2"/>
    <w:rsid w:val="00DE656D"/>
    <w:rsid w:val="00DE6632"/>
    <w:rsid w:val="00DE6C7E"/>
    <w:rsid w:val="00DE732C"/>
    <w:rsid w:val="00DE7381"/>
    <w:rsid w:val="00DE740E"/>
    <w:rsid w:val="00DE76D7"/>
    <w:rsid w:val="00DE7A0F"/>
    <w:rsid w:val="00DE7C86"/>
    <w:rsid w:val="00DF00F0"/>
    <w:rsid w:val="00DF04BA"/>
    <w:rsid w:val="00DF11E9"/>
    <w:rsid w:val="00DF14E2"/>
    <w:rsid w:val="00DF1A87"/>
    <w:rsid w:val="00DF1CCA"/>
    <w:rsid w:val="00DF2279"/>
    <w:rsid w:val="00DF2480"/>
    <w:rsid w:val="00DF24F4"/>
    <w:rsid w:val="00DF28C1"/>
    <w:rsid w:val="00DF28F3"/>
    <w:rsid w:val="00DF31A2"/>
    <w:rsid w:val="00DF31C9"/>
    <w:rsid w:val="00DF3542"/>
    <w:rsid w:val="00DF3CEE"/>
    <w:rsid w:val="00DF3EB4"/>
    <w:rsid w:val="00DF4250"/>
    <w:rsid w:val="00DF4CAD"/>
    <w:rsid w:val="00DF5317"/>
    <w:rsid w:val="00DF53BA"/>
    <w:rsid w:val="00DF53C6"/>
    <w:rsid w:val="00DF58AA"/>
    <w:rsid w:val="00DF58DC"/>
    <w:rsid w:val="00DF60D0"/>
    <w:rsid w:val="00DF6923"/>
    <w:rsid w:val="00DF6D51"/>
    <w:rsid w:val="00DF71B1"/>
    <w:rsid w:val="00DF7321"/>
    <w:rsid w:val="00DF7574"/>
    <w:rsid w:val="00DF7C98"/>
    <w:rsid w:val="00DF7F9D"/>
    <w:rsid w:val="00E0049A"/>
    <w:rsid w:val="00E0065E"/>
    <w:rsid w:val="00E007CC"/>
    <w:rsid w:val="00E00A1C"/>
    <w:rsid w:val="00E00B1B"/>
    <w:rsid w:val="00E00C3B"/>
    <w:rsid w:val="00E00F42"/>
    <w:rsid w:val="00E00F55"/>
    <w:rsid w:val="00E01104"/>
    <w:rsid w:val="00E0119E"/>
    <w:rsid w:val="00E0135F"/>
    <w:rsid w:val="00E01A99"/>
    <w:rsid w:val="00E01E9D"/>
    <w:rsid w:val="00E0255E"/>
    <w:rsid w:val="00E0278F"/>
    <w:rsid w:val="00E03058"/>
    <w:rsid w:val="00E032BF"/>
    <w:rsid w:val="00E03690"/>
    <w:rsid w:val="00E040B6"/>
    <w:rsid w:val="00E04EB9"/>
    <w:rsid w:val="00E04F00"/>
    <w:rsid w:val="00E0515F"/>
    <w:rsid w:val="00E05219"/>
    <w:rsid w:val="00E055A6"/>
    <w:rsid w:val="00E057D7"/>
    <w:rsid w:val="00E05B3E"/>
    <w:rsid w:val="00E05BFC"/>
    <w:rsid w:val="00E05D0A"/>
    <w:rsid w:val="00E05DC0"/>
    <w:rsid w:val="00E05E4B"/>
    <w:rsid w:val="00E05F63"/>
    <w:rsid w:val="00E0606A"/>
    <w:rsid w:val="00E06193"/>
    <w:rsid w:val="00E06326"/>
    <w:rsid w:val="00E064B6"/>
    <w:rsid w:val="00E06517"/>
    <w:rsid w:val="00E067E9"/>
    <w:rsid w:val="00E06F5A"/>
    <w:rsid w:val="00E07379"/>
    <w:rsid w:val="00E07452"/>
    <w:rsid w:val="00E0759A"/>
    <w:rsid w:val="00E07D1D"/>
    <w:rsid w:val="00E07D5B"/>
    <w:rsid w:val="00E103BE"/>
    <w:rsid w:val="00E10C4C"/>
    <w:rsid w:val="00E10FA0"/>
    <w:rsid w:val="00E1146B"/>
    <w:rsid w:val="00E11528"/>
    <w:rsid w:val="00E117F3"/>
    <w:rsid w:val="00E1185F"/>
    <w:rsid w:val="00E11A94"/>
    <w:rsid w:val="00E11D77"/>
    <w:rsid w:val="00E1209E"/>
    <w:rsid w:val="00E120BC"/>
    <w:rsid w:val="00E1247E"/>
    <w:rsid w:val="00E12773"/>
    <w:rsid w:val="00E128AF"/>
    <w:rsid w:val="00E12A45"/>
    <w:rsid w:val="00E12B28"/>
    <w:rsid w:val="00E13573"/>
    <w:rsid w:val="00E13D46"/>
    <w:rsid w:val="00E14367"/>
    <w:rsid w:val="00E145BC"/>
    <w:rsid w:val="00E146E6"/>
    <w:rsid w:val="00E150CF"/>
    <w:rsid w:val="00E1596B"/>
    <w:rsid w:val="00E15BC4"/>
    <w:rsid w:val="00E15BCC"/>
    <w:rsid w:val="00E15D6C"/>
    <w:rsid w:val="00E15F0D"/>
    <w:rsid w:val="00E162A1"/>
    <w:rsid w:val="00E167CD"/>
    <w:rsid w:val="00E17032"/>
    <w:rsid w:val="00E170E8"/>
    <w:rsid w:val="00E17251"/>
    <w:rsid w:val="00E17486"/>
    <w:rsid w:val="00E17628"/>
    <w:rsid w:val="00E178DF"/>
    <w:rsid w:val="00E17908"/>
    <w:rsid w:val="00E17B59"/>
    <w:rsid w:val="00E20382"/>
    <w:rsid w:val="00E206F2"/>
    <w:rsid w:val="00E206FB"/>
    <w:rsid w:val="00E20A3D"/>
    <w:rsid w:val="00E214E9"/>
    <w:rsid w:val="00E2171E"/>
    <w:rsid w:val="00E217A2"/>
    <w:rsid w:val="00E218EA"/>
    <w:rsid w:val="00E22AA1"/>
    <w:rsid w:val="00E23A4C"/>
    <w:rsid w:val="00E23FDF"/>
    <w:rsid w:val="00E23FF2"/>
    <w:rsid w:val="00E24150"/>
    <w:rsid w:val="00E24216"/>
    <w:rsid w:val="00E244D1"/>
    <w:rsid w:val="00E24EAB"/>
    <w:rsid w:val="00E2530D"/>
    <w:rsid w:val="00E25424"/>
    <w:rsid w:val="00E255B6"/>
    <w:rsid w:val="00E260E3"/>
    <w:rsid w:val="00E26701"/>
    <w:rsid w:val="00E2685C"/>
    <w:rsid w:val="00E2701E"/>
    <w:rsid w:val="00E27107"/>
    <w:rsid w:val="00E2736F"/>
    <w:rsid w:val="00E2743B"/>
    <w:rsid w:val="00E27913"/>
    <w:rsid w:val="00E27B1A"/>
    <w:rsid w:val="00E30F9F"/>
    <w:rsid w:val="00E3136C"/>
    <w:rsid w:val="00E31791"/>
    <w:rsid w:val="00E317EB"/>
    <w:rsid w:val="00E31BA5"/>
    <w:rsid w:val="00E31CEC"/>
    <w:rsid w:val="00E321B8"/>
    <w:rsid w:val="00E3229E"/>
    <w:rsid w:val="00E32A15"/>
    <w:rsid w:val="00E32B1F"/>
    <w:rsid w:val="00E32C16"/>
    <w:rsid w:val="00E32CBD"/>
    <w:rsid w:val="00E33117"/>
    <w:rsid w:val="00E337CA"/>
    <w:rsid w:val="00E3423F"/>
    <w:rsid w:val="00E3433B"/>
    <w:rsid w:val="00E34548"/>
    <w:rsid w:val="00E34703"/>
    <w:rsid w:val="00E348B9"/>
    <w:rsid w:val="00E3503C"/>
    <w:rsid w:val="00E35247"/>
    <w:rsid w:val="00E3556E"/>
    <w:rsid w:val="00E35866"/>
    <w:rsid w:val="00E35BC0"/>
    <w:rsid w:val="00E360C9"/>
    <w:rsid w:val="00E36495"/>
    <w:rsid w:val="00E36512"/>
    <w:rsid w:val="00E36779"/>
    <w:rsid w:val="00E36A86"/>
    <w:rsid w:val="00E36A9A"/>
    <w:rsid w:val="00E37055"/>
    <w:rsid w:val="00E37374"/>
    <w:rsid w:val="00E3738C"/>
    <w:rsid w:val="00E3745F"/>
    <w:rsid w:val="00E374F9"/>
    <w:rsid w:val="00E37D12"/>
    <w:rsid w:val="00E37D16"/>
    <w:rsid w:val="00E400B6"/>
    <w:rsid w:val="00E4054A"/>
    <w:rsid w:val="00E4074A"/>
    <w:rsid w:val="00E40794"/>
    <w:rsid w:val="00E40A1E"/>
    <w:rsid w:val="00E416AD"/>
    <w:rsid w:val="00E416B8"/>
    <w:rsid w:val="00E416FA"/>
    <w:rsid w:val="00E4182E"/>
    <w:rsid w:val="00E41A6C"/>
    <w:rsid w:val="00E41F39"/>
    <w:rsid w:val="00E4207D"/>
    <w:rsid w:val="00E420D2"/>
    <w:rsid w:val="00E4252F"/>
    <w:rsid w:val="00E42642"/>
    <w:rsid w:val="00E42A75"/>
    <w:rsid w:val="00E42B15"/>
    <w:rsid w:val="00E42C0B"/>
    <w:rsid w:val="00E42C54"/>
    <w:rsid w:val="00E42EAB"/>
    <w:rsid w:val="00E43107"/>
    <w:rsid w:val="00E43289"/>
    <w:rsid w:val="00E4330F"/>
    <w:rsid w:val="00E435D0"/>
    <w:rsid w:val="00E43A4E"/>
    <w:rsid w:val="00E44080"/>
    <w:rsid w:val="00E44101"/>
    <w:rsid w:val="00E447E5"/>
    <w:rsid w:val="00E450DE"/>
    <w:rsid w:val="00E455A8"/>
    <w:rsid w:val="00E46179"/>
    <w:rsid w:val="00E467C3"/>
    <w:rsid w:val="00E4684F"/>
    <w:rsid w:val="00E46A52"/>
    <w:rsid w:val="00E46BAA"/>
    <w:rsid w:val="00E46C96"/>
    <w:rsid w:val="00E472D5"/>
    <w:rsid w:val="00E479C9"/>
    <w:rsid w:val="00E50193"/>
    <w:rsid w:val="00E50273"/>
    <w:rsid w:val="00E5060F"/>
    <w:rsid w:val="00E506E9"/>
    <w:rsid w:val="00E50DB7"/>
    <w:rsid w:val="00E50E59"/>
    <w:rsid w:val="00E510FA"/>
    <w:rsid w:val="00E51971"/>
    <w:rsid w:val="00E51973"/>
    <w:rsid w:val="00E51D85"/>
    <w:rsid w:val="00E5210E"/>
    <w:rsid w:val="00E52A28"/>
    <w:rsid w:val="00E52B0D"/>
    <w:rsid w:val="00E52C60"/>
    <w:rsid w:val="00E52D18"/>
    <w:rsid w:val="00E52D9A"/>
    <w:rsid w:val="00E52E2B"/>
    <w:rsid w:val="00E533B4"/>
    <w:rsid w:val="00E535EC"/>
    <w:rsid w:val="00E53696"/>
    <w:rsid w:val="00E537F4"/>
    <w:rsid w:val="00E53B61"/>
    <w:rsid w:val="00E54159"/>
    <w:rsid w:val="00E5419E"/>
    <w:rsid w:val="00E541EA"/>
    <w:rsid w:val="00E5466F"/>
    <w:rsid w:val="00E5472A"/>
    <w:rsid w:val="00E54897"/>
    <w:rsid w:val="00E54B4E"/>
    <w:rsid w:val="00E54C08"/>
    <w:rsid w:val="00E55476"/>
    <w:rsid w:val="00E55B9E"/>
    <w:rsid w:val="00E55F7A"/>
    <w:rsid w:val="00E56E5B"/>
    <w:rsid w:val="00E56E98"/>
    <w:rsid w:val="00E57580"/>
    <w:rsid w:val="00E57A24"/>
    <w:rsid w:val="00E57C38"/>
    <w:rsid w:val="00E57CAF"/>
    <w:rsid w:val="00E57D90"/>
    <w:rsid w:val="00E600FB"/>
    <w:rsid w:val="00E6077D"/>
    <w:rsid w:val="00E60864"/>
    <w:rsid w:val="00E60DE2"/>
    <w:rsid w:val="00E61002"/>
    <w:rsid w:val="00E6109E"/>
    <w:rsid w:val="00E61372"/>
    <w:rsid w:val="00E614C3"/>
    <w:rsid w:val="00E6177C"/>
    <w:rsid w:val="00E61804"/>
    <w:rsid w:val="00E61B55"/>
    <w:rsid w:val="00E61BC1"/>
    <w:rsid w:val="00E61C8C"/>
    <w:rsid w:val="00E61F78"/>
    <w:rsid w:val="00E6234D"/>
    <w:rsid w:val="00E62668"/>
    <w:rsid w:val="00E62A8E"/>
    <w:rsid w:val="00E63E32"/>
    <w:rsid w:val="00E64571"/>
    <w:rsid w:val="00E646BF"/>
    <w:rsid w:val="00E64A19"/>
    <w:rsid w:val="00E64A8C"/>
    <w:rsid w:val="00E64FC5"/>
    <w:rsid w:val="00E65223"/>
    <w:rsid w:val="00E65284"/>
    <w:rsid w:val="00E653B3"/>
    <w:rsid w:val="00E65BBD"/>
    <w:rsid w:val="00E65DCD"/>
    <w:rsid w:val="00E65E0B"/>
    <w:rsid w:val="00E66501"/>
    <w:rsid w:val="00E668C9"/>
    <w:rsid w:val="00E66C85"/>
    <w:rsid w:val="00E67183"/>
    <w:rsid w:val="00E67319"/>
    <w:rsid w:val="00E67634"/>
    <w:rsid w:val="00E67D81"/>
    <w:rsid w:val="00E67DB9"/>
    <w:rsid w:val="00E70098"/>
    <w:rsid w:val="00E702CA"/>
    <w:rsid w:val="00E70409"/>
    <w:rsid w:val="00E70426"/>
    <w:rsid w:val="00E70753"/>
    <w:rsid w:val="00E7103C"/>
    <w:rsid w:val="00E71176"/>
    <w:rsid w:val="00E71257"/>
    <w:rsid w:val="00E712FE"/>
    <w:rsid w:val="00E713EF"/>
    <w:rsid w:val="00E72054"/>
    <w:rsid w:val="00E7230D"/>
    <w:rsid w:val="00E724A2"/>
    <w:rsid w:val="00E724AB"/>
    <w:rsid w:val="00E727E8"/>
    <w:rsid w:val="00E729BE"/>
    <w:rsid w:val="00E72B73"/>
    <w:rsid w:val="00E72FEB"/>
    <w:rsid w:val="00E73117"/>
    <w:rsid w:val="00E7359C"/>
    <w:rsid w:val="00E73685"/>
    <w:rsid w:val="00E73716"/>
    <w:rsid w:val="00E73AC8"/>
    <w:rsid w:val="00E73E11"/>
    <w:rsid w:val="00E73F8C"/>
    <w:rsid w:val="00E74136"/>
    <w:rsid w:val="00E742D1"/>
    <w:rsid w:val="00E74379"/>
    <w:rsid w:val="00E7437E"/>
    <w:rsid w:val="00E745F4"/>
    <w:rsid w:val="00E74D53"/>
    <w:rsid w:val="00E751DF"/>
    <w:rsid w:val="00E75242"/>
    <w:rsid w:val="00E75283"/>
    <w:rsid w:val="00E753D8"/>
    <w:rsid w:val="00E7561C"/>
    <w:rsid w:val="00E75E03"/>
    <w:rsid w:val="00E75E4B"/>
    <w:rsid w:val="00E761E4"/>
    <w:rsid w:val="00E76429"/>
    <w:rsid w:val="00E7687C"/>
    <w:rsid w:val="00E76D0E"/>
    <w:rsid w:val="00E7709E"/>
    <w:rsid w:val="00E773F3"/>
    <w:rsid w:val="00E77C59"/>
    <w:rsid w:val="00E77DA2"/>
    <w:rsid w:val="00E77FF3"/>
    <w:rsid w:val="00E80506"/>
    <w:rsid w:val="00E80698"/>
    <w:rsid w:val="00E80951"/>
    <w:rsid w:val="00E81059"/>
    <w:rsid w:val="00E8134B"/>
    <w:rsid w:val="00E81501"/>
    <w:rsid w:val="00E81704"/>
    <w:rsid w:val="00E8193C"/>
    <w:rsid w:val="00E819B3"/>
    <w:rsid w:val="00E81DD8"/>
    <w:rsid w:val="00E81FF0"/>
    <w:rsid w:val="00E825C9"/>
    <w:rsid w:val="00E8275A"/>
    <w:rsid w:val="00E82B8F"/>
    <w:rsid w:val="00E836BB"/>
    <w:rsid w:val="00E847B5"/>
    <w:rsid w:val="00E84881"/>
    <w:rsid w:val="00E84A61"/>
    <w:rsid w:val="00E84ADD"/>
    <w:rsid w:val="00E84C88"/>
    <w:rsid w:val="00E84CBD"/>
    <w:rsid w:val="00E84CD8"/>
    <w:rsid w:val="00E84E31"/>
    <w:rsid w:val="00E84FC9"/>
    <w:rsid w:val="00E852D0"/>
    <w:rsid w:val="00E85497"/>
    <w:rsid w:val="00E87577"/>
    <w:rsid w:val="00E8790B"/>
    <w:rsid w:val="00E902D7"/>
    <w:rsid w:val="00E903F3"/>
    <w:rsid w:val="00E9080B"/>
    <w:rsid w:val="00E90B0F"/>
    <w:rsid w:val="00E910F5"/>
    <w:rsid w:val="00E91444"/>
    <w:rsid w:val="00E917C2"/>
    <w:rsid w:val="00E91A50"/>
    <w:rsid w:val="00E91F1F"/>
    <w:rsid w:val="00E91F6F"/>
    <w:rsid w:val="00E920C1"/>
    <w:rsid w:val="00E929EF"/>
    <w:rsid w:val="00E92F49"/>
    <w:rsid w:val="00E930C3"/>
    <w:rsid w:val="00E9327E"/>
    <w:rsid w:val="00E93654"/>
    <w:rsid w:val="00E93795"/>
    <w:rsid w:val="00E939C0"/>
    <w:rsid w:val="00E93A08"/>
    <w:rsid w:val="00E93BC1"/>
    <w:rsid w:val="00E93D49"/>
    <w:rsid w:val="00E9471E"/>
    <w:rsid w:val="00E947DB"/>
    <w:rsid w:val="00E94FAC"/>
    <w:rsid w:val="00E951CF"/>
    <w:rsid w:val="00E9549B"/>
    <w:rsid w:val="00E95565"/>
    <w:rsid w:val="00E957C2"/>
    <w:rsid w:val="00E95AE7"/>
    <w:rsid w:val="00E95BDA"/>
    <w:rsid w:val="00E95E11"/>
    <w:rsid w:val="00E95EEF"/>
    <w:rsid w:val="00E95FDF"/>
    <w:rsid w:val="00E9634A"/>
    <w:rsid w:val="00E963B7"/>
    <w:rsid w:val="00E965BD"/>
    <w:rsid w:val="00E96BDD"/>
    <w:rsid w:val="00E96FD1"/>
    <w:rsid w:val="00E970CB"/>
    <w:rsid w:val="00E97351"/>
    <w:rsid w:val="00E97545"/>
    <w:rsid w:val="00E97790"/>
    <w:rsid w:val="00E97AB3"/>
    <w:rsid w:val="00E97AEF"/>
    <w:rsid w:val="00E97B53"/>
    <w:rsid w:val="00E97FB1"/>
    <w:rsid w:val="00EA0049"/>
    <w:rsid w:val="00EA00DC"/>
    <w:rsid w:val="00EA010B"/>
    <w:rsid w:val="00EA0233"/>
    <w:rsid w:val="00EA03CE"/>
    <w:rsid w:val="00EA068B"/>
    <w:rsid w:val="00EA0AF7"/>
    <w:rsid w:val="00EA0E31"/>
    <w:rsid w:val="00EA0F4D"/>
    <w:rsid w:val="00EA150B"/>
    <w:rsid w:val="00EA1883"/>
    <w:rsid w:val="00EA1AE7"/>
    <w:rsid w:val="00EA1FE6"/>
    <w:rsid w:val="00EA2195"/>
    <w:rsid w:val="00EA21BD"/>
    <w:rsid w:val="00EA27B3"/>
    <w:rsid w:val="00EA2A3C"/>
    <w:rsid w:val="00EA2D3A"/>
    <w:rsid w:val="00EA2FB2"/>
    <w:rsid w:val="00EA300D"/>
    <w:rsid w:val="00EA3082"/>
    <w:rsid w:val="00EA36B8"/>
    <w:rsid w:val="00EA3A16"/>
    <w:rsid w:val="00EA3B30"/>
    <w:rsid w:val="00EA3CA8"/>
    <w:rsid w:val="00EA3DDD"/>
    <w:rsid w:val="00EA418F"/>
    <w:rsid w:val="00EA4509"/>
    <w:rsid w:val="00EA4615"/>
    <w:rsid w:val="00EA4628"/>
    <w:rsid w:val="00EA471E"/>
    <w:rsid w:val="00EA4860"/>
    <w:rsid w:val="00EA497D"/>
    <w:rsid w:val="00EA4AEE"/>
    <w:rsid w:val="00EA4CA0"/>
    <w:rsid w:val="00EA50C1"/>
    <w:rsid w:val="00EA50E0"/>
    <w:rsid w:val="00EA5DE7"/>
    <w:rsid w:val="00EA5E56"/>
    <w:rsid w:val="00EA5F8D"/>
    <w:rsid w:val="00EA6499"/>
    <w:rsid w:val="00EA6556"/>
    <w:rsid w:val="00EA6BF8"/>
    <w:rsid w:val="00EA6CF7"/>
    <w:rsid w:val="00EA6E7E"/>
    <w:rsid w:val="00EA7F37"/>
    <w:rsid w:val="00EB02B3"/>
    <w:rsid w:val="00EB07A4"/>
    <w:rsid w:val="00EB0B10"/>
    <w:rsid w:val="00EB0DE9"/>
    <w:rsid w:val="00EB0E0E"/>
    <w:rsid w:val="00EB12F5"/>
    <w:rsid w:val="00EB13AA"/>
    <w:rsid w:val="00EB19E7"/>
    <w:rsid w:val="00EB1A6E"/>
    <w:rsid w:val="00EB1CB0"/>
    <w:rsid w:val="00EB1D58"/>
    <w:rsid w:val="00EB2262"/>
    <w:rsid w:val="00EB237D"/>
    <w:rsid w:val="00EB242E"/>
    <w:rsid w:val="00EB28B0"/>
    <w:rsid w:val="00EB32F7"/>
    <w:rsid w:val="00EB34DA"/>
    <w:rsid w:val="00EB36E8"/>
    <w:rsid w:val="00EB3A0E"/>
    <w:rsid w:val="00EB3ED4"/>
    <w:rsid w:val="00EB3F1F"/>
    <w:rsid w:val="00EB40B1"/>
    <w:rsid w:val="00EB4922"/>
    <w:rsid w:val="00EB4E24"/>
    <w:rsid w:val="00EB542A"/>
    <w:rsid w:val="00EB5623"/>
    <w:rsid w:val="00EB5760"/>
    <w:rsid w:val="00EB59FA"/>
    <w:rsid w:val="00EB5F03"/>
    <w:rsid w:val="00EB627E"/>
    <w:rsid w:val="00EB6550"/>
    <w:rsid w:val="00EB6F4C"/>
    <w:rsid w:val="00EB7060"/>
    <w:rsid w:val="00EB71B9"/>
    <w:rsid w:val="00EB71C4"/>
    <w:rsid w:val="00EB7687"/>
    <w:rsid w:val="00EB77D1"/>
    <w:rsid w:val="00EB7B28"/>
    <w:rsid w:val="00EC0196"/>
    <w:rsid w:val="00EC0228"/>
    <w:rsid w:val="00EC04C0"/>
    <w:rsid w:val="00EC0AE0"/>
    <w:rsid w:val="00EC0C99"/>
    <w:rsid w:val="00EC0FBE"/>
    <w:rsid w:val="00EC1403"/>
    <w:rsid w:val="00EC1571"/>
    <w:rsid w:val="00EC17D8"/>
    <w:rsid w:val="00EC1A7A"/>
    <w:rsid w:val="00EC1BBE"/>
    <w:rsid w:val="00EC1C7F"/>
    <w:rsid w:val="00EC2167"/>
    <w:rsid w:val="00EC2227"/>
    <w:rsid w:val="00EC26DA"/>
    <w:rsid w:val="00EC2B83"/>
    <w:rsid w:val="00EC2FE1"/>
    <w:rsid w:val="00EC3032"/>
    <w:rsid w:val="00EC3516"/>
    <w:rsid w:val="00EC3B28"/>
    <w:rsid w:val="00EC5143"/>
    <w:rsid w:val="00EC521A"/>
    <w:rsid w:val="00EC5419"/>
    <w:rsid w:val="00EC57C8"/>
    <w:rsid w:val="00EC592C"/>
    <w:rsid w:val="00EC5B3D"/>
    <w:rsid w:val="00EC5C9E"/>
    <w:rsid w:val="00EC6080"/>
    <w:rsid w:val="00EC62B8"/>
    <w:rsid w:val="00EC6382"/>
    <w:rsid w:val="00EC6E2E"/>
    <w:rsid w:val="00EC6E3D"/>
    <w:rsid w:val="00EC6EA3"/>
    <w:rsid w:val="00EC7213"/>
    <w:rsid w:val="00EC7C67"/>
    <w:rsid w:val="00EC7E64"/>
    <w:rsid w:val="00EC7ED9"/>
    <w:rsid w:val="00ED04EC"/>
    <w:rsid w:val="00ED05A6"/>
    <w:rsid w:val="00ED064E"/>
    <w:rsid w:val="00ED098F"/>
    <w:rsid w:val="00ED0E6E"/>
    <w:rsid w:val="00ED0EBD"/>
    <w:rsid w:val="00ED0F6A"/>
    <w:rsid w:val="00ED1045"/>
    <w:rsid w:val="00ED1307"/>
    <w:rsid w:val="00ED138C"/>
    <w:rsid w:val="00ED1737"/>
    <w:rsid w:val="00ED1F2E"/>
    <w:rsid w:val="00ED2389"/>
    <w:rsid w:val="00ED2413"/>
    <w:rsid w:val="00ED2613"/>
    <w:rsid w:val="00ED274A"/>
    <w:rsid w:val="00ED29D3"/>
    <w:rsid w:val="00ED2F0F"/>
    <w:rsid w:val="00ED2FA1"/>
    <w:rsid w:val="00ED30C0"/>
    <w:rsid w:val="00ED33FD"/>
    <w:rsid w:val="00ED35B8"/>
    <w:rsid w:val="00ED4AFB"/>
    <w:rsid w:val="00ED4E0E"/>
    <w:rsid w:val="00ED4E8D"/>
    <w:rsid w:val="00ED4F5F"/>
    <w:rsid w:val="00ED5597"/>
    <w:rsid w:val="00ED57B9"/>
    <w:rsid w:val="00ED65CA"/>
    <w:rsid w:val="00ED7314"/>
    <w:rsid w:val="00ED7EF5"/>
    <w:rsid w:val="00EE01D5"/>
    <w:rsid w:val="00EE0437"/>
    <w:rsid w:val="00EE0814"/>
    <w:rsid w:val="00EE0E0E"/>
    <w:rsid w:val="00EE1093"/>
    <w:rsid w:val="00EE126A"/>
    <w:rsid w:val="00EE1BE0"/>
    <w:rsid w:val="00EE1EC9"/>
    <w:rsid w:val="00EE24A4"/>
    <w:rsid w:val="00EE2A20"/>
    <w:rsid w:val="00EE2FB1"/>
    <w:rsid w:val="00EE2FD0"/>
    <w:rsid w:val="00EE3551"/>
    <w:rsid w:val="00EE37B2"/>
    <w:rsid w:val="00EE394F"/>
    <w:rsid w:val="00EE3BEA"/>
    <w:rsid w:val="00EE3E8D"/>
    <w:rsid w:val="00EE437C"/>
    <w:rsid w:val="00EE4D3F"/>
    <w:rsid w:val="00EE525B"/>
    <w:rsid w:val="00EE5268"/>
    <w:rsid w:val="00EE54D1"/>
    <w:rsid w:val="00EE5B2B"/>
    <w:rsid w:val="00EE5F04"/>
    <w:rsid w:val="00EE5FE2"/>
    <w:rsid w:val="00EE6875"/>
    <w:rsid w:val="00EE6ABB"/>
    <w:rsid w:val="00EE7029"/>
    <w:rsid w:val="00EE7513"/>
    <w:rsid w:val="00EE7D87"/>
    <w:rsid w:val="00EE7F98"/>
    <w:rsid w:val="00EF02F8"/>
    <w:rsid w:val="00EF064C"/>
    <w:rsid w:val="00EF0983"/>
    <w:rsid w:val="00EF09F9"/>
    <w:rsid w:val="00EF1131"/>
    <w:rsid w:val="00EF168F"/>
    <w:rsid w:val="00EF1695"/>
    <w:rsid w:val="00EF1E46"/>
    <w:rsid w:val="00EF2244"/>
    <w:rsid w:val="00EF22D0"/>
    <w:rsid w:val="00EF2B6A"/>
    <w:rsid w:val="00EF2C20"/>
    <w:rsid w:val="00EF38E0"/>
    <w:rsid w:val="00EF3B46"/>
    <w:rsid w:val="00EF3EE3"/>
    <w:rsid w:val="00EF4220"/>
    <w:rsid w:val="00EF4247"/>
    <w:rsid w:val="00EF4599"/>
    <w:rsid w:val="00EF47BA"/>
    <w:rsid w:val="00EF5198"/>
    <w:rsid w:val="00EF55E6"/>
    <w:rsid w:val="00EF580D"/>
    <w:rsid w:val="00EF5998"/>
    <w:rsid w:val="00EF59DF"/>
    <w:rsid w:val="00EF5BF3"/>
    <w:rsid w:val="00EF5DB5"/>
    <w:rsid w:val="00EF639A"/>
    <w:rsid w:val="00EF65EC"/>
    <w:rsid w:val="00EF667D"/>
    <w:rsid w:val="00EF6A7D"/>
    <w:rsid w:val="00EF6C14"/>
    <w:rsid w:val="00EF6DA1"/>
    <w:rsid w:val="00EF7898"/>
    <w:rsid w:val="00EF7A60"/>
    <w:rsid w:val="00EF7B4F"/>
    <w:rsid w:val="00EF7BC6"/>
    <w:rsid w:val="00F00320"/>
    <w:rsid w:val="00F009AC"/>
    <w:rsid w:val="00F00ECB"/>
    <w:rsid w:val="00F0127F"/>
    <w:rsid w:val="00F01333"/>
    <w:rsid w:val="00F01536"/>
    <w:rsid w:val="00F01723"/>
    <w:rsid w:val="00F01F83"/>
    <w:rsid w:val="00F0211A"/>
    <w:rsid w:val="00F026E9"/>
    <w:rsid w:val="00F027C1"/>
    <w:rsid w:val="00F0282F"/>
    <w:rsid w:val="00F0283D"/>
    <w:rsid w:val="00F02DFC"/>
    <w:rsid w:val="00F03ED5"/>
    <w:rsid w:val="00F03F08"/>
    <w:rsid w:val="00F0441B"/>
    <w:rsid w:val="00F04E91"/>
    <w:rsid w:val="00F057EB"/>
    <w:rsid w:val="00F05903"/>
    <w:rsid w:val="00F05958"/>
    <w:rsid w:val="00F05A3B"/>
    <w:rsid w:val="00F05B10"/>
    <w:rsid w:val="00F05BAF"/>
    <w:rsid w:val="00F05F75"/>
    <w:rsid w:val="00F0662A"/>
    <w:rsid w:val="00F068B0"/>
    <w:rsid w:val="00F06B90"/>
    <w:rsid w:val="00F06BB9"/>
    <w:rsid w:val="00F06CA0"/>
    <w:rsid w:val="00F06D46"/>
    <w:rsid w:val="00F06EE1"/>
    <w:rsid w:val="00F0721F"/>
    <w:rsid w:val="00F076EA"/>
    <w:rsid w:val="00F07723"/>
    <w:rsid w:val="00F07845"/>
    <w:rsid w:val="00F07B12"/>
    <w:rsid w:val="00F1056D"/>
    <w:rsid w:val="00F106A3"/>
    <w:rsid w:val="00F10D92"/>
    <w:rsid w:val="00F10E21"/>
    <w:rsid w:val="00F10E36"/>
    <w:rsid w:val="00F11270"/>
    <w:rsid w:val="00F11363"/>
    <w:rsid w:val="00F113FF"/>
    <w:rsid w:val="00F114C5"/>
    <w:rsid w:val="00F11504"/>
    <w:rsid w:val="00F11550"/>
    <w:rsid w:val="00F11839"/>
    <w:rsid w:val="00F11C03"/>
    <w:rsid w:val="00F11E3B"/>
    <w:rsid w:val="00F11F6D"/>
    <w:rsid w:val="00F120EF"/>
    <w:rsid w:val="00F12274"/>
    <w:rsid w:val="00F123AF"/>
    <w:rsid w:val="00F12818"/>
    <w:rsid w:val="00F12900"/>
    <w:rsid w:val="00F12B94"/>
    <w:rsid w:val="00F13147"/>
    <w:rsid w:val="00F137D6"/>
    <w:rsid w:val="00F13E96"/>
    <w:rsid w:val="00F141D8"/>
    <w:rsid w:val="00F14296"/>
    <w:rsid w:val="00F142A4"/>
    <w:rsid w:val="00F1473B"/>
    <w:rsid w:val="00F14A2C"/>
    <w:rsid w:val="00F14BEA"/>
    <w:rsid w:val="00F14F92"/>
    <w:rsid w:val="00F15482"/>
    <w:rsid w:val="00F15947"/>
    <w:rsid w:val="00F15A90"/>
    <w:rsid w:val="00F15B1C"/>
    <w:rsid w:val="00F15C9B"/>
    <w:rsid w:val="00F15E4F"/>
    <w:rsid w:val="00F15EAA"/>
    <w:rsid w:val="00F16002"/>
    <w:rsid w:val="00F16018"/>
    <w:rsid w:val="00F16122"/>
    <w:rsid w:val="00F1690C"/>
    <w:rsid w:val="00F1694B"/>
    <w:rsid w:val="00F16CD2"/>
    <w:rsid w:val="00F16EE6"/>
    <w:rsid w:val="00F17330"/>
    <w:rsid w:val="00F176C1"/>
    <w:rsid w:val="00F177CB"/>
    <w:rsid w:val="00F17B08"/>
    <w:rsid w:val="00F20134"/>
    <w:rsid w:val="00F206F8"/>
    <w:rsid w:val="00F2072D"/>
    <w:rsid w:val="00F20973"/>
    <w:rsid w:val="00F20FB3"/>
    <w:rsid w:val="00F21050"/>
    <w:rsid w:val="00F2110A"/>
    <w:rsid w:val="00F21190"/>
    <w:rsid w:val="00F21210"/>
    <w:rsid w:val="00F21C6E"/>
    <w:rsid w:val="00F21CE9"/>
    <w:rsid w:val="00F220ED"/>
    <w:rsid w:val="00F22164"/>
    <w:rsid w:val="00F22486"/>
    <w:rsid w:val="00F22CDD"/>
    <w:rsid w:val="00F22E34"/>
    <w:rsid w:val="00F231B3"/>
    <w:rsid w:val="00F231F6"/>
    <w:rsid w:val="00F2324F"/>
    <w:rsid w:val="00F2333B"/>
    <w:rsid w:val="00F23D96"/>
    <w:rsid w:val="00F23DC9"/>
    <w:rsid w:val="00F23E11"/>
    <w:rsid w:val="00F23ED5"/>
    <w:rsid w:val="00F23F24"/>
    <w:rsid w:val="00F23FA3"/>
    <w:rsid w:val="00F24664"/>
    <w:rsid w:val="00F25A4D"/>
    <w:rsid w:val="00F25D83"/>
    <w:rsid w:val="00F26753"/>
    <w:rsid w:val="00F26762"/>
    <w:rsid w:val="00F26DA0"/>
    <w:rsid w:val="00F27612"/>
    <w:rsid w:val="00F276EF"/>
    <w:rsid w:val="00F27828"/>
    <w:rsid w:val="00F27867"/>
    <w:rsid w:val="00F27AA1"/>
    <w:rsid w:val="00F27F91"/>
    <w:rsid w:val="00F3008D"/>
    <w:rsid w:val="00F305FF"/>
    <w:rsid w:val="00F308BC"/>
    <w:rsid w:val="00F30984"/>
    <w:rsid w:val="00F309D9"/>
    <w:rsid w:val="00F30F2B"/>
    <w:rsid w:val="00F30FD9"/>
    <w:rsid w:val="00F31406"/>
    <w:rsid w:val="00F314E6"/>
    <w:rsid w:val="00F317ED"/>
    <w:rsid w:val="00F32287"/>
    <w:rsid w:val="00F3237D"/>
    <w:rsid w:val="00F32E68"/>
    <w:rsid w:val="00F33B17"/>
    <w:rsid w:val="00F33F9F"/>
    <w:rsid w:val="00F34CCF"/>
    <w:rsid w:val="00F34E0A"/>
    <w:rsid w:val="00F34E16"/>
    <w:rsid w:val="00F34E90"/>
    <w:rsid w:val="00F35F12"/>
    <w:rsid w:val="00F3664E"/>
    <w:rsid w:val="00F36CD9"/>
    <w:rsid w:val="00F36DE5"/>
    <w:rsid w:val="00F36EBE"/>
    <w:rsid w:val="00F3705F"/>
    <w:rsid w:val="00F3711A"/>
    <w:rsid w:val="00F372AA"/>
    <w:rsid w:val="00F37791"/>
    <w:rsid w:val="00F377A1"/>
    <w:rsid w:val="00F37D96"/>
    <w:rsid w:val="00F401B3"/>
    <w:rsid w:val="00F40665"/>
    <w:rsid w:val="00F406C9"/>
    <w:rsid w:val="00F41193"/>
    <w:rsid w:val="00F4137B"/>
    <w:rsid w:val="00F41463"/>
    <w:rsid w:val="00F41A7B"/>
    <w:rsid w:val="00F42001"/>
    <w:rsid w:val="00F420A5"/>
    <w:rsid w:val="00F42687"/>
    <w:rsid w:val="00F4291E"/>
    <w:rsid w:val="00F42921"/>
    <w:rsid w:val="00F42C05"/>
    <w:rsid w:val="00F42C5C"/>
    <w:rsid w:val="00F42DED"/>
    <w:rsid w:val="00F43555"/>
    <w:rsid w:val="00F4358C"/>
    <w:rsid w:val="00F43B49"/>
    <w:rsid w:val="00F4445F"/>
    <w:rsid w:val="00F44682"/>
    <w:rsid w:val="00F448D7"/>
    <w:rsid w:val="00F44C8E"/>
    <w:rsid w:val="00F45245"/>
    <w:rsid w:val="00F45862"/>
    <w:rsid w:val="00F45B8C"/>
    <w:rsid w:val="00F45ED2"/>
    <w:rsid w:val="00F46518"/>
    <w:rsid w:val="00F4681B"/>
    <w:rsid w:val="00F469BB"/>
    <w:rsid w:val="00F46E66"/>
    <w:rsid w:val="00F470B8"/>
    <w:rsid w:val="00F47217"/>
    <w:rsid w:val="00F476C6"/>
    <w:rsid w:val="00F5016D"/>
    <w:rsid w:val="00F50861"/>
    <w:rsid w:val="00F50B07"/>
    <w:rsid w:val="00F510AA"/>
    <w:rsid w:val="00F51126"/>
    <w:rsid w:val="00F5126C"/>
    <w:rsid w:val="00F51347"/>
    <w:rsid w:val="00F516EC"/>
    <w:rsid w:val="00F51989"/>
    <w:rsid w:val="00F51C59"/>
    <w:rsid w:val="00F51CE3"/>
    <w:rsid w:val="00F51E27"/>
    <w:rsid w:val="00F525E5"/>
    <w:rsid w:val="00F5315F"/>
    <w:rsid w:val="00F53C04"/>
    <w:rsid w:val="00F53CCD"/>
    <w:rsid w:val="00F5416B"/>
    <w:rsid w:val="00F54CAE"/>
    <w:rsid w:val="00F55307"/>
    <w:rsid w:val="00F554B7"/>
    <w:rsid w:val="00F556B6"/>
    <w:rsid w:val="00F557BA"/>
    <w:rsid w:val="00F55E65"/>
    <w:rsid w:val="00F56394"/>
    <w:rsid w:val="00F56585"/>
    <w:rsid w:val="00F568C0"/>
    <w:rsid w:val="00F568E3"/>
    <w:rsid w:val="00F568E5"/>
    <w:rsid w:val="00F575F4"/>
    <w:rsid w:val="00F577D0"/>
    <w:rsid w:val="00F57A2B"/>
    <w:rsid w:val="00F57E27"/>
    <w:rsid w:val="00F6006B"/>
    <w:rsid w:val="00F603BB"/>
    <w:rsid w:val="00F6074D"/>
    <w:rsid w:val="00F60B43"/>
    <w:rsid w:val="00F61127"/>
    <w:rsid w:val="00F6128F"/>
    <w:rsid w:val="00F61319"/>
    <w:rsid w:val="00F613A5"/>
    <w:rsid w:val="00F6148C"/>
    <w:rsid w:val="00F6191A"/>
    <w:rsid w:val="00F61AEF"/>
    <w:rsid w:val="00F62253"/>
    <w:rsid w:val="00F62508"/>
    <w:rsid w:val="00F628A4"/>
    <w:rsid w:val="00F62D2A"/>
    <w:rsid w:val="00F6378C"/>
    <w:rsid w:val="00F63C0E"/>
    <w:rsid w:val="00F6414A"/>
    <w:rsid w:val="00F644FF"/>
    <w:rsid w:val="00F645D0"/>
    <w:rsid w:val="00F6487C"/>
    <w:rsid w:val="00F65177"/>
    <w:rsid w:val="00F658CA"/>
    <w:rsid w:val="00F65917"/>
    <w:rsid w:val="00F65B7C"/>
    <w:rsid w:val="00F660A5"/>
    <w:rsid w:val="00F66830"/>
    <w:rsid w:val="00F668EB"/>
    <w:rsid w:val="00F66D07"/>
    <w:rsid w:val="00F66E40"/>
    <w:rsid w:val="00F67107"/>
    <w:rsid w:val="00F70017"/>
    <w:rsid w:val="00F700D9"/>
    <w:rsid w:val="00F70366"/>
    <w:rsid w:val="00F703D2"/>
    <w:rsid w:val="00F70513"/>
    <w:rsid w:val="00F70841"/>
    <w:rsid w:val="00F70E52"/>
    <w:rsid w:val="00F70F10"/>
    <w:rsid w:val="00F71F15"/>
    <w:rsid w:val="00F720E2"/>
    <w:rsid w:val="00F72436"/>
    <w:rsid w:val="00F72AD9"/>
    <w:rsid w:val="00F72F42"/>
    <w:rsid w:val="00F730C4"/>
    <w:rsid w:val="00F73364"/>
    <w:rsid w:val="00F7370D"/>
    <w:rsid w:val="00F749CC"/>
    <w:rsid w:val="00F74A46"/>
    <w:rsid w:val="00F74C0F"/>
    <w:rsid w:val="00F75348"/>
    <w:rsid w:val="00F7598C"/>
    <w:rsid w:val="00F76725"/>
    <w:rsid w:val="00F76B18"/>
    <w:rsid w:val="00F76B2B"/>
    <w:rsid w:val="00F76C72"/>
    <w:rsid w:val="00F76DB6"/>
    <w:rsid w:val="00F76DF2"/>
    <w:rsid w:val="00F772E2"/>
    <w:rsid w:val="00F777EF"/>
    <w:rsid w:val="00F77F0E"/>
    <w:rsid w:val="00F77F98"/>
    <w:rsid w:val="00F80194"/>
    <w:rsid w:val="00F80708"/>
    <w:rsid w:val="00F81038"/>
    <w:rsid w:val="00F810AF"/>
    <w:rsid w:val="00F81222"/>
    <w:rsid w:val="00F8144F"/>
    <w:rsid w:val="00F81997"/>
    <w:rsid w:val="00F81C7E"/>
    <w:rsid w:val="00F81DD9"/>
    <w:rsid w:val="00F81E86"/>
    <w:rsid w:val="00F821FA"/>
    <w:rsid w:val="00F82601"/>
    <w:rsid w:val="00F827B2"/>
    <w:rsid w:val="00F8287E"/>
    <w:rsid w:val="00F82B8E"/>
    <w:rsid w:val="00F82F30"/>
    <w:rsid w:val="00F833F3"/>
    <w:rsid w:val="00F83476"/>
    <w:rsid w:val="00F836F9"/>
    <w:rsid w:val="00F83889"/>
    <w:rsid w:val="00F83C8D"/>
    <w:rsid w:val="00F83D6E"/>
    <w:rsid w:val="00F83E42"/>
    <w:rsid w:val="00F84019"/>
    <w:rsid w:val="00F8408E"/>
    <w:rsid w:val="00F84BCC"/>
    <w:rsid w:val="00F84E5F"/>
    <w:rsid w:val="00F84FED"/>
    <w:rsid w:val="00F8561D"/>
    <w:rsid w:val="00F8568D"/>
    <w:rsid w:val="00F859E5"/>
    <w:rsid w:val="00F85A28"/>
    <w:rsid w:val="00F85DA5"/>
    <w:rsid w:val="00F85F80"/>
    <w:rsid w:val="00F86080"/>
    <w:rsid w:val="00F860A8"/>
    <w:rsid w:val="00F861C6"/>
    <w:rsid w:val="00F861F8"/>
    <w:rsid w:val="00F86363"/>
    <w:rsid w:val="00F86B67"/>
    <w:rsid w:val="00F86EAA"/>
    <w:rsid w:val="00F86EF2"/>
    <w:rsid w:val="00F86F41"/>
    <w:rsid w:val="00F8734E"/>
    <w:rsid w:val="00F87473"/>
    <w:rsid w:val="00F875F6"/>
    <w:rsid w:val="00F87E90"/>
    <w:rsid w:val="00F901C3"/>
    <w:rsid w:val="00F90434"/>
    <w:rsid w:val="00F9047C"/>
    <w:rsid w:val="00F90A27"/>
    <w:rsid w:val="00F90C95"/>
    <w:rsid w:val="00F910E5"/>
    <w:rsid w:val="00F91618"/>
    <w:rsid w:val="00F91679"/>
    <w:rsid w:val="00F91993"/>
    <w:rsid w:val="00F91F28"/>
    <w:rsid w:val="00F92793"/>
    <w:rsid w:val="00F9280F"/>
    <w:rsid w:val="00F92A5C"/>
    <w:rsid w:val="00F92CC6"/>
    <w:rsid w:val="00F93B5E"/>
    <w:rsid w:val="00F93C16"/>
    <w:rsid w:val="00F93C4A"/>
    <w:rsid w:val="00F93C9C"/>
    <w:rsid w:val="00F948B8"/>
    <w:rsid w:val="00F94921"/>
    <w:rsid w:val="00F94FE2"/>
    <w:rsid w:val="00F951C6"/>
    <w:rsid w:val="00F95C4B"/>
    <w:rsid w:val="00F96128"/>
    <w:rsid w:val="00F96173"/>
    <w:rsid w:val="00F96234"/>
    <w:rsid w:val="00F9633A"/>
    <w:rsid w:val="00F969BD"/>
    <w:rsid w:val="00F96A3C"/>
    <w:rsid w:val="00F96C9E"/>
    <w:rsid w:val="00F9709D"/>
    <w:rsid w:val="00F970CA"/>
    <w:rsid w:val="00F9728A"/>
    <w:rsid w:val="00F9742A"/>
    <w:rsid w:val="00F976AB"/>
    <w:rsid w:val="00FA01B1"/>
    <w:rsid w:val="00FA0380"/>
    <w:rsid w:val="00FA0393"/>
    <w:rsid w:val="00FA04F0"/>
    <w:rsid w:val="00FA04F4"/>
    <w:rsid w:val="00FA0829"/>
    <w:rsid w:val="00FA0B21"/>
    <w:rsid w:val="00FA0BF8"/>
    <w:rsid w:val="00FA11B0"/>
    <w:rsid w:val="00FA164E"/>
    <w:rsid w:val="00FA17B8"/>
    <w:rsid w:val="00FA1A34"/>
    <w:rsid w:val="00FA1A79"/>
    <w:rsid w:val="00FA32A5"/>
    <w:rsid w:val="00FA352A"/>
    <w:rsid w:val="00FA36FE"/>
    <w:rsid w:val="00FA3DE3"/>
    <w:rsid w:val="00FA3DF9"/>
    <w:rsid w:val="00FA3EA6"/>
    <w:rsid w:val="00FA46C9"/>
    <w:rsid w:val="00FA481B"/>
    <w:rsid w:val="00FA49B6"/>
    <w:rsid w:val="00FA4B1B"/>
    <w:rsid w:val="00FA4F95"/>
    <w:rsid w:val="00FA5091"/>
    <w:rsid w:val="00FA5224"/>
    <w:rsid w:val="00FA5262"/>
    <w:rsid w:val="00FA5BDC"/>
    <w:rsid w:val="00FA5D47"/>
    <w:rsid w:val="00FA62BE"/>
    <w:rsid w:val="00FA656D"/>
    <w:rsid w:val="00FA6652"/>
    <w:rsid w:val="00FA6FBB"/>
    <w:rsid w:val="00FA76EB"/>
    <w:rsid w:val="00FA7912"/>
    <w:rsid w:val="00FB022C"/>
    <w:rsid w:val="00FB0360"/>
    <w:rsid w:val="00FB07B9"/>
    <w:rsid w:val="00FB0A81"/>
    <w:rsid w:val="00FB0F74"/>
    <w:rsid w:val="00FB1132"/>
    <w:rsid w:val="00FB15CE"/>
    <w:rsid w:val="00FB15FA"/>
    <w:rsid w:val="00FB160D"/>
    <w:rsid w:val="00FB17F9"/>
    <w:rsid w:val="00FB1BA5"/>
    <w:rsid w:val="00FB1D0A"/>
    <w:rsid w:val="00FB1D82"/>
    <w:rsid w:val="00FB1DF6"/>
    <w:rsid w:val="00FB1F55"/>
    <w:rsid w:val="00FB263F"/>
    <w:rsid w:val="00FB2712"/>
    <w:rsid w:val="00FB29A8"/>
    <w:rsid w:val="00FB365F"/>
    <w:rsid w:val="00FB3838"/>
    <w:rsid w:val="00FB3FCE"/>
    <w:rsid w:val="00FB4032"/>
    <w:rsid w:val="00FB44C8"/>
    <w:rsid w:val="00FB4741"/>
    <w:rsid w:val="00FB4F89"/>
    <w:rsid w:val="00FB50B7"/>
    <w:rsid w:val="00FB577A"/>
    <w:rsid w:val="00FB580C"/>
    <w:rsid w:val="00FB58AA"/>
    <w:rsid w:val="00FB5CB5"/>
    <w:rsid w:val="00FB6068"/>
    <w:rsid w:val="00FB6086"/>
    <w:rsid w:val="00FB63CF"/>
    <w:rsid w:val="00FB665C"/>
    <w:rsid w:val="00FB6F6B"/>
    <w:rsid w:val="00FB7061"/>
    <w:rsid w:val="00FB7380"/>
    <w:rsid w:val="00FB76B5"/>
    <w:rsid w:val="00FB7C38"/>
    <w:rsid w:val="00FB7F67"/>
    <w:rsid w:val="00FC00D3"/>
    <w:rsid w:val="00FC00FD"/>
    <w:rsid w:val="00FC0A20"/>
    <w:rsid w:val="00FC109A"/>
    <w:rsid w:val="00FC117E"/>
    <w:rsid w:val="00FC1509"/>
    <w:rsid w:val="00FC19F7"/>
    <w:rsid w:val="00FC23B7"/>
    <w:rsid w:val="00FC2778"/>
    <w:rsid w:val="00FC2AC1"/>
    <w:rsid w:val="00FC2AD9"/>
    <w:rsid w:val="00FC3D7D"/>
    <w:rsid w:val="00FC446D"/>
    <w:rsid w:val="00FC453C"/>
    <w:rsid w:val="00FC465F"/>
    <w:rsid w:val="00FC5025"/>
    <w:rsid w:val="00FC5F9F"/>
    <w:rsid w:val="00FC6357"/>
    <w:rsid w:val="00FC7055"/>
    <w:rsid w:val="00FC7B21"/>
    <w:rsid w:val="00FC7CCB"/>
    <w:rsid w:val="00FC7FFE"/>
    <w:rsid w:val="00FD0BC8"/>
    <w:rsid w:val="00FD0E13"/>
    <w:rsid w:val="00FD0F3D"/>
    <w:rsid w:val="00FD16ED"/>
    <w:rsid w:val="00FD1795"/>
    <w:rsid w:val="00FD1FE4"/>
    <w:rsid w:val="00FD2018"/>
    <w:rsid w:val="00FD202A"/>
    <w:rsid w:val="00FD2137"/>
    <w:rsid w:val="00FD2822"/>
    <w:rsid w:val="00FD2CA3"/>
    <w:rsid w:val="00FD315C"/>
    <w:rsid w:val="00FD321C"/>
    <w:rsid w:val="00FD397D"/>
    <w:rsid w:val="00FD3C91"/>
    <w:rsid w:val="00FD3C9A"/>
    <w:rsid w:val="00FD3ECB"/>
    <w:rsid w:val="00FD4100"/>
    <w:rsid w:val="00FD4286"/>
    <w:rsid w:val="00FD4C31"/>
    <w:rsid w:val="00FD4C74"/>
    <w:rsid w:val="00FD4DA6"/>
    <w:rsid w:val="00FD4DC6"/>
    <w:rsid w:val="00FD4F12"/>
    <w:rsid w:val="00FD5712"/>
    <w:rsid w:val="00FD57C3"/>
    <w:rsid w:val="00FD5A00"/>
    <w:rsid w:val="00FD5BF2"/>
    <w:rsid w:val="00FD60CA"/>
    <w:rsid w:val="00FD64AB"/>
    <w:rsid w:val="00FD64F5"/>
    <w:rsid w:val="00FD66F5"/>
    <w:rsid w:val="00FD6DD7"/>
    <w:rsid w:val="00FD6FB1"/>
    <w:rsid w:val="00FD7497"/>
    <w:rsid w:val="00FE000C"/>
    <w:rsid w:val="00FE042D"/>
    <w:rsid w:val="00FE086E"/>
    <w:rsid w:val="00FE0EFB"/>
    <w:rsid w:val="00FE10DE"/>
    <w:rsid w:val="00FE15B5"/>
    <w:rsid w:val="00FE1883"/>
    <w:rsid w:val="00FE1A4D"/>
    <w:rsid w:val="00FE1E77"/>
    <w:rsid w:val="00FE2351"/>
    <w:rsid w:val="00FE251B"/>
    <w:rsid w:val="00FE25B7"/>
    <w:rsid w:val="00FE2989"/>
    <w:rsid w:val="00FE29F5"/>
    <w:rsid w:val="00FE2B5C"/>
    <w:rsid w:val="00FE3099"/>
    <w:rsid w:val="00FE34F9"/>
    <w:rsid w:val="00FE388A"/>
    <w:rsid w:val="00FE3C50"/>
    <w:rsid w:val="00FE4391"/>
    <w:rsid w:val="00FE450B"/>
    <w:rsid w:val="00FE4726"/>
    <w:rsid w:val="00FE5334"/>
    <w:rsid w:val="00FE59A9"/>
    <w:rsid w:val="00FE5A8E"/>
    <w:rsid w:val="00FE5C67"/>
    <w:rsid w:val="00FE5D5F"/>
    <w:rsid w:val="00FE604A"/>
    <w:rsid w:val="00FE6966"/>
    <w:rsid w:val="00FE6BA4"/>
    <w:rsid w:val="00FE6C01"/>
    <w:rsid w:val="00FE6C04"/>
    <w:rsid w:val="00FE6DFC"/>
    <w:rsid w:val="00FE79C1"/>
    <w:rsid w:val="00FE7AD1"/>
    <w:rsid w:val="00FE7BD9"/>
    <w:rsid w:val="00FE7D16"/>
    <w:rsid w:val="00FE7D31"/>
    <w:rsid w:val="00FF0491"/>
    <w:rsid w:val="00FF0C1B"/>
    <w:rsid w:val="00FF1813"/>
    <w:rsid w:val="00FF19E1"/>
    <w:rsid w:val="00FF1A80"/>
    <w:rsid w:val="00FF1C77"/>
    <w:rsid w:val="00FF1DDE"/>
    <w:rsid w:val="00FF2AB5"/>
    <w:rsid w:val="00FF3301"/>
    <w:rsid w:val="00FF36AE"/>
    <w:rsid w:val="00FF3CC9"/>
    <w:rsid w:val="00FF41B6"/>
    <w:rsid w:val="00FF434B"/>
    <w:rsid w:val="00FF45FB"/>
    <w:rsid w:val="00FF47AA"/>
    <w:rsid w:val="00FF4ABE"/>
    <w:rsid w:val="00FF4BD8"/>
    <w:rsid w:val="00FF541A"/>
    <w:rsid w:val="00FF5466"/>
    <w:rsid w:val="00FF5617"/>
    <w:rsid w:val="00FF56A5"/>
    <w:rsid w:val="00FF5B51"/>
    <w:rsid w:val="00FF5CD1"/>
    <w:rsid w:val="00FF5CF6"/>
    <w:rsid w:val="00FF5DF3"/>
    <w:rsid w:val="00FF5E99"/>
    <w:rsid w:val="00FF5EDE"/>
    <w:rsid w:val="00FF6910"/>
    <w:rsid w:val="00FF6E9F"/>
    <w:rsid w:val="00FF7047"/>
    <w:rsid w:val="00FF7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B4D52DA"/>
  <w15:docId w15:val="{E9642C5D-2CE9-4D66-8C2F-022CF871E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9F652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000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000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F18CC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34567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rsid w:val="00BF18C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7345C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000EE5"/>
    <w:pPr>
      <w:spacing w:after="120"/>
    </w:pPr>
  </w:style>
  <w:style w:type="character" w:customStyle="1" w:styleId="Heading4Char">
    <w:name w:val="Heading 4 Char"/>
    <w:basedOn w:val="DefaultParagraphFont"/>
    <w:link w:val="Heading4"/>
    <w:rsid w:val="00BF18C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BF18CC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BF18CC"/>
    <w:rPr>
      <w:rFonts w:cs="EucrosiaUPC"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BF18CC"/>
    <w:rPr>
      <w:rFonts w:cs="EucrosiaUPC"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BF18CC"/>
    <w:rPr>
      <w:rFonts w:cs="EucrosiaUPC"/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BF18CC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F18CC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18C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000EE5"/>
    <w:rPr>
      <w:rFonts w:cs="Times New Roman"/>
      <w:b/>
      <w:bCs/>
    </w:rPr>
  </w:style>
  <w:style w:type="paragraph" w:styleId="ListBullet">
    <w:name w:val="List Bullet"/>
    <w:basedOn w:val="Normal"/>
    <w:rsid w:val="00000EE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000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000EE5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000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000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000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000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000EE5"/>
    <w:pPr>
      <w:ind w:left="284"/>
    </w:pPr>
  </w:style>
  <w:style w:type="paragraph" w:customStyle="1" w:styleId="AAFrameAddress">
    <w:name w:val="AA Frame Address"/>
    <w:basedOn w:val="Heading1"/>
    <w:rsid w:val="00000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000EE5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000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000EE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000EE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000EE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000EE5"/>
    <w:pPr>
      <w:ind w:left="851" w:hanging="284"/>
    </w:pPr>
  </w:style>
  <w:style w:type="paragraph" w:styleId="Index4">
    <w:name w:val="index 4"/>
    <w:basedOn w:val="Normal"/>
    <w:next w:val="Normal"/>
    <w:semiHidden/>
    <w:rsid w:val="00000EE5"/>
    <w:pPr>
      <w:ind w:left="1135" w:hanging="284"/>
    </w:pPr>
  </w:style>
  <w:style w:type="paragraph" w:styleId="Index6">
    <w:name w:val="index 6"/>
    <w:basedOn w:val="Normal"/>
    <w:next w:val="Normal"/>
    <w:semiHidden/>
    <w:rsid w:val="00000EE5"/>
    <w:pPr>
      <w:ind w:left="1702" w:hanging="284"/>
    </w:pPr>
  </w:style>
  <w:style w:type="paragraph" w:styleId="Index5">
    <w:name w:val="index 5"/>
    <w:basedOn w:val="Normal"/>
    <w:next w:val="Normal"/>
    <w:semiHidden/>
    <w:rsid w:val="00000EE5"/>
    <w:pPr>
      <w:ind w:left="1418" w:hanging="284"/>
    </w:pPr>
  </w:style>
  <w:style w:type="paragraph" w:styleId="Index7">
    <w:name w:val="index 7"/>
    <w:basedOn w:val="Normal"/>
    <w:next w:val="Normal"/>
    <w:semiHidden/>
    <w:rsid w:val="00000EE5"/>
    <w:pPr>
      <w:ind w:left="1985" w:hanging="284"/>
    </w:pPr>
  </w:style>
  <w:style w:type="paragraph" w:styleId="Index8">
    <w:name w:val="index 8"/>
    <w:basedOn w:val="Normal"/>
    <w:next w:val="Normal"/>
    <w:semiHidden/>
    <w:rsid w:val="00000EE5"/>
    <w:pPr>
      <w:ind w:left="2269" w:hanging="284"/>
    </w:pPr>
  </w:style>
  <w:style w:type="paragraph" w:styleId="Index9">
    <w:name w:val="index 9"/>
    <w:basedOn w:val="Normal"/>
    <w:next w:val="Normal"/>
    <w:semiHidden/>
    <w:rsid w:val="00000EE5"/>
    <w:pPr>
      <w:ind w:left="2552" w:hanging="284"/>
    </w:pPr>
  </w:style>
  <w:style w:type="paragraph" w:styleId="TOC2">
    <w:name w:val="toc 2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000EE5"/>
    <w:pPr>
      <w:ind w:left="851"/>
    </w:pPr>
  </w:style>
  <w:style w:type="paragraph" w:styleId="TOC5">
    <w:name w:val="toc 5"/>
    <w:basedOn w:val="Normal"/>
    <w:next w:val="Normal"/>
    <w:semiHidden/>
    <w:rsid w:val="00000EE5"/>
    <w:pPr>
      <w:ind w:left="1134"/>
    </w:pPr>
  </w:style>
  <w:style w:type="paragraph" w:styleId="TOC6">
    <w:name w:val="toc 6"/>
    <w:basedOn w:val="Normal"/>
    <w:next w:val="Normal"/>
    <w:semiHidden/>
    <w:rsid w:val="00000EE5"/>
    <w:pPr>
      <w:ind w:left="1418"/>
    </w:pPr>
  </w:style>
  <w:style w:type="paragraph" w:styleId="TOC7">
    <w:name w:val="toc 7"/>
    <w:basedOn w:val="Normal"/>
    <w:next w:val="Normal"/>
    <w:semiHidden/>
    <w:rsid w:val="00000EE5"/>
    <w:pPr>
      <w:ind w:left="1701"/>
    </w:pPr>
  </w:style>
  <w:style w:type="paragraph" w:styleId="TOC8">
    <w:name w:val="toc 8"/>
    <w:basedOn w:val="Normal"/>
    <w:next w:val="Normal"/>
    <w:semiHidden/>
    <w:rsid w:val="00000EE5"/>
    <w:pPr>
      <w:ind w:left="1985"/>
    </w:pPr>
  </w:style>
  <w:style w:type="paragraph" w:styleId="TOC9">
    <w:name w:val="toc 9"/>
    <w:basedOn w:val="Normal"/>
    <w:next w:val="Normal"/>
    <w:semiHidden/>
    <w:rsid w:val="00000EE5"/>
    <w:pPr>
      <w:ind w:left="2268"/>
    </w:pPr>
  </w:style>
  <w:style w:type="paragraph" w:styleId="TableofFigures">
    <w:name w:val="table of figures"/>
    <w:basedOn w:val="Normal"/>
    <w:next w:val="Normal"/>
    <w:semiHidden/>
    <w:rsid w:val="00000EE5"/>
    <w:pPr>
      <w:ind w:left="567" w:hanging="567"/>
    </w:pPr>
  </w:style>
  <w:style w:type="paragraph" w:styleId="ListBullet5">
    <w:name w:val="List Bullet 5"/>
    <w:basedOn w:val="Normal"/>
    <w:rsid w:val="00000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000EE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BF18C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000EE5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BF18CC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000EE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BF18CC"/>
    <w:rPr>
      <w:rFonts w:ascii="Arial" w:hAnsi="Arial"/>
      <w:sz w:val="18"/>
      <w:szCs w:val="18"/>
    </w:rPr>
  </w:style>
  <w:style w:type="character" w:styleId="Strong">
    <w:name w:val="Strong"/>
    <w:basedOn w:val="DefaultParagraphFont"/>
    <w:qFormat/>
    <w:rsid w:val="00000EE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000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000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000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000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000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000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000EE5"/>
    <w:pPr>
      <w:framePr w:h="1054" w:wrap="around" w:y="5920"/>
    </w:pPr>
  </w:style>
  <w:style w:type="paragraph" w:customStyle="1" w:styleId="ReportHeading3">
    <w:name w:val="ReportHeading3"/>
    <w:basedOn w:val="ReportHeading2"/>
    <w:rsid w:val="00000EE5"/>
    <w:pPr>
      <w:framePr w:h="443" w:wrap="around" w:y="8223"/>
    </w:pPr>
  </w:style>
  <w:style w:type="paragraph" w:customStyle="1" w:styleId="a">
    <w:name w:val="¢éÍ¤ÇÒÁ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000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000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000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000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000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000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BF18CC"/>
    <w:rPr>
      <w:rFonts w:cs="EucrosiaUPC"/>
      <w:sz w:val="28"/>
      <w:szCs w:val="28"/>
    </w:rPr>
  </w:style>
  <w:style w:type="paragraph" w:customStyle="1" w:styleId="a0">
    <w:name w:val="??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Åº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000EE5"/>
    <w:pPr>
      <w:spacing w:line="240" w:lineRule="auto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BF18CC"/>
    <w:rPr>
      <w:rFonts w:cs="EucrosiaUPC"/>
      <w:sz w:val="28"/>
      <w:szCs w:val="28"/>
    </w:rPr>
  </w:style>
  <w:style w:type="paragraph" w:customStyle="1" w:styleId="a3">
    <w:name w:val="???????"/>
    <w:basedOn w:val="Normal"/>
    <w:rsid w:val="00000EE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2Char">
    <w:name w:val="Body Text 2 Char"/>
    <w:basedOn w:val="DefaultParagraphFont"/>
    <w:link w:val="BodyText2"/>
    <w:rsid w:val="00BF18CC"/>
    <w:rPr>
      <w:rFonts w:ascii="Angsana New" w:hAnsi="Angsana New"/>
      <w:sz w:val="30"/>
      <w:szCs w:val="30"/>
      <w:lang w:val="th-TH"/>
    </w:rPr>
  </w:style>
  <w:style w:type="character" w:styleId="PageNumber">
    <w:name w:val="page number"/>
    <w:basedOn w:val="DefaultParagraphFont"/>
    <w:rsid w:val="00000EE5"/>
  </w:style>
  <w:style w:type="paragraph" w:styleId="BalloonText">
    <w:name w:val="Balloon Text"/>
    <w:basedOn w:val="Normal"/>
    <w:link w:val="BalloonTextChar"/>
    <w:uiPriority w:val="99"/>
    <w:semiHidden/>
    <w:rsid w:val="001730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18C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23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hanging="540"/>
      <w:jc w:val="thaiDistribute"/>
    </w:pPr>
    <w:rPr>
      <w:rFonts w:ascii="Angsana New" w:hAnsi="Angsana New"/>
      <w:b/>
      <w:bCs/>
      <w:sz w:val="30"/>
      <w:szCs w:val="30"/>
      <w:lang w:val="th-TH"/>
    </w:rPr>
  </w:style>
  <w:style w:type="character" w:customStyle="1" w:styleId="AccPolicyHeadingChar">
    <w:name w:val="Acc Policy Heading Char"/>
    <w:basedOn w:val="DefaultParagraphFont"/>
    <w:link w:val="AccPolicyHeading"/>
    <w:rsid w:val="00FE2351"/>
    <w:rPr>
      <w:rFonts w:ascii="Angsana New" w:hAnsi="Angsana New" w:cs="Angsana New"/>
      <w:b/>
      <w:bCs/>
      <w:sz w:val="30"/>
      <w:szCs w:val="30"/>
      <w:lang w:val="th-TH" w:eastAsia="en-US" w:bidi="th-TH"/>
    </w:rPr>
  </w:style>
  <w:style w:type="table" w:styleId="TableGrid">
    <w:name w:val="Table Grid"/>
    <w:basedOn w:val="TableNormal"/>
    <w:uiPriority w:val="39"/>
    <w:rsid w:val="000041DD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link w:val="acctfourfiguresChar"/>
    <w:rsid w:val="00BD33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1F6581"/>
    <w:rPr>
      <w:sz w:val="22"/>
      <w:lang w:val="en-GB" w:bidi="ar-SA"/>
    </w:rPr>
  </w:style>
  <w:style w:type="paragraph" w:customStyle="1" w:styleId="3">
    <w:name w:val="µÒÃÒ§3ªèÍ§"/>
    <w:basedOn w:val="Normal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ลบ"/>
    <w:basedOn w:val="Normal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30">
    <w:name w:val="?????3????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5">
    <w:name w:val="ºÇ¡"/>
    <w:basedOn w:val="Normal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34567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block">
    <w:name w:val="block"/>
    <w:aliases w:val="b"/>
    <w:basedOn w:val="BodyText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6">
    <w:name w:val="ข้อความ"/>
    <w:basedOn w:val="Normal"/>
    <w:rsid w:val="0034611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8311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E04D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styleId="BlockText">
    <w:name w:val="Block Text"/>
    <w:basedOn w:val="Normal"/>
    <w:rsid w:val="006F19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D629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18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basedOn w:val="DefaultParagraphFont"/>
    <w:link w:val="AccPolicyalternative"/>
    <w:rsid w:val="00D629CE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F012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T0">
    <w:name w:val="????? T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0">
    <w:name w:val="ª×èÍºÃÔÉÑ· 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styleId="Signature">
    <w:name w:val="Signature"/>
    <w:basedOn w:val="Normal"/>
    <w:link w:val="SignatureChar"/>
    <w:rsid w:val="00BF18C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BF18C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F18C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F18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18CC"/>
    <w:pPr>
      <w:spacing w:after="0"/>
    </w:pPr>
  </w:style>
  <w:style w:type="paragraph" w:customStyle="1" w:styleId="acctdividends">
    <w:name w:val="acct dividends"/>
    <w:aliases w:val="a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18CC"/>
    <w:pPr>
      <w:spacing w:after="0"/>
    </w:pPr>
  </w:style>
  <w:style w:type="paragraph" w:customStyle="1" w:styleId="acctindent">
    <w:name w:val="acct indent"/>
    <w:aliases w:val="ai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18C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18C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18C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18C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18C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18CC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18C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18CC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BF18CC"/>
    <w:pPr>
      <w:spacing w:after="0"/>
    </w:pPr>
  </w:style>
  <w:style w:type="paragraph" w:customStyle="1" w:styleId="List1a">
    <w:name w:val="List 1a"/>
    <w:aliases w:val="1a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F18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BF18CC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F18C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18CC"/>
  </w:style>
  <w:style w:type="paragraph" w:customStyle="1" w:styleId="zreportaddinfo">
    <w:name w:val="zreport addinfo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subtitle">
    <w:name w:val="zreport subtitle"/>
    <w:basedOn w:val="zreportname"/>
    <w:rsid w:val="00BF18C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18C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18CC"/>
    <w:rPr>
      <w:b/>
      <w:bCs/>
    </w:rPr>
  </w:style>
  <w:style w:type="paragraph" w:customStyle="1" w:styleId="nineptbodytext">
    <w:name w:val="nine pt body text"/>
    <w:aliases w:val="9bt"/>
    <w:basedOn w:val="nineptnormal"/>
    <w:rsid w:val="00BF18CC"/>
    <w:pPr>
      <w:spacing w:after="220"/>
    </w:pPr>
  </w:style>
  <w:style w:type="paragraph" w:customStyle="1" w:styleId="nineptnormal">
    <w:name w:val="nine pt normal"/>
    <w:aliases w:val="9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18CC"/>
    <w:pPr>
      <w:jc w:val="center"/>
    </w:pPr>
  </w:style>
  <w:style w:type="paragraph" w:customStyle="1" w:styleId="heading">
    <w:name w:val="heading"/>
    <w:aliases w:val="h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18C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18CC"/>
  </w:style>
  <w:style w:type="paragraph" w:customStyle="1" w:styleId="nineptheadingcentredbold">
    <w:name w:val="nine pt heading centred bold"/>
    <w:aliases w:val="9hc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18C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18C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18CC"/>
    <w:rPr>
      <w:b/>
    </w:rPr>
  </w:style>
  <w:style w:type="paragraph" w:customStyle="1" w:styleId="nineptcolumntab1">
    <w:name w:val="nine pt column tab1"/>
    <w:aliases w:val="a91"/>
    <w:basedOn w:val="nineptnormal"/>
    <w:rsid w:val="00BF18C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18C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18CC"/>
    <w:pPr>
      <w:jc w:val="center"/>
    </w:pPr>
  </w:style>
  <w:style w:type="paragraph" w:customStyle="1" w:styleId="Normalheading">
    <w:name w:val="Normal heading"/>
    <w:aliases w:val="nh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18C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18C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18C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18C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18C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18C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18C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18C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18C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18CC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BF18C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18CC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18C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18C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18C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18CC"/>
    <w:pPr>
      <w:spacing w:after="0"/>
    </w:pPr>
  </w:style>
  <w:style w:type="paragraph" w:customStyle="1" w:styleId="smallreturn">
    <w:name w:val="small return"/>
    <w:aliases w:val="sr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18CC"/>
    <w:pPr>
      <w:spacing w:after="0"/>
    </w:pPr>
  </w:style>
  <w:style w:type="paragraph" w:customStyle="1" w:styleId="headingbolditalic">
    <w:name w:val="heading bold italic"/>
    <w:aliases w:val="hbi"/>
    <w:basedOn w:val="heading"/>
    <w:rsid w:val="00BF18C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18C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18CC"/>
    <w:pPr>
      <w:spacing w:after="0"/>
    </w:pPr>
  </w:style>
  <w:style w:type="paragraph" w:customStyle="1" w:styleId="blockbullet">
    <w:name w:val="block bullet"/>
    <w:aliases w:val="bb"/>
    <w:basedOn w:val="block"/>
    <w:rsid w:val="00BF18CC"/>
    <w:pPr>
      <w:numPr>
        <w:numId w:val="16"/>
      </w:numPr>
      <w:tabs>
        <w:tab w:val="clear" w:pos="340"/>
        <w:tab w:val="num" w:pos="907"/>
      </w:tabs>
      <w:ind w:left="907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18C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18CC"/>
    <w:pPr>
      <w:spacing w:after="0"/>
    </w:pPr>
  </w:style>
  <w:style w:type="paragraph" w:customStyle="1" w:styleId="eightptnormal">
    <w:name w:val="eight pt normal"/>
    <w:aliases w:val="8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18C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18C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18C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18CC"/>
    <w:rPr>
      <w:b/>
      <w:bCs/>
    </w:rPr>
  </w:style>
  <w:style w:type="paragraph" w:customStyle="1" w:styleId="eightptbodytext">
    <w:name w:val="eight pt body text"/>
    <w:aliases w:val="8bt"/>
    <w:basedOn w:val="eightptnormal"/>
    <w:rsid w:val="00BF18C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18C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18C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18C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18CC"/>
    <w:pPr>
      <w:spacing w:after="0"/>
    </w:pPr>
  </w:style>
  <w:style w:type="paragraph" w:customStyle="1" w:styleId="eightptblock">
    <w:name w:val="eight pt block"/>
    <w:aliases w:val="8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18C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18C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18C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18CC"/>
    <w:pPr>
      <w:spacing w:after="0"/>
    </w:pPr>
  </w:style>
  <w:style w:type="paragraph" w:customStyle="1" w:styleId="blockindent">
    <w:name w:val="block indent"/>
    <w:aliases w:val="bi"/>
    <w:basedOn w:val="block"/>
    <w:rsid w:val="00BF18CC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BF18CC"/>
    <w:pPr>
      <w:jc w:val="center"/>
    </w:pPr>
  </w:style>
  <w:style w:type="paragraph" w:customStyle="1" w:styleId="nineptcol">
    <w:name w:val="nine pt %col"/>
    <w:aliases w:val="9%"/>
    <w:basedOn w:val="nineptnormal"/>
    <w:rsid w:val="00BF18C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18C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18C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18CC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18C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18C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18C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18C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18C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18C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18C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18C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F18C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F18C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18C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18CC"/>
    <w:pPr>
      <w:spacing w:after="80"/>
    </w:pPr>
  </w:style>
  <w:style w:type="paragraph" w:customStyle="1" w:styleId="nineptratecol">
    <w:name w:val="nine pt rate col"/>
    <w:aliases w:val="a9r"/>
    <w:basedOn w:val="nineptnormal"/>
    <w:rsid w:val="00BF18C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18C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18C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18C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18C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18C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18C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18C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18C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18C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18C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18CC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BF18C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18C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18C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18C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18C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18C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18C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18CC"/>
    <w:pPr>
      <w:spacing w:after="80"/>
    </w:pPr>
  </w:style>
  <w:style w:type="paragraph" w:customStyle="1" w:styleId="blockbullet2">
    <w:name w:val="block bullet 2"/>
    <w:aliases w:val="bb2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18C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18C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BF18CC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18CC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BF18C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BF18CC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BF18CC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uiPriority w:val="34"/>
    <w:qFormat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shorttext1">
    <w:name w:val="short_text1"/>
    <w:basedOn w:val="DefaultParagraphFont"/>
    <w:rsid w:val="00BF18C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BF18CC"/>
    <w:rPr>
      <w:rFonts w:cs="Times New Roman"/>
    </w:rPr>
  </w:style>
  <w:style w:type="character" w:customStyle="1" w:styleId="gt-icon-text1">
    <w:name w:val="gt-icon-text1"/>
    <w:basedOn w:val="DefaultParagraphFont"/>
    <w:rsid w:val="00BF18CC"/>
    <w:rPr>
      <w:rFonts w:cs="Times New Roman"/>
    </w:rPr>
  </w:style>
  <w:style w:type="character" w:customStyle="1" w:styleId="shorttext">
    <w:name w:val="short_text"/>
    <w:basedOn w:val="DefaultParagraphFont"/>
    <w:rsid w:val="00BF18CC"/>
    <w:rPr>
      <w:rFonts w:cs="Times New Roman"/>
    </w:rPr>
  </w:style>
  <w:style w:type="character" w:customStyle="1" w:styleId="longtext">
    <w:name w:val="long_text"/>
    <w:basedOn w:val="DefaultParagraphFont"/>
    <w:rsid w:val="00BF18CC"/>
    <w:rPr>
      <w:rFonts w:cs="Times New Roman"/>
    </w:rPr>
  </w:style>
  <w:style w:type="paragraph" w:styleId="PlainText">
    <w:name w:val="Plain Text"/>
    <w:basedOn w:val="Normal"/>
    <w:link w:val="PlainTextCha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BF18CC"/>
    <w:rPr>
      <w:rFonts w:ascii="Consolas" w:hAnsi="Consolas"/>
      <w:sz w:val="21"/>
      <w:szCs w:val="26"/>
    </w:rPr>
  </w:style>
  <w:style w:type="character" w:styleId="CommentReference">
    <w:name w:val="annotation reference"/>
    <w:basedOn w:val="DefaultParagraphFont"/>
    <w:uiPriority w:val="99"/>
    <w:rsid w:val="00BF18C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F18C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F18C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F18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F18CC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BF18CC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rsid w:val="00BF18CC"/>
    <w:rPr>
      <w:i/>
      <w:iCs/>
    </w:rPr>
  </w:style>
  <w:style w:type="character" w:customStyle="1" w:styleId="Heading1Char1">
    <w:name w:val="Heading 1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BF18C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BF18C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BF18C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F18CC"/>
  </w:style>
  <w:style w:type="character" w:customStyle="1" w:styleId="st1">
    <w:name w:val="st1"/>
    <w:basedOn w:val="DefaultParagraphFont"/>
    <w:rsid w:val="00BF18CC"/>
  </w:style>
  <w:style w:type="table" w:customStyle="1" w:styleId="TableGrid1">
    <w:name w:val="Table Grid1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negative">
    <w:name w:val="number negative"/>
    <w:basedOn w:val="Normal"/>
    <w:rsid w:val="002D58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NormalIndent2">
    <w:name w:val="Normal Indent2"/>
    <w:basedOn w:val="Normal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21">
    <w:name w:val="Char Char221"/>
    <w:rsid w:val="0023426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23426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23426A"/>
    <w:rPr>
      <w:rFonts w:ascii="Arial" w:eastAsia="Times New Roman" w:hAnsi="Arial" w:cs="Times New Roman"/>
      <w:i/>
      <w:iCs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3426A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3426A"/>
    <w:rPr>
      <w:rFonts w:ascii="Angsana New" w:eastAsia="MS Mincho" w:hAnsi="Angsana New"/>
    </w:rPr>
  </w:style>
  <w:style w:type="character" w:styleId="FootnoteReference">
    <w:name w:val="footnote reference"/>
    <w:basedOn w:val="DefaultParagraphFont"/>
    <w:uiPriority w:val="99"/>
    <w:semiHidden/>
    <w:unhideWhenUsed/>
    <w:rsid w:val="006A1F9B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225148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225148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22514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2514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2251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2251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7F02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7F02F7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7F02F7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7F02F7"/>
    <w:rPr>
      <w:color w:val="800080" w:themeColor="followedHyperlink"/>
      <w:u w:val="single"/>
    </w:rPr>
  </w:style>
  <w:style w:type="table" w:styleId="GridTable1Light-Accent1">
    <w:name w:val="Grid Table 1 Light Accent 1"/>
    <w:basedOn w:val="TableNormal"/>
    <w:uiPriority w:val="46"/>
    <w:rsid w:val="007F02F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outline">
    <w:name w:val="outline"/>
    <w:basedOn w:val="Normal"/>
    <w:rsid w:val="00820F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720" w:hanging="360"/>
      <w:jc w:val="both"/>
    </w:pPr>
    <w:rPr>
      <w:rFonts w:ascii="TimesNewRomanPS" w:eastAsiaTheme="minorHAnsi" w:hAnsi="TimesNewRomanPS" w:cs="Tahoma"/>
      <w:sz w:val="20"/>
      <w:szCs w:val="20"/>
    </w:rPr>
  </w:style>
  <w:style w:type="paragraph" w:customStyle="1" w:styleId="RNormal">
    <w:name w:val="RNormal"/>
    <w:basedOn w:val="Normal"/>
    <w:rsid w:val="00E54C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Title">
    <w:name w:val="Title"/>
    <w:basedOn w:val="Normal"/>
    <w:next w:val="Normal"/>
    <w:link w:val="TitleChar"/>
    <w:qFormat/>
    <w:rsid w:val="00E54C08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E54C08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NoSpacing">
    <w:name w:val="No Spacing"/>
    <w:uiPriority w:val="1"/>
    <w:qFormat/>
    <w:rsid w:val="00E54C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1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DC FS">
      <a:majorFont>
        <a:latin typeface="Angsana New"/>
        <a:ea typeface=""/>
        <a:cs typeface="Angsana New"/>
      </a:majorFont>
      <a:minorFont>
        <a:latin typeface="Angsana New"/>
        <a:ea typeface=""/>
        <a:cs typeface="Angsana New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468CCE-0640-414B-9E53-D9F347AEF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96</Pages>
  <Words>20515</Words>
  <Characters>85757</Characters>
  <Application>Microsoft Office Word</Application>
  <DocSecurity>0</DocSecurity>
  <Lines>714</Lines>
  <Paragraphs>212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106060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Somjai, Nigonyanont</cp:lastModifiedBy>
  <cp:revision>3</cp:revision>
  <cp:lastPrinted>2020-03-04T09:00:00Z</cp:lastPrinted>
  <dcterms:created xsi:type="dcterms:W3CDTF">2020-06-25T10:28:00Z</dcterms:created>
  <dcterms:modified xsi:type="dcterms:W3CDTF">2020-06-25T10:30:00Z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strictedRibbons">
    <vt:lpwstr>AI-T|CT-T</vt:lpwstr>
  </property>
  <property fmtid="{D5CDD505-2E9C-101B-9397-08002B2CF9AE}" pid="3" name="SiteSource">
    <vt:lpwstr>Workgroup</vt:lpwstr>
  </property>
  <property fmtid="{D5CDD505-2E9C-101B-9397-08002B2CF9AE}" pid="4" name="OnLine">
    <vt:lpwstr>False</vt:lpwstr>
  </property>
  <property fmtid="{D5CDD505-2E9C-101B-9397-08002B2CF9AE}" pid="5" name="IsMembershipServiceImplemented">
    <vt:lpwstr>False</vt:lpwstr>
  </property>
  <property fmtid="{D5CDD505-2E9C-101B-9397-08002B2CF9AE}" pid="6" name="Version">
    <vt:lpwstr>V1</vt:lpwstr>
  </property>
  <property fmtid="{D5CDD505-2E9C-101B-9397-08002B2CF9AE}" pid="7" name="Product">
    <vt:lpwstr>eAudIT2016</vt:lpwstr>
  </property>
  <property fmtid="{D5CDD505-2E9C-101B-9397-08002B2CF9AE}" pid="8" name="ResourceDBName">
    <vt:lpwstr>eAudITAppDB2016_FSAV1</vt:lpwstr>
  </property>
  <property fmtid="{D5CDD505-2E9C-101B-9397-08002B2CF9AE}" pid="9" name="SiteType">
    <vt:lpwstr>Engagement2016</vt:lpwstr>
  </property>
  <property fmtid="{D5CDD505-2E9C-101B-9397-08002B2CF9AE}" pid="10" name="FilePath">
    <vt:lpwstr>C:\ProgramData\eAudIT\DM\e6819730-8a52-4133-be3d-7d13ac41ab58\ReadOnlyDocs\\4.6.2.0030Vending Corporation a161a-12t-.docx</vt:lpwstr>
  </property>
  <property fmtid="{D5CDD505-2E9C-101B-9397-08002B2CF9AE}" pid="11" name="Locale">
    <vt:lpwstr>en</vt:lpwstr>
  </property>
  <property fmtid="{D5CDD505-2E9C-101B-9397-08002B2CF9AE}" pid="12" name="ComponentName">
    <vt:lpwstr>Vending Corporation Co., Ltd. 31-Dec-16</vt:lpwstr>
  </property>
  <property fmtid="{D5CDD505-2E9C-101B-9397-08002B2CF9AE}" pid="13" name="ComponentID">
    <vt:lpwstr>1CC699D1-987D-42BE-8A23-CAD3EA4D3522</vt:lpwstr>
  </property>
  <property fmtid="{D5CDD505-2E9C-101B-9397-08002B2CF9AE}" pid="14" name="DocumentID">
    <vt:lpwstr>CE901F53-6EF2-40BC-9678-897783E4377E</vt:lpwstr>
  </property>
  <property fmtid="{D5CDD505-2E9C-101B-9397-08002B2CF9AE}" pid="15" name="LibraryID">
    <vt:lpwstr>Audit Files</vt:lpwstr>
  </property>
  <property fmtid="{D5CDD505-2E9C-101B-9397-08002B2CF9AE}" pid="16" name="EngagementID">
    <vt:lpwstr>e6819730-8a52-4133-be3d-7d13ac41ab58</vt:lpwstr>
  </property>
</Properties>
</file>