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E48AE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</w:p>
    <w:p w14:paraId="4FF71FC4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68A72E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866D3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BCA99D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67D071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5855D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866FC9A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1F5827A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29B56B1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C598C03" w14:textId="77777777" w:rsidR="006F6438" w:rsidRPr="00FC3D7D" w:rsidRDefault="006F6438" w:rsidP="00436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625CFC0C" w14:textId="77777777" w:rsidR="00293B08" w:rsidRPr="00E5527F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E5527F">
        <w:rPr>
          <w:rFonts w:ascii="Angsana New" w:hAnsi="Angsana New" w:cs="Angsana New" w:hint="cs"/>
          <w:sz w:val="50"/>
          <w:szCs w:val="50"/>
          <w:cs/>
        </w:rPr>
        <w:t>บริษัท สบาย เทคโนโลยี จำกัด (มหาชน) และบริษัทย่อย</w:t>
      </w:r>
    </w:p>
    <w:p w14:paraId="243E319A" w14:textId="77777777" w:rsidR="006F6438" w:rsidRPr="00CD26CC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>
        <w:rPr>
          <w:rFonts w:ascii="Angsana New" w:hAnsi="Angsana New" w:cs="Angsana New"/>
          <w:sz w:val="44"/>
          <w:szCs w:val="44"/>
        </w:rPr>
        <w:tab/>
      </w:r>
      <w:r>
        <w:rPr>
          <w:rFonts w:ascii="Angsana New" w:hAnsi="Angsana New" w:cs="Angsana New"/>
          <w:sz w:val="44"/>
          <w:szCs w:val="44"/>
        </w:rPr>
        <w:tab/>
      </w:r>
    </w:p>
    <w:p w14:paraId="0101A13D" w14:textId="77777777" w:rsidR="002357BF" w:rsidRPr="00777249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543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6934ECB" w14:textId="77777777" w:rsidR="002357BF" w:rsidRPr="00777249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B4B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B149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6B4B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9708B2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BB149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6B4B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9708B2">
        <w:rPr>
          <w:rFonts w:ascii="Angsana New" w:hAnsi="Angsana New" w:cs="Angsana New"/>
          <w:b w:val="0"/>
          <w:bCs w:val="0"/>
          <w:sz w:val="32"/>
          <w:szCs w:val="32"/>
        </w:rPr>
        <w:t xml:space="preserve"> 2563</w:t>
      </w:r>
    </w:p>
    <w:p w14:paraId="4C428CFA" w14:textId="77777777" w:rsidR="002357BF" w:rsidRPr="00777249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0271FD9" w14:textId="77777777" w:rsidR="002357BF" w:rsidRPr="00777249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0543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77249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7FD972E" w14:textId="77777777" w:rsidR="00C27EA7" w:rsidRPr="00FB1DF6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69DA744" w14:textId="77777777" w:rsidR="003D4E48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926903A" w14:textId="77777777" w:rsidR="00F470B8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77E793" w14:textId="77777777" w:rsidR="00F470B8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1DFBB876" w14:textId="77777777" w:rsidR="00F470B8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E05A56" w14:textId="77777777" w:rsidR="00F470B8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5F67C6C" w14:textId="77777777" w:rsidR="000504F5" w:rsidRDefault="000504F5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7C0FF347" w14:textId="77777777" w:rsidR="00536DC4" w:rsidRDefault="00536DC4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AF4E5E7" w14:textId="77777777" w:rsidR="00F61FCD" w:rsidRDefault="00F61FCD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  <w:cs/>
        </w:rPr>
      </w:pPr>
    </w:p>
    <w:p w14:paraId="7024932D" w14:textId="77777777" w:rsidR="00D25C65" w:rsidRDefault="00D25C65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2F1165" w14:textId="77777777" w:rsidR="002357BF" w:rsidRPr="00777249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7724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BB26D6" w14:textId="77777777" w:rsidR="0087701D" w:rsidRPr="009004AE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4CD9CBC" w14:textId="77777777" w:rsidR="00293B08" w:rsidRPr="00E65B0C" w:rsidRDefault="00293B08" w:rsidP="00293B08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  <w:r w:rsidRPr="00E65B0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2E4757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คณะกรรมการบริษัท สบาย เทคโนโลยี จำกัด (มหาชน) </w:t>
      </w:r>
    </w:p>
    <w:p w14:paraId="7F02AC96" w14:textId="77777777" w:rsidR="0087701D" w:rsidRPr="00217DC3" w:rsidRDefault="0087701D" w:rsidP="0087701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4A403F5" w14:textId="77777777" w:rsidR="0087701D" w:rsidRPr="0044552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357B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053159">
        <w:rPr>
          <w:rFonts w:ascii="Angsana New" w:hAnsi="Angsana New"/>
          <w:sz w:val="30"/>
          <w:szCs w:val="30"/>
        </w:rPr>
        <w:t>3</w:t>
      </w:r>
      <w:r w:rsidR="006C3A5D">
        <w:rPr>
          <w:rFonts w:ascii="Angsana New" w:hAnsi="Angsana New"/>
          <w:sz w:val="30"/>
          <w:szCs w:val="30"/>
        </w:rPr>
        <w:t>0</w:t>
      </w:r>
      <w:r w:rsidRPr="002357BF">
        <w:rPr>
          <w:rFonts w:ascii="Angsana New" w:hAnsi="Angsana New"/>
          <w:sz w:val="30"/>
          <w:szCs w:val="30"/>
          <w:cs/>
        </w:rPr>
        <w:t xml:space="preserve"> </w:t>
      </w:r>
      <w:r w:rsidR="00BB1490">
        <w:rPr>
          <w:rFonts w:ascii="Angsana New" w:hAnsi="Angsana New" w:hint="cs"/>
          <w:sz w:val="30"/>
          <w:szCs w:val="30"/>
          <w:cs/>
        </w:rPr>
        <w:t>กันยา</w:t>
      </w:r>
      <w:r w:rsidR="006C3A5D">
        <w:rPr>
          <w:rFonts w:ascii="Angsana New" w:hAnsi="Angsana New" w:hint="cs"/>
          <w:sz w:val="30"/>
          <w:szCs w:val="30"/>
          <w:cs/>
        </w:rPr>
        <w:t>ยน</w:t>
      </w:r>
      <w:r w:rsidRPr="002357BF">
        <w:rPr>
          <w:rFonts w:ascii="Angsana New" w:hAnsi="Angsana New"/>
          <w:sz w:val="30"/>
          <w:szCs w:val="30"/>
          <w:cs/>
        </w:rPr>
        <w:t xml:space="preserve"> </w:t>
      </w:r>
      <w:r w:rsidR="0049018E">
        <w:rPr>
          <w:rFonts w:ascii="Angsana New" w:hAnsi="Angsana New"/>
          <w:sz w:val="30"/>
          <w:szCs w:val="30"/>
        </w:rPr>
        <w:t>2563</w:t>
      </w:r>
      <w:r w:rsidRPr="002357BF">
        <w:rPr>
          <w:rFonts w:ascii="Angsana New" w:hAnsi="Angsana New"/>
          <w:sz w:val="30"/>
          <w:szCs w:val="30"/>
          <w:cs/>
        </w:rPr>
        <w:t xml:space="preserve"> </w:t>
      </w:r>
      <w:r w:rsidR="0043244A">
        <w:rPr>
          <w:rFonts w:ascii="Angsana New" w:hAnsi="Angsana New"/>
          <w:sz w:val="30"/>
          <w:szCs w:val="30"/>
        </w:rPr>
        <w:br/>
      </w:r>
      <w:r w:rsidRPr="002357BF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051E49" w:rsidRPr="002357BF">
        <w:rPr>
          <w:rFonts w:ascii="Angsana New" w:hAnsi="Angsana New"/>
          <w:sz w:val="30"/>
          <w:szCs w:val="30"/>
          <w:cs/>
        </w:rPr>
        <w:t>ส</w:t>
      </w:r>
      <w:r w:rsidR="00051E49">
        <w:rPr>
          <w:rFonts w:ascii="Angsana New" w:hAnsi="Angsana New"/>
          <w:sz w:val="30"/>
          <w:szCs w:val="30"/>
          <w:cs/>
        </w:rPr>
        <w:t>ำหรับงวดสามเดือน</w:t>
      </w:r>
      <w:r w:rsidR="00051E49" w:rsidRPr="003A4B51">
        <w:rPr>
          <w:rFonts w:ascii="Angsana New" w:hAnsi="Angsana New" w:hint="cs"/>
          <w:sz w:val="30"/>
          <w:szCs w:val="30"/>
          <w:cs/>
        </w:rPr>
        <w:t>และ</w:t>
      </w:r>
      <w:r w:rsidR="00BB1490">
        <w:rPr>
          <w:rFonts w:ascii="Angsana New" w:hAnsi="Angsana New" w:hint="cs"/>
          <w:sz w:val="30"/>
          <w:szCs w:val="30"/>
          <w:cs/>
        </w:rPr>
        <w:t>เก้า</w:t>
      </w:r>
      <w:r w:rsidR="00051E49" w:rsidRPr="003A4B51">
        <w:rPr>
          <w:rFonts w:ascii="Angsana New" w:hAnsi="Angsana New" w:hint="cs"/>
          <w:sz w:val="30"/>
          <w:szCs w:val="30"/>
          <w:cs/>
        </w:rPr>
        <w:t>เดือน</w:t>
      </w:r>
      <w:r w:rsidR="00051E49" w:rsidRPr="003A4B51">
        <w:rPr>
          <w:rFonts w:ascii="Angsana New" w:hAnsi="Angsana New"/>
          <w:sz w:val="30"/>
          <w:szCs w:val="30"/>
          <w:cs/>
        </w:rPr>
        <w:t>สิ้น</w:t>
      </w:r>
      <w:r w:rsidR="00051E49">
        <w:rPr>
          <w:rFonts w:ascii="Angsana New" w:hAnsi="Angsana New"/>
          <w:sz w:val="30"/>
          <w:szCs w:val="30"/>
          <w:cs/>
        </w:rPr>
        <w:t>สุด</w:t>
      </w:r>
      <w:r w:rsidR="00051E49">
        <w:rPr>
          <w:rFonts w:ascii="Angsana New" w:hAnsi="Angsana New"/>
          <w:sz w:val="30"/>
          <w:szCs w:val="30"/>
        </w:rPr>
        <w:br/>
      </w:r>
      <w:r w:rsidR="00051E49">
        <w:rPr>
          <w:rFonts w:ascii="Angsana New" w:hAnsi="Angsana New"/>
          <w:sz w:val="30"/>
          <w:szCs w:val="30"/>
          <w:cs/>
        </w:rPr>
        <w:t xml:space="preserve">วันที่ </w:t>
      </w:r>
      <w:r w:rsidR="00051E49">
        <w:rPr>
          <w:rFonts w:ascii="Angsana New" w:hAnsi="Angsana New"/>
          <w:sz w:val="30"/>
          <w:szCs w:val="30"/>
        </w:rPr>
        <w:t>30</w:t>
      </w:r>
      <w:r w:rsidR="00051E49" w:rsidRPr="002357BF">
        <w:rPr>
          <w:rFonts w:ascii="Angsana New" w:hAnsi="Angsana New"/>
          <w:sz w:val="30"/>
          <w:szCs w:val="30"/>
          <w:cs/>
        </w:rPr>
        <w:t xml:space="preserve"> </w:t>
      </w:r>
      <w:r w:rsidR="00BB1490">
        <w:rPr>
          <w:rFonts w:ascii="Angsana New" w:hAnsi="Angsana New" w:hint="cs"/>
          <w:sz w:val="30"/>
          <w:szCs w:val="30"/>
          <w:cs/>
        </w:rPr>
        <w:t>กันยา</w:t>
      </w:r>
      <w:r w:rsidR="00051E49">
        <w:rPr>
          <w:rFonts w:ascii="Angsana New" w:hAnsi="Angsana New" w:hint="cs"/>
          <w:sz w:val="30"/>
          <w:szCs w:val="30"/>
          <w:cs/>
        </w:rPr>
        <w:t>ยน</w:t>
      </w:r>
      <w:r w:rsidR="0049018E">
        <w:rPr>
          <w:rFonts w:ascii="Angsana New" w:hAnsi="Angsana New"/>
          <w:sz w:val="30"/>
          <w:szCs w:val="30"/>
        </w:rPr>
        <w:t xml:space="preserve"> 2563 </w:t>
      </w:r>
      <w:r w:rsidRPr="002357B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</w:t>
      </w:r>
      <w:r w:rsidR="00053159">
        <w:rPr>
          <w:rFonts w:ascii="Angsana New" w:hAnsi="Angsana New"/>
          <w:sz w:val="30"/>
          <w:szCs w:val="30"/>
          <w:cs/>
        </w:rPr>
        <w:t>ำหรับงวด</w:t>
      </w:r>
      <w:r w:rsidR="00BB1490">
        <w:rPr>
          <w:rFonts w:ascii="Angsana New" w:hAnsi="Angsana New" w:hint="cs"/>
          <w:sz w:val="30"/>
          <w:szCs w:val="30"/>
          <w:cs/>
        </w:rPr>
        <w:t>เก้า</w:t>
      </w:r>
      <w:r w:rsidR="00110841" w:rsidRPr="003A4B51">
        <w:rPr>
          <w:rFonts w:ascii="Angsana New" w:hAnsi="Angsana New" w:hint="cs"/>
          <w:sz w:val="30"/>
          <w:szCs w:val="30"/>
          <w:cs/>
        </w:rPr>
        <w:t>เดือน</w:t>
      </w:r>
      <w:r w:rsidR="00053159" w:rsidRPr="003A4B51">
        <w:rPr>
          <w:rFonts w:ascii="Angsana New" w:hAnsi="Angsana New"/>
          <w:sz w:val="30"/>
          <w:szCs w:val="30"/>
          <w:cs/>
        </w:rPr>
        <w:t>สิ้น</w:t>
      </w:r>
      <w:r w:rsidR="0005315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C3A5D">
        <w:rPr>
          <w:rFonts w:ascii="Angsana New" w:hAnsi="Angsana New"/>
          <w:sz w:val="30"/>
          <w:szCs w:val="30"/>
        </w:rPr>
        <w:t>30</w:t>
      </w:r>
      <w:r w:rsidR="006C3A5D" w:rsidRPr="002357BF">
        <w:rPr>
          <w:rFonts w:ascii="Angsana New" w:hAnsi="Angsana New"/>
          <w:sz w:val="30"/>
          <w:szCs w:val="30"/>
          <w:cs/>
        </w:rPr>
        <w:t xml:space="preserve"> </w:t>
      </w:r>
      <w:r w:rsidR="00BB1490">
        <w:rPr>
          <w:rFonts w:ascii="Angsana New" w:hAnsi="Angsana New" w:hint="cs"/>
          <w:sz w:val="30"/>
          <w:szCs w:val="30"/>
          <w:cs/>
        </w:rPr>
        <w:t>กันยา</w:t>
      </w:r>
      <w:r w:rsidR="006C3A5D">
        <w:rPr>
          <w:rFonts w:ascii="Angsana New" w:hAnsi="Angsana New" w:hint="cs"/>
          <w:sz w:val="30"/>
          <w:szCs w:val="30"/>
          <w:cs/>
        </w:rPr>
        <w:t>ยน</w:t>
      </w:r>
      <w:r w:rsidR="0049018E">
        <w:rPr>
          <w:rFonts w:ascii="Angsana New" w:hAnsi="Angsana New"/>
          <w:sz w:val="30"/>
          <w:szCs w:val="30"/>
        </w:rPr>
        <w:t xml:space="preserve"> 2563 </w:t>
      </w:r>
      <w:r w:rsidRPr="002357BF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="00293B08" w:rsidRPr="00265967">
        <w:rPr>
          <w:rFonts w:ascii="Angsana New" w:hAnsi="Angsana New" w:hint="cs"/>
          <w:sz w:val="30"/>
          <w:szCs w:val="30"/>
          <w:cs/>
        </w:rPr>
        <w:t>ของบริษัท สบาย เทคโนโลยี จำกัด (มหาชน) และบริษัทย่อย</w:t>
      </w:r>
      <w:r w:rsidR="00293B08">
        <w:rPr>
          <w:rFonts w:ascii="Angsana New" w:hAnsi="Angsana New"/>
          <w:sz w:val="30"/>
          <w:szCs w:val="30"/>
        </w:rPr>
        <w:t xml:space="preserve"> </w:t>
      </w:r>
      <w:r w:rsidR="00293B08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293B08" w:rsidRPr="00265967">
        <w:rPr>
          <w:rFonts w:ascii="Angsana New" w:hAnsi="Angsana New" w:hint="cs"/>
          <w:sz w:val="30"/>
          <w:szCs w:val="30"/>
          <w:cs/>
        </w:rPr>
        <w:t xml:space="preserve">บริษัท สบาย เทคโนโลยี จำกัด (มหาชน) </w:t>
      </w:r>
      <w:r w:rsidR="00293B08">
        <w:rPr>
          <w:rFonts w:ascii="Angsana New" w:hAnsi="Angsana New" w:hint="cs"/>
          <w:sz w:val="30"/>
          <w:szCs w:val="30"/>
          <w:cs/>
        </w:rPr>
        <w:t>ตามลำดับ</w:t>
      </w:r>
      <w:r w:rsidR="0087701D" w:rsidRPr="00630A2E">
        <w:rPr>
          <w:rFonts w:ascii="Angsana New" w:hAnsi="Angsana New"/>
          <w:sz w:val="30"/>
          <w:szCs w:val="30"/>
        </w:rPr>
        <w:t xml:space="preserve"> </w:t>
      </w:r>
      <w:r w:rsidRPr="002357B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49018E">
        <w:rPr>
          <w:rFonts w:ascii="Angsana New" w:hAnsi="Angsana New"/>
          <w:sz w:val="30"/>
          <w:szCs w:val="30"/>
        </w:rPr>
        <w:t xml:space="preserve"> 34</w:t>
      </w:r>
      <w:r w:rsidR="00536DC4">
        <w:rPr>
          <w:rFonts w:ascii="Angsana New" w:hAnsi="Angsana New" w:hint="cs"/>
          <w:sz w:val="30"/>
          <w:szCs w:val="30"/>
          <w:cs/>
        </w:rPr>
        <w:t xml:space="preserve"> </w:t>
      </w:r>
      <w:r w:rsidRPr="002357BF">
        <w:rPr>
          <w:rFonts w:ascii="Angsana New" w:hAnsi="Angsana New"/>
          <w:sz w:val="30"/>
          <w:szCs w:val="30"/>
          <w:cs/>
        </w:rPr>
        <w:t xml:space="preserve">เรื่อง </w:t>
      </w:r>
      <w:r w:rsidR="0049018E">
        <w:rPr>
          <w:rFonts w:ascii="Angsana New" w:hAnsi="Angsana New"/>
          <w:sz w:val="30"/>
          <w:szCs w:val="30"/>
        </w:rPr>
        <w:t xml:space="preserve">           </w:t>
      </w:r>
      <w:r w:rsidRPr="00235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4338A572" w14:textId="77777777" w:rsidR="0087701D" w:rsidRPr="009004AE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2FDF47" w14:textId="77777777" w:rsidR="002357BF" w:rsidRPr="00777249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7724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9590F8" w14:textId="77777777" w:rsidR="002357BF" w:rsidRPr="00777249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E73C67" w14:textId="77777777" w:rsidR="0043244A" w:rsidRPr="001B41B9" w:rsidRDefault="0043244A" w:rsidP="004324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="00161C21">
        <w:rPr>
          <w:rFonts w:ascii="Angsana New" w:hAnsi="Angsana New"/>
          <w:sz w:val="30"/>
          <w:szCs w:val="30"/>
        </w:rPr>
        <w:t xml:space="preserve"> 2410 </w:t>
      </w:r>
      <w:r w:rsidRPr="001B41B9">
        <w:rPr>
          <w:rFonts w:ascii="Angsana New" w:hAnsi="Angsana New"/>
          <w:sz w:val="30"/>
          <w:szCs w:val="30"/>
        </w:rPr>
        <w:t>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2005321B" w14:textId="77777777" w:rsidR="008576AE" w:rsidRPr="009004AE" w:rsidRDefault="008576AE" w:rsidP="000F1F5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6004DD" w14:textId="77777777" w:rsidR="002451A5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2451A5" w:rsidSect="00D32B0F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38A7379A" w14:textId="77777777" w:rsidR="002357BF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20CD3F6" w14:textId="77777777" w:rsidR="00D25C65" w:rsidRDefault="00D25C6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2C33A6" w14:textId="77777777" w:rsidR="002357BF" w:rsidRPr="00777249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7724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7C63262" w14:textId="77777777" w:rsidR="002357BF" w:rsidRPr="00777249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987CA97" w14:textId="77777777" w:rsidR="002357BF" w:rsidRPr="00777249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244A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244A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43244A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43244A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>
        <w:rPr>
          <w:rFonts w:ascii="Angsana New" w:hAnsi="Angsana New"/>
          <w:spacing w:val="-4"/>
          <w:sz w:val="30"/>
          <w:szCs w:val="30"/>
        </w:rPr>
        <w:t xml:space="preserve"> </w:t>
      </w:r>
      <w:r w:rsidRPr="0043244A">
        <w:rPr>
          <w:rFonts w:ascii="Angsana New" w:hAnsi="Angsana New"/>
          <w:spacing w:val="-4"/>
          <w:sz w:val="30"/>
          <w:szCs w:val="30"/>
        </w:rPr>
        <w:t>34</w:t>
      </w:r>
      <w:r w:rsidRPr="0043244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43244A">
        <w:rPr>
          <w:rFonts w:ascii="Angsana New" w:hAnsi="Angsana New"/>
          <w:spacing w:val="4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เรื่อง การ</w:t>
      </w:r>
      <w:r w:rsidR="008F3E0B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ายงานทาง</w:t>
      </w:r>
      <w:r w:rsidRPr="00777249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973FFC3" w14:textId="77777777" w:rsidR="00063A8F" w:rsidRPr="00063A8F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227ADD1" w14:textId="77777777" w:rsidR="003E53E6" w:rsidRPr="003E53E6" w:rsidRDefault="003E53E6" w:rsidP="003E53E6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53E6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743D377" w14:textId="77777777" w:rsidR="003E53E6" w:rsidRPr="003E53E6" w:rsidRDefault="003E53E6" w:rsidP="003E53E6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201439F9" w14:textId="77777777" w:rsidR="00FC4C55" w:rsidRDefault="00FC4C55" w:rsidP="00700DF6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="00BD6CE4">
        <w:rPr>
          <w:rFonts w:ascii="Angsana New" w:hAnsi="Angsana New" w:hint="cs"/>
          <w:sz w:val="30"/>
          <w:szCs w:val="30"/>
          <w:cs/>
        </w:rPr>
        <w:t xml:space="preserve"> </w:t>
      </w:r>
      <w:r w:rsidR="00BD6CE4"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</w:t>
      </w:r>
      <w:r w:rsidR="00BD6CE4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>จากการนำนโยบายการบัญชีใหม่</w:t>
      </w:r>
      <w:r w:rsidR="00BD6CE4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>มาถือปฏิบัติตั้งแต่วันที่</w:t>
      </w:r>
      <w:r w:rsidR="00161C21"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="00161C21">
        <w:rPr>
          <w:rFonts w:ascii="Angsana New" w:hAnsi="Angsana New"/>
          <w:sz w:val="30"/>
          <w:szCs w:val="30"/>
        </w:rPr>
        <w:t xml:space="preserve"> 2563 </w:t>
      </w:r>
      <w:r>
        <w:rPr>
          <w:rFonts w:ascii="Angsana New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300D2B5" w14:textId="77777777" w:rsidR="005A3FCD" w:rsidRDefault="005A3FCD" w:rsidP="005A3FCD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11A04E03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DD7DEA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345605" w14:textId="77777777" w:rsidR="00EB4779" w:rsidRDefault="00EB4779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D4D9C2" w14:textId="77777777" w:rsidR="00EB4779" w:rsidRDefault="00EB4779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7B29616" w14:textId="77777777" w:rsidR="00EB4779" w:rsidRDefault="00EB4779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347CB8" w14:textId="77777777" w:rsidR="0087701D" w:rsidRPr="004B4CC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4B4CC0">
        <w:rPr>
          <w:rFonts w:ascii="Angsana New" w:hAnsi="Angsana New"/>
          <w:sz w:val="30"/>
          <w:szCs w:val="30"/>
        </w:rPr>
        <w:t>(</w:t>
      </w:r>
      <w:r w:rsidR="00AD1EF6"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4B4CC0">
        <w:rPr>
          <w:rFonts w:ascii="Angsana New" w:hAnsi="Angsana New"/>
          <w:sz w:val="30"/>
          <w:szCs w:val="30"/>
        </w:rPr>
        <w:t>)</w:t>
      </w:r>
    </w:p>
    <w:p w14:paraId="2DA1778F" w14:textId="77777777" w:rsidR="0087701D" w:rsidRPr="004B4CC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4B4CC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748530" w14:textId="77777777" w:rsidR="0087701D" w:rsidRPr="00766A26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4B4CC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D1EF6">
        <w:rPr>
          <w:rFonts w:ascii="Angsana New" w:hAnsi="Angsana New"/>
          <w:sz w:val="30"/>
          <w:szCs w:val="30"/>
        </w:rPr>
        <w:t>6669</w:t>
      </w:r>
    </w:p>
    <w:p w14:paraId="5F264CEA" w14:textId="77777777" w:rsidR="006F69A3" w:rsidRPr="005B0E72" w:rsidRDefault="006F69A3" w:rsidP="00764E43">
      <w:pPr>
        <w:rPr>
          <w:rFonts w:ascii="Angsana New" w:hAnsi="Angsana New"/>
          <w:sz w:val="30"/>
          <w:szCs w:val="30"/>
        </w:rPr>
      </w:pPr>
    </w:p>
    <w:p w14:paraId="5B619BFA" w14:textId="77777777" w:rsidR="006F69A3" w:rsidRPr="00786E4A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786E4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AA9A009" w14:textId="77777777" w:rsidR="0043244A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786E4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86D476B" w14:textId="77777777" w:rsidR="00ED0E6E" w:rsidRDefault="00BB1490" w:rsidP="00764E43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293B08">
        <w:rPr>
          <w:rFonts w:ascii="Angsana New" w:hAnsi="Angsana New" w:hint="cs"/>
          <w:sz w:val="30"/>
          <w:szCs w:val="30"/>
          <w:cs/>
        </w:rPr>
        <w:t xml:space="preserve"> </w:t>
      </w:r>
      <w:r w:rsidR="00161C21">
        <w:rPr>
          <w:rFonts w:ascii="Angsana New" w:hAnsi="Angsana New"/>
          <w:sz w:val="30"/>
          <w:szCs w:val="30"/>
        </w:rPr>
        <w:t>2563</w:t>
      </w:r>
    </w:p>
    <w:p w14:paraId="4359BF05" w14:textId="77777777" w:rsidR="00047D99" w:rsidRDefault="00047D99" w:rsidP="00764E43">
      <w:pPr>
        <w:jc w:val="both"/>
        <w:rPr>
          <w:rFonts w:ascii="Angsana New" w:hAnsi="Angsana New"/>
          <w:sz w:val="30"/>
          <w:szCs w:val="30"/>
        </w:rPr>
      </w:pPr>
    </w:p>
    <w:p w14:paraId="3B8B029E" w14:textId="77777777" w:rsidR="00C0161D" w:rsidRDefault="00C0161D" w:rsidP="00EF6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sectPr w:rsidR="00C0161D" w:rsidSect="001B3FB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E1EAE" w14:textId="77777777" w:rsidR="00480C38" w:rsidRDefault="00480C38" w:rsidP="003D743A">
      <w:r>
        <w:separator/>
      </w:r>
    </w:p>
  </w:endnote>
  <w:endnote w:type="continuationSeparator" w:id="0">
    <w:p w14:paraId="79DD9A10" w14:textId="77777777" w:rsidR="00480C38" w:rsidRDefault="00480C38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DC52E" w14:textId="77777777" w:rsidR="008F18F4" w:rsidRPr="00EA1E3C" w:rsidRDefault="008F18F4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04750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2"/>
        <w:szCs w:val="32"/>
      </w:rPr>
    </w:sdtEndPr>
    <w:sdtContent>
      <w:p w14:paraId="68DDB24F" w14:textId="77777777" w:rsidR="008F18F4" w:rsidRPr="002451A5" w:rsidRDefault="00480C38">
        <w:pPr>
          <w:pStyle w:val="Footer"/>
          <w:jc w:val="center"/>
          <w:rPr>
            <w:rFonts w:asciiTheme="minorHAnsi" w:hAnsiTheme="minorHAnsi" w:cstheme="minorHAnsi"/>
            <w:sz w:val="32"/>
            <w:szCs w:val="32"/>
          </w:rPr>
        </w:pPr>
      </w:p>
    </w:sdtContent>
  </w:sdt>
  <w:p w14:paraId="1C0E6E06" w14:textId="77777777" w:rsidR="008F18F4" w:rsidRPr="000C1FE9" w:rsidRDefault="008F18F4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75A1F" w14:textId="77777777" w:rsidR="008F18F4" w:rsidRDefault="008F18F4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2F8938BF" w14:textId="77777777" w:rsidR="008F18F4" w:rsidRDefault="008F18F4" w:rsidP="00E23FD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7D24" w14:textId="77777777" w:rsidR="008F18F4" w:rsidRPr="00D97BBD" w:rsidRDefault="008F18F4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68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A755C" w14:textId="77777777" w:rsidR="008F18F4" w:rsidRPr="002D67CA" w:rsidRDefault="008F18F4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E3DAA" w14:textId="77777777" w:rsidR="00480C38" w:rsidRDefault="00480C38" w:rsidP="003D743A">
      <w:r>
        <w:separator/>
      </w:r>
    </w:p>
  </w:footnote>
  <w:footnote w:type="continuationSeparator" w:id="0">
    <w:p w14:paraId="14AE84D9" w14:textId="77777777" w:rsidR="00480C38" w:rsidRDefault="00480C38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D8A94" w14:textId="77777777" w:rsidR="008F18F4" w:rsidRDefault="008F18F4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F1A48A0" w14:textId="77777777" w:rsidR="008F18F4" w:rsidRPr="00562FFF" w:rsidRDefault="008F18F4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63E34" w14:textId="77777777" w:rsidR="008F18F4" w:rsidRDefault="008F18F4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D7D5824" w14:textId="77777777" w:rsidR="008F18F4" w:rsidRPr="009004AE" w:rsidRDefault="008F18F4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ED6EA" w14:textId="77777777" w:rsidR="008F18F4" w:rsidRPr="00027E42" w:rsidRDefault="008F18F4" w:rsidP="009E371C">
    <w:pPr>
      <w:tabs>
        <w:tab w:val="clear" w:pos="227"/>
        <w:tab w:val="clear" w:pos="454"/>
        <w:tab w:val="left" w:pos="540"/>
        <w:tab w:val="left" w:pos="63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027E42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3067B7AF" w14:textId="77777777" w:rsidR="008F18F4" w:rsidRPr="00027E42" w:rsidRDefault="008F18F4" w:rsidP="009E371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027E4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7E42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FE84FA" w14:textId="77777777" w:rsidR="008F18F4" w:rsidRPr="00027E42" w:rsidRDefault="008F18F4" w:rsidP="009E37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27E42">
      <w:rPr>
        <w:rFonts w:ascii="Angsana New" w:hAnsi="Angsana New"/>
        <w:b/>
        <w:bCs/>
        <w:sz w:val="32"/>
        <w:szCs w:val="32"/>
        <w:cs/>
      </w:rPr>
      <w:t>สำหรับงวด</w:t>
    </w:r>
    <w:r w:rsidRPr="00027E4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027E42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7E4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027E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27E42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027E42">
      <w:rPr>
        <w:rFonts w:ascii="Angsana New" w:hAnsi="Angsana New" w:hint="cs"/>
        <w:b/>
        <w:bCs/>
        <w:sz w:val="32"/>
        <w:szCs w:val="32"/>
        <w:cs/>
      </w:rPr>
      <w:t>ยน</w:t>
    </w:r>
    <w:r w:rsidRPr="00027E42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3</w:t>
    </w:r>
    <w:r w:rsidRPr="00027E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27E42">
      <w:rPr>
        <w:rFonts w:ascii="Angsana New" w:hAnsi="Angsana New"/>
        <w:b/>
        <w:bCs/>
        <w:sz w:val="32"/>
        <w:szCs w:val="32"/>
      </w:rPr>
      <w:t xml:space="preserve"> </w:t>
    </w:r>
    <w:r w:rsidRPr="00027E4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0401A79" w14:textId="77777777" w:rsidR="008F18F4" w:rsidRPr="00B55D1D" w:rsidRDefault="008F18F4" w:rsidP="00E23FDF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AA8F" w14:textId="77777777" w:rsidR="008F18F4" w:rsidRPr="00D110DA" w:rsidRDefault="008F18F4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71D82A9B" w14:textId="77777777" w:rsidR="008F18F4" w:rsidRPr="00D110DA" w:rsidRDefault="008F18F4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E7636A" w14:textId="77777777" w:rsidR="008F18F4" w:rsidRPr="003C116A" w:rsidRDefault="008F18F4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D065E7"/>
    <w:multiLevelType w:val="hybridMultilevel"/>
    <w:tmpl w:val="1102BFC2"/>
    <w:lvl w:ilvl="0" w:tplc="15B6609E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7878A2"/>
    <w:multiLevelType w:val="hybridMultilevel"/>
    <w:tmpl w:val="0DC82666"/>
    <w:lvl w:ilvl="0" w:tplc="87CE8A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B9843A7"/>
    <w:multiLevelType w:val="hybridMultilevel"/>
    <w:tmpl w:val="58B48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954D8C"/>
    <w:multiLevelType w:val="hybridMultilevel"/>
    <w:tmpl w:val="A3E623A0"/>
    <w:lvl w:ilvl="0" w:tplc="60C86C7E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45F01"/>
    <w:multiLevelType w:val="hybridMultilevel"/>
    <w:tmpl w:val="9370D8C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591B05"/>
    <w:multiLevelType w:val="hybridMultilevel"/>
    <w:tmpl w:val="5D1C6570"/>
    <w:lvl w:ilvl="0" w:tplc="04090011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BD084F"/>
    <w:multiLevelType w:val="hybridMultilevel"/>
    <w:tmpl w:val="EDB6F7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72492F"/>
    <w:multiLevelType w:val="hybridMultilevel"/>
    <w:tmpl w:val="B73C3108"/>
    <w:lvl w:ilvl="0" w:tplc="CF22F2B4">
      <w:start w:val="1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347719F"/>
    <w:multiLevelType w:val="hybridMultilevel"/>
    <w:tmpl w:val="F8E034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70C02"/>
    <w:multiLevelType w:val="hybridMultilevel"/>
    <w:tmpl w:val="B4A4A62C"/>
    <w:lvl w:ilvl="0" w:tplc="BDD2D1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9492E83"/>
    <w:multiLevelType w:val="hybridMultilevel"/>
    <w:tmpl w:val="CD862A82"/>
    <w:lvl w:ilvl="0" w:tplc="D1CE888C">
      <w:start w:val="1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1"/>
  </w:num>
  <w:num w:numId="14">
    <w:abstractNumId w:val="21"/>
  </w:num>
  <w:num w:numId="15">
    <w:abstractNumId w:val="23"/>
  </w:num>
  <w:num w:numId="16">
    <w:abstractNumId w:val="32"/>
  </w:num>
  <w:num w:numId="17">
    <w:abstractNumId w:val="33"/>
  </w:num>
  <w:num w:numId="18">
    <w:abstractNumId w:val="25"/>
  </w:num>
  <w:num w:numId="19">
    <w:abstractNumId w:val="28"/>
  </w:num>
  <w:num w:numId="20">
    <w:abstractNumId w:val="13"/>
  </w:num>
  <w:num w:numId="21">
    <w:abstractNumId w:val="10"/>
  </w:num>
  <w:num w:numId="22">
    <w:abstractNumId w:val="11"/>
  </w:num>
  <w:num w:numId="23">
    <w:abstractNumId w:val="35"/>
  </w:num>
  <w:num w:numId="24">
    <w:abstractNumId w:val="16"/>
  </w:num>
  <w:num w:numId="25">
    <w:abstractNumId w:val="34"/>
  </w:num>
  <w:num w:numId="26">
    <w:abstractNumId w:val="12"/>
  </w:num>
  <w:num w:numId="27">
    <w:abstractNumId w:val="19"/>
  </w:num>
  <w:num w:numId="28">
    <w:abstractNumId w:val="20"/>
  </w:num>
  <w:num w:numId="29">
    <w:abstractNumId w:val="29"/>
  </w:num>
  <w:num w:numId="30">
    <w:abstractNumId w:val="15"/>
  </w:num>
  <w:num w:numId="31">
    <w:abstractNumId w:val="18"/>
  </w:num>
  <w:num w:numId="32">
    <w:abstractNumId w:val="24"/>
  </w:num>
  <w:num w:numId="33">
    <w:abstractNumId w:val="26"/>
  </w:num>
  <w:num w:numId="34">
    <w:abstractNumId w:val="36"/>
  </w:num>
  <w:num w:numId="35">
    <w:abstractNumId w:val="14"/>
  </w:num>
  <w:num w:numId="36">
    <w:abstractNumId w:val="30"/>
  </w:num>
  <w:num w:numId="37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210"/>
    <w:rsid w:val="000015CF"/>
    <w:rsid w:val="00001C06"/>
    <w:rsid w:val="0000200C"/>
    <w:rsid w:val="0000290A"/>
    <w:rsid w:val="00002D9B"/>
    <w:rsid w:val="00002E6A"/>
    <w:rsid w:val="00003047"/>
    <w:rsid w:val="0000330E"/>
    <w:rsid w:val="000035D8"/>
    <w:rsid w:val="000038FA"/>
    <w:rsid w:val="00003B2D"/>
    <w:rsid w:val="00003C68"/>
    <w:rsid w:val="00003F94"/>
    <w:rsid w:val="00004185"/>
    <w:rsid w:val="000041DD"/>
    <w:rsid w:val="000044DD"/>
    <w:rsid w:val="000046C3"/>
    <w:rsid w:val="00004A99"/>
    <w:rsid w:val="00004D33"/>
    <w:rsid w:val="00004F42"/>
    <w:rsid w:val="0000525E"/>
    <w:rsid w:val="0000541D"/>
    <w:rsid w:val="00005C69"/>
    <w:rsid w:val="00005C96"/>
    <w:rsid w:val="0000605F"/>
    <w:rsid w:val="00006279"/>
    <w:rsid w:val="00006347"/>
    <w:rsid w:val="00006571"/>
    <w:rsid w:val="0000720D"/>
    <w:rsid w:val="000072EF"/>
    <w:rsid w:val="00007841"/>
    <w:rsid w:val="00007C86"/>
    <w:rsid w:val="00007CEB"/>
    <w:rsid w:val="00010496"/>
    <w:rsid w:val="0001054B"/>
    <w:rsid w:val="00010892"/>
    <w:rsid w:val="00010A42"/>
    <w:rsid w:val="0001132F"/>
    <w:rsid w:val="00011992"/>
    <w:rsid w:val="00012E07"/>
    <w:rsid w:val="0001354F"/>
    <w:rsid w:val="00013673"/>
    <w:rsid w:val="00013AB0"/>
    <w:rsid w:val="00013B84"/>
    <w:rsid w:val="00013E15"/>
    <w:rsid w:val="00013F04"/>
    <w:rsid w:val="00014026"/>
    <w:rsid w:val="00014689"/>
    <w:rsid w:val="00014BFA"/>
    <w:rsid w:val="00014D0F"/>
    <w:rsid w:val="0001512B"/>
    <w:rsid w:val="00015B11"/>
    <w:rsid w:val="00015BFB"/>
    <w:rsid w:val="000168E5"/>
    <w:rsid w:val="00016C4C"/>
    <w:rsid w:val="00017B1F"/>
    <w:rsid w:val="00017B35"/>
    <w:rsid w:val="00017BDE"/>
    <w:rsid w:val="00017C87"/>
    <w:rsid w:val="00017D44"/>
    <w:rsid w:val="00020698"/>
    <w:rsid w:val="000207FE"/>
    <w:rsid w:val="00020ABE"/>
    <w:rsid w:val="00020CF7"/>
    <w:rsid w:val="00021140"/>
    <w:rsid w:val="00021283"/>
    <w:rsid w:val="000213C7"/>
    <w:rsid w:val="00021715"/>
    <w:rsid w:val="00021E63"/>
    <w:rsid w:val="00021FDF"/>
    <w:rsid w:val="0002225A"/>
    <w:rsid w:val="00022376"/>
    <w:rsid w:val="000225A7"/>
    <w:rsid w:val="000228BF"/>
    <w:rsid w:val="00022BDD"/>
    <w:rsid w:val="000231BC"/>
    <w:rsid w:val="000231DB"/>
    <w:rsid w:val="00023260"/>
    <w:rsid w:val="0002348F"/>
    <w:rsid w:val="00024186"/>
    <w:rsid w:val="00024686"/>
    <w:rsid w:val="000246C8"/>
    <w:rsid w:val="00024812"/>
    <w:rsid w:val="000249B4"/>
    <w:rsid w:val="000255D9"/>
    <w:rsid w:val="00025D89"/>
    <w:rsid w:val="00026CE0"/>
    <w:rsid w:val="00026F42"/>
    <w:rsid w:val="00027E42"/>
    <w:rsid w:val="00027F78"/>
    <w:rsid w:val="00027F91"/>
    <w:rsid w:val="00027FFE"/>
    <w:rsid w:val="00030249"/>
    <w:rsid w:val="00030257"/>
    <w:rsid w:val="0003026C"/>
    <w:rsid w:val="00030A73"/>
    <w:rsid w:val="00030C00"/>
    <w:rsid w:val="00030E4F"/>
    <w:rsid w:val="0003115A"/>
    <w:rsid w:val="000313A8"/>
    <w:rsid w:val="00031A2A"/>
    <w:rsid w:val="00031EBA"/>
    <w:rsid w:val="0003286A"/>
    <w:rsid w:val="00033666"/>
    <w:rsid w:val="00033A34"/>
    <w:rsid w:val="00033E87"/>
    <w:rsid w:val="00033ECA"/>
    <w:rsid w:val="00033FA6"/>
    <w:rsid w:val="0003409F"/>
    <w:rsid w:val="00034305"/>
    <w:rsid w:val="0003440C"/>
    <w:rsid w:val="00034A26"/>
    <w:rsid w:val="00034FD3"/>
    <w:rsid w:val="00035149"/>
    <w:rsid w:val="00035452"/>
    <w:rsid w:val="000355ED"/>
    <w:rsid w:val="00035EC1"/>
    <w:rsid w:val="0003669F"/>
    <w:rsid w:val="000368FE"/>
    <w:rsid w:val="00036A62"/>
    <w:rsid w:val="00036AB3"/>
    <w:rsid w:val="00036E56"/>
    <w:rsid w:val="00036F26"/>
    <w:rsid w:val="00037470"/>
    <w:rsid w:val="0004029C"/>
    <w:rsid w:val="0004076E"/>
    <w:rsid w:val="000407B9"/>
    <w:rsid w:val="0004090F"/>
    <w:rsid w:val="00040D11"/>
    <w:rsid w:val="00040EF6"/>
    <w:rsid w:val="00040FE5"/>
    <w:rsid w:val="00041133"/>
    <w:rsid w:val="000412FC"/>
    <w:rsid w:val="00041749"/>
    <w:rsid w:val="00041A2B"/>
    <w:rsid w:val="00041B09"/>
    <w:rsid w:val="00042012"/>
    <w:rsid w:val="000424F0"/>
    <w:rsid w:val="0004339D"/>
    <w:rsid w:val="000433CB"/>
    <w:rsid w:val="000436A7"/>
    <w:rsid w:val="00043956"/>
    <w:rsid w:val="00043AB4"/>
    <w:rsid w:val="0004447D"/>
    <w:rsid w:val="00044C18"/>
    <w:rsid w:val="000458D2"/>
    <w:rsid w:val="00045B6B"/>
    <w:rsid w:val="00046344"/>
    <w:rsid w:val="00047691"/>
    <w:rsid w:val="00047D99"/>
    <w:rsid w:val="00047F49"/>
    <w:rsid w:val="000504F5"/>
    <w:rsid w:val="00050C9F"/>
    <w:rsid w:val="0005108A"/>
    <w:rsid w:val="0005138F"/>
    <w:rsid w:val="000518E7"/>
    <w:rsid w:val="00051E49"/>
    <w:rsid w:val="0005220B"/>
    <w:rsid w:val="00052654"/>
    <w:rsid w:val="000529F7"/>
    <w:rsid w:val="00053021"/>
    <w:rsid w:val="000530C6"/>
    <w:rsid w:val="00053159"/>
    <w:rsid w:val="000532F4"/>
    <w:rsid w:val="00053527"/>
    <w:rsid w:val="00053624"/>
    <w:rsid w:val="00053B74"/>
    <w:rsid w:val="000541C9"/>
    <w:rsid w:val="00054263"/>
    <w:rsid w:val="0005432C"/>
    <w:rsid w:val="00054394"/>
    <w:rsid w:val="000543C5"/>
    <w:rsid w:val="00054DA4"/>
    <w:rsid w:val="000550F6"/>
    <w:rsid w:val="000555A5"/>
    <w:rsid w:val="00055674"/>
    <w:rsid w:val="0005600D"/>
    <w:rsid w:val="0005602B"/>
    <w:rsid w:val="0005634C"/>
    <w:rsid w:val="00057D59"/>
    <w:rsid w:val="00057F7A"/>
    <w:rsid w:val="00060440"/>
    <w:rsid w:val="00060603"/>
    <w:rsid w:val="0006061C"/>
    <w:rsid w:val="0006079D"/>
    <w:rsid w:val="00060D8C"/>
    <w:rsid w:val="0006127B"/>
    <w:rsid w:val="00061402"/>
    <w:rsid w:val="00061B17"/>
    <w:rsid w:val="00061B47"/>
    <w:rsid w:val="00062F98"/>
    <w:rsid w:val="00063256"/>
    <w:rsid w:val="00063A8F"/>
    <w:rsid w:val="00064280"/>
    <w:rsid w:val="00064CA7"/>
    <w:rsid w:val="0006500B"/>
    <w:rsid w:val="00065859"/>
    <w:rsid w:val="00065947"/>
    <w:rsid w:val="00065DB2"/>
    <w:rsid w:val="00066054"/>
    <w:rsid w:val="00066894"/>
    <w:rsid w:val="00066A49"/>
    <w:rsid w:val="00066DC9"/>
    <w:rsid w:val="00066E86"/>
    <w:rsid w:val="00066FCF"/>
    <w:rsid w:val="0006711F"/>
    <w:rsid w:val="000675E2"/>
    <w:rsid w:val="000702D5"/>
    <w:rsid w:val="00070B95"/>
    <w:rsid w:val="00070D28"/>
    <w:rsid w:val="00071457"/>
    <w:rsid w:val="00071647"/>
    <w:rsid w:val="00071CC1"/>
    <w:rsid w:val="00071E8F"/>
    <w:rsid w:val="00071EE1"/>
    <w:rsid w:val="000720AD"/>
    <w:rsid w:val="0007210A"/>
    <w:rsid w:val="0007242A"/>
    <w:rsid w:val="0007243C"/>
    <w:rsid w:val="000726FF"/>
    <w:rsid w:val="00072C19"/>
    <w:rsid w:val="0007303C"/>
    <w:rsid w:val="0007333A"/>
    <w:rsid w:val="000735E5"/>
    <w:rsid w:val="0007409F"/>
    <w:rsid w:val="0007457F"/>
    <w:rsid w:val="0007469B"/>
    <w:rsid w:val="000747C5"/>
    <w:rsid w:val="00074F99"/>
    <w:rsid w:val="00075BA3"/>
    <w:rsid w:val="000764FA"/>
    <w:rsid w:val="0007657C"/>
    <w:rsid w:val="000765FC"/>
    <w:rsid w:val="000769B3"/>
    <w:rsid w:val="00076A81"/>
    <w:rsid w:val="00076CFC"/>
    <w:rsid w:val="0007700F"/>
    <w:rsid w:val="000773AD"/>
    <w:rsid w:val="00077A8C"/>
    <w:rsid w:val="00077AC3"/>
    <w:rsid w:val="00077D38"/>
    <w:rsid w:val="0008008E"/>
    <w:rsid w:val="000802D8"/>
    <w:rsid w:val="000807AC"/>
    <w:rsid w:val="000807D1"/>
    <w:rsid w:val="00080D76"/>
    <w:rsid w:val="00080E6B"/>
    <w:rsid w:val="00080EA7"/>
    <w:rsid w:val="00080F95"/>
    <w:rsid w:val="00081046"/>
    <w:rsid w:val="00081093"/>
    <w:rsid w:val="000815E1"/>
    <w:rsid w:val="000815FE"/>
    <w:rsid w:val="000817C0"/>
    <w:rsid w:val="00081876"/>
    <w:rsid w:val="00081A59"/>
    <w:rsid w:val="00081C95"/>
    <w:rsid w:val="00081DA9"/>
    <w:rsid w:val="00082ABC"/>
    <w:rsid w:val="00083276"/>
    <w:rsid w:val="0008381C"/>
    <w:rsid w:val="00083E58"/>
    <w:rsid w:val="00083FAC"/>
    <w:rsid w:val="00084128"/>
    <w:rsid w:val="00084BCE"/>
    <w:rsid w:val="000851A5"/>
    <w:rsid w:val="00085A47"/>
    <w:rsid w:val="0008634C"/>
    <w:rsid w:val="0008652C"/>
    <w:rsid w:val="00086E02"/>
    <w:rsid w:val="0008740C"/>
    <w:rsid w:val="0008752A"/>
    <w:rsid w:val="00087D7E"/>
    <w:rsid w:val="00090162"/>
    <w:rsid w:val="00090A66"/>
    <w:rsid w:val="00090E2F"/>
    <w:rsid w:val="000912BA"/>
    <w:rsid w:val="0009191E"/>
    <w:rsid w:val="0009192B"/>
    <w:rsid w:val="00092E69"/>
    <w:rsid w:val="00092F0F"/>
    <w:rsid w:val="000931C4"/>
    <w:rsid w:val="00093238"/>
    <w:rsid w:val="0009345E"/>
    <w:rsid w:val="000934C6"/>
    <w:rsid w:val="000935EA"/>
    <w:rsid w:val="000936CF"/>
    <w:rsid w:val="00093E02"/>
    <w:rsid w:val="00093E11"/>
    <w:rsid w:val="000940CE"/>
    <w:rsid w:val="0009434F"/>
    <w:rsid w:val="0009463F"/>
    <w:rsid w:val="00094869"/>
    <w:rsid w:val="00094872"/>
    <w:rsid w:val="00094DCF"/>
    <w:rsid w:val="00094EC4"/>
    <w:rsid w:val="00095859"/>
    <w:rsid w:val="00095A61"/>
    <w:rsid w:val="000965A4"/>
    <w:rsid w:val="00096F03"/>
    <w:rsid w:val="0009759D"/>
    <w:rsid w:val="00097BB0"/>
    <w:rsid w:val="00097D74"/>
    <w:rsid w:val="000A00DF"/>
    <w:rsid w:val="000A0963"/>
    <w:rsid w:val="000A0F2C"/>
    <w:rsid w:val="000A0F9C"/>
    <w:rsid w:val="000A14D2"/>
    <w:rsid w:val="000A199E"/>
    <w:rsid w:val="000A1BF1"/>
    <w:rsid w:val="000A1F4B"/>
    <w:rsid w:val="000A21EF"/>
    <w:rsid w:val="000A248B"/>
    <w:rsid w:val="000A27F5"/>
    <w:rsid w:val="000A2963"/>
    <w:rsid w:val="000A2B81"/>
    <w:rsid w:val="000A2C98"/>
    <w:rsid w:val="000A2E0E"/>
    <w:rsid w:val="000A2FA3"/>
    <w:rsid w:val="000A2FBB"/>
    <w:rsid w:val="000A31FF"/>
    <w:rsid w:val="000A39A0"/>
    <w:rsid w:val="000A3A7D"/>
    <w:rsid w:val="000A3C98"/>
    <w:rsid w:val="000A44D1"/>
    <w:rsid w:val="000A481A"/>
    <w:rsid w:val="000A4840"/>
    <w:rsid w:val="000A5691"/>
    <w:rsid w:val="000A6320"/>
    <w:rsid w:val="000A69B8"/>
    <w:rsid w:val="000A7266"/>
    <w:rsid w:val="000A7D6E"/>
    <w:rsid w:val="000B104C"/>
    <w:rsid w:val="000B1787"/>
    <w:rsid w:val="000B18CE"/>
    <w:rsid w:val="000B268D"/>
    <w:rsid w:val="000B2C33"/>
    <w:rsid w:val="000B314A"/>
    <w:rsid w:val="000B395E"/>
    <w:rsid w:val="000B4295"/>
    <w:rsid w:val="000B460D"/>
    <w:rsid w:val="000B477D"/>
    <w:rsid w:val="000B4990"/>
    <w:rsid w:val="000B4F05"/>
    <w:rsid w:val="000B545B"/>
    <w:rsid w:val="000B548D"/>
    <w:rsid w:val="000B5510"/>
    <w:rsid w:val="000B58CC"/>
    <w:rsid w:val="000B58D5"/>
    <w:rsid w:val="000B5999"/>
    <w:rsid w:val="000B61EC"/>
    <w:rsid w:val="000B642D"/>
    <w:rsid w:val="000B66BF"/>
    <w:rsid w:val="000B67ED"/>
    <w:rsid w:val="000B6803"/>
    <w:rsid w:val="000B695F"/>
    <w:rsid w:val="000B6BA1"/>
    <w:rsid w:val="000B720E"/>
    <w:rsid w:val="000B7365"/>
    <w:rsid w:val="000B79EB"/>
    <w:rsid w:val="000B7AE5"/>
    <w:rsid w:val="000B7D02"/>
    <w:rsid w:val="000B7F1E"/>
    <w:rsid w:val="000C021A"/>
    <w:rsid w:val="000C02B6"/>
    <w:rsid w:val="000C0A40"/>
    <w:rsid w:val="000C0CD9"/>
    <w:rsid w:val="000C0D6E"/>
    <w:rsid w:val="000C0FAA"/>
    <w:rsid w:val="000C1296"/>
    <w:rsid w:val="000C1527"/>
    <w:rsid w:val="000C1532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282"/>
    <w:rsid w:val="000C4E55"/>
    <w:rsid w:val="000C4F84"/>
    <w:rsid w:val="000C5080"/>
    <w:rsid w:val="000C5125"/>
    <w:rsid w:val="000C5DEF"/>
    <w:rsid w:val="000C5E91"/>
    <w:rsid w:val="000C6262"/>
    <w:rsid w:val="000C6A61"/>
    <w:rsid w:val="000C6DB6"/>
    <w:rsid w:val="000C74C4"/>
    <w:rsid w:val="000C75FC"/>
    <w:rsid w:val="000C77E5"/>
    <w:rsid w:val="000C7D45"/>
    <w:rsid w:val="000C7E57"/>
    <w:rsid w:val="000D00FF"/>
    <w:rsid w:val="000D039E"/>
    <w:rsid w:val="000D05D0"/>
    <w:rsid w:val="000D09EB"/>
    <w:rsid w:val="000D0BE4"/>
    <w:rsid w:val="000D1397"/>
    <w:rsid w:val="000D17AF"/>
    <w:rsid w:val="000D19BC"/>
    <w:rsid w:val="000D1B76"/>
    <w:rsid w:val="000D22E1"/>
    <w:rsid w:val="000D26B9"/>
    <w:rsid w:val="000D3589"/>
    <w:rsid w:val="000D36AE"/>
    <w:rsid w:val="000D37F1"/>
    <w:rsid w:val="000D389C"/>
    <w:rsid w:val="000D38BF"/>
    <w:rsid w:val="000D3B12"/>
    <w:rsid w:val="000D402E"/>
    <w:rsid w:val="000D430C"/>
    <w:rsid w:val="000D4321"/>
    <w:rsid w:val="000D475C"/>
    <w:rsid w:val="000D4886"/>
    <w:rsid w:val="000D4F7C"/>
    <w:rsid w:val="000D524B"/>
    <w:rsid w:val="000D5807"/>
    <w:rsid w:val="000D59D4"/>
    <w:rsid w:val="000D5C8D"/>
    <w:rsid w:val="000D66A6"/>
    <w:rsid w:val="000D6A86"/>
    <w:rsid w:val="000D714D"/>
    <w:rsid w:val="000D7386"/>
    <w:rsid w:val="000D7936"/>
    <w:rsid w:val="000E041D"/>
    <w:rsid w:val="000E0423"/>
    <w:rsid w:val="000E04D5"/>
    <w:rsid w:val="000E06F2"/>
    <w:rsid w:val="000E0E8E"/>
    <w:rsid w:val="000E0E9F"/>
    <w:rsid w:val="000E0EC0"/>
    <w:rsid w:val="000E235D"/>
    <w:rsid w:val="000E24EA"/>
    <w:rsid w:val="000E255A"/>
    <w:rsid w:val="000E27AF"/>
    <w:rsid w:val="000E28CA"/>
    <w:rsid w:val="000E2CD2"/>
    <w:rsid w:val="000E32B0"/>
    <w:rsid w:val="000E3579"/>
    <w:rsid w:val="000E3AA1"/>
    <w:rsid w:val="000E3D5A"/>
    <w:rsid w:val="000E5025"/>
    <w:rsid w:val="000E56E0"/>
    <w:rsid w:val="000E571C"/>
    <w:rsid w:val="000E5A48"/>
    <w:rsid w:val="000E5A8D"/>
    <w:rsid w:val="000E6F15"/>
    <w:rsid w:val="000E7E80"/>
    <w:rsid w:val="000E7EA7"/>
    <w:rsid w:val="000F12CA"/>
    <w:rsid w:val="000F1359"/>
    <w:rsid w:val="000F1AC7"/>
    <w:rsid w:val="000F1BEB"/>
    <w:rsid w:val="000F1BEC"/>
    <w:rsid w:val="000F1F5D"/>
    <w:rsid w:val="000F28CD"/>
    <w:rsid w:val="000F327C"/>
    <w:rsid w:val="000F358A"/>
    <w:rsid w:val="000F39AB"/>
    <w:rsid w:val="000F42A3"/>
    <w:rsid w:val="000F46D1"/>
    <w:rsid w:val="000F4F27"/>
    <w:rsid w:val="000F4F74"/>
    <w:rsid w:val="000F5638"/>
    <w:rsid w:val="000F5A07"/>
    <w:rsid w:val="000F5D02"/>
    <w:rsid w:val="000F5D11"/>
    <w:rsid w:val="000F62E3"/>
    <w:rsid w:val="000F6491"/>
    <w:rsid w:val="000F6BF6"/>
    <w:rsid w:val="000F6C2A"/>
    <w:rsid w:val="000F71D3"/>
    <w:rsid w:val="000F7489"/>
    <w:rsid w:val="000F7504"/>
    <w:rsid w:val="000F75E3"/>
    <w:rsid w:val="000F7604"/>
    <w:rsid w:val="001003A3"/>
    <w:rsid w:val="0010050F"/>
    <w:rsid w:val="00100724"/>
    <w:rsid w:val="001007EA"/>
    <w:rsid w:val="001008A1"/>
    <w:rsid w:val="001008C2"/>
    <w:rsid w:val="00100A0F"/>
    <w:rsid w:val="00100B91"/>
    <w:rsid w:val="00100FE1"/>
    <w:rsid w:val="001011CE"/>
    <w:rsid w:val="001013DA"/>
    <w:rsid w:val="001017E3"/>
    <w:rsid w:val="00101A96"/>
    <w:rsid w:val="00101FB7"/>
    <w:rsid w:val="001029BD"/>
    <w:rsid w:val="00102A14"/>
    <w:rsid w:val="00102B16"/>
    <w:rsid w:val="00102B35"/>
    <w:rsid w:val="00103ECB"/>
    <w:rsid w:val="001042BC"/>
    <w:rsid w:val="001052FE"/>
    <w:rsid w:val="00105678"/>
    <w:rsid w:val="001056FE"/>
    <w:rsid w:val="0010589C"/>
    <w:rsid w:val="001059FE"/>
    <w:rsid w:val="00105AB3"/>
    <w:rsid w:val="00105B00"/>
    <w:rsid w:val="00105B2C"/>
    <w:rsid w:val="00105B60"/>
    <w:rsid w:val="00106771"/>
    <w:rsid w:val="00106991"/>
    <w:rsid w:val="00106ED0"/>
    <w:rsid w:val="00107087"/>
    <w:rsid w:val="00107752"/>
    <w:rsid w:val="00110335"/>
    <w:rsid w:val="00110582"/>
    <w:rsid w:val="00110768"/>
    <w:rsid w:val="00110841"/>
    <w:rsid w:val="001109F3"/>
    <w:rsid w:val="00110D9F"/>
    <w:rsid w:val="00112984"/>
    <w:rsid w:val="00112C2A"/>
    <w:rsid w:val="0011314D"/>
    <w:rsid w:val="00113313"/>
    <w:rsid w:val="001133F3"/>
    <w:rsid w:val="00113B6D"/>
    <w:rsid w:val="00113D4D"/>
    <w:rsid w:val="0011438F"/>
    <w:rsid w:val="0011479E"/>
    <w:rsid w:val="00114BB5"/>
    <w:rsid w:val="00114CA1"/>
    <w:rsid w:val="00114F14"/>
    <w:rsid w:val="00114FB5"/>
    <w:rsid w:val="0011505B"/>
    <w:rsid w:val="001150FA"/>
    <w:rsid w:val="0011535B"/>
    <w:rsid w:val="0011642D"/>
    <w:rsid w:val="00116D9E"/>
    <w:rsid w:val="00117294"/>
    <w:rsid w:val="00117800"/>
    <w:rsid w:val="00117E05"/>
    <w:rsid w:val="001211F7"/>
    <w:rsid w:val="001212D6"/>
    <w:rsid w:val="0012156C"/>
    <w:rsid w:val="0012162E"/>
    <w:rsid w:val="001217D7"/>
    <w:rsid w:val="001218E2"/>
    <w:rsid w:val="00121F2D"/>
    <w:rsid w:val="001226A5"/>
    <w:rsid w:val="001229C3"/>
    <w:rsid w:val="0012366D"/>
    <w:rsid w:val="001237B8"/>
    <w:rsid w:val="00123B42"/>
    <w:rsid w:val="001249F7"/>
    <w:rsid w:val="001250BD"/>
    <w:rsid w:val="00125792"/>
    <w:rsid w:val="00125845"/>
    <w:rsid w:val="00125BF9"/>
    <w:rsid w:val="001261FE"/>
    <w:rsid w:val="001266FA"/>
    <w:rsid w:val="001267C4"/>
    <w:rsid w:val="00126810"/>
    <w:rsid w:val="001269ED"/>
    <w:rsid w:val="00126A42"/>
    <w:rsid w:val="00126C69"/>
    <w:rsid w:val="00126E40"/>
    <w:rsid w:val="00126FCF"/>
    <w:rsid w:val="001271B7"/>
    <w:rsid w:val="001275DB"/>
    <w:rsid w:val="00130A82"/>
    <w:rsid w:val="00131614"/>
    <w:rsid w:val="00131634"/>
    <w:rsid w:val="001316CF"/>
    <w:rsid w:val="00131E59"/>
    <w:rsid w:val="00132318"/>
    <w:rsid w:val="001323A6"/>
    <w:rsid w:val="001328A4"/>
    <w:rsid w:val="00132D0D"/>
    <w:rsid w:val="00132FEC"/>
    <w:rsid w:val="0013349B"/>
    <w:rsid w:val="0013415D"/>
    <w:rsid w:val="001344A0"/>
    <w:rsid w:val="00134A1B"/>
    <w:rsid w:val="00134AF8"/>
    <w:rsid w:val="001354A3"/>
    <w:rsid w:val="00135A10"/>
    <w:rsid w:val="00135B65"/>
    <w:rsid w:val="00135BF8"/>
    <w:rsid w:val="00135DE2"/>
    <w:rsid w:val="00135F87"/>
    <w:rsid w:val="001368E3"/>
    <w:rsid w:val="00136AAF"/>
    <w:rsid w:val="00136AB5"/>
    <w:rsid w:val="00136ACF"/>
    <w:rsid w:val="00136EC2"/>
    <w:rsid w:val="00137029"/>
    <w:rsid w:val="001371B9"/>
    <w:rsid w:val="00137C16"/>
    <w:rsid w:val="00137EA8"/>
    <w:rsid w:val="00140C7C"/>
    <w:rsid w:val="00140CF1"/>
    <w:rsid w:val="001412CA"/>
    <w:rsid w:val="001414E6"/>
    <w:rsid w:val="0014158B"/>
    <w:rsid w:val="00141781"/>
    <w:rsid w:val="00141E68"/>
    <w:rsid w:val="00142754"/>
    <w:rsid w:val="00142AF2"/>
    <w:rsid w:val="00142B89"/>
    <w:rsid w:val="00142C73"/>
    <w:rsid w:val="00143542"/>
    <w:rsid w:val="001437FF"/>
    <w:rsid w:val="00143947"/>
    <w:rsid w:val="00143EE1"/>
    <w:rsid w:val="0014410D"/>
    <w:rsid w:val="0014488B"/>
    <w:rsid w:val="00144E52"/>
    <w:rsid w:val="001453F4"/>
    <w:rsid w:val="00146009"/>
    <w:rsid w:val="0014645C"/>
    <w:rsid w:val="00146723"/>
    <w:rsid w:val="00147DB1"/>
    <w:rsid w:val="001508E9"/>
    <w:rsid w:val="00150DBD"/>
    <w:rsid w:val="00150E3D"/>
    <w:rsid w:val="0015125E"/>
    <w:rsid w:val="00151DFB"/>
    <w:rsid w:val="00151EF3"/>
    <w:rsid w:val="00152EE4"/>
    <w:rsid w:val="00153173"/>
    <w:rsid w:val="001543A0"/>
    <w:rsid w:val="001544AE"/>
    <w:rsid w:val="00154813"/>
    <w:rsid w:val="00154955"/>
    <w:rsid w:val="00154F2F"/>
    <w:rsid w:val="00155474"/>
    <w:rsid w:val="00155622"/>
    <w:rsid w:val="00155951"/>
    <w:rsid w:val="00155AB9"/>
    <w:rsid w:val="00155BB9"/>
    <w:rsid w:val="00156247"/>
    <w:rsid w:val="00156738"/>
    <w:rsid w:val="00156D6D"/>
    <w:rsid w:val="00156E93"/>
    <w:rsid w:val="00156F99"/>
    <w:rsid w:val="00157629"/>
    <w:rsid w:val="00157A2D"/>
    <w:rsid w:val="0016023F"/>
    <w:rsid w:val="00160547"/>
    <w:rsid w:val="00160557"/>
    <w:rsid w:val="001607B0"/>
    <w:rsid w:val="00160A2D"/>
    <w:rsid w:val="00160B1C"/>
    <w:rsid w:val="00160CCF"/>
    <w:rsid w:val="00161355"/>
    <w:rsid w:val="001614D2"/>
    <w:rsid w:val="001617A7"/>
    <w:rsid w:val="0016185A"/>
    <w:rsid w:val="00161C21"/>
    <w:rsid w:val="00161E82"/>
    <w:rsid w:val="001623C6"/>
    <w:rsid w:val="00162D6C"/>
    <w:rsid w:val="001631D5"/>
    <w:rsid w:val="0016350B"/>
    <w:rsid w:val="0016372B"/>
    <w:rsid w:val="00163B33"/>
    <w:rsid w:val="00163CF5"/>
    <w:rsid w:val="001642EC"/>
    <w:rsid w:val="00164540"/>
    <w:rsid w:val="0016474C"/>
    <w:rsid w:val="001649B7"/>
    <w:rsid w:val="00164A44"/>
    <w:rsid w:val="00164AF8"/>
    <w:rsid w:val="001655DE"/>
    <w:rsid w:val="001656F8"/>
    <w:rsid w:val="001657EE"/>
    <w:rsid w:val="00165C3F"/>
    <w:rsid w:val="00165E00"/>
    <w:rsid w:val="00165E3A"/>
    <w:rsid w:val="00166218"/>
    <w:rsid w:val="00166338"/>
    <w:rsid w:val="00166548"/>
    <w:rsid w:val="001668C1"/>
    <w:rsid w:val="00166BEC"/>
    <w:rsid w:val="00166CB4"/>
    <w:rsid w:val="00167704"/>
    <w:rsid w:val="00167AD0"/>
    <w:rsid w:val="00167E18"/>
    <w:rsid w:val="00167FB3"/>
    <w:rsid w:val="00170046"/>
    <w:rsid w:val="00170430"/>
    <w:rsid w:val="001704D4"/>
    <w:rsid w:val="00170C80"/>
    <w:rsid w:val="00171FD6"/>
    <w:rsid w:val="001720B5"/>
    <w:rsid w:val="0017217F"/>
    <w:rsid w:val="001721A8"/>
    <w:rsid w:val="00172A5A"/>
    <w:rsid w:val="00172ADD"/>
    <w:rsid w:val="00172C2D"/>
    <w:rsid w:val="00172D13"/>
    <w:rsid w:val="001730F9"/>
    <w:rsid w:val="0017318C"/>
    <w:rsid w:val="001733B1"/>
    <w:rsid w:val="00173A6C"/>
    <w:rsid w:val="00173D21"/>
    <w:rsid w:val="00173EE2"/>
    <w:rsid w:val="001741F8"/>
    <w:rsid w:val="001745E9"/>
    <w:rsid w:val="001746A3"/>
    <w:rsid w:val="001747E8"/>
    <w:rsid w:val="00174B4C"/>
    <w:rsid w:val="0017550F"/>
    <w:rsid w:val="001755BC"/>
    <w:rsid w:val="001756E7"/>
    <w:rsid w:val="001757A5"/>
    <w:rsid w:val="00175A50"/>
    <w:rsid w:val="00175E78"/>
    <w:rsid w:val="00176352"/>
    <w:rsid w:val="00176498"/>
    <w:rsid w:val="0017671D"/>
    <w:rsid w:val="00177245"/>
    <w:rsid w:val="00177377"/>
    <w:rsid w:val="00177D3D"/>
    <w:rsid w:val="00180282"/>
    <w:rsid w:val="00180730"/>
    <w:rsid w:val="001807C9"/>
    <w:rsid w:val="00180B3C"/>
    <w:rsid w:val="00180CE1"/>
    <w:rsid w:val="00180D11"/>
    <w:rsid w:val="00180E7E"/>
    <w:rsid w:val="00180F7A"/>
    <w:rsid w:val="001823D0"/>
    <w:rsid w:val="00182D60"/>
    <w:rsid w:val="00183409"/>
    <w:rsid w:val="00183C36"/>
    <w:rsid w:val="0018404A"/>
    <w:rsid w:val="0018498D"/>
    <w:rsid w:val="00184D3B"/>
    <w:rsid w:val="00184EFF"/>
    <w:rsid w:val="0018570F"/>
    <w:rsid w:val="001858C6"/>
    <w:rsid w:val="0018613F"/>
    <w:rsid w:val="001868F8"/>
    <w:rsid w:val="00186C09"/>
    <w:rsid w:val="001870E2"/>
    <w:rsid w:val="00187CC1"/>
    <w:rsid w:val="00187EDB"/>
    <w:rsid w:val="001906F1"/>
    <w:rsid w:val="00190F4C"/>
    <w:rsid w:val="0019122E"/>
    <w:rsid w:val="00191409"/>
    <w:rsid w:val="0019161C"/>
    <w:rsid w:val="00191ACE"/>
    <w:rsid w:val="00191C15"/>
    <w:rsid w:val="00191E74"/>
    <w:rsid w:val="00191FF0"/>
    <w:rsid w:val="0019239D"/>
    <w:rsid w:val="001924B2"/>
    <w:rsid w:val="00192FC8"/>
    <w:rsid w:val="00193628"/>
    <w:rsid w:val="00193A8A"/>
    <w:rsid w:val="00194765"/>
    <w:rsid w:val="001949CA"/>
    <w:rsid w:val="001949E5"/>
    <w:rsid w:val="00194B04"/>
    <w:rsid w:val="00194FCB"/>
    <w:rsid w:val="00195031"/>
    <w:rsid w:val="0019622E"/>
    <w:rsid w:val="0019664E"/>
    <w:rsid w:val="00196707"/>
    <w:rsid w:val="00196C80"/>
    <w:rsid w:val="00196D3B"/>
    <w:rsid w:val="00196DDD"/>
    <w:rsid w:val="001970A3"/>
    <w:rsid w:val="001972B6"/>
    <w:rsid w:val="00197385"/>
    <w:rsid w:val="00197CF0"/>
    <w:rsid w:val="001A016D"/>
    <w:rsid w:val="001A062D"/>
    <w:rsid w:val="001A0C2B"/>
    <w:rsid w:val="001A0E5F"/>
    <w:rsid w:val="001A0E84"/>
    <w:rsid w:val="001A1849"/>
    <w:rsid w:val="001A1AA7"/>
    <w:rsid w:val="001A1D26"/>
    <w:rsid w:val="001A2356"/>
    <w:rsid w:val="001A2403"/>
    <w:rsid w:val="001A25CE"/>
    <w:rsid w:val="001A279E"/>
    <w:rsid w:val="001A364F"/>
    <w:rsid w:val="001A4055"/>
    <w:rsid w:val="001A42DE"/>
    <w:rsid w:val="001A4473"/>
    <w:rsid w:val="001A46DB"/>
    <w:rsid w:val="001A487F"/>
    <w:rsid w:val="001A4AC6"/>
    <w:rsid w:val="001A4C88"/>
    <w:rsid w:val="001A535F"/>
    <w:rsid w:val="001A6118"/>
    <w:rsid w:val="001A6325"/>
    <w:rsid w:val="001A6B1D"/>
    <w:rsid w:val="001A76C0"/>
    <w:rsid w:val="001A7F57"/>
    <w:rsid w:val="001B02A8"/>
    <w:rsid w:val="001B02F8"/>
    <w:rsid w:val="001B0309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3F45"/>
    <w:rsid w:val="001B3FBE"/>
    <w:rsid w:val="001B4005"/>
    <w:rsid w:val="001B41A9"/>
    <w:rsid w:val="001B454A"/>
    <w:rsid w:val="001B455A"/>
    <w:rsid w:val="001B4BE3"/>
    <w:rsid w:val="001B5573"/>
    <w:rsid w:val="001B55FA"/>
    <w:rsid w:val="001B5646"/>
    <w:rsid w:val="001B57C2"/>
    <w:rsid w:val="001B59DE"/>
    <w:rsid w:val="001B5B80"/>
    <w:rsid w:val="001B5CB7"/>
    <w:rsid w:val="001B5E27"/>
    <w:rsid w:val="001B5FEE"/>
    <w:rsid w:val="001B633F"/>
    <w:rsid w:val="001B6F96"/>
    <w:rsid w:val="001B7121"/>
    <w:rsid w:val="001B725A"/>
    <w:rsid w:val="001B7326"/>
    <w:rsid w:val="001B7A33"/>
    <w:rsid w:val="001B7CBE"/>
    <w:rsid w:val="001B7E76"/>
    <w:rsid w:val="001C0E30"/>
    <w:rsid w:val="001C0ED2"/>
    <w:rsid w:val="001C17CF"/>
    <w:rsid w:val="001C1981"/>
    <w:rsid w:val="001C2626"/>
    <w:rsid w:val="001C3821"/>
    <w:rsid w:val="001C4C02"/>
    <w:rsid w:val="001C4DDC"/>
    <w:rsid w:val="001C4F5F"/>
    <w:rsid w:val="001C4FA9"/>
    <w:rsid w:val="001C5770"/>
    <w:rsid w:val="001C5B6C"/>
    <w:rsid w:val="001C5BA5"/>
    <w:rsid w:val="001C5E12"/>
    <w:rsid w:val="001C61CB"/>
    <w:rsid w:val="001C629F"/>
    <w:rsid w:val="001C657E"/>
    <w:rsid w:val="001C75E4"/>
    <w:rsid w:val="001C7658"/>
    <w:rsid w:val="001C7FA8"/>
    <w:rsid w:val="001D0BFF"/>
    <w:rsid w:val="001D0C60"/>
    <w:rsid w:val="001D1006"/>
    <w:rsid w:val="001D1C89"/>
    <w:rsid w:val="001D1F9C"/>
    <w:rsid w:val="001D2694"/>
    <w:rsid w:val="001D2799"/>
    <w:rsid w:val="001D31F9"/>
    <w:rsid w:val="001D35D5"/>
    <w:rsid w:val="001D3A75"/>
    <w:rsid w:val="001D3B98"/>
    <w:rsid w:val="001D3F90"/>
    <w:rsid w:val="001D443F"/>
    <w:rsid w:val="001D4604"/>
    <w:rsid w:val="001D4790"/>
    <w:rsid w:val="001D487F"/>
    <w:rsid w:val="001D51D6"/>
    <w:rsid w:val="001D522F"/>
    <w:rsid w:val="001D545F"/>
    <w:rsid w:val="001D5736"/>
    <w:rsid w:val="001D5EAE"/>
    <w:rsid w:val="001D61A5"/>
    <w:rsid w:val="001D61BB"/>
    <w:rsid w:val="001D69B8"/>
    <w:rsid w:val="001D6B71"/>
    <w:rsid w:val="001D71E2"/>
    <w:rsid w:val="001D7319"/>
    <w:rsid w:val="001D74E5"/>
    <w:rsid w:val="001D7941"/>
    <w:rsid w:val="001D7A51"/>
    <w:rsid w:val="001E045E"/>
    <w:rsid w:val="001E1095"/>
    <w:rsid w:val="001E11EF"/>
    <w:rsid w:val="001E13A8"/>
    <w:rsid w:val="001E1586"/>
    <w:rsid w:val="001E1CFC"/>
    <w:rsid w:val="001E20BC"/>
    <w:rsid w:val="001E2842"/>
    <w:rsid w:val="001E301E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960"/>
    <w:rsid w:val="001E5EF4"/>
    <w:rsid w:val="001E61DB"/>
    <w:rsid w:val="001E630D"/>
    <w:rsid w:val="001E6549"/>
    <w:rsid w:val="001E6CF1"/>
    <w:rsid w:val="001E75FB"/>
    <w:rsid w:val="001E76ED"/>
    <w:rsid w:val="001E7B89"/>
    <w:rsid w:val="001F0000"/>
    <w:rsid w:val="001F03CB"/>
    <w:rsid w:val="001F08D3"/>
    <w:rsid w:val="001F16E3"/>
    <w:rsid w:val="001F1726"/>
    <w:rsid w:val="001F1784"/>
    <w:rsid w:val="001F1988"/>
    <w:rsid w:val="001F1E8E"/>
    <w:rsid w:val="001F2103"/>
    <w:rsid w:val="001F2275"/>
    <w:rsid w:val="001F23A7"/>
    <w:rsid w:val="001F23CF"/>
    <w:rsid w:val="001F2AE9"/>
    <w:rsid w:val="001F30D9"/>
    <w:rsid w:val="001F3C64"/>
    <w:rsid w:val="001F3CD2"/>
    <w:rsid w:val="001F4001"/>
    <w:rsid w:val="001F477D"/>
    <w:rsid w:val="001F484C"/>
    <w:rsid w:val="001F4BBE"/>
    <w:rsid w:val="001F4DCF"/>
    <w:rsid w:val="001F5480"/>
    <w:rsid w:val="001F5597"/>
    <w:rsid w:val="001F57A5"/>
    <w:rsid w:val="001F5A72"/>
    <w:rsid w:val="001F5C2D"/>
    <w:rsid w:val="001F5FC4"/>
    <w:rsid w:val="001F633F"/>
    <w:rsid w:val="001F6581"/>
    <w:rsid w:val="001F6631"/>
    <w:rsid w:val="001F6B15"/>
    <w:rsid w:val="001F6C22"/>
    <w:rsid w:val="001F6D62"/>
    <w:rsid w:val="001F6E7E"/>
    <w:rsid w:val="001F7BB9"/>
    <w:rsid w:val="001F7C3F"/>
    <w:rsid w:val="0020017E"/>
    <w:rsid w:val="0020071C"/>
    <w:rsid w:val="00202605"/>
    <w:rsid w:val="002027BD"/>
    <w:rsid w:val="0020319A"/>
    <w:rsid w:val="00203EBB"/>
    <w:rsid w:val="002049F8"/>
    <w:rsid w:val="00204A66"/>
    <w:rsid w:val="0020514B"/>
    <w:rsid w:val="00205425"/>
    <w:rsid w:val="0020553D"/>
    <w:rsid w:val="0020568E"/>
    <w:rsid w:val="002056EE"/>
    <w:rsid w:val="00205983"/>
    <w:rsid w:val="00205C05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07B7B"/>
    <w:rsid w:val="0021090B"/>
    <w:rsid w:val="00210DBF"/>
    <w:rsid w:val="00211063"/>
    <w:rsid w:val="002116C5"/>
    <w:rsid w:val="0021194C"/>
    <w:rsid w:val="00211C91"/>
    <w:rsid w:val="00211D27"/>
    <w:rsid w:val="00212537"/>
    <w:rsid w:val="00212572"/>
    <w:rsid w:val="00212FAE"/>
    <w:rsid w:val="002132C5"/>
    <w:rsid w:val="00213325"/>
    <w:rsid w:val="002139FE"/>
    <w:rsid w:val="00213C52"/>
    <w:rsid w:val="002149D1"/>
    <w:rsid w:val="00214DD0"/>
    <w:rsid w:val="002152E0"/>
    <w:rsid w:val="0021589F"/>
    <w:rsid w:val="002158AC"/>
    <w:rsid w:val="00215B23"/>
    <w:rsid w:val="002161FB"/>
    <w:rsid w:val="0021682F"/>
    <w:rsid w:val="0021693F"/>
    <w:rsid w:val="00216C4A"/>
    <w:rsid w:val="00216FBA"/>
    <w:rsid w:val="00217DC3"/>
    <w:rsid w:val="00217E3A"/>
    <w:rsid w:val="00220B15"/>
    <w:rsid w:val="00220EB5"/>
    <w:rsid w:val="00220EDD"/>
    <w:rsid w:val="00221459"/>
    <w:rsid w:val="00221893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896"/>
    <w:rsid w:val="00223D7F"/>
    <w:rsid w:val="00223E5C"/>
    <w:rsid w:val="00224384"/>
    <w:rsid w:val="002248AA"/>
    <w:rsid w:val="002248ED"/>
    <w:rsid w:val="00225286"/>
    <w:rsid w:val="002259DF"/>
    <w:rsid w:val="002259E0"/>
    <w:rsid w:val="00226D2B"/>
    <w:rsid w:val="002279F6"/>
    <w:rsid w:val="00227C65"/>
    <w:rsid w:val="0023065C"/>
    <w:rsid w:val="00230CCC"/>
    <w:rsid w:val="00231147"/>
    <w:rsid w:val="00231365"/>
    <w:rsid w:val="002313CE"/>
    <w:rsid w:val="002322FB"/>
    <w:rsid w:val="002326E6"/>
    <w:rsid w:val="00232E05"/>
    <w:rsid w:val="00233050"/>
    <w:rsid w:val="002333B7"/>
    <w:rsid w:val="0023399F"/>
    <w:rsid w:val="0023426A"/>
    <w:rsid w:val="00234672"/>
    <w:rsid w:val="00234DB6"/>
    <w:rsid w:val="002357BF"/>
    <w:rsid w:val="00235F64"/>
    <w:rsid w:val="00236284"/>
    <w:rsid w:val="00236295"/>
    <w:rsid w:val="00236D16"/>
    <w:rsid w:val="00237145"/>
    <w:rsid w:val="0023733E"/>
    <w:rsid w:val="00237BB2"/>
    <w:rsid w:val="00237EB3"/>
    <w:rsid w:val="00240C9E"/>
    <w:rsid w:val="00240FAC"/>
    <w:rsid w:val="00241460"/>
    <w:rsid w:val="0024173E"/>
    <w:rsid w:val="00241D2B"/>
    <w:rsid w:val="00241E81"/>
    <w:rsid w:val="00241F76"/>
    <w:rsid w:val="002421EC"/>
    <w:rsid w:val="0024225F"/>
    <w:rsid w:val="0024253D"/>
    <w:rsid w:val="00242C6A"/>
    <w:rsid w:val="002431FC"/>
    <w:rsid w:val="002435FA"/>
    <w:rsid w:val="002437C5"/>
    <w:rsid w:val="00243953"/>
    <w:rsid w:val="0024441D"/>
    <w:rsid w:val="00244AE7"/>
    <w:rsid w:val="00244E82"/>
    <w:rsid w:val="002451A5"/>
    <w:rsid w:val="002451CD"/>
    <w:rsid w:val="00245237"/>
    <w:rsid w:val="00245497"/>
    <w:rsid w:val="00246640"/>
    <w:rsid w:val="002466C1"/>
    <w:rsid w:val="002469E9"/>
    <w:rsid w:val="00246ADD"/>
    <w:rsid w:val="0024724E"/>
    <w:rsid w:val="0024767A"/>
    <w:rsid w:val="00250298"/>
    <w:rsid w:val="00250573"/>
    <w:rsid w:val="002511DF"/>
    <w:rsid w:val="002515B4"/>
    <w:rsid w:val="00251DF9"/>
    <w:rsid w:val="002521B3"/>
    <w:rsid w:val="00253083"/>
    <w:rsid w:val="00253BB4"/>
    <w:rsid w:val="00253C11"/>
    <w:rsid w:val="0025404F"/>
    <w:rsid w:val="002549D0"/>
    <w:rsid w:val="0025565B"/>
    <w:rsid w:val="002563B8"/>
    <w:rsid w:val="0025645E"/>
    <w:rsid w:val="00256E99"/>
    <w:rsid w:val="0025733F"/>
    <w:rsid w:val="002576AE"/>
    <w:rsid w:val="002576D4"/>
    <w:rsid w:val="00257806"/>
    <w:rsid w:val="002579FE"/>
    <w:rsid w:val="00257D32"/>
    <w:rsid w:val="0026016E"/>
    <w:rsid w:val="002604AD"/>
    <w:rsid w:val="0026058C"/>
    <w:rsid w:val="002605A9"/>
    <w:rsid w:val="00260BD9"/>
    <w:rsid w:val="00260BF0"/>
    <w:rsid w:val="00261809"/>
    <w:rsid w:val="00261F66"/>
    <w:rsid w:val="00262DD7"/>
    <w:rsid w:val="002631D8"/>
    <w:rsid w:val="00263283"/>
    <w:rsid w:val="00263E59"/>
    <w:rsid w:val="00263F46"/>
    <w:rsid w:val="00264549"/>
    <w:rsid w:val="00264C4B"/>
    <w:rsid w:val="00264DCF"/>
    <w:rsid w:val="002650E6"/>
    <w:rsid w:val="00265301"/>
    <w:rsid w:val="00265422"/>
    <w:rsid w:val="00266671"/>
    <w:rsid w:val="00266AF7"/>
    <w:rsid w:val="00266E6F"/>
    <w:rsid w:val="0026774A"/>
    <w:rsid w:val="002677F1"/>
    <w:rsid w:val="002700CB"/>
    <w:rsid w:val="002701CF"/>
    <w:rsid w:val="002701E4"/>
    <w:rsid w:val="00270287"/>
    <w:rsid w:val="0027046F"/>
    <w:rsid w:val="002708FC"/>
    <w:rsid w:val="00270FC5"/>
    <w:rsid w:val="002710BE"/>
    <w:rsid w:val="002713B1"/>
    <w:rsid w:val="0027148A"/>
    <w:rsid w:val="002718BE"/>
    <w:rsid w:val="00271C98"/>
    <w:rsid w:val="00271D03"/>
    <w:rsid w:val="00271E5A"/>
    <w:rsid w:val="002733F6"/>
    <w:rsid w:val="0027389F"/>
    <w:rsid w:val="00273A19"/>
    <w:rsid w:val="00274128"/>
    <w:rsid w:val="00274213"/>
    <w:rsid w:val="0027422B"/>
    <w:rsid w:val="00274238"/>
    <w:rsid w:val="00274AA5"/>
    <w:rsid w:val="002753C3"/>
    <w:rsid w:val="002759DC"/>
    <w:rsid w:val="00276321"/>
    <w:rsid w:val="002763B3"/>
    <w:rsid w:val="00276951"/>
    <w:rsid w:val="00276D83"/>
    <w:rsid w:val="0027722A"/>
    <w:rsid w:val="00277433"/>
    <w:rsid w:val="00277D84"/>
    <w:rsid w:val="00277E3F"/>
    <w:rsid w:val="00277EA0"/>
    <w:rsid w:val="00277EB8"/>
    <w:rsid w:val="00277F0D"/>
    <w:rsid w:val="002805E6"/>
    <w:rsid w:val="00280606"/>
    <w:rsid w:val="00280B01"/>
    <w:rsid w:val="00281A7D"/>
    <w:rsid w:val="00281B12"/>
    <w:rsid w:val="00283111"/>
    <w:rsid w:val="002835B5"/>
    <w:rsid w:val="0028360C"/>
    <w:rsid w:val="002838AF"/>
    <w:rsid w:val="00283921"/>
    <w:rsid w:val="0028400B"/>
    <w:rsid w:val="002842E8"/>
    <w:rsid w:val="00284541"/>
    <w:rsid w:val="0028476F"/>
    <w:rsid w:val="00284BBC"/>
    <w:rsid w:val="00284DA6"/>
    <w:rsid w:val="0028571D"/>
    <w:rsid w:val="00286493"/>
    <w:rsid w:val="0028660E"/>
    <w:rsid w:val="00286AF6"/>
    <w:rsid w:val="00286C7C"/>
    <w:rsid w:val="00286CA2"/>
    <w:rsid w:val="0028715E"/>
    <w:rsid w:val="0028750A"/>
    <w:rsid w:val="00287C49"/>
    <w:rsid w:val="00290113"/>
    <w:rsid w:val="00290340"/>
    <w:rsid w:val="002903A5"/>
    <w:rsid w:val="00290564"/>
    <w:rsid w:val="00290B53"/>
    <w:rsid w:val="00290D7D"/>
    <w:rsid w:val="00291325"/>
    <w:rsid w:val="0029150F"/>
    <w:rsid w:val="0029164C"/>
    <w:rsid w:val="002918A7"/>
    <w:rsid w:val="00291AC4"/>
    <w:rsid w:val="0029202D"/>
    <w:rsid w:val="00292074"/>
    <w:rsid w:val="002922E6"/>
    <w:rsid w:val="00292824"/>
    <w:rsid w:val="00292B5A"/>
    <w:rsid w:val="002934B4"/>
    <w:rsid w:val="002936ED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104"/>
    <w:rsid w:val="0029545E"/>
    <w:rsid w:val="0029582F"/>
    <w:rsid w:val="00295F8C"/>
    <w:rsid w:val="00295FFD"/>
    <w:rsid w:val="00297007"/>
    <w:rsid w:val="00297171"/>
    <w:rsid w:val="002974D6"/>
    <w:rsid w:val="00297614"/>
    <w:rsid w:val="002977E5"/>
    <w:rsid w:val="00297E19"/>
    <w:rsid w:val="002A01BF"/>
    <w:rsid w:val="002A03D0"/>
    <w:rsid w:val="002A141C"/>
    <w:rsid w:val="002A19BC"/>
    <w:rsid w:val="002A1C07"/>
    <w:rsid w:val="002A1FC5"/>
    <w:rsid w:val="002A205A"/>
    <w:rsid w:val="002A216E"/>
    <w:rsid w:val="002A2213"/>
    <w:rsid w:val="002A238C"/>
    <w:rsid w:val="002A24C1"/>
    <w:rsid w:val="002A2AE0"/>
    <w:rsid w:val="002A2C90"/>
    <w:rsid w:val="002A2FA1"/>
    <w:rsid w:val="002A3005"/>
    <w:rsid w:val="002A3CAF"/>
    <w:rsid w:val="002A4273"/>
    <w:rsid w:val="002A4455"/>
    <w:rsid w:val="002A49F8"/>
    <w:rsid w:val="002A5564"/>
    <w:rsid w:val="002A5826"/>
    <w:rsid w:val="002A67C0"/>
    <w:rsid w:val="002A688D"/>
    <w:rsid w:val="002A68F5"/>
    <w:rsid w:val="002A6D7B"/>
    <w:rsid w:val="002A6DC2"/>
    <w:rsid w:val="002A6DCB"/>
    <w:rsid w:val="002A6DD2"/>
    <w:rsid w:val="002A7320"/>
    <w:rsid w:val="002A799E"/>
    <w:rsid w:val="002B013F"/>
    <w:rsid w:val="002B04F3"/>
    <w:rsid w:val="002B0887"/>
    <w:rsid w:val="002B0A11"/>
    <w:rsid w:val="002B0B68"/>
    <w:rsid w:val="002B0F04"/>
    <w:rsid w:val="002B0F5C"/>
    <w:rsid w:val="002B13CD"/>
    <w:rsid w:val="002B1482"/>
    <w:rsid w:val="002B15A5"/>
    <w:rsid w:val="002B185E"/>
    <w:rsid w:val="002B1DB1"/>
    <w:rsid w:val="002B1E9E"/>
    <w:rsid w:val="002B1EB2"/>
    <w:rsid w:val="002B1EB5"/>
    <w:rsid w:val="002B3020"/>
    <w:rsid w:val="002B3022"/>
    <w:rsid w:val="002B33C7"/>
    <w:rsid w:val="002B3777"/>
    <w:rsid w:val="002B4130"/>
    <w:rsid w:val="002B43B4"/>
    <w:rsid w:val="002B517F"/>
    <w:rsid w:val="002B53CD"/>
    <w:rsid w:val="002B541C"/>
    <w:rsid w:val="002B6407"/>
    <w:rsid w:val="002B64F2"/>
    <w:rsid w:val="002B754D"/>
    <w:rsid w:val="002B7BD7"/>
    <w:rsid w:val="002B7E7D"/>
    <w:rsid w:val="002C004B"/>
    <w:rsid w:val="002C0384"/>
    <w:rsid w:val="002C03AD"/>
    <w:rsid w:val="002C0639"/>
    <w:rsid w:val="002C123B"/>
    <w:rsid w:val="002C20A4"/>
    <w:rsid w:val="002C2136"/>
    <w:rsid w:val="002C243B"/>
    <w:rsid w:val="002C2459"/>
    <w:rsid w:val="002C2D1A"/>
    <w:rsid w:val="002C3062"/>
    <w:rsid w:val="002C368D"/>
    <w:rsid w:val="002C395C"/>
    <w:rsid w:val="002C412E"/>
    <w:rsid w:val="002C41F5"/>
    <w:rsid w:val="002C428F"/>
    <w:rsid w:val="002C43A9"/>
    <w:rsid w:val="002C56A9"/>
    <w:rsid w:val="002C5880"/>
    <w:rsid w:val="002C61AE"/>
    <w:rsid w:val="002C692E"/>
    <w:rsid w:val="002C69C2"/>
    <w:rsid w:val="002C6DC9"/>
    <w:rsid w:val="002C71E7"/>
    <w:rsid w:val="002C7354"/>
    <w:rsid w:val="002C7903"/>
    <w:rsid w:val="002D05BF"/>
    <w:rsid w:val="002D0D39"/>
    <w:rsid w:val="002D162A"/>
    <w:rsid w:val="002D221F"/>
    <w:rsid w:val="002D24F4"/>
    <w:rsid w:val="002D299A"/>
    <w:rsid w:val="002D2B13"/>
    <w:rsid w:val="002D2BD6"/>
    <w:rsid w:val="002D2D89"/>
    <w:rsid w:val="002D36F0"/>
    <w:rsid w:val="002D3C58"/>
    <w:rsid w:val="002D41AC"/>
    <w:rsid w:val="002D43D8"/>
    <w:rsid w:val="002D4DC8"/>
    <w:rsid w:val="002D4E44"/>
    <w:rsid w:val="002D545A"/>
    <w:rsid w:val="002D58C0"/>
    <w:rsid w:val="002D5C8E"/>
    <w:rsid w:val="002D6404"/>
    <w:rsid w:val="002D6F41"/>
    <w:rsid w:val="002D702A"/>
    <w:rsid w:val="002D7179"/>
    <w:rsid w:val="002D71AF"/>
    <w:rsid w:val="002D730C"/>
    <w:rsid w:val="002D75CC"/>
    <w:rsid w:val="002D79DD"/>
    <w:rsid w:val="002E0337"/>
    <w:rsid w:val="002E0763"/>
    <w:rsid w:val="002E19FB"/>
    <w:rsid w:val="002E1B3F"/>
    <w:rsid w:val="002E1EE6"/>
    <w:rsid w:val="002E2348"/>
    <w:rsid w:val="002E26AC"/>
    <w:rsid w:val="002E291F"/>
    <w:rsid w:val="002E2A8B"/>
    <w:rsid w:val="002E2ED3"/>
    <w:rsid w:val="002E3097"/>
    <w:rsid w:val="002E38EE"/>
    <w:rsid w:val="002E3914"/>
    <w:rsid w:val="002E3D4E"/>
    <w:rsid w:val="002E3F0C"/>
    <w:rsid w:val="002E402B"/>
    <w:rsid w:val="002E4718"/>
    <w:rsid w:val="002E47F5"/>
    <w:rsid w:val="002E53E0"/>
    <w:rsid w:val="002E5474"/>
    <w:rsid w:val="002E54F2"/>
    <w:rsid w:val="002E56EC"/>
    <w:rsid w:val="002E5C9F"/>
    <w:rsid w:val="002E5F79"/>
    <w:rsid w:val="002E600C"/>
    <w:rsid w:val="002E613C"/>
    <w:rsid w:val="002E6258"/>
    <w:rsid w:val="002E6990"/>
    <w:rsid w:val="002E766D"/>
    <w:rsid w:val="002E77C5"/>
    <w:rsid w:val="002E7963"/>
    <w:rsid w:val="002F0613"/>
    <w:rsid w:val="002F0D9E"/>
    <w:rsid w:val="002F15B2"/>
    <w:rsid w:val="002F1922"/>
    <w:rsid w:val="002F2232"/>
    <w:rsid w:val="002F2292"/>
    <w:rsid w:val="002F25B2"/>
    <w:rsid w:val="002F2C89"/>
    <w:rsid w:val="002F39FB"/>
    <w:rsid w:val="002F3B6D"/>
    <w:rsid w:val="002F3C4F"/>
    <w:rsid w:val="002F4CC7"/>
    <w:rsid w:val="002F4E1C"/>
    <w:rsid w:val="002F4ECF"/>
    <w:rsid w:val="002F5301"/>
    <w:rsid w:val="002F5613"/>
    <w:rsid w:val="002F5E82"/>
    <w:rsid w:val="002F616F"/>
    <w:rsid w:val="002F6384"/>
    <w:rsid w:val="002F6530"/>
    <w:rsid w:val="002F6D8F"/>
    <w:rsid w:val="002F7392"/>
    <w:rsid w:val="002F746B"/>
    <w:rsid w:val="002F7722"/>
    <w:rsid w:val="002F7BEA"/>
    <w:rsid w:val="003000BB"/>
    <w:rsid w:val="003002B8"/>
    <w:rsid w:val="003005EE"/>
    <w:rsid w:val="00300698"/>
    <w:rsid w:val="00300A18"/>
    <w:rsid w:val="00300FDF"/>
    <w:rsid w:val="003012C1"/>
    <w:rsid w:val="003014E4"/>
    <w:rsid w:val="00301979"/>
    <w:rsid w:val="00301D0A"/>
    <w:rsid w:val="003025B4"/>
    <w:rsid w:val="0030283B"/>
    <w:rsid w:val="0030373C"/>
    <w:rsid w:val="00303E7E"/>
    <w:rsid w:val="00303F96"/>
    <w:rsid w:val="0030417A"/>
    <w:rsid w:val="00304290"/>
    <w:rsid w:val="00304429"/>
    <w:rsid w:val="00305244"/>
    <w:rsid w:val="003053E3"/>
    <w:rsid w:val="00305410"/>
    <w:rsid w:val="0030560A"/>
    <w:rsid w:val="00305635"/>
    <w:rsid w:val="0030659B"/>
    <w:rsid w:val="0030675C"/>
    <w:rsid w:val="00306A18"/>
    <w:rsid w:val="00306B43"/>
    <w:rsid w:val="00306EE2"/>
    <w:rsid w:val="003071CB"/>
    <w:rsid w:val="00307561"/>
    <w:rsid w:val="00307891"/>
    <w:rsid w:val="00307905"/>
    <w:rsid w:val="00307A72"/>
    <w:rsid w:val="00310618"/>
    <w:rsid w:val="0031068F"/>
    <w:rsid w:val="00310976"/>
    <w:rsid w:val="00310CC8"/>
    <w:rsid w:val="003111A0"/>
    <w:rsid w:val="003114FC"/>
    <w:rsid w:val="00311AFC"/>
    <w:rsid w:val="00311C26"/>
    <w:rsid w:val="00312333"/>
    <w:rsid w:val="003129E9"/>
    <w:rsid w:val="00312C3E"/>
    <w:rsid w:val="003131FD"/>
    <w:rsid w:val="0031324B"/>
    <w:rsid w:val="00313313"/>
    <w:rsid w:val="003134F4"/>
    <w:rsid w:val="003136B8"/>
    <w:rsid w:val="00313DEB"/>
    <w:rsid w:val="00313EA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A28"/>
    <w:rsid w:val="00322D98"/>
    <w:rsid w:val="00322E7A"/>
    <w:rsid w:val="00322E82"/>
    <w:rsid w:val="0032306A"/>
    <w:rsid w:val="00323C1E"/>
    <w:rsid w:val="00324BBA"/>
    <w:rsid w:val="003251AD"/>
    <w:rsid w:val="00325243"/>
    <w:rsid w:val="003253B5"/>
    <w:rsid w:val="00325651"/>
    <w:rsid w:val="00325A22"/>
    <w:rsid w:val="00326003"/>
    <w:rsid w:val="00326456"/>
    <w:rsid w:val="00327035"/>
    <w:rsid w:val="00327B36"/>
    <w:rsid w:val="00327B88"/>
    <w:rsid w:val="0033009E"/>
    <w:rsid w:val="00330F1A"/>
    <w:rsid w:val="0033159E"/>
    <w:rsid w:val="00331B28"/>
    <w:rsid w:val="003321D1"/>
    <w:rsid w:val="003324C2"/>
    <w:rsid w:val="00333364"/>
    <w:rsid w:val="003339FB"/>
    <w:rsid w:val="003340F5"/>
    <w:rsid w:val="00334902"/>
    <w:rsid w:val="00334CE5"/>
    <w:rsid w:val="00334DE7"/>
    <w:rsid w:val="00335C80"/>
    <w:rsid w:val="00336292"/>
    <w:rsid w:val="00336504"/>
    <w:rsid w:val="003369A2"/>
    <w:rsid w:val="003369A4"/>
    <w:rsid w:val="003369CA"/>
    <w:rsid w:val="00336E34"/>
    <w:rsid w:val="00337648"/>
    <w:rsid w:val="003377EF"/>
    <w:rsid w:val="00337818"/>
    <w:rsid w:val="003378FF"/>
    <w:rsid w:val="00337D76"/>
    <w:rsid w:val="003406BB"/>
    <w:rsid w:val="00340851"/>
    <w:rsid w:val="0034087C"/>
    <w:rsid w:val="003408B1"/>
    <w:rsid w:val="00340F95"/>
    <w:rsid w:val="00340F97"/>
    <w:rsid w:val="0034120F"/>
    <w:rsid w:val="003415F5"/>
    <w:rsid w:val="00341CF2"/>
    <w:rsid w:val="00341D03"/>
    <w:rsid w:val="00341D08"/>
    <w:rsid w:val="00341F6E"/>
    <w:rsid w:val="003427F0"/>
    <w:rsid w:val="003429E8"/>
    <w:rsid w:val="00342F74"/>
    <w:rsid w:val="00343717"/>
    <w:rsid w:val="0034395D"/>
    <w:rsid w:val="00343F8C"/>
    <w:rsid w:val="00344268"/>
    <w:rsid w:val="003443F8"/>
    <w:rsid w:val="00344DFD"/>
    <w:rsid w:val="0034502B"/>
    <w:rsid w:val="00345277"/>
    <w:rsid w:val="003454F8"/>
    <w:rsid w:val="003455B6"/>
    <w:rsid w:val="0034567D"/>
    <w:rsid w:val="00345931"/>
    <w:rsid w:val="0034599F"/>
    <w:rsid w:val="003460B2"/>
    <w:rsid w:val="0034611A"/>
    <w:rsid w:val="00347AA3"/>
    <w:rsid w:val="00347DD2"/>
    <w:rsid w:val="003509B3"/>
    <w:rsid w:val="00350A08"/>
    <w:rsid w:val="00350F3C"/>
    <w:rsid w:val="00351A5F"/>
    <w:rsid w:val="00351D9E"/>
    <w:rsid w:val="00352785"/>
    <w:rsid w:val="003529EA"/>
    <w:rsid w:val="00352AB6"/>
    <w:rsid w:val="0035324D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A10"/>
    <w:rsid w:val="00355CC5"/>
    <w:rsid w:val="00355DAE"/>
    <w:rsid w:val="00355FAF"/>
    <w:rsid w:val="003562AE"/>
    <w:rsid w:val="00356BCC"/>
    <w:rsid w:val="00356D2E"/>
    <w:rsid w:val="00356DED"/>
    <w:rsid w:val="00356E91"/>
    <w:rsid w:val="003572DC"/>
    <w:rsid w:val="003575B3"/>
    <w:rsid w:val="00357644"/>
    <w:rsid w:val="0036112B"/>
    <w:rsid w:val="0036158C"/>
    <w:rsid w:val="003618E9"/>
    <w:rsid w:val="00361905"/>
    <w:rsid w:val="00361C89"/>
    <w:rsid w:val="00361CA2"/>
    <w:rsid w:val="003620A5"/>
    <w:rsid w:val="003622FF"/>
    <w:rsid w:val="00362322"/>
    <w:rsid w:val="003627D4"/>
    <w:rsid w:val="00362E38"/>
    <w:rsid w:val="00362EBF"/>
    <w:rsid w:val="003633D2"/>
    <w:rsid w:val="003638BC"/>
    <w:rsid w:val="00363C2D"/>
    <w:rsid w:val="00364451"/>
    <w:rsid w:val="003648B6"/>
    <w:rsid w:val="00364E6C"/>
    <w:rsid w:val="00364FAE"/>
    <w:rsid w:val="003655E4"/>
    <w:rsid w:val="00365EFB"/>
    <w:rsid w:val="00365FB9"/>
    <w:rsid w:val="00366FA3"/>
    <w:rsid w:val="00366FA4"/>
    <w:rsid w:val="00367048"/>
    <w:rsid w:val="003671BF"/>
    <w:rsid w:val="00367666"/>
    <w:rsid w:val="00367EE4"/>
    <w:rsid w:val="00370BE6"/>
    <w:rsid w:val="00370EBD"/>
    <w:rsid w:val="00371521"/>
    <w:rsid w:val="00371957"/>
    <w:rsid w:val="003719AA"/>
    <w:rsid w:val="00371F58"/>
    <w:rsid w:val="00372A48"/>
    <w:rsid w:val="00372AFA"/>
    <w:rsid w:val="00373450"/>
    <w:rsid w:val="00373C2B"/>
    <w:rsid w:val="00373F81"/>
    <w:rsid w:val="003742BC"/>
    <w:rsid w:val="00374479"/>
    <w:rsid w:val="003744A8"/>
    <w:rsid w:val="00374C82"/>
    <w:rsid w:val="00374E65"/>
    <w:rsid w:val="00374FD3"/>
    <w:rsid w:val="00376224"/>
    <w:rsid w:val="003764DD"/>
    <w:rsid w:val="003764F7"/>
    <w:rsid w:val="00377351"/>
    <w:rsid w:val="003773E5"/>
    <w:rsid w:val="003778DF"/>
    <w:rsid w:val="00377999"/>
    <w:rsid w:val="003801D0"/>
    <w:rsid w:val="0038025B"/>
    <w:rsid w:val="003806E8"/>
    <w:rsid w:val="00380AF7"/>
    <w:rsid w:val="00380BE4"/>
    <w:rsid w:val="00380D99"/>
    <w:rsid w:val="00380F27"/>
    <w:rsid w:val="00382017"/>
    <w:rsid w:val="00382230"/>
    <w:rsid w:val="003823B6"/>
    <w:rsid w:val="00382494"/>
    <w:rsid w:val="00382BCD"/>
    <w:rsid w:val="0038381F"/>
    <w:rsid w:val="003838A6"/>
    <w:rsid w:val="00383BED"/>
    <w:rsid w:val="003844FC"/>
    <w:rsid w:val="0038488A"/>
    <w:rsid w:val="003848DB"/>
    <w:rsid w:val="00384ED6"/>
    <w:rsid w:val="003850DB"/>
    <w:rsid w:val="00385104"/>
    <w:rsid w:val="00385847"/>
    <w:rsid w:val="00385CB4"/>
    <w:rsid w:val="003861C4"/>
    <w:rsid w:val="003861CC"/>
    <w:rsid w:val="00386238"/>
    <w:rsid w:val="00386448"/>
    <w:rsid w:val="003864ED"/>
    <w:rsid w:val="0038676E"/>
    <w:rsid w:val="00386F04"/>
    <w:rsid w:val="00386F2F"/>
    <w:rsid w:val="003874B7"/>
    <w:rsid w:val="0038767C"/>
    <w:rsid w:val="003876E0"/>
    <w:rsid w:val="00387984"/>
    <w:rsid w:val="00387F62"/>
    <w:rsid w:val="003903F4"/>
    <w:rsid w:val="00390C8E"/>
    <w:rsid w:val="003919B5"/>
    <w:rsid w:val="00391A4C"/>
    <w:rsid w:val="00391CF6"/>
    <w:rsid w:val="00391D97"/>
    <w:rsid w:val="003922FC"/>
    <w:rsid w:val="00392437"/>
    <w:rsid w:val="00392854"/>
    <w:rsid w:val="00392BA7"/>
    <w:rsid w:val="00392C51"/>
    <w:rsid w:val="00392D22"/>
    <w:rsid w:val="00392E3A"/>
    <w:rsid w:val="0039338A"/>
    <w:rsid w:val="00394187"/>
    <w:rsid w:val="003947E5"/>
    <w:rsid w:val="00394DCB"/>
    <w:rsid w:val="00394EEC"/>
    <w:rsid w:val="0039525C"/>
    <w:rsid w:val="00395636"/>
    <w:rsid w:val="003958FF"/>
    <w:rsid w:val="00395C89"/>
    <w:rsid w:val="00396A20"/>
    <w:rsid w:val="00396BE1"/>
    <w:rsid w:val="00396E40"/>
    <w:rsid w:val="00397077"/>
    <w:rsid w:val="00397233"/>
    <w:rsid w:val="003972AB"/>
    <w:rsid w:val="00397B40"/>
    <w:rsid w:val="00397D88"/>
    <w:rsid w:val="003A021E"/>
    <w:rsid w:val="003A0F4C"/>
    <w:rsid w:val="003A103E"/>
    <w:rsid w:val="003A10F6"/>
    <w:rsid w:val="003A137A"/>
    <w:rsid w:val="003A1B6B"/>
    <w:rsid w:val="003A1E18"/>
    <w:rsid w:val="003A1EC1"/>
    <w:rsid w:val="003A29C4"/>
    <w:rsid w:val="003A29DF"/>
    <w:rsid w:val="003A2B3B"/>
    <w:rsid w:val="003A3A50"/>
    <w:rsid w:val="003A3A93"/>
    <w:rsid w:val="003A40F8"/>
    <w:rsid w:val="003A43FF"/>
    <w:rsid w:val="003A4620"/>
    <w:rsid w:val="003A48AD"/>
    <w:rsid w:val="003A49C1"/>
    <w:rsid w:val="003A4B51"/>
    <w:rsid w:val="003A4B62"/>
    <w:rsid w:val="003A547F"/>
    <w:rsid w:val="003A572D"/>
    <w:rsid w:val="003A5ADD"/>
    <w:rsid w:val="003A5AFD"/>
    <w:rsid w:val="003A5D3E"/>
    <w:rsid w:val="003A5EE8"/>
    <w:rsid w:val="003A6129"/>
    <w:rsid w:val="003A72F2"/>
    <w:rsid w:val="003A755C"/>
    <w:rsid w:val="003A799B"/>
    <w:rsid w:val="003A7F35"/>
    <w:rsid w:val="003B0436"/>
    <w:rsid w:val="003B07DA"/>
    <w:rsid w:val="003B0FD4"/>
    <w:rsid w:val="003B11FB"/>
    <w:rsid w:val="003B1649"/>
    <w:rsid w:val="003B1847"/>
    <w:rsid w:val="003B1EDD"/>
    <w:rsid w:val="003B243A"/>
    <w:rsid w:val="003B2727"/>
    <w:rsid w:val="003B284E"/>
    <w:rsid w:val="003B2979"/>
    <w:rsid w:val="003B2B83"/>
    <w:rsid w:val="003B2F08"/>
    <w:rsid w:val="003B3899"/>
    <w:rsid w:val="003B3944"/>
    <w:rsid w:val="003B40AF"/>
    <w:rsid w:val="003B4312"/>
    <w:rsid w:val="003B4631"/>
    <w:rsid w:val="003B5212"/>
    <w:rsid w:val="003B5404"/>
    <w:rsid w:val="003B5681"/>
    <w:rsid w:val="003B59E6"/>
    <w:rsid w:val="003B60D6"/>
    <w:rsid w:val="003B6924"/>
    <w:rsid w:val="003B69EA"/>
    <w:rsid w:val="003B76B8"/>
    <w:rsid w:val="003B773E"/>
    <w:rsid w:val="003C035C"/>
    <w:rsid w:val="003C03F4"/>
    <w:rsid w:val="003C0756"/>
    <w:rsid w:val="003C0791"/>
    <w:rsid w:val="003C07CB"/>
    <w:rsid w:val="003C085A"/>
    <w:rsid w:val="003C087A"/>
    <w:rsid w:val="003C0C5A"/>
    <w:rsid w:val="003C1155"/>
    <w:rsid w:val="003C135E"/>
    <w:rsid w:val="003C179F"/>
    <w:rsid w:val="003C1C51"/>
    <w:rsid w:val="003C2132"/>
    <w:rsid w:val="003C22F4"/>
    <w:rsid w:val="003C23A6"/>
    <w:rsid w:val="003C250F"/>
    <w:rsid w:val="003C2B6C"/>
    <w:rsid w:val="003C32AC"/>
    <w:rsid w:val="003C3615"/>
    <w:rsid w:val="003C3857"/>
    <w:rsid w:val="003C3FA5"/>
    <w:rsid w:val="003C3FD6"/>
    <w:rsid w:val="003C4D01"/>
    <w:rsid w:val="003C4DD8"/>
    <w:rsid w:val="003C59F0"/>
    <w:rsid w:val="003C68E4"/>
    <w:rsid w:val="003C6905"/>
    <w:rsid w:val="003C6A3B"/>
    <w:rsid w:val="003C6FDD"/>
    <w:rsid w:val="003C7352"/>
    <w:rsid w:val="003C7453"/>
    <w:rsid w:val="003C7467"/>
    <w:rsid w:val="003C795F"/>
    <w:rsid w:val="003C7981"/>
    <w:rsid w:val="003C7A25"/>
    <w:rsid w:val="003C7E6D"/>
    <w:rsid w:val="003D02AE"/>
    <w:rsid w:val="003D0417"/>
    <w:rsid w:val="003D0BEA"/>
    <w:rsid w:val="003D0F83"/>
    <w:rsid w:val="003D11CD"/>
    <w:rsid w:val="003D15D5"/>
    <w:rsid w:val="003D1AE2"/>
    <w:rsid w:val="003D1E32"/>
    <w:rsid w:val="003D1FA8"/>
    <w:rsid w:val="003D2399"/>
    <w:rsid w:val="003D27A9"/>
    <w:rsid w:val="003D29AC"/>
    <w:rsid w:val="003D29EF"/>
    <w:rsid w:val="003D2A63"/>
    <w:rsid w:val="003D2B37"/>
    <w:rsid w:val="003D325F"/>
    <w:rsid w:val="003D396B"/>
    <w:rsid w:val="003D45DF"/>
    <w:rsid w:val="003D473E"/>
    <w:rsid w:val="003D48E3"/>
    <w:rsid w:val="003D49CF"/>
    <w:rsid w:val="003D4E48"/>
    <w:rsid w:val="003D502C"/>
    <w:rsid w:val="003D521B"/>
    <w:rsid w:val="003D529C"/>
    <w:rsid w:val="003D5398"/>
    <w:rsid w:val="003D5782"/>
    <w:rsid w:val="003D59CC"/>
    <w:rsid w:val="003D5AD8"/>
    <w:rsid w:val="003D5D01"/>
    <w:rsid w:val="003D6A08"/>
    <w:rsid w:val="003D6B11"/>
    <w:rsid w:val="003D6B20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A24"/>
    <w:rsid w:val="003E1342"/>
    <w:rsid w:val="003E2395"/>
    <w:rsid w:val="003E23E3"/>
    <w:rsid w:val="003E25D5"/>
    <w:rsid w:val="003E2772"/>
    <w:rsid w:val="003E384E"/>
    <w:rsid w:val="003E3AC9"/>
    <w:rsid w:val="003E43AB"/>
    <w:rsid w:val="003E4457"/>
    <w:rsid w:val="003E4833"/>
    <w:rsid w:val="003E4D42"/>
    <w:rsid w:val="003E4D70"/>
    <w:rsid w:val="003E50D9"/>
    <w:rsid w:val="003E5277"/>
    <w:rsid w:val="003E53DF"/>
    <w:rsid w:val="003E53E6"/>
    <w:rsid w:val="003E55FE"/>
    <w:rsid w:val="003E5CF3"/>
    <w:rsid w:val="003E6109"/>
    <w:rsid w:val="003E61D6"/>
    <w:rsid w:val="003E7175"/>
    <w:rsid w:val="003E76D1"/>
    <w:rsid w:val="003E7C70"/>
    <w:rsid w:val="003E7DA4"/>
    <w:rsid w:val="003E7DFA"/>
    <w:rsid w:val="003F002D"/>
    <w:rsid w:val="003F086C"/>
    <w:rsid w:val="003F0F34"/>
    <w:rsid w:val="003F1340"/>
    <w:rsid w:val="003F1429"/>
    <w:rsid w:val="003F146A"/>
    <w:rsid w:val="003F1733"/>
    <w:rsid w:val="003F182B"/>
    <w:rsid w:val="003F184F"/>
    <w:rsid w:val="003F1CE8"/>
    <w:rsid w:val="003F226A"/>
    <w:rsid w:val="003F2D10"/>
    <w:rsid w:val="003F2ED1"/>
    <w:rsid w:val="003F32FE"/>
    <w:rsid w:val="003F3784"/>
    <w:rsid w:val="003F37BE"/>
    <w:rsid w:val="003F3917"/>
    <w:rsid w:val="003F3D0A"/>
    <w:rsid w:val="003F4093"/>
    <w:rsid w:val="003F478F"/>
    <w:rsid w:val="003F4880"/>
    <w:rsid w:val="003F5275"/>
    <w:rsid w:val="003F542A"/>
    <w:rsid w:val="003F5512"/>
    <w:rsid w:val="003F5837"/>
    <w:rsid w:val="003F5A76"/>
    <w:rsid w:val="003F5FB1"/>
    <w:rsid w:val="003F64B1"/>
    <w:rsid w:val="003F6E5D"/>
    <w:rsid w:val="003F6F1F"/>
    <w:rsid w:val="003F71FD"/>
    <w:rsid w:val="003F757B"/>
    <w:rsid w:val="003F7958"/>
    <w:rsid w:val="003F7AF0"/>
    <w:rsid w:val="00400005"/>
    <w:rsid w:val="0040037D"/>
    <w:rsid w:val="004005AA"/>
    <w:rsid w:val="004006DB"/>
    <w:rsid w:val="0040070E"/>
    <w:rsid w:val="00401969"/>
    <w:rsid w:val="00401AB3"/>
    <w:rsid w:val="00402984"/>
    <w:rsid w:val="00402DB1"/>
    <w:rsid w:val="00403004"/>
    <w:rsid w:val="00403040"/>
    <w:rsid w:val="004031C3"/>
    <w:rsid w:val="0040328D"/>
    <w:rsid w:val="00403A39"/>
    <w:rsid w:val="00403A43"/>
    <w:rsid w:val="00403A53"/>
    <w:rsid w:val="00403A93"/>
    <w:rsid w:val="00403E6E"/>
    <w:rsid w:val="00404536"/>
    <w:rsid w:val="004046B5"/>
    <w:rsid w:val="00404709"/>
    <w:rsid w:val="004047F5"/>
    <w:rsid w:val="004050CE"/>
    <w:rsid w:val="00405AD9"/>
    <w:rsid w:val="00405EA1"/>
    <w:rsid w:val="004063AE"/>
    <w:rsid w:val="004066DF"/>
    <w:rsid w:val="00406A1F"/>
    <w:rsid w:val="00407DC3"/>
    <w:rsid w:val="004112E1"/>
    <w:rsid w:val="0041131D"/>
    <w:rsid w:val="00411DDD"/>
    <w:rsid w:val="00411FEE"/>
    <w:rsid w:val="00412134"/>
    <w:rsid w:val="00412AFE"/>
    <w:rsid w:val="004130CA"/>
    <w:rsid w:val="00413796"/>
    <w:rsid w:val="00413801"/>
    <w:rsid w:val="00414707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EDF"/>
    <w:rsid w:val="00416F0C"/>
    <w:rsid w:val="00417984"/>
    <w:rsid w:val="00417CE4"/>
    <w:rsid w:val="004211B8"/>
    <w:rsid w:val="00421A0C"/>
    <w:rsid w:val="00421EA5"/>
    <w:rsid w:val="00423057"/>
    <w:rsid w:val="00423EDA"/>
    <w:rsid w:val="00424023"/>
    <w:rsid w:val="004243BF"/>
    <w:rsid w:val="004244B7"/>
    <w:rsid w:val="00424842"/>
    <w:rsid w:val="004251B6"/>
    <w:rsid w:val="00425E6B"/>
    <w:rsid w:val="004260C1"/>
    <w:rsid w:val="004260C9"/>
    <w:rsid w:val="004267ED"/>
    <w:rsid w:val="00426D11"/>
    <w:rsid w:val="00427536"/>
    <w:rsid w:val="00427651"/>
    <w:rsid w:val="00427A09"/>
    <w:rsid w:val="004309A6"/>
    <w:rsid w:val="00430BF3"/>
    <w:rsid w:val="00430F09"/>
    <w:rsid w:val="00431752"/>
    <w:rsid w:val="004320C1"/>
    <w:rsid w:val="0043216A"/>
    <w:rsid w:val="00432194"/>
    <w:rsid w:val="0043244A"/>
    <w:rsid w:val="004327FC"/>
    <w:rsid w:val="0043367C"/>
    <w:rsid w:val="00433708"/>
    <w:rsid w:val="00433C04"/>
    <w:rsid w:val="00434047"/>
    <w:rsid w:val="00434221"/>
    <w:rsid w:val="0043438F"/>
    <w:rsid w:val="0043473F"/>
    <w:rsid w:val="00434990"/>
    <w:rsid w:val="00434D24"/>
    <w:rsid w:val="004353B3"/>
    <w:rsid w:val="00435E2C"/>
    <w:rsid w:val="004360FA"/>
    <w:rsid w:val="00436306"/>
    <w:rsid w:val="00436543"/>
    <w:rsid w:val="00437386"/>
    <w:rsid w:val="00437D43"/>
    <w:rsid w:val="00437EFA"/>
    <w:rsid w:val="004406EF"/>
    <w:rsid w:val="00440A19"/>
    <w:rsid w:val="00440E46"/>
    <w:rsid w:val="004410AE"/>
    <w:rsid w:val="0044114F"/>
    <w:rsid w:val="0044160C"/>
    <w:rsid w:val="0044187A"/>
    <w:rsid w:val="0044260D"/>
    <w:rsid w:val="00442C86"/>
    <w:rsid w:val="00442D8A"/>
    <w:rsid w:val="00443574"/>
    <w:rsid w:val="0044375C"/>
    <w:rsid w:val="00443991"/>
    <w:rsid w:val="00443C09"/>
    <w:rsid w:val="00443CDF"/>
    <w:rsid w:val="00443F46"/>
    <w:rsid w:val="0044453D"/>
    <w:rsid w:val="004454B5"/>
    <w:rsid w:val="004458DA"/>
    <w:rsid w:val="00445F1D"/>
    <w:rsid w:val="00446005"/>
    <w:rsid w:val="00446200"/>
    <w:rsid w:val="00446AA5"/>
    <w:rsid w:val="00446EFE"/>
    <w:rsid w:val="00447AD7"/>
    <w:rsid w:val="00447D5E"/>
    <w:rsid w:val="00450157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DFA"/>
    <w:rsid w:val="00451F6C"/>
    <w:rsid w:val="00451F85"/>
    <w:rsid w:val="004521EB"/>
    <w:rsid w:val="00452273"/>
    <w:rsid w:val="00452A96"/>
    <w:rsid w:val="004530D3"/>
    <w:rsid w:val="00453316"/>
    <w:rsid w:val="00453572"/>
    <w:rsid w:val="00453E86"/>
    <w:rsid w:val="0045407F"/>
    <w:rsid w:val="0045421C"/>
    <w:rsid w:val="00454271"/>
    <w:rsid w:val="004542F6"/>
    <w:rsid w:val="0045438C"/>
    <w:rsid w:val="004543E4"/>
    <w:rsid w:val="00454505"/>
    <w:rsid w:val="00454CE6"/>
    <w:rsid w:val="00454DBF"/>
    <w:rsid w:val="00455201"/>
    <w:rsid w:val="00455594"/>
    <w:rsid w:val="004558CE"/>
    <w:rsid w:val="00455C9C"/>
    <w:rsid w:val="00456482"/>
    <w:rsid w:val="00456A46"/>
    <w:rsid w:val="00457085"/>
    <w:rsid w:val="00457555"/>
    <w:rsid w:val="004602BF"/>
    <w:rsid w:val="00460381"/>
    <w:rsid w:val="004607E0"/>
    <w:rsid w:val="00460CB6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206"/>
    <w:rsid w:val="004657D4"/>
    <w:rsid w:val="00465899"/>
    <w:rsid w:val="00465A16"/>
    <w:rsid w:val="00466472"/>
    <w:rsid w:val="004669DE"/>
    <w:rsid w:val="0046777B"/>
    <w:rsid w:val="00467951"/>
    <w:rsid w:val="00467A5C"/>
    <w:rsid w:val="00467CF0"/>
    <w:rsid w:val="00467E16"/>
    <w:rsid w:val="00470121"/>
    <w:rsid w:val="004704B6"/>
    <w:rsid w:val="004709CF"/>
    <w:rsid w:val="00471458"/>
    <w:rsid w:val="00471B1D"/>
    <w:rsid w:val="00471C59"/>
    <w:rsid w:val="00472131"/>
    <w:rsid w:val="004726EE"/>
    <w:rsid w:val="00472822"/>
    <w:rsid w:val="00472FF5"/>
    <w:rsid w:val="00473481"/>
    <w:rsid w:val="004736C9"/>
    <w:rsid w:val="0047394A"/>
    <w:rsid w:val="00473A6F"/>
    <w:rsid w:val="00473EA7"/>
    <w:rsid w:val="004744A4"/>
    <w:rsid w:val="00474CE5"/>
    <w:rsid w:val="00475029"/>
    <w:rsid w:val="0047526F"/>
    <w:rsid w:val="004752BB"/>
    <w:rsid w:val="004754A6"/>
    <w:rsid w:val="00475527"/>
    <w:rsid w:val="00475A97"/>
    <w:rsid w:val="00475D49"/>
    <w:rsid w:val="0047604D"/>
    <w:rsid w:val="00476131"/>
    <w:rsid w:val="004761C4"/>
    <w:rsid w:val="00476216"/>
    <w:rsid w:val="004765BA"/>
    <w:rsid w:val="00476A54"/>
    <w:rsid w:val="00477081"/>
    <w:rsid w:val="004773B1"/>
    <w:rsid w:val="004778EC"/>
    <w:rsid w:val="00477EC9"/>
    <w:rsid w:val="00480288"/>
    <w:rsid w:val="0048043C"/>
    <w:rsid w:val="00480C38"/>
    <w:rsid w:val="00480EF7"/>
    <w:rsid w:val="004810AA"/>
    <w:rsid w:val="00481169"/>
    <w:rsid w:val="004816B5"/>
    <w:rsid w:val="00481796"/>
    <w:rsid w:val="00481BA2"/>
    <w:rsid w:val="0048228C"/>
    <w:rsid w:val="004824C0"/>
    <w:rsid w:val="00482609"/>
    <w:rsid w:val="00482881"/>
    <w:rsid w:val="004831E9"/>
    <w:rsid w:val="0048329C"/>
    <w:rsid w:val="004833EB"/>
    <w:rsid w:val="00483AFE"/>
    <w:rsid w:val="00483E5F"/>
    <w:rsid w:val="004852FF"/>
    <w:rsid w:val="00485725"/>
    <w:rsid w:val="0048587D"/>
    <w:rsid w:val="0048592E"/>
    <w:rsid w:val="00485E67"/>
    <w:rsid w:val="004865E6"/>
    <w:rsid w:val="00486769"/>
    <w:rsid w:val="00486C57"/>
    <w:rsid w:val="00486DF4"/>
    <w:rsid w:val="00486E42"/>
    <w:rsid w:val="00487128"/>
    <w:rsid w:val="004872BE"/>
    <w:rsid w:val="004873BE"/>
    <w:rsid w:val="00487EC8"/>
    <w:rsid w:val="0049018E"/>
    <w:rsid w:val="00490268"/>
    <w:rsid w:val="004909EF"/>
    <w:rsid w:val="00490DD5"/>
    <w:rsid w:val="00491D28"/>
    <w:rsid w:val="004925B9"/>
    <w:rsid w:val="004926ED"/>
    <w:rsid w:val="00492726"/>
    <w:rsid w:val="00492ABC"/>
    <w:rsid w:val="00492CAC"/>
    <w:rsid w:val="00492F1E"/>
    <w:rsid w:val="0049313D"/>
    <w:rsid w:val="00493683"/>
    <w:rsid w:val="00493867"/>
    <w:rsid w:val="00493A76"/>
    <w:rsid w:val="00493D46"/>
    <w:rsid w:val="00493EFE"/>
    <w:rsid w:val="004948C9"/>
    <w:rsid w:val="00494ADD"/>
    <w:rsid w:val="00494B0F"/>
    <w:rsid w:val="0049520F"/>
    <w:rsid w:val="004952CC"/>
    <w:rsid w:val="004952F6"/>
    <w:rsid w:val="004953EA"/>
    <w:rsid w:val="00495AB9"/>
    <w:rsid w:val="00495F75"/>
    <w:rsid w:val="00495F76"/>
    <w:rsid w:val="00496E4D"/>
    <w:rsid w:val="004974EA"/>
    <w:rsid w:val="00497DD5"/>
    <w:rsid w:val="00497E9B"/>
    <w:rsid w:val="004A0253"/>
    <w:rsid w:val="004A04F7"/>
    <w:rsid w:val="004A0699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3B69"/>
    <w:rsid w:val="004A3BD3"/>
    <w:rsid w:val="004A41D5"/>
    <w:rsid w:val="004A4D92"/>
    <w:rsid w:val="004A4F28"/>
    <w:rsid w:val="004A5735"/>
    <w:rsid w:val="004A59D3"/>
    <w:rsid w:val="004A61FE"/>
    <w:rsid w:val="004A65D3"/>
    <w:rsid w:val="004A6A41"/>
    <w:rsid w:val="004A6A8D"/>
    <w:rsid w:val="004A6C6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EF5"/>
    <w:rsid w:val="004B1FAA"/>
    <w:rsid w:val="004B2214"/>
    <w:rsid w:val="004B2BD9"/>
    <w:rsid w:val="004B2D28"/>
    <w:rsid w:val="004B3812"/>
    <w:rsid w:val="004B3B98"/>
    <w:rsid w:val="004B3BB5"/>
    <w:rsid w:val="004B402B"/>
    <w:rsid w:val="004B40EF"/>
    <w:rsid w:val="004B41A4"/>
    <w:rsid w:val="004B44F7"/>
    <w:rsid w:val="004B47D7"/>
    <w:rsid w:val="004B4F13"/>
    <w:rsid w:val="004B548D"/>
    <w:rsid w:val="004B5733"/>
    <w:rsid w:val="004B59D6"/>
    <w:rsid w:val="004B5CB2"/>
    <w:rsid w:val="004B6564"/>
    <w:rsid w:val="004B661E"/>
    <w:rsid w:val="004B66DC"/>
    <w:rsid w:val="004B69A9"/>
    <w:rsid w:val="004B6AB5"/>
    <w:rsid w:val="004B6BDC"/>
    <w:rsid w:val="004B6E77"/>
    <w:rsid w:val="004B6FA9"/>
    <w:rsid w:val="004B7178"/>
    <w:rsid w:val="004B7234"/>
    <w:rsid w:val="004B72D6"/>
    <w:rsid w:val="004B79CF"/>
    <w:rsid w:val="004C00CC"/>
    <w:rsid w:val="004C0229"/>
    <w:rsid w:val="004C0433"/>
    <w:rsid w:val="004C09ED"/>
    <w:rsid w:val="004C10D7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924"/>
    <w:rsid w:val="004C3053"/>
    <w:rsid w:val="004C3646"/>
    <w:rsid w:val="004C3876"/>
    <w:rsid w:val="004C398F"/>
    <w:rsid w:val="004C3A32"/>
    <w:rsid w:val="004C3A63"/>
    <w:rsid w:val="004C4214"/>
    <w:rsid w:val="004C4312"/>
    <w:rsid w:val="004C47D7"/>
    <w:rsid w:val="004C4A3F"/>
    <w:rsid w:val="004C4B0A"/>
    <w:rsid w:val="004C4C7B"/>
    <w:rsid w:val="004C4D46"/>
    <w:rsid w:val="004C5BD7"/>
    <w:rsid w:val="004C5E81"/>
    <w:rsid w:val="004C6C55"/>
    <w:rsid w:val="004C7387"/>
    <w:rsid w:val="004C757C"/>
    <w:rsid w:val="004C7D2A"/>
    <w:rsid w:val="004C7E04"/>
    <w:rsid w:val="004D0FB1"/>
    <w:rsid w:val="004D1054"/>
    <w:rsid w:val="004D12F4"/>
    <w:rsid w:val="004D19A4"/>
    <w:rsid w:val="004D1BD2"/>
    <w:rsid w:val="004D322D"/>
    <w:rsid w:val="004D3AC9"/>
    <w:rsid w:val="004D3C3E"/>
    <w:rsid w:val="004D40C1"/>
    <w:rsid w:val="004D479B"/>
    <w:rsid w:val="004D5FF3"/>
    <w:rsid w:val="004D67B4"/>
    <w:rsid w:val="004D69A5"/>
    <w:rsid w:val="004D720F"/>
    <w:rsid w:val="004D73C2"/>
    <w:rsid w:val="004D75ED"/>
    <w:rsid w:val="004D7991"/>
    <w:rsid w:val="004D7AFA"/>
    <w:rsid w:val="004E021B"/>
    <w:rsid w:val="004E026F"/>
    <w:rsid w:val="004E0ACE"/>
    <w:rsid w:val="004E16A9"/>
    <w:rsid w:val="004E1D74"/>
    <w:rsid w:val="004E22BE"/>
    <w:rsid w:val="004E2A8A"/>
    <w:rsid w:val="004E2ACE"/>
    <w:rsid w:val="004E2F11"/>
    <w:rsid w:val="004E3734"/>
    <w:rsid w:val="004E3ADD"/>
    <w:rsid w:val="004E45C8"/>
    <w:rsid w:val="004E485F"/>
    <w:rsid w:val="004E4CD2"/>
    <w:rsid w:val="004E51F9"/>
    <w:rsid w:val="004E5411"/>
    <w:rsid w:val="004E5A12"/>
    <w:rsid w:val="004E5F94"/>
    <w:rsid w:val="004E7A2C"/>
    <w:rsid w:val="004E7ADB"/>
    <w:rsid w:val="004F009D"/>
    <w:rsid w:val="004F0108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050"/>
    <w:rsid w:val="004F230D"/>
    <w:rsid w:val="004F23BD"/>
    <w:rsid w:val="004F2578"/>
    <w:rsid w:val="004F28CB"/>
    <w:rsid w:val="004F2D1C"/>
    <w:rsid w:val="004F2E03"/>
    <w:rsid w:val="004F373A"/>
    <w:rsid w:val="004F3AD0"/>
    <w:rsid w:val="004F3C1C"/>
    <w:rsid w:val="004F48F6"/>
    <w:rsid w:val="004F4FA8"/>
    <w:rsid w:val="004F575A"/>
    <w:rsid w:val="004F57D8"/>
    <w:rsid w:val="004F5920"/>
    <w:rsid w:val="004F5FCF"/>
    <w:rsid w:val="004F672F"/>
    <w:rsid w:val="004F6AD1"/>
    <w:rsid w:val="004F6AE5"/>
    <w:rsid w:val="004F73BC"/>
    <w:rsid w:val="004F7486"/>
    <w:rsid w:val="004F7495"/>
    <w:rsid w:val="004F74EE"/>
    <w:rsid w:val="004F792A"/>
    <w:rsid w:val="004F7A04"/>
    <w:rsid w:val="004F7B97"/>
    <w:rsid w:val="004F7D9E"/>
    <w:rsid w:val="004F7E41"/>
    <w:rsid w:val="005002CB"/>
    <w:rsid w:val="005004FD"/>
    <w:rsid w:val="0050064D"/>
    <w:rsid w:val="005006C6"/>
    <w:rsid w:val="00500DC3"/>
    <w:rsid w:val="005011D0"/>
    <w:rsid w:val="00501929"/>
    <w:rsid w:val="005027B6"/>
    <w:rsid w:val="005027DA"/>
    <w:rsid w:val="0050287A"/>
    <w:rsid w:val="00503109"/>
    <w:rsid w:val="005035DF"/>
    <w:rsid w:val="00503828"/>
    <w:rsid w:val="00503CDE"/>
    <w:rsid w:val="00503DBE"/>
    <w:rsid w:val="00503F6D"/>
    <w:rsid w:val="0050427F"/>
    <w:rsid w:val="005044B3"/>
    <w:rsid w:val="005046B5"/>
    <w:rsid w:val="005046EB"/>
    <w:rsid w:val="005047E5"/>
    <w:rsid w:val="00504DF1"/>
    <w:rsid w:val="00505C61"/>
    <w:rsid w:val="00506317"/>
    <w:rsid w:val="00506660"/>
    <w:rsid w:val="0050678C"/>
    <w:rsid w:val="005068DD"/>
    <w:rsid w:val="00507634"/>
    <w:rsid w:val="0050798F"/>
    <w:rsid w:val="00507C62"/>
    <w:rsid w:val="00510461"/>
    <w:rsid w:val="00510757"/>
    <w:rsid w:val="005109BB"/>
    <w:rsid w:val="00510AD0"/>
    <w:rsid w:val="00510F0A"/>
    <w:rsid w:val="00510F8E"/>
    <w:rsid w:val="00511142"/>
    <w:rsid w:val="005111EB"/>
    <w:rsid w:val="00511470"/>
    <w:rsid w:val="00511702"/>
    <w:rsid w:val="005117AE"/>
    <w:rsid w:val="00511C2B"/>
    <w:rsid w:val="00511CE7"/>
    <w:rsid w:val="00511D7E"/>
    <w:rsid w:val="00511EBC"/>
    <w:rsid w:val="005120C1"/>
    <w:rsid w:val="00512267"/>
    <w:rsid w:val="00512362"/>
    <w:rsid w:val="00512680"/>
    <w:rsid w:val="00512EF7"/>
    <w:rsid w:val="00513340"/>
    <w:rsid w:val="00513495"/>
    <w:rsid w:val="005137E7"/>
    <w:rsid w:val="0051386B"/>
    <w:rsid w:val="00513889"/>
    <w:rsid w:val="00513CC8"/>
    <w:rsid w:val="00514AFF"/>
    <w:rsid w:val="00515097"/>
    <w:rsid w:val="005154FD"/>
    <w:rsid w:val="00515671"/>
    <w:rsid w:val="005158B5"/>
    <w:rsid w:val="00516674"/>
    <w:rsid w:val="005172FB"/>
    <w:rsid w:val="00517332"/>
    <w:rsid w:val="005173EF"/>
    <w:rsid w:val="0052028F"/>
    <w:rsid w:val="005205D9"/>
    <w:rsid w:val="00520874"/>
    <w:rsid w:val="00520C30"/>
    <w:rsid w:val="00520EA9"/>
    <w:rsid w:val="00521073"/>
    <w:rsid w:val="00521083"/>
    <w:rsid w:val="005211B7"/>
    <w:rsid w:val="005212F5"/>
    <w:rsid w:val="0052160D"/>
    <w:rsid w:val="00521694"/>
    <w:rsid w:val="00521A6B"/>
    <w:rsid w:val="00521DF9"/>
    <w:rsid w:val="005220C5"/>
    <w:rsid w:val="005222BA"/>
    <w:rsid w:val="00522988"/>
    <w:rsid w:val="00522BA6"/>
    <w:rsid w:val="00522FB0"/>
    <w:rsid w:val="00523A29"/>
    <w:rsid w:val="00523D2D"/>
    <w:rsid w:val="00523E22"/>
    <w:rsid w:val="00523F00"/>
    <w:rsid w:val="005249B1"/>
    <w:rsid w:val="00524D13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20"/>
    <w:rsid w:val="00531615"/>
    <w:rsid w:val="005322F7"/>
    <w:rsid w:val="005324CB"/>
    <w:rsid w:val="00532BDA"/>
    <w:rsid w:val="00533951"/>
    <w:rsid w:val="00534824"/>
    <w:rsid w:val="00534B54"/>
    <w:rsid w:val="005352E7"/>
    <w:rsid w:val="00535893"/>
    <w:rsid w:val="00536597"/>
    <w:rsid w:val="00536D93"/>
    <w:rsid w:val="00536DC4"/>
    <w:rsid w:val="00540010"/>
    <w:rsid w:val="00540ABE"/>
    <w:rsid w:val="00540EA7"/>
    <w:rsid w:val="00540F49"/>
    <w:rsid w:val="005414E2"/>
    <w:rsid w:val="00541C93"/>
    <w:rsid w:val="00542285"/>
    <w:rsid w:val="005423D1"/>
    <w:rsid w:val="005425BA"/>
    <w:rsid w:val="005428C8"/>
    <w:rsid w:val="00542D18"/>
    <w:rsid w:val="00543381"/>
    <w:rsid w:val="00543963"/>
    <w:rsid w:val="005440BA"/>
    <w:rsid w:val="00544210"/>
    <w:rsid w:val="00544B7B"/>
    <w:rsid w:val="00544D44"/>
    <w:rsid w:val="005457D7"/>
    <w:rsid w:val="00545981"/>
    <w:rsid w:val="00545A2D"/>
    <w:rsid w:val="005469E3"/>
    <w:rsid w:val="00546BFE"/>
    <w:rsid w:val="005473F0"/>
    <w:rsid w:val="00547988"/>
    <w:rsid w:val="00547AB7"/>
    <w:rsid w:val="00547F61"/>
    <w:rsid w:val="005502FF"/>
    <w:rsid w:val="005506CF"/>
    <w:rsid w:val="005510CB"/>
    <w:rsid w:val="005510D0"/>
    <w:rsid w:val="005515C6"/>
    <w:rsid w:val="00551945"/>
    <w:rsid w:val="00551FF6"/>
    <w:rsid w:val="0055212B"/>
    <w:rsid w:val="005521DA"/>
    <w:rsid w:val="00552440"/>
    <w:rsid w:val="0055246E"/>
    <w:rsid w:val="0055264C"/>
    <w:rsid w:val="0055329D"/>
    <w:rsid w:val="005533EA"/>
    <w:rsid w:val="005536CF"/>
    <w:rsid w:val="005538A1"/>
    <w:rsid w:val="0055428D"/>
    <w:rsid w:val="00554991"/>
    <w:rsid w:val="00554BC2"/>
    <w:rsid w:val="00554EC2"/>
    <w:rsid w:val="0055585B"/>
    <w:rsid w:val="00555BC0"/>
    <w:rsid w:val="00555E9B"/>
    <w:rsid w:val="00556206"/>
    <w:rsid w:val="005563AF"/>
    <w:rsid w:val="00556874"/>
    <w:rsid w:val="00556AC3"/>
    <w:rsid w:val="00557249"/>
    <w:rsid w:val="00557327"/>
    <w:rsid w:val="00557430"/>
    <w:rsid w:val="005576CD"/>
    <w:rsid w:val="00557910"/>
    <w:rsid w:val="00557933"/>
    <w:rsid w:val="00557CE7"/>
    <w:rsid w:val="00557E53"/>
    <w:rsid w:val="00560442"/>
    <w:rsid w:val="00560C6E"/>
    <w:rsid w:val="00561279"/>
    <w:rsid w:val="00561356"/>
    <w:rsid w:val="005621E6"/>
    <w:rsid w:val="005625BB"/>
    <w:rsid w:val="005627C1"/>
    <w:rsid w:val="005628AE"/>
    <w:rsid w:val="00562B12"/>
    <w:rsid w:val="00562BAD"/>
    <w:rsid w:val="00562FFF"/>
    <w:rsid w:val="005632AB"/>
    <w:rsid w:val="00563592"/>
    <w:rsid w:val="00563A83"/>
    <w:rsid w:val="00563CDE"/>
    <w:rsid w:val="00563F0A"/>
    <w:rsid w:val="005640AA"/>
    <w:rsid w:val="00564240"/>
    <w:rsid w:val="00564337"/>
    <w:rsid w:val="00564DE9"/>
    <w:rsid w:val="0056524F"/>
    <w:rsid w:val="005654BA"/>
    <w:rsid w:val="005657C4"/>
    <w:rsid w:val="00566475"/>
    <w:rsid w:val="00566D98"/>
    <w:rsid w:val="0056734D"/>
    <w:rsid w:val="005678DE"/>
    <w:rsid w:val="00567CB3"/>
    <w:rsid w:val="00567F51"/>
    <w:rsid w:val="00570438"/>
    <w:rsid w:val="005705F9"/>
    <w:rsid w:val="00570615"/>
    <w:rsid w:val="005707EA"/>
    <w:rsid w:val="00570A03"/>
    <w:rsid w:val="00570DB6"/>
    <w:rsid w:val="00570F3F"/>
    <w:rsid w:val="00571916"/>
    <w:rsid w:val="0057205D"/>
    <w:rsid w:val="00573EE8"/>
    <w:rsid w:val="00574143"/>
    <w:rsid w:val="005743FE"/>
    <w:rsid w:val="00574E59"/>
    <w:rsid w:val="0057527A"/>
    <w:rsid w:val="00575523"/>
    <w:rsid w:val="00575DEB"/>
    <w:rsid w:val="0057669F"/>
    <w:rsid w:val="00576877"/>
    <w:rsid w:val="00576A5A"/>
    <w:rsid w:val="005773FF"/>
    <w:rsid w:val="00577556"/>
    <w:rsid w:val="00577563"/>
    <w:rsid w:val="00577744"/>
    <w:rsid w:val="00577A6C"/>
    <w:rsid w:val="005802F8"/>
    <w:rsid w:val="00580390"/>
    <w:rsid w:val="00580BCB"/>
    <w:rsid w:val="00580D83"/>
    <w:rsid w:val="0058117C"/>
    <w:rsid w:val="0058129D"/>
    <w:rsid w:val="005816D4"/>
    <w:rsid w:val="005818FD"/>
    <w:rsid w:val="00581995"/>
    <w:rsid w:val="00581B0F"/>
    <w:rsid w:val="00581E1A"/>
    <w:rsid w:val="00581FD2"/>
    <w:rsid w:val="00582701"/>
    <w:rsid w:val="00582C9C"/>
    <w:rsid w:val="00582DA6"/>
    <w:rsid w:val="00582F20"/>
    <w:rsid w:val="00582FF6"/>
    <w:rsid w:val="00583869"/>
    <w:rsid w:val="00583F8F"/>
    <w:rsid w:val="0058426D"/>
    <w:rsid w:val="005845AD"/>
    <w:rsid w:val="005848EC"/>
    <w:rsid w:val="00584EBA"/>
    <w:rsid w:val="00585A74"/>
    <w:rsid w:val="00585A79"/>
    <w:rsid w:val="00585B03"/>
    <w:rsid w:val="00585D01"/>
    <w:rsid w:val="00586718"/>
    <w:rsid w:val="0058691E"/>
    <w:rsid w:val="00586AF7"/>
    <w:rsid w:val="0058731B"/>
    <w:rsid w:val="005874BF"/>
    <w:rsid w:val="005879F9"/>
    <w:rsid w:val="00587BF0"/>
    <w:rsid w:val="00587CC0"/>
    <w:rsid w:val="005901A5"/>
    <w:rsid w:val="0059035E"/>
    <w:rsid w:val="005906B6"/>
    <w:rsid w:val="00590A86"/>
    <w:rsid w:val="005912E0"/>
    <w:rsid w:val="00592410"/>
    <w:rsid w:val="00592585"/>
    <w:rsid w:val="0059283C"/>
    <w:rsid w:val="00594651"/>
    <w:rsid w:val="005947E0"/>
    <w:rsid w:val="0059520C"/>
    <w:rsid w:val="00595261"/>
    <w:rsid w:val="005952B5"/>
    <w:rsid w:val="00595337"/>
    <w:rsid w:val="0059575E"/>
    <w:rsid w:val="005958CB"/>
    <w:rsid w:val="005963CB"/>
    <w:rsid w:val="005967AD"/>
    <w:rsid w:val="0059684D"/>
    <w:rsid w:val="005973D8"/>
    <w:rsid w:val="00597484"/>
    <w:rsid w:val="005975A5"/>
    <w:rsid w:val="0059765A"/>
    <w:rsid w:val="00597EAF"/>
    <w:rsid w:val="00597EDF"/>
    <w:rsid w:val="00597F84"/>
    <w:rsid w:val="005A00CC"/>
    <w:rsid w:val="005A0557"/>
    <w:rsid w:val="005A0CFB"/>
    <w:rsid w:val="005A10B7"/>
    <w:rsid w:val="005A1AEA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3DE5"/>
    <w:rsid w:val="005A3F9E"/>
    <w:rsid w:val="005A3FCD"/>
    <w:rsid w:val="005A407C"/>
    <w:rsid w:val="005A4A56"/>
    <w:rsid w:val="005A4AAD"/>
    <w:rsid w:val="005A67CE"/>
    <w:rsid w:val="005A682D"/>
    <w:rsid w:val="005A7291"/>
    <w:rsid w:val="005A758C"/>
    <w:rsid w:val="005A79E8"/>
    <w:rsid w:val="005B0738"/>
    <w:rsid w:val="005B0D63"/>
    <w:rsid w:val="005B0E72"/>
    <w:rsid w:val="005B21A2"/>
    <w:rsid w:val="005B24C8"/>
    <w:rsid w:val="005B2675"/>
    <w:rsid w:val="005B2B38"/>
    <w:rsid w:val="005B2B71"/>
    <w:rsid w:val="005B2C1B"/>
    <w:rsid w:val="005B336B"/>
    <w:rsid w:val="005B33CF"/>
    <w:rsid w:val="005B34C3"/>
    <w:rsid w:val="005B3593"/>
    <w:rsid w:val="005B3FBF"/>
    <w:rsid w:val="005B4D2B"/>
    <w:rsid w:val="005B4E3E"/>
    <w:rsid w:val="005B4FE4"/>
    <w:rsid w:val="005B58FC"/>
    <w:rsid w:val="005B5E7B"/>
    <w:rsid w:val="005B6040"/>
    <w:rsid w:val="005B60F8"/>
    <w:rsid w:val="005B6615"/>
    <w:rsid w:val="005B6A10"/>
    <w:rsid w:val="005B7451"/>
    <w:rsid w:val="005B7797"/>
    <w:rsid w:val="005B796F"/>
    <w:rsid w:val="005B7FE6"/>
    <w:rsid w:val="005C031F"/>
    <w:rsid w:val="005C121D"/>
    <w:rsid w:val="005C133E"/>
    <w:rsid w:val="005C1528"/>
    <w:rsid w:val="005C1AE8"/>
    <w:rsid w:val="005C1C6E"/>
    <w:rsid w:val="005C1C81"/>
    <w:rsid w:val="005C1EB9"/>
    <w:rsid w:val="005C1F51"/>
    <w:rsid w:val="005C20CD"/>
    <w:rsid w:val="005C24C7"/>
    <w:rsid w:val="005C3957"/>
    <w:rsid w:val="005C3B86"/>
    <w:rsid w:val="005C4617"/>
    <w:rsid w:val="005C4E6A"/>
    <w:rsid w:val="005C4E6F"/>
    <w:rsid w:val="005C51E2"/>
    <w:rsid w:val="005C53E8"/>
    <w:rsid w:val="005C567B"/>
    <w:rsid w:val="005C587F"/>
    <w:rsid w:val="005C5A16"/>
    <w:rsid w:val="005C5C6A"/>
    <w:rsid w:val="005C6063"/>
    <w:rsid w:val="005C67E9"/>
    <w:rsid w:val="005C689C"/>
    <w:rsid w:val="005C6EE5"/>
    <w:rsid w:val="005C7A50"/>
    <w:rsid w:val="005C7BB9"/>
    <w:rsid w:val="005D00BA"/>
    <w:rsid w:val="005D0BD8"/>
    <w:rsid w:val="005D12F2"/>
    <w:rsid w:val="005D13B5"/>
    <w:rsid w:val="005D1572"/>
    <w:rsid w:val="005D16C1"/>
    <w:rsid w:val="005D2138"/>
    <w:rsid w:val="005D325F"/>
    <w:rsid w:val="005D343A"/>
    <w:rsid w:val="005D3728"/>
    <w:rsid w:val="005D37D6"/>
    <w:rsid w:val="005D3F24"/>
    <w:rsid w:val="005D4247"/>
    <w:rsid w:val="005D5014"/>
    <w:rsid w:val="005D554C"/>
    <w:rsid w:val="005D596D"/>
    <w:rsid w:val="005D5D1B"/>
    <w:rsid w:val="005D604A"/>
    <w:rsid w:val="005D6178"/>
    <w:rsid w:val="005D63D3"/>
    <w:rsid w:val="005D6414"/>
    <w:rsid w:val="005D6545"/>
    <w:rsid w:val="005D71C4"/>
    <w:rsid w:val="005D7223"/>
    <w:rsid w:val="005D7B73"/>
    <w:rsid w:val="005E000B"/>
    <w:rsid w:val="005E074F"/>
    <w:rsid w:val="005E0C2C"/>
    <w:rsid w:val="005E0E28"/>
    <w:rsid w:val="005E0EE5"/>
    <w:rsid w:val="005E1528"/>
    <w:rsid w:val="005E16E7"/>
    <w:rsid w:val="005E1A41"/>
    <w:rsid w:val="005E24F6"/>
    <w:rsid w:val="005E268E"/>
    <w:rsid w:val="005E2BB9"/>
    <w:rsid w:val="005E2BE1"/>
    <w:rsid w:val="005E2EBE"/>
    <w:rsid w:val="005E42B9"/>
    <w:rsid w:val="005E4B99"/>
    <w:rsid w:val="005E4D96"/>
    <w:rsid w:val="005E4F47"/>
    <w:rsid w:val="005E504D"/>
    <w:rsid w:val="005E53EE"/>
    <w:rsid w:val="005E580D"/>
    <w:rsid w:val="005E5A35"/>
    <w:rsid w:val="005E5A57"/>
    <w:rsid w:val="005E5E8A"/>
    <w:rsid w:val="005E5FC0"/>
    <w:rsid w:val="005E6A16"/>
    <w:rsid w:val="005E704E"/>
    <w:rsid w:val="005E72E6"/>
    <w:rsid w:val="005E7BD1"/>
    <w:rsid w:val="005E7C66"/>
    <w:rsid w:val="005F01E1"/>
    <w:rsid w:val="005F0848"/>
    <w:rsid w:val="005F0970"/>
    <w:rsid w:val="005F0AA7"/>
    <w:rsid w:val="005F0C50"/>
    <w:rsid w:val="005F125B"/>
    <w:rsid w:val="005F1ADE"/>
    <w:rsid w:val="005F1FEB"/>
    <w:rsid w:val="005F202A"/>
    <w:rsid w:val="005F2363"/>
    <w:rsid w:val="005F296D"/>
    <w:rsid w:val="005F32B4"/>
    <w:rsid w:val="005F37C3"/>
    <w:rsid w:val="005F38C6"/>
    <w:rsid w:val="005F3F20"/>
    <w:rsid w:val="005F420A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37C"/>
    <w:rsid w:val="00601470"/>
    <w:rsid w:val="0060154E"/>
    <w:rsid w:val="006023DB"/>
    <w:rsid w:val="0060257D"/>
    <w:rsid w:val="006029DF"/>
    <w:rsid w:val="00602CF6"/>
    <w:rsid w:val="00602F92"/>
    <w:rsid w:val="0060327B"/>
    <w:rsid w:val="00603290"/>
    <w:rsid w:val="0060364A"/>
    <w:rsid w:val="006039B6"/>
    <w:rsid w:val="00603B8F"/>
    <w:rsid w:val="00603C9C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B55"/>
    <w:rsid w:val="00611285"/>
    <w:rsid w:val="00611647"/>
    <w:rsid w:val="0061176A"/>
    <w:rsid w:val="006119AF"/>
    <w:rsid w:val="00611D6C"/>
    <w:rsid w:val="00611D97"/>
    <w:rsid w:val="00612076"/>
    <w:rsid w:val="00612220"/>
    <w:rsid w:val="00612396"/>
    <w:rsid w:val="00612425"/>
    <w:rsid w:val="006126D4"/>
    <w:rsid w:val="0061271F"/>
    <w:rsid w:val="00612A66"/>
    <w:rsid w:val="00612BBA"/>
    <w:rsid w:val="0061338D"/>
    <w:rsid w:val="00613900"/>
    <w:rsid w:val="00614166"/>
    <w:rsid w:val="00614382"/>
    <w:rsid w:val="00614584"/>
    <w:rsid w:val="0061485E"/>
    <w:rsid w:val="00614936"/>
    <w:rsid w:val="00614972"/>
    <w:rsid w:val="0061525C"/>
    <w:rsid w:val="00615632"/>
    <w:rsid w:val="0061587E"/>
    <w:rsid w:val="00615D74"/>
    <w:rsid w:val="00615D87"/>
    <w:rsid w:val="00615ED3"/>
    <w:rsid w:val="006166F4"/>
    <w:rsid w:val="00616FBE"/>
    <w:rsid w:val="00617819"/>
    <w:rsid w:val="00617D06"/>
    <w:rsid w:val="00620670"/>
    <w:rsid w:val="00620A08"/>
    <w:rsid w:val="00620CA1"/>
    <w:rsid w:val="00620DCA"/>
    <w:rsid w:val="0062136B"/>
    <w:rsid w:val="00621AD6"/>
    <w:rsid w:val="00621B43"/>
    <w:rsid w:val="00621D46"/>
    <w:rsid w:val="00622B3E"/>
    <w:rsid w:val="00623062"/>
    <w:rsid w:val="0062321E"/>
    <w:rsid w:val="00624648"/>
    <w:rsid w:val="00624CAE"/>
    <w:rsid w:val="0062500F"/>
    <w:rsid w:val="0062542D"/>
    <w:rsid w:val="006257BC"/>
    <w:rsid w:val="00625D25"/>
    <w:rsid w:val="006260B9"/>
    <w:rsid w:val="00626403"/>
    <w:rsid w:val="006269D3"/>
    <w:rsid w:val="00626DCB"/>
    <w:rsid w:val="006271E1"/>
    <w:rsid w:val="00627FE1"/>
    <w:rsid w:val="00630B68"/>
    <w:rsid w:val="00630BC2"/>
    <w:rsid w:val="00630FCA"/>
    <w:rsid w:val="0063113F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5194"/>
    <w:rsid w:val="0063537C"/>
    <w:rsid w:val="00635398"/>
    <w:rsid w:val="006353CB"/>
    <w:rsid w:val="00635929"/>
    <w:rsid w:val="0063632B"/>
    <w:rsid w:val="006363D7"/>
    <w:rsid w:val="00636B10"/>
    <w:rsid w:val="00636B83"/>
    <w:rsid w:val="00637265"/>
    <w:rsid w:val="006374A3"/>
    <w:rsid w:val="006375CB"/>
    <w:rsid w:val="006379CF"/>
    <w:rsid w:val="00637A51"/>
    <w:rsid w:val="00637AF8"/>
    <w:rsid w:val="006401D3"/>
    <w:rsid w:val="00640635"/>
    <w:rsid w:val="00640690"/>
    <w:rsid w:val="006407E4"/>
    <w:rsid w:val="006409BD"/>
    <w:rsid w:val="006410B7"/>
    <w:rsid w:val="00641530"/>
    <w:rsid w:val="00641EAB"/>
    <w:rsid w:val="00641EF4"/>
    <w:rsid w:val="00641FC1"/>
    <w:rsid w:val="00643281"/>
    <w:rsid w:val="0064339A"/>
    <w:rsid w:val="006437AA"/>
    <w:rsid w:val="006437AE"/>
    <w:rsid w:val="00643950"/>
    <w:rsid w:val="00643E4C"/>
    <w:rsid w:val="00643F5D"/>
    <w:rsid w:val="00643FAF"/>
    <w:rsid w:val="00644389"/>
    <w:rsid w:val="006443DA"/>
    <w:rsid w:val="00644B58"/>
    <w:rsid w:val="00644BB1"/>
    <w:rsid w:val="0064537A"/>
    <w:rsid w:val="00645671"/>
    <w:rsid w:val="00646001"/>
    <w:rsid w:val="00647327"/>
    <w:rsid w:val="006474E7"/>
    <w:rsid w:val="006474FF"/>
    <w:rsid w:val="00647A2C"/>
    <w:rsid w:val="00647B78"/>
    <w:rsid w:val="00647D34"/>
    <w:rsid w:val="00647E4A"/>
    <w:rsid w:val="006501D4"/>
    <w:rsid w:val="006503B1"/>
    <w:rsid w:val="00651294"/>
    <w:rsid w:val="00651565"/>
    <w:rsid w:val="00651646"/>
    <w:rsid w:val="00652ACF"/>
    <w:rsid w:val="00652EAA"/>
    <w:rsid w:val="00653310"/>
    <w:rsid w:val="00653B5A"/>
    <w:rsid w:val="00653E17"/>
    <w:rsid w:val="00653F8F"/>
    <w:rsid w:val="00653FFF"/>
    <w:rsid w:val="00654218"/>
    <w:rsid w:val="00654225"/>
    <w:rsid w:val="00654301"/>
    <w:rsid w:val="006547EC"/>
    <w:rsid w:val="006548D1"/>
    <w:rsid w:val="00654C16"/>
    <w:rsid w:val="00655068"/>
    <w:rsid w:val="006552B2"/>
    <w:rsid w:val="00655BEB"/>
    <w:rsid w:val="006561D3"/>
    <w:rsid w:val="006569CE"/>
    <w:rsid w:val="00656C68"/>
    <w:rsid w:val="00657805"/>
    <w:rsid w:val="00657951"/>
    <w:rsid w:val="00657BD8"/>
    <w:rsid w:val="00657D1F"/>
    <w:rsid w:val="00657E79"/>
    <w:rsid w:val="00660634"/>
    <w:rsid w:val="00660751"/>
    <w:rsid w:val="006608DD"/>
    <w:rsid w:val="00660A05"/>
    <w:rsid w:val="00660ADB"/>
    <w:rsid w:val="00660C16"/>
    <w:rsid w:val="00660D37"/>
    <w:rsid w:val="00660D85"/>
    <w:rsid w:val="0066137D"/>
    <w:rsid w:val="006619B7"/>
    <w:rsid w:val="00661D50"/>
    <w:rsid w:val="00662320"/>
    <w:rsid w:val="00662850"/>
    <w:rsid w:val="00662D6D"/>
    <w:rsid w:val="00662E00"/>
    <w:rsid w:val="0066361F"/>
    <w:rsid w:val="006637F3"/>
    <w:rsid w:val="00663A00"/>
    <w:rsid w:val="00663D9E"/>
    <w:rsid w:val="006640A3"/>
    <w:rsid w:val="006642F6"/>
    <w:rsid w:val="00664543"/>
    <w:rsid w:val="00664ACE"/>
    <w:rsid w:val="00664CBC"/>
    <w:rsid w:val="00665070"/>
    <w:rsid w:val="00665616"/>
    <w:rsid w:val="006657A4"/>
    <w:rsid w:val="00665A99"/>
    <w:rsid w:val="0066654F"/>
    <w:rsid w:val="006677EB"/>
    <w:rsid w:val="00667A1E"/>
    <w:rsid w:val="00670123"/>
    <w:rsid w:val="006701E3"/>
    <w:rsid w:val="00670380"/>
    <w:rsid w:val="006707BC"/>
    <w:rsid w:val="00670934"/>
    <w:rsid w:val="00670C8F"/>
    <w:rsid w:val="00671313"/>
    <w:rsid w:val="006718A6"/>
    <w:rsid w:val="00672116"/>
    <w:rsid w:val="00672528"/>
    <w:rsid w:val="00672D0D"/>
    <w:rsid w:val="00673AA7"/>
    <w:rsid w:val="0067435B"/>
    <w:rsid w:val="006745CE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227"/>
    <w:rsid w:val="006763E8"/>
    <w:rsid w:val="006764B4"/>
    <w:rsid w:val="006764BA"/>
    <w:rsid w:val="0067676F"/>
    <w:rsid w:val="006769B6"/>
    <w:rsid w:val="006772D4"/>
    <w:rsid w:val="00677E14"/>
    <w:rsid w:val="00680CFF"/>
    <w:rsid w:val="00680EA9"/>
    <w:rsid w:val="0068105F"/>
    <w:rsid w:val="0068119A"/>
    <w:rsid w:val="00681B9A"/>
    <w:rsid w:val="00681E10"/>
    <w:rsid w:val="0068341A"/>
    <w:rsid w:val="00683C21"/>
    <w:rsid w:val="00683D83"/>
    <w:rsid w:val="00684E1F"/>
    <w:rsid w:val="0068570C"/>
    <w:rsid w:val="006859C9"/>
    <w:rsid w:val="00685CF7"/>
    <w:rsid w:val="00685E2E"/>
    <w:rsid w:val="00686497"/>
    <w:rsid w:val="00686795"/>
    <w:rsid w:val="00687264"/>
    <w:rsid w:val="006876F9"/>
    <w:rsid w:val="0069040B"/>
    <w:rsid w:val="006907B7"/>
    <w:rsid w:val="00690C69"/>
    <w:rsid w:val="00690F54"/>
    <w:rsid w:val="0069106F"/>
    <w:rsid w:val="0069215B"/>
    <w:rsid w:val="00692222"/>
    <w:rsid w:val="00692630"/>
    <w:rsid w:val="00692717"/>
    <w:rsid w:val="00692AF9"/>
    <w:rsid w:val="00692B2C"/>
    <w:rsid w:val="00692CF7"/>
    <w:rsid w:val="00692DFA"/>
    <w:rsid w:val="006932EB"/>
    <w:rsid w:val="00693653"/>
    <w:rsid w:val="00693711"/>
    <w:rsid w:val="00693F4D"/>
    <w:rsid w:val="006948B9"/>
    <w:rsid w:val="00694BA7"/>
    <w:rsid w:val="00695294"/>
    <w:rsid w:val="00695DB0"/>
    <w:rsid w:val="00695EFB"/>
    <w:rsid w:val="006976D9"/>
    <w:rsid w:val="006977FF"/>
    <w:rsid w:val="00697FFB"/>
    <w:rsid w:val="006A04AE"/>
    <w:rsid w:val="006A0CD1"/>
    <w:rsid w:val="006A0F42"/>
    <w:rsid w:val="006A12CE"/>
    <w:rsid w:val="006A1497"/>
    <w:rsid w:val="006A1CB3"/>
    <w:rsid w:val="006A1F9B"/>
    <w:rsid w:val="006A2398"/>
    <w:rsid w:val="006A3BD5"/>
    <w:rsid w:val="006A3C93"/>
    <w:rsid w:val="006A3DE0"/>
    <w:rsid w:val="006A4350"/>
    <w:rsid w:val="006A4841"/>
    <w:rsid w:val="006A4A5E"/>
    <w:rsid w:val="006A4F0F"/>
    <w:rsid w:val="006A51B6"/>
    <w:rsid w:val="006A52D1"/>
    <w:rsid w:val="006A5634"/>
    <w:rsid w:val="006A58E3"/>
    <w:rsid w:val="006A5FD8"/>
    <w:rsid w:val="006A6553"/>
    <w:rsid w:val="006A6595"/>
    <w:rsid w:val="006A66AA"/>
    <w:rsid w:val="006A6947"/>
    <w:rsid w:val="006A6A66"/>
    <w:rsid w:val="006A6A76"/>
    <w:rsid w:val="006A6E35"/>
    <w:rsid w:val="006A70B0"/>
    <w:rsid w:val="006A70ED"/>
    <w:rsid w:val="006A7601"/>
    <w:rsid w:val="006A7901"/>
    <w:rsid w:val="006B0243"/>
    <w:rsid w:val="006B0875"/>
    <w:rsid w:val="006B0A66"/>
    <w:rsid w:val="006B0BEC"/>
    <w:rsid w:val="006B0E57"/>
    <w:rsid w:val="006B0EE7"/>
    <w:rsid w:val="006B16F2"/>
    <w:rsid w:val="006B18B1"/>
    <w:rsid w:val="006B1AE5"/>
    <w:rsid w:val="006B1FFF"/>
    <w:rsid w:val="006B2132"/>
    <w:rsid w:val="006B2406"/>
    <w:rsid w:val="006B288F"/>
    <w:rsid w:val="006B2B13"/>
    <w:rsid w:val="006B2F4F"/>
    <w:rsid w:val="006B34FC"/>
    <w:rsid w:val="006B3C08"/>
    <w:rsid w:val="006B4085"/>
    <w:rsid w:val="006B42E7"/>
    <w:rsid w:val="006B43E4"/>
    <w:rsid w:val="006B4696"/>
    <w:rsid w:val="006B48DD"/>
    <w:rsid w:val="006B4B64"/>
    <w:rsid w:val="006B4B79"/>
    <w:rsid w:val="006B4BFA"/>
    <w:rsid w:val="006B5683"/>
    <w:rsid w:val="006B622C"/>
    <w:rsid w:val="006B6815"/>
    <w:rsid w:val="006B7E39"/>
    <w:rsid w:val="006C0BF2"/>
    <w:rsid w:val="006C140C"/>
    <w:rsid w:val="006C1934"/>
    <w:rsid w:val="006C19A3"/>
    <w:rsid w:val="006C1D40"/>
    <w:rsid w:val="006C2918"/>
    <w:rsid w:val="006C3250"/>
    <w:rsid w:val="006C3433"/>
    <w:rsid w:val="006C3A5D"/>
    <w:rsid w:val="006C3D28"/>
    <w:rsid w:val="006C3E16"/>
    <w:rsid w:val="006C455D"/>
    <w:rsid w:val="006C4D09"/>
    <w:rsid w:val="006C4FD7"/>
    <w:rsid w:val="006C50AA"/>
    <w:rsid w:val="006C53FD"/>
    <w:rsid w:val="006C5534"/>
    <w:rsid w:val="006C577E"/>
    <w:rsid w:val="006C57F9"/>
    <w:rsid w:val="006C58AC"/>
    <w:rsid w:val="006C593D"/>
    <w:rsid w:val="006C5964"/>
    <w:rsid w:val="006C63C6"/>
    <w:rsid w:val="006C6AC7"/>
    <w:rsid w:val="006C77BE"/>
    <w:rsid w:val="006C7A88"/>
    <w:rsid w:val="006C7B29"/>
    <w:rsid w:val="006D0143"/>
    <w:rsid w:val="006D037C"/>
    <w:rsid w:val="006D0616"/>
    <w:rsid w:val="006D0B05"/>
    <w:rsid w:val="006D0D76"/>
    <w:rsid w:val="006D0E76"/>
    <w:rsid w:val="006D0EEC"/>
    <w:rsid w:val="006D0F58"/>
    <w:rsid w:val="006D1345"/>
    <w:rsid w:val="006D1446"/>
    <w:rsid w:val="006D194F"/>
    <w:rsid w:val="006D1C84"/>
    <w:rsid w:val="006D23CE"/>
    <w:rsid w:val="006D28D3"/>
    <w:rsid w:val="006D2BAB"/>
    <w:rsid w:val="006D2EFB"/>
    <w:rsid w:val="006D3631"/>
    <w:rsid w:val="006D4389"/>
    <w:rsid w:val="006D463D"/>
    <w:rsid w:val="006D5504"/>
    <w:rsid w:val="006D5692"/>
    <w:rsid w:val="006D612A"/>
    <w:rsid w:val="006D6502"/>
    <w:rsid w:val="006D6697"/>
    <w:rsid w:val="006D6866"/>
    <w:rsid w:val="006D6CC2"/>
    <w:rsid w:val="006D6F7A"/>
    <w:rsid w:val="006D7262"/>
    <w:rsid w:val="006D7D73"/>
    <w:rsid w:val="006E0A0F"/>
    <w:rsid w:val="006E0B4A"/>
    <w:rsid w:val="006E12A2"/>
    <w:rsid w:val="006E1507"/>
    <w:rsid w:val="006E1E99"/>
    <w:rsid w:val="006E20C5"/>
    <w:rsid w:val="006E27E8"/>
    <w:rsid w:val="006E2B6E"/>
    <w:rsid w:val="006E2DB0"/>
    <w:rsid w:val="006E32E1"/>
    <w:rsid w:val="006E39C1"/>
    <w:rsid w:val="006E400B"/>
    <w:rsid w:val="006E4142"/>
    <w:rsid w:val="006E4364"/>
    <w:rsid w:val="006E443E"/>
    <w:rsid w:val="006E4541"/>
    <w:rsid w:val="006E4B58"/>
    <w:rsid w:val="006E4F27"/>
    <w:rsid w:val="006E5366"/>
    <w:rsid w:val="006E536D"/>
    <w:rsid w:val="006E5967"/>
    <w:rsid w:val="006E5C43"/>
    <w:rsid w:val="006E6442"/>
    <w:rsid w:val="006E65CB"/>
    <w:rsid w:val="006E68A9"/>
    <w:rsid w:val="006E7506"/>
    <w:rsid w:val="006E7E38"/>
    <w:rsid w:val="006F041B"/>
    <w:rsid w:val="006F093F"/>
    <w:rsid w:val="006F099E"/>
    <w:rsid w:val="006F09FE"/>
    <w:rsid w:val="006F11C5"/>
    <w:rsid w:val="006F1944"/>
    <w:rsid w:val="006F27C3"/>
    <w:rsid w:val="006F2857"/>
    <w:rsid w:val="006F2C8F"/>
    <w:rsid w:val="006F2CE2"/>
    <w:rsid w:val="006F3339"/>
    <w:rsid w:val="006F3754"/>
    <w:rsid w:val="006F3918"/>
    <w:rsid w:val="006F4028"/>
    <w:rsid w:val="006F4302"/>
    <w:rsid w:val="006F494A"/>
    <w:rsid w:val="006F4A62"/>
    <w:rsid w:val="006F4C52"/>
    <w:rsid w:val="006F4C5D"/>
    <w:rsid w:val="006F4C6F"/>
    <w:rsid w:val="006F5366"/>
    <w:rsid w:val="006F53D8"/>
    <w:rsid w:val="006F606E"/>
    <w:rsid w:val="006F6438"/>
    <w:rsid w:val="006F681F"/>
    <w:rsid w:val="006F69A3"/>
    <w:rsid w:val="006F7327"/>
    <w:rsid w:val="006F795A"/>
    <w:rsid w:val="006F7B00"/>
    <w:rsid w:val="0070066B"/>
    <w:rsid w:val="00700BA4"/>
    <w:rsid w:val="00700DF6"/>
    <w:rsid w:val="007011B2"/>
    <w:rsid w:val="00701D2F"/>
    <w:rsid w:val="007020D7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5FFF"/>
    <w:rsid w:val="00706DCE"/>
    <w:rsid w:val="00706F09"/>
    <w:rsid w:val="00707837"/>
    <w:rsid w:val="007078D1"/>
    <w:rsid w:val="00711331"/>
    <w:rsid w:val="00711776"/>
    <w:rsid w:val="007117F0"/>
    <w:rsid w:val="00711C05"/>
    <w:rsid w:val="00711F9B"/>
    <w:rsid w:val="007129EA"/>
    <w:rsid w:val="00712C22"/>
    <w:rsid w:val="007139AC"/>
    <w:rsid w:val="007139B9"/>
    <w:rsid w:val="00713E80"/>
    <w:rsid w:val="00713F86"/>
    <w:rsid w:val="00714285"/>
    <w:rsid w:val="00714378"/>
    <w:rsid w:val="0071442A"/>
    <w:rsid w:val="00714855"/>
    <w:rsid w:val="00715635"/>
    <w:rsid w:val="0071648A"/>
    <w:rsid w:val="007164A5"/>
    <w:rsid w:val="00716668"/>
    <w:rsid w:val="00716A45"/>
    <w:rsid w:val="00716F5D"/>
    <w:rsid w:val="00717040"/>
    <w:rsid w:val="007176EC"/>
    <w:rsid w:val="00717E43"/>
    <w:rsid w:val="00717FA7"/>
    <w:rsid w:val="007201A0"/>
    <w:rsid w:val="007201E9"/>
    <w:rsid w:val="0072026C"/>
    <w:rsid w:val="0072035D"/>
    <w:rsid w:val="007206E7"/>
    <w:rsid w:val="007209B8"/>
    <w:rsid w:val="00720F56"/>
    <w:rsid w:val="007218AD"/>
    <w:rsid w:val="00721A4B"/>
    <w:rsid w:val="00721DA5"/>
    <w:rsid w:val="007228F0"/>
    <w:rsid w:val="007229A3"/>
    <w:rsid w:val="00722A4B"/>
    <w:rsid w:val="0072357D"/>
    <w:rsid w:val="0072379F"/>
    <w:rsid w:val="00724172"/>
    <w:rsid w:val="0072438D"/>
    <w:rsid w:val="007244ED"/>
    <w:rsid w:val="0072482D"/>
    <w:rsid w:val="00725928"/>
    <w:rsid w:val="00725C0B"/>
    <w:rsid w:val="00725CE2"/>
    <w:rsid w:val="00725E2C"/>
    <w:rsid w:val="0072605C"/>
    <w:rsid w:val="007260C9"/>
    <w:rsid w:val="007264FA"/>
    <w:rsid w:val="00726D4D"/>
    <w:rsid w:val="007270B2"/>
    <w:rsid w:val="007277B3"/>
    <w:rsid w:val="007278F2"/>
    <w:rsid w:val="00727A24"/>
    <w:rsid w:val="00727C0D"/>
    <w:rsid w:val="00727C24"/>
    <w:rsid w:val="00730085"/>
    <w:rsid w:val="00730269"/>
    <w:rsid w:val="007302B8"/>
    <w:rsid w:val="00730730"/>
    <w:rsid w:val="007309ED"/>
    <w:rsid w:val="0073206A"/>
    <w:rsid w:val="007338AF"/>
    <w:rsid w:val="007338CE"/>
    <w:rsid w:val="007345CC"/>
    <w:rsid w:val="007351C8"/>
    <w:rsid w:val="0073563C"/>
    <w:rsid w:val="00735AED"/>
    <w:rsid w:val="00735AF2"/>
    <w:rsid w:val="00736662"/>
    <w:rsid w:val="00736A46"/>
    <w:rsid w:val="00736C45"/>
    <w:rsid w:val="00736E69"/>
    <w:rsid w:val="00736FE1"/>
    <w:rsid w:val="00737341"/>
    <w:rsid w:val="00737806"/>
    <w:rsid w:val="00737E95"/>
    <w:rsid w:val="00740495"/>
    <w:rsid w:val="00740537"/>
    <w:rsid w:val="00740DD3"/>
    <w:rsid w:val="00740E6A"/>
    <w:rsid w:val="00740FDE"/>
    <w:rsid w:val="00741E57"/>
    <w:rsid w:val="007424D0"/>
    <w:rsid w:val="00742847"/>
    <w:rsid w:val="0074287C"/>
    <w:rsid w:val="00742EE4"/>
    <w:rsid w:val="0074340C"/>
    <w:rsid w:val="007438A6"/>
    <w:rsid w:val="00743950"/>
    <w:rsid w:val="00744200"/>
    <w:rsid w:val="0074455F"/>
    <w:rsid w:val="007448A4"/>
    <w:rsid w:val="00744A0E"/>
    <w:rsid w:val="0074558B"/>
    <w:rsid w:val="0074566A"/>
    <w:rsid w:val="007458F7"/>
    <w:rsid w:val="00745E76"/>
    <w:rsid w:val="00745E9D"/>
    <w:rsid w:val="007463E7"/>
    <w:rsid w:val="0074682B"/>
    <w:rsid w:val="00746F4D"/>
    <w:rsid w:val="007473CA"/>
    <w:rsid w:val="00750302"/>
    <w:rsid w:val="007505F7"/>
    <w:rsid w:val="00750945"/>
    <w:rsid w:val="00750F6A"/>
    <w:rsid w:val="00751610"/>
    <w:rsid w:val="00751FAF"/>
    <w:rsid w:val="00752959"/>
    <w:rsid w:val="007529C5"/>
    <w:rsid w:val="007529EA"/>
    <w:rsid w:val="00752A6E"/>
    <w:rsid w:val="00752D64"/>
    <w:rsid w:val="00752FDE"/>
    <w:rsid w:val="00753334"/>
    <w:rsid w:val="00753684"/>
    <w:rsid w:val="00753813"/>
    <w:rsid w:val="007538E5"/>
    <w:rsid w:val="00753F3F"/>
    <w:rsid w:val="00753F56"/>
    <w:rsid w:val="007541A5"/>
    <w:rsid w:val="00754454"/>
    <w:rsid w:val="007545F0"/>
    <w:rsid w:val="0075484D"/>
    <w:rsid w:val="00754D33"/>
    <w:rsid w:val="0075510D"/>
    <w:rsid w:val="007551CC"/>
    <w:rsid w:val="0075535D"/>
    <w:rsid w:val="00755492"/>
    <w:rsid w:val="0075551F"/>
    <w:rsid w:val="007562C3"/>
    <w:rsid w:val="00756740"/>
    <w:rsid w:val="00756F17"/>
    <w:rsid w:val="00757FC3"/>
    <w:rsid w:val="007600E9"/>
    <w:rsid w:val="00760789"/>
    <w:rsid w:val="0076098D"/>
    <w:rsid w:val="00761027"/>
    <w:rsid w:val="007610BC"/>
    <w:rsid w:val="0076117A"/>
    <w:rsid w:val="00761227"/>
    <w:rsid w:val="00761229"/>
    <w:rsid w:val="0076155D"/>
    <w:rsid w:val="00761708"/>
    <w:rsid w:val="00761EF6"/>
    <w:rsid w:val="007627BC"/>
    <w:rsid w:val="00763003"/>
    <w:rsid w:val="007634F5"/>
    <w:rsid w:val="007637DD"/>
    <w:rsid w:val="00763955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CA0"/>
    <w:rsid w:val="00766E29"/>
    <w:rsid w:val="007676BC"/>
    <w:rsid w:val="00767866"/>
    <w:rsid w:val="007678F6"/>
    <w:rsid w:val="00767BAE"/>
    <w:rsid w:val="007700A8"/>
    <w:rsid w:val="00770644"/>
    <w:rsid w:val="007709AD"/>
    <w:rsid w:val="00770B24"/>
    <w:rsid w:val="007710AD"/>
    <w:rsid w:val="00771334"/>
    <w:rsid w:val="007718B5"/>
    <w:rsid w:val="00771BC5"/>
    <w:rsid w:val="00771EBD"/>
    <w:rsid w:val="00772201"/>
    <w:rsid w:val="007725D3"/>
    <w:rsid w:val="00772EEE"/>
    <w:rsid w:val="0077360F"/>
    <w:rsid w:val="00773AB1"/>
    <w:rsid w:val="00773BC5"/>
    <w:rsid w:val="007743A5"/>
    <w:rsid w:val="00774411"/>
    <w:rsid w:val="00774A2B"/>
    <w:rsid w:val="00774EB5"/>
    <w:rsid w:val="00774F03"/>
    <w:rsid w:val="0077503D"/>
    <w:rsid w:val="0077660C"/>
    <w:rsid w:val="00776C2C"/>
    <w:rsid w:val="00776D0E"/>
    <w:rsid w:val="00777070"/>
    <w:rsid w:val="00777AC7"/>
    <w:rsid w:val="007803DF"/>
    <w:rsid w:val="00780DAB"/>
    <w:rsid w:val="00780DB8"/>
    <w:rsid w:val="007811C7"/>
    <w:rsid w:val="0078144B"/>
    <w:rsid w:val="007819BB"/>
    <w:rsid w:val="00781B2D"/>
    <w:rsid w:val="0078289F"/>
    <w:rsid w:val="00782B22"/>
    <w:rsid w:val="00782DEF"/>
    <w:rsid w:val="007831CD"/>
    <w:rsid w:val="0078321B"/>
    <w:rsid w:val="0078385B"/>
    <w:rsid w:val="00784151"/>
    <w:rsid w:val="00784167"/>
    <w:rsid w:val="00784828"/>
    <w:rsid w:val="0078484D"/>
    <w:rsid w:val="00784B98"/>
    <w:rsid w:val="00784DA2"/>
    <w:rsid w:val="00784E1E"/>
    <w:rsid w:val="00784F00"/>
    <w:rsid w:val="007853B6"/>
    <w:rsid w:val="007860C7"/>
    <w:rsid w:val="007862FF"/>
    <w:rsid w:val="007867E7"/>
    <w:rsid w:val="00786B9B"/>
    <w:rsid w:val="00786BAD"/>
    <w:rsid w:val="00787214"/>
    <w:rsid w:val="00787DBD"/>
    <w:rsid w:val="00790934"/>
    <w:rsid w:val="00790963"/>
    <w:rsid w:val="00790D61"/>
    <w:rsid w:val="00791402"/>
    <w:rsid w:val="007919B1"/>
    <w:rsid w:val="007919DF"/>
    <w:rsid w:val="00791B6B"/>
    <w:rsid w:val="00791B70"/>
    <w:rsid w:val="00792BE1"/>
    <w:rsid w:val="00792D16"/>
    <w:rsid w:val="00792F2B"/>
    <w:rsid w:val="00793D88"/>
    <w:rsid w:val="00793EFA"/>
    <w:rsid w:val="00794266"/>
    <w:rsid w:val="00794518"/>
    <w:rsid w:val="00794D7C"/>
    <w:rsid w:val="00794FEB"/>
    <w:rsid w:val="007950E7"/>
    <w:rsid w:val="007953E9"/>
    <w:rsid w:val="00795468"/>
    <w:rsid w:val="0079569F"/>
    <w:rsid w:val="0079581D"/>
    <w:rsid w:val="00795895"/>
    <w:rsid w:val="00796015"/>
    <w:rsid w:val="00796428"/>
    <w:rsid w:val="00796C15"/>
    <w:rsid w:val="007970A2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C93"/>
    <w:rsid w:val="007A1F10"/>
    <w:rsid w:val="007A2379"/>
    <w:rsid w:val="007A37BB"/>
    <w:rsid w:val="007A3C42"/>
    <w:rsid w:val="007A3E93"/>
    <w:rsid w:val="007A45D5"/>
    <w:rsid w:val="007A49F7"/>
    <w:rsid w:val="007A4BAE"/>
    <w:rsid w:val="007A4C90"/>
    <w:rsid w:val="007A4E8E"/>
    <w:rsid w:val="007A5051"/>
    <w:rsid w:val="007A5793"/>
    <w:rsid w:val="007A5D76"/>
    <w:rsid w:val="007A60E1"/>
    <w:rsid w:val="007A62FB"/>
    <w:rsid w:val="007A6339"/>
    <w:rsid w:val="007A679F"/>
    <w:rsid w:val="007A6800"/>
    <w:rsid w:val="007A6E2A"/>
    <w:rsid w:val="007A7493"/>
    <w:rsid w:val="007A7D09"/>
    <w:rsid w:val="007B0126"/>
    <w:rsid w:val="007B0236"/>
    <w:rsid w:val="007B08A7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46"/>
    <w:rsid w:val="007B3BA5"/>
    <w:rsid w:val="007B3E25"/>
    <w:rsid w:val="007B418F"/>
    <w:rsid w:val="007B4858"/>
    <w:rsid w:val="007B4FF7"/>
    <w:rsid w:val="007B5571"/>
    <w:rsid w:val="007B5D80"/>
    <w:rsid w:val="007B5E16"/>
    <w:rsid w:val="007B6277"/>
    <w:rsid w:val="007B6601"/>
    <w:rsid w:val="007B6911"/>
    <w:rsid w:val="007B6ED8"/>
    <w:rsid w:val="007B7351"/>
    <w:rsid w:val="007B7443"/>
    <w:rsid w:val="007C089B"/>
    <w:rsid w:val="007C0AD3"/>
    <w:rsid w:val="007C18E2"/>
    <w:rsid w:val="007C27B7"/>
    <w:rsid w:val="007C2D10"/>
    <w:rsid w:val="007C2E55"/>
    <w:rsid w:val="007C3674"/>
    <w:rsid w:val="007C3D53"/>
    <w:rsid w:val="007C4118"/>
    <w:rsid w:val="007C428A"/>
    <w:rsid w:val="007C441D"/>
    <w:rsid w:val="007C48B3"/>
    <w:rsid w:val="007C4D9E"/>
    <w:rsid w:val="007C4E59"/>
    <w:rsid w:val="007C4F09"/>
    <w:rsid w:val="007C536F"/>
    <w:rsid w:val="007C53EF"/>
    <w:rsid w:val="007C569E"/>
    <w:rsid w:val="007C61C7"/>
    <w:rsid w:val="007C6231"/>
    <w:rsid w:val="007C62F1"/>
    <w:rsid w:val="007C694B"/>
    <w:rsid w:val="007C7324"/>
    <w:rsid w:val="007C7469"/>
    <w:rsid w:val="007C7F5F"/>
    <w:rsid w:val="007D021D"/>
    <w:rsid w:val="007D03FA"/>
    <w:rsid w:val="007D0747"/>
    <w:rsid w:val="007D08C1"/>
    <w:rsid w:val="007D0D0E"/>
    <w:rsid w:val="007D0FC9"/>
    <w:rsid w:val="007D150C"/>
    <w:rsid w:val="007D16AF"/>
    <w:rsid w:val="007D2C37"/>
    <w:rsid w:val="007D4145"/>
    <w:rsid w:val="007D4237"/>
    <w:rsid w:val="007D44D9"/>
    <w:rsid w:val="007D45F1"/>
    <w:rsid w:val="007D47A8"/>
    <w:rsid w:val="007D4B6D"/>
    <w:rsid w:val="007D4FBD"/>
    <w:rsid w:val="007D528B"/>
    <w:rsid w:val="007D549B"/>
    <w:rsid w:val="007D582E"/>
    <w:rsid w:val="007D588F"/>
    <w:rsid w:val="007D5CA6"/>
    <w:rsid w:val="007D601B"/>
    <w:rsid w:val="007D61F6"/>
    <w:rsid w:val="007D65B7"/>
    <w:rsid w:val="007D6B09"/>
    <w:rsid w:val="007D6B6D"/>
    <w:rsid w:val="007D724F"/>
    <w:rsid w:val="007D7CBE"/>
    <w:rsid w:val="007D7F2A"/>
    <w:rsid w:val="007E04CD"/>
    <w:rsid w:val="007E06CE"/>
    <w:rsid w:val="007E0C15"/>
    <w:rsid w:val="007E0C1F"/>
    <w:rsid w:val="007E0D87"/>
    <w:rsid w:val="007E0EC8"/>
    <w:rsid w:val="007E1667"/>
    <w:rsid w:val="007E1D7D"/>
    <w:rsid w:val="007E1F17"/>
    <w:rsid w:val="007E21EE"/>
    <w:rsid w:val="007E2343"/>
    <w:rsid w:val="007E306E"/>
    <w:rsid w:val="007E34DD"/>
    <w:rsid w:val="007E3AAE"/>
    <w:rsid w:val="007E3AC3"/>
    <w:rsid w:val="007E471D"/>
    <w:rsid w:val="007E48B3"/>
    <w:rsid w:val="007E5E90"/>
    <w:rsid w:val="007E622D"/>
    <w:rsid w:val="007E6663"/>
    <w:rsid w:val="007E696C"/>
    <w:rsid w:val="007E69D9"/>
    <w:rsid w:val="007E69DD"/>
    <w:rsid w:val="007E6CAD"/>
    <w:rsid w:val="007E7D72"/>
    <w:rsid w:val="007F0360"/>
    <w:rsid w:val="007F049B"/>
    <w:rsid w:val="007F070A"/>
    <w:rsid w:val="007F0816"/>
    <w:rsid w:val="007F0924"/>
    <w:rsid w:val="007F12D2"/>
    <w:rsid w:val="007F136F"/>
    <w:rsid w:val="007F17F4"/>
    <w:rsid w:val="007F1D20"/>
    <w:rsid w:val="007F2009"/>
    <w:rsid w:val="007F2757"/>
    <w:rsid w:val="007F2761"/>
    <w:rsid w:val="007F2DA0"/>
    <w:rsid w:val="007F2F02"/>
    <w:rsid w:val="007F31AC"/>
    <w:rsid w:val="007F3F73"/>
    <w:rsid w:val="007F4270"/>
    <w:rsid w:val="007F4421"/>
    <w:rsid w:val="007F5069"/>
    <w:rsid w:val="007F58C4"/>
    <w:rsid w:val="007F5C22"/>
    <w:rsid w:val="007F6B2D"/>
    <w:rsid w:val="007F72D0"/>
    <w:rsid w:val="007F7A50"/>
    <w:rsid w:val="0080040C"/>
    <w:rsid w:val="008009DD"/>
    <w:rsid w:val="00800D66"/>
    <w:rsid w:val="00801547"/>
    <w:rsid w:val="008016B6"/>
    <w:rsid w:val="00801CC3"/>
    <w:rsid w:val="00801D68"/>
    <w:rsid w:val="00801F43"/>
    <w:rsid w:val="00801FF2"/>
    <w:rsid w:val="008020E9"/>
    <w:rsid w:val="0080272A"/>
    <w:rsid w:val="00802732"/>
    <w:rsid w:val="00802C1E"/>
    <w:rsid w:val="00802D3A"/>
    <w:rsid w:val="00803327"/>
    <w:rsid w:val="00803500"/>
    <w:rsid w:val="008037A8"/>
    <w:rsid w:val="008038D6"/>
    <w:rsid w:val="00803F47"/>
    <w:rsid w:val="0080402D"/>
    <w:rsid w:val="00804619"/>
    <w:rsid w:val="008054F0"/>
    <w:rsid w:val="00805500"/>
    <w:rsid w:val="00805988"/>
    <w:rsid w:val="00806236"/>
    <w:rsid w:val="00806296"/>
    <w:rsid w:val="00806358"/>
    <w:rsid w:val="0080642F"/>
    <w:rsid w:val="00806A14"/>
    <w:rsid w:val="00807A5E"/>
    <w:rsid w:val="00807C4A"/>
    <w:rsid w:val="00807C73"/>
    <w:rsid w:val="00807CE8"/>
    <w:rsid w:val="0081007B"/>
    <w:rsid w:val="008105FA"/>
    <w:rsid w:val="008106FA"/>
    <w:rsid w:val="008108DB"/>
    <w:rsid w:val="00810CC0"/>
    <w:rsid w:val="00810ECE"/>
    <w:rsid w:val="00811015"/>
    <w:rsid w:val="008110EE"/>
    <w:rsid w:val="0081133D"/>
    <w:rsid w:val="00811BF2"/>
    <w:rsid w:val="00811D38"/>
    <w:rsid w:val="008121FC"/>
    <w:rsid w:val="0081222F"/>
    <w:rsid w:val="00812887"/>
    <w:rsid w:val="00812ACF"/>
    <w:rsid w:val="0081304F"/>
    <w:rsid w:val="00813091"/>
    <w:rsid w:val="00813C9E"/>
    <w:rsid w:val="008148D2"/>
    <w:rsid w:val="00814A08"/>
    <w:rsid w:val="00814B35"/>
    <w:rsid w:val="008150DA"/>
    <w:rsid w:val="0081717E"/>
    <w:rsid w:val="00817F7B"/>
    <w:rsid w:val="00820BD1"/>
    <w:rsid w:val="00820C11"/>
    <w:rsid w:val="00821036"/>
    <w:rsid w:val="00821429"/>
    <w:rsid w:val="008216DC"/>
    <w:rsid w:val="00822705"/>
    <w:rsid w:val="008227DE"/>
    <w:rsid w:val="00822865"/>
    <w:rsid w:val="008230B0"/>
    <w:rsid w:val="00823843"/>
    <w:rsid w:val="00823F44"/>
    <w:rsid w:val="008248EB"/>
    <w:rsid w:val="008253BB"/>
    <w:rsid w:val="008253C9"/>
    <w:rsid w:val="00825692"/>
    <w:rsid w:val="008257BE"/>
    <w:rsid w:val="008259E4"/>
    <w:rsid w:val="00826757"/>
    <w:rsid w:val="00826A74"/>
    <w:rsid w:val="00826CFE"/>
    <w:rsid w:val="00827160"/>
    <w:rsid w:val="00827666"/>
    <w:rsid w:val="00827830"/>
    <w:rsid w:val="00827E33"/>
    <w:rsid w:val="00830566"/>
    <w:rsid w:val="00830B07"/>
    <w:rsid w:val="00831141"/>
    <w:rsid w:val="008311FE"/>
    <w:rsid w:val="00831A78"/>
    <w:rsid w:val="00831B42"/>
    <w:rsid w:val="00831F69"/>
    <w:rsid w:val="0083228A"/>
    <w:rsid w:val="00832331"/>
    <w:rsid w:val="00833862"/>
    <w:rsid w:val="008340D5"/>
    <w:rsid w:val="008346CB"/>
    <w:rsid w:val="00834DE4"/>
    <w:rsid w:val="008351C4"/>
    <w:rsid w:val="008357EA"/>
    <w:rsid w:val="00835F12"/>
    <w:rsid w:val="00836150"/>
    <w:rsid w:val="00836C51"/>
    <w:rsid w:val="00836CC2"/>
    <w:rsid w:val="00837155"/>
    <w:rsid w:val="00837778"/>
    <w:rsid w:val="008378DE"/>
    <w:rsid w:val="00837C4E"/>
    <w:rsid w:val="00837DC6"/>
    <w:rsid w:val="00841FCA"/>
    <w:rsid w:val="00842DFC"/>
    <w:rsid w:val="008430A5"/>
    <w:rsid w:val="00843E76"/>
    <w:rsid w:val="00844051"/>
    <w:rsid w:val="00844553"/>
    <w:rsid w:val="00844BDE"/>
    <w:rsid w:val="00844CB0"/>
    <w:rsid w:val="00844F8A"/>
    <w:rsid w:val="008455F2"/>
    <w:rsid w:val="008456DC"/>
    <w:rsid w:val="00845C7A"/>
    <w:rsid w:val="0084601E"/>
    <w:rsid w:val="008462EE"/>
    <w:rsid w:val="00846610"/>
    <w:rsid w:val="008467BE"/>
    <w:rsid w:val="00846C09"/>
    <w:rsid w:val="00846E49"/>
    <w:rsid w:val="00846ECD"/>
    <w:rsid w:val="00847A9F"/>
    <w:rsid w:val="00847D3D"/>
    <w:rsid w:val="00850222"/>
    <w:rsid w:val="008507F6"/>
    <w:rsid w:val="008512A0"/>
    <w:rsid w:val="008527ED"/>
    <w:rsid w:val="00852BD6"/>
    <w:rsid w:val="00852DE8"/>
    <w:rsid w:val="00853291"/>
    <w:rsid w:val="008533E7"/>
    <w:rsid w:val="008534C1"/>
    <w:rsid w:val="008534D7"/>
    <w:rsid w:val="0085374C"/>
    <w:rsid w:val="00853FCA"/>
    <w:rsid w:val="0085424D"/>
    <w:rsid w:val="00854CD5"/>
    <w:rsid w:val="00854D62"/>
    <w:rsid w:val="00855C1E"/>
    <w:rsid w:val="00856073"/>
    <w:rsid w:val="008564B2"/>
    <w:rsid w:val="00856824"/>
    <w:rsid w:val="00856E5F"/>
    <w:rsid w:val="00856FE0"/>
    <w:rsid w:val="008575E9"/>
    <w:rsid w:val="008576AE"/>
    <w:rsid w:val="008578AF"/>
    <w:rsid w:val="00860025"/>
    <w:rsid w:val="008605A3"/>
    <w:rsid w:val="008605F7"/>
    <w:rsid w:val="0086071E"/>
    <w:rsid w:val="008607A5"/>
    <w:rsid w:val="0086090D"/>
    <w:rsid w:val="00860D41"/>
    <w:rsid w:val="00861063"/>
    <w:rsid w:val="00861150"/>
    <w:rsid w:val="0086127C"/>
    <w:rsid w:val="008618A5"/>
    <w:rsid w:val="00861B20"/>
    <w:rsid w:val="00861DB8"/>
    <w:rsid w:val="008623A4"/>
    <w:rsid w:val="008624B5"/>
    <w:rsid w:val="0086259D"/>
    <w:rsid w:val="0086261E"/>
    <w:rsid w:val="008626EF"/>
    <w:rsid w:val="008628C6"/>
    <w:rsid w:val="008628DC"/>
    <w:rsid w:val="00862E33"/>
    <w:rsid w:val="008631C5"/>
    <w:rsid w:val="0086387C"/>
    <w:rsid w:val="00864106"/>
    <w:rsid w:val="008645D9"/>
    <w:rsid w:val="00864CA9"/>
    <w:rsid w:val="00864F04"/>
    <w:rsid w:val="00865104"/>
    <w:rsid w:val="008651C6"/>
    <w:rsid w:val="00865720"/>
    <w:rsid w:val="00865E94"/>
    <w:rsid w:val="00866D4C"/>
    <w:rsid w:val="0086721E"/>
    <w:rsid w:val="00867458"/>
    <w:rsid w:val="0086755E"/>
    <w:rsid w:val="008676E3"/>
    <w:rsid w:val="00867C02"/>
    <w:rsid w:val="00870BF4"/>
    <w:rsid w:val="00870C76"/>
    <w:rsid w:val="00871005"/>
    <w:rsid w:val="00871228"/>
    <w:rsid w:val="00871B40"/>
    <w:rsid w:val="00871E1C"/>
    <w:rsid w:val="00872849"/>
    <w:rsid w:val="00872FB0"/>
    <w:rsid w:val="00872FD1"/>
    <w:rsid w:val="0087328B"/>
    <w:rsid w:val="008736A2"/>
    <w:rsid w:val="00873A46"/>
    <w:rsid w:val="00873B03"/>
    <w:rsid w:val="00873EB0"/>
    <w:rsid w:val="00873F1F"/>
    <w:rsid w:val="008740FF"/>
    <w:rsid w:val="00874170"/>
    <w:rsid w:val="00874B52"/>
    <w:rsid w:val="00874E4A"/>
    <w:rsid w:val="0087543D"/>
    <w:rsid w:val="0087574D"/>
    <w:rsid w:val="008757C5"/>
    <w:rsid w:val="008763D1"/>
    <w:rsid w:val="00876D48"/>
    <w:rsid w:val="0087701D"/>
    <w:rsid w:val="008777D8"/>
    <w:rsid w:val="008778C1"/>
    <w:rsid w:val="00877B6F"/>
    <w:rsid w:val="00877DFD"/>
    <w:rsid w:val="00880251"/>
    <w:rsid w:val="00880557"/>
    <w:rsid w:val="00880974"/>
    <w:rsid w:val="00880B91"/>
    <w:rsid w:val="00880E51"/>
    <w:rsid w:val="008817B0"/>
    <w:rsid w:val="00881AD1"/>
    <w:rsid w:val="00881B0E"/>
    <w:rsid w:val="00881BD5"/>
    <w:rsid w:val="00881C5C"/>
    <w:rsid w:val="00881DF9"/>
    <w:rsid w:val="00883121"/>
    <w:rsid w:val="008832EE"/>
    <w:rsid w:val="008833DA"/>
    <w:rsid w:val="00883CE2"/>
    <w:rsid w:val="00883D36"/>
    <w:rsid w:val="0088546E"/>
    <w:rsid w:val="00885C6B"/>
    <w:rsid w:val="00885E45"/>
    <w:rsid w:val="0088626F"/>
    <w:rsid w:val="008863C9"/>
    <w:rsid w:val="00886678"/>
    <w:rsid w:val="008867BA"/>
    <w:rsid w:val="00886926"/>
    <w:rsid w:val="00886E2F"/>
    <w:rsid w:val="00886E76"/>
    <w:rsid w:val="00887123"/>
    <w:rsid w:val="008875A3"/>
    <w:rsid w:val="008877F9"/>
    <w:rsid w:val="00887856"/>
    <w:rsid w:val="00887FFA"/>
    <w:rsid w:val="008902DE"/>
    <w:rsid w:val="00890B1D"/>
    <w:rsid w:val="00890F30"/>
    <w:rsid w:val="00891355"/>
    <w:rsid w:val="0089168C"/>
    <w:rsid w:val="008917C8"/>
    <w:rsid w:val="0089206F"/>
    <w:rsid w:val="00892872"/>
    <w:rsid w:val="00892BD5"/>
    <w:rsid w:val="00892C91"/>
    <w:rsid w:val="00892CB3"/>
    <w:rsid w:val="008932E5"/>
    <w:rsid w:val="00893562"/>
    <w:rsid w:val="008942B4"/>
    <w:rsid w:val="00894866"/>
    <w:rsid w:val="0089516B"/>
    <w:rsid w:val="00895414"/>
    <w:rsid w:val="00895ABD"/>
    <w:rsid w:val="00895C10"/>
    <w:rsid w:val="00896102"/>
    <w:rsid w:val="0089634F"/>
    <w:rsid w:val="00896791"/>
    <w:rsid w:val="00896946"/>
    <w:rsid w:val="00897022"/>
    <w:rsid w:val="0089747E"/>
    <w:rsid w:val="00897B45"/>
    <w:rsid w:val="00897C4F"/>
    <w:rsid w:val="008A0CD5"/>
    <w:rsid w:val="008A0EC4"/>
    <w:rsid w:val="008A11F5"/>
    <w:rsid w:val="008A1CBF"/>
    <w:rsid w:val="008A1EA8"/>
    <w:rsid w:val="008A1FBE"/>
    <w:rsid w:val="008A220C"/>
    <w:rsid w:val="008A22D6"/>
    <w:rsid w:val="008A279B"/>
    <w:rsid w:val="008A29D0"/>
    <w:rsid w:val="008A30D2"/>
    <w:rsid w:val="008A30F7"/>
    <w:rsid w:val="008A4729"/>
    <w:rsid w:val="008A49E5"/>
    <w:rsid w:val="008A4A0D"/>
    <w:rsid w:val="008A4A93"/>
    <w:rsid w:val="008A505C"/>
    <w:rsid w:val="008A59E3"/>
    <w:rsid w:val="008A6EB8"/>
    <w:rsid w:val="008A7CB2"/>
    <w:rsid w:val="008A7D19"/>
    <w:rsid w:val="008B04A6"/>
    <w:rsid w:val="008B0546"/>
    <w:rsid w:val="008B0627"/>
    <w:rsid w:val="008B0710"/>
    <w:rsid w:val="008B0D4F"/>
    <w:rsid w:val="008B122B"/>
    <w:rsid w:val="008B142A"/>
    <w:rsid w:val="008B163B"/>
    <w:rsid w:val="008B1B6F"/>
    <w:rsid w:val="008B1F43"/>
    <w:rsid w:val="008B26AD"/>
    <w:rsid w:val="008B2A67"/>
    <w:rsid w:val="008B37D1"/>
    <w:rsid w:val="008B3D3D"/>
    <w:rsid w:val="008B3EE9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7B6"/>
    <w:rsid w:val="008B6862"/>
    <w:rsid w:val="008B6D01"/>
    <w:rsid w:val="008B7548"/>
    <w:rsid w:val="008B79DA"/>
    <w:rsid w:val="008C0110"/>
    <w:rsid w:val="008C03D2"/>
    <w:rsid w:val="008C06DC"/>
    <w:rsid w:val="008C0B5A"/>
    <w:rsid w:val="008C0C4C"/>
    <w:rsid w:val="008C0E92"/>
    <w:rsid w:val="008C22C6"/>
    <w:rsid w:val="008C2D81"/>
    <w:rsid w:val="008C3155"/>
    <w:rsid w:val="008C341B"/>
    <w:rsid w:val="008C3968"/>
    <w:rsid w:val="008C3971"/>
    <w:rsid w:val="008C3F06"/>
    <w:rsid w:val="008C46D8"/>
    <w:rsid w:val="008C47AE"/>
    <w:rsid w:val="008C4BF7"/>
    <w:rsid w:val="008C5291"/>
    <w:rsid w:val="008C52DA"/>
    <w:rsid w:val="008C5596"/>
    <w:rsid w:val="008C5B25"/>
    <w:rsid w:val="008C5D6B"/>
    <w:rsid w:val="008C5E85"/>
    <w:rsid w:val="008C639F"/>
    <w:rsid w:val="008C6445"/>
    <w:rsid w:val="008C725C"/>
    <w:rsid w:val="008C75AD"/>
    <w:rsid w:val="008D033A"/>
    <w:rsid w:val="008D0D73"/>
    <w:rsid w:val="008D132F"/>
    <w:rsid w:val="008D14C2"/>
    <w:rsid w:val="008D179C"/>
    <w:rsid w:val="008D1923"/>
    <w:rsid w:val="008D1BD0"/>
    <w:rsid w:val="008D1F10"/>
    <w:rsid w:val="008D25D3"/>
    <w:rsid w:val="008D2959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51C"/>
    <w:rsid w:val="008D7605"/>
    <w:rsid w:val="008E0277"/>
    <w:rsid w:val="008E03DD"/>
    <w:rsid w:val="008E04BE"/>
    <w:rsid w:val="008E08C3"/>
    <w:rsid w:val="008E0BFC"/>
    <w:rsid w:val="008E0C7C"/>
    <w:rsid w:val="008E1467"/>
    <w:rsid w:val="008E14DF"/>
    <w:rsid w:val="008E1AC5"/>
    <w:rsid w:val="008E1FB3"/>
    <w:rsid w:val="008E3148"/>
    <w:rsid w:val="008E31CB"/>
    <w:rsid w:val="008E3E28"/>
    <w:rsid w:val="008E3F35"/>
    <w:rsid w:val="008E4087"/>
    <w:rsid w:val="008E4216"/>
    <w:rsid w:val="008E46CF"/>
    <w:rsid w:val="008E5053"/>
    <w:rsid w:val="008E50B5"/>
    <w:rsid w:val="008E5534"/>
    <w:rsid w:val="008E596D"/>
    <w:rsid w:val="008E5CA2"/>
    <w:rsid w:val="008E619A"/>
    <w:rsid w:val="008E6243"/>
    <w:rsid w:val="008E624B"/>
    <w:rsid w:val="008E64FF"/>
    <w:rsid w:val="008E6894"/>
    <w:rsid w:val="008E6AD2"/>
    <w:rsid w:val="008E7074"/>
    <w:rsid w:val="008E754B"/>
    <w:rsid w:val="008F00FC"/>
    <w:rsid w:val="008F01C7"/>
    <w:rsid w:val="008F0D27"/>
    <w:rsid w:val="008F10FA"/>
    <w:rsid w:val="008F18F4"/>
    <w:rsid w:val="008F2073"/>
    <w:rsid w:val="008F2630"/>
    <w:rsid w:val="008F2875"/>
    <w:rsid w:val="008F2B14"/>
    <w:rsid w:val="008F2C42"/>
    <w:rsid w:val="008F2E7D"/>
    <w:rsid w:val="008F2F7F"/>
    <w:rsid w:val="008F32F0"/>
    <w:rsid w:val="008F38A3"/>
    <w:rsid w:val="008F3AF0"/>
    <w:rsid w:val="008F3E0B"/>
    <w:rsid w:val="008F40C2"/>
    <w:rsid w:val="008F440E"/>
    <w:rsid w:val="008F4477"/>
    <w:rsid w:val="008F45A6"/>
    <w:rsid w:val="008F4BD8"/>
    <w:rsid w:val="008F4E2B"/>
    <w:rsid w:val="008F53CC"/>
    <w:rsid w:val="008F541C"/>
    <w:rsid w:val="008F54AD"/>
    <w:rsid w:val="008F550D"/>
    <w:rsid w:val="008F5A40"/>
    <w:rsid w:val="008F5DAA"/>
    <w:rsid w:val="008F60FA"/>
    <w:rsid w:val="008F6231"/>
    <w:rsid w:val="008F6232"/>
    <w:rsid w:val="008F6727"/>
    <w:rsid w:val="008F6CDB"/>
    <w:rsid w:val="008F7579"/>
    <w:rsid w:val="008F7702"/>
    <w:rsid w:val="00900134"/>
    <w:rsid w:val="009004AE"/>
    <w:rsid w:val="00900873"/>
    <w:rsid w:val="00901170"/>
    <w:rsid w:val="0090138E"/>
    <w:rsid w:val="009019C3"/>
    <w:rsid w:val="00901ACB"/>
    <w:rsid w:val="00901BC3"/>
    <w:rsid w:val="00901D64"/>
    <w:rsid w:val="00902388"/>
    <w:rsid w:val="00902959"/>
    <w:rsid w:val="00902A7A"/>
    <w:rsid w:val="00902FAF"/>
    <w:rsid w:val="00903FA2"/>
    <w:rsid w:val="00904011"/>
    <w:rsid w:val="0090403B"/>
    <w:rsid w:val="009044C5"/>
    <w:rsid w:val="00904751"/>
    <w:rsid w:val="00904E0E"/>
    <w:rsid w:val="009053B4"/>
    <w:rsid w:val="009058DC"/>
    <w:rsid w:val="00906165"/>
    <w:rsid w:val="00906318"/>
    <w:rsid w:val="009063F8"/>
    <w:rsid w:val="009064E1"/>
    <w:rsid w:val="00906981"/>
    <w:rsid w:val="009071BD"/>
    <w:rsid w:val="009071EE"/>
    <w:rsid w:val="0090786C"/>
    <w:rsid w:val="00907AC8"/>
    <w:rsid w:val="00907BDB"/>
    <w:rsid w:val="00907C91"/>
    <w:rsid w:val="00910517"/>
    <w:rsid w:val="009109E9"/>
    <w:rsid w:val="00911277"/>
    <w:rsid w:val="009112B6"/>
    <w:rsid w:val="009115B7"/>
    <w:rsid w:val="009115FA"/>
    <w:rsid w:val="00911732"/>
    <w:rsid w:val="00911871"/>
    <w:rsid w:val="0091194A"/>
    <w:rsid w:val="00911B39"/>
    <w:rsid w:val="00911C01"/>
    <w:rsid w:val="00911D80"/>
    <w:rsid w:val="009121AB"/>
    <w:rsid w:val="009125A0"/>
    <w:rsid w:val="009128B5"/>
    <w:rsid w:val="00912C1C"/>
    <w:rsid w:val="00913074"/>
    <w:rsid w:val="009132F6"/>
    <w:rsid w:val="0091394D"/>
    <w:rsid w:val="009139D4"/>
    <w:rsid w:val="00913BD7"/>
    <w:rsid w:val="00913D1C"/>
    <w:rsid w:val="00913D57"/>
    <w:rsid w:val="00914761"/>
    <w:rsid w:val="0091496D"/>
    <w:rsid w:val="00914D34"/>
    <w:rsid w:val="00915504"/>
    <w:rsid w:val="00915D9D"/>
    <w:rsid w:val="00915E1D"/>
    <w:rsid w:val="0091630A"/>
    <w:rsid w:val="0091632E"/>
    <w:rsid w:val="00916409"/>
    <w:rsid w:val="0091658C"/>
    <w:rsid w:val="00916788"/>
    <w:rsid w:val="0091690A"/>
    <w:rsid w:val="00916DB5"/>
    <w:rsid w:val="009171B2"/>
    <w:rsid w:val="009172EE"/>
    <w:rsid w:val="0091751A"/>
    <w:rsid w:val="00917523"/>
    <w:rsid w:val="00917875"/>
    <w:rsid w:val="00917C54"/>
    <w:rsid w:val="0092040F"/>
    <w:rsid w:val="009204CF"/>
    <w:rsid w:val="00920988"/>
    <w:rsid w:val="00921C8B"/>
    <w:rsid w:val="00922251"/>
    <w:rsid w:val="00922652"/>
    <w:rsid w:val="00923047"/>
    <w:rsid w:val="00923927"/>
    <w:rsid w:val="00923F65"/>
    <w:rsid w:val="009242D3"/>
    <w:rsid w:val="0092553B"/>
    <w:rsid w:val="009257C6"/>
    <w:rsid w:val="00926526"/>
    <w:rsid w:val="0092655E"/>
    <w:rsid w:val="009266AE"/>
    <w:rsid w:val="00926B2A"/>
    <w:rsid w:val="00926D12"/>
    <w:rsid w:val="00926FCA"/>
    <w:rsid w:val="00927674"/>
    <w:rsid w:val="009276AD"/>
    <w:rsid w:val="0092786D"/>
    <w:rsid w:val="00927C98"/>
    <w:rsid w:val="00927E22"/>
    <w:rsid w:val="00927F1C"/>
    <w:rsid w:val="0093011F"/>
    <w:rsid w:val="009301BD"/>
    <w:rsid w:val="009301BE"/>
    <w:rsid w:val="00930E90"/>
    <w:rsid w:val="009312B1"/>
    <w:rsid w:val="0093153A"/>
    <w:rsid w:val="00931A7F"/>
    <w:rsid w:val="00931FD6"/>
    <w:rsid w:val="009321F3"/>
    <w:rsid w:val="0093256B"/>
    <w:rsid w:val="00933375"/>
    <w:rsid w:val="009345A8"/>
    <w:rsid w:val="00934925"/>
    <w:rsid w:val="0093655C"/>
    <w:rsid w:val="009375CB"/>
    <w:rsid w:val="00937711"/>
    <w:rsid w:val="00937C1B"/>
    <w:rsid w:val="00937C44"/>
    <w:rsid w:val="00937C99"/>
    <w:rsid w:val="00940094"/>
    <w:rsid w:val="00940138"/>
    <w:rsid w:val="009408F2"/>
    <w:rsid w:val="00940BEA"/>
    <w:rsid w:val="00940EFE"/>
    <w:rsid w:val="00941235"/>
    <w:rsid w:val="00941287"/>
    <w:rsid w:val="00941707"/>
    <w:rsid w:val="0094225A"/>
    <w:rsid w:val="00942436"/>
    <w:rsid w:val="00942BA5"/>
    <w:rsid w:val="00942C17"/>
    <w:rsid w:val="00943257"/>
    <w:rsid w:val="00943B0B"/>
    <w:rsid w:val="00944160"/>
    <w:rsid w:val="009446A3"/>
    <w:rsid w:val="00944946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8CE"/>
    <w:rsid w:val="00947A70"/>
    <w:rsid w:val="00947ABA"/>
    <w:rsid w:val="00947AC2"/>
    <w:rsid w:val="00947BE6"/>
    <w:rsid w:val="00947D57"/>
    <w:rsid w:val="00947F04"/>
    <w:rsid w:val="00950CCD"/>
    <w:rsid w:val="009510F4"/>
    <w:rsid w:val="00951182"/>
    <w:rsid w:val="0095133F"/>
    <w:rsid w:val="00951AE5"/>
    <w:rsid w:val="009524F2"/>
    <w:rsid w:val="009525E7"/>
    <w:rsid w:val="00952FF2"/>
    <w:rsid w:val="0095368D"/>
    <w:rsid w:val="009536D0"/>
    <w:rsid w:val="0095392E"/>
    <w:rsid w:val="00953F93"/>
    <w:rsid w:val="009543DD"/>
    <w:rsid w:val="00954CB4"/>
    <w:rsid w:val="009551F2"/>
    <w:rsid w:val="0095571A"/>
    <w:rsid w:val="00955895"/>
    <w:rsid w:val="0095592A"/>
    <w:rsid w:val="00956202"/>
    <w:rsid w:val="00956493"/>
    <w:rsid w:val="00956618"/>
    <w:rsid w:val="00956A4F"/>
    <w:rsid w:val="00956C1D"/>
    <w:rsid w:val="00956D5B"/>
    <w:rsid w:val="00956E12"/>
    <w:rsid w:val="00956F94"/>
    <w:rsid w:val="0095748F"/>
    <w:rsid w:val="00957751"/>
    <w:rsid w:val="00957849"/>
    <w:rsid w:val="00960224"/>
    <w:rsid w:val="0096023A"/>
    <w:rsid w:val="0096038A"/>
    <w:rsid w:val="0096086D"/>
    <w:rsid w:val="0096109B"/>
    <w:rsid w:val="00961127"/>
    <w:rsid w:val="0096120A"/>
    <w:rsid w:val="009612B7"/>
    <w:rsid w:val="009612ED"/>
    <w:rsid w:val="00961465"/>
    <w:rsid w:val="009619AF"/>
    <w:rsid w:val="00962BFD"/>
    <w:rsid w:val="00962D8B"/>
    <w:rsid w:val="00962FCB"/>
    <w:rsid w:val="009632D9"/>
    <w:rsid w:val="00963301"/>
    <w:rsid w:val="009633A2"/>
    <w:rsid w:val="009633CB"/>
    <w:rsid w:val="00963A45"/>
    <w:rsid w:val="009648F9"/>
    <w:rsid w:val="00965061"/>
    <w:rsid w:val="00965795"/>
    <w:rsid w:val="00965B94"/>
    <w:rsid w:val="00965D09"/>
    <w:rsid w:val="00965EA3"/>
    <w:rsid w:val="00965F37"/>
    <w:rsid w:val="009665BF"/>
    <w:rsid w:val="00966621"/>
    <w:rsid w:val="0096663B"/>
    <w:rsid w:val="009671C0"/>
    <w:rsid w:val="009675E3"/>
    <w:rsid w:val="00967A0D"/>
    <w:rsid w:val="00967CA6"/>
    <w:rsid w:val="00967FB1"/>
    <w:rsid w:val="00970302"/>
    <w:rsid w:val="009704C3"/>
    <w:rsid w:val="00970890"/>
    <w:rsid w:val="009708B2"/>
    <w:rsid w:val="009712E9"/>
    <w:rsid w:val="00971635"/>
    <w:rsid w:val="009717AC"/>
    <w:rsid w:val="00971B79"/>
    <w:rsid w:val="00971C52"/>
    <w:rsid w:val="009720C6"/>
    <w:rsid w:val="00972F1D"/>
    <w:rsid w:val="0097398F"/>
    <w:rsid w:val="00973AD1"/>
    <w:rsid w:val="0097409C"/>
    <w:rsid w:val="00974218"/>
    <w:rsid w:val="0097426B"/>
    <w:rsid w:val="0097426E"/>
    <w:rsid w:val="0097449A"/>
    <w:rsid w:val="00974E75"/>
    <w:rsid w:val="00975673"/>
    <w:rsid w:val="00975AD0"/>
    <w:rsid w:val="00975CE0"/>
    <w:rsid w:val="00975DF8"/>
    <w:rsid w:val="009800D0"/>
    <w:rsid w:val="00980797"/>
    <w:rsid w:val="00980958"/>
    <w:rsid w:val="0098118D"/>
    <w:rsid w:val="009811E6"/>
    <w:rsid w:val="00981680"/>
    <w:rsid w:val="00982498"/>
    <w:rsid w:val="009827B0"/>
    <w:rsid w:val="00982A77"/>
    <w:rsid w:val="00982D69"/>
    <w:rsid w:val="00982E8B"/>
    <w:rsid w:val="00982F01"/>
    <w:rsid w:val="009831C0"/>
    <w:rsid w:val="00983709"/>
    <w:rsid w:val="00984D70"/>
    <w:rsid w:val="00984F73"/>
    <w:rsid w:val="00985345"/>
    <w:rsid w:val="009854AD"/>
    <w:rsid w:val="00985D89"/>
    <w:rsid w:val="00986312"/>
    <w:rsid w:val="00986C51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E00"/>
    <w:rsid w:val="00990F60"/>
    <w:rsid w:val="00991197"/>
    <w:rsid w:val="009911C9"/>
    <w:rsid w:val="0099125C"/>
    <w:rsid w:val="00991448"/>
    <w:rsid w:val="00991A47"/>
    <w:rsid w:val="00991B51"/>
    <w:rsid w:val="00991F8C"/>
    <w:rsid w:val="009921C0"/>
    <w:rsid w:val="009921E3"/>
    <w:rsid w:val="0099359F"/>
    <w:rsid w:val="00993ACA"/>
    <w:rsid w:val="00993CA4"/>
    <w:rsid w:val="00993F32"/>
    <w:rsid w:val="00994050"/>
    <w:rsid w:val="0099426D"/>
    <w:rsid w:val="009942A1"/>
    <w:rsid w:val="0099474D"/>
    <w:rsid w:val="00994EE1"/>
    <w:rsid w:val="009954B2"/>
    <w:rsid w:val="00995BF6"/>
    <w:rsid w:val="009960F8"/>
    <w:rsid w:val="0099627D"/>
    <w:rsid w:val="009967E0"/>
    <w:rsid w:val="00996843"/>
    <w:rsid w:val="00996AD6"/>
    <w:rsid w:val="009972EC"/>
    <w:rsid w:val="00997340"/>
    <w:rsid w:val="00997F5B"/>
    <w:rsid w:val="009A0040"/>
    <w:rsid w:val="009A004E"/>
    <w:rsid w:val="009A04A1"/>
    <w:rsid w:val="009A04ED"/>
    <w:rsid w:val="009A062B"/>
    <w:rsid w:val="009A06D9"/>
    <w:rsid w:val="009A0B29"/>
    <w:rsid w:val="009A13CA"/>
    <w:rsid w:val="009A1AA9"/>
    <w:rsid w:val="009A23CC"/>
    <w:rsid w:val="009A2566"/>
    <w:rsid w:val="009A2A5E"/>
    <w:rsid w:val="009A2B1F"/>
    <w:rsid w:val="009A320C"/>
    <w:rsid w:val="009A324A"/>
    <w:rsid w:val="009A3589"/>
    <w:rsid w:val="009A3664"/>
    <w:rsid w:val="009A4105"/>
    <w:rsid w:val="009A4417"/>
    <w:rsid w:val="009A4CB6"/>
    <w:rsid w:val="009A51EB"/>
    <w:rsid w:val="009A58E9"/>
    <w:rsid w:val="009A5BB9"/>
    <w:rsid w:val="009A66F1"/>
    <w:rsid w:val="009A6C46"/>
    <w:rsid w:val="009B03B1"/>
    <w:rsid w:val="009B041B"/>
    <w:rsid w:val="009B0628"/>
    <w:rsid w:val="009B0930"/>
    <w:rsid w:val="009B0ADA"/>
    <w:rsid w:val="009B16CE"/>
    <w:rsid w:val="009B1BFA"/>
    <w:rsid w:val="009B1F3B"/>
    <w:rsid w:val="009B214C"/>
    <w:rsid w:val="009B2CFF"/>
    <w:rsid w:val="009B3031"/>
    <w:rsid w:val="009B3337"/>
    <w:rsid w:val="009B33E0"/>
    <w:rsid w:val="009B34CD"/>
    <w:rsid w:val="009B35BF"/>
    <w:rsid w:val="009B379F"/>
    <w:rsid w:val="009B3837"/>
    <w:rsid w:val="009B3971"/>
    <w:rsid w:val="009B39B7"/>
    <w:rsid w:val="009B39CD"/>
    <w:rsid w:val="009B3EBE"/>
    <w:rsid w:val="009B4F70"/>
    <w:rsid w:val="009B573F"/>
    <w:rsid w:val="009B5FC7"/>
    <w:rsid w:val="009B6196"/>
    <w:rsid w:val="009B67F2"/>
    <w:rsid w:val="009B683A"/>
    <w:rsid w:val="009B6A41"/>
    <w:rsid w:val="009B6A60"/>
    <w:rsid w:val="009B7209"/>
    <w:rsid w:val="009C06CD"/>
    <w:rsid w:val="009C128B"/>
    <w:rsid w:val="009C1357"/>
    <w:rsid w:val="009C1372"/>
    <w:rsid w:val="009C1CF6"/>
    <w:rsid w:val="009C1F41"/>
    <w:rsid w:val="009C211E"/>
    <w:rsid w:val="009C237F"/>
    <w:rsid w:val="009C25AF"/>
    <w:rsid w:val="009C27D8"/>
    <w:rsid w:val="009C31CF"/>
    <w:rsid w:val="009C337E"/>
    <w:rsid w:val="009C3516"/>
    <w:rsid w:val="009C3B38"/>
    <w:rsid w:val="009C3E14"/>
    <w:rsid w:val="009C3E35"/>
    <w:rsid w:val="009C405B"/>
    <w:rsid w:val="009C42EA"/>
    <w:rsid w:val="009C44EA"/>
    <w:rsid w:val="009C4528"/>
    <w:rsid w:val="009C4F66"/>
    <w:rsid w:val="009C5363"/>
    <w:rsid w:val="009C5624"/>
    <w:rsid w:val="009C5855"/>
    <w:rsid w:val="009C6064"/>
    <w:rsid w:val="009C65D8"/>
    <w:rsid w:val="009C686B"/>
    <w:rsid w:val="009C6D4C"/>
    <w:rsid w:val="009C6FB9"/>
    <w:rsid w:val="009C731B"/>
    <w:rsid w:val="009C7549"/>
    <w:rsid w:val="009D0062"/>
    <w:rsid w:val="009D00F4"/>
    <w:rsid w:val="009D0FE6"/>
    <w:rsid w:val="009D1263"/>
    <w:rsid w:val="009D14D2"/>
    <w:rsid w:val="009D1F29"/>
    <w:rsid w:val="009D1F81"/>
    <w:rsid w:val="009D23CB"/>
    <w:rsid w:val="009D2540"/>
    <w:rsid w:val="009D281B"/>
    <w:rsid w:val="009D2BA2"/>
    <w:rsid w:val="009D2BFF"/>
    <w:rsid w:val="009D2D1B"/>
    <w:rsid w:val="009D2F22"/>
    <w:rsid w:val="009D31B9"/>
    <w:rsid w:val="009D3420"/>
    <w:rsid w:val="009D381B"/>
    <w:rsid w:val="009D3A1F"/>
    <w:rsid w:val="009D3A64"/>
    <w:rsid w:val="009D4541"/>
    <w:rsid w:val="009D4852"/>
    <w:rsid w:val="009D48E4"/>
    <w:rsid w:val="009D4907"/>
    <w:rsid w:val="009D4E4F"/>
    <w:rsid w:val="009D4ED3"/>
    <w:rsid w:val="009D5173"/>
    <w:rsid w:val="009D5367"/>
    <w:rsid w:val="009D54DA"/>
    <w:rsid w:val="009D54F8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972"/>
    <w:rsid w:val="009E104D"/>
    <w:rsid w:val="009E1584"/>
    <w:rsid w:val="009E1680"/>
    <w:rsid w:val="009E19E8"/>
    <w:rsid w:val="009E1B4A"/>
    <w:rsid w:val="009E1C23"/>
    <w:rsid w:val="009E1E10"/>
    <w:rsid w:val="009E22D4"/>
    <w:rsid w:val="009E2B73"/>
    <w:rsid w:val="009E2F51"/>
    <w:rsid w:val="009E2FAC"/>
    <w:rsid w:val="009E30F9"/>
    <w:rsid w:val="009E371C"/>
    <w:rsid w:val="009E3883"/>
    <w:rsid w:val="009E3BCD"/>
    <w:rsid w:val="009E3EFA"/>
    <w:rsid w:val="009E4925"/>
    <w:rsid w:val="009E4E37"/>
    <w:rsid w:val="009E50F0"/>
    <w:rsid w:val="009E61FA"/>
    <w:rsid w:val="009E62B7"/>
    <w:rsid w:val="009E737B"/>
    <w:rsid w:val="009E765E"/>
    <w:rsid w:val="009F019D"/>
    <w:rsid w:val="009F0266"/>
    <w:rsid w:val="009F0384"/>
    <w:rsid w:val="009F054F"/>
    <w:rsid w:val="009F0C06"/>
    <w:rsid w:val="009F0E93"/>
    <w:rsid w:val="009F1072"/>
    <w:rsid w:val="009F1366"/>
    <w:rsid w:val="009F18D6"/>
    <w:rsid w:val="009F19B5"/>
    <w:rsid w:val="009F22AA"/>
    <w:rsid w:val="009F2356"/>
    <w:rsid w:val="009F25AA"/>
    <w:rsid w:val="009F2B5B"/>
    <w:rsid w:val="009F33B5"/>
    <w:rsid w:val="009F3406"/>
    <w:rsid w:val="009F3417"/>
    <w:rsid w:val="009F3BB5"/>
    <w:rsid w:val="009F3BF6"/>
    <w:rsid w:val="009F3F55"/>
    <w:rsid w:val="009F4095"/>
    <w:rsid w:val="009F419A"/>
    <w:rsid w:val="009F42C3"/>
    <w:rsid w:val="009F488F"/>
    <w:rsid w:val="009F4D38"/>
    <w:rsid w:val="009F51D5"/>
    <w:rsid w:val="009F528E"/>
    <w:rsid w:val="009F5578"/>
    <w:rsid w:val="009F57C2"/>
    <w:rsid w:val="009F58FF"/>
    <w:rsid w:val="009F5E35"/>
    <w:rsid w:val="009F5E3F"/>
    <w:rsid w:val="009F60C7"/>
    <w:rsid w:val="009F6294"/>
    <w:rsid w:val="009F64C5"/>
    <w:rsid w:val="009F6AC4"/>
    <w:rsid w:val="009F6D83"/>
    <w:rsid w:val="009F70BF"/>
    <w:rsid w:val="009F7122"/>
    <w:rsid w:val="009F71BF"/>
    <w:rsid w:val="009F735B"/>
    <w:rsid w:val="009F73CC"/>
    <w:rsid w:val="009F7470"/>
    <w:rsid w:val="009F7480"/>
    <w:rsid w:val="009F7837"/>
    <w:rsid w:val="009F7C77"/>
    <w:rsid w:val="00A00041"/>
    <w:rsid w:val="00A00152"/>
    <w:rsid w:val="00A001DD"/>
    <w:rsid w:val="00A0020F"/>
    <w:rsid w:val="00A00229"/>
    <w:rsid w:val="00A003C4"/>
    <w:rsid w:val="00A00CDB"/>
    <w:rsid w:val="00A00CF4"/>
    <w:rsid w:val="00A00E44"/>
    <w:rsid w:val="00A00E52"/>
    <w:rsid w:val="00A0139B"/>
    <w:rsid w:val="00A01A48"/>
    <w:rsid w:val="00A01A79"/>
    <w:rsid w:val="00A01BD8"/>
    <w:rsid w:val="00A01D03"/>
    <w:rsid w:val="00A01E5C"/>
    <w:rsid w:val="00A02292"/>
    <w:rsid w:val="00A025AF"/>
    <w:rsid w:val="00A02698"/>
    <w:rsid w:val="00A032C5"/>
    <w:rsid w:val="00A03DA7"/>
    <w:rsid w:val="00A04755"/>
    <w:rsid w:val="00A04C44"/>
    <w:rsid w:val="00A05155"/>
    <w:rsid w:val="00A05BB7"/>
    <w:rsid w:val="00A05EE2"/>
    <w:rsid w:val="00A069AA"/>
    <w:rsid w:val="00A06DE0"/>
    <w:rsid w:val="00A07E37"/>
    <w:rsid w:val="00A10786"/>
    <w:rsid w:val="00A10A75"/>
    <w:rsid w:val="00A10DD6"/>
    <w:rsid w:val="00A115D1"/>
    <w:rsid w:val="00A11641"/>
    <w:rsid w:val="00A122EA"/>
    <w:rsid w:val="00A125EB"/>
    <w:rsid w:val="00A127D0"/>
    <w:rsid w:val="00A12827"/>
    <w:rsid w:val="00A12919"/>
    <w:rsid w:val="00A12C93"/>
    <w:rsid w:val="00A13D2A"/>
    <w:rsid w:val="00A1432D"/>
    <w:rsid w:val="00A15764"/>
    <w:rsid w:val="00A15A4A"/>
    <w:rsid w:val="00A162F4"/>
    <w:rsid w:val="00A16379"/>
    <w:rsid w:val="00A163B0"/>
    <w:rsid w:val="00A16443"/>
    <w:rsid w:val="00A16C52"/>
    <w:rsid w:val="00A170E0"/>
    <w:rsid w:val="00A1737A"/>
    <w:rsid w:val="00A17456"/>
    <w:rsid w:val="00A17B53"/>
    <w:rsid w:val="00A17D8E"/>
    <w:rsid w:val="00A202C4"/>
    <w:rsid w:val="00A212D7"/>
    <w:rsid w:val="00A216D7"/>
    <w:rsid w:val="00A21918"/>
    <w:rsid w:val="00A21C52"/>
    <w:rsid w:val="00A21CEC"/>
    <w:rsid w:val="00A21E0C"/>
    <w:rsid w:val="00A22036"/>
    <w:rsid w:val="00A2280F"/>
    <w:rsid w:val="00A2377F"/>
    <w:rsid w:val="00A23CF4"/>
    <w:rsid w:val="00A23D45"/>
    <w:rsid w:val="00A23E48"/>
    <w:rsid w:val="00A241EE"/>
    <w:rsid w:val="00A249F6"/>
    <w:rsid w:val="00A24A4F"/>
    <w:rsid w:val="00A24CF9"/>
    <w:rsid w:val="00A250C6"/>
    <w:rsid w:val="00A25157"/>
    <w:rsid w:val="00A25712"/>
    <w:rsid w:val="00A2623D"/>
    <w:rsid w:val="00A262B0"/>
    <w:rsid w:val="00A263AE"/>
    <w:rsid w:val="00A2646B"/>
    <w:rsid w:val="00A26AAB"/>
    <w:rsid w:val="00A26AB9"/>
    <w:rsid w:val="00A26C83"/>
    <w:rsid w:val="00A26CDC"/>
    <w:rsid w:val="00A273E7"/>
    <w:rsid w:val="00A278B4"/>
    <w:rsid w:val="00A27B46"/>
    <w:rsid w:val="00A3042E"/>
    <w:rsid w:val="00A30C4C"/>
    <w:rsid w:val="00A30F1A"/>
    <w:rsid w:val="00A3125F"/>
    <w:rsid w:val="00A3187F"/>
    <w:rsid w:val="00A31A2B"/>
    <w:rsid w:val="00A31A52"/>
    <w:rsid w:val="00A32C5B"/>
    <w:rsid w:val="00A32CC9"/>
    <w:rsid w:val="00A331EB"/>
    <w:rsid w:val="00A335C9"/>
    <w:rsid w:val="00A34570"/>
    <w:rsid w:val="00A34689"/>
    <w:rsid w:val="00A348A6"/>
    <w:rsid w:val="00A34D1F"/>
    <w:rsid w:val="00A35568"/>
    <w:rsid w:val="00A3584D"/>
    <w:rsid w:val="00A359FA"/>
    <w:rsid w:val="00A35CF2"/>
    <w:rsid w:val="00A35EEA"/>
    <w:rsid w:val="00A36643"/>
    <w:rsid w:val="00A36A77"/>
    <w:rsid w:val="00A36CF5"/>
    <w:rsid w:val="00A36FC2"/>
    <w:rsid w:val="00A37B5D"/>
    <w:rsid w:val="00A37BA7"/>
    <w:rsid w:val="00A37E1E"/>
    <w:rsid w:val="00A40109"/>
    <w:rsid w:val="00A40432"/>
    <w:rsid w:val="00A40532"/>
    <w:rsid w:val="00A4054D"/>
    <w:rsid w:val="00A40A60"/>
    <w:rsid w:val="00A4110B"/>
    <w:rsid w:val="00A4118A"/>
    <w:rsid w:val="00A41326"/>
    <w:rsid w:val="00A4145E"/>
    <w:rsid w:val="00A41731"/>
    <w:rsid w:val="00A42083"/>
    <w:rsid w:val="00A42732"/>
    <w:rsid w:val="00A42757"/>
    <w:rsid w:val="00A42785"/>
    <w:rsid w:val="00A43099"/>
    <w:rsid w:val="00A4313D"/>
    <w:rsid w:val="00A43759"/>
    <w:rsid w:val="00A43C27"/>
    <w:rsid w:val="00A43C88"/>
    <w:rsid w:val="00A43E4D"/>
    <w:rsid w:val="00A446E2"/>
    <w:rsid w:val="00A451D2"/>
    <w:rsid w:val="00A4541F"/>
    <w:rsid w:val="00A455A2"/>
    <w:rsid w:val="00A45697"/>
    <w:rsid w:val="00A46933"/>
    <w:rsid w:val="00A472B4"/>
    <w:rsid w:val="00A472E0"/>
    <w:rsid w:val="00A47908"/>
    <w:rsid w:val="00A47E78"/>
    <w:rsid w:val="00A504E4"/>
    <w:rsid w:val="00A5060C"/>
    <w:rsid w:val="00A5060D"/>
    <w:rsid w:val="00A506A4"/>
    <w:rsid w:val="00A5079C"/>
    <w:rsid w:val="00A50D21"/>
    <w:rsid w:val="00A51147"/>
    <w:rsid w:val="00A51386"/>
    <w:rsid w:val="00A51679"/>
    <w:rsid w:val="00A521F2"/>
    <w:rsid w:val="00A523E1"/>
    <w:rsid w:val="00A52DF4"/>
    <w:rsid w:val="00A5320D"/>
    <w:rsid w:val="00A535BD"/>
    <w:rsid w:val="00A53670"/>
    <w:rsid w:val="00A536D1"/>
    <w:rsid w:val="00A536D9"/>
    <w:rsid w:val="00A538AA"/>
    <w:rsid w:val="00A53A1A"/>
    <w:rsid w:val="00A53A73"/>
    <w:rsid w:val="00A53AD7"/>
    <w:rsid w:val="00A53C70"/>
    <w:rsid w:val="00A5446D"/>
    <w:rsid w:val="00A55716"/>
    <w:rsid w:val="00A55DA8"/>
    <w:rsid w:val="00A55E98"/>
    <w:rsid w:val="00A5628C"/>
    <w:rsid w:val="00A57131"/>
    <w:rsid w:val="00A5750C"/>
    <w:rsid w:val="00A5799D"/>
    <w:rsid w:val="00A57F8D"/>
    <w:rsid w:val="00A57FD0"/>
    <w:rsid w:val="00A60100"/>
    <w:rsid w:val="00A607DE"/>
    <w:rsid w:val="00A60AA8"/>
    <w:rsid w:val="00A61057"/>
    <w:rsid w:val="00A616F3"/>
    <w:rsid w:val="00A6170E"/>
    <w:rsid w:val="00A61883"/>
    <w:rsid w:val="00A6229B"/>
    <w:rsid w:val="00A622E1"/>
    <w:rsid w:val="00A623DF"/>
    <w:rsid w:val="00A62467"/>
    <w:rsid w:val="00A624DB"/>
    <w:rsid w:val="00A62710"/>
    <w:rsid w:val="00A627D9"/>
    <w:rsid w:val="00A62D16"/>
    <w:rsid w:val="00A63194"/>
    <w:rsid w:val="00A6342D"/>
    <w:rsid w:val="00A6364B"/>
    <w:rsid w:val="00A640DB"/>
    <w:rsid w:val="00A645D8"/>
    <w:rsid w:val="00A646AC"/>
    <w:rsid w:val="00A64C60"/>
    <w:rsid w:val="00A650CA"/>
    <w:rsid w:val="00A651ED"/>
    <w:rsid w:val="00A6536F"/>
    <w:rsid w:val="00A6559E"/>
    <w:rsid w:val="00A65A23"/>
    <w:rsid w:val="00A65BBF"/>
    <w:rsid w:val="00A66816"/>
    <w:rsid w:val="00A67D52"/>
    <w:rsid w:val="00A67D6F"/>
    <w:rsid w:val="00A7004B"/>
    <w:rsid w:val="00A7044E"/>
    <w:rsid w:val="00A7066F"/>
    <w:rsid w:val="00A708D2"/>
    <w:rsid w:val="00A70AE5"/>
    <w:rsid w:val="00A70DBF"/>
    <w:rsid w:val="00A70E4D"/>
    <w:rsid w:val="00A70E7C"/>
    <w:rsid w:val="00A70F35"/>
    <w:rsid w:val="00A7167A"/>
    <w:rsid w:val="00A7175F"/>
    <w:rsid w:val="00A717D4"/>
    <w:rsid w:val="00A71B86"/>
    <w:rsid w:val="00A71CB7"/>
    <w:rsid w:val="00A71CF3"/>
    <w:rsid w:val="00A720E2"/>
    <w:rsid w:val="00A721D8"/>
    <w:rsid w:val="00A7280A"/>
    <w:rsid w:val="00A72A43"/>
    <w:rsid w:val="00A733FC"/>
    <w:rsid w:val="00A73462"/>
    <w:rsid w:val="00A7349F"/>
    <w:rsid w:val="00A739CE"/>
    <w:rsid w:val="00A74565"/>
    <w:rsid w:val="00A74808"/>
    <w:rsid w:val="00A74A71"/>
    <w:rsid w:val="00A7594F"/>
    <w:rsid w:val="00A76316"/>
    <w:rsid w:val="00A7634D"/>
    <w:rsid w:val="00A763BE"/>
    <w:rsid w:val="00A766FF"/>
    <w:rsid w:val="00A76D0B"/>
    <w:rsid w:val="00A76E24"/>
    <w:rsid w:val="00A77522"/>
    <w:rsid w:val="00A803BA"/>
    <w:rsid w:val="00A806A1"/>
    <w:rsid w:val="00A80EAA"/>
    <w:rsid w:val="00A814FF"/>
    <w:rsid w:val="00A818C1"/>
    <w:rsid w:val="00A81F44"/>
    <w:rsid w:val="00A82444"/>
    <w:rsid w:val="00A82E46"/>
    <w:rsid w:val="00A8302B"/>
    <w:rsid w:val="00A8312E"/>
    <w:rsid w:val="00A83364"/>
    <w:rsid w:val="00A834E3"/>
    <w:rsid w:val="00A83683"/>
    <w:rsid w:val="00A83998"/>
    <w:rsid w:val="00A84048"/>
    <w:rsid w:val="00A8454A"/>
    <w:rsid w:val="00A850F8"/>
    <w:rsid w:val="00A853B4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F16"/>
    <w:rsid w:val="00A92547"/>
    <w:rsid w:val="00A92562"/>
    <w:rsid w:val="00A9271A"/>
    <w:rsid w:val="00A92CBA"/>
    <w:rsid w:val="00A92E4E"/>
    <w:rsid w:val="00A931A4"/>
    <w:rsid w:val="00A932F2"/>
    <w:rsid w:val="00A938A8"/>
    <w:rsid w:val="00A93BD4"/>
    <w:rsid w:val="00A93EBF"/>
    <w:rsid w:val="00A941F1"/>
    <w:rsid w:val="00A9432C"/>
    <w:rsid w:val="00A9473F"/>
    <w:rsid w:val="00A94A2C"/>
    <w:rsid w:val="00A9622B"/>
    <w:rsid w:val="00A96B24"/>
    <w:rsid w:val="00A972F4"/>
    <w:rsid w:val="00A97652"/>
    <w:rsid w:val="00A97A96"/>
    <w:rsid w:val="00A97B3B"/>
    <w:rsid w:val="00A97D8C"/>
    <w:rsid w:val="00AA0127"/>
    <w:rsid w:val="00AA0D5C"/>
    <w:rsid w:val="00AA101B"/>
    <w:rsid w:val="00AA139D"/>
    <w:rsid w:val="00AA13D0"/>
    <w:rsid w:val="00AA1527"/>
    <w:rsid w:val="00AA166E"/>
    <w:rsid w:val="00AA200A"/>
    <w:rsid w:val="00AA21B6"/>
    <w:rsid w:val="00AA26C9"/>
    <w:rsid w:val="00AA274A"/>
    <w:rsid w:val="00AA3179"/>
    <w:rsid w:val="00AA3770"/>
    <w:rsid w:val="00AA4514"/>
    <w:rsid w:val="00AA4F32"/>
    <w:rsid w:val="00AA57C6"/>
    <w:rsid w:val="00AA5889"/>
    <w:rsid w:val="00AA5BE1"/>
    <w:rsid w:val="00AA6108"/>
    <w:rsid w:val="00AA71D9"/>
    <w:rsid w:val="00AA7574"/>
    <w:rsid w:val="00AA7A97"/>
    <w:rsid w:val="00AA7B4F"/>
    <w:rsid w:val="00AB037A"/>
    <w:rsid w:val="00AB081D"/>
    <w:rsid w:val="00AB1BBF"/>
    <w:rsid w:val="00AB1D85"/>
    <w:rsid w:val="00AB2C11"/>
    <w:rsid w:val="00AB33B3"/>
    <w:rsid w:val="00AB33DA"/>
    <w:rsid w:val="00AB385E"/>
    <w:rsid w:val="00AB3AE6"/>
    <w:rsid w:val="00AB474E"/>
    <w:rsid w:val="00AB4A50"/>
    <w:rsid w:val="00AB4B6B"/>
    <w:rsid w:val="00AB4D60"/>
    <w:rsid w:val="00AB5B34"/>
    <w:rsid w:val="00AB5B88"/>
    <w:rsid w:val="00AB5D1E"/>
    <w:rsid w:val="00AB5DE2"/>
    <w:rsid w:val="00AB686A"/>
    <w:rsid w:val="00AB6C01"/>
    <w:rsid w:val="00AB6CA1"/>
    <w:rsid w:val="00AB6D30"/>
    <w:rsid w:val="00AB7282"/>
    <w:rsid w:val="00AC04DF"/>
    <w:rsid w:val="00AC0503"/>
    <w:rsid w:val="00AC0569"/>
    <w:rsid w:val="00AC0C67"/>
    <w:rsid w:val="00AC0DC8"/>
    <w:rsid w:val="00AC133F"/>
    <w:rsid w:val="00AC1B31"/>
    <w:rsid w:val="00AC1D55"/>
    <w:rsid w:val="00AC1DBF"/>
    <w:rsid w:val="00AC2381"/>
    <w:rsid w:val="00AC24B4"/>
    <w:rsid w:val="00AC2BC8"/>
    <w:rsid w:val="00AC2E1F"/>
    <w:rsid w:val="00AC320E"/>
    <w:rsid w:val="00AC3B41"/>
    <w:rsid w:val="00AC430E"/>
    <w:rsid w:val="00AC458F"/>
    <w:rsid w:val="00AC4BBD"/>
    <w:rsid w:val="00AC527D"/>
    <w:rsid w:val="00AC64CC"/>
    <w:rsid w:val="00AC66F2"/>
    <w:rsid w:val="00AC67AB"/>
    <w:rsid w:val="00AC68E2"/>
    <w:rsid w:val="00AC6B07"/>
    <w:rsid w:val="00AC6B22"/>
    <w:rsid w:val="00AC7393"/>
    <w:rsid w:val="00AC751E"/>
    <w:rsid w:val="00AC781B"/>
    <w:rsid w:val="00AC7A52"/>
    <w:rsid w:val="00AC7B7B"/>
    <w:rsid w:val="00AC7C15"/>
    <w:rsid w:val="00AC7EA9"/>
    <w:rsid w:val="00AD029B"/>
    <w:rsid w:val="00AD17DA"/>
    <w:rsid w:val="00AD185C"/>
    <w:rsid w:val="00AD1EF6"/>
    <w:rsid w:val="00AD1F2B"/>
    <w:rsid w:val="00AD1FA6"/>
    <w:rsid w:val="00AD2159"/>
    <w:rsid w:val="00AD21EE"/>
    <w:rsid w:val="00AD29C6"/>
    <w:rsid w:val="00AD2A7F"/>
    <w:rsid w:val="00AD3105"/>
    <w:rsid w:val="00AD3164"/>
    <w:rsid w:val="00AD3B42"/>
    <w:rsid w:val="00AD3DE6"/>
    <w:rsid w:val="00AD3FBF"/>
    <w:rsid w:val="00AD42F5"/>
    <w:rsid w:val="00AD44F2"/>
    <w:rsid w:val="00AD5014"/>
    <w:rsid w:val="00AD51A4"/>
    <w:rsid w:val="00AD5282"/>
    <w:rsid w:val="00AD5457"/>
    <w:rsid w:val="00AD5DE7"/>
    <w:rsid w:val="00AD659E"/>
    <w:rsid w:val="00AD669D"/>
    <w:rsid w:val="00AD6FBE"/>
    <w:rsid w:val="00AD7701"/>
    <w:rsid w:val="00AD7805"/>
    <w:rsid w:val="00AD7A51"/>
    <w:rsid w:val="00AD7B8A"/>
    <w:rsid w:val="00AD7FB4"/>
    <w:rsid w:val="00AE05F0"/>
    <w:rsid w:val="00AE05FE"/>
    <w:rsid w:val="00AE0F8F"/>
    <w:rsid w:val="00AE11BA"/>
    <w:rsid w:val="00AE1272"/>
    <w:rsid w:val="00AE1520"/>
    <w:rsid w:val="00AE154B"/>
    <w:rsid w:val="00AE16AB"/>
    <w:rsid w:val="00AE1815"/>
    <w:rsid w:val="00AE1ADB"/>
    <w:rsid w:val="00AE1B57"/>
    <w:rsid w:val="00AE22AF"/>
    <w:rsid w:val="00AE2590"/>
    <w:rsid w:val="00AE2911"/>
    <w:rsid w:val="00AE337F"/>
    <w:rsid w:val="00AE3891"/>
    <w:rsid w:val="00AE3A12"/>
    <w:rsid w:val="00AE3D7C"/>
    <w:rsid w:val="00AE4008"/>
    <w:rsid w:val="00AE4111"/>
    <w:rsid w:val="00AE4B0F"/>
    <w:rsid w:val="00AE4ED7"/>
    <w:rsid w:val="00AE571A"/>
    <w:rsid w:val="00AE6393"/>
    <w:rsid w:val="00AE63E4"/>
    <w:rsid w:val="00AE662C"/>
    <w:rsid w:val="00AE6919"/>
    <w:rsid w:val="00AE6AC9"/>
    <w:rsid w:val="00AE6D5E"/>
    <w:rsid w:val="00AE6DE8"/>
    <w:rsid w:val="00AE6FB3"/>
    <w:rsid w:val="00AE7096"/>
    <w:rsid w:val="00AE7F89"/>
    <w:rsid w:val="00AF02BA"/>
    <w:rsid w:val="00AF030C"/>
    <w:rsid w:val="00AF0327"/>
    <w:rsid w:val="00AF06EC"/>
    <w:rsid w:val="00AF0C40"/>
    <w:rsid w:val="00AF0F6A"/>
    <w:rsid w:val="00AF115E"/>
    <w:rsid w:val="00AF1257"/>
    <w:rsid w:val="00AF14CC"/>
    <w:rsid w:val="00AF15F8"/>
    <w:rsid w:val="00AF1E3D"/>
    <w:rsid w:val="00AF2B29"/>
    <w:rsid w:val="00AF373E"/>
    <w:rsid w:val="00AF4254"/>
    <w:rsid w:val="00AF43CC"/>
    <w:rsid w:val="00AF4549"/>
    <w:rsid w:val="00AF48A8"/>
    <w:rsid w:val="00AF4BF6"/>
    <w:rsid w:val="00AF4DE4"/>
    <w:rsid w:val="00AF5E63"/>
    <w:rsid w:val="00AF6088"/>
    <w:rsid w:val="00AF6589"/>
    <w:rsid w:val="00AF6F32"/>
    <w:rsid w:val="00AF7434"/>
    <w:rsid w:val="00AF7A69"/>
    <w:rsid w:val="00AF7EC2"/>
    <w:rsid w:val="00B00059"/>
    <w:rsid w:val="00B001BC"/>
    <w:rsid w:val="00B00735"/>
    <w:rsid w:val="00B010DA"/>
    <w:rsid w:val="00B014C1"/>
    <w:rsid w:val="00B01C14"/>
    <w:rsid w:val="00B01DF1"/>
    <w:rsid w:val="00B028D8"/>
    <w:rsid w:val="00B029D8"/>
    <w:rsid w:val="00B0332B"/>
    <w:rsid w:val="00B03D8B"/>
    <w:rsid w:val="00B04490"/>
    <w:rsid w:val="00B04AC0"/>
    <w:rsid w:val="00B05050"/>
    <w:rsid w:val="00B05460"/>
    <w:rsid w:val="00B05B7F"/>
    <w:rsid w:val="00B05BEF"/>
    <w:rsid w:val="00B05C22"/>
    <w:rsid w:val="00B06344"/>
    <w:rsid w:val="00B06B26"/>
    <w:rsid w:val="00B06EC3"/>
    <w:rsid w:val="00B07316"/>
    <w:rsid w:val="00B10F2E"/>
    <w:rsid w:val="00B112F8"/>
    <w:rsid w:val="00B11509"/>
    <w:rsid w:val="00B1159B"/>
    <w:rsid w:val="00B11778"/>
    <w:rsid w:val="00B120F0"/>
    <w:rsid w:val="00B12369"/>
    <w:rsid w:val="00B12EEA"/>
    <w:rsid w:val="00B1345F"/>
    <w:rsid w:val="00B139A4"/>
    <w:rsid w:val="00B1457B"/>
    <w:rsid w:val="00B14788"/>
    <w:rsid w:val="00B14867"/>
    <w:rsid w:val="00B14CA8"/>
    <w:rsid w:val="00B154F6"/>
    <w:rsid w:val="00B1588B"/>
    <w:rsid w:val="00B15B74"/>
    <w:rsid w:val="00B16013"/>
    <w:rsid w:val="00B16996"/>
    <w:rsid w:val="00B16A7B"/>
    <w:rsid w:val="00B16F31"/>
    <w:rsid w:val="00B17400"/>
    <w:rsid w:val="00B175BF"/>
    <w:rsid w:val="00B1780D"/>
    <w:rsid w:val="00B17D08"/>
    <w:rsid w:val="00B202D3"/>
    <w:rsid w:val="00B20311"/>
    <w:rsid w:val="00B20A1A"/>
    <w:rsid w:val="00B20F33"/>
    <w:rsid w:val="00B210D8"/>
    <w:rsid w:val="00B219EC"/>
    <w:rsid w:val="00B21BA5"/>
    <w:rsid w:val="00B22114"/>
    <w:rsid w:val="00B223C1"/>
    <w:rsid w:val="00B22E6E"/>
    <w:rsid w:val="00B23029"/>
    <w:rsid w:val="00B233E1"/>
    <w:rsid w:val="00B23479"/>
    <w:rsid w:val="00B23654"/>
    <w:rsid w:val="00B2392F"/>
    <w:rsid w:val="00B2476A"/>
    <w:rsid w:val="00B24B14"/>
    <w:rsid w:val="00B25038"/>
    <w:rsid w:val="00B25324"/>
    <w:rsid w:val="00B25BFB"/>
    <w:rsid w:val="00B26257"/>
    <w:rsid w:val="00B263FE"/>
    <w:rsid w:val="00B2661D"/>
    <w:rsid w:val="00B26E8D"/>
    <w:rsid w:val="00B2764A"/>
    <w:rsid w:val="00B27DB1"/>
    <w:rsid w:val="00B27EC7"/>
    <w:rsid w:val="00B27FAF"/>
    <w:rsid w:val="00B3037F"/>
    <w:rsid w:val="00B30421"/>
    <w:rsid w:val="00B3052E"/>
    <w:rsid w:val="00B3054E"/>
    <w:rsid w:val="00B311FE"/>
    <w:rsid w:val="00B314A9"/>
    <w:rsid w:val="00B31638"/>
    <w:rsid w:val="00B3166C"/>
    <w:rsid w:val="00B31FF9"/>
    <w:rsid w:val="00B32A3C"/>
    <w:rsid w:val="00B32CA4"/>
    <w:rsid w:val="00B32DDD"/>
    <w:rsid w:val="00B32E9F"/>
    <w:rsid w:val="00B3382C"/>
    <w:rsid w:val="00B349DE"/>
    <w:rsid w:val="00B34AFA"/>
    <w:rsid w:val="00B34E33"/>
    <w:rsid w:val="00B34F68"/>
    <w:rsid w:val="00B35564"/>
    <w:rsid w:val="00B35600"/>
    <w:rsid w:val="00B358DD"/>
    <w:rsid w:val="00B35B40"/>
    <w:rsid w:val="00B35C34"/>
    <w:rsid w:val="00B35C8C"/>
    <w:rsid w:val="00B3608F"/>
    <w:rsid w:val="00B360B6"/>
    <w:rsid w:val="00B360F2"/>
    <w:rsid w:val="00B362EB"/>
    <w:rsid w:val="00B36419"/>
    <w:rsid w:val="00B36933"/>
    <w:rsid w:val="00B36A53"/>
    <w:rsid w:val="00B36E74"/>
    <w:rsid w:val="00B36ECA"/>
    <w:rsid w:val="00B3775B"/>
    <w:rsid w:val="00B37C9D"/>
    <w:rsid w:val="00B40894"/>
    <w:rsid w:val="00B40CBD"/>
    <w:rsid w:val="00B40CDB"/>
    <w:rsid w:val="00B4116D"/>
    <w:rsid w:val="00B415A9"/>
    <w:rsid w:val="00B419E5"/>
    <w:rsid w:val="00B41E59"/>
    <w:rsid w:val="00B423FC"/>
    <w:rsid w:val="00B42496"/>
    <w:rsid w:val="00B429C6"/>
    <w:rsid w:val="00B43081"/>
    <w:rsid w:val="00B431B9"/>
    <w:rsid w:val="00B43ABD"/>
    <w:rsid w:val="00B44136"/>
    <w:rsid w:val="00B44738"/>
    <w:rsid w:val="00B44782"/>
    <w:rsid w:val="00B448AB"/>
    <w:rsid w:val="00B44ADD"/>
    <w:rsid w:val="00B44F4D"/>
    <w:rsid w:val="00B453C4"/>
    <w:rsid w:val="00B45413"/>
    <w:rsid w:val="00B45A95"/>
    <w:rsid w:val="00B45F52"/>
    <w:rsid w:val="00B45FBF"/>
    <w:rsid w:val="00B461F8"/>
    <w:rsid w:val="00B469DF"/>
    <w:rsid w:val="00B46C1B"/>
    <w:rsid w:val="00B4729C"/>
    <w:rsid w:val="00B47434"/>
    <w:rsid w:val="00B4782F"/>
    <w:rsid w:val="00B47864"/>
    <w:rsid w:val="00B50278"/>
    <w:rsid w:val="00B50AFA"/>
    <w:rsid w:val="00B51718"/>
    <w:rsid w:val="00B5183E"/>
    <w:rsid w:val="00B518C2"/>
    <w:rsid w:val="00B51928"/>
    <w:rsid w:val="00B51B4D"/>
    <w:rsid w:val="00B5218D"/>
    <w:rsid w:val="00B524E6"/>
    <w:rsid w:val="00B5294B"/>
    <w:rsid w:val="00B5295B"/>
    <w:rsid w:val="00B5349D"/>
    <w:rsid w:val="00B53B2A"/>
    <w:rsid w:val="00B53DE5"/>
    <w:rsid w:val="00B5449D"/>
    <w:rsid w:val="00B54C88"/>
    <w:rsid w:val="00B559DD"/>
    <w:rsid w:val="00B55D1D"/>
    <w:rsid w:val="00B5627C"/>
    <w:rsid w:val="00B565D3"/>
    <w:rsid w:val="00B56668"/>
    <w:rsid w:val="00B56CB5"/>
    <w:rsid w:val="00B573F6"/>
    <w:rsid w:val="00B57ECB"/>
    <w:rsid w:val="00B60F18"/>
    <w:rsid w:val="00B61011"/>
    <w:rsid w:val="00B611B1"/>
    <w:rsid w:val="00B6135A"/>
    <w:rsid w:val="00B615E9"/>
    <w:rsid w:val="00B61D43"/>
    <w:rsid w:val="00B62522"/>
    <w:rsid w:val="00B63039"/>
    <w:rsid w:val="00B63186"/>
    <w:rsid w:val="00B63A7B"/>
    <w:rsid w:val="00B648B8"/>
    <w:rsid w:val="00B65939"/>
    <w:rsid w:val="00B65A43"/>
    <w:rsid w:val="00B65AB8"/>
    <w:rsid w:val="00B65E6D"/>
    <w:rsid w:val="00B662BB"/>
    <w:rsid w:val="00B66756"/>
    <w:rsid w:val="00B67854"/>
    <w:rsid w:val="00B70277"/>
    <w:rsid w:val="00B70612"/>
    <w:rsid w:val="00B706CB"/>
    <w:rsid w:val="00B70757"/>
    <w:rsid w:val="00B70AC6"/>
    <w:rsid w:val="00B70B5B"/>
    <w:rsid w:val="00B716A6"/>
    <w:rsid w:val="00B71F20"/>
    <w:rsid w:val="00B72051"/>
    <w:rsid w:val="00B7237D"/>
    <w:rsid w:val="00B72AD3"/>
    <w:rsid w:val="00B72DAF"/>
    <w:rsid w:val="00B72E6F"/>
    <w:rsid w:val="00B73335"/>
    <w:rsid w:val="00B734A6"/>
    <w:rsid w:val="00B73620"/>
    <w:rsid w:val="00B736C1"/>
    <w:rsid w:val="00B73816"/>
    <w:rsid w:val="00B73984"/>
    <w:rsid w:val="00B74728"/>
    <w:rsid w:val="00B74CDB"/>
    <w:rsid w:val="00B74CE0"/>
    <w:rsid w:val="00B752E2"/>
    <w:rsid w:val="00B75533"/>
    <w:rsid w:val="00B755A3"/>
    <w:rsid w:val="00B762DF"/>
    <w:rsid w:val="00B7655C"/>
    <w:rsid w:val="00B766B0"/>
    <w:rsid w:val="00B76714"/>
    <w:rsid w:val="00B76BE5"/>
    <w:rsid w:val="00B76C9C"/>
    <w:rsid w:val="00B7738E"/>
    <w:rsid w:val="00B77E92"/>
    <w:rsid w:val="00B77EA6"/>
    <w:rsid w:val="00B80316"/>
    <w:rsid w:val="00B80522"/>
    <w:rsid w:val="00B807FD"/>
    <w:rsid w:val="00B80DDD"/>
    <w:rsid w:val="00B80E87"/>
    <w:rsid w:val="00B80EC6"/>
    <w:rsid w:val="00B811CA"/>
    <w:rsid w:val="00B82706"/>
    <w:rsid w:val="00B828A2"/>
    <w:rsid w:val="00B82C6A"/>
    <w:rsid w:val="00B82C7A"/>
    <w:rsid w:val="00B8305F"/>
    <w:rsid w:val="00B83297"/>
    <w:rsid w:val="00B83355"/>
    <w:rsid w:val="00B834CF"/>
    <w:rsid w:val="00B8384A"/>
    <w:rsid w:val="00B83904"/>
    <w:rsid w:val="00B84087"/>
    <w:rsid w:val="00B84516"/>
    <w:rsid w:val="00B84942"/>
    <w:rsid w:val="00B84CEE"/>
    <w:rsid w:val="00B85103"/>
    <w:rsid w:val="00B851B1"/>
    <w:rsid w:val="00B85647"/>
    <w:rsid w:val="00B864D0"/>
    <w:rsid w:val="00B8688F"/>
    <w:rsid w:val="00B86950"/>
    <w:rsid w:val="00B86E16"/>
    <w:rsid w:val="00B8719E"/>
    <w:rsid w:val="00B875B1"/>
    <w:rsid w:val="00B90020"/>
    <w:rsid w:val="00B90242"/>
    <w:rsid w:val="00B90B0D"/>
    <w:rsid w:val="00B90B1C"/>
    <w:rsid w:val="00B90DF5"/>
    <w:rsid w:val="00B90F62"/>
    <w:rsid w:val="00B91F16"/>
    <w:rsid w:val="00B9225D"/>
    <w:rsid w:val="00B92649"/>
    <w:rsid w:val="00B92A2D"/>
    <w:rsid w:val="00B92FBA"/>
    <w:rsid w:val="00B93042"/>
    <w:rsid w:val="00B93373"/>
    <w:rsid w:val="00B9347D"/>
    <w:rsid w:val="00B937C5"/>
    <w:rsid w:val="00B93835"/>
    <w:rsid w:val="00B939A1"/>
    <w:rsid w:val="00B939F3"/>
    <w:rsid w:val="00B94239"/>
    <w:rsid w:val="00B942D9"/>
    <w:rsid w:val="00B9482B"/>
    <w:rsid w:val="00B95030"/>
    <w:rsid w:val="00B951CA"/>
    <w:rsid w:val="00B95CE2"/>
    <w:rsid w:val="00B95CFC"/>
    <w:rsid w:val="00B963EB"/>
    <w:rsid w:val="00B968BA"/>
    <w:rsid w:val="00B96A66"/>
    <w:rsid w:val="00B96E11"/>
    <w:rsid w:val="00B96EB4"/>
    <w:rsid w:val="00B975B1"/>
    <w:rsid w:val="00B9777E"/>
    <w:rsid w:val="00B97F57"/>
    <w:rsid w:val="00BA05A6"/>
    <w:rsid w:val="00BA0AFB"/>
    <w:rsid w:val="00BA0E1A"/>
    <w:rsid w:val="00BA1371"/>
    <w:rsid w:val="00BA1863"/>
    <w:rsid w:val="00BA1BC0"/>
    <w:rsid w:val="00BA1BDD"/>
    <w:rsid w:val="00BA1E26"/>
    <w:rsid w:val="00BA1E3B"/>
    <w:rsid w:val="00BA2032"/>
    <w:rsid w:val="00BA2145"/>
    <w:rsid w:val="00BA290A"/>
    <w:rsid w:val="00BA2E24"/>
    <w:rsid w:val="00BA2FCB"/>
    <w:rsid w:val="00BA35C9"/>
    <w:rsid w:val="00BA3AE1"/>
    <w:rsid w:val="00BA3C91"/>
    <w:rsid w:val="00BA50ED"/>
    <w:rsid w:val="00BA5406"/>
    <w:rsid w:val="00BA60EB"/>
    <w:rsid w:val="00BA620D"/>
    <w:rsid w:val="00BA62FA"/>
    <w:rsid w:val="00BA652B"/>
    <w:rsid w:val="00BA6B83"/>
    <w:rsid w:val="00BA7210"/>
    <w:rsid w:val="00BA73C8"/>
    <w:rsid w:val="00BB054A"/>
    <w:rsid w:val="00BB056A"/>
    <w:rsid w:val="00BB0777"/>
    <w:rsid w:val="00BB0DA6"/>
    <w:rsid w:val="00BB0E15"/>
    <w:rsid w:val="00BB0FE6"/>
    <w:rsid w:val="00BB105F"/>
    <w:rsid w:val="00BB1490"/>
    <w:rsid w:val="00BB156B"/>
    <w:rsid w:val="00BB1E0A"/>
    <w:rsid w:val="00BB1E2A"/>
    <w:rsid w:val="00BB1EF2"/>
    <w:rsid w:val="00BB1FE3"/>
    <w:rsid w:val="00BB2707"/>
    <w:rsid w:val="00BB3D34"/>
    <w:rsid w:val="00BB3E18"/>
    <w:rsid w:val="00BB4066"/>
    <w:rsid w:val="00BB4217"/>
    <w:rsid w:val="00BB44E8"/>
    <w:rsid w:val="00BB4982"/>
    <w:rsid w:val="00BB505F"/>
    <w:rsid w:val="00BB50C9"/>
    <w:rsid w:val="00BB54D3"/>
    <w:rsid w:val="00BB54F8"/>
    <w:rsid w:val="00BB564B"/>
    <w:rsid w:val="00BB5CEC"/>
    <w:rsid w:val="00BB5FF2"/>
    <w:rsid w:val="00BB601E"/>
    <w:rsid w:val="00BB648B"/>
    <w:rsid w:val="00BB6A71"/>
    <w:rsid w:val="00BB71F8"/>
    <w:rsid w:val="00BB72E3"/>
    <w:rsid w:val="00BB742B"/>
    <w:rsid w:val="00BC18DD"/>
    <w:rsid w:val="00BC1B8D"/>
    <w:rsid w:val="00BC20A9"/>
    <w:rsid w:val="00BC25E1"/>
    <w:rsid w:val="00BC26E1"/>
    <w:rsid w:val="00BC3091"/>
    <w:rsid w:val="00BC319F"/>
    <w:rsid w:val="00BC33C2"/>
    <w:rsid w:val="00BC389C"/>
    <w:rsid w:val="00BC456E"/>
    <w:rsid w:val="00BC4A7C"/>
    <w:rsid w:val="00BC513D"/>
    <w:rsid w:val="00BC52D3"/>
    <w:rsid w:val="00BC54EA"/>
    <w:rsid w:val="00BC5626"/>
    <w:rsid w:val="00BC5A2E"/>
    <w:rsid w:val="00BC7B46"/>
    <w:rsid w:val="00BC7B57"/>
    <w:rsid w:val="00BC7F65"/>
    <w:rsid w:val="00BD06C7"/>
    <w:rsid w:val="00BD0BE4"/>
    <w:rsid w:val="00BD11B4"/>
    <w:rsid w:val="00BD130E"/>
    <w:rsid w:val="00BD1712"/>
    <w:rsid w:val="00BD1C4C"/>
    <w:rsid w:val="00BD1EC8"/>
    <w:rsid w:val="00BD256D"/>
    <w:rsid w:val="00BD268B"/>
    <w:rsid w:val="00BD292D"/>
    <w:rsid w:val="00BD3288"/>
    <w:rsid w:val="00BD33E2"/>
    <w:rsid w:val="00BD46F4"/>
    <w:rsid w:val="00BD4807"/>
    <w:rsid w:val="00BD488B"/>
    <w:rsid w:val="00BD4A06"/>
    <w:rsid w:val="00BD4B2E"/>
    <w:rsid w:val="00BD4D91"/>
    <w:rsid w:val="00BD4E05"/>
    <w:rsid w:val="00BD4E6B"/>
    <w:rsid w:val="00BD50BE"/>
    <w:rsid w:val="00BD56D1"/>
    <w:rsid w:val="00BD5E77"/>
    <w:rsid w:val="00BD5F4C"/>
    <w:rsid w:val="00BD60AA"/>
    <w:rsid w:val="00BD66BC"/>
    <w:rsid w:val="00BD6876"/>
    <w:rsid w:val="00BD688C"/>
    <w:rsid w:val="00BD6CE4"/>
    <w:rsid w:val="00BD6DB1"/>
    <w:rsid w:val="00BD700B"/>
    <w:rsid w:val="00BD773B"/>
    <w:rsid w:val="00BE048E"/>
    <w:rsid w:val="00BE0FC1"/>
    <w:rsid w:val="00BE1425"/>
    <w:rsid w:val="00BE1433"/>
    <w:rsid w:val="00BE1451"/>
    <w:rsid w:val="00BE15BD"/>
    <w:rsid w:val="00BE1BD6"/>
    <w:rsid w:val="00BE1F25"/>
    <w:rsid w:val="00BE21CC"/>
    <w:rsid w:val="00BE239D"/>
    <w:rsid w:val="00BE24DC"/>
    <w:rsid w:val="00BE284F"/>
    <w:rsid w:val="00BE2866"/>
    <w:rsid w:val="00BE2892"/>
    <w:rsid w:val="00BE2BC6"/>
    <w:rsid w:val="00BE2DB5"/>
    <w:rsid w:val="00BE2DF0"/>
    <w:rsid w:val="00BE314E"/>
    <w:rsid w:val="00BE3161"/>
    <w:rsid w:val="00BE3295"/>
    <w:rsid w:val="00BE3386"/>
    <w:rsid w:val="00BE3A93"/>
    <w:rsid w:val="00BE3BA3"/>
    <w:rsid w:val="00BE40B0"/>
    <w:rsid w:val="00BE4368"/>
    <w:rsid w:val="00BE48E9"/>
    <w:rsid w:val="00BE4F94"/>
    <w:rsid w:val="00BE5E2A"/>
    <w:rsid w:val="00BE651D"/>
    <w:rsid w:val="00BE6957"/>
    <w:rsid w:val="00BE6D72"/>
    <w:rsid w:val="00BE78E4"/>
    <w:rsid w:val="00BE7B8B"/>
    <w:rsid w:val="00BE7BAF"/>
    <w:rsid w:val="00BE7D4C"/>
    <w:rsid w:val="00BF00F8"/>
    <w:rsid w:val="00BF0410"/>
    <w:rsid w:val="00BF0A7C"/>
    <w:rsid w:val="00BF0CDE"/>
    <w:rsid w:val="00BF124B"/>
    <w:rsid w:val="00BF1358"/>
    <w:rsid w:val="00BF18CC"/>
    <w:rsid w:val="00BF1C6F"/>
    <w:rsid w:val="00BF23D8"/>
    <w:rsid w:val="00BF2A1F"/>
    <w:rsid w:val="00BF3190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613"/>
    <w:rsid w:val="00BF6681"/>
    <w:rsid w:val="00BF6944"/>
    <w:rsid w:val="00BF6DCF"/>
    <w:rsid w:val="00BF6EDC"/>
    <w:rsid w:val="00BF7596"/>
    <w:rsid w:val="00BF767E"/>
    <w:rsid w:val="00BF7E13"/>
    <w:rsid w:val="00C00E50"/>
    <w:rsid w:val="00C00E83"/>
    <w:rsid w:val="00C014B0"/>
    <w:rsid w:val="00C015F5"/>
    <w:rsid w:val="00C0161D"/>
    <w:rsid w:val="00C01811"/>
    <w:rsid w:val="00C01F14"/>
    <w:rsid w:val="00C023EC"/>
    <w:rsid w:val="00C030C2"/>
    <w:rsid w:val="00C0371E"/>
    <w:rsid w:val="00C03955"/>
    <w:rsid w:val="00C03D47"/>
    <w:rsid w:val="00C04DE9"/>
    <w:rsid w:val="00C0544F"/>
    <w:rsid w:val="00C05721"/>
    <w:rsid w:val="00C057B5"/>
    <w:rsid w:val="00C05E3F"/>
    <w:rsid w:val="00C0694B"/>
    <w:rsid w:val="00C07521"/>
    <w:rsid w:val="00C1041E"/>
    <w:rsid w:val="00C108DF"/>
    <w:rsid w:val="00C11BF5"/>
    <w:rsid w:val="00C12248"/>
    <w:rsid w:val="00C124A3"/>
    <w:rsid w:val="00C128D1"/>
    <w:rsid w:val="00C12F4D"/>
    <w:rsid w:val="00C13096"/>
    <w:rsid w:val="00C13459"/>
    <w:rsid w:val="00C1351D"/>
    <w:rsid w:val="00C138A1"/>
    <w:rsid w:val="00C13DC8"/>
    <w:rsid w:val="00C143C5"/>
    <w:rsid w:val="00C145AD"/>
    <w:rsid w:val="00C14752"/>
    <w:rsid w:val="00C1479F"/>
    <w:rsid w:val="00C15422"/>
    <w:rsid w:val="00C159E3"/>
    <w:rsid w:val="00C15AD0"/>
    <w:rsid w:val="00C15B5E"/>
    <w:rsid w:val="00C16794"/>
    <w:rsid w:val="00C16D3F"/>
    <w:rsid w:val="00C1770E"/>
    <w:rsid w:val="00C179B8"/>
    <w:rsid w:val="00C17BDA"/>
    <w:rsid w:val="00C17E57"/>
    <w:rsid w:val="00C17F68"/>
    <w:rsid w:val="00C2013E"/>
    <w:rsid w:val="00C2065E"/>
    <w:rsid w:val="00C208EF"/>
    <w:rsid w:val="00C20B1D"/>
    <w:rsid w:val="00C20D42"/>
    <w:rsid w:val="00C20D69"/>
    <w:rsid w:val="00C20E80"/>
    <w:rsid w:val="00C212DB"/>
    <w:rsid w:val="00C21F5C"/>
    <w:rsid w:val="00C22241"/>
    <w:rsid w:val="00C2251A"/>
    <w:rsid w:val="00C22658"/>
    <w:rsid w:val="00C22ADE"/>
    <w:rsid w:val="00C22FE4"/>
    <w:rsid w:val="00C2335D"/>
    <w:rsid w:val="00C233AB"/>
    <w:rsid w:val="00C235AC"/>
    <w:rsid w:val="00C23A04"/>
    <w:rsid w:val="00C23C86"/>
    <w:rsid w:val="00C24360"/>
    <w:rsid w:val="00C246F9"/>
    <w:rsid w:val="00C247FE"/>
    <w:rsid w:val="00C24B8B"/>
    <w:rsid w:val="00C24FCA"/>
    <w:rsid w:val="00C25261"/>
    <w:rsid w:val="00C255E8"/>
    <w:rsid w:val="00C25632"/>
    <w:rsid w:val="00C2569D"/>
    <w:rsid w:val="00C25BB6"/>
    <w:rsid w:val="00C25BE7"/>
    <w:rsid w:val="00C25F6E"/>
    <w:rsid w:val="00C2660C"/>
    <w:rsid w:val="00C26779"/>
    <w:rsid w:val="00C269B0"/>
    <w:rsid w:val="00C26A42"/>
    <w:rsid w:val="00C277A6"/>
    <w:rsid w:val="00C27EA7"/>
    <w:rsid w:val="00C30377"/>
    <w:rsid w:val="00C30496"/>
    <w:rsid w:val="00C30560"/>
    <w:rsid w:val="00C30BD8"/>
    <w:rsid w:val="00C30DB0"/>
    <w:rsid w:val="00C31228"/>
    <w:rsid w:val="00C3147F"/>
    <w:rsid w:val="00C318ED"/>
    <w:rsid w:val="00C3190D"/>
    <w:rsid w:val="00C31B2D"/>
    <w:rsid w:val="00C33099"/>
    <w:rsid w:val="00C3366F"/>
    <w:rsid w:val="00C339A6"/>
    <w:rsid w:val="00C33C00"/>
    <w:rsid w:val="00C33D55"/>
    <w:rsid w:val="00C340F9"/>
    <w:rsid w:val="00C34584"/>
    <w:rsid w:val="00C34A61"/>
    <w:rsid w:val="00C35205"/>
    <w:rsid w:val="00C35271"/>
    <w:rsid w:val="00C35694"/>
    <w:rsid w:val="00C360A2"/>
    <w:rsid w:val="00C363AA"/>
    <w:rsid w:val="00C36904"/>
    <w:rsid w:val="00C37592"/>
    <w:rsid w:val="00C37782"/>
    <w:rsid w:val="00C37AB6"/>
    <w:rsid w:val="00C37EE7"/>
    <w:rsid w:val="00C40161"/>
    <w:rsid w:val="00C4065A"/>
    <w:rsid w:val="00C4118B"/>
    <w:rsid w:val="00C42071"/>
    <w:rsid w:val="00C42184"/>
    <w:rsid w:val="00C4288A"/>
    <w:rsid w:val="00C429AD"/>
    <w:rsid w:val="00C42C81"/>
    <w:rsid w:val="00C43AB0"/>
    <w:rsid w:val="00C44384"/>
    <w:rsid w:val="00C449D1"/>
    <w:rsid w:val="00C44BAC"/>
    <w:rsid w:val="00C44EDD"/>
    <w:rsid w:val="00C45D7D"/>
    <w:rsid w:val="00C461ED"/>
    <w:rsid w:val="00C465B4"/>
    <w:rsid w:val="00C469CF"/>
    <w:rsid w:val="00C46A0B"/>
    <w:rsid w:val="00C46CBE"/>
    <w:rsid w:val="00C4706F"/>
    <w:rsid w:val="00C477D7"/>
    <w:rsid w:val="00C478DC"/>
    <w:rsid w:val="00C47F6A"/>
    <w:rsid w:val="00C501D1"/>
    <w:rsid w:val="00C509BB"/>
    <w:rsid w:val="00C50D73"/>
    <w:rsid w:val="00C50E55"/>
    <w:rsid w:val="00C51570"/>
    <w:rsid w:val="00C51A4D"/>
    <w:rsid w:val="00C51DF2"/>
    <w:rsid w:val="00C51EEA"/>
    <w:rsid w:val="00C52010"/>
    <w:rsid w:val="00C520B9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4F14"/>
    <w:rsid w:val="00C55565"/>
    <w:rsid w:val="00C556AD"/>
    <w:rsid w:val="00C55789"/>
    <w:rsid w:val="00C55C1D"/>
    <w:rsid w:val="00C55DD6"/>
    <w:rsid w:val="00C5658B"/>
    <w:rsid w:val="00C56755"/>
    <w:rsid w:val="00C575C8"/>
    <w:rsid w:val="00C57E1A"/>
    <w:rsid w:val="00C6038D"/>
    <w:rsid w:val="00C603E4"/>
    <w:rsid w:val="00C608D8"/>
    <w:rsid w:val="00C60B6F"/>
    <w:rsid w:val="00C60F31"/>
    <w:rsid w:val="00C6105D"/>
    <w:rsid w:val="00C61254"/>
    <w:rsid w:val="00C6131B"/>
    <w:rsid w:val="00C61B51"/>
    <w:rsid w:val="00C61E2A"/>
    <w:rsid w:val="00C62E8B"/>
    <w:rsid w:val="00C63A88"/>
    <w:rsid w:val="00C64277"/>
    <w:rsid w:val="00C64AA3"/>
    <w:rsid w:val="00C650BE"/>
    <w:rsid w:val="00C652AE"/>
    <w:rsid w:val="00C653E3"/>
    <w:rsid w:val="00C653F1"/>
    <w:rsid w:val="00C6548D"/>
    <w:rsid w:val="00C656EC"/>
    <w:rsid w:val="00C65D66"/>
    <w:rsid w:val="00C65F2E"/>
    <w:rsid w:val="00C66D2F"/>
    <w:rsid w:val="00C66DC3"/>
    <w:rsid w:val="00C66E1B"/>
    <w:rsid w:val="00C67459"/>
    <w:rsid w:val="00C675B3"/>
    <w:rsid w:val="00C67862"/>
    <w:rsid w:val="00C67BEA"/>
    <w:rsid w:val="00C67D66"/>
    <w:rsid w:val="00C7029B"/>
    <w:rsid w:val="00C7052A"/>
    <w:rsid w:val="00C70594"/>
    <w:rsid w:val="00C713C8"/>
    <w:rsid w:val="00C7146E"/>
    <w:rsid w:val="00C71BCB"/>
    <w:rsid w:val="00C72212"/>
    <w:rsid w:val="00C72394"/>
    <w:rsid w:val="00C724E1"/>
    <w:rsid w:val="00C72733"/>
    <w:rsid w:val="00C72986"/>
    <w:rsid w:val="00C731FA"/>
    <w:rsid w:val="00C735AD"/>
    <w:rsid w:val="00C7382C"/>
    <w:rsid w:val="00C73957"/>
    <w:rsid w:val="00C74190"/>
    <w:rsid w:val="00C7447B"/>
    <w:rsid w:val="00C745CA"/>
    <w:rsid w:val="00C74CB0"/>
    <w:rsid w:val="00C74D85"/>
    <w:rsid w:val="00C74EA5"/>
    <w:rsid w:val="00C75582"/>
    <w:rsid w:val="00C755A6"/>
    <w:rsid w:val="00C76669"/>
    <w:rsid w:val="00C76779"/>
    <w:rsid w:val="00C76C53"/>
    <w:rsid w:val="00C77B17"/>
    <w:rsid w:val="00C801D2"/>
    <w:rsid w:val="00C80213"/>
    <w:rsid w:val="00C80C76"/>
    <w:rsid w:val="00C811BF"/>
    <w:rsid w:val="00C819E1"/>
    <w:rsid w:val="00C81BA4"/>
    <w:rsid w:val="00C82895"/>
    <w:rsid w:val="00C838E8"/>
    <w:rsid w:val="00C839F2"/>
    <w:rsid w:val="00C83B57"/>
    <w:rsid w:val="00C83CC7"/>
    <w:rsid w:val="00C83F40"/>
    <w:rsid w:val="00C847B9"/>
    <w:rsid w:val="00C84A37"/>
    <w:rsid w:val="00C85048"/>
    <w:rsid w:val="00C855DD"/>
    <w:rsid w:val="00C85B94"/>
    <w:rsid w:val="00C85C53"/>
    <w:rsid w:val="00C85D76"/>
    <w:rsid w:val="00C85FD7"/>
    <w:rsid w:val="00C865B8"/>
    <w:rsid w:val="00C86756"/>
    <w:rsid w:val="00C86B69"/>
    <w:rsid w:val="00C86FC0"/>
    <w:rsid w:val="00C879A8"/>
    <w:rsid w:val="00C87A53"/>
    <w:rsid w:val="00C87B54"/>
    <w:rsid w:val="00C87D31"/>
    <w:rsid w:val="00C87E62"/>
    <w:rsid w:val="00C87F5D"/>
    <w:rsid w:val="00C9049A"/>
    <w:rsid w:val="00C90575"/>
    <w:rsid w:val="00C90A4B"/>
    <w:rsid w:val="00C91336"/>
    <w:rsid w:val="00C91DE5"/>
    <w:rsid w:val="00C925D6"/>
    <w:rsid w:val="00C928B2"/>
    <w:rsid w:val="00C92F75"/>
    <w:rsid w:val="00C93207"/>
    <w:rsid w:val="00C934A9"/>
    <w:rsid w:val="00C93D92"/>
    <w:rsid w:val="00C941D6"/>
    <w:rsid w:val="00C95470"/>
    <w:rsid w:val="00C95739"/>
    <w:rsid w:val="00C964AB"/>
    <w:rsid w:val="00C96DFF"/>
    <w:rsid w:val="00C96F23"/>
    <w:rsid w:val="00C97040"/>
    <w:rsid w:val="00C9732F"/>
    <w:rsid w:val="00C9733E"/>
    <w:rsid w:val="00C976F8"/>
    <w:rsid w:val="00C97871"/>
    <w:rsid w:val="00C97BB7"/>
    <w:rsid w:val="00C97C94"/>
    <w:rsid w:val="00C97DE9"/>
    <w:rsid w:val="00C97FF9"/>
    <w:rsid w:val="00CA01D9"/>
    <w:rsid w:val="00CA03FB"/>
    <w:rsid w:val="00CA0914"/>
    <w:rsid w:val="00CA09DC"/>
    <w:rsid w:val="00CA1171"/>
    <w:rsid w:val="00CA1218"/>
    <w:rsid w:val="00CA13D9"/>
    <w:rsid w:val="00CA167B"/>
    <w:rsid w:val="00CA178B"/>
    <w:rsid w:val="00CA2667"/>
    <w:rsid w:val="00CA2A41"/>
    <w:rsid w:val="00CA2E22"/>
    <w:rsid w:val="00CA34B3"/>
    <w:rsid w:val="00CA364B"/>
    <w:rsid w:val="00CA38FF"/>
    <w:rsid w:val="00CA40E4"/>
    <w:rsid w:val="00CA4206"/>
    <w:rsid w:val="00CA4478"/>
    <w:rsid w:val="00CA4789"/>
    <w:rsid w:val="00CA5990"/>
    <w:rsid w:val="00CA5BC3"/>
    <w:rsid w:val="00CA5F73"/>
    <w:rsid w:val="00CA66DC"/>
    <w:rsid w:val="00CA7BF7"/>
    <w:rsid w:val="00CA7C1C"/>
    <w:rsid w:val="00CB060E"/>
    <w:rsid w:val="00CB07C6"/>
    <w:rsid w:val="00CB09F8"/>
    <w:rsid w:val="00CB0A57"/>
    <w:rsid w:val="00CB1269"/>
    <w:rsid w:val="00CB136E"/>
    <w:rsid w:val="00CB1393"/>
    <w:rsid w:val="00CB182D"/>
    <w:rsid w:val="00CB2439"/>
    <w:rsid w:val="00CB25B6"/>
    <w:rsid w:val="00CB26D6"/>
    <w:rsid w:val="00CB2F11"/>
    <w:rsid w:val="00CB3581"/>
    <w:rsid w:val="00CB3F47"/>
    <w:rsid w:val="00CB5240"/>
    <w:rsid w:val="00CB61E9"/>
    <w:rsid w:val="00CB64CD"/>
    <w:rsid w:val="00CB6D66"/>
    <w:rsid w:val="00CB7773"/>
    <w:rsid w:val="00CB7890"/>
    <w:rsid w:val="00CB7D2F"/>
    <w:rsid w:val="00CB7E28"/>
    <w:rsid w:val="00CC034C"/>
    <w:rsid w:val="00CC086C"/>
    <w:rsid w:val="00CC0903"/>
    <w:rsid w:val="00CC0BF1"/>
    <w:rsid w:val="00CC2BAB"/>
    <w:rsid w:val="00CC2BD1"/>
    <w:rsid w:val="00CC2C29"/>
    <w:rsid w:val="00CC3028"/>
    <w:rsid w:val="00CC3F43"/>
    <w:rsid w:val="00CC4860"/>
    <w:rsid w:val="00CC4F1A"/>
    <w:rsid w:val="00CC53BE"/>
    <w:rsid w:val="00CC57B4"/>
    <w:rsid w:val="00CC5CB2"/>
    <w:rsid w:val="00CC7089"/>
    <w:rsid w:val="00CC70D7"/>
    <w:rsid w:val="00CC7AAD"/>
    <w:rsid w:val="00CC7AEE"/>
    <w:rsid w:val="00CC7F29"/>
    <w:rsid w:val="00CD06CC"/>
    <w:rsid w:val="00CD08BB"/>
    <w:rsid w:val="00CD17B0"/>
    <w:rsid w:val="00CD1D5D"/>
    <w:rsid w:val="00CD1E1D"/>
    <w:rsid w:val="00CD24A9"/>
    <w:rsid w:val="00CD26CC"/>
    <w:rsid w:val="00CD2932"/>
    <w:rsid w:val="00CD3027"/>
    <w:rsid w:val="00CD33C9"/>
    <w:rsid w:val="00CD3ECD"/>
    <w:rsid w:val="00CD3F27"/>
    <w:rsid w:val="00CD485B"/>
    <w:rsid w:val="00CD54E9"/>
    <w:rsid w:val="00CD5638"/>
    <w:rsid w:val="00CD5758"/>
    <w:rsid w:val="00CD5831"/>
    <w:rsid w:val="00CD5877"/>
    <w:rsid w:val="00CD5893"/>
    <w:rsid w:val="00CD5939"/>
    <w:rsid w:val="00CD5AF6"/>
    <w:rsid w:val="00CD5E43"/>
    <w:rsid w:val="00CD76DE"/>
    <w:rsid w:val="00CD7B94"/>
    <w:rsid w:val="00CE020A"/>
    <w:rsid w:val="00CE0431"/>
    <w:rsid w:val="00CE1015"/>
    <w:rsid w:val="00CE183A"/>
    <w:rsid w:val="00CE2420"/>
    <w:rsid w:val="00CE2744"/>
    <w:rsid w:val="00CE2870"/>
    <w:rsid w:val="00CE29FB"/>
    <w:rsid w:val="00CE2B5F"/>
    <w:rsid w:val="00CE3CE4"/>
    <w:rsid w:val="00CE3D36"/>
    <w:rsid w:val="00CE3DCC"/>
    <w:rsid w:val="00CE40B8"/>
    <w:rsid w:val="00CE46DB"/>
    <w:rsid w:val="00CE4899"/>
    <w:rsid w:val="00CE4D04"/>
    <w:rsid w:val="00CE4EEB"/>
    <w:rsid w:val="00CE51FB"/>
    <w:rsid w:val="00CE535A"/>
    <w:rsid w:val="00CE5594"/>
    <w:rsid w:val="00CE5BF4"/>
    <w:rsid w:val="00CE5E61"/>
    <w:rsid w:val="00CE6EB7"/>
    <w:rsid w:val="00CE7583"/>
    <w:rsid w:val="00CE7603"/>
    <w:rsid w:val="00CE7BEF"/>
    <w:rsid w:val="00CF055F"/>
    <w:rsid w:val="00CF056F"/>
    <w:rsid w:val="00CF0958"/>
    <w:rsid w:val="00CF0B4B"/>
    <w:rsid w:val="00CF1198"/>
    <w:rsid w:val="00CF1E45"/>
    <w:rsid w:val="00CF264C"/>
    <w:rsid w:val="00CF385F"/>
    <w:rsid w:val="00CF3CA6"/>
    <w:rsid w:val="00CF4F36"/>
    <w:rsid w:val="00CF50DF"/>
    <w:rsid w:val="00CF597C"/>
    <w:rsid w:val="00CF5E22"/>
    <w:rsid w:val="00CF5F59"/>
    <w:rsid w:val="00CF64BE"/>
    <w:rsid w:val="00CF6952"/>
    <w:rsid w:val="00CF6D42"/>
    <w:rsid w:val="00CF6FD8"/>
    <w:rsid w:val="00CF6FF5"/>
    <w:rsid w:val="00CF7537"/>
    <w:rsid w:val="00CF75C6"/>
    <w:rsid w:val="00D001D5"/>
    <w:rsid w:val="00D002F1"/>
    <w:rsid w:val="00D0087D"/>
    <w:rsid w:val="00D008F1"/>
    <w:rsid w:val="00D00AEA"/>
    <w:rsid w:val="00D00BC5"/>
    <w:rsid w:val="00D00EC9"/>
    <w:rsid w:val="00D0105E"/>
    <w:rsid w:val="00D01B1D"/>
    <w:rsid w:val="00D01C2B"/>
    <w:rsid w:val="00D01C40"/>
    <w:rsid w:val="00D01CB2"/>
    <w:rsid w:val="00D01DE4"/>
    <w:rsid w:val="00D02143"/>
    <w:rsid w:val="00D02C6D"/>
    <w:rsid w:val="00D02E6C"/>
    <w:rsid w:val="00D03109"/>
    <w:rsid w:val="00D03A75"/>
    <w:rsid w:val="00D03B0C"/>
    <w:rsid w:val="00D03CC1"/>
    <w:rsid w:val="00D03F17"/>
    <w:rsid w:val="00D04081"/>
    <w:rsid w:val="00D04394"/>
    <w:rsid w:val="00D04486"/>
    <w:rsid w:val="00D047FE"/>
    <w:rsid w:val="00D057CF"/>
    <w:rsid w:val="00D058E4"/>
    <w:rsid w:val="00D059EA"/>
    <w:rsid w:val="00D059EC"/>
    <w:rsid w:val="00D06110"/>
    <w:rsid w:val="00D06824"/>
    <w:rsid w:val="00D06D02"/>
    <w:rsid w:val="00D071E9"/>
    <w:rsid w:val="00D0767E"/>
    <w:rsid w:val="00D077F2"/>
    <w:rsid w:val="00D07C17"/>
    <w:rsid w:val="00D1057B"/>
    <w:rsid w:val="00D1062F"/>
    <w:rsid w:val="00D107B1"/>
    <w:rsid w:val="00D10D01"/>
    <w:rsid w:val="00D110DA"/>
    <w:rsid w:val="00D1127B"/>
    <w:rsid w:val="00D11552"/>
    <w:rsid w:val="00D11ABD"/>
    <w:rsid w:val="00D11BBD"/>
    <w:rsid w:val="00D12472"/>
    <w:rsid w:val="00D12765"/>
    <w:rsid w:val="00D12E0E"/>
    <w:rsid w:val="00D12EE4"/>
    <w:rsid w:val="00D13262"/>
    <w:rsid w:val="00D13812"/>
    <w:rsid w:val="00D14216"/>
    <w:rsid w:val="00D14357"/>
    <w:rsid w:val="00D1460E"/>
    <w:rsid w:val="00D1470B"/>
    <w:rsid w:val="00D15F73"/>
    <w:rsid w:val="00D15F78"/>
    <w:rsid w:val="00D16112"/>
    <w:rsid w:val="00D16283"/>
    <w:rsid w:val="00D1636B"/>
    <w:rsid w:val="00D16513"/>
    <w:rsid w:val="00D165FF"/>
    <w:rsid w:val="00D16628"/>
    <w:rsid w:val="00D16CE7"/>
    <w:rsid w:val="00D16F44"/>
    <w:rsid w:val="00D17ABE"/>
    <w:rsid w:val="00D201F8"/>
    <w:rsid w:val="00D20395"/>
    <w:rsid w:val="00D20417"/>
    <w:rsid w:val="00D20A2C"/>
    <w:rsid w:val="00D216B4"/>
    <w:rsid w:val="00D21AA6"/>
    <w:rsid w:val="00D22406"/>
    <w:rsid w:val="00D2315A"/>
    <w:rsid w:val="00D231D3"/>
    <w:rsid w:val="00D233AD"/>
    <w:rsid w:val="00D240D5"/>
    <w:rsid w:val="00D241B4"/>
    <w:rsid w:val="00D242D3"/>
    <w:rsid w:val="00D25168"/>
    <w:rsid w:val="00D2521B"/>
    <w:rsid w:val="00D255BD"/>
    <w:rsid w:val="00D25813"/>
    <w:rsid w:val="00D25C65"/>
    <w:rsid w:val="00D26176"/>
    <w:rsid w:val="00D263A3"/>
    <w:rsid w:val="00D265D7"/>
    <w:rsid w:val="00D26832"/>
    <w:rsid w:val="00D269BA"/>
    <w:rsid w:val="00D26E46"/>
    <w:rsid w:val="00D27123"/>
    <w:rsid w:val="00D2755D"/>
    <w:rsid w:val="00D279EB"/>
    <w:rsid w:val="00D27A96"/>
    <w:rsid w:val="00D27D83"/>
    <w:rsid w:val="00D27EF3"/>
    <w:rsid w:val="00D306E2"/>
    <w:rsid w:val="00D30BCE"/>
    <w:rsid w:val="00D3111F"/>
    <w:rsid w:val="00D3122A"/>
    <w:rsid w:val="00D3184E"/>
    <w:rsid w:val="00D31C45"/>
    <w:rsid w:val="00D322C9"/>
    <w:rsid w:val="00D32605"/>
    <w:rsid w:val="00D32B0F"/>
    <w:rsid w:val="00D32D2D"/>
    <w:rsid w:val="00D32F6E"/>
    <w:rsid w:val="00D339AD"/>
    <w:rsid w:val="00D340FC"/>
    <w:rsid w:val="00D346CA"/>
    <w:rsid w:val="00D34923"/>
    <w:rsid w:val="00D34B39"/>
    <w:rsid w:val="00D34EA0"/>
    <w:rsid w:val="00D3503C"/>
    <w:rsid w:val="00D35327"/>
    <w:rsid w:val="00D355CC"/>
    <w:rsid w:val="00D362F6"/>
    <w:rsid w:val="00D363C1"/>
    <w:rsid w:val="00D37F72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4B9"/>
    <w:rsid w:val="00D42D4D"/>
    <w:rsid w:val="00D43346"/>
    <w:rsid w:val="00D43602"/>
    <w:rsid w:val="00D43896"/>
    <w:rsid w:val="00D439EE"/>
    <w:rsid w:val="00D4433D"/>
    <w:rsid w:val="00D44ABE"/>
    <w:rsid w:val="00D451A8"/>
    <w:rsid w:val="00D4530E"/>
    <w:rsid w:val="00D45AD8"/>
    <w:rsid w:val="00D45ADD"/>
    <w:rsid w:val="00D46066"/>
    <w:rsid w:val="00D460E5"/>
    <w:rsid w:val="00D461BF"/>
    <w:rsid w:val="00D464FB"/>
    <w:rsid w:val="00D46BEB"/>
    <w:rsid w:val="00D4702B"/>
    <w:rsid w:val="00D47654"/>
    <w:rsid w:val="00D5054A"/>
    <w:rsid w:val="00D505B5"/>
    <w:rsid w:val="00D50809"/>
    <w:rsid w:val="00D5084F"/>
    <w:rsid w:val="00D50FF9"/>
    <w:rsid w:val="00D51521"/>
    <w:rsid w:val="00D51C4F"/>
    <w:rsid w:val="00D51F14"/>
    <w:rsid w:val="00D52551"/>
    <w:rsid w:val="00D52839"/>
    <w:rsid w:val="00D52A31"/>
    <w:rsid w:val="00D52C16"/>
    <w:rsid w:val="00D53348"/>
    <w:rsid w:val="00D5343F"/>
    <w:rsid w:val="00D5453F"/>
    <w:rsid w:val="00D546E5"/>
    <w:rsid w:val="00D547DB"/>
    <w:rsid w:val="00D547FB"/>
    <w:rsid w:val="00D54C9D"/>
    <w:rsid w:val="00D54FC5"/>
    <w:rsid w:val="00D55600"/>
    <w:rsid w:val="00D55656"/>
    <w:rsid w:val="00D5593E"/>
    <w:rsid w:val="00D55A04"/>
    <w:rsid w:val="00D569A3"/>
    <w:rsid w:val="00D56E90"/>
    <w:rsid w:val="00D56F32"/>
    <w:rsid w:val="00D57165"/>
    <w:rsid w:val="00D573A3"/>
    <w:rsid w:val="00D57B2B"/>
    <w:rsid w:val="00D604C3"/>
    <w:rsid w:val="00D6074B"/>
    <w:rsid w:val="00D6104C"/>
    <w:rsid w:val="00D6111D"/>
    <w:rsid w:val="00D61F93"/>
    <w:rsid w:val="00D62607"/>
    <w:rsid w:val="00D6264A"/>
    <w:rsid w:val="00D6279A"/>
    <w:rsid w:val="00D62A2C"/>
    <w:rsid w:val="00D62CDD"/>
    <w:rsid w:val="00D62FC4"/>
    <w:rsid w:val="00D632EF"/>
    <w:rsid w:val="00D636E3"/>
    <w:rsid w:val="00D6375C"/>
    <w:rsid w:val="00D63E87"/>
    <w:rsid w:val="00D645EA"/>
    <w:rsid w:val="00D6470C"/>
    <w:rsid w:val="00D64849"/>
    <w:rsid w:val="00D64C89"/>
    <w:rsid w:val="00D6505C"/>
    <w:rsid w:val="00D65604"/>
    <w:rsid w:val="00D65684"/>
    <w:rsid w:val="00D656EA"/>
    <w:rsid w:val="00D65A24"/>
    <w:rsid w:val="00D65F5F"/>
    <w:rsid w:val="00D66C89"/>
    <w:rsid w:val="00D66EBA"/>
    <w:rsid w:val="00D67450"/>
    <w:rsid w:val="00D6751C"/>
    <w:rsid w:val="00D6763D"/>
    <w:rsid w:val="00D6782C"/>
    <w:rsid w:val="00D67A0E"/>
    <w:rsid w:val="00D67D3C"/>
    <w:rsid w:val="00D67D70"/>
    <w:rsid w:val="00D7019F"/>
    <w:rsid w:val="00D70555"/>
    <w:rsid w:val="00D7086E"/>
    <w:rsid w:val="00D70B4D"/>
    <w:rsid w:val="00D70C9C"/>
    <w:rsid w:val="00D70F13"/>
    <w:rsid w:val="00D70F9B"/>
    <w:rsid w:val="00D711D9"/>
    <w:rsid w:val="00D71221"/>
    <w:rsid w:val="00D717F2"/>
    <w:rsid w:val="00D72B7F"/>
    <w:rsid w:val="00D730BA"/>
    <w:rsid w:val="00D731DC"/>
    <w:rsid w:val="00D73548"/>
    <w:rsid w:val="00D73782"/>
    <w:rsid w:val="00D737FF"/>
    <w:rsid w:val="00D73D38"/>
    <w:rsid w:val="00D7465B"/>
    <w:rsid w:val="00D74984"/>
    <w:rsid w:val="00D74B60"/>
    <w:rsid w:val="00D74BAA"/>
    <w:rsid w:val="00D74F8A"/>
    <w:rsid w:val="00D75151"/>
    <w:rsid w:val="00D751CB"/>
    <w:rsid w:val="00D75798"/>
    <w:rsid w:val="00D75895"/>
    <w:rsid w:val="00D75AF7"/>
    <w:rsid w:val="00D75B2F"/>
    <w:rsid w:val="00D75DF6"/>
    <w:rsid w:val="00D75E10"/>
    <w:rsid w:val="00D75FE4"/>
    <w:rsid w:val="00D7603E"/>
    <w:rsid w:val="00D765E4"/>
    <w:rsid w:val="00D767CE"/>
    <w:rsid w:val="00D76AAB"/>
    <w:rsid w:val="00D779C5"/>
    <w:rsid w:val="00D77A3E"/>
    <w:rsid w:val="00D77E0C"/>
    <w:rsid w:val="00D77F73"/>
    <w:rsid w:val="00D803E6"/>
    <w:rsid w:val="00D80550"/>
    <w:rsid w:val="00D80586"/>
    <w:rsid w:val="00D80A06"/>
    <w:rsid w:val="00D80C97"/>
    <w:rsid w:val="00D81050"/>
    <w:rsid w:val="00D81586"/>
    <w:rsid w:val="00D81661"/>
    <w:rsid w:val="00D816DA"/>
    <w:rsid w:val="00D81AB3"/>
    <w:rsid w:val="00D81CA7"/>
    <w:rsid w:val="00D81EFD"/>
    <w:rsid w:val="00D82482"/>
    <w:rsid w:val="00D826DF"/>
    <w:rsid w:val="00D82CDB"/>
    <w:rsid w:val="00D8342F"/>
    <w:rsid w:val="00D839B6"/>
    <w:rsid w:val="00D84079"/>
    <w:rsid w:val="00D849B2"/>
    <w:rsid w:val="00D84F6E"/>
    <w:rsid w:val="00D8547A"/>
    <w:rsid w:val="00D86036"/>
    <w:rsid w:val="00D860D0"/>
    <w:rsid w:val="00D8623A"/>
    <w:rsid w:val="00D86D9D"/>
    <w:rsid w:val="00D86DE3"/>
    <w:rsid w:val="00D872D0"/>
    <w:rsid w:val="00D901E6"/>
    <w:rsid w:val="00D90FE5"/>
    <w:rsid w:val="00D91002"/>
    <w:rsid w:val="00D91184"/>
    <w:rsid w:val="00D918F9"/>
    <w:rsid w:val="00D91FA2"/>
    <w:rsid w:val="00D920D3"/>
    <w:rsid w:val="00D92E1D"/>
    <w:rsid w:val="00D93014"/>
    <w:rsid w:val="00D93051"/>
    <w:rsid w:val="00D93705"/>
    <w:rsid w:val="00D93BA8"/>
    <w:rsid w:val="00D93D56"/>
    <w:rsid w:val="00D940AF"/>
    <w:rsid w:val="00D941C1"/>
    <w:rsid w:val="00D94211"/>
    <w:rsid w:val="00D943EA"/>
    <w:rsid w:val="00D9448E"/>
    <w:rsid w:val="00D945C6"/>
    <w:rsid w:val="00D94D48"/>
    <w:rsid w:val="00D94FF0"/>
    <w:rsid w:val="00D9580B"/>
    <w:rsid w:val="00D95CCE"/>
    <w:rsid w:val="00D96A7E"/>
    <w:rsid w:val="00D97311"/>
    <w:rsid w:val="00D975A0"/>
    <w:rsid w:val="00D97827"/>
    <w:rsid w:val="00D97F37"/>
    <w:rsid w:val="00DA07A3"/>
    <w:rsid w:val="00DA0974"/>
    <w:rsid w:val="00DA0C23"/>
    <w:rsid w:val="00DA0FED"/>
    <w:rsid w:val="00DA1518"/>
    <w:rsid w:val="00DA186C"/>
    <w:rsid w:val="00DA2BC3"/>
    <w:rsid w:val="00DA33DA"/>
    <w:rsid w:val="00DA370F"/>
    <w:rsid w:val="00DA3A1F"/>
    <w:rsid w:val="00DA3B6E"/>
    <w:rsid w:val="00DA3C42"/>
    <w:rsid w:val="00DA4444"/>
    <w:rsid w:val="00DA46B4"/>
    <w:rsid w:val="00DA46CB"/>
    <w:rsid w:val="00DA47E1"/>
    <w:rsid w:val="00DA4FED"/>
    <w:rsid w:val="00DA50B2"/>
    <w:rsid w:val="00DA50DA"/>
    <w:rsid w:val="00DA57CF"/>
    <w:rsid w:val="00DA594E"/>
    <w:rsid w:val="00DA6693"/>
    <w:rsid w:val="00DA6AF7"/>
    <w:rsid w:val="00DA6D83"/>
    <w:rsid w:val="00DA7C29"/>
    <w:rsid w:val="00DA7D63"/>
    <w:rsid w:val="00DA7E86"/>
    <w:rsid w:val="00DB00A0"/>
    <w:rsid w:val="00DB0210"/>
    <w:rsid w:val="00DB0525"/>
    <w:rsid w:val="00DB0912"/>
    <w:rsid w:val="00DB0A82"/>
    <w:rsid w:val="00DB0FEA"/>
    <w:rsid w:val="00DB1498"/>
    <w:rsid w:val="00DB1552"/>
    <w:rsid w:val="00DB1AD4"/>
    <w:rsid w:val="00DB1BBB"/>
    <w:rsid w:val="00DB1C14"/>
    <w:rsid w:val="00DB4721"/>
    <w:rsid w:val="00DB54A3"/>
    <w:rsid w:val="00DB54A9"/>
    <w:rsid w:val="00DB57B0"/>
    <w:rsid w:val="00DB5898"/>
    <w:rsid w:val="00DB5B77"/>
    <w:rsid w:val="00DB631E"/>
    <w:rsid w:val="00DB6456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24AB"/>
    <w:rsid w:val="00DC2A57"/>
    <w:rsid w:val="00DC2F52"/>
    <w:rsid w:val="00DC3172"/>
    <w:rsid w:val="00DC34F3"/>
    <w:rsid w:val="00DC3A0C"/>
    <w:rsid w:val="00DC49F3"/>
    <w:rsid w:val="00DC53AA"/>
    <w:rsid w:val="00DC5E0E"/>
    <w:rsid w:val="00DC5F18"/>
    <w:rsid w:val="00DC6124"/>
    <w:rsid w:val="00DC62F4"/>
    <w:rsid w:val="00DC6508"/>
    <w:rsid w:val="00DC65C0"/>
    <w:rsid w:val="00DC715C"/>
    <w:rsid w:val="00DC73F2"/>
    <w:rsid w:val="00DC7645"/>
    <w:rsid w:val="00DC7B15"/>
    <w:rsid w:val="00DD0071"/>
    <w:rsid w:val="00DD0E1A"/>
    <w:rsid w:val="00DD1014"/>
    <w:rsid w:val="00DD13B7"/>
    <w:rsid w:val="00DD1745"/>
    <w:rsid w:val="00DD1A49"/>
    <w:rsid w:val="00DD225D"/>
    <w:rsid w:val="00DD22FA"/>
    <w:rsid w:val="00DD2512"/>
    <w:rsid w:val="00DD257F"/>
    <w:rsid w:val="00DD2686"/>
    <w:rsid w:val="00DD281A"/>
    <w:rsid w:val="00DD28AA"/>
    <w:rsid w:val="00DD28AD"/>
    <w:rsid w:val="00DD311A"/>
    <w:rsid w:val="00DD3E53"/>
    <w:rsid w:val="00DD582D"/>
    <w:rsid w:val="00DD586E"/>
    <w:rsid w:val="00DD5B52"/>
    <w:rsid w:val="00DD5B89"/>
    <w:rsid w:val="00DD6581"/>
    <w:rsid w:val="00DD6F5B"/>
    <w:rsid w:val="00DD7980"/>
    <w:rsid w:val="00DD7998"/>
    <w:rsid w:val="00DE0AAE"/>
    <w:rsid w:val="00DE1097"/>
    <w:rsid w:val="00DE10C3"/>
    <w:rsid w:val="00DE134B"/>
    <w:rsid w:val="00DE1698"/>
    <w:rsid w:val="00DE17E0"/>
    <w:rsid w:val="00DE183C"/>
    <w:rsid w:val="00DE1E0C"/>
    <w:rsid w:val="00DE1F11"/>
    <w:rsid w:val="00DE20B6"/>
    <w:rsid w:val="00DE21B1"/>
    <w:rsid w:val="00DE2533"/>
    <w:rsid w:val="00DE2680"/>
    <w:rsid w:val="00DE332F"/>
    <w:rsid w:val="00DE4423"/>
    <w:rsid w:val="00DE46D4"/>
    <w:rsid w:val="00DE494E"/>
    <w:rsid w:val="00DE4A33"/>
    <w:rsid w:val="00DE4DB0"/>
    <w:rsid w:val="00DE5032"/>
    <w:rsid w:val="00DE51B0"/>
    <w:rsid w:val="00DE5609"/>
    <w:rsid w:val="00DE5A69"/>
    <w:rsid w:val="00DE6632"/>
    <w:rsid w:val="00DE6BE7"/>
    <w:rsid w:val="00DE70A5"/>
    <w:rsid w:val="00DE732C"/>
    <w:rsid w:val="00DE740E"/>
    <w:rsid w:val="00DE7A0F"/>
    <w:rsid w:val="00DE7C42"/>
    <w:rsid w:val="00DE7C86"/>
    <w:rsid w:val="00DE7FA4"/>
    <w:rsid w:val="00DF04BA"/>
    <w:rsid w:val="00DF0501"/>
    <w:rsid w:val="00DF11E9"/>
    <w:rsid w:val="00DF14E2"/>
    <w:rsid w:val="00DF18F0"/>
    <w:rsid w:val="00DF1A87"/>
    <w:rsid w:val="00DF1CCA"/>
    <w:rsid w:val="00DF2480"/>
    <w:rsid w:val="00DF26EA"/>
    <w:rsid w:val="00DF28C1"/>
    <w:rsid w:val="00DF31A2"/>
    <w:rsid w:val="00DF31C9"/>
    <w:rsid w:val="00DF4BEB"/>
    <w:rsid w:val="00DF4CAD"/>
    <w:rsid w:val="00DF4CB6"/>
    <w:rsid w:val="00DF5317"/>
    <w:rsid w:val="00DF53C6"/>
    <w:rsid w:val="00DF58AA"/>
    <w:rsid w:val="00DF58DC"/>
    <w:rsid w:val="00DF60D0"/>
    <w:rsid w:val="00DF742C"/>
    <w:rsid w:val="00DF7F9D"/>
    <w:rsid w:val="00E0049A"/>
    <w:rsid w:val="00E0065E"/>
    <w:rsid w:val="00E007CC"/>
    <w:rsid w:val="00E00B1B"/>
    <w:rsid w:val="00E00C3B"/>
    <w:rsid w:val="00E00F42"/>
    <w:rsid w:val="00E0140B"/>
    <w:rsid w:val="00E0142E"/>
    <w:rsid w:val="00E01956"/>
    <w:rsid w:val="00E01A99"/>
    <w:rsid w:val="00E01E01"/>
    <w:rsid w:val="00E01EC6"/>
    <w:rsid w:val="00E0255E"/>
    <w:rsid w:val="00E02CD7"/>
    <w:rsid w:val="00E03690"/>
    <w:rsid w:val="00E03FBA"/>
    <w:rsid w:val="00E042C4"/>
    <w:rsid w:val="00E04A86"/>
    <w:rsid w:val="00E04CE8"/>
    <w:rsid w:val="00E04EB9"/>
    <w:rsid w:val="00E0515F"/>
    <w:rsid w:val="00E051A1"/>
    <w:rsid w:val="00E055A6"/>
    <w:rsid w:val="00E05B3E"/>
    <w:rsid w:val="00E05BFC"/>
    <w:rsid w:val="00E05DC0"/>
    <w:rsid w:val="00E05F63"/>
    <w:rsid w:val="00E0606A"/>
    <w:rsid w:val="00E06193"/>
    <w:rsid w:val="00E06284"/>
    <w:rsid w:val="00E06326"/>
    <w:rsid w:val="00E063FA"/>
    <w:rsid w:val="00E064B6"/>
    <w:rsid w:val="00E06517"/>
    <w:rsid w:val="00E067E9"/>
    <w:rsid w:val="00E0759A"/>
    <w:rsid w:val="00E07D1D"/>
    <w:rsid w:val="00E103BE"/>
    <w:rsid w:val="00E10B47"/>
    <w:rsid w:val="00E10C4C"/>
    <w:rsid w:val="00E10FA0"/>
    <w:rsid w:val="00E1146B"/>
    <w:rsid w:val="00E117F3"/>
    <w:rsid w:val="00E1185F"/>
    <w:rsid w:val="00E11A94"/>
    <w:rsid w:val="00E12773"/>
    <w:rsid w:val="00E128AF"/>
    <w:rsid w:val="00E133DD"/>
    <w:rsid w:val="00E13573"/>
    <w:rsid w:val="00E13629"/>
    <w:rsid w:val="00E139A9"/>
    <w:rsid w:val="00E13D46"/>
    <w:rsid w:val="00E1403F"/>
    <w:rsid w:val="00E14367"/>
    <w:rsid w:val="00E14406"/>
    <w:rsid w:val="00E145BC"/>
    <w:rsid w:val="00E14696"/>
    <w:rsid w:val="00E146E6"/>
    <w:rsid w:val="00E147AA"/>
    <w:rsid w:val="00E1596B"/>
    <w:rsid w:val="00E15BC4"/>
    <w:rsid w:val="00E15D6C"/>
    <w:rsid w:val="00E167CD"/>
    <w:rsid w:val="00E17032"/>
    <w:rsid w:val="00E17251"/>
    <w:rsid w:val="00E173F2"/>
    <w:rsid w:val="00E17486"/>
    <w:rsid w:val="00E17908"/>
    <w:rsid w:val="00E20335"/>
    <w:rsid w:val="00E20382"/>
    <w:rsid w:val="00E2044E"/>
    <w:rsid w:val="00E206F2"/>
    <w:rsid w:val="00E20A3D"/>
    <w:rsid w:val="00E2144C"/>
    <w:rsid w:val="00E214E9"/>
    <w:rsid w:val="00E217A2"/>
    <w:rsid w:val="00E218EA"/>
    <w:rsid w:val="00E21AEE"/>
    <w:rsid w:val="00E22AA1"/>
    <w:rsid w:val="00E235F6"/>
    <w:rsid w:val="00E238A6"/>
    <w:rsid w:val="00E23A4C"/>
    <w:rsid w:val="00E23FDF"/>
    <w:rsid w:val="00E244D1"/>
    <w:rsid w:val="00E2495B"/>
    <w:rsid w:val="00E25449"/>
    <w:rsid w:val="00E2579A"/>
    <w:rsid w:val="00E258F3"/>
    <w:rsid w:val="00E26701"/>
    <w:rsid w:val="00E26A60"/>
    <w:rsid w:val="00E27065"/>
    <w:rsid w:val="00E2736F"/>
    <w:rsid w:val="00E27B1A"/>
    <w:rsid w:val="00E27B97"/>
    <w:rsid w:val="00E27E41"/>
    <w:rsid w:val="00E30416"/>
    <w:rsid w:val="00E31791"/>
    <w:rsid w:val="00E317DE"/>
    <w:rsid w:val="00E317EB"/>
    <w:rsid w:val="00E31CEC"/>
    <w:rsid w:val="00E32198"/>
    <w:rsid w:val="00E321B8"/>
    <w:rsid w:val="00E32C16"/>
    <w:rsid w:val="00E331E3"/>
    <w:rsid w:val="00E337CA"/>
    <w:rsid w:val="00E3423F"/>
    <w:rsid w:val="00E3469E"/>
    <w:rsid w:val="00E34703"/>
    <w:rsid w:val="00E348B9"/>
    <w:rsid w:val="00E34A5F"/>
    <w:rsid w:val="00E35247"/>
    <w:rsid w:val="00E3556E"/>
    <w:rsid w:val="00E3591C"/>
    <w:rsid w:val="00E360C9"/>
    <w:rsid w:val="00E36495"/>
    <w:rsid w:val="00E3738C"/>
    <w:rsid w:val="00E37D12"/>
    <w:rsid w:val="00E400B6"/>
    <w:rsid w:val="00E4054A"/>
    <w:rsid w:val="00E4074A"/>
    <w:rsid w:val="00E40794"/>
    <w:rsid w:val="00E40A1E"/>
    <w:rsid w:val="00E40B4F"/>
    <w:rsid w:val="00E416AD"/>
    <w:rsid w:val="00E41780"/>
    <w:rsid w:val="00E4182E"/>
    <w:rsid w:val="00E41D00"/>
    <w:rsid w:val="00E4207D"/>
    <w:rsid w:val="00E4249F"/>
    <w:rsid w:val="00E42642"/>
    <w:rsid w:val="00E42B15"/>
    <w:rsid w:val="00E42C0B"/>
    <w:rsid w:val="00E42C54"/>
    <w:rsid w:val="00E42EAB"/>
    <w:rsid w:val="00E43107"/>
    <w:rsid w:val="00E435D0"/>
    <w:rsid w:val="00E43703"/>
    <w:rsid w:val="00E43751"/>
    <w:rsid w:val="00E43A4E"/>
    <w:rsid w:val="00E44101"/>
    <w:rsid w:val="00E4418F"/>
    <w:rsid w:val="00E447E5"/>
    <w:rsid w:val="00E46179"/>
    <w:rsid w:val="00E4684F"/>
    <w:rsid w:val="00E46A52"/>
    <w:rsid w:val="00E50193"/>
    <w:rsid w:val="00E50273"/>
    <w:rsid w:val="00E5054A"/>
    <w:rsid w:val="00E506E9"/>
    <w:rsid w:val="00E50DB7"/>
    <w:rsid w:val="00E50E59"/>
    <w:rsid w:val="00E51971"/>
    <w:rsid w:val="00E5210E"/>
    <w:rsid w:val="00E52B0D"/>
    <w:rsid w:val="00E52D18"/>
    <w:rsid w:val="00E52D9A"/>
    <w:rsid w:val="00E533B4"/>
    <w:rsid w:val="00E535EC"/>
    <w:rsid w:val="00E53696"/>
    <w:rsid w:val="00E53B61"/>
    <w:rsid w:val="00E54159"/>
    <w:rsid w:val="00E5419E"/>
    <w:rsid w:val="00E5466F"/>
    <w:rsid w:val="00E5472A"/>
    <w:rsid w:val="00E54897"/>
    <w:rsid w:val="00E54B4E"/>
    <w:rsid w:val="00E5527F"/>
    <w:rsid w:val="00E55961"/>
    <w:rsid w:val="00E55B9E"/>
    <w:rsid w:val="00E56E98"/>
    <w:rsid w:val="00E57388"/>
    <w:rsid w:val="00E57A24"/>
    <w:rsid w:val="00E57C38"/>
    <w:rsid w:val="00E57CD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9A7"/>
    <w:rsid w:val="00E629D3"/>
    <w:rsid w:val="00E62A8E"/>
    <w:rsid w:val="00E63BCF"/>
    <w:rsid w:val="00E641FD"/>
    <w:rsid w:val="00E64571"/>
    <w:rsid w:val="00E64A8C"/>
    <w:rsid w:val="00E64B28"/>
    <w:rsid w:val="00E64EDD"/>
    <w:rsid w:val="00E64FC5"/>
    <w:rsid w:val="00E651E8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103C"/>
    <w:rsid w:val="00E71176"/>
    <w:rsid w:val="00E71257"/>
    <w:rsid w:val="00E713EF"/>
    <w:rsid w:val="00E71A24"/>
    <w:rsid w:val="00E72054"/>
    <w:rsid w:val="00E724A2"/>
    <w:rsid w:val="00E72967"/>
    <w:rsid w:val="00E72B73"/>
    <w:rsid w:val="00E72FEB"/>
    <w:rsid w:val="00E73117"/>
    <w:rsid w:val="00E7365E"/>
    <w:rsid w:val="00E73685"/>
    <w:rsid w:val="00E73AC8"/>
    <w:rsid w:val="00E7411C"/>
    <w:rsid w:val="00E74136"/>
    <w:rsid w:val="00E7421D"/>
    <w:rsid w:val="00E742D1"/>
    <w:rsid w:val="00E7437E"/>
    <w:rsid w:val="00E74573"/>
    <w:rsid w:val="00E745F4"/>
    <w:rsid w:val="00E74D53"/>
    <w:rsid w:val="00E751DF"/>
    <w:rsid w:val="00E75242"/>
    <w:rsid w:val="00E753D8"/>
    <w:rsid w:val="00E757B9"/>
    <w:rsid w:val="00E75E03"/>
    <w:rsid w:val="00E75E4B"/>
    <w:rsid w:val="00E761E4"/>
    <w:rsid w:val="00E76D0E"/>
    <w:rsid w:val="00E76D42"/>
    <w:rsid w:val="00E7709E"/>
    <w:rsid w:val="00E773F3"/>
    <w:rsid w:val="00E777CA"/>
    <w:rsid w:val="00E80698"/>
    <w:rsid w:val="00E81059"/>
    <w:rsid w:val="00E8129D"/>
    <w:rsid w:val="00E81501"/>
    <w:rsid w:val="00E81704"/>
    <w:rsid w:val="00E8193C"/>
    <w:rsid w:val="00E819B3"/>
    <w:rsid w:val="00E819D2"/>
    <w:rsid w:val="00E819ED"/>
    <w:rsid w:val="00E81DD8"/>
    <w:rsid w:val="00E81FF0"/>
    <w:rsid w:val="00E8225B"/>
    <w:rsid w:val="00E825C9"/>
    <w:rsid w:val="00E82B8F"/>
    <w:rsid w:val="00E82F1F"/>
    <w:rsid w:val="00E83F35"/>
    <w:rsid w:val="00E844A1"/>
    <w:rsid w:val="00E847B5"/>
    <w:rsid w:val="00E84881"/>
    <w:rsid w:val="00E84A51"/>
    <w:rsid w:val="00E84A61"/>
    <w:rsid w:val="00E84CBD"/>
    <w:rsid w:val="00E84E31"/>
    <w:rsid w:val="00E84FC9"/>
    <w:rsid w:val="00E85497"/>
    <w:rsid w:val="00E86C8A"/>
    <w:rsid w:val="00E8790B"/>
    <w:rsid w:val="00E87F25"/>
    <w:rsid w:val="00E902D7"/>
    <w:rsid w:val="00E903F3"/>
    <w:rsid w:val="00E90668"/>
    <w:rsid w:val="00E9080B"/>
    <w:rsid w:val="00E9088A"/>
    <w:rsid w:val="00E908E1"/>
    <w:rsid w:val="00E90B0F"/>
    <w:rsid w:val="00E910F5"/>
    <w:rsid w:val="00E91A50"/>
    <w:rsid w:val="00E91F1F"/>
    <w:rsid w:val="00E91F6F"/>
    <w:rsid w:val="00E920C1"/>
    <w:rsid w:val="00E922C7"/>
    <w:rsid w:val="00E928D9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351"/>
    <w:rsid w:val="00E97790"/>
    <w:rsid w:val="00E97825"/>
    <w:rsid w:val="00E97883"/>
    <w:rsid w:val="00E97AB3"/>
    <w:rsid w:val="00E97AEF"/>
    <w:rsid w:val="00E97B53"/>
    <w:rsid w:val="00E97B69"/>
    <w:rsid w:val="00EA0049"/>
    <w:rsid w:val="00EA00DC"/>
    <w:rsid w:val="00EA0233"/>
    <w:rsid w:val="00EA03CE"/>
    <w:rsid w:val="00EA0AF7"/>
    <w:rsid w:val="00EA0E31"/>
    <w:rsid w:val="00EA0F4D"/>
    <w:rsid w:val="00EA127A"/>
    <w:rsid w:val="00EA150B"/>
    <w:rsid w:val="00EA1AE7"/>
    <w:rsid w:val="00EA21BD"/>
    <w:rsid w:val="00EA26FE"/>
    <w:rsid w:val="00EA300D"/>
    <w:rsid w:val="00EA36B8"/>
    <w:rsid w:val="00EA3A16"/>
    <w:rsid w:val="00EA3AE5"/>
    <w:rsid w:val="00EA3B30"/>
    <w:rsid w:val="00EA3DDD"/>
    <w:rsid w:val="00EA418F"/>
    <w:rsid w:val="00EA42E7"/>
    <w:rsid w:val="00EA4509"/>
    <w:rsid w:val="00EA45C4"/>
    <w:rsid w:val="00EA4615"/>
    <w:rsid w:val="00EA4628"/>
    <w:rsid w:val="00EA497D"/>
    <w:rsid w:val="00EA5D6F"/>
    <w:rsid w:val="00EA5DE7"/>
    <w:rsid w:val="00EA5E56"/>
    <w:rsid w:val="00EA5F8D"/>
    <w:rsid w:val="00EA6951"/>
    <w:rsid w:val="00EA6BF8"/>
    <w:rsid w:val="00EA6E7E"/>
    <w:rsid w:val="00EA7627"/>
    <w:rsid w:val="00EA7CFF"/>
    <w:rsid w:val="00EA7F37"/>
    <w:rsid w:val="00EB03C1"/>
    <w:rsid w:val="00EB0902"/>
    <w:rsid w:val="00EB0B10"/>
    <w:rsid w:val="00EB12F5"/>
    <w:rsid w:val="00EB1333"/>
    <w:rsid w:val="00EB13AA"/>
    <w:rsid w:val="00EB19E7"/>
    <w:rsid w:val="00EB1CB0"/>
    <w:rsid w:val="00EB2262"/>
    <w:rsid w:val="00EB32F7"/>
    <w:rsid w:val="00EB34DA"/>
    <w:rsid w:val="00EB389D"/>
    <w:rsid w:val="00EB3AA3"/>
    <w:rsid w:val="00EB3D50"/>
    <w:rsid w:val="00EB3ED4"/>
    <w:rsid w:val="00EB3F1F"/>
    <w:rsid w:val="00EB40B1"/>
    <w:rsid w:val="00EB4779"/>
    <w:rsid w:val="00EB4922"/>
    <w:rsid w:val="00EB4AA5"/>
    <w:rsid w:val="00EB4BB8"/>
    <w:rsid w:val="00EB5623"/>
    <w:rsid w:val="00EB5CF9"/>
    <w:rsid w:val="00EB6F4C"/>
    <w:rsid w:val="00EB7060"/>
    <w:rsid w:val="00EB71C4"/>
    <w:rsid w:val="00EB7687"/>
    <w:rsid w:val="00EB77E2"/>
    <w:rsid w:val="00EC0228"/>
    <w:rsid w:val="00EC03D9"/>
    <w:rsid w:val="00EC04C0"/>
    <w:rsid w:val="00EC07AB"/>
    <w:rsid w:val="00EC0AE0"/>
    <w:rsid w:val="00EC0C99"/>
    <w:rsid w:val="00EC0FBE"/>
    <w:rsid w:val="00EC1571"/>
    <w:rsid w:val="00EC1C52"/>
    <w:rsid w:val="00EC1E80"/>
    <w:rsid w:val="00EC2227"/>
    <w:rsid w:val="00EC2FA9"/>
    <w:rsid w:val="00EC2FE1"/>
    <w:rsid w:val="00EC3032"/>
    <w:rsid w:val="00EC3516"/>
    <w:rsid w:val="00EC3643"/>
    <w:rsid w:val="00EC5419"/>
    <w:rsid w:val="00EC57C8"/>
    <w:rsid w:val="00EC5AA4"/>
    <w:rsid w:val="00EC5B3D"/>
    <w:rsid w:val="00EC6080"/>
    <w:rsid w:val="00EC62B8"/>
    <w:rsid w:val="00EC6382"/>
    <w:rsid w:val="00EC6BBD"/>
    <w:rsid w:val="00EC6E2E"/>
    <w:rsid w:val="00EC6EA3"/>
    <w:rsid w:val="00EC70B1"/>
    <w:rsid w:val="00EC7E64"/>
    <w:rsid w:val="00ED0070"/>
    <w:rsid w:val="00ED064E"/>
    <w:rsid w:val="00ED098F"/>
    <w:rsid w:val="00ED09CA"/>
    <w:rsid w:val="00ED0E6E"/>
    <w:rsid w:val="00ED0F6A"/>
    <w:rsid w:val="00ED1045"/>
    <w:rsid w:val="00ED138C"/>
    <w:rsid w:val="00ED1402"/>
    <w:rsid w:val="00ED274A"/>
    <w:rsid w:val="00ED29D3"/>
    <w:rsid w:val="00ED2F0F"/>
    <w:rsid w:val="00ED2FA1"/>
    <w:rsid w:val="00ED3B83"/>
    <w:rsid w:val="00ED4AFB"/>
    <w:rsid w:val="00ED5003"/>
    <w:rsid w:val="00ED5597"/>
    <w:rsid w:val="00ED56EC"/>
    <w:rsid w:val="00ED6078"/>
    <w:rsid w:val="00ED65CA"/>
    <w:rsid w:val="00ED7036"/>
    <w:rsid w:val="00ED7314"/>
    <w:rsid w:val="00ED77A6"/>
    <w:rsid w:val="00ED7A9A"/>
    <w:rsid w:val="00ED7EF5"/>
    <w:rsid w:val="00EE0814"/>
    <w:rsid w:val="00EE130D"/>
    <w:rsid w:val="00EE2FB1"/>
    <w:rsid w:val="00EE34B6"/>
    <w:rsid w:val="00EE3BEA"/>
    <w:rsid w:val="00EE405E"/>
    <w:rsid w:val="00EE437C"/>
    <w:rsid w:val="00EE4D3F"/>
    <w:rsid w:val="00EE525B"/>
    <w:rsid w:val="00EE5268"/>
    <w:rsid w:val="00EE54D1"/>
    <w:rsid w:val="00EE5877"/>
    <w:rsid w:val="00EE5B2B"/>
    <w:rsid w:val="00EE5F04"/>
    <w:rsid w:val="00EE629E"/>
    <w:rsid w:val="00EE6ABB"/>
    <w:rsid w:val="00EE6E77"/>
    <w:rsid w:val="00EE7513"/>
    <w:rsid w:val="00EF02F8"/>
    <w:rsid w:val="00EF1131"/>
    <w:rsid w:val="00EF1695"/>
    <w:rsid w:val="00EF2244"/>
    <w:rsid w:val="00EF22D0"/>
    <w:rsid w:val="00EF2C20"/>
    <w:rsid w:val="00EF38E0"/>
    <w:rsid w:val="00EF39F9"/>
    <w:rsid w:val="00EF3A25"/>
    <w:rsid w:val="00EF3B46"/>
    <w:rsid w:val="00EF3E53"/>
    <w:rsid w:val="00EF3EE3"/>
    <w:rsid w:val="00EF4220"/>
    <w:rsid w:val="00EF47BA"/>
    <w:rsid w:val="00EF49CB"/>
    <w:rsid w:val="00EF4BA5"/>
    <w:rsid w:val="00EF4D2B"/>
    <w:rsid w:val="00EF5198"/>
    <w:rsid w:val="00EF524D"/>
    <w:rsid w:val="00EF5375"/>
    <w:rsid w:val="00EF55E6"/>
    <w:rsid w:val="00EF580D"/>
    <w:rsid w:val="00EF5911"/>
    <w:rsid w:val="00EF5998"/>
    <w:rsid w:val="00EF59DF"/>
    <w:rsid w:val="00EF5DB5"/>
    <w:rsid w:val="00EF6236"/>
    <w:rsid w:val="00EF639A"/>
    <w:rsid w:val="00EF6A7D"/>
    <w:rsid w:val="00EF6BDD"/>
    <w:rsid w:val="00EF7898"/>
    <w:rsid w:val="00EF7A60"/>
    <w:rsid w:val="00EF7B4F"/>
    <w:rsid w:val="00F0029F"/>
    <w:rsid w:val="00F009AC"/>
    <w:rsid w:val="00F009FD"/>
    <w:rsid w:val="00F0127F"/>
    <w:rsid w:val="00F01333"/>
    <w:rsid w:val="00F016FD"/>
    <w:rsid w:val="00F01DB0"/>
    <w:rsid w:val="00F01F83"/>
    <w:rsid w:val="00F026E9"/>
    <w:rsid w:val="00F0283D"/>
    <w:rsid w:val="00F03395"/>
    <w:rsid w:val="00F033BB"/>
    <w:rsid w:val="00F03FA0"/>
    <w:rsid w:val="00F042A4"/>
    <w:rsid w:val="00F04A60"/>
    <w:rsid w:val="00F04E91"/>
    <w:rsid w:val="00F04EBE"/>
    <w:rsid w:val="00F05572"/>
    <w:rsid w:val="00F057EB"/>
    <w:rsid w:val="00F05A3B"/>
    <w:rsid w:val="00F05B10"/>
    <w:rsid w:val="00F06134"/>
    <w:rsid w:val="00F065F4"/>
    <w:rsid w:val="00F068B0"/>
    <w:rsid w:val="00F06D46"/>
    <w:rsid w:val="00F0721F"/>
    <w:rsid w:val="00F07845"/>
    <w:rsid w:val="00F10D92"/>
    <w:rsid w:val="00F1133A"/>
    <w:rsid w:val="00F113FF"/>
    <w:rsid w:val="00F114C5"/>
    <w:rsid w:val="00F11504"/>
    <w:rsid w:val="00F11550"/>
    <w:rsid w:val="00F11839"/>
    <w:rsid w:val="00F11E3B"/>
    <w:rsid w:val="00F11FDC"/>
    <w:rsid w:val="00F126CE"/>
    <w:rsid w:val="00F12900"/>
    <w:rsid w:val="00F12D59"/>
    <w:rsid w:val="00F12ED7"/>
    <w:rsid w:val="00F13147"/>
    <w:rsid w:val="00F141D8"/>
    <w:rsid w:val="00F142EE"/>
    <w:rsid w:val="00F1473B"/>
    <w:rsid w:val="00F14F92"/>
    <w:rsid w:val="00F15947"/>
    <w:rsid w:val="00F15B41"/>
    <w:rsid w:val="00F15C9B"/>
    <w:rsid w:val="00F15E4F"/>
    <w:rsid w:val="00F16002"/>
    <w:rsid w:val="00F16C81"/>
    <w:rsid w:val="00F16C9E"/>
    <w:rsid w:val="00F16CD2"/>
    <w:rsid w:val="00F16EE6"/>
    <w:rsid w:val="00F1718A"/>
    <w:rsid w:val="00F17330"/>
    <w:rsid w:val="00F176C1"/>
    <w:rsid w:val="00F177CB"/>
    <w:rsid w:val="00F17996"/>
    <w:rsid w:val="00F17A85"/>
    <w:rsid w:val="00F17D3E"/>
    <w:rsid w:val="00F20134"/>
    <w:rsid w:val="00F206F8"/>
    <w:rsid w:val="00F20BBD"/>
    <w:rsid w:val="00F20EB8"/>
    <w:rsid w:val="00F20FB3"/>
    <w:rsid w:val="00F21190"/>
    <w:rsid w:val="00F21BF3"/>
    <w:rsid w:val="00F21C6E"/>
    <w:rsid w:val="00F21CE9"/>
    <w:rsid w:val="00F22164"/>
    <w:rsid w:val="00F22486"/>
    <w:rsid w:val="00F22E34"/>
    <w:rsid w:val="00F231B3"/>
    <w:rsid w:val="00F231F6"/>
    <w:rsid w:val="00F23DC9"/>
    <w:rsid w:val="00F23ED5"/>
    <w:rsid w:val="00F23F9E"/>
    <w:rsid w:val="00F25A4D"/>
    <w:rsid w:val="00F2612E"/>
    <w:rsid w:val="00F263CA"/>
    <w:rsid w:val="00F26523"/>
    <w:rsid w:val="00F26753"/>
    <w:rsid w:val="00F26762"/>
    <w:rsid w:val="00F26DA0"/>
    <w:rsid w:val="00F27612"/>
    <w:rsid w:val="00F27867"/>
    <w:rsid w:val="00F27AA1"/>
    <w:rsid w:val="00F27C5B"/>
    <w:rsid w:val="00F27D86"/>
    <w:rsid w:val="00F309D9"/>
    <w:rsid w:val="00F30F2B"/>
    <w:rsid w:val="00F30FD9"/>
    <w:rsid w:val="00F314E6"/>
    <w:rsid w:val="00F31FC1"/>
    <w:rsid w:val="00F32287"/>
    <w:rsid w:val="00F3237D"/>
    <w:rsid w:val="00F32F57"/>
    <w:rsid w:val="00F331FF"/>
    <w:rsid w:val="00F335FA"/>
    <w:rsid w:val="00F33F9F"/>
    <w:rsid w:val="00F34E0A"/>
    <w:rsid w:val="00F34E16"/>
    <w:rsid w:val="00F34E90"/>
    <w:rsid w:val="00F35C5E"/>
    <w:rsid w:val="00F3664E"/>
    <w:rsid w:val="00F36943"/>
    <w:rsid w:val="00F36DE5"/>
    <w:rsid w:val="00F36EBE"/>
    <w:rsid w:val="00F37791"/>
    <w:rsid w:val="00F377A1"/>
    <w:rsid w:val="00F400F0"/>
    <w:rsid w:val="00F401B3"/>
    <w:rsid w:val="00F40293"/>
    <w:rsid w:val="00F40665"/>
    <w:rsid w:val="00F406C9"/>
    <w:rsid w:val="00F40745"/>
    <w:rsid w:val="00F40DD8"/>
    <w:rsid w:val="00F41193"/>
    <w:rsid w:val="00F4129B"/>
    <w:rsid w:val="00F41A7B"/>
    <w:rsid w:val="00F41EB7"/>
    <w:rsid w:val="00F41FD7"/>
    <w:rsid w:val="00F42001"/>
    <w:rsid w:val="00F420A5"/>
    <w:rsid w:val="00F42687"/>
    <w:rsid w:val="00F4291E"/>
    <w:rsid w:val="00F42C05"/>
    <w:rsid w:val="00F42C5C"/>
    <w:rsid w:val="00F43555"/>
    <w:rsid w:val="00F43D9C"/>
    <w:rsid w:val="00F442C0"/>
    <w:rsid w:val="00F4440B"/>
    <w:rsid w:val="00F4445F"/>
    <w:rsid w:val="00F44682"/>
    <w:rsid w:val="00F44C8E"/>
    <w:rsid w:val="00F44E0B"/>
    <w:rsid w:val="00F44FE7"/>
    <w:rsid w:val="00F45208"/>
    <w:rsid w:val="00F45245"/>
    <w:rsid w:val="00F45862"/>
    <w:rsid w:val="00F45E83"/>
    <w:rsid w:val="00F45ED2"/>
    <w:rsid w:val="00F46518"/>
    <w:rsid w:val="00F4681B"/>
    <w:rsid w:val="00F46E66"/>
    <w:rsid w:val="00F470B8"/>
    <w:rsid w:val="00F47217"/>
    <w:rsid w:val="00F476C6"/>
    <w:rsid w:val="00F5016D"/>
    <w:rsid w:val="00F50861"/>
    <w:rsid w:val="00F50B07"/>
    <w:rsid w:val="00F50CFD"/>
    <w:rsid w:val="00F510AA"/>
    <w:rsid w:val="00F51989"/>
    <w:rsid w:val="00F51C59"/>
    <w:rsid w:val="00F5200A"/>
    <w:rsid w:val="00F525E5"/>
    <w:rsid w:val="00F529C9"/>
    <w:rsid w:val="00F5315F"/>
    <w:rsid w:val="00F53CCD"/>
    <w:rsid w:val="00F54CAE"/>
    <w:rsid w:val="00F554B7"/>
    <w:rsid w:val="00F55512"/>
    <w:rsid w:val="00F556B6"/>
    <w:rsid w:val="00F55E65"/>
    <w:rsid w:val="00F570A5"/>
    <w:rsid w:val="00F577C4"/>
    <w:rsid w:val="00F577D0"/>
    <w:rsid w:val="00F578C9"/>
    <w:rsid w:val="00F60C2E"/>
    <w:rsid w:val="00F61127"/>
    <w:rsid w:val="00F61319"/>
    <w:rsid w:val="00F6191A"/>
    <w:rsid w:val="00F61AEF"/>
    <w:rsid w:val="00F61FCD"/>
    <w:rsid w:val="00F62253"/>
    <w:rsid w:val="00F62AC5"/>
    <w:rsid w:val="00F62D2A"/>
    <w:rsid w:val="00F63C0E"/>
    <w:rsid w:val="00F64041"/>
    <w:rsid w:val="00F6414A"/>
    <w:rsid w:val="00F643AD"/>
    <w:rsid w:val="00F644FF"/>
    <w:rsid w:val="00F645D0"/>
    <w:rsid w:val="00F65177"/>
    <w:rsid w:val="00F65201"/>
    <w:rsid w:val="00F65B7C"/>
    <w:rsid w:val="00F66418"/>
    <w:rsid w:val="00F66472"/>
    <w:rsid w:val="00F669C2"/>
    <w:rsid w:val="00F66D07"/>
    <w:rsid w:val="00F66D30"/>
    <w:rsid w:val="00F66E40"/>
    <w:rsid w:val="00F67486"/>
    <w:rsid w:val="00F70017"/>
    <w:rsid w:val="00F700D9"/>
    <w:rsid w:val="00F70513"/>
    <w:rsid w:val="00F70533"/>
    <w:rsid w:val="00F7192E"/>
    <w:rsid w:val="00F71DA9"/>
    <w:rsid w:val="00F71F15"/>
    <w:rsid w:val="00F72436"/>
    <w:rsid w:val="00F72AAF"/>
    <w:rsid w:val="00F72F42"/>
    <w:rsid w:val="00F735FB"/>
    <w:rsid w:val="00F73E4E"/>
    <w:rsid w:val="00F74246"/>
    <w:rsid w:val="00F74AF5"/>
    <w:rsid w:val="00F74C0F"/>
    <w:rsid w:val="00F758B0"/>
    <w:rsid w:val="00F76725"/>
    <w:rsid w:val="00F767FD"/>
    <w:rsid w:val="00F76AD0"/>
    <w:rsid w:val="00F76B18"/>
    <w:rsid w:val="00F76B2B"/>
    <w:rsid w:val="00F76E41"/>
    <w:rsid w:val="00F777EF"/>
    <w:rsid w:val="00F7795B"/>
    <w:rsid w:val="00F77F0E"/>
    <w:rsid w:val="00F77F98"/>
    <w:rsid w:val="00F80836"/>
    <w:rsid w:val="00F81038"/>
    <w:rsid w:val="00F8189F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4362"/>
    <w:rsid w:val="00F8549F"/>
    <w:rsid w:val="00F8561D"/>
    <w:rsid w:val="00F859E5"/>
    <w:rsid w:val="00F85A28"/>
    <w:rsid w:val="00F85DA5"/>
    <w:rsid w:val="00F861F8"/>
    <w:rsid w:val="00F86363"/>
    <w:rsid w:val="00F86CB3"/>
    <w:rsid w:val="00F86E83"/>
    <w:rsid w:val="00F86EAA"/>
    <w:rsid w:val="00F86EF2"/>
    <w:rsid w:val="00F86F41"/>
    <w:rsid w:val="00F8734E"/>
    <w:rsid w:val="00F900DD"/>
    <w:rsid w:val="00F90388"/>
    <w:rsid w:val="00F9047C"/>
    <w:rsid w:val="00F905DE"/>
    <w:rsid w:val="00F90A27"/>
    <w:rsid w:val="00F90C95"/>
    <w:rsid w:val="00F91618"/>
    <w:rsid w:val="00F92793"/>
    <w:rsid w:val="00F92944"/>
    <w:rsid w:val="00F92A57"/>
    <w:rsid w:val="00F92A5C"/>
    <w:rsid w:val="00F92CC6"/>
    <w:rsid w:val="00F930DA"/>
    <w:rsid w:val="00F93B5E"/>
    <w:rsid w:val="00F93C4A"/>
    <w:rsid w:val="00F93E89"/>
    <w:rsid w:val="00F94811"/>
    <w:rsid w:val="00F94921"/>
    <w:rsid w:val="00F94FE2"/>
    <w:rsid w:val="00F95532"/>
    <w:rsid w:val="00F96128"/>
    <w:rsid w:val="00F96173"/>
    <w:rsid w:val="00F96234"/>
    <w:rsid w:val="00F9633A"/>
    <w:rsid w:val="00F96C9E"/>
    <w:rsid w:val="00F9709D"/>
    <w:rsid w:val="00F9728A"/>
    <w:rsid w:val="00F97751"/>
    <w:rsid w:val="00FA0169"/>
    <w:rsid w:val="00FA01FF"/>
    <w:rsid w:val="00FA0380"/>
    <w:rsid w:val="00FA04F4"/>
    <w:rsid w:val="00FA0B21"/>
    <w:rsid w:val="00FA0BF8"/>
    <w:rsid w:val="00FA0D32"/>
    <w:rsid w:val="00FA17B8"/>
    <w:rsid w:val="00FA1A34"/>
    <w:rsid w:val="00FA1A79"/>
    <w:rsid w:val="00FA324F"/>
    <w:rsid w:val="00FA32A5"/>
    <w:rsid w:val="00FA36FE"/>
    <w:rsid w:val="00FA3DE3"/>
    <w:rsid w:val="00FA3DF9"/>
    <w:rsid w:val="00FA3EA6"/>
    <w:rsid w:val="00FA479B"/>
    <w:rsid w:val="00FA4856"/>
    <w:rsid w:val="00FA4B16"/>
    <w:rsid w:val="00FA5413"/>
    <w:rsid w:val="00FA54F0"/>
    <w:rsid w:val="00FA5BDC"/>
    <w:rsid w:val="00FA60B2"/>
    <w:rsid w:val="00FA62BE"/>
    <w:rsid w:val="00FA6552"/>
    <w:rsid w:val="00FA6691"/>
    <w:rsid w:val="00FA6FBB"/>
    <w:rsid w:val="00FA76EB"/>
    <w:rsid w:val="00FB022C"/>
    <w:rsid w:val="00FB0374"/>
    <w:rsid w:val="00FB07B9"/>
    <w:rsid w:val="00FB0A81"/>
    <w:rsid w:val="00FB0AC1"/>
    <w:rsid w:val="00FB0C26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004"/>
    <w:rsid w:val="00FB35D4"/>
    <w:rsid w:val="00FB365F"/>
    <w:rsid w:val="00FB3FCE"/>
    <w:rsid w:val="00FB4F89"/>
    <w:rsid w:val="00FB50B7"/>
    <w:rsid w:val="00FB56E3"/>
    <w:rsid w:val="00FB5704"/>
    <w:rsid w:val="00FB577A"/>
    <w:rsid w:val="00FB58AA"/>
    <w:rsid w:val="00FB5D02"/>
    <w:rsid w:val="00FB6086"/>
    <w:rsid w:val="00FB63CF"/>
    <w:rsid w:val="00FB6F6B"/>
    <w:rsid w:val="00FB7061"/>
    <w:rsid w:val="00FB7380"/>
    <w:rsid w:val="00FB7437"/>
    <w:rsid w:val="00FB7C38"/>
    <w:rsid w:val="00FC00D3"/>
    <w:rsid w:val="00FC00DB"/>
    <w:rsid w:val="00FC0A20"/>
    <w:rsid w:val="00FC0C00"/>
    <w:rsid w:val="00FC1E50"/>
    <w:rsid w:val="00FC216C"/>
    <w:rsid w:val="00FC2778"/>
    <w:rsid w:val="00FC283B"/>
    <w:rsid w:val="00FC2951"/>
    <w:rsid w:val="00FC2AD9"/>
    <w:rsid w:val="00FC36A6"/>
    <w:rsid w:val="00FC37F4"/>
    <w:rsid w:val="00FC3A66"/>
    <w:rsid w:val="00FC3D7D"/>
    <w:rsid w:val="00FC465F"/>
    <w:rsid w:val="00FC4C55"/>
    <w:rsid w:val="00FC6357"/>
    <w:rsid w:val="00FC64BD"/>
    <w:rsid w:val="00FC7055"/>
    <w:rsid w:val="00FC7B21"/>
    <w:rsid w:val="00FC7CCB"/>
    <w:rsid w:val="00FD0BC8"/>
    <w:rsid w:val="00FD0E13"/>
    <w:rsid w:val="00FD1602"/>
    <w:rsid w:val="00FD16ED"/>
    <w:rsid w:val="00FD1795"/>
    <w:rsid w:val="00FD1FB8"/>
    <w:rsid w:val="00FD1FE4"/>
    <w:rsid w:val="00FD2822"/>
    <w:rsid w:val="00FD28A7"/>
    <w:rsid w:val="00FD2C95"/>
    <w:rsid w:val="00FD2CA3"/>
    <w:rsid w:val="00FD315C"/>
    <w:rsid w:val="00FD35BA"/>
    <w:rsid w:val="00FD397D"/>
    <w:rsid w:val="00FD3AAF"/>
    <w:rsid w:val="00FD3C91"/>
    <w:rsid w:val="00FD3DC5"/>
    <w:rsid w:val="00FD4100"/>
    <w:rsid w:val="00FD4286"/>
    <w:rsid w:val="00FD4C31"/>
    <w:rsid w:val="00FD4C74"/>
    <w:rsid w:val="00FD4E66"/>
    <w:rsid w:val="00FD4F12"/>
    <w:rsid w:val="00FD57C3"/>
    <w:rsid w:val="00FD5A00"/>
    <w:rsid w:val="00FD5BCC"/>
    <w:rsid w:val="00FD60CA"/>
    <w:rsid w:val="00FD66A7"/>
    <w:rsid w:val="00FD66F5"/>
    <w:rsid w:val="00FD679A"/>
    <w:rsid w:val="00FD6DD7"/>
    <w:rsid w:val="00FD7335"/>
    <w:rsid w:val="00FD7497"/>
    <w:rsid w:val="00FD79D4"/>
    <w:rsid w:val="00FE10A6"/>
    <w:rsid w:val="00FE10DE"/>
    <w:rsid w:val="00FE1459"/>
    <w:rsid w:val="00FE1CC3"/>
    <w:rsid w:val="00FE2049"/>
    <w:rsid w:val="00FE2351"/>
    <w:rsid w:val="00FE2459"/>
    <w:rsid w:val="00FE251B"/>
    <w:rsid w:val="00FE25B7"/>
    <w:rsid w:val="00FE2989"/>
    <w:rsid w:val="00FE29F5"/>
    <w:rsid w:val="00FE3099"/>
    <w:rsid w:val="00FE30C5"/>
    <w:rsid w:val="00FE32BC"/>
    <w:rsid w:val="00FE3737"/>
    <w:rsid w:val="00FE388A"/>
    <w:rsid w:val="00FE4391"/>
    <w:rsid w:val="00FE525F"/>
    <w:rsid w:val="00FE5A8E"/>
    <w:rsid w:val="00FE644E"/>
    <w:rsid w:val="00FE6966"/>
    <w:rsid w:val="00FE698C"/>
    <w:rsid w:val="00FE6BA4"/>
    <w:rsid w:val="00FE6C01"/>
    <w:rsid w:val="00FE6C04"/>
    <w:rsid w:val="00FE6DFC"/>
    <w:rsid w:val="00FE79C1"/>
    <w:rsid w:val="00FE7AD1"/>
    <w:rsid w:val="00FE7BD9"/>
    <w:rsid w:val="00FE7D31"/>
    <w:rsid w:val="00FF0CC9"/>
    <w:rsid w:val="00FF1495"/>
    <w:rsid w:val="00FF14D6"/>
    <w:rsid w:val="00FF1813"/>
    <w:rsid w:val="00FF1A80"/>
    <w:rsid w:val="00FF1C77"/>
    <w:rsid w:val="00FF1DDE"/>
    <w:rsid w:val="00FF2568"/>
    <w:rsid w:val="00FF2AB5"/>
    <w:rsid w:val="00FF31EC"/>
    <w:rsid w:val="00FF3301"/>
    <w:rsid w:val="00FF41B6"/>
    <w:rsid w:val="00FF434B"/>
    <w:rsid w:val="00FF45FB"/>
    <w:rsid w:val="00FF47AA"/>
    <w:rsid w:val="00FF4A48"/>
    <w:rsid w:val="00FF4ABE"/>
    <w:rsid w:val="00FF4E01"/>
    <w:rsid w:val="00FF5617"/>
    <w:rsid w:val="00FF5CD1"/>
    <w:rsid w:val="00FF5D8F"/>
    <w:rsid w:val="00FF5DF3"/>
    <w:rsid w:val="00FF5E99"/>
    <w:rsid w:val="00FF75C6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02D4D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7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4363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E144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25B8-AD26-488A-989D-ED20FF0C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374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Administrator</cp:lastModifiedBy>
  <cp:revision>99</cp:revision>
  <cp:lastPrinted>2020-11-06T02:49:00Z</cp:lastPrinted>
  <dcterms:created xsi:type="dcterms:W3CDTF">2020-11-02T11:55:00Z</dcterms:created>
  <dcterms:modified xsi:type="dcterms:W3CDTF">2020-11-09T10:44:00Z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